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27AC" w14:textId="77777777" w:rsidR="006346F3" w:rsidRPr="00B8049E" w:rsidRDefault="00C12656" w:rsidP="00B8049E">
      <w:pPr>
        <w:pStyle w:val="Heading1"/>
        <w:numPr>
          <w:ilvl w:val="0"/>
          <w:numId w:val="0"/>
        </w:numPr>
        <w:shd w:val="clear" w:color="auto" w:fill="auto"/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B8049E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</w:rPr>
        <w:t>)</w:t>
      </w:r>
    </w:p>
    <w:p w14:paraId="5EC3C52D" w14:textId="6823A165" w:rsidR="006346F3" w:rsidRPr="00B8049E" w:rsidRDefault="006346F3" w:rsidP="00B8049E">
      <w:pPr>
        <w:pStyle w:val="Heading1"/>
        <w:numPr>
          <w:ilvl w:val="0"/>
          <w:numId w:val="0"/>
        </w:numPr>
        <w:shd w:val="clear" w:color="auto" w:fill="auto"/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B8049E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14:paraId="39F39182" w14:textId="77777777" w:rsidR="00B236D0" w:rsidRPr="00B8049E" w:rsidRDefault="00B236D0" w:rsidP="00B8049E"/>
    <w:p w14:paraId="4740D270" w14:textId="1CD5FE23" w:rsidR="00B236D0" w:rsidRPr="00B8049E" w:rsidRDefault="00B236D0" w:rsidP="00B8049E"/>
    <w:p w14:paraId="5110EEA1" w14:textId="38073262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12221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19F828A" w14:textId="77777777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5F98C3" w14:textId="77777777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B9EC6AF" w14:textId="77777777" w:rsidR="006346F3" w:rsidRPr="00B8049E" w:rsidRDefault="006346F3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Theme="majorBidi" w:hAnsiTheme="majorBidi" w:cstheme="majorBidi"/>
          <w:sz w:val="32"/>
          <w:szCs w:val="32"/>
        </w:rPr>
        <w:sectPr w:rsidR="006346F3" w:rsidRPr="00B8049E" w:rsidSect="009600C2">
          <w:headerReference w:type="default" r:id="rId11"/>
          <w:footerReference w:type="even" r:id="rId12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33490987" w14:textId="77777777" w:rsidR="006346F3" w:rsidRPr="00B8049E" w:rsidRDefault="00A664B7" w:rsidP="00B8049E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8049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5228F0" w:rsidRPr="00B8049E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346F3" w:rsidRPr="00B8049E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B8049E" w:rsidRDefault="006346F3" w:rsidP="00B8049E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42D80AED" w14:textId="7EE8E95F" w:rsidR="006346F3" w:rsidRPr="00B8049E" w:rsidRDefault="005228F0" w:rsidP="00B8049E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8049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5B3DDF" w:rsidRPr="00B8049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27F392" w14:textId="77777777" w:rsidR="003E0BC3" w:rsidRPr="00B8049E" w:rsidRDefault="003E0BC3" w:rsidP="00B8049E">
      <w:pPr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18B82133" w14:textId="77777777" w:rsidR="003D52A0" w:rsidRPr="00B8049E" w:rsidRDefault="003D52A0" w:rsidP="00B8049E">
      <w:pPr>
        <w:ind w:right="-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B8049E" w:rsidRDefault="003D52A0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5F86C90A" w14:textId="0B3A521B" w:rsidR="000547A2" w:rsidRPr="00B8049E" w:rsidRDefault="003E0BC3" w:rsidP="00B8049E">
      <w:pPr>
        <w:ind w:right="-36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B3DDF" w:rsidRPr="00B8049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Pr="00B8049E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AF5" w:rsidRPr="00B8049E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C81FC9" w:rsidRPr="00B8049E">
        <w:rPr>
          <w:rFonts w:asciiTheme="majorBidi" w:hAnsiTheme="majorBidi" w:cstheme="majorBidi"/>
          <w:sz w:val="30"/>
          <w:szCs w:val="30"/>
          <w:cs/>
        </w:rPr>
        <w:t>“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1FC9" w:rsidRPr="00B8049E">
        <w:rPr>
          <w:rFonts w:asciiTheme="majorBidi" w:hAnsiTheme="majorBidi" w:cstheme="majorBidi"/>
          <w:sz w:val="30"/>
          <w:szCs w:val="30"/>
          <w:cs/>
        </w:rPr>
        <w:t>”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5B3DDF" w:rsidRPr="00B8049E">
        <w:rPr>
          <w:rFonts w:asciiTheme="majorBidi" w:hAnsiTheme="majorBidi" w:cstheme="majorBidi"/>
          <w:sz w:val="30"/>
          <w:szCs w:val="30"/>
          <w:cs/>
        </w:rPr>
        <w:t>บริษัทควอ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CF4AD2"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CF4AD2" w:rsidRPr="00B8049E">
        <w:rPr>
          <w:rFonts w:asciiTheme="majorBidi" w:hAnsiTheme="majorBidi" w:cstheme="majorBidi"/>
          <w:sz w:val="30"/>
          <w:szCs w:val="30"/>
        </w:rPr>
        <w:t>“</w:t>
      </w:r>
      <w:r w:rsidR="00CF4AD2" w:rsidRPr="00B8049E">
        <w:rPr>
          <w:rFonts w:asciiTheme="majorBidi" w:hAnsiTheme="majorBidi" w:cstheme="majorBidi"/>
          <w:sz w:val="30"/>
          <w:szCs w:val="30"/>
          <w:cs/>
        </w:rPr>
        <w:t>บริษัท”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ซึ่งประกอบด้วย</w:t>
      </w:r>
      <w:r w:rsidR="00294D3D"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งบฐานะการเงิน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รวมและ</w:t>
      </w:r>
      <w:r w:rsidR="00294D3D"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งบฐานะการเงิน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เฉพาะกิจการ ณ วันที่ </w:t>
      </w:r>
      <w:r w:rsidR="00031098" w:rsidRPr="00B8049E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="00090B52"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31098" w:rsidRPr="00B8049E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A12221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งบกำไรขาดทุนรวม</w:t>
      </w:r>
      <w:r w:rsidRPr="00B8049E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4D3D" w:rsidRPr="00B8049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294D3D" w:rsidRPr="00B8049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เฉพาะกิจการ </w:t>
      </w:r>
      <w:r w:rsidRPr="00B8049E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งบกระแสเงินสดรวม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="000547A2" w:rsidRPr="00B8049E">
        <w:rPr>
          <w:rFonts w:asciiTheme="majorBidi" w:hAnsiTheme="majorBidi" w:cstheme="majorBidi"/>
          <w:spacing w:val="4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C916BA3" w14:textId="77777777" w:rsidR="00C81FC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239D68C0" w14:textId="7C6809D5" w:rsidR="0091426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B8049E">
        <w:rPr>
          <w:rFonts w:asciiTheme="majorBidi" w:hAnsiTheme="majorBidi" w:cstheme="majorBidi"/>
          <w:sz w:val="30"/>
          <w:szCs w:val="30"/>
        </w:rPr>
        <w:t>31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B8049E">
        <w:rPr>
          <w:rFonts w:asciiTheme="majorBidi" w:hAnsiTheme="majorBidi" w:cstheme="majorBidi"/>
          <w:sz w:val="30"/>
          <w:szCs w:val="30"/>
        </w:rPr>
        <w:t>256</w:t>
      </w:r>
      <w:r w:rsidR="00A12221">
        <w:rPr>
          <w:rFonts w:asciiTheme="majorBidi" w:hAnsiTheme="majorBidi" w:cstheme="majorBidi"/>
          <w:sz w:val="30"/>
          <w:szCs w:val="30"/>
        </w:rPr>
        <w:t>8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 w:rsidRPr="00B8049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B8049E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</w:t>
      </w:r>
      <w:r w:rsidR="00C11CC0" w:rsidRPr="00B8049E">
        <w:rPr>
          <w:rFonts w:asciiTheme="majorBidi" w:hAnsiTheme="majorBidi" w:cstheme="majorBidi"/>
          <w:sz w:val="30"/>
          <w:szCs w:val="30"/>
          <w:cs/>
        </w:rPr>
        <w:t>น</w:t>
      </w:r>
      <w:r w:rsidR="001253E4" w:rsidRPr="00B8049E">
        <w:rPr>
          <w:rFonts w:asciiTheme="majorBidi" w:hAnsiTheme="majorBidi" w:cstheme="majorBidi"/>
          <w:sz w:val="30"/>
          <w:szCs w:val="30"/>
        </w:rPr>
        <w:t xml:space="preserve"> </w:t>
      </w:r>
    </w:p>
    <w:p w14:paraId="0FE7E896" w14:textId="77777777" w:rsidR="001253E4" w:rsidRPr="00B8049E" w:rsidRDefault="001253E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BC85487" w14:textId="20E245D3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77CC9D38" w14:textId="0DB5F79A" w:rsidR="0030368D" w:rsidRPr="00B8049E" w:rsidRDefault="00C81FC9" w:rsidP="00B8049E">
      <w:pPr>
        <w:ind w:right="-202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B8049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C4AA6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="00534B21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จรรยา</w:t>
      </w:r>
      <w:r w:rsidR="00553F6D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บรรณ</w:t>
      </w:r>
      <w:r w:rsidR="00244E33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ของผู้ประกอบวิชาชีพบัญชี</w:t>
      </w:r>
      <w:r w:rsidR="00D41F14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</w:t>
      </w:r>
      <w:r w:rsidR="00135138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เรื่องความเป็นอิสระ</w:t>
      </w:r>
      <w:r w:rsidR="0082415B" w:rsidRPr="00B8049E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E4003E" w:rsidRPr="00B8049E">
        <w:rPr>
          <w:rFonts w:asciiTheme="majorBidi" w:eastAsia="Calibri" w:hAnsiTheme="majorBidi" w:cstheme="majorBidi" w:hint="cs"/>
          <w:sz w:val="30"/>
          <w:szCs w:val="30"/>
          <w:cs/>
        </w:rPr>
        <w:t>ที่กำหนด</w:t>
      </w:r>
      <w:r w:rsidR="000978D4" w:rsidRPr="00B8049E"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</w:t>
      </w:r>
      <w:r w:rsidR="00E274EC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274EC" w:rsidRPr="00B8049E">
        <w:rPr>
          <w:rFonts w:asciiTheme="majorBidi" w:eastAsia="Calibri" w:hAnsiTheme="majorBidi" w:cstheme="majorBidi"/>
          <w:sz w:val="30"/>
          <w:szCs w:val="30"/>
        </w:rPr>
        <w:t>(</w:t>
      </w:r>
      <w:r w:rsidR="00E274EC" w:rsidRPr="00B8049E">
        <w:rPr>
          <w:rFonts w:asciiTheme="majorBidi" w:eastAsia="Calibri" w:hAnsiTheme="majorBidi" w:cstheme="majorBidi" w:hint="cs"/>
          <w:sz w:val="30"/>
          <w:szCs w:val="30"/>
          <w:cs/>
        </w:rPr>
        <w:t>ประมวล</w:t>
      </w:r>
      <w:r w:rsidR="00767B60" w:rsidRPr="00B8049E">
        <w:rPr>
          <w:rFonts w:asciiTheme="majorBidi" w:eastAsia="Calibri" w:hAnsiTheme="majorBidi" w:cstheme="majorBidi" w:hint="cs"/>
          <w:sz w:val="30"/>
          <w:szCs w:val="30"/>
          <w:cs/>
        </w:rPr>
        <w:t>จรรยาบรรณ</w:t>
      </w:r>
      <w:r w:rsidR="00334F5C" w:rsidRPr="00B8049E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ของผู้ประกอบวิชาชีพ</w:t>
      </w:r>
      <w:r w:rsidR="00AC55DC" w:rsidRPr="00B8049E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="00AC55DC" w:rsidRPr="00B8049E">
        <w:rPr>
          <w:rFonts w:asciiTheme="majorBidi" w:eastAsia="Calibri" w:hAnsiTheme="majorBidi" w:cstheme="majorBidi"/>
          <w:sz w:val="30"/>
          <w:szCs w:val="30"/>
        </w:rPr>
        <w:t>)</w:t>
      </w:r>
      <w:r w:rsidRPr="00B8049E">
        <w:rPr>
          <w:rFonts w:asciiTheme="majorBidi" w:eastAsia="Calibri" w:hAnsiTheme="majorBidi" w:cstheme="majorBidi"/>
          <w:color w:val="FF0000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</w:t>
      </w:r>
      <w:r w:rsidR="0082415B" w:rsidRPr="00B8049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8049E">
        <w:rPr>
          <w:rFonts w:asciiTheme="majorBidi" w:eastAsia="Calibri" w:hAnsiTheme="majorBidi" w:cstheme="majorBidi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82415B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947A8" w:rsidRPr="00B8049E">
        <w:rPr>
          <w:rFonts w:asciiTheme="majorBidi" w:eastAsia="Calibri" w:hAnsiTheme="majorBidi" w:cstheme="majorBidi"/>
          <w:sz w:val="30"/>
          <w:szCs w:val="30"/>
        </w:rPr>
        <w:br/>
      </w:r>
      <w:r w:rsidR="00FF503F" w:rsidRPr="00B8049E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6251F7" w:rsidRPr="00B8049E">
        <w:rPr>
          <w:rFonts w:asciiTheme="majorBidi" w:eastAsia="Calibri" w:hAnsiTheme="majorBidi" w:cstheme="majorBidi" w:hint="cs"/>
          <w:sz w:val="30"/>
          <w:szCs w:val="30"/>
          <w:cs/>
        </w:rPr>
        <w:t>ประมวลจรร</w:t>
      </w:r>
      <w:r w:rsidR="00F95220" w:rsidRPr="00B8049E">
        <w:rPr>
          <w:rFonts w:asciiTheme="majorBidi" w:eastAsia="Calibri" w:hAnsiTheme="majorBidi" w:cstheme="majorBidi" w:hint="cs"/>
          <w:sz w:val="30"/>
          <w:szCs w:val="30"/>
          <w:cs/>
        </w:rPr>
        <w:t>ยาบรรณ</w:t>
      </w:r>
      <w:r w:rsidR="004D55EF" w:rsidRPr="00B8049E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</w:t>
      </w:r>
      <w:r w:rsidR="00053DA2" w:rsidRPr="00B8049E">
        <w:rPr>
          <w:rFonts w:asciiTheme="majorBidi" w:eastAsia="Calibri" w:hAnsiTheme="majorBidi" w:cstheme="majorBidi" w:hint="cs"/>
          <w:sz w:val="30"/>
          <w:szCs w:val="30"/>
          <w:cs/>
        </w:rPr>
        <w:t>วิชาชีพบัญชี</w:t>
      </w:r>
      <w:r w:rsidR="00FF503F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="006947A8" w:rsidRPr="00B8049E">
        <w:rPr>
          <w:rFonts w:asciiTheme="majorBidi" w:eastAsia="Calibri" w:hAnsiTheme="majorBidi" w:cstheme="majorBidi"/>
          <w:sz w:val="30"/>
          <w:szCs w:val="30"/>
        </w:rPr>
        <w:br/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เหมาะสมเพื่อใช้เป็นเกณฑ์ในการแสดงความเห็นของข้าพเจ้า</w:t>
      </w:r>
    </w:p>
    <w:p w14:paraId="693EBBAF" w14:textId="77777777" w:rsidR="001253E4" w:rsidRPr="00B8049E" w:rsidRDefault="001253E4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253E4" w:rsidRPr="00B8049E" w:rsidSect="000248AB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A24ED60" w14:textId="7890B620" w:rsidR="00C81FC9" w:rsidRPr="00B8049E" w:rsidRDefault="00C81FC9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5B331D3" w14:textId="77777777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8B3D1A" w14:textId="68C850F5" w:rsidR="00C81FC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</w:t>
      </w:r>
      <w:r w:rsidRPr="00B8049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</w:t>
      </w:r>
      <w:r w:rsidR="0042586A"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ปัจจุบัน</w:t>
      </w:r>
      <w:r w:rsidR="0042586A" w:rsidRPr="00B8049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8049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914269"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Pr="00B8049E" w:rsidRDefault="003E0BC3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B8049E" w14:paraId="3CEFED67" w14:textId="77777777" w:rsidTr="004054CA">
        <w:tc>
          <w:tcPr>
            <w:tcW w:w="9828" w:type="dxa"/>
            <w:gridSpan w:val="2"/>
          </w:tcPr>
          <w:p w14:paraId="73B33472" w14:textId="77777777" w:rsidR="00914269" w:rsidRPr="0002351B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51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B8049E" w14:paraId="7595C3BF" w14:textId="77777777" w:rsidTr="004054CA">
        <w:tc>
          <w:tcPr>
            <w:tcW w:w="9828" w:type="dxa"/>
            <w:gridSpan w:val="2"/>
          </w:tcPr>
          <w:p w14:paraId="5B736926" w14:textId="201F8525" w:rsidR="00914269" w:rsidRPr="0002351B" w:rsidRDefault="00B8414E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51B">
              <w:rPr>
                <w:rFonts w:asciiTheme="majorBidi" w:hAnsi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312AF" w:rsidRPr="0002351B">
              <w:rPr>
                <w:rFonts w:asciiTheme="majorBidi" w:hAnsiTheme="majorBidi"/>
                <w:sz w:val="30"/>
                <w:szCs w:val="30"/>
              </w:rPr>
              <w:t>3</w:t>
            </w:r>
            <w:r w:rsidRPr="0002351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173442" w:rsidRPr="0002351B">
              <w:rPr>
                <w:rFonts w:asciiTheme="majorBidi" w:hAnsiTheme="majorBidi" w:hint="cs"/>
                <w:sz w:val="30"/>
                <w:szCs w:val="30"/>
                <w:cs/>
              </w:rPr>
              <w:t>ข</w:t>
            </w:r>
            <w:r w:rsidRPr="0002351B">
              <w:rPr>
                <w:rFonts w:asciiTheme="majorBidi" w:hAnsiTheme="majorBidi"/>
                <w:sz w:val="30"/>
                <w:szCs w:val="30"/>
                <w:cs/>
              </w:rPr>
              <w:t xml:space="preserve">) และ ข้อ </w:t>
            </w:r>
            <w:r w:rsidR="005C462B" w:rsidRPr="0002351B">
              <w:rPr>
                <w:rFonts w:asciiTheme="majorBidi" w:hAnsiTheme="majorBidi"/>
                <w:sz w:val="30"/>
                <w:szCs w:val="30"/>
              </w:rPr>
              <w:t>7</w:t>
            </w:r>
            <w:r w:rsidRPr="0002351B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4269" w:rsidRPr="00B8049E" w14:paraId="31205A66" w14:textId="77777777" w:rsidTr="004054CA">
        <w:tc>
          <w:tcPr>
            <w:tcW w:w="4878" w:type="dxa"/>
          </w:tcPr>
          <w:p w14:paraId="0D837AA3" w14:textId="77777777" w:rsidR="00914269" w:rsidRPr="0002351B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5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0804899F" w14:textId="77777777" w:rsidR="00914269" w:rsidRPr="0002351B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5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B8049E" w14:paraId="28FC971E" w14:textId="77777777" w:rsidTr="004054CA">
        <w:tc>
          <w:tcPr>
            <w:tcW w:w="4878" w:type="dxa"/>
          </w:tcPr>
          <w:p w14:paraId="4138D964" w14:textId="2C3276A1" w:rsidR="00914269" w:rsidRPr="0002351B" w:rsidRDefault="00914269" w:rsidP="00B8049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</w:t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</w:t>
            </w:r>
            <w:r w:rsidRPr="0002351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คงเหลือที่ลดลง โดยการประมาณการเกี่ยวข้องกับการใช้</w:t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นอกจากนี้สินค้าคงเหลือมียอดคงเหลือที่มีนัยสำคัญในงบการเงินรวมและงบการเงินเฉพาะกิจการ ดังนั้นข้าพเจ้า</w:t>
            </w:r>
            <w:r w:rsidR="004200EB" w:rsidRPr="0002351B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02351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</w:tcPr>
          <w:p w14:paraId="0673966B" w14:textId="70EC1DBF" w:rsidR="004B0EBD" w:rsidRPr="0002351B" w:rsidRDefault="004B0EBD" w:rsidP="00B8049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2351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DD15BD" w14:textId="77777777" w:rsidR="009904DB" w:rsidRPr="0002351B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02351B">
              <w:rPr>
                <w:rFonts w:asciiTheme="majorBidi" w:hAnsiTheme="majorBidi" w:cstheme="majorBidi"/>
                <w:spacing w:val="-6"/>
                <w:cs/>
              </w:rPr>
              <w:t>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282A8D80" w14:textId="77777777" w:rsidR="009904DB" w:rsidRPr="0002351B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02351B">
              <w:rPr>
                <w:rFonts w:asciiTheme="majorBidi" w:hAnsiTheme="majorBidi" w:cstheme="majorBidi"/>
                <w:spacing w:val="-6"/>
                <w:cs/>
              </w:rPr>
              <w:t xml:space="preserve">ตรวจสอบการประมาณการดังกล่าวว่ามีความสอดคล้องกับนโยบายการบัญชีของกลุ่มบริษัทและบริษัท </w:t>
            </w:r>
          </w:p>
          <w:p w14:paraId="00DA57F5" w14:textId="31BFAA3D" w:rsidR="009904DB" w:rsidRPr="0002351B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02351B">
              <w:rPr>
                <w:rFonts w:asciiTheme="majorBidi" w:hAnsiTheme="majorBidi" w:cstheme="majorBidi"/>
                <w:spacing w:val="-6"/>
                <w:cs/>
              </w:rPr>
              <w:t>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</w:t>
            </w:r>
            <w:r w:rsidRPr="0002351B">
              <w:rPr>
                <w:rFonts w:asciiTheme="majorBidi" w:hAnsiTheme="majorBidi" w:cstheme="majorBidi"/>
                <w:cs/>
              </w:rPr>
              <w:t>สินค้าคงเหลือกับมูลค่าสุทธิที่คาดว่าจะได้รับที่คาดการณ์ไว้</w:t>
            </w:r>
            <w:r w:rsidRPr="0002351B">
              <w:rPr>
                <w:rFonts w:asciiTheme="majorBidi" w:hAnsiTheme="majorBidi" w:cstheme="majorBidi"/>
                <w:spacing w:val="-6"/>
                <w:cs/>
              </w:rPr>
              <w:t>ตลอดจนสุ่มทดสอบกับเอกสารที่เกี่ยวข้อง</w:t>
            </w:r>
            <w:r w:rsidRPr="0002351B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  <w:p w14:paraId="3CF89F1B" w14:textId="4CD1ADAC" w:rsidR="00914269" w:rsidRPr="0002351B" w:rsidRDefault="00A614F6" w:rsidP="00B8049E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32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2351B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656A69C" w14:textId="77777777" w:rsidR="00B236D0" w:rsidRPr="00B8049E" w:rsidRDefault="00B236D0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6A7AB4" w14:textId="1FE9BEA4" w:rsidR="00F74DAE" w:rsidRPr="0002351B" w:rsidRDefault="00B236D0" w:rsidP="0002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8049E">
        <w:rPr>
          <w:rFonts w:asciiTheme="majorBidi" w:hAnsiTheme="majorBidi" w:cstheme="majorBidi"/>
          <w:sz w:val="30"/>
          <w:szCs w:val="30"/>
        </w:rPr>
        <w:br w:type="page"/>
      </w:r>
    </w:p>
    <w:p w14:paraId="271B9FFD" w14:textId="46FFE7C0" w:rsidR="00CC5934" w:rsidRPr="00B8049E" w:rsidRDefault="00CC593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B8049E" w:rsidRDefault="00CC5934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B2738E5" w14:textId="5483B2E9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8049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8049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9A4D733" w14:textId="77777777" w:rsidR="00466789" w:rsidRPr="00B8049E" w:rsidRDefault="00466789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83A2CA7" w14:textId="3B8FF837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AF1427" w:rsidRPr="00B8049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B8049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ACFBC96" w14:textId="77777777" w:rsidR="00CC5934" w:rsidRPr="00B8049E" w:rsidRDefault="00CC5934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C31A51A" w14:textId="34007F03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</w:t>
      </w:r>
      <w:r w:rsidR="00B53627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="00DB0E7F"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ดังกล่าว</w:t>
      </w:r>
      <w:r w:rsidR="00DB0E7F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B8049E" w:rsidRDefault="00CC5934" w:rsidP="00B8049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47833" w14:textId="77777777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F2ADC9" w14:textId="77777777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เหล่านี้โดยถูกต้องตามที่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เพื่อให้สามารถจัดทำงบการเงิน</w:t>
      </w:r>
      <w:r w:rsidRPr="00B8049E">
        <w:rPr>
          <w:rFonts w:asciiTheme="majorBidi" w:hAnsiTheme="majorBidi" w:cstheme="majorBidi"/>
          <w:spacing w:val="10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</w:p>
    <w:p w14:paraId="3D284CC8" w14:textId="0F7BE751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D01F0F" w:rsidRPr="00B8049E">
        <w:rPr>
          <w:rFonts w:asciiTheme="majorBidi" w:eastAsia="Calibri" w:hAnsiTheme="majorBidi" w:cstheme="majorBidi"/>
          <w:sz w:val="30"/>
          <w:szCs w:val="30"/>
        </w:rPr>
        <w:t>(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D01F0F" w:rsidRPr="00B8049E">
        <w:rPr>
          <w:rFonts w:asciiTheme="majorBidi" w:eastAsia="Calibri" w:hAnsiTheme="majorBidi" w:cstheme="majorBidi"/>
          <w:sz w:val="30"/>
          <w:szCs w:val="30"/>
        </w:rPr>
        <w:t>)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974E18" w:rsidRPr="00B8049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96EFF0" w14:textId="02D1AEFC" w:rsidR="007127B5" w:rsidRPr="00B8049E" w:rsidRDefault="00CC593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F969BE" w:rsidRPr="00B8049E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8049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B8049E" w:rsidRDefault="007127B5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73531" w14:textId="77777777" w:rsidR="00CF7C05" w:rsidRPr="00B8049E" w:rsidRDefault="00CF7C05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6514BE0" w14:textId="39B2B930" w:rsidR="00CC5934" w:rsidRPr="00B8049E" w:rsidRDefault="00CC5934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323141AC" w14:textId="3040489B" w:rsidR="00CC5934" w:rsidRPr="00B8049E" w:rsidRDefault="00CC5934" w:rsidP="00B8049E">
      <w:pPr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รวมและงบการเงินเฉพาะ</w:t>
      </w:r>
      <w:r w:rsidRPr="00B8049E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หรือทุกรายการรวมกันจะมีผ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D2E37CE" w14:textId="77777777" w:rsidR="00CF7C05" w:rsidRPr="00B8049E" w:rsidRDefault="00CF7C05" w:rsidP="00B8049E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0935F824" w14:textId="7E6F7B9D" w:rsidR="00B2138F" w:rsidRPr="00B8049E" w:rsidRDefault="00CC5934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8049E">
        <w:rPr>
          <w:rFonts w:asciiTheme="majorBidi" w:hAnsiTheme="majorBidi" w:cstheme="majorBidi"/>
          <w:spacing w:val="10"/>
          <w:sz w:val="30"/>
          <w:szCs w:val="30"/>
          <w:cs/>
        </w:rPr>
        <w:t>รวมและ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แทรกแซงการควบคุมภ</w:t>
      </w:r>
      <w:r w:rsidRPr="00B8049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E3B1D40" w14:textId="77777777" w:rsidR="00CC5934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9CDF37B" w14:textId="64787342" w:rsidR="000F33FA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9573462" w14:textId="7101E320" w:rsidR="000248AB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8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62D6" w:rsidRPr="00B8049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B8049E">
        <w:rPr>
          <w:rFonts w:asciiTheme="majorBidi" w:hAnsiTheme="majorBidi" w:cstheme="majorBidi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</w:t>
      </w:r>
      <w:r w:rsidR="00BD1930" w:rsidRPr="00B8049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062D6" w:rsidRPr="00B8049E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</w:t>
      </w:r>
      <w:r w:rsidRPr="00B8049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  <w:r w:rsidR="000248AB" w:rsidRPr="00B804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FFBA42" w14:textId="11209F93" w:rsidR="00CC5934" w:rsidRPr="00B8049E" w:rsidRDefault="001062D6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BD1930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โดยรวม รวมถึงการเปิดเผยข้อมูลว่างบการเงินรวม</w:t>
      </w:r>
      <w:r w:rsidR="00BD1930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C5934"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</w:p>
    <w:p w14:paraId="58995DD3" w14:textId="6969C34F" w:rsidR="00CC5934" w:rsidRPr="00B8049E" w:rsidRDefault="0046200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62004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CC5934" w:rsidRPr="00B8049E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462004">
        <w:rPr>
          <w:rFonts w:asciiTheme="majorBidi" w:hAnsiTheme="majorBidi"/>
          <w:sz w:val="30"/>
          <w:szCs w:val="30"/>
          <w:cs/>
        </w:rPr>
        <w:t>หน่วย</w:t>
      </w:r>
      <w:r w:rsidR="00CC5934" w:rsidRPr="00B8049E">
        <w:rPr>
          <w:rFonts w:asciiTheme="majorBidi" w:hAnsiTheme="majorBidi" w:cstheme="majorBidi"/>
          <w:sz w:val="30"/>
          <w:szCs w:val="30"/>
          <w:cs/>
        </w:rPr>
        <w:t>กิจกรรมทางธุรกิจภายในกลุ่มบริษัทเพื่อ</w:t>
      </w:r>
      <w:r w:rsidRPr="00462004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CC5934" w:rsidRPr="00B8049E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462004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CC5934"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="00CC5934" w:rsidRPr="00B8049E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</w:t>
      </w:r>
      <w:r w:rsidR="00195E40" w:rsidRPr="00B8049E">
        <w:rPr>
          <w:rFonts w:asciiTheme="majorBidi" w:hAnsiTheme="majorBidi" w:cstheme="majorBidi"/>
          <w:sz w:val="30"/>
          <w:szCs w:val="30"/>
          <w:cs/>
        </w:rPr>
        <w:t>แ</w:t>
      </w:r>
      <w:r w:rsidR="00CC5934" w:rsidRPr="00B8049E">
        <w:rPr>
          <w:rFonts w:asciiTheme="majorBidi" w:hAnsiTheme="majorBidi" w:cstheme="majorBidi"/>
          <w:spacing w:val="8"/>
          <w:sz w:val="30"/>
          <w:szCs w:val="30"/>
          <w:cs/>
        </w:rPr>
        <w:t>นวทางการควบคุมดูแล และการ</w:t>
      </w:r>
      <w:r w:rsidRPr="00462004">
        <w:rPr>
          <w:rFonts w:asciiTheme="majorBidi" w:hAnsiTheme="majorBidi"/>
          <w:spacing w:val="8"/>
          <w:sz w:val="30"/>
          <w:szCs w:val="30"/>
          <w:cs/>
        </w:rPr>
        <w:t>สอบทานงานตรวจสอบที่ทำเพื่อวัตถุประสงค์ของกา</w:t>
      </w:r>
      <w:r w:rsidR="0054559C">
        <w:rPr>
          <w:rFonts w:asciiTheme="majorBidi" w:hAnsiTheme="majorBidi" w:hint="cs"/>
          <w:spacing w:val="8"/>
          <w:sz w:val="30"/>
          <w:szCs w:val="30"/>
          <w:cs/>
        </w:rPr>
        <w:t>ร</w:t>
      </w:r>
      <w:r w:rsidR="00CC5934" w:rsidRPr="00B8049E">
        <w:rPr>
          <w:rFonts w:asciiTheme="majorBidi" w:hAnsiTheme="majorBidi" w:cstheme="majorBidi"/>
          <w:spacing w:val="8"/>
          <w:sz w:val="30"/>
          <w:szCs w:val="30"/>
          <w:cs/>
        </w:rPr>
        <w:t>ตรวจสอบกลุ่มบริษัท</w:t>
      </w:r>
      <w:r w:rsidR="00CC5934" w:rsidRPr="00B8049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C5934" w:rsidRPr="00B8049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="00CC5934" w:rsidRPr="00B8049E">
        <w:rPr>
          <w:rFonts w:asciiTheme="majorBidi" w:hAnsiTheme="majorBidi" w:cstheme="majorBidi"/>
          <w:sz w:val="30"/>
          <w:szCs w:val="30"/>
          <w:cs/>
        </w:rPr>
        <w:t>ความเห็นของข้าพเจ้า</w:t>
      </w:r>
    </w:p>
    <w:p w14:paraId="5CF94F00" w14:textId="77777777" w:rsidR="008F653B" w:rsidRPr="00B8049E" w:rsidRDefault="008F653B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9994F3" w14:textId="68AD5741" w:rsidR="00CC5934" w:rsidRPr="00B8049E" w:rsidRDefault="00753000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8484AD" w14:textId="77777777" w:rsidR="009D78FA" w:rsidRPr="00B8049E" w:rsidRDefault="009D78FA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18785B5" w14:textId="6A605104" w:rsidR="001347FC" w:rsidRPr="00B8049E" w:rsidRDefault="00CC5934" w:rsidP="00B8049E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</w:t>
      </w:r>
      <w:r w:rsidR="00413490" w:rsidRPr="00B8049E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10E46B" w14:textId="77777777" w:rsidR="00413490" w:rsidRPr="00B8049E" w:rsidRDefault="00413490" w:rsidP="00B8049E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71A3ACAE" w14:textId="676229B2" w:rsidR="00CC5934" w:rsidRPr="00B8049E" w:rsidRDefault="00CC5934" w:rsidP="00B8049E">
      <w:pPr>
        <w:tabs>
          <w:tab w:val="clear" w:pos="1644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414103">
        <w:rPr>
          <w:rFonts w:asciiTheme="majorBidi" w:hAnsiTheme="majorBidi" w:cstheme="majorBidi"/>
          <w:spacing w:val="6"/>
          <w:sz w:val="30"/>
          <w:szCs w:val="30"/>
          <w:cs/>
        </w:rPr>
        <w:br/>
      </w:r>
      <w:r w:rsidRPr="00B8049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B8049E">
        <w:rPr>
          <w:rFonts w:asciiTheme="majorBidi" w:hAnsiTheme="majorBidi" w:cstheme="majorBidi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1E33F3" w:rsidRPr="00B8049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ต่อส่วน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ได้เสีย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630BB" w14:textId="1A68FC3B" w:rsidR="000F33FA" w:rsidRPr="00B8049E" w:rsidRDefault="000F33FA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1D346C45" w14:textId="77777777" w:rsidR="008F653B" w:rsidRPr="00B8049E" w:rsidRDefault="008F653B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53E3DC6" w14:textId="327CDB6E" w:rsidR="005504EA" w:rsidRPr="00B8049E" w:rsidRDefault="00D01F0F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</w:rPr>
        <w:t>(</w:t>
      </w:r>
      <w:r w:rsidR="004923E7" w:rsidRPr="00B8049E">
        <w:rPr>
          <w:rFonts w:asciiTheme="majorBidi" w:hAnsiTheme="majorBidi" w:cstheme="majorBidi" w:hint="cs"/>
          <w:sz w:val="30"/>
          <w:szCs w:val="30"/>
          <w:cs/>
        </w:rPr>
        <w:t>ทรงชัย วงศ์พิริยาภรณ์</w:t>
      </w:r>
      <w:r w:rsidRPr="00B8049E">
        <w:rPr>
          <w:rFonts w:asciiTheme="majorBidi" w:hAnsiTheme="majorBidi" w:cstheme="majorBidi"/>
          <w:sz w:val="30"/>
          <w:szCs w:val="30"/>
        </w:rPr>
        <w:t>)</w:t>
      </w:r>
    </w:p>
    <w:p w14:paraId="6FD4C6BE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D963EE" w14:textId="3D27410D" w:rsidR="00CC5934" w:rsidRPr="00B8049E" w:rsidRDefault="00CC5934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FF328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3E7" w:rsidRPr="00B8049E">
        <w:rPr>
          <w:rFonts w:asciiTheme="majorBidi" w:hAnsiTheme="majorBidi" w:cstheme="majorBidi"/>
          <w:sz w:val="30"/>
          <w:szCs w:val="30"/>
        </w:rPr>
        <w:t>10996</w:t>
      </w:r>
    </w:p>
    <w:p w14:paraId="3EDB7382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3EB1819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764CE8" w14:textId="77777777" w:rsidR="00CF4CCD" w:rsidRDefault="00CC5934" w:rsidP="0046200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CC873F" w14:textId="341B46C2" w:rsidR="00171FED" w:rsidRPr="00CF4CCD" w:rsidRDefault="00CF4CCD" w:rsidP="00462004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7D3D53"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="007D3D53" w:rsidRPr="00B8049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 w:rsidRPr="00B8049E">
        <w:rPr>
          <w:rFonts w:asciiTheme="majorBidi" w:hAnsiTheme="majorBidi" w:cstheme="majorBidi"/>
          <w:sz w:val="30"/>
          <w:szCs w:val="30"/>
        </w:rPr>
        <w:t>256</w:t>
      </w:r>
      <w:r w:rsidR="00A12221">
        <w:rPr>
          <w:rFonts w:asciiTheme="majorBidi" w:hAnsiTheme="majorBidi" w:cstheme="majorBidi"/>
          <w:sz w:val="30"/>
          <w:szCs w:val="30"/>
        </w:rPr>
        <w:t>9</w:t>
      </w:r>
    </w:p>
    <w:sectPr w:rsidR="00171FED" w:rsidRPr="00CF4CCD" w:rsidSect="009600C2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1255" w14:textId="77777777" w:rsidR="00B72C81" w:rsidRDefault="00B72C81">
      <w:r>
        <w:separator/>
      </w:r>
    </w:p>
  </w:endnote>
  <w:endnote w:type="continuationSeparator" w:id="0">
    <w:p w14:paraId="6DA3CDE3" w14:textId="77777777" w:rsidR="00B72C81" w:rsidRDefault="00B72C81">
      <w:r>
        <w:continuationSeparator/>
      </w:r>
    </w:p>
  </w:endnote>
  <w:endnote w:type="continuationNotice" w:id="1">
    <w:p w14:paraId="6897AB2E" w14:textId="77777777" w:rsidR="00B72C81" w:rsidRDefault="00B72C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PMingLiU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15B8" w14:textId="12F0B000" w:rsidR="00555BCE" w:rsidRDefault="00555BCE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555BCE" w:rsidRDefault="00555BC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B408" w14:textId="23589439" w:rsidR="00555BCE" w:rsidRPr="000F33FA" w:rsidRDefault="00555BC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83A7" w14:textId="77777777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5CA4" w14:textId="77777777" w:rsidR="00B72C81" w:rsidRDefault="00B72C81">
      <w:r>
        <w:separator/>
      </w:r>
    </w:p>
  </w:footnote>
  <w:footnote w:type="continuationSeparator" w:id="0">
    <w:p w14:paraId="4C213FC0" w14:textId="77777777" w:rsidR="00B72C81" w:rsidRDefault="00B72C81">
      <w:r>
        <w:continuationSeparator/>
      </w:r>
    </w:p>
  </w:footnote>
  <w:footnote w:type="continuationNotice" w:id="1">
    <w:p w14:paraId="77CD5FCB" w14:textId="77777777" w:rsidR="00B72C81" w:rsidRDefault="00B72C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AEDB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A8EE53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A05256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DE7489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9799F9" w14:textId="77777777" w:rsid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32C09A0" w14:textId="77777777" w:rsidR="00256994" w:rsidRPr="005F39D8" w:rsidRDefault="00256994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5C9A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4B5F8D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9DB2BD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DEC2B9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E0E050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A443E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E8CD92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D234C15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E735" w14:textId="62C554FC" w:rsidR="00555BCE" w:rsidRDefault="00555BCE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475A3864" w14:textId="6B321CEE" w:rsidR="000248A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7C8CD709" w14:textId="422268C9" w:rsidR="000248A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3D1AABE1" w14:textId="77777777" w:rsidR="000248AB" w:rsidRPr="00F9367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1D62A1"/>
    <w:multiLevelType w:val="hybridMultilevel"/>
    <w:tmpl w:val="D0BA0284"/>
    <w:lvl w:ilvl="0" w:tplc="DD98B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1170949848">
    <w:abstractNumId w:val="6"/>
  </w:num>
  <w:num w:numId="2" w16cid:durableId="673414136">
    <w:abstractNumId w:val="5"/>
  </w:num>
  <w:num w:numId="3" w16cid:durableId="318583418">
    <w:abstractNumId w:val="9"/>
  </w:num>
  <w:num w:numId="4" w16cid:durableId="1140734745">
    <w:abstractNumId w:val="7"/>
  </w:num>
  <w:num w:numId="5" w16cid:durableId="878594203">
    <w:abstractNumId w:val="8"/>
  </w:num>
  <w:num w:numId="6" w16cid:durableId="1921476574">
    <w:abstractNumId w:val="3"/>
  </w:num>
  <w:num w:numId="7" w16cid:durableId="564024136">
    <w:abstractNumId w:val="2"/>
  </w:num>
  <w:num w:numId="8" w16cid:durableId="192810036">
    <w:abstractNumId w:val="0"/>
  </w:num>
  <w:num w:numId="9" w16cid:durableId="1741442673">
    <w:abstractNumId w:val="1"/>
  </w:num>
  <w:num w:numId="10" w16cid:durableId="284196049">
    <w:abstractNumId w:val="4"/>
  </w:num>
  <w:num w:numId="11" w16cid:durableId="1779058424">
    <w:abstractNumId w:val="21"/>
  </w:num>
  <w:num w:numId="12" w16cid:durableId="43986563">
    <w:abstractNumId w:val="15"/>
  </w:num>
  <w:num w:numId="13" w16cid:durableId="138883536">
    <w:abstractNumId w:val="35"/>
  </w:num>
  <w:num w:numId="14" w16cid:durableId="73164512">
    <w:abstractNumId w:val="19"/>
  </w:num>
  <w:num w:numId="15" w16cid:durableId="658506455">
    <w:abstractNumId w:val="24"/>
  </w:num>
  <w:num w:numId="16" w16cid:durableId="1806117794">
    <w:abstractNumId w:val="37"/>
  </w:num>
  <w:num w:numId="17" w16cid:durableId="859516632">
    <w:abstractNumId w:val="38"/>
  </w:num>
  <w:num w:numId="18" w16cid:durableId="28528357">
    <w:abstractNumId w:val="13"/>
  </w:num>
  <w:num w:numId="19" w16cid:durableId="1917544565">
    <w:abstractNumId w:val="30"/>
  </w:num>
  <w:num w:numId="20" w16cid:durableId="1342463823">
    <w:abstractNumId w:val="12"/>
  </w:num>
  <w:num w:numId="21" w16cid:durableId="1628318767">
    <w:abstractNumId w:val="34"/>
  </w:num>
  <w:num w:numId="22" w16cid:durableId="1727219585">
    <w:abstractNumId w:val="11"/>
  </w:num>
  <w:num w:numId="23" w16cid:durableId="1728257795">
    <w:abstractNumId w:val="39"/>
  </w:num>
  <w:num w:numId="24" w16cid:durableId="1141770429">
    <w:abstractNumId w:val="36"/>
  </w:num>
  <w:num w:numId="25" w16cid:durableId="1367026457">
    <w:abstractNumId w:val="17"/>
  </w:num>
  <w:num w:numId="26" w16cid:durableId="2019655272">
    <w:abstractNumId w:val="20"/>
  </w:num>
  <w:num w:numId="27" w16cid:durableId="1059481263">
    <w:abstractNumId w:val="25"/>
  </w:num>
  <w:num w:numId="28" w16cid:durableId="1941833083">
    <w:abstractNumId w:val="14"/>
  </w:num>
  <w:num w:numId="29" w16cid:durableId="857740877">
    <w:abstractNumId w:val="23"/>
  </w:num>
  <w:num w:numId="30" w16cid:durableId="974019801">
    <w:abstractNumId w:val="22"/>
  </w:num>
  <w:num w:numId="31" w16cid:durableId="629477791">
    <w:abstractNumId w:val="26"/>
  </w:num>
  <w:num w:numId="32" w16cid:durableId="1102413730">
    <w:abstractNumId w:val="32"/>
  </w:num>
  <w:num w:numId="33" w16cid:durableId="1893417391">
    <w:abstractNumId w:val="5"/>
  </w:num>
  <w:num w:numId="34" w16cid:durableId="236012152">
    <w:abstractNumId w:val="5"/>
  </w:num>
  <w:num w:numId="35" w16cid:durableId="647784491">
    <w:abstractNumId w:val="5"/>
  </w:num>
  <w:num w:numId="36" w16cid:durableId="165023811">
    <w:abstractNumId w:val="5"/>
  </w:num>
  <w:num w:numId="37" w16cid:durableId="1751005142">
    <w:abstractNumId w:val="5"/>
  </w:num>
  <w:num w:numId="38" w16cid:durableId="106581184">
    <w:abstractNumId w:val="31"/>
  </w:num>
  <w:num w:numId="39" w16cid:durableId="2003895989">
    <w:abstractNumId w:val="18"/>
  </w:num>
  <w:num w:numId="40" w16cid:durableId="1480732046">
    <w:abstractNumId w:val="16"/>
  </w:num>
  <w:num w:numId="41" w16cid:durableId="1431313333">
    <w:abstractNumId w:val="28"/>
  </w:num>
  <w:num w:numId="42" w16cid:durableId="965038909">
    <w:abstractNumId w:val="10"/>
  </w:num>
  <w:num w:numId="43" w16cid:durableId="1263878982">
    <w:abstractNumId w:val="29"/>
  </w:num>
  <w:num w:numId="44" w16cid:durableId="641616782">
    <w:abstractNumId w:val="27"/>
  </w:num>
  <w:num w:numId="45" w16cid:durableId="415983586">
    <w:abstractNumId w:val="5"/>
  </w:num>
  <w:num w:numId="46" w16cid:durableId="1946571451">
    <w:abstractNumId w:val="5"/>
  </w:num>
  <w:num w:numId="47" w16cid:durableId="663360006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1B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8AB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B9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3FE"/>
    <w:rsid w:val="00047454"/>
    <w:rsid w:val="0004764A"/>
    <w:rsid w:val="000477E9"/>
    <w:rsid w:val="00047A89"/>
    <w:rsid w:val="00047C73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7A2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60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B5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CA4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42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767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13"/>
    <w:rsid w:val="00240A83"/>
    <w:rsid w:val="00240BD2"/>
    <w:rsid w:val="00240FB2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B32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994"/>
    <w:rsid w:val="00256E8B"/>
    <w:rsid w:val="002572AB"/>
    <w:rsid w:val="002575B4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633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4A6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E62"/>
    <w:rsid w:val="00294064"/>
    <w:rsid w:val="002941ED"/>
    <w:rsid w:val="00294518"/>
    <w:rsid w:val="0029464B"/>
    <w:rsid w:val="002948B1"/>
    <w:rsid w:val="00294D3D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04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BF"/>
    <w:rsid w:val="002E1102"/>
    <w:rsid w:val="002E122E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44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21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8F7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50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37"/>
    <w:rsid w:val="00411A54"/>
    <w:rsid w:val="00411AEB"/>
    <w:rsid w:val="00411C6C"/>
    <w:rsid w:val="00411FE5"/>
    <w:rsid w:val="00412125"/>
    <w:rsid w:val="00412404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03"/>
    <w:rsid w:val="004141D1"/>
    <w:rsid w:val="0041434F"/>
    <w:rsid w:val="004144C4"/>
    <w:rsid w:val="0041457F"/>
    <w:rsid w:val="004145B4"/>
    <w:rsid w:val="00414690"/>
    <w:rsid w:val="00414A06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F1A"/>
    <w:rsid w:val="004200EB"/>
    <w:rsid w:val="00420248"/>
    <w:rsid w:val="0042036F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7E6"/>
    <w:rsid w:val="00421810"/>
    <w:rsid w:val="004218A6"/>
    <w:rsid w:val="004218B7"/>
    <w:rsid w:val="00421C00"/>
    <w:rsid w:val="00421EDF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934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DF5"/>
    <w:rsid w:val="00462004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0B7"/>
    <w:rsid w:val="004923E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CAD"/>
    <w:rsid w:val="004E5CC5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E38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EA5"/>
    <w:rsid w:val="004F2F7E"/>
    <w:rsid w:val="004F388E"/>
    <w:rsid w:val="004F39F8"/>
    <w:rsid w:val="004F3E1B"/>
    <w:rsid w:val="004F3EC0"/>
    <w:rsid w:val="004F3F0B"/>
    <w:rsid w:val="004F40A5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59C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A45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0FDD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C18"/>
    <w:rsid w:val="00591CC9"/>
    <w:rsid w:val="005920EE"/>
    <w:rsid w:val="005922A1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6F9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2B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3F7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34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9D8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9CD"/>
    <w:rsid w:val="00601AF7"/>
    <w:rsid w:val="00601D10"/>
    <w:rsid w:val="00601EEA"/>
    <w:rsid w:val="00601F8F"/>
    <w:rsid w:val="00602A13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7E9A"/>
    <w:rsid w:val="006100A9"/>
    <w:rsid w:val="006101EF"/>
    <w:rsid w:val="006101F0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2F1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2AF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855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D63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151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505A2"/>
    <w:rsid w:val="00750682"/>
    <w:rsid w:val="00750919"/>
    <w:rsid w:val="00750ACF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1C49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1E3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180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2CF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2FB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5E9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D3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21D"/>
    <w:rsid w:val="00824250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A1C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C0F"/>
    <w:rsid w:val="009C2D98"/>
    <w:rsid w:val="009C3137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5AB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3AA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096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50F"/>
    <w:rsid w:val="00A10765"/>
    <w:rsid w:val="00A10D6F"/>
    <w:rsid w:val="00A10F3F"/>
    <w:rsid w:val="00A11375"/>
    <w:rsid w:val="00A1159B"/>
    <w:rsid w:val="00A1159D"/>
    <w:rsid w:val="00A115C5"/>
    <w:rsid w:val="00A1171B"/>
    <w:rsid w:val="00A12221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62E"/>
    <w:rsid w:val="00A61724"/>
    <w:rsid w:val="00A618B3"/>
    <w:rsid w:val="00A618D7"/>
    <w:rsid w:val="00A61AF8"/>
    <w:rsid w:val="00A61BA7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A8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75"/>
    <w:rsid w:val="00AE3CE3"/>
    <w:rsid w:val="00AE3D78"/>
    <w:rsid w:val="00AE3F10"/>
    <w:rsid w:val="00AE46AA"/>
    <w:rsid w:val="00AE476F"/>
    <w:rsid w:val="00AE47EF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5F8C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2C81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49E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14E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F2"/>
    <w:rsid w:val="00BA08FA"/>
    <w:rsid w:val="00BA0B86"/>
    <w:rsid w:val="00BA0F71"/>
    <w:rsid w:val="00BA11CB"/>
    <w:rsid w:val="00BA1346"/>
    <w:rsid w:val="00BA1374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BF7C55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96F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61E"/>
    <w:rsid w:val="00C366CD"/>
    <w:rsid w:val="00C366D8"/>
    <w:rsid w:val="00C36715"/>
    <w:rsid w:val="00C36C2C"/>
    <w:rsid w:val="00C37061"/>
    <w:rsid w:val="00C370E5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E7DB2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CD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36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18A"/>
    <w:rsid w:val="00D022FF"/>
    <w:rsid w:val="00D0262D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66"/>
    <w:rsid w:val="00D12B95"/>
    <w:rsid w:val="00D12FD7"/>
    <w:rsid w:val="00D1316B"/>
    <w:rsid w:val="00D1345F"/>
    <w:rsid w:val="00D13C04"/>
    <w:rsid w:val="00D13C05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4C7B"/>
    <w:rsid w:val="00D5501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8B2"/>
    <w:rsid w:val="00D57941"/>
    <w:rsid w:val="00D57B1B"/>
    <w:rsid w:val="00D57F79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581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0C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4A9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9BA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73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619"/>
    <w:rsid w:val="00E80BD2"/>
    <w:rsid w:val="00E80DD8"/>
    <w:rsid w:val="00E80F2A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57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F33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5F5C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12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7C3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03F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2C3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0BBB56E8-7897-49B1-AF05-3847D4F0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90EF14-C9DF-4443-82D9-0B31A3A77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EE6FC-DCDB-4187-95FC-696CEB6606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256</TotalTime>
  <Pages>6</Pages>
  <Words>2057</Words>
  <Characters>9882</Characters>
  <Application>Microsoft Office Word</Application>
  <DocSecurity>0</DocSecurity>
  <Lines>172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Kornsiri, Chongaksorn</cp:lastModifiedBy>
  <cp:revision>12</cp:revision>
  <cp:lastPrinted>2026-01-26T05:45:00Z</cp:lastPrinted>
  <dcterms:created xsi:type="dcterms:W3CDTF">2026-01-06T13:51:00Z</dcterms:created>
  <dcterms:modified xsi:type="dcterms:W3CDTF">2026-02-06T09:56:00Z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