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F7F0" w14:textId="77777777" w:rsidR="00396236" w:rsidRPr="00E66756" w:rsidRDefault="0039623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675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248833AF" w:rsidR="00396236" w:rsidRPr="00E66756" w:rsidRDefault="0039623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675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9085084" w14:textId="066CFA65" w:rsidR="00396236" w:rsidRPr="00E66756" w:rsidRDefault="0039623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ind w:right="2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E6675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221028" w:rsidRPr="00E6675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044EE" w:rsidRPr="00E66756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221028" w:rsidRPr="00E6675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44EE" w:rsidRPr="00E66756">
        <w:rPr>
          <w:rFonts w:asciiTheme="majorBidi" w:hAnsiTheme="majorBidi" w:cstheme="majorBidi" w:hint="cs"/>
          <w:b/>
          <w:bCs/>
          <w:sz w:val="32"/>
          <w:szCs w:val="32"/>
          <w:cs/>
        </w:rPr>
        <w:t>ธันวาคม</w:t>
      </w:r>
      <w:r w:rsidR="00221028" w:rsidRPr="00E6675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221028" w:rsidRPr="00E6675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E66756" w:rsidRPr="00E66756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0F05AF2C" w14:textId="77777777" w:rsidR="00A16885" w:rsidRPr="00E66756" w:rsidRDefault="00A16885" w:rsidP="00F113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81DEEF1" w14:textId="77777777" w:rsidR="00F17D9F" w:rsidRPr="00E66756" w:rsidRDefault="00DB4D95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6675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6632B" w:rsidRPr="00E66756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632B" w:rsidRPr="00E6675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F648A16" w14:textId="77777777" w:rsidR="00A6632B" w:rsidRPr="00E66756" w:rsidRDefault="00A6632B" w:rsidP="00F113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E66756">
        <w:rPr>
          <w:rFonts w:ascii="Angsana New" w:hAnsi="Angsana New"/>
        </w:rPr>
        <w:tab/>
        <w:t>1.1</w:t>
      </w:r>
      <w:r w:rsidR="009A1562" w:rsidRPr="00E66756">
        <w:rPr>
          <w:rFonts w:ascii="Angsana New" w:hAnsi="Angsana New"/>
        </w:rPr>
        <w:t xml:space="preserve"> </w:t>
      </w:r>
      <w:r w:rsidR="00D53507" w:rsidRPr="00E66756">
        <w:rPr>
          <w:rFonts w:ascii="Angsana New" w:hAnsi="Angsana New"/>
        </w:rPr>
        <w:tab/>
      </w:r>
      <w:r w:rsidRPr="00E66756">
        <w:rPr>
          <w:rFonts w:ascii="Angsana New" w:hAnsi="Angsana New"/>
          <w:cs/>
        </w:rPr>
        <w:t>สถานะของบริษัท</w:t>
      </w:r>
    </w:p>
    <w:p w14:paraId="44D44F74" w14:textId="77777777" w:rsidR="00E66756" w:rsidRPr="00E66756" w:rsidRDefault="00E6675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6756">
        <w:rPr>
          <w:rFonts w:asciiTheme="majorBidi" w:hAnsiTheme="majorBidi" w:cstheme="majorBidi"/>
          <w:sz w:val="32"/>
          <w:szCs w:val="32"/>
          <w:cs/>
        </w:rPr>
        <w:t xml:space="preserve">บริษัท พรพรหมเม็ททอล จำกัด </w:t>
      </w:r>
      <w:r w:rsidRPr="00E66756">
        <w:rPr>
          <w:rFonts w:asciiTheme="majorBidi" w:hAnsiTheme="majorBidi" w:cstheme="majorBidi"/>
          <w:sz w:val="32"/>
          <w:szCs w:val="32"/>
        </w:rPr>
        <w:t>(</w:t>
      </w:r>
      <w:r w:rsidRPr="00E66756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E66756">
        <w:rPr>
          <w:rFonts w:asciiTheme="majorBidi" w:hAnsiTheme="majorBidi" w:cstheme="majorBidi"/>
          <w:sz w:val="32"/>
          <w:szCs w:val="32"/>
        </w:rPr>
        <w:t>) (“</w:t>
      </w:r>
      <w:r w:rsidRPr="00E6675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E66756">
        <w:rPr>
          <w:rFonts w:asciiTheme="majorBidi" w:hAnsiTheme="majorBidi" w:cstheme="majorBidi"/>
          <w:sz w:val="32"/>
          <w:szCs w:val="32"/>
        </w:rPr>
        <w:t xml:space="preserve">”) </w:t>
      </w:r>
      <w:r w:rsidRPr="00E66756">
        <w:rPr>
          <w:rFonts w:asciiTheme="majorBidi" w:hAnsiTheme="majorBidi" w:cstheme="majorBidi"/>
          <w:sz w:val="32"/>
          <w:szCs w:val="32"/>
          <w:cs/>
        </w:rPr>
        <w:t>จดทะเบียนเป็นบริษัทมหาชนจำกัด</w:t>
      </w:r>
      <w:r w:rsidRPr="00E66756">
        <w:rPr>
          <w:rFonts w:asciiTheme="majorBidi" w:hAnsiTheme="majorBidi" w:cstheme="majorBidi"/>
          <w:sz w:val="32"/>
          <w:szCs w:val="32"/>
          <w:cs/>
        </w:rPr>
        <w:br/>
        <w:t xml:space="preserve">ในประเทศไทย เมื่อวันที่ </w:t>
      </w:r>
      <w:r w:rsidRPr="00E66756">
        <w:rPr>
          <w:rFonts w:asciiTheme="majorBidi" w:hAnsiTheme="majorBidi" w:cstheme="majorBidi"/>
          <w:sz w:val="32"/>
          <w:szCs w:val="32"/>
        </w:rPr>
        <w:t xml:space="preserve">8 </w:t>
      </w:r>
      <w:r w:rsidRPr="00E6675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66756">
        <w:rPr>
          <w:rFonts w:asciiTheme="majorBidi" w:hAnsiTheme="majorBidi" w:cstheme="majorBidi"/>
          <w:sz w:val="32"/>
          <w:szCs w:val="32"/>
        </w:rPr>
        <w:t xml:space="preserve">2547 </w:t>
      </w:r>
      <w:r w:rsidRPr="00E66756">
        <w:rPr>
          <w:rFonts w:asciiTheme="majorBidi" w:hAnsiTheme="majorBidi" w:cstheme="majorBidi"/>
          <w:sz w:val="32"/>
          <w:szCs w:val="32"/>
          <w:cs/>
        </w:rPr>
        <w:t xml:space="preserve">และบริษัทจดทะเบียนกับตลาดหลักทรัพย์ เอ็ม เอ ไอ </w:t>
      </w:r>
      <w:r w:rsidRPr="00E66756">
        <w:rPr>
          <w:rFonts w:asciiTheme="majorBidi" w:hAnsiTheme="majorBidi" w:cstheme="majorBidi"/>
          <w:sz w:val="32"/>
          <w:szCs w:val="32"/>
          <w:cs/>
        </w:rPr>
        <w:br/>
        <w:t xml:space="preserve">เมื่อวันที่ </w:t>
      </w:r>
      <w:r w:rsidRPr="00E66756">
        <w:rPr>
          <w:rFonts w:asciiTheme="majorBidi" w:hAnsiTheme="majorBidi" w:cstheme="majorBidi"/>
          <w:sz w:val="32"/>
          <w:szCs w:val="32"/>
        </w:rPr>
        <w:t xml:space="preserve">11 </w:t>
      </w:r>
      <w:r w:rsidRPr="00E66756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E66756">
        <w:rPr>
          <w:rFonts w:asciiTheme="majorBidi" w:hAnsiTheme="majorBidi" w:cstheme="majorBidi"/>
          <w:sz w:val="32"/>
          <w:szCs w:val="32"/>
        </w:rPr>
        <w:t xml:space="preserve">2547 </w:t>
      </w:r>
    </w:p>
    <w:p w14:paraId="1FF8EC6F" w14:textId="77777777" w:rsidR="00E66756" w:rsidRPr="00E66756" w:rsidRDefault="00E6675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675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บริษัทมีสำนักงานใหญ่</w:t>
      </w:r>
      <w:r w:rsidRPr="00E66756"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Pr="00E66756">
        <w:rPr>
          <w:rFonts w:asciiTheme="majorBidi" w:hAnsiTheme="majorBidi" w:cstheme="majorBidi"/>
          <w:spacing w:val="-4"/>
          <w:sz w:val="32"/>
          <w:szCs w:val="32"/>
          <w:cs/>
        </w:rPr>
        <w:t>อยู่</w:t>
      </w:r>
      <w:r w:rsidRPr="00E66756">
        <w:rPr>
          <w:rFonts w:asciiTheme="majorBidi" w:hAnsiTheme="majorBidi" w:cstheme="majorBidi" w:hint="cs"/>
          <w:spacing w:val="-4"/>
          <w:sz w:val="32"/>
          <w:szCs w:val="32"/>
          <w:cs/>
        </w:rPr>
        <w:t>เลขที่</w:t>
      </w:r>
      <w:r w:rsidRPr="00E66756">
        <w:rPr>
          <w:rFonts w:asciiTheme="majorBidi" w:hAnsiTheme="majorBidi" w:cstheme="majorBidi"/>
          <w:spacing w:val="-4"/>
          <w:sz w:val="32"/>
          <w:szCs w:val="32"/>
        </w:rPr>
        <w:t xml:space="preserve"> 205/1 </w:t>
      </w:r>
      <w:r w:rsidRPr="00E66756">
        <w:rPr>
          <w:rFonts w:asciiTheme="majorBidi" w:hAnsiTheme="majorBidi" w:cstheme="majorBidi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Pr="00E66756">
        <w:rPr>
          <w:rFonts w:asciiTheme="majorBidi" w:hAnsiTheme="majorBidi" w:cstheme="majorBidi"/>
          <w:sz w:val="32"/>
          <w:szCs w:val="32"/>
        </w:rPr>
        <w:t xml:space="preserve"> 10300</w:t>
      </w:r>
      <w:r w:rsidRPr="00E6675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</w:p>
    <w:p w14:paraId="71317C36" w14:textId="77777777" w:rsidR="00A735BE" w:rsidRPr="00E66756" w:rsidRDefault="00A735BE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2770FBE" w14:textId="77777777" w:rsidR="002108ED" w:rsidRPr="00E66756" w:rsidRDefault="002108ED" w:rsidP="00F11353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="Angsana New" w:hAnsi="Angsana New"/>
        </w:rPr>
      </w:pPr>
      <w:r w:rsidRPr="00E66756">
        <w:rPr>
          <w:rFonts w:ascii="Angsana New" w:hAnsi="Angsana New"/>
        </w:rPr>
        <w:tab/>
        <w:t>1.</w:t>
      </w:r>
      <w:r w:rsidR="00A735BE" w:rsidRPr="00E66756">
        <w:rPr>
          <w:rFonts w:ascii="Angsana New" w:hAnsi="Angsana New"/>
        </w:rPr>
        <w:t>2</w:t>
      </w:r>
      <w:r w:rsidRPr="00E66756">
        <w:rPr>
          <w:rFonts w:ascii="Angsana New" w:hAnsi="Angsana New"/>
        </w:rPr>
        <w:tab/>
      </w:r>
      <w:r w:rsidR="00A735BE" w:rsidRPr="00E66756">
        <w:rPr>
          <w:rFonts w:ascii="Angsana New" w:hAnsi="Angsana New"/>
        </w:rPr>
        <w:tab/>
      </w:r>
      <w:r w:rsidRPr="00E66756">
        <w:rPr>
          <w:rFonts w:ascii="Angsana New" w:hAnsi="Angsana New"/>
          <w:cs/>
        </w:rPr>
        <w:t>ลักษณะธุรกิจ</w:t>
      </w:r>
    </w:p>
    <w:p w14:paraId="2CCBBBEE" w14:textId="20086C99" w:rsidR="00A6632B" w:rsidRPr="00E66756" w:rsidRDefault="002108ED" w:rsidP="00F60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6756">
        <w:rPr>
          <w:rFonts w:asciiTheme="majorBidi" w:hAnsiTheme="majorBidi" w:cstheme="majorBidi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6675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748" w:rsidRPr="00E66756">
        <w:rPr>
          <w:rFonts w:asciiTheme="majorBidi" w:hAnsiTheme="majorBidi" w:cstheme="majorBidi"/>
          <w:sz w:val="32"/>
          <w:szCs w:val="32"/>
          <w:cs/>
        </w:rPr>
        <w:br/>
      </w:r>
      <w:r w:rsidR="00F60AD5" w:rsidRPr="00F60AD5">
        <w:rPr>
          <w:rFonts w:asciiTheme="majorBidi" w:hAnsiTheme="majorBidi"/>
          <w:sz w:val="32"/>
          <w:szCs w:val="32"/>
          <w:cs/>
        </w:rPr>
        <w:t xml:space="preserve">สแตนเลส </w:t>
      </w:r>
      <w:r w:rsidRPr="00E66756">
        <w:rPr>
          <w:rFonts w:asciiTheme="majorBidi" w:hAnsiTheme="majorBidi" w:cstheme="majorBidi"/>
          <w:sz w:val="32"/>
          <w:szCs w:val="32"/>
          <w:cs/>
        </w:rPr>
        <w:t xml:space="preserve">อลูมิเนียม </w:t>
      </w:r>
      <w:r w:rsidR="000C30B5" w:rsidRPr="00E66756">
        <w:rPr>
          <w:rFonts w:asciiTheme="majorBidi" w:hAnsiTheme="majorBidi" w:cstheme="majorBidi" w:hint="cs"/>
          <w:sz w:val="32"/>
          <w:szCs w:val="32"/>
          <w:cs/>
        </w:rPr>
        <w:t>และธุรกิจ</w:t>
      </w:r>
      <w:r w:rsidR="00F55CB3" w:rsidRPr="00E66756">
        <w:rPr>
          <w:rFonts w:asciiTheme="majorBidi" w:hAnsiTheme="majorBidi" w:cstheme="majorBidi" w:hint="cs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38F188B7" w14:textId="77777777" w:rsidR="00E83D90" w:rsidRPr="00E66756" w:rsidRDefault="00E83D90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39E6D434" w14:textId="4CF9A1E0" w:rsidR="00E83D90" w:rsidRPr="00E66756" w:rsidRDefault="00E83D90" w:rsidP="00F11353">
      <w:pPr>
        <w:tabs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6675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66756">
        <w:rPr>
          <w:rFonts w:asciiTheme="majorBidi" w:hAnsiTheme="majorBidi"/>
          <w:b/>
          <w:bCs/>
          <w:sz w:val="32"/>
          <w:szCs w:val="32"/>
        </w:rPr>
        <w:t xml:space="preserve">. </w:t>
      </w:r>
      <w:r w:rsidRPr="00E6675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66756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Pr="00E66756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การจัดทำงบการเงิน</w:t>
      </w:r>
    </w:p>
    <w:p w14:paraId="6767AE59" w14:textId="0FB5F854" w:rsidR="00E83D90" w:rsidRPr="00E66756" w:rsidRDefault="00E83D90" w:rsidP="00F11353">
      <w:pPr>
        <w:tabs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E66756">
        <w:rPr>
          <w:rFonts w:asciiTheme="majorBidi" w:hAnsiTheme="majorBidi" w:cstheme="majorBidi"/>
          <w:sz w:val="32"/>
          <w:szCs w:val="32"/>
        </w:rPr>
        <w:t>2</w:t>
      </w:r>
      <w:r w:rsidRPr="00E66756">
        <w:rPr>
          <w:rFonts w:asciiTheme="majorBidi" w:hAnsiTheme="majorBidi"/>
          <w:sz w:val="32"/>
          <w:szCs w:val="32"/>
        </w:rPr>
        <w:t>.</w:t>
      </w:r>
      <w:r w:rsidRPr="00E66756">
        <w:rPr>
          <w:rFonts w:asciiTheme="majorBidi" w:hAnsiTheme="majorBidi" w:cstheme="majorBidi"/>
          <w:sz w:val="32"/>
          <w:szCs w:val="32"/>
        </w:rPr>
        <w:t>1</w:t>
      </w:r>
      <w:r w:rsidRPr="00E66756">
        <w:rPr>
          <w:rFonts w:asciiTheme="majorBidi" w:hAnsiTheme="majorBidi"/>
          <w:sz w:val="32"/>
          <w:szCs w:val="32"/>
        </w:rPr>
        <w:t xml:space="preserve"> </w:t>
      </w:r>
      <w:r w:rsidRPr="00E66756">
        <w:rPr>
          <w:rFonts w:asciiTheme="majorBidi" w:hAnsiTheme="majorBidi" w:cstheme="majorBidi"/>
          <w:sz w:val="32"/>
          <w:szCs w:val="32"/>
        </w:rPr>
        <w:tab/>
      </w:r>
      <w:r w:rsidR="001620B5" w:rsidRPr="00E66756">
        <w:rPr>
          <w:rFonts w:asciiTheme="majorBidi" w:hAnsiTheme="majorBidi" w:cstheme="majorBidi"/>
          <w:sz w:val="32"/>
          <w:szCs w:val="32"/>
          <w:cs/>
        </w:rPr>
        <w:tab/>
      </w:r>
      <w:r w:rsidRPr="00E66756">
        <w:rPr>
          <w:rFonts w:asciiTheme="majorBidi" w:hAnsiTheme="majorBidi" w:cstheme="majorBidi"/>
          <w:sz w:val="32"/>
          <w:szCs w:val="32"/>
          <w:cs/>
        </w:rPr>
        <w:t>เกณฑ์การจัดทำ</w:t>
      </w:r>
      <w:r w:rsidRPr="00E66756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E66756">
        <w:rPr>
          <w:rFonts w:asciiTheme="majorBidi" w:hAnsiTheme="majorBidi" w:cstheme="majorBidi"/>
          <w:sz w:val="32"/>
          <w:szCs w:val="32"/>
          <w:cs/>
        </w:rPr>
        <w:t>การเงิน</w:t>
      </w:r>
    </w:p>
    <w:p w14:paraId="0F9875E9" w14:textId="5EC8A34F" w:rsidR="00E83D90" w:rsidRPr="00E66756" w:rsidRDefault="00E83D90" w:rsidP="00F1135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E66756">
        <w:rPr>
          <w:rFonts w:ascii="Angsana New" w:hAnsi="Angsana New"/>
          <w:spacing w:val="-4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66756">
        <w:rPr>
          <w:rFonts w:ascii="Angsana New" w:hAnsi="Angsana New"/>
          <w:spacing w:val="-4"/>
          <w:sz w:val="32"/>
          <w:szCs w:val="32"/>
        </w:rPr>
        <w:t>2547</w:t>
      </w:r>
      <w:r w:rsidRPr="00E66756">
        <w:rPr>
          <w:rFonts w:ascii="Angsana New" w:hAnsi="Angsana New"/>
          <w:spacing w:val="-4"/>
          <w:sz w:val="32"/>
          <w:szCs w:val="32"/>
          <w:cs/>
        </w:rPr>
        <w:t xml:space="preserve"> โดยได้ถือปฏิบัติตามมาตรฐานการรายงานทางการเงิน และการแสดงรายการได้ทำขึ้นตามแบบกำหนดรายการย่อที่ต้องมีในงบการเงินสำหรับบริษัทมหาชนจำกัดที่กำหนดโดยประกาศ</w:t>
      </w:r>
      <w:r w:rsidRPr="00E66756">
        <w:rPr>
          <w:rFonts w:ascii="Angsana New" w:hAnsi="Angsana New"/>
          <w:spacing w:val="-4"/>
          <w:sz w:val="32"/>
          <w:szCs w:val="32"/>
          <w:cs/>
        </w:rPr>
        <w:br/>
      </w:r>
      <w:r w:rsidRPr="00E66756">
        <w:rPr>
          <w:rFonts w:ascii="Angsana New" w:hAnsi="Angsana New"/>
          <w:sz w:val="32"/>
          <w:szCs w:val="32"/>
          <w:cs/>
        </w:rPr>
        <w:t xml:space="preserve">กรมพัฒนาธุรกิจการค้า กระทรวงพาณิชย์ ออกตามความในพระราชบัญญัติการบัญชี พ.ศ. </w:t>
      </w:r>
      <w:r w:rsidRPr="00E66756">
        <w:rPr>
          <w:rFonts w:ascii="Angsana New" w:hAnsi="Angsana New"/>
          <w:sz w:val="32"/>
          <w:szCs w:val="32"/>
        </w:rPr>
        <w:t>2543</w:t>
      </w:r>
    </w:p>
    <w:p w14:paraId="66F01C7F" w14:textId="77777777" w:rsidR="00E83D90" w:rsidRPr="00E66756" w:rsidRDefault="00E83D90" w:rsidP="00F1135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6756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4821E76" w14:textId="77777777" w:rsidR="00E83D90" w:rsidRPr="00E66756" w:rsidRDefault="00E83D90" w:rsidP="00F11353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66756">
        <w:rPr>
          <w:rFonts w:asciiTheme="majorBidi" w:hAnsi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E66756" w:rsidRDefault="00D75559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D5C4366" w14:textId="579F2477" w:rsidR="00E83D90" w:rsidRPr="009E30F8" w:rsidRDefault="00E83D90" w:rsidP="00F11353">
      <w:pPr>
        <w:tabs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9E30F8">
        <w:rPr>
          <w:rFonts w:asciiTheme="majorBidi" w:hAnsiTheme="majorBidi" w:cstheme="majorBidi"/>
          <w:sz w:val="32"/>
          <w:szCs w:val="32"/>
        </w:rPr>
        <w:t>2</w:t>
      </w:r>
      <w:r w:rsidRPr="009E30F8">
        <w:rPr>
          <w:rFonts w:asciiTheme="majorBidi" w:hAnsiTheme="majorBidi"/>
          <w:sz w:val="32"/>
          <w:szCs w:val="32"/>
        </w:rPr>
        <w:t>.</w:t>
      </w:r>
      <w:r w:rsidRPr="009E30F8">
        <w:rPr>
          <w:rFonts w:asciiTheme="majorBidi" w:hAnsiTheme="majorBidi" w:cstheme="majorBidi"/>
          <w:sz w:val="32"/>
          <w:szCs w:val="32"/>
        </w:rPr>
        <w:t>2</w:t>
      </w:r>
      <w:r w:rsidRPr="009E30F8">
        <w:rPr>
          <w:rFonts w:asciiTheme="majorBidi" w:hAnsiTheme="majorBidi"/>
          <w:sz w:val="32"/>
          <w:szCs w:val="32"/>
        </w:rPr>
        <w:t xml:space="preserve"> </w:t>
      </w:r>
      <w:r w:rsidRPr="009E30F8">
        <w:rPr>
          <w:rFonts w:asciiTheme="majorBidi" w:hAnsiTheme="majorBidi" w:cstheme="majorBidi"/>
          <w:sz w:val="32"/>
          <w:szCs w:val="32"/>
        </w:rPr>
        <w:tab/>
      </w:r>
      <w:r w:rsidR="001620B5" w:rsidRPr="009E30F8">
        <w:rPr>
          <w:rFonts w:asciiTheme="majorBidi" w:hAnsiTheme="majorBidi" w:cstheme="majorBidi"/>
          <w:sz w:val="32"/>
          <w:szCs w:val="32"/>
          <w:cs/>
        </w:rPr>
        <w:tab/>
      </w:r>
      <w:r w:rsidRPr="009E30F8">
        <w:rPr>
          <w:rFonts w:asciiTheme="majorBidi" w:hAnsiTheme="majorBidi" w:cstheme="majorBidi"/>
          <w:sz w:val="32"/>
          <w:szCs w:val="32"/>
          <w:cs/>
        </w:rPr>
        <w:t>เกณฑ์การจัดทำ</w:t>
      </w:r>
      <w:r w:rsidRPr="009E30F8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9E30F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9E30F8">
        <w:rPr>
          <w:rFonts w:asciiTheme="majorBidi" w:hAnsiTheme="majorBidi" w:cstheme="majorBidi" w:hint="cs"/>
          <w:sz w:val="32"/>
          <w:szCs w:val="32"/>
          <w:cs/>
        </w:rPr>
        <w:t>รวม</w:t>
      </w:r>
    </w:p>
    <w:p w14:paraId="77926416" w14:textId="77777777" w:rsidR="00E83D90" w:rsidRPr="009E30F8" w:rsidRDefault="00E83D90" w:rsidP="00F1135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9E30F8">
        <w:rPr>
          <w:rFonts w:ascii="Angsana New" w:hAnsi="Angsana New" w:hint="cs"/>
          <w:sz w:val="32"/>
          <w:szCs w:val="32"/>
          <w:cs/>
        </w:rPr>
        <w:t xml:space="preserve">ก) </w:t>
      </w:r>
      <w:r w:rsidRPr="009E30F8">
        <w:rPr>
          <w:rFonts w:ascii="Angsana New" w:hAnsi="Angsana New"/>
          <w:sz w:val="32"/>
          <w:szCs w:val="32"/>
          <w:cs/>
        </w:rPr>
        <w:tab/>
        <w:t>ง</w:t>
      </w:r>
      <w:r w:rsidRPr="009E30F8">
        <w:rPr>
          <w:rFonts w:ascii="Angsana New" w:hAnsi="Angsana New" w:hint="cs"/>
          <w:sz w:val="32"/>
          <w:szCs w:val="32"/>
          <w:cs/>
        </w:rPr>
        <w:t>บ</w:t>
      </w:r>
      <w:r w:rsidRPr="009E30F8">
        <w:rPr>
          <w:rFonts w:ascii="Angsana New" w:hAnsi="Angsana New"/>
          <w:sz w:val="32"/>
          <w:szCs w:val="32"/>
          <w:cs/>
        </w:rPr>
        <w:t>การเงินรวมของบริษัท ประกอบด้วย</w:t>
      </w:r>
      <w:r w:rsidRPr="009E30F8">
        <w:rPr>
          <w:rFonts w:ascii="Angsana New" w:hAnsi="Angsana New" w:hint="cs"/>
          <w:sz w:val="32"/>
          <w:szCs w:val="32"/>
          <w:cs/>
        </w:rPr>
        <w:t xml:space="preserve"> </w:t>
      </w:r>
      <w:r w:rsidRPr="009E30F8">
        <w:rPr>
          <w:rFonts w:ascii="Angsana New" w:hAnsi="Angsana New"/>
          <w:sz w:val="32"/>
          <w:szCs w:val="32"/>
          <w:cs/>
        </w:rPr>
        <w:t>งบการเงินของบริษัทและบริษัทย่อย รายละเอียดบริษัทย่อยของบริษัท มีดังต่อไปนี้</w:t>
      </w:r>
    </w:p>
    <w:tbl>
      <w:tblPr>
        <w:tblW w:w="8329" w:type="dxa"/>
        <w:tblInd w:w="87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23"/>
        <w:gridCol w:w="76"/>
        <w:gridCol w:w="3118"/>
        <w:gridCol w:w="76"/>
        <w:gridCol w:w="907"/>
        <w:gridCol w:w="76"/>
        <w:gridCol w:w="737"/>
        <w:gridCol w:w="76"/>
        <w:gridCol w:w="740"/>
      </w:tblGrid>
      <w:tr w:rsidR="009E30F8" w:rsidRPr="009E30F8" w14:paraId="2A5CDD2B" w14:textId="77777777" w:rsidTr="00766914">
        <w:tc>
          <w:tcPr>
            <w:tcW w:w="2523" w:type="dxa"/>
          </w:tcPr>
          <w:p w14:paraId="46169D7F" w14:textId="77777777" w:rsidR="00E83D90" w:rsidRPr="009E30F8" w:rsidRDefault="00E83D90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CA4F490" w14:textId="77777777" w:rsidR="00E83D90" w:rsidRPr="009E30F8" w:rsidRDefault="00E83D90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F4739F1" w14:textId="77777777" w:rsidR="00E83D90" w:rsidRPr="009E30F8" w:rsidRDefault="00E83D90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3A868F51" w14:textId="77777777" w:rsidR="00E83D90" w:rsidRPr="009E30F8" w:rsidRDefault="00E83D90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</w:tcPr>
          <w:p w14:paraId="5734FC2D" w14:textId="77777777" w:rsidR="00E83D90" w:rsidRPr="009E30F8" w:rsidRDefault="00E83D90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ประเทศที่นิติ</w:t>
            </w:r>
          </w:p>
        </w:tc>
        <w:tc>
          <w:tcPr>
            <w:tcW w:w="76" w:type="dxa"/>
          </w:tcPr>
          <w:p w14:paraId="26BB3DD0" w14:textId="77777777" w:rsidR="00E83D90" w:rsidRPr="009E30F8" w:rsidRDefault="00E83D90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3" w:type="dxa"/>
            <w:gridSpan w:val="3"/>
            <w:tcBorders>
              <w:bottom w:val="single" w:sz="6" w:space="0" w:color="auto"/>
            </w:tcBorders>
          </w:tcPr>
          <w:p w14:paraId="783F2AE0" w14:textId="77777777" w:rsidR="00E83D90" w:rsidRPr="009E30F8" w:rsidRDefault="00E83D90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 (ร้อยละ)</w:t>
            </w:r>
          </w:p>
        </w:tc>
      </w:tr>
      <w:tr w:rsidR="009E30F8" w:rsidRPr="009E30F8" w14:paraId="0997930B" w14:textId="77777777" w:rsidTr="003D7EA3">
        <w:tc>
          <w:tcPr>
            <w:tcW w:w="2523" w:type="dxa"/>
            <w:tcBorders>
              <w:bottom w:val="single" w:sz="6" w:space="0" w:color="auto"/>
            </w:tcBorders>
            <w:vAlign w:val="bottom"/>
          </w:tcPr>
          <w:p w14:paraId="479D95F5" w14:textId="77777777" w:rsidR="004B0A31" w:rsidRPr="009E30F8" w:rsidRDefault="004B0A31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 w:hint="cs"/>
                <w:sz w:val="20"/>
                <w:szCs w:val="20"/>
                <w:cs/>
              </w:rPr>
              <w:t>ชื่อ</w:t>
            </w: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038EC1F5" w14:textId="77777777" w:rsidR="004B0A31" w:rsidRPr="009E30F8" w:rsidRDefault="004B0A31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16B38157" w14:textId="77777777" w:rsidR="004B0A31" w:rsidRPr="009E30F8" w:rsidRDefault="004B0A31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6" w:type="dxa"/>
          </w:tcPr>
          <w:p w14:paraId="7F7595F5" w14:textId="77777777" w:rsidR="004B0A31" w:rsidRPr="009E30F8" w:rsidRDefault="004B0A31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5D06D06A" w14:textId="77777777" w:rsidR="004B0A31" w:rsidRPr="009E30F8" w:rsidRDefault="004B0A31" w:rsidP="00684EF6">
            <w:pPr>
              <w:spacing w:line="260" w:lineRule="exact"/>
              <w:ind w:left="-103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บุคคลจัดตั้งขึ้น</w:t>
            </w:r>
          </w:p>
        </w:tc>
        <w:tc>
          <w:tcPr>
            <w:tcW w:w="76" w:type="dxa"/>
          </w:tcPr>
          <w:p w14:paraId="69764873" w14:textId="77777777" w:rsidR="004B0A31" w:rsidRPr="009E30F8" w:rsidRDefault="004B0A31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C64ABA" w14:textId="50024B9F" w:rsidR="004B0A31" w:rsidRPr="009E30F8" w:rsidRDefault="004B0A31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30F8" w:rsidRPr="009E30F8"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72DB170" w14:textId="77777777" w:rsidR="004B0A31" w:rsidRPr="009E30F8" w:rsidRDefault="004B0A31" w:rsidP="00684EF6">
            <w:pPr>
              <w:spacing w:line="260" w:lineRule="exact"/>
              <w:ind w:right="1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FCF6DF" w14:textId="581D203F" w:rsidR="004B0A31" w:rsidRPr="009E30F8" w:rsidRDefault="004B0A31" w:rsidP="00684EF6">
            <w:pPr>
              <w:spacing w:line="260" w:lineRule="exact"/>
              <w:ind w:righ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E30F8" w:rsidRPr="009E30F8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9E30F8" w:rsidRPr="009E30F8" w14:paraId="7A20485B" w14:textId="77777777" w:rsidTr="003D7EA3">
        <w:tc>
          <w:tcPr>
            <w:tcW w:w="2523" w:type="dxa"/>
            <w:tcBorders>
              <w:top w:val="single" w:sz="6" w:space="0" w:color="auto"/>
            </w:tcBorders>
            <w:vAlign w:val="center"/>
          </w:tcPr>
          <w:p w14:paraId="16F0D228" w14:textId="77777777" w:rsidR="009E30F8" w:rsidRPr="009E30F8" w:rsidRDefault="009E30F8" w:rsidP="00684EF6">
            <w:pPr>
              <w:spacing w:line="260" w:lineRule="exact"/>
              <w:ind w:right="-194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  <w:vAlign w:val="center"/>
          </w:tcPr>
          <w:p w14:paraId="2FBB151C" w14:textId="77777777" w:rsidR="009E30F8" w:rsidRPr="009E30F8" w:rsidRDefault="009E30F8" w:rsidP="00684EF6">
            <w:pPr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</w:tcPr>
          <w:p w14:paraId="37259F13" w14:textId="77777777" w:rsidR="009E30F8" w:rsidRPr="009E30F8" w:rsidRDefault="009E30F8" w:rsidP="00684EF6">
            <w:pPr>
              <w:spacing w:line="260" w:lineRule="exact"/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76" w:type="dxa"/>
            <w:vAlign w:val="center"/>
          </w:tcPr>
          <w:p w14:paraId="395475D1" w14:textId="77777777" w:rsidR="009E30F8" w:rsidRPr="009E30F8" w:rsidRDefault="009E30F8" w:rsidP="00684EF6">
            <w:pPr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center"/>
          </w:tcPr>
          <w:p w14:paraId="7838AB90" w14:textId="77777777" w:rsidR="009E30F8" w:rsidRPr="009E30F8" w:rsidRDefault="009E30F8" w:rsidP="00684EF6">
            <w:pPr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311AAEF2" w14:textId="77777777" w:rsidR="009E30F8" w:rsidRPr="009E30F8" w:rsidRDefault="009E30F8" w:rsidP="00684EF6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67B648A9" w14:textId="5C4EB0D9" w:rsidR="009E30F8" w:rsidRPr="009E30F8" w:rsidRDefault="009E30F8" w:rsidP="00684EF6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99.68</w:t>
            </w:r>
          </w:p>
        </w:tc>
        <w:tc>
          <w:tcPr>
            <w:tcW w:w="76" w:type="dxa"/>
          </w:tcPr>
          <w:p w14:paraId="570E77ED" w14:textId="77777777" w:rsidR="009E30F8" w:rsidRPr="009E30F8" w:rsidRDefault="009E30F8" w:rsidP="00684EF6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611B9497" w14:textId="0BD82A7F" w:rsidR="009E30F8" w:rsidRPr="009E30F8" w:rsidRDefault="009E30F8" w:rsidP="00684EF6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99.50</w:t>
            </w:r>
          </w:p>
        </w:tc>
      </w:tr>
      <w:tr w:rsidR="009E30F8" w:rsidRPr="009E30F8" w14:paraId="13B52140" w14:textId="77777777" w:rsidTr="003D7EA3">
        <w:tc>
          <w:tcPr>
            <w:tcW w:w="2523" w:type="dxa"/>
          </w:tcPr>
          <w:p w14:paraId="7A25FF7A" w14:textId="77777777" w:rsidR="009E30F8" w:rsidRPr="009E30F8" w:rsidRDefault="009E30F8" w:rsidP="00684EF6">
            <w:pPr>
              <w:tabs>
                <w:tab w:val="clear" w:pos="227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b/>
                <w:sz w:val="20"/>
                <w:szCs w:val="20"/>
                <w:cs/>
              </w:rPr>
              <w:t>บริษัท โซลาร์ พีพีเอ็ม จำกัด</w:t>
            </w:r>
          </w:p>
        </w:tc>
        <w:tc>
          <w:tcPr>
            <w:tcW w:w="76" w:type="dxa"/>
            <w:vAlign w:val="center"/>
          </w:tcPr>
          <w:p w14:paraId="1EC6E994" w14:textId="77777777" w:rsidR="009E30F8" w:rsidRPr="009E30F8" w:rsidRDefault="009E30F8" w:rsidP="00684EF6">
            <w:pPr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4FFB88CA" w14:textId="37032691" w:rsidR="009E30F8" w:rsidRPr="009E30F8" w:rsidRDefault="009E30F8" w:rsidP="00684EF6">
            <w:pPr>
              <w:spacing w:line="260" w:lineRule="exact"/>
              <w:jc w:val="thaiDistribute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76" w:type="dxa"/>
            <w:vAlign w:val="center"/>
          </w:tcPr>
          <w:p w14:paraId="7FBB85CB" w14:textId="77777777" w:rsidR="009E30F8" w:rsidRPr="009E30F8" w:rsidRDefault="009E30F8" w:rsidP="00684EF6">
            <w:pPr>
              <w:spacing w:line="260" w:lineRule="exact"/>
              <w:ind w:right="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08C9D6" w14:textId="77777777" w:rsidR="009E30F8" w:rsidRPr="009E30F8" w:rsidRDefault="009E30F8" w:rsidP="00684EF6">
            <w:pPr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76" w:type="dxa"/>
            <w:vAlign w:val="center"/>
          </w:tcPr>
          <w:p w14:paraId="6433F1C7" w14:textId="77777777" w:rsidR="009E30F8" w:rsidRPr="009E30F8" w:rsidRDefault="009E30F8" w:rsidP="00684EF6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7" w:type="dxa"/>
          </w:tcPr>
          <w:p w14:paraId="37CF53BB" w14:textId="188D2B50" w:rsidR="009E30F8" w:rsidRPr="009E30F8" w:rsidRDefault="009E30F8" w:rsidP="00684EF6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C111D" w14:textId="77777777" w:rsidR="009E30F8" w:rsidRPr="009E30F8" w:rsidRDefault="009E30F8" w:rsidP="00684EF6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0" w:type="dxa"/>
          </w:tcPr>
          <w:p w14:paraId="5AB959C1" w14:textId="63A71309" w:rsidR="009E30F8" w:rsidRPr="009E30F8" w:rsidRDefault="009E30F8" w:rsidP="00684EF6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E30F8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</w:tr>
    </w:tbl>
    <w:p w14:paraId="72B2D9BF" w14:textId="7ABC3998" w:rsidR="006176B3" w:rsidRPr="009E30F8" w:rsidRDefault="006176B3" w:rsidP="00F11353">
      <w:pPr>
        <w:tabs>
          <w:tab w:val="left" w:pos="284"/>
          <w:tab w:val="left" w:pos="1985"/>
        </w:tabs>
        <w:spacing w:line="240" w:lineRule="exact"/>
        <w:ind w:left="1418" w:right="28" w:hanging="567"/>
        <w:jc w:val="thaiDistribute"/>
        <w:rPr>
          <w:rFonts w:ascii="Angsana New" w:hAnsi="Angsana New"/>
          <w:sz w:val="32"/>
          <w:szCs w:val="32"/>
        </w:rPr>
      </w:pPr>
    </w:p>
    <w:p w14:paraId="04C7F88B" w14:textId="77777777" w:rsidR="00134A2E" w:rsidRPr="009E30F8" w:rsidRDefault="00134A2E" w:rsidP="00F11353">
      <w:pPr>
        <w:tabs>
          <w:tab w:val="left" w:pos="284"/>
          <w:tab w:val="left" w:pos="1985"/>
        </w:tabs>
        <w:spacing w:line="36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  <w:sectPr w:rsidR="00134A2E" w:rsidRPr="009E30F8" w:rsidSect="005B2BA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1134" w:footer="720" w:gutter="0"/>
          <w:pgNumType w:fmt="numberInDash" w:start="15" w:chapStyle="1"/>
          <w:cols w:space="720"/>
          <w:titlePg/>
          <w:docGrid w:linePitch="245"/>
        </w:sectPr>
      </w:pPr>
    </w:p>
    <w:p w14:paraId="3680114D" w14:textId="3F16DCB8" w:rsidR="00226BDF" w:rsidRPr="009E30F8" w:rsidRDefault="00226BDF" w:rsidP="00F11353">
      <w:pPr>
        <w:tabs>
          <w:tab w:val="left" w:pos="284"/>
          <w:tab w:val="left" w:pos="1985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9E30F8">
        <w:rPr>
          <w:rFonts w:ascii="Angsana New" w:hAnsi="Angsana New"/>
          <w:sz w:val="32"/>
          <w:szCs w:val="32"/>
          <w:cs/>
        </w:rPr>
        <w:lastRenderedPageBreak/>
        <w:t>ข)</w:t>
      </w:r>
      <w:r w:rsidRPr="009E30F8">
        <w:rPr>
          <w:rFonts w:ascii="Angsana New" w:hAnsi="Angsana New"/>
          <w:sz w:val="32"/>
          <w:szCs w:val="32"/>
          <w:cs/>
        </w:rPr>
        <w:tab/>
      </w:r>
      <w:r w:rsidRPr="009E30F8"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ในการจัดทำงบการเงินรวมถือหลักเกณฑ์การรวมเฉพาะบริษัทย่อย</w:t>
      </w:r>
      <w:r w:rsidRPr="009E30F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E30F8">
        <w:rPr>
          <w:rFonts w:ascii="Angsana New" w:hAnsi="Angsana New"/>
          <w:spacing w:val="-4"/>
          <w:sz w:val="32"/>
          <w:szCs w:val="32"/>
          <w:cs/>
        </w:rPr>
        <w:t>ซึ่งบริษัท พรพรหมเม็ททอล</w:t>
      </w:r>
      <w:r w:rsidRPr="009E30F8">
        <w:rPr>
          <w:rFonts w:ascii="Angsana New" w:hAnsi="Angsana New"/>
          <w:sz w:val="32"/>
          <w:szCs w:val="32"/>
          <w:cs/>
        </w:rPr>
        <w:t xml:space="preserve"> จำกัด (มหาชน) มีอำนาจในการควบคุมหลังจากได้ตัดยอดคงเหลือและรายการระหว่างกันที่เป็นสาระสำคัญของบริษัทและบริษัทย่อย เงินลงทุนในบริษัทย่อยตามบัญชีของบริษัท และส่วนของผู้ถือหุ้นของบริษัทย่อยได้ตัดออกจากงบการเงินรวมนี้แล้ว </w:t>
      </w:r>
    </w:p>
    <w:p w14:paraId="35CDE2BC" w14:textId="77777777" w:rsidR="00226BDF" w:rsidRPr="009E30F8" w:rsidRDefault="00226BDF" w:rsidP="00F11353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</w:p>
    <w:p w14:paraId="7A4E26E5" w14:textId="72F18024" w:rsidR="00E83D90" w:rsidRPr="009E30F8" w:rsidRDefault="00E83D90" w:rsidP="00F11353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</w:rPr>
      </w:pPr>
      <w:r w:rsidRPr="009E30F8">
        <w:rPr>
          <w:rFonts w:ascii="Angsana New" w:hAnsi="Angsana New"/>
          <w:sz w:val="32"/>
          <w:szCs w:val="32"/>
          <w:cs/>
        </w:rPr>
        <w:t>ค)</w:t>
      </w:r>
      <w:r w:rsidRPr="009E30F8">
        <w:rPr>
          <w:rFonts w:ascii="Angsana New" w:hAnsi="Angsana New"/>
          <w:sz w:val="32"/>
          <w:szCs w:val="32"/>
          <w:cs/>
        </w:rPr>
        <w:tab/>
        <w:t>นโยบายการบัญชีที่สำคัญของบริษัทย่อยในส่วนของรายการบัญชีที่เหมือนกันใช้นโยบายการบัญชีเช่นเดียวกับบริษัทใหญ่</w:t>
      </w:r>
    </w:p>
    <w:p w14:paraId="23370D1D" w14:textId="77777777" w:rsidR="00E83D90" w:rsidRPr="009E30F8" w:rsidRDefault="00E83D90" w:rsidP="00F11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  <w:r w:rsidRPr="009E30F8">
        <w:rPr>
          <w:rFonts w:ascii="Angsana New" w:hAnsi="Angsana New"/>
          <w:sz w:val="32"/>
          <w:szCs w:val="32"/>
        </w:rPr>
        <w:tab/>
      </w:r>
      <w:r w:rsidRPr="009E30F8">
        <w:rPr>
          <w:rFonts w:ascii="Angsana New" w:hAnsi="Angsana New"/>
          <w:sz w:val="32"/>
          <w:szCs w:val="32"/>
        </w:rPr>
        <w:tab/>
      </w:r>
    </w:p>
    <w:p w14:paraId="11FED6FF" w14:textId="6B59CC82" w:rsidR="00E83D90" w:rsidRPr="009E30F8" w:rsidRDefault="00E83D90" w:rsidP="00F11353">
      <w:pPr>
        <w:tabs>
          <w:tab w:val="left" w:pos="284"/>
          <w:tab w:val="left" w:pos="1418"/>
        </w:tabs>
        <w:spacing w:line="380" w:lineRule="exact"/>
        <w:ind w:left="1418" w:right="29" w:hanging="567"/>
        <w:jc w:val="thaiDistribute"/>
        <w:rPr>
          <w:rFonts w:ascii="Angsana New" w:hAnsi="Angsana New"/>
          <w:sz w:val="32"/>
          <w:szCs w:val="32"/>
          <w:cs/>
        </w:rPr>
      </w:pPr>
      <w:r w:rsidRPr="009E30F8">
        <w:rPr>
          <w:rFonts w:ascii="Angsana New" w:hAnsi="Angsana New"/>
          <w:sz w:val="32"/>
          <w:szCs w:val="32"/>
          <w:cs/>
        </w:rPr>
        <w:t>ง)</w:t>
      </w:r>
      <w:r w:rsidRPr="009E30F8">
        <w:rPr>
          <w:rFonts w:ascii="Angsana New" w:hAnsi="Angsana New"/>
          <w:sz w:val="32"/>
          <w:szCs w:val="32"/>
          <w:cs/>
        </w:rPr>
        <w:tab/>
        <w:t>ส่วนได้เสียที่ไม่มีอำนาจควบคุม หมายถึงส่วนได้เสียในบริษัทย่อยที่ไม่ได้เป็นของบริษัท</w:t>
      </w:r>
      <w:r w:rsidR="006051A2" w:rsidRPr="009E30F8">
        <w:rPr>
          <w:rFonts w:ascii="Angsana New" w:hAnsi="Angsana New"/>
          <w:sz w:val="32"/>
          <w:szCs w:val="32"/>
          <w:cs/>
        </w:rPr>
        <w:br/>
      </w:r>
      <w:r w:rsidRPr="009E30F8">
        <w:rPr>
          <w:rFonts w:ascii="Angsana New" w:hAnsi="Angsana New"/>
          <w:sz w:val="32"/>
          <w:szCs w:val="32"/>
          <w:cs/>
        </w:rPr>
        <w:t>ซึ่งได้แสดงเป็นรายการแยกต่างหากจากส่วนที่เป็นส่วนของผู้ถือหุ้นบริษัทใหญ่</w:t>
      </w:r>
    </w:p>
    <w:p w14:paraId="788AB6B8" w14:textId="77777777" w:rsidR="00E83D90" w:rsidRPr="009E30F8" w:rsidRDefault="00E83D90" w:rsidP="00F11353">
      <w:pPr>
        <w:tabs>
          <w:tab w:val="left" w:pos="284"/>
          <w:tab w:val="left" w:pos="851"/>
          <w:tab w:val="left" w:pos="1418"/>
          <w:tab w:val="left" w:pos="1980"/>
        </w:tabs>
        <w:spacing w:line="38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7C90B8FC" w14:textId="77777777" w:rsidR="00E83D90" w:rsidRPr="009E30F8" w:rsidRDefault="00E83D90" w:rsidP="00F11353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E30F8">
        <w:rPr>
          <w:rFonts w:ascii="Angsana New" w:hAnsi="Angsana New"/>
          <w:spacing w:val="-6"/>
          <w:sz w:val="32"/>
          <w:szCs w:val="32"/>
          <w:cs/>
        </w:rPr>
        <w:t>บริษัทจัดทำงบการเงินเฉพาะกิจการเพื่อประโยชน์ต่อสาธารณะโดยแสดงเงิ</w:t>
      </w:r>
      <w:r w:rsidRPr="009E30F8">
        <w:rPr>
          <w:rFonts w:ascii="Angsana New" w:hAnsi="Angsana New" w:hint="cs"/>
          <w:spacing w:val="-6"/>
          <w:sz w:val="32"/>
          <w:szCs w:val="32"/>
          <w:cs/>
        </w:rPr>
        <w:t>น</w:t>
      </w:r>
      <w:r w:rsidRPr="009E30F8">
        <w:rPr>
          <w:rFonts w:ascii="Angsana New" w:hAnsi="Angsana New"/>
          <w:spacing w:val="-6"/>
          <w:sz w:val="32"/>
          <w:szCs w:val="32"/>
          <w:cs/>
        </w:rPr>
        <w:t>ลงทุนในบริษัทย่อย</w:t>
      </w:r>
      <w:r w:rsidRPr="009E30F8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5C92B03A" w14:textId="77777777" w:rsidR="009E30F8" w:rsidRPr="00076A9B" w:rsidRDefault="009E30F8" w:rsidP="00F11353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24F5D859" w14:textId="71B6437C" w:rsidR="00076A9B" w:rsidRPr="00076A9B" w:rsidRDefault="00076A9B" w:rsidP="0063401D">
      <w:pPr>
        <w:tabs>
          <w:tab w:val="clear" w:pos="907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1285266"/>
      <w:r w:rsidRPr="00076A9B">
        <w:rPr>
          <w:rFonts w:ascii="Angsana New" w:hAnsi="Angsana New"/>
          <w:sz w:val="32"/>
          <w:szCs w:val="32"/>
        </w:rPr>
        <w:t>2</w:t>
      </w:r>
      <w:r w:rsidRPr="00076A9B">
        <w:rPr>
          <w:rFonts w:ascii="Angsana New" w:hAnsi="Angsana New"/>
          <w:sz w:val="32"/>
          <w:szCs w:val="32"/>
          <w:cs/>
        </w:rPr>
        <w:t>.</w:t>
      </w:r>
      <w:r w:rsidRPr="00076A9B">
        <w:rPr>
          <w:rFonts w:ascii="Angsana New" w:hAnsi="Angsana New"/>
          <w:sz w:val="32"/>
          <w:szCs w:val="32"/>
        </w:rPr>
        <w:t>3</w:t>
      </w:r>
      <w:r w:rsidRPr="00076A9B">
        <w:rPr>
          <w:rFonts w:ascii="Angsana New" w:hAnsi="Angsana New"/>
          <w:sz w:val="32"/>
          <w:szCs w:val="32"/>
        </w:rPr>
        <w:tab/>
      </w:r>
      <w:r w:rsidR="0063401D">
        <w:rPr>
          <w:rFonts w:ascii="Angsana New" w:hAnsi="Angsana New"/>
          <w:sz w:val="32"/>
          <w:szCs w:val="32"/>
          <w:cs/>
        </w:rPr>
        <w:tab/>
      </w:r>
      <w:r w:rsidRPr="00076A9B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06798D6D" w14:textId="77777777" w:rsidR="00076A9B" w:rsidRPr="00076A9B" w:rsidRDefault="00076A9B" w:rsidP="00F11353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76A9B">
        <w:rPr>
          <w:rFonts w:ascii="Angsana New" w:hAnsi="Angsana New"/>
          <w:spacing w:val="-6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บริษัทและบริษัทย่อยได้นำมาตรฐานการรายงานทางการเงินฉบับปรับปรุง </w:t>
      </w:r>
      <w:r w:rsidRPr="00076A9B">
        <w:rPr>
          <w:rFonts w:ascii="Angsana New" w:hAnsi="Angsana New"/>
          <w:spacing w:val="-6"/>
          <w:sz w:val="32"/>
          <w:szCs w:val="32"/>
        </w:rPr>
        <w:t xml:space="preserve">2567 </w:t>
      </w:r>
      <w:r w:rsidRPr="00076A9B">
        <w:rPr>
          <w:rFonts w:ascii="Angsana New" w:hAnsi="Angsana New"/>
          <w:spacing w:val="-6"/>
          <w:sz w:val="32"/>
          <w:szCs w:val="32"/>
          <w:cs/>
        </w:rPr>
        <w:t xml:space="preserve">มาถือปฏิบัติ สำหรับรอบระยะเวลาบัญชีที่เริ่มในหรือหลังวันที่ </w:t>
      </w:r>
      <w:r w:rsidRPr="00076A9B">
        <w:rPr>
          <w:rFonts w:ascii="Angsana New" w:hAnsi="Angsana New"/>
          <w:spacing w:val="-6"/>
          <w:sz w:val="32"/>
          <w:szCs w:val="32"/>
        </w:rPr>
        <w:t>1</w:t>
      </w:r>
      <w:r w:rsidRPr="00076A9B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076A9B">
        <w:rPr>
          <w:rFonts w:ascii="Angsana New" w:hAnsi="Angsana New"/>
          <w:spacing w:val="-6"/>
          <w:sz w:val="32"/>
          <w:szCs w:val="32"/>
        </w:rPr>
        <w:t>2568</w:t>
      </w:r>
      <w:r w:rsidRPr="00076A9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76A9B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076A9B">
        <w:rPr>
          <w:rFonts w:ascii="Angsana New" w:hAnsi="Angsana New"/>
          <w:spacing w:val="-6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ปีปัจจุบัน</w:t>
      </w:r>
      <w:r w:rsidRPr="00076A9B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00333FD4" w14:textId="77777777" w:rsidR="00076A9B" w:rsidRPr="00076A9B" w:rsidRDefault="00076A9B" w:rsidP="00F11353">
      <w:pPr>
        <w:spacing w:line="380" w:lineRule="exact"/>
        <w:ind w:left="850" w:firstLine="56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9246874" w14:textId="7847CD4D" w:rsidR="00076A9B" w:rsidRPr="00076A9B" w:rsidRDefault="00076A9B" w:rsidP="00F1135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76A9B">
        <w:rPr>
          <w:rFonts w:ascii="Angsana New" w:hAnsi="Angsana New"/>
          <w:sz w:val="32"/>
          <w:szCs w:val="32"/>
        </w:rPr>
        <w:t>2.4</w:t>
      </w:r>
      <w:r w:rsidRPr="00076A9B">
        <w:rPr>
          <w:rFonts w:ascii="Angsana New" w:hAnsi="Angsana New"/>
          <w:sz w:val="32"/>
          <w:szCs w:val="32"/>
          <w:cs/>
        </w:rPr>
        <w:t xml:space="preserve">     </w:t>
      </w:r>
      <w:r w:rsidR="0063401D">
        <w:rPr>
          <w:rFonts w:ascii="Angsana New" w:hAnsi="Angsana New"/>
          <w:sz w:val="32"/>
          <w:szCs w:val="32"/>
          <w:cs/>
        </w:rPr>
        <w:tab/>
      </w:r>
      <w:r w:rsidRPr="00076A9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</w:p>
    <w:p w14:paraId="14C80C14" w14:textId="759BFA7B" w:rsidR="00076A9B" w:rsidRPr="0063401D" w:rsidRDefault="00076A9B" w:rsidP="00F11353">
      <w:pPr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63401D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63401D">
        <w:rPr>
          <w:rFonts w:ascii="Angsana New" w:hAnsi="Angsana New"/>
          <w:sz w:val="32"/>
          <w:szCs w:val="32"/>
        </w:rPr>
        <w:t>2568</w:t>
      </w:r>
      <w:r w:rsidRPr="0063401D">
        <w:rPr>
          <w:rFonts w:ascii="Angsana New" w:hAnsi="Angsana New"/>
          <w:sz w:val="32"/>
          <w:szCs w:val="32"/>
          <w:cs/>
        </w:rPr>
        <w:t xml:space="preserve"> ซึ่งเป็นฉบับปรับปรุงตามมาตรฐานการบัญชีระหว่างประเทศ ฉบับรวมเล่มปี </w:t>
      </w:r>
      <w:r w:rsidRPr="0063401D">
        <w:rPr>
          <w:rFonts w:ascii="Angsana New" w:hAnsi="Angsana New"/>
          <w:sz w:val="32"/>
          <w:szCs w:val="32"/>
        </w:rPr>
        <w:t xml:space="preserve">2568 (Bound Volume 2025 </w:t>
      </w:r>
      <w:r w:rsidRPr="00397317">
        <w:rPr>
          <w:rFonts w:ascii="Angsana New" w:hAnsi="Angsana New"/>
          <w:spacing w:val="-2"/>
          <w:sz w:val="32"/>
          <w:szCs w:val="32"/>
        </w:rPr>
        <w:t>Consolidated without early application</w:t>
      </w:r>
      <w:r w:rsidRPr="0063401D">
        <w:rPr>
          <w:rFonts w:ascii="Angsana New" w:hAnsi="Angsana New"/>
          <w:spacing w:val="-4"/>
          <w:sz w:val="32"/>
          <w:szCs w:val="32"/>
        </w:rPr>
        <w:t xml:space="preserve">) </w:t>
      </w:r>
      <w:r w:rsidRPr="0063401D">
        <w:rPr>
          <w:rFonts w:ascii="Angsana New" w:hAnsi="Angsana New"/>
          <w:spacing w:val="-4"/>
          <w:sz w:val="32"/>
          <w:szCs w:val="32"/>
          <w:cs/>
        </w:rPr>
        <w:t>โดยจะมีผลบังคับใช้สำหรับรอบระยะเวลาบัญชีที่เริ่ม ณ</w:t>
      </w:r>
      <w:r w:rsidRPr="0063401D">
        <w:rPr>
          <w:rFonts w:ascii="Angsana New" w:hAnsi="Angsana New"/>
          <w:sz w:val="32"/>
          <w:szCs w:val="32"/>
          <w:cs/>
        </w:rPr>
        <w:t xml:space="preserve"> หรือหลังวันที่ </w:t>
      </w:r>
      <w:r w:rsidRPr="0063401D">
        <w:rPr>
          <w:rFonts w:ascii="Angsana New" w:hAnsi="Angsana New"/>
          <w:sz w:val="32"/>
          <w:szCs w:val="32"/>
        </w:rPr>
        <w:t xml:space="preserve">1 </w:t>
      </w:r>
      <w:r w:rsidRPr="0063401D">
        <w:rPr>
          <w:rFonts w:ascii="Angsana New" w:hAnsi="Angsana New"/>
          <w:sz w:val="32"/>
          <w:szCs w:val="32"/>
          <w:cs/>
        </w:rPr>
        <w:t xml:space="preserve">มกราคม </w:t>
      </w:r>
      <w:r w:rsidRPr="0063401D">
        <w:rPr>
          <w:rFonts w:ascii="Angsana New" w:hAnsi="Angsana New"/>
          <w:sz w:val="32"/>
          <w:szCs w:val="32"/>
        </w:rPr>
        <w:t>2569</w:t>
      </w:r>
    </w:p>
    <w:p w14:paraId="59840646" w14:textId="77777777" w:rsidR="00076A9B" w:rsidRPr="00076A9B" w:rsidRDefault="00076A9B" w:rsidP="00F11353">
      <w:pPr>
        <w:tabs>
          <w:tab w:val="left" w:pos="851"/>
          <w:tab w:val="left" w:pos="1418"/>
        </w:tabs>
        <w:spacing w:line="380" w:lineRule="exact"/>
        <w:ind w:left="850" w:firstLine="568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076A9B">
        <w:rPr>
          <w:rFonts w:ascii="Angsana New" w:hAnsi="Angsana New"/>
          <w:spacing w:val="-6"/>
          <w:sz w:val="32"/>
          <w:szCs w:val="32"/>
          <w:cs/>
        </w:rPr>
        <w:t>ฝ่ายบริหารของบริษัทและบริษัทย่อย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bookmarkEnd w:id="0"/>
    <w:p w14:paraId="522EF3F9" w14:textId="77777777" w:rsidR="003F5C67" w:rsidRDefault="003F5C67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75740E2E" w14:textId="2D773B69" w:rsidR="00EB448E" w:rsidRPr="003F5C67" w:rsidRDefault="00EB448E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F5C67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3F5C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23C9" w:rsidRPr="003F5C67">
        <w:rPr>
          <w:rFonts w:asciiTheme="majorBidi" w:hAnsiTheme="majorBidi"/>
          <w:b/>
          <w:bCs/>
          <w:sz w:val="32"/>
          <w:szCs w:val="32"/>
          <w:cs/>
        </w:rPr>
        <w:t>ข้อมูลนโยบายการบัญชีที่มีสาระสำคัญ</w:t>
      </w:r>
      <w:r w:rsidR="00F044EE" w:rsidRPr="003F5C6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674A0CE6" w14:textId="06E226C1" w:rsidR="00F044EE" w:rsidRPr="003F5C67" w:rsidRDefault="00F044EE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</w:rPr>
        <w:t>3.1</w:t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1EDDCAFE" w14:textId="3D064FB0" w:rsidR="00F044EE" w:rsidRPr="003F5C67" w:rsidRDefault="00F044EE" w:rsidP="00F11353">
      <w:pPr>
        <w:pStyle w:val="BodyText"/>
        <w:tabs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3F5C6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3F5C67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3F5C67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</w:t>
      </w:r>
    </w:p>
    <w:p w14:paraId="3DC13A48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F5C67"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5234FED" w14:textId="77777777" w:rsidR="00FC0736" w:rsidRDefault="00FC0736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16D6C9" w14:textId="77777777" w:rsidR="00076A9B" w:rsidRDefault="00076A9B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CAEF98" w14:textId="77777777" w:rsidR="00076A9B" w:rsidRPr="003F5C67" w:rsidRDefault="00076A9B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CF746AA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lastRenderedPageBreak/>
        <w:t>รายได้จากการให้บริการ</w:t>
      </w:r>
    </w:p>
    <w:p w14:paraId="155ECFE9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รายได้จากการให้บริการตามสัญญารับรู้ตลอดช่วงระยะเวลาที่ให้บริการโดยพิจารณาถึงขั้นความสำเร็จของงาน โดยใช้วิธีปัจจัยนำเข้าในการวัดขั้นความสำเร็จของงาน ซึ่งคำนวณโดยการเปรียบเทียบต้นทุนงานที่เกิดขึ้นแล้วจนถึงวันสิ้นงวดกับต้นทุนงานทั้งหมดที่คาดว่าจะใช้ในการบริการตามสัญญา</w:t>
      </w:r>
    </w:p>
    <w:p w14:paraId="715AE38D" w14:textId="2EE927A4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รายได้ค่าบริการตามสัญญาที่ได้ให้บริการแล้วเสร็จแต่ยังไม่ได้เรียกชำระเแสดงไว้เป็น “สินทรัพย์ที่เกิดจากสัญญา” ในงบฐานะการเงิน และเงินที่เรียกเก็บตามงวดชำระตามสัญญา</w:t>
      </w:r>
      <w:r w:rsidRPr="003F5C67">
        <w:rPr>
          <w:rFonts w:ascii="Angsana New" w:hAnsi="Angsana New"/>
          <w:sz w:val="32"/>
          <w:szCs w:val="32"/>
          <w:cs/>
        </w:rPr>
        <w:br/>
        <w:t>ที่ยังมิได้ส่งมอบบริการแก่ลูกค้าจนเสร็จสิ้นแสดงไว้เป็น "หนี้สินที่เกิดจากสัญญา" ในงบฐานะการเงิน ในกรณีที่มีผลขาดทุนที่คาดว่าจะเกิดขึ้นจะบันทึกเป็นค่าใช้จ่ายทันที เมื่อมีความเป็นไปได้ค่อนข้างแน่ที่ต้นทุนการบริการทั้งสิ้นจะสูงกว่ารายได้ค่าบริการทั้งสิ้น</w:t>
      </w:r>
    </w:p>
    <w:p w14:paraId="46D8841F" w14:textId="77777777" w:rsidR="00F044EE" w:rsidRPr="003F5C67" w:rsidRDefault="00F044EE" w:rsidP="00F11353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B516250" w14:textId="77777777" w:rsidR="00F044EE" w:rsidRPr="003F5C67" w:rsidRDefault="00F044EE" w:rsidP="00F11353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ดอกเบี้ยรับบันทึกตามเกณฑ์คงค้าง โดยคำนึงอัตราผลตอบแทนที่แท้จริง</w:t>
      </w:r>
    </w:p>
    <w:p w14:paraId="39A42982" w14:textId="77777777" w:rsidR="001620B5" w:rsidRPr="003F5C67" w:rsidRDefault="001620B5" w:rsidP="00F11353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7C359B15" w14:textId="77777777" w:rsidR="00F044EE" w:rsidRPr="003F5C67" w:rsidRDefault="00F044EE" w:rsidP="00F11353">
      <w:pPr>
        <w:pStyle w:val="BodyText"/>
        <w:tabs>
          <w:tab w:val="left" w:pos="284"/>
          <w:tab w:val="left" w:pos="1418"/>
          <w:tab w:val="left" w:pos="1985"/>
        </w:tabs>
        <w:spacing w:after="0"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14:paraId="2F8B76EE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45E5D82" w14:textId="7D4A81AA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  <w:t>3.2</w:t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0335FDED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F5C67">
        <w:rPr>
          <w:rFonts w:ascii="Angsana New" w:hAnsi="Angsana New"/>
          <w:spacing w:val="-4"/>
          <w:sz w:val="32"/>
          <w:szCs w:val="32"/>
          <w:cs/>
        </w:rPr>
        <w:t>เงินสดและรายการเทียบเท่าเงินสด ประกอบด้วย เงินสดในมือ และเงินฝากสถาบันการเงินซึ่งมีอายุครบกำหนดไม่เกิน</w:t>
      </w:r>
      <w:r w:rsidRPr="003F5C67">
        <w:rPr>
          <w:rFonts w:ascii="Angsana New" w:hAnsi="Angsana New"/>
          <w:spacing w:val="-4"/>
          <w:sz w:val="32"/>
          <w:szCs w:val="32"/>
        </w:rPr>
        <w:t xml:space="preserve"> 3 </w:t>
      </w:r>
      <w:r w:rsidRPr="003F5C67">
        <w:rPr>
          <w:rFonts w:ascii="Angsana New" w:hAnsi="Angsana New"/>
          <w:spacing w:val="-4"/>
          <w:sz w:val="32"/>
          <w:szCs w:val="32"/>
          <w:cs/>
        </w:rPr>
        <w:t>เดือน</w:t>
      </w:r>
      <w:r w:rsidRPr="003F5C67">
        <w:rPr>
          <w:rFonts w:ascii="Angsana New" w:hAnsi="Angsana New" w:hint="cs"/>
          <w:spacing w:val="-4"/>
          <w:sz w:val="32"/>
          <w:szCs w:val="32"/>
          <w:cs/>
        </w:rPr>
        <w:t>นับจากวันที่ได้มา</w:t>
      </w:r>
      <w:r w:rsidRPr="003F5C67">
        <w:rPr>
          <w:rFonts w:ascii="Angsana New" w:hAnsi="Angsana New"/>
          <w:spacing w:val="-4"/>
          <w:sz w:val="32"/>
          <w:szCs w:val="32"/>
          <w:cs/>
        </w:rPr>
        <w:t xml:space="preserve"> โดยไม่รวมรายการเงินฝากธนาคารที่มีการค้ำประกัน</w:t>
      </w:r>
    </w:p>
    <w:p w14:paraId="5A68867D" w14:textId="76FC6065" w:rsidR="00F044EE" w:rsidRPr="003F5C67" w:rsidRDefault="00F044EE" w:rsidP="00F11353">
      <w:pPr>
        <w:pStyle w:val="BodyText"/>
        <w:tabs>
          <w:tab w:val="clear" w:pos="227"/>
          <w:tab w:val="left" w:pos="850"/>
          <w:tab w:val="left" w:pos="1418"/>
          <w:tab w:val="left" w:pos="1985"/>
        </w:tabs>
        <w:spacing w:after="0" w:line="360" w:lineRule="exact"/>
        <w:ind w:left="850" w:firstLine="562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21CF3E4" w14:textId="74CE0032" w:rsidR="00F044EE" w:rsidRPr="003F5C67" w:rsidRDefault="00F044EE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</w:rPr>
        <w:t>3.</w:t>
      </w:r>
      <w:r w:rsidR="0047431D" w:rsidRPr="003F5C67">
        <w:rPr>
          <w:rFonts w:asciiTheme="majorBidi" w:hAnsiTheme="majorBidi" w:cstheme="majorBidi"/>
          <w:sz w:val="32"/>
          <w:szCs w:val="32"/>
        </w:rPr>
        <w:t>3</w:t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3BC56212" w14:textId="3169CAE2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สินค้าคงเหลือแสดงในราคาทุน (วิธีเข้าก่อน-ออกก่อน) สุทธิจากค่าเผื่อการลดลงของมูลค่าสินค้าหรือมูลค่าสุทธิที่คาดว่าจะได้รับแล้วแต่ราคาใดจะต่ำกว่า</w:t>
      </w:r>
    </w:p>
    <w:p w14:paraId="1E502A20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ต้นทุนสินค้า</w:t>
      </w:r>
      <w:r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ประกอบด้วย</w:t>
      </w:r>
      <w:r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ต้นทุน</w:t>
      </w:r>
      <w:r w:rsidRPr="003F5C67">
        <w:rPr>
          <w:rFonts w:ascii="Angsana New" w:hAnsi="Angsana New" w:hint="cs"/>
          <w:sz w:val="32"/>
          <w:szCs w:val="32"/>
          <w:cs/>
        </w:rPr>
        <w:t>ทั้งหมดในการ</w:t>
      </w:r>
      <w:r w:rsidRPr="003F5C67">
        <w:rPr>
          <w:rFonts w:ascii="Angsana New" w:hAnsi="Angsana New"/>
          <w:sz w:val="32"/>
          <w:szCs w:val="32"/>
          <w:cs/>
        </w:rPr>
        <w:t>ซื้อ ต้นทุน</w:t>
      </w:r>
      <w:r w:rsidRPr="003F5C67">
        <w:rPr>
          <w:rFonts w:ascii="Angsana New" w:hAnsi="Angsana New" w:hint="cs"/>
          <w:sz w:val="32"/>
          <w:szCs w:val="32"/>
          <w:cs/>
        </w:rPr>
        <w:t>แปลงสภาพและ</w:t>
      </w:r>
      <w:r w:rsidRPr="003F5C67">
        <w:rPr>
          <w:rFonts w:ascii="Angsana New" w:hAnsi="Angsana New"/>
          <w:sz w:val="32"/>
          <w:szCs w:val="32"/>
          <w:cs/>
        </w:rPr>
        <w:t>ต้นทุนอื่น</w:t>
      </w:r>
      <w:r w:rsidRPr="003F5C67">
        <w:rPr>
          <w:rFonts w:ascii="Angsana New" w:hAnsi="Angsana New" w:hint="cs"/>
          <w:sz w:val="32"/>
          <w:szCs w:val="32"/>
          <w:cs/>
        </w:rPr>
        <w:t>ๆที่เกิดขึ้น</w:t>
      </w:r>
      <w:r w:rsidRPr="003F5C67">
        <w:rPr>
          <w:rFonts w:ascii="Angsana New" w:hAnsi="Angsana New"/>
          <w:sz w:val="32"/>
          <w:szCs w:val="32"/>
          <w:cs/>
        </w:rPr>
        <w:t>เพื่อให้สินค้าอยู่ในสภาพและสถานที่ปัจจุบัน ในกรณีของสินค้าสำเร็จรูปและสินค้ากึ่งสำเร็จรูปที่ผลิตเอง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046CE273" w14:textId="77777777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ส่วนเพิ่มที่จำเป็นในการขายสินค้านั้น ๆ</w:t>
      </w:r>
    </w:p>
    <w:p w14:paraId="7F3EBB56" w14:textId="01A1965C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จำนวนค่าเผื่อการลดลงของมูลค่าสินค้าคงเหลือที่ประมาณได้ เมื่อนำมาเปรียบเทียบกับจำนวนเดิมที่มีในบัญชี ค่าเผื่อการลดลงของมูลค่าสินค้าคงเหลือทั้งที่ลดลงและเพิ่มขึ้นจะแสดงเป็นค่าใช้จ่ายภายใต้ต้นทุนขายในส่วนของกำไรหรือขาดทุน</w:t>
      </w:r>
    </w:p>
    <w:p w14:paraId="070514CA" w14:textId="77777777" w:rsidR="00076A9B" w:rsidRPr="003F5C67" w:rsidRDefault="00076A9B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481F72" w14:textId="61200964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  <w:cs/>
        </w:rPr>
      </w:pPr>
      <w:r w:rsidRPr="003F5C67">
        <w:rPr>
          <w:rFonts w:ascii="Angsana New" w:hAnsi="Angsana New"/>
          <w:sz w:val="32"/>
          <w:szCs w:val="32"/>
        </w:rPr>
        <w:t>3</w:t>
      </w:r>
      <w:r w:rsidR="0047431D" w:rsidRPr="003F5C67">
        <w:rPr>
          <w:rFonts w:ascii="Angsana New" w:hAnsi="Angsana New"/>
          <w:sz w:val="32"/>
          <w:szCs w:val="32"/>
        </w:rPr>
        <w:t>.4</w:t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74EB0884" w14:textId="77777777" w:rsidR="00F044EE" w:rsidRPr="003F5C67" w:rsidRDefault="00F044EE" w:rsidP="00F11353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F5C67">
        <w:rPr>
          <w:rFonts w:ascii="Angsana New" w:hAnsi="Angsana New"/>
          <w:sz w:val="32"/>
          <w:szCs w:val="32"/>
          <w:cs/>
        </w:rPr>
        <w:t>บริษัทย่อย หมายถึง</w:t>
      </w:r>
      <w:r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 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</w:t>
      </w:r>
      <w:r w:rsidRPr="003F5C67">
        <w:rPr>
          <w:rFonts w:ascii="Angsana New" w:hAnsi="Angsana New" w:hint="cs"/>
          <w:sz w:val="32"/>
          <w:szCs w:val="32"/>
          <w:cs/>
        </w:rPr>
        <w:t>จ</w:t>
      </w:r>
      <w:r w:rsidRPr="003F5C67">
        <w:rPr>
          <w:rFonts w:ascii="Angsana New" w:hAnsi="Angsana New"/>
          <w:sz w:val="32"/>
          <w:szCs w:val="32"/>
          <w:cs/>
        </w:rPr>
        <w:t>ควบคุม</w:t>
      </w:r>
      <w:r w:rsidRPr="003F5C67">
        <w:rPr>
          <w:rFonts w:ascii="Angsana New" w:hAnsi="Angsana New"/>
          <w:spacing w:val="-4"/>
          <w:sz w:val="32"/>
          <w:szCs w:val="32"/>
          <w:cs/>
        </w:rPr>
        <w:t>หมดไป</w:t>
      </w:r>
    </w:p>
    <w:p w14:paraId="77B2A151" w14:textId="77777777" w:rsidR="00F044EE" w:rsidRPr="003F5C67" w:rsidRDefault="00F044EE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lastRenderedPageBreak/>
        <w:t>เงินลงทุนในบริษัทย่อยในงบการเงินเฉพาะ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3F5C67">
        <w:rPr>
          <w:rFonts w:ascii="Angsana New" w:hAnsi="Angsana New"/>
          <w:spacing w:val="-2"/>
          <w:sz w:val="32"/>
          <w:szCs w:val="32"/>
          <w:cs/>
        </w:rPr>
        <w:t>บันทึกโดยวิธีราคาทุนสุทธิจากการด้อยค่าเงินลงทุน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 xml:space="preserve"> (ถ้ามี)</w:t>
      </w:r>
    </w:p>
    <w:p w14:paraId="1AE399E3" w14:textId="77777777" w:rsidR="00F044EE" w:rsidRPr="003F5C67" w:rsidRDefault="00F044EE" w:rsidP="00F11353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8935DE0" w14:textId="3AEA56CE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>3.</w:t>
      </w:r>
      <w:r w:rsidR="0047431D" w:rsidRPr="003F5C67">
        <w:rPr>
          <w:rFonts w:ascii="Angsana New" w:hAnsi="Angsana New"/>
          <w:sz w:val="32"/>
          <w:szCs w:val="32"/>
        </w:rPr>
        <w:t>5</w:t>
      </w:r>
      <w:r w:rsidRPr="003F5C67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</w:p>
    <w:p w14:paraId="6B3AB531" w14:textId="37799A11" w:rsidR="00073C6C" w:rsidRPr="003F5C67" w:rsidRDefault="00073C6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อสังหาริมทรัพย์เพื่อการลงทุน ได้แก่ อสังหาริมทรัพย์ที่ถือครองเพื่อหาผล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6460752" w14:textId="1ADC39A0" w:rsidR="00073C6C" w:rsidRPr="003F5C67" w:rsidRDefault="00073C6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F5C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F802F6" w:rsidRPr="003F5C67">
        <w:rPr>
          <w:rFonts w:ascii="Angsana New" w:hAnsi="Angsana New" w:hint="cs"/>
          <w:sz w:val="32"/>
          <w:szCs w:val="32"/>
          <w:cs/>
        </w:rPr>
        <w:t>บันทึก</w:t>
      </w:r>
      <w:r w:rsidRPr="003F5C67">
        <w:rPr>
          <w:rFonts w:ascii="Angsana New" w:hAnsi="Angsana New" w:hint="cs"/>
          <w:sz w:val="32"/>
          <w:szCs w:val="32"/>
          <w:cs/>
        </w:rPr>
        <w:t>มูลค่าเมื่อเริ่มแรกด้วยราคาทุนและวัดมูลค่าในภายหลังด้วย</w:t>
      </w:r>
      <w:r w:rsidR="00F802F6" w:rsidRPr="003F5C67">
        <w:rPr>
          <w:rFonts w:ascii="Angsana New" w:hAnsi="Angsana New" w:hint="cs"/>
          <w:sz w:val="32"/>
          <w:szCs w:val="32"/>
          <w:cs/>
        </w:rPr>
        <w:t>ราคาทุนหักด้วยค่าเสื่อมราคาสะสมและค่าเผื่อการด้อยค่า (ถ้ามี)</w:t>
      </w:r>
    </w:p>
    <w:p w14:paraId="68425E62" w14:textId="0F1F0331" w:rsidR="00F044EE" w:rsidRPr="003F5C67" w:rsidRDefault="00F802F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3F5C67">
        <w:rPr>
          <w:rFonts w:asciiTheme="majorBidi" w:hAnsiTheme="majorBidi"/>
          <w:sz w:val="32"/>
          <w:szCs w:val="32"/>
          <w:cs/>
        </w:rPr>
        <w:t>ค่าเสื่อมราคา</w:t>
      </w:r>
      <w:r w:rsidRPr="003F5C67">
        <w:rPr>
          <w:rFonts w:ascii="Angsana New" w:hAnsi="Angsana New" w:hint="cs"/>
          <w:sz w:val="32"/>
          <w:szCs w:val="32"/>
          <w:cs/>
        </w:rPr>
        <w:t>ของ</w:t>
      </w:r>
      <w:r w:rsidRPr="003F5C67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Pr="003F5C67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คำนวณจากราคาทุนโดยวิธีเส้นตรงตามอายุการใช้ประโยชน์ของสินทรัพย์เป็นเวลา </w:t>
      </w:r>
      <w:r w:rsidRPr="003F5C67">
        <w:rPr>
          <w:rFonts w:ascii="Angsana New" w:hAnsi="Angsana New"/>
          <w:sz w:val="32"/>
          <w:szCs w:val="32"/>
        </w:rPr>
        <w:t xml:space="preserve">10 - 20 </w:t>
      </w:r>
      <w:r w:rsidRPr="003F5C67">
        <w:rPr>
          <w:rFonts w:ascii="Angsana New" w:hAnsi="Angsana New" w:hint="cs"/>
          <w:sz w:val="32"/>
          <w:szCs w:val="32"/>
          <w:cs/>
        </w:rPr>
        <w:t>ปี โดยไม่มีการ</w:t>
      </w:r>
      <w:r w:rsidRPr="003F5C67">
        <w:rPr>
          <w:rFonts w:asciiTheme="majorBidi" w:hAnsiTheme="majorBidi" w:hint="cs"/>
          <w:sz w:val="32"/>
          <w:szCs w:val="32"/>
          <w:cs/>
        </w:rPr>
        <w:t>คิด</w:t>
      </w:r>
      <w:r w:rsidRPr="003F5C67">
        <w:rPr>
          <w:rFonts w:asciiTheme="majorBidi" w:hAnsiTheme="majorBidi"/>
          <w:sz w:val="32"/>
          <w:szCs w:val="32"/>
          <w:cs/>
        </w:rPr>
        <w:t>ค่าเสื่อมราคา</w:t>
      </w:r>
      <w:r w:rsidRPr="003F5C67">
        <w:rPr>
          <w:rFonts w:asciiTheme="majorBidi" w:hAnsiTheme="majorBidi" w:hint="cs"/>
          <w:sz w:val="32"/>
          <w:szCs w:val="32"/>
          <w:cs/>
        </w:rPr>
        <w:t>สำหรับที่ดิน</w:t>
      </w:r>
    </w:p>
    <w:p w14:paraId="7614775B" w14:textId="77777777" w:rsidR="00F802F6" w:rsidRPr="003F5C67" w:rsidRDefault="00F802F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418"/>
        </w:tabs>
        <w:spacing w:line="360" w:lineRule="exact"/>
        <w:ind w:left="851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52BD222" w14:textId="626178B6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6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0D2937D9" w14:textId="77777777" w:rsidR="00F044EE" w:rsidRPr="003F5C67" w:rsidRDefault="00F044EE" w:rsidP="00F11353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ที่ดินแสดงมูลค่าตามราคาทุน</w:t>
      </w:r>
      <w:r w:rsidRPr="003F5C67">
        <w:rPr>
          <w:rFonts w:asciiTheme="majorBidi" w:hAnsiTheme="majorBidi" w:hint="cs"/>
          <w:sz w:val="32"/>
          <w:szCs w:val="32"/>
          <w:cs/>
        </w:rPr>
        <w:t xml:space="preserve"> </w:t>
      </w:r>
      <w:r w:rsidRPr="003F5C67">
        <w:rPr>
          <w:rFonts w:asciiTheme="majorBidi" w:hAnsiTheme="majorBidi"/>
          <w:sz w:val="32"/>
          <w:szCs w:val="32"/>
          <w:cs/>
        </w:rPr>
        <w:t>อาคารและอุปกรณ์แสดงตามราคาทุนหักด้วยค่าเสื่อมราค</w:t>
      </w:r>
      <w:r w:rsidRPr="003F5C67">
        <w:rPr>
          <w:rFonts w:asciiTheme="majorBidi" w:hAnsiTheme="majorBidi" w:hint="cs"/>
          <w:sz w:val="32"/>
          <w:szCs w:val="32"/>
          <w:cs/>
        </w:rPr>
        <w:t>า</w:t>
      </w:r>
      <w:r w:rsidRPr="003F5C67">
        <w:rPr>
          <w:rFonts w:asciiTheme="majorBidi" w:hAnsiTheme="majorBidi"/>
          <w:sz w:val="32"/>
          <w:szCs w:val="32"/>
          <w:cs/>
        </w:rPr>
        <w:t>สะสม และค่าเผื่อการด้อยค่า (ถ้ามี)</w:t>
      </w:r>
    </w:p>
    <w:p w14:paraId="01503CFA" w14:textId="77777777" w:rsidR="00F044EE" w:rsidRPr="003F5C67" w:rsidRDefault="00F044EE" w:rsidP="00F11353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/>
          <w:sz w:val="32"/>
          <w:szCs w:val="32"/>
          <w:cs/>
        </w:rPr>
        <w:t>ที่เกี่ยวกับการจัดหาสินทรัพย์เพื่อให้สินทรัพย์อยู่ในสภาพพร้อมที่จะใช้ได้ตามวัตถุประสงค์ รวมทั้งต้นทุนในการ</w:t>
      </w:r>
      <w:r w:rsidRPr="003F5C67">
        <w:rPr>
          <w:rFonts w:asciiTheme="majorBidi" w:hAnsiTheme="majorBidi"/>
          <w:sz w:val="32"/>
          <w:szCs w:val="32"/>
          <w:cs/>
        </w:rPr>
        <w:br/>
        <w:t>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7E3FFEAF" w14:textId="77777777" w:rsidR="00F044EE" w:rsidRPr="003F5C67" w:rsidRDefault="00F044EE" w:rsidP="00F11353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รายจ่ายที่เกี่ยวกับการต่อเติม การต่ออายุ หรือการปรับปรุงสินทรัพย์ให้ดีขึ้น ซึ่งทำให้ราค</w:t>
      </w:r>
      <w:r w:rsidRPr="003F5C67">
        <w:rPr>
          <w:rFonts w:asciiTheme="majorBidi" w:hAnsiTheme="majorBidi" w:hint="cs"/>
          <w:sz w:val="32"/>
          <w:szCs w:val="32"/>
          <w:cs/>
        </w:rPr>
        <w:t>า</w:t>
      </w:r>
      <w:r w:rsidRPr="003F5C67">
        <w:rPr>
          <w:rFonts w:asciiTheme="majorBidi" w:hAnsiTheme="majorBidi"/>
          <w:sz w:val="32"/>
          <w:szCs w:val="32"/>
          <w:cs/>
        </w:rPr>
        <w:t>เปลี่ยนแทนในปัจจุบันของสินทรัพย์เพิ่มขึ้นอย่างเป็นสาระสำคัญจะรวมเป็นราคาทุนของสินทรัพย์สำหรับค่าซ่อมแซม และบำรุงรักษารับรู้เป็นค่าใช้จ่ายในรอบระยะเวลาบัญชีที่เกิดขึ้น</w:t>
      </w:r>
    </w:p>
    <w:p w14:paraId="781A84CB" w14:textId="0EF14588" w:rsidR="00F044EE" w:rsidRPr="003F5C67" w:rsidRDefault="00F044EE" w:rsidP="00F11353">
      <w:pPr>
        <w:tabs>
          <w:tab w:val="left" w:pos="284"/>
          <w:tab w:val="left" w:pos="851"/>
        </w:tabs>
        <w:spacing w:line="36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ค่าเสื่อมราคาของอาคารและอุปกรณ์คำนวณจากราคาทุนหักมูลค่าคงเหลือของสินทรัพย์</w:t>
      </w:r>
      <w:r w:rsidRPr="003F5C67">
        <w:rPr>
          <w:rFonts w:asciiTheme="majorBidi" w:hAnsiTheme="majorBidi" w:hint="cs"/>
          <w:sz w:val="32"/>
          <w:szCs w:val="32"/>
          <w:cs/>
        </w:rPr>
        <w:t xml:space="preserve"> </w:t>
      </w:r>
      <w:r w:rsidRPr="003F5C67">
        <w:rPr>
          <w:rFonts w:asciiTheme="majorBidi" w:hAnsiTheme="majorBidi"/>
          <w:sz w:val="32"/>
          <w:szCs w:val="32"/>
          <w:cs/>
        </w:rPr>
        <w:t>โด</w:t>
      </w:r>
      <w:r w:rsidRPr="003F5C67">
        <w:rPr>
          <w:rFonts w:asciiTheme="majorBidi" w:hAnsiTheme="majorBidi" w:hint="cs"/>
          <w:sz w:val="32"/>
          <w:szCs w:val="32"/>
          <w:cs/>
        </w:rPr>
        <w:t>ย</w:t>
      </w:r>
      <w:r w:rsidRPr="003F5C67">
        <w:rPr>
          <w:rFonts w:asciiTheme="majorBidi" w:hAnsiTheme="majorBidi"/>
          <w:sz w:val="32"/>
          <w:szCs w:val="32"/>
          <w:cs/>
        </w:rPr>
        <w:t>วิธีเส้นตรง</w:t>
      </w:r>
      <w:r w:rsidRPr="003F5C67">
        <w:rPr>
          <w:rFonts w:asciiTheme="majorBidi" w:hAnsiTheme="majorBidi" w:hint="cs"/>
          <w:sz w:val="32"/>
          <w:szCs w:val="32"/>
          <w:cs/>
        </w:rPr>
        <w:t>ตาม</w:t>
      </w:r>
      <w:r w:rsidRPr="003F5C67">
        <w:rPr>
          <w:rFonts w:asciiTheme="majorBidi" w:hAnsiTheme="majorBidi"/>
          <w:sz w:val="32"/>
          <w:szCs w:val="32"/>
          <w:cs/>
        </w:rPr>
        <w:t>อายุการใ</w:t>
      </w:r>
      <w:r w:rsidR="000B2B75" w:rsidRPr="003F5C67">
        <w:rPr>
          <w:rFonts w:asciiTheme="majorBidi" w:hAnsiTheme="majorBidi" w:hint="cs"/>
          <w:sz w:val="32"/>
          <w:szCs w:val="32"/>
          <w:cs/>
        </w:rPr>
        <w:t>ช้</w:t>
      </w:r>
      <w:r w:rsidRPr="003F5C67">
        <w:rPr>
          <w:rFonts w:asciiTheme="majorBidi" w:hAnsiTheme="majorBidi"/>
          <w:sz w:val="32"/>
          <w:szCs w:val="32"/>
          <w:cs/>
        </w:rPr>
        <w:t>ประโยชน์</w:t>
      </w:r>
      <w:r w:rsidRPr="003F5C67">
        <w:rPr>
          <w:rFonts w:asciiTheme="majorBidi" w:hAnsiTheme="majorBidi" w:hint="cs"/>
          <w:sz w:val="32"/>
          <w:szCs w:val="32"/>
          <w:cs/>
        </w:rPr>
        <w:t>ของสินทรัพย์</w:t>
      </w:r>
      <w:r w:rsidRPr="003F5C67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007" w:type="dxa"/>
        <w:tblInd w:w="1701" w:type="dxa"/>
        <w:tblLayout w:type="fixed"/>
        <w:tblLook w:val="0000" w:firstRow="0" w:lastRow="0" w:firstColumn="0" w:lastColumn="0" w:noHBand="0" w:noVBand="0"/>
      </w:tblPr>
      <w:tblGrid>
        <w:gridCol w:w="4139"/>
        <w:gridCol w:w="2868"/>
      </w:tblGrid>
      <w:tr w:rsidR="003F5C67" w:rsidRPr="003F5C67" w14:paraId="3AE1C31B" w14:textId="77777777" w:rsidTr="00D8160D">
        <w:tc>
          <w:tcPr>
            <w:tcW w:w="4139" w:type="dxa"/>
          </w:tcPr>
          <w:p w14:paraId="2C6569D7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  <w:tcBorders>
              <w:bottom w:val="single" w:sz="6" w:space="0" w:color="auto"/>
            </w:tcBorders>
          </w:tcPr>
          <w:p w14:paraId="499A2DF4" w14:textId="48F22616" w:rsidR="00F044EE" w:rsidRPr="003F5C67" w:rsidRDefault="000B2B75" w:rsidP="00F113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F5C6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อายุการใช้ประโยชน์</w:t>
            </w:r>
            <w:r w:rsidRPr="003F5C67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3F5C6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(ปี)</w:t>
            </w:r>
          </w:p>
        </w:tc>
      </w:tr>
      <w:tr w:rsidR="003F5C67" w:rsidRPr="003F5C67" w14:paraId="2F3193FE" w14:textId="77777777" w:rsidTr="00D8160D">
        <w:tc>
          <w:tcPr>
            <w:tcW w:w="4139" w:type="dxa"/>
          </w:tcPr>
          <w:p w14:paraId="0206B802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2868" w:type="dxa"/>
          </w:tcPr>
          <w:p w14:paraId="56CDC5FE" w14:textId="77777777" w:rsidR="00F044EE" w:rsidRPr="003F5C67" w:rsidRDefault="00F044EE" w:rsidP="00F113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 xml:space="preserve">5 - 20 </w:t>
            </w: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และอายุของสัญญาเช่า</w:t>
            </w:r>
            <w:r w:rsidRPr="003F5C6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F5C67" w:rsidRPr="003F5C67" w14:paraId="44A34AEB" w14:textId="77777777" w:rsidTr="00D8160D">
        <w:tc>
          <w:tcPr>
            <w:tcW w:w="4139" w:type="dxa"/>
          </w:tcPr>
          <w:p w14:paraId="1C074547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อาคารและ</w:t>
            </w:r>
            <w:r w:rsidRPr="003F5C67">
              <w:rPr>
                <w:rFonts w:ascii="Angsana New" w:hAnsi="Angsana New"/>
                <w:sz w:val="32"/>
                <w:szCs w:val="32"/>
                <w:cs/>
              </w:rPr>
              <w:t>ส่วนปรับปรุง</w:t>
            </w: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2868" w:type="dxa"/>
          </w:tcPr>
          <w:p w14:paraId="5DF96BA4" w14:textId="77777777" w:rsidR="00F044EE" w:rsidRPr="003F5C67" w:rsidRDefault="00F044EE" w:rsidP="00F113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 xml:space="preserve">10 - 20 </w:t>
            </w: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3F5C67">
              <w:rPr>
                <w:rFonts w:ascii="Angsana New" w:hAnsi="Angsana New"/>
                <w:sz w:val="32"/>
                <w:szCs w:val="32"/>
                <w:cs/>
              </w:rPr>
              <w:t>อายุของสัญญาเช่า</w:t>
            </w:r>
          </w:p>
        </w:tc>
      </w:tr>
      <w:tr w:rsidR="003F5C67" w:rsidRPr="003F5C67" w14:paraId="7F4C0DA2" w14:textId="77777777" w:rsidTr="00D8160D">
        <w:tc>
          <w:tcPr>
            <w:tcW w:w="4139" w:type="dxa"/>
          </w:tcPr>
          <w:p w14:paraId="477DF921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868" w:type="dxa"/>
          </w:tcPr>
          <w:p w14:paraId="46CB4612" w14:textId="77777777" w:rsidR="00F044EE" w:rsidRPr="003F5C67" w:rsidRDefault="00F044EE" w:rsidP="00F11353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>5 - 15</w:t>
            </w:r>
          </w:p>
        </w:tc>
      </w:tr>
      <w:tr w:rsidR="003F5C67" w:rsidRPr="003F5C67" w14:paraId="67D74B79" w14:textId="77777777" w:rsidTr="00D8160D">
        <w:tc>
          <w:tcPr>
            <w:tcW w:w="4139" w:type="dxa"/>
          </w:tcPr>
          <w:p w14:paraId="23B3EBAD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 xml:space="preserve"> ติดตั้ง</w:t>
            </w:r>
            <w:r w:rsidRPr="003F5C6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  <w:r w:rsidRPr="003F5C67">
              <w:rPr>
                <w:rFonts w:ascii="Angsana New" w:hAnsi="Angsana New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868" w:type="dxa"/>
          </w:tcPr>
          <w:p w14:paraId="48650E02" w14:textId="77777777" w:rsidR="00F044EE" w:rsidRPr="003F5C67" w:rsidRDefault="00F044EE" w:rsidP="00F11353">
            <w:pPr>
              <w:tabs>
                <w:tab w:val="clear" w:pos="680"/>
                <w:tab w:val="left" w:pos="656"/>
                <w:tab w:val="left" w:pos="1305"/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>3 -</w:t>
            </w:r>
            <w:r w:rsidRPr="003F5C6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3F5C6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3F5C67" w:rsidRPr="003F5C67" w14:paraId="4C880AC8" w14:textId="77777777" w:rsidTr="00D8160D">
        <w:tc>
          <w:tcPr>
            <w:tcW w:w="4139" w:type="dxa"/>
          </w:tcPr>
          <w:p w14:paraId="49775E9D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868" w:type="dxa"/>
          </w:tcPr>
          <w:p w14:paraId="037577F8" w14:textId="77777777" w:rsidR="00F044EE" w:rsidRPr="003F5C67" w:rsidRDefault="00F044EE" w:rsidP="00F11353">
            <w:pPr>
              <w:tabs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F2342" w:rsidRPr="003F5C67" w14:paraId="61842124" w14:textId="77777777" w:rsidTr="00D8160D">
        <w:tc>
          <w:tcPr>
            <w:tcW w:w="4139" w:type="dxa"/>
          </w:tcPr>
          <w:p w14:paraId="1A128282" w14:textId="77777777" w:rsidR="00F044EE" w:rsidRPr="003F5C67" w:rsidRDefault="00F044EE" w:rsidP="00F113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 w:hint="cs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2868" w:type="dxa"/>
          </w:tcPr>
          <w:p w14:paraId="532585A0" w14:textId="77777777" w:rsidR="00F044EE" w:rsidRPr="003F5C67" w:rsidRDefault="00F044EE" w:rsidP="00F11353">
            <w:pPr>
              <w:tabs>
                <w:tab w:val="left" w:pos="1613"/>
              </w:tabs>
              <w:spacing w:line="360" w:lineRule="exact"/>
              <w:ind w:right="10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C67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</w:tr>
    </w:tbl>
    <w:p w14:paraId="6521D562" w14:textId="77777777" w:rsidR="00F044EE" w:rsidRPr="003F5C67" w:rsidRDefault="00F044EE" w:rsidP="00F11353">
      <w:pPr>
        <w:tabs>
          <w:tab w:val="left" w:pos="284"/>
        </w:tabs>
        <w:spacing w:line="380" w:lineRule="exact"/>
        <w:ind w:left="851" w:firstLine="567"/>
        <w:jc w:val="both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ไม่คิดค่าเสื่อมราคา สำหรับที่ดินและสินทรัพย์ที่อยู่ระหว่างก่อสร้าง</w:t>
      </w:r>
    </w:p>
    <w:p w14:paraId="5E03F215" w14:textId="0F111207" w:rsidR="00F044EE" w:rsidRPr="003F5C67" w:rsidRDefault="00F044EE" w:rsidP="00F11353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บริษัทและบริษัทย่อยมีการทบทวนมูลค่าคงเหลือและอายุการใ</w:t>
      </w:r>
      <w:r w:rsidR="000B2B75" w:rsidRPr="003F5C67">
        <w:rPr>
          <w:rFonts w:asciiTheme="majorBidi" w:hAnsiTheme="majorBidi" w:hint="cs"/>
          <w:sz w:val="32"/>
          <w:szCs w:val="32"/>
          <w:cs/>
        </w:rPr>
        <w:t>ช้</w:t>
      </w:r>
      <w:r w:rsidRPr="003F5C67">
        <w:rPr>
          <w:rFonts w:asciiTheme="majorBidi" w:hAnsiTheme="majorBidi"/>
          <w:sz w:val="32"/>
          <w:szCs w:val="32"/>
          <w:cs/>
        </w:rPr>
        <w:t>ประโยชน์ทุกปี</w:t>
      </w:r>
    </w:p>
    <w:p w14:paraId="586AF588" w14:textId="6DBDDCBB" w:rsidR="00F044EE" w:rsidRPr="003F5C67" w:rsidRDefault="00F044EE" w:rsidP="00F11353">
      <w:pPr>
        <w:tabs>
          <w:tab w:val="left" w:pos="284"/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คิดค่าเสื่อมราคาสำหรับส่วนประกอบของรายการสินทรัพย์แต่ละส่วนแยกต่างหากจากกัน</w:t>
      </w:r>
      <w:r w:rsidR="00D8160D" w:rsidRPr="003F5C67">
        <w:rPr>
          <w:rFonts w:asciiTheme="majorBidi" w:hAnsiTheme="majorBidi"/>
          <w:sz w:val="32"/>
          <w:szCs w:val="32"/>
          <w:cs/>
        </w:rPr>
        <w:br/>
      </w:r>
      <w:r w:rsidRPr="003F5C67">
        <w:rPr>
          <w:rFonts w:asciiTheme="majorBidi" w:hAnsiTheme="majorBidi"/>
          <w:sz w:val="32"/>
          <w:szCs w:val="32"/>
          <w:cs/>
        </w:rPr>
        <w:t>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A5A3D72" w14:textId="77777777" w:rsidR="00F044EE" w:rsidRPr="003F5C67" w:rsidRDefault="00F044EE" w:rsidP="00F11353">
      <w:pPr>
        <w:tabs>
          <w:tab w:val="left" w:pos="284"/>
        </w:tabs>
        <w:spacing w:line="380" w:lineRule="exact"/>
        <w:ind w:left="709" w:firstLine="709"/>
        <w:jc w:val="both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12F40C7E" w14:textId="77777777" w:rsidR="00F044EE" w:rsidRPr="003F5C67" w:rsidRDefault="00F044EE" w:rsidP="00F11353">
      <w:pPr>
        <w:tabs>
          <w:tab w:val="left" w:pos="284"/>
          <w:tab w:val="left" w:pos="851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lastRenderedPageBreak/>
        <w:t>กำไรหรือขาดทุนจากการจำหน่ายที่ดิน อาคารและอุปกรณ์ คำนวณจากผลต่างระหว่างเงินสด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รับสุทธิกับราคาตามบัญชีและรับรู้เป็นรายได้อื่น หรือค่าใช้จ่ายอื่นในงบกำไรขาดทุนเบ็ดเสร็จ</w:t>
      </w:r>
    </w:p>
    <w:p w14:paraId="378FFB97" w14:textId="77777777" w:rsidR="00F044EE" w:rsidRPr="003F5C67" w:rsidRDefault="00F044EE" w:rsidP="00F11353">
      <w:pPr>
        <w:tabs>
          <w:tab w:val="left" w:pos="284"/>
          <w:tab w:val="left" w:pos="709"/>
          <w:tab w:val="left" w:pos="851"/>
        </w:tabs>
        <w:spacing w:line="380" w:lineRule="exact"/>
        <w:jc w:val="both"/>
        <w:rPr>
          <w:rFonts w:asciiTheme="majorBidi" w:hAnsiTheme="majorBidi"/>
          <w:sz w:val="32"/>
          <w:szCs w:val="32"/>
        </w:rPr>
      </w:pPr>
    </w:p>
    <w:p w14:paraId="29B3A414" w14:textId="2BD3E8C7" w:rsidR="00F044EE" w:rsidRPr="003F5C67" w:rsidRDefault="00F044EE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</w:rPr>
        <w:t>3.</w:t>
      </w:r>
      <w:r w:rsidR="0047431D" w:rsidRPr="003F5C67">
        <w:rPr>
          <w:rFonts w:asciiTheme="majorBidi" w:hAnsiTheme="majorBidi" w:cstheme="majorBidi"/>
          <w:sz w:val="32"/>
          <w:szCs w:val="32"/>
        </w:rPr>
        <w:t>7</w:t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6BAA4D08" w14:textId="77777777" w:rsidR="00F044EE" w:rsidRPr="003F5C67" w:rsidRDefault="00F044EE" w:rsidP="00F11353">
      <w:pPr>
        <w:tabs>
          <w:tab w:val="clear" w:pos="680"/>
          <w:tab w:val="left" w:pos="284"/>
          <w:tab w:val="left" w:pos="709"/>
          <w:tab w:val="left" w:pos="851"/>
          <w:tab w:val="left" w:pos="993"/>
        </w:tabs>
        <w:spacing w:line="380" w:lineRule="exact"/>
        <w:ind w:left="709" w:firstLine="709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การทำให้อยู่ในสภาพพร้อมใช้หรือขายได้ถูกนำไปรวมเป็นราคาทุนของสินทรัพย์จนกว่าสินทรัพย์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F5A2DD4" w14:textId="0EB0E72A" w:rsidR="00F044EE" w:rsidRPr="003F5C67" w:rsidRDefault="00F044EE" w:rsidP="00F11353">
      <w:pPr>
        <w:tabs>
          <w:tab w:val="left" w:pos="851"/>
          <w:tab w:val="left" w:pos="993"/>
        </w:tabs>
        <w:spacing w:line="380" w:lineRule="exact"/>
        <w:jc w:val="both"/>
        <w:rPr>
          <w:rFonts w:asciiTheme="majorBidi" w:hAnsiTheme="majorBidi"/>
          <w:sz w:val="32"/>
          <w:szCs w:val="32"/>
        </w:rPr>
      </w:pPr>
    </w:p>
    <w:p w14:paraId="404EB7B7" w14:textId="40B86590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8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สัญญาเช่า</w:t>
      </w:r>
    </w:p>
    <w:p w14:paraId="26EABC27" w14:textId="77777777" w:rsidR="00F044EE" w:rsidRPr="003F5C67" w:rsidRDefault="00F044EE" w:rsidP="00F11353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pacing w:val="-2"/>
          <w:sz w:val="32"/>
          <w:szCs w:val="32"/>
          <w:cs/>
        </w:rPr>
        <w:t>สัญญาเช่าหรือไม่ โดยสัญญาจะเป็นสัญญาเช่าหรือประกอบด้วยสัญญาเช่า ถ้าสัญญา</w:t>
      </w:r>
      <w:r w:rsidRPr="003F5C67">
        <w:rPr>
          <w:rFonts w:ascii="Angsana New" w:hAnsi="Angsana New"/>
          <w:sz w:val="32"/>
          <w:szCs w:val="32"/>
          <w:cs/>
        </w:rPr>
        <w:t>นั้นเป็นการให้</w:t>
      </w:r>
      <w:r w:rsidRPr="003F5C67">
        <w:rPr>
          <w:rFonts w:ascii="Angsana New" w:hAnsi="Angsana New"/>
          <w:spacing w:val="-4"/>
          <w:sz w:val="32"/>
          <w:szCs w:val="32"/>
          <w:cs/>
        </w:rPr>
        <w:t>สิทธิในการ</w:t>
      </w:r>
      <w:r w:rsidRPr="003F5C67">
        <w:rPr>
          <w:rFonts w:asciiTheme="majorBidi" w:eastAsia="SimSun" w:hAnsiTheme="majorBidi"/>
          <w:spacing w:val="-4"/>
          <w:sz w:val="32"/>
          <w:szCs w:val="32"/>
          <w:cs/>
        </w:rPr>
        <w:t>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D988FF" w14:textId="77777777" w:rsidR="00546593" w:rsidRPr="003F5C67" w:rsidRDefault="00546593" w:rsidP="00F11353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4C06F7D" w14:textId="2671626C" w:rsidR="00D8160D" w:rsidRPr="003F5C67" w:rsidRDefault="00546593" w:rsidP="00F11353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ในฐานะผู้เช่า</w:t>
      </w:r>
    </w:p>
    <w:p w14:paraId="4ACF7436" w14:textId="698A5776" w:rsidR="00F044EE" w:rsidRPr="003F5C67" w:rsidRDefault="00F044EE" w:rsidP="00F11353">
      <w:pPr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สินทรัพย์สิทธิการใช้ </w:t>
      </w:r>
    </w:p>
    <w:p w14:paraId="13AA142F" w14:textId="724139CD" w:rsidR="00F044EE" w:rsidRPr="003F5C67" w:rsidRDefault="00F044EE" w:rsidP="00F11353">
      <w:pPr>
        <w:tabs>
          <w:tab w:val="clear" w:pos="907"/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="00377B88" w:rsidRPr="003F5C67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ED51D5F" w14:textId="77777777" w:rsidR="00F044EE" w:rsidRPr="003F5C67" w:rsidRDefault="00F044EE" w:rsidP="00F11353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F5C67">
        <w:rPr>
          <w:rFonts w:asciiTheme="majorBidi" w:eastAsia="SimSun" w:hAnsiTheme="majorBidi" w:cstheme="majorBidi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0D4BE98" w14:textId="7B61E2CC" w:rsidR="00F044EE" w:rsidRPr="003F5C67" w:rsidRDefault="00F044EE" w:rsidP="00F11353">
      <w:pPr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</w:t>
      </w:r>
      <w:r w:rsidR="000B2B75" w:rsidRPr="003F5C67">
        <w:rPr>
          <w:rFonts w:asciiTheme="majorBidi" w:eastAsia="SimSun" w:hAnsiTheme="majorBidi" w:cstheme="majorBidi" w:hint="cs"/>
          <w:sz w:val="32"/>
          <w:szCs w:val="32"/>
          <w:cs/>
        </w:rPr>
        <w:t>ใช้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ประโยชน์โดยประมาณของสินทรัพย์สิทธิการใช้แต่ละประเภท </w:t>
      </w:r>
    </w:p>
    <w:p w14:paraId="0CA0BB71" w14:textId="2ECC27AD" w:rsidR="00F044EE" w:rsidRDefault="00F044EE" w:rsidP="00F11353">
      <w:pPr>
        <w:spacing w:line="380" w:lineRule="exact"/>
        <w:ind w:left="851" w:firstLine="567"/>
        <w:rPr>
          <w:rFonts w:asciiTheme="majorBidi" w:eastAsia="SimSun" w:hAnsiTheme="majorBidi" w:cstheme="majorBidi"/>
          <w:color w:val="EE0000"/>
          <w:sz w:val="32"/>
          <w:szCs w:val="32"/>
        </w:rPr>
      </w:pPr>
    </w:p>
    <w:p w14:paraId="6EF88F4F" w14:textId="15345A6A" w:rsidR="00F044EE" w:rsidRPr="003F5C67" w:rsidRDefault="00D02B97" w:rsidP="00F11353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66756"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  <w:tab/>
      </w:r>
      <w:r w:rsidR="00F044EE" w:rsidRPr="00E66756"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  <w:tab/>
      </w:r>
      <w:r w:rsidRPr="00E66756"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  <w:tab/>
      </w:r>
      <w:r w:rsidRPr="00E66756">
        <w:rPr>
          <w:rFonts w:asciiTheme="majorBidi" w:eastAsia="SimSun" w:hAnsiTheme="majorBidi" w:cstheme="majorBidi"/>
          <w:b/>
          <w:bCs/>
          <w:color w:val="EE0000"/>
          <w:sz w:val="32"/>
          <w:szCs w:val="32"/>
        </w:rPr>
        <w:tab/>
      </w:r>
      <w:r w:rsidR="00F044EE" w:rsidRPr="003F5C6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741992AA" w14:textId="2972F7F2" w:rsidR="00F044EE" w:rsidRPr="003F5C67" w:rsidRDefault="00F044EE" w:rsidP="00F11353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</w:t>
      </w:r>
      <w:r w:rsidRPr="003F5C67">
        <w:rPr>
          <w:rFonts w:asciiTheme="majorBidi" w:eastAsia="SimSun" w:hAnsiTheme="majorBidi" w:cstheme="majorBidi"/>
          <w:spacing w:val="-4"/>
          <w:sz w:val="32"/>
          <w:szCs w:val="32"/>
          <w:cs/>
        </w:rPr>
        <w:t>จ่ายชำระ ณ วันที่สัญญาเช่าเริ่มมีผล การจ่ายชำระตามสัญญาเช่าดังกล่าวประกอบด้วย การจ่ายชำระ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คงที่ </w:t>
      </w:r>
      <w:r w:rsidRPr="003F5C67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(รวมถึงการจ่ายชำระคงที่โดยเนื้อหา) หักลูกหนี้สิ่งจูงใจตามสัญญาเช่า </w:t>
      </w:r>
      <w:r w:rsidRPr="003F5C67">
        <w:rPr>
          <w:rFonts w:asciiTheme="majorBidi" w:eastAsia="SimSun" w:hAnsiTheme="majorBidi" w:cstheme="majorBidi" w:hint="cs"/>
          <w:spacing w:val="-2"/>
          <w:sz w:val="32"/>
          <w:szCs w:val="32"/>
          <w:cs/>
        </w:rPr>
        <w:t>(ถ้ามี)</w:t>
      </w:r>
      <w:r w:rsidRPr="003F5C67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 และจำนวนเงินที่คาด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2586601D" w14:textId="28084026" w:rsidR="00F044EE" w:rsidRPr="003F5C67" w:rsidRDefault="00F044EE" w:rsidP="00F11353">
      <w:pPr>
        <w:spacing w:line="360" w:lineRule="exact"/>
        <w:ind w:left="851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F5C67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="00D02B97" w:rsidRPr="003F5C67">
        <w:rPr>
          <w:rFonts w:asciiTheme="majorBidi" w:eastAsia="SimSun" w:hAnsiTheme="majorBidi" w:cstheme="majorBidi"/>
          <w:sz w:val="32"/>
          <w:szCs w:val="32"/>
        </w:rPr>
        <w:tab/>
      </w:r>
      <w:r w:rsidR="00D02B97" w:rsidRPr="003F5C67">
        <w:rPr>
          <w:rFonts w:asciiTheme="majorBidi" w:eastAsia="SimSun" w:hAnsiTheme="majorBidi" w:cstheme="majorBidi"/>
          <w:sz w:val="32"/>
          <w:szCs w:val="32"/>
        </w:rPr>
        <w:tab/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21F7A0" w14:textId="77777777" w:rsidR="00F044EE" w:rsidRPr="003F5C67" w:rsidRDefault="00F044EE" w:rsidP="00F11353">
      <w:pPr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บริษัทและบริษัทย่อยเลือกใช้ข้อยกเว้นในการรับรู้รายการสำหรับสัญญาเช่าระยะสั้น (สัญญาเช่า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ที่มีอายุสัญญาเช่า </w:t>
      </w:r>
      <w:r w:rsidRPr="003F5C6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5258CB7" w14:textId="77777777" w:rsidR="00F044EE" w:rsidRPr="003F5C67" w:rsidRDefault="00F044EE" w:rsidP="00F11353">
      <w:pPr>
        <w:tabs>
          <w:tab w:val="left" w:pos="709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C9B2F86" w14:textId="0988707F" w:rsidR="004D1ED4" w:rsidRPr="003F5C67" w:rsidRDefault="004D1ED4" w:rsidP="00F11353">
      <w:pPr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ในฐานะผู้ให้เช่า</w:t>
      </w:r>
    </w:p>
    <w:p w14:paraId="222F2DD3" w14:textId="5250708F" w:rsidR="00811741" w:rsidRPr="003F5C67" w:rsidRDefault="00811741" w:rsidP="00F11353">
      <w:pPr>
        <w:spacing w:line="36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>สัญญาเช่าเงินทุน</w:t>
      </w:r>
    </w:p>
    <w:p w14:paraId="06FDBFF6" w14:textId="5FBBA128" w:rsidR="00811741" w:rsidRPr="003F5C67" w:rsidRDefault="00811741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B222BA" w:rsidRPr="003F5C67">
        <w:rPr>
          <w:rFonts w:asciiTheme="majorBidi" w:eastAsia="SimSun" w:hAnsiTheme="majorBidi" w:cstheme="majorBidi" w:hint="cs"/>
          <w:sz w:val="32"/>
          <w:szCs w:val="32"/>
          <w:cs/>
        </w:rPr>
        <w:t>ย่อย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บันทึก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กล่าวคือ ผลรวมของ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ของสินทรัพย์อ้างอิง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t>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FB9FEB5" w14:textId="77777777" w:rsidR="00811741" w:rsidRPr="003F5C67" w:rsidRDefault="00811741" w:rsidP="00F11353">
      <w:pPr>
        <w:spacing w:line="360" w:lineRule="exact"/>
      </w:pPr>
    </w:p>
    <w:p w14:paraId="2D6D4464" w14:textId="77777777" w:rsidR="00811741" w:rsidRPr="003F5C67" w:rsidRDefault="00811741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ab/>
        <w:t>สัญญาเช่า</w:t>
      </w: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ดำเนินงาน</w:t>
      </w:r>
    </w:p>
    <w:p w14:paraId="53E5739D" w14:textId="582401B4" w:rsidR="00811741" w:rsidRPr="003F5C67" w:rsidRDefault="00811741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Theme="majorBidi" w:eastAsia="SimSun" w:hAnsiTheme="majorBidi" w:cstheme="majorBidi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</w:t>
      </w:r>
      <w:r w:rsidRPr="003F5C67">
        <w:rPr>
          <w:rFonts w:asciiTheme="majorBidi" w:eastAsia="SimSun" w:hAnsiTheme="majorBidi" w:cstheme="majorBidi"/>
          <w:sz w:val="32"/>
          <w:szCs w:val="32"/>
          <w:cs/>
        </w:rPr>
        <w:br/>
        <w:t>ผู้เช่าถือเป็น</w:t>
      </w:r>
      <w:r w:rsidRPr="003F5C67">
        <w:rPr>
          <w:rFonts w:ascii="Angsana New" w:hAnsi="Angsana New"/>
          <w:sz w:val="32"/>
          <w:szCs w:val="32"/>
          <w:cs/>
        </w:rPr>
        <w:t>สัญญาเช่าดำเนินงาน บริษัท</w:t>
      </w:r>
      <w:r w:rsidR="00B222BA"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</w:t>
      </w:r>
      <w:r w:rsidRPr="003F5C67">
        <w:rPr>
          <w:rFonts w:ascii="Angsana New" w:hAnsi="Angsana New"/>
          <w:spacing w:val="-4"/>
          <w:sz w:val="32"/>
          <w:szCs w:val="32"/>
          <w:cs/>
        </w:rPr>
        <w:t>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</w:t>
      </w:r>
      <w:r w:rsidRPr="003F5C67">
        <w:rPr>
          <w:rFonts w:ascii="Angsana New" w:hAnsi="Angsana New"/>
          <w:sz w:val="32"/>
          <w:szCs w:val="32"/>
          <w:cs/>
        </w:rPr>
        <w:t>ตลอดอายุสัญญาเช่าโดยใช้เกณฑ์เดียวกันกับรายได้จากสัญญาเช่า</w:t>
      </w:r>
    </w:p>
    <w:p w14:paraId="01DFC61D" w14:textId="77777777" w:rsidR="003362C3" w:rsidRPr="003F5C67" w:rsidRDefault="003362C3" w:rsidP="00F11353">
      <w:pPr>
        <w:tabs>
          <w:tab w:val="left" w:pos="709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C942F48" w14:textId="2671B7EE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9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สินทรัพย์ไม่มีตัวตน</w:t>
      </w:r>
    </w:p>
    <w:p w14:paraId="6BE6BF16" w14:textId="10F270CD" w:rsidR="00F044EE" w:rsidRPr="003F5C67" w:rsidRDefault="00F044EE" w:rsidP="00F1135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สินทรัพย์ไม่มีตัวตนที่มีอายุการใช้งานจำกัด ซึ่งได้แก่ โปรแกรมสำเร็จรูปคอมพิวเตอร์ แสดงในราคาทุนหลังหักค่าตัดจำหน่ายสะสมและค่าเผื่อการด้อยค่า (ถ้ามี) </w:t>
      </w:r>
    </w:p>
    <w:p w14:paraId="0E3D9858" w14:textId="200BCB30" w:rsidR="00F044EE" w:rsidRDefault="00F044EE" w:rsidP="00F1135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>ค่าตัดจำหน่า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>ย</w:t>
      </w:r>
      <w:r w:rsidRPr="003F5C67">
        <w:rPr>
          <w:rFonts w:ascii="Angsana New" w:hAnsi="Angsana New"/>
          <w:spacing w:val="-2"/>
          <w:sz w:val="32"/>
          <w:szCs w:val="32"/>
          <w:cs/>
        </w:rPr>
        <w:t>คำนวณ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 xml:space="preserve">จากราคาทุน </w:t>
      </w:r>
      <w:r w:rsidRPr="003F5C67">
        <w:rPr>
          <w:rFonts w:ascii="Angsana New" w:hAnsi="Angsana New"/>
          <w:spacing w:val="-2"/>
          <w:sz w:val="32"/>
          <w:szCs w:val="32"/>
          <w:cs/>
        </w:rPr>
        <w:t>โดยวิธีเส้นตรงตามเกณฑ์อายุการใ</w:t>
      </w:r>
      <w:r w:rsidR="000B2B75" w:rsidRPr="003F5C67">
        <w:rPr>
          <w:rFonts w:ascii="Angsana New" w:hAnsi="Angsana New" w:hint="cs"/>
          <w:spacing w:val="-2"/>
          <w:sz w:val="32"/>
          <w:szCs w:val="32"/>
          <w:cs/>
        </w:rPr>
        <w:t>ช้</w:t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ประโยชน์โดยประมาณของโปรแกรมสำเร็จรูปคอมพิวเตอร์เป็นเวลา </w:t>
      </w:r>
      <w:r w:rsidRPr="003F5C67">
        <w:rPr>
          <w:rFonts w:ascii="Angsana New" w:hAnsi="Angsana New"/>
          <w:spacing w:val="-2"/>
          <w:sz w:val="32"/>
          <w:szCs w:val="32"/>
        </w:rPr>
        <w:t>5-10</w:t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 ปี (นับแต่วันที่สามารถใช้งานได้)</w:t>
      </w:r>
    </w:p>
    <w:p w14:paraId="5D5B58B6" w14:textId="77777777" w:rsidR="00B437C0" w:rsidRDefault="00B437C0" w:rsidP="00F1135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213DA77" w14:textId="6E9D1DD7" w:rsidR="008930AC" w:rsidRPr="003F5C67" w:rsidRDefault="008930AC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10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การด้อยค่า</w:t>
      </w:r>
      <w:r w:rsidRPr="003F5C67">
        <w:rPr>
          <w:rFonts w:asciiTheme="majorBidi" w:hAnsiTheme="majorBidi" w:hint="cs"/>
          <w:sz w:val="32"/>
          <w:szCs w:val="32"/>
          <w:cs/>
        </w:rPr>
        <w:t>ของสินทรัพย์ที่ไม่ใช่สินทรัพย์ทางการเงิน</w:t>
      </w:r>
    </w:p>
    <w:p w14:paraId="7EB105EE" w14:textId="7D6CE6AD" w:rsidR="008930AC" w:rsidRPr="003F5C67" w:rsidRDefault="008930AC" w:rsidP="00F11353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ณ วันที่ในง</w:t>
      </w:r>
      <w:r w:rsidR="00F60AD5">
        <w:rPr>
          <w:rFonts w:ascii="Angsana New" w:hAnsi="Angsana New" w:hint="cs"/>
          <w:sz w:val="32"/>
          <w:szCs w:val="32"/>
          <w:cs/>
        </w:rPr>
        <w:t>บ</w:t>
      </w:r>
      <w:r w:rsidR="00D121CD">
        <w:rPr>
          <w:rFonts w:ascii="Angsana New" w:hAnsi="Angsana New" w:hint="cs"/>
          <w:sz w:val="32"/>
          <w:szCs w:val="32"/>
          <w:cs/>
        </w:rPr>
        <w:t>ฐานะ</w:t>
      </w:r>
      <w:r w:rsidRPr="003F5C67">
        <w:rPr>
          <w:rFonts w:ascii="Angsana New" w:hAnsi="Angsana New"/>
          <w:sz w:val="32"/>
          <w:szCs w:val="32"/>
          <w:cs/>
        </w:rPr>
        <w:t>การเงิน 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จะประเมินว่ามีข้อบ่งชี้ของสินทรัพย</w:t>
      </w:r>
      <w:r w:rsidRPr="003F5C67">
        <w:rPr>
          <w:rFonts w:ascii="Angsana New" w:hAnsi="Angsana New" w:hint="cs"/>
          <w:sz w:val="32"/>
          <w:szCs w:val="32"/>
          <w:cs/>
        </w:rPr>
        <w:t>์</w:t>
      </w:r>
      <w:r w:rsidRPr="003F5C67">
        <w:rPr>
          <w:rFonts w:ascii="Angsana New" w:hAnsi="Angsana New"/>
          <w:sz w:val="32"/>
          <w:szCs w:val="32"/>
          <w:cs/>
        </w:rPr>
        <w:t>ว่ามี</w:t>
      </w:r>
      <w:r w:rsidR="00397317">
        <w:rPr>
          <w:rFonts w:ascii="Angsana New" w:hAnsi="Angsana New"/>
          <w:sz w:val="32"/>
          <w:szCs w:val="32"/>
          <w:cs/>
        </w:rPr>
        <w:br/>
      </w:r>
      <w:r w:rsidRPr="003F5C67">
        <w:rPr>
          <w:rFonts w:ascii="Angsana New" w:hAnsi="Angsana New"/>
          <w:sz w:val="32"/>
          <w:szCs w:val="32"/>
          <w:cs/>
        </w:rPr>
        <w:t>การด้อยค่าหรือไม่ หากสินทรัพย์นั้นมีข้อบ่งชี้ของการด้อยค่า 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จะประมาณ</w:t>
      </w:r>
      <w:r w:rsidR="00D121C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F5C67">
        <w:rPr>
          <w:rFonts w:ascii="Angsana New" w:hAnsi="Angsana New"/>
          <w:sz w:val="32"/>
          <w:szCs w:val="32"/>
          <w:cs/>
        </w:rPr>
        <w:t>มูล</w:t>
      </w:r>
      <w:r w:rsidRPr="003F5C67">
        <w:rPr>
          <w:rFonts w:ascii="Angsana New" w:hAnsi="Angsana New"/>
          <w:spacing w:val="-6"/>
          <w:sz w:val="32"/>
          <w:szCs w:val="32"/>
          <w:cs/>
        </w:rPr>
        <w:t>ค่าที่คาดว่าจะได้รับคืนของสินทรัพย์ หากมูลค่าตามบัญชีของสินทรัพย์สูงกว่ามูลค่าที่คาดว่าจะได้</w:t>
      </w:r>
      <w:r w:rsidRPr="003F5C67">
        <w:rPr>
          <w:rFonts w:ascii="Angsana New" w:hAnsi="Angsana New"/>
          <w:spacing w:val="-6"/>
          <w:sz w:val="32"/>
          <w:szCs w:val="32"/>
          <w:cs/>
        </w:rPr>
        <w:br/>
        <w:t>รับคืน</w:t>
      </w:r>
      <w:r w:rsidRPr="003F5C67">
        <w:rPr>
          <w:rFonts w:ascii="Angsana New" w:hAnsi="Angsana New"/>
          <w:sz w:val="32"/>
          <w:szCs w:val="32"/>
          <w:cs/>
        </w:rPr>
        <w:t xml:space="preserve"> 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 xml:space="preserve">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 </w:t>
      </w:r>
    </w:p>
    <w:p w14:paraId="5D0A9C38" w14:textId="06623A68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  <w:cs/>
        </w:rPr>
      </w:pPr>
      <w:r w:rsidRPr="003F5C67">
        <w:rPr>
          <w:rFonts w:asciiTheme="majorBidi" w:hAnsiTheme="majorBidi"/>
          <w:sz w:val="32"/>
          <w:szCs w:val="32"/>
        </w:rPr>
        <w:lastRenderedPageBreak/>
        <w:t>3.1</w:t>
      </w:r>
      <w:r w:rsidR="0047431D" w:rsidRPr="003F5C67">
        <w:rPr>
          <w:rFonts w:asciiTheme="majorBidi" w:hAnsiTheme="majorBidi"/>
          <w:sz w:val="32"/>
          <w:szCs w:val="32"/>
        </w:rPr>
        <w:t>1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รายการบัญชีที่เป็นเงินตราต่างประเทศ</w:t>
      </w:r>
    </w:p>
    <w:p w14:paraId="7B17FDA9" w14:textId="77777777" w:rsidR="00F044EE" w:rsidRPr="003F5C67" w:rsidRDefault="00F044EE" w:rsidP="00F11353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14:paraId="626B3D1F" w14:textId="21E575EF" w:rsidR="00F044EE" w:rsidRPr="003F5C67" w:rsidRDefault="00F044EE" w:rsidP="00F11353">
      <w:pPr>
        <w:tabs>
          <w:tab w:val="left" w:pos="993"/>
          <w:tab w:val="left" w:pos="1418"/>
        </w:tabs>
        <w:spacing w:line="380" w:lineRule="exact"/>
        <w:ind w:left="851" w:hanging="540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วันที่ในงบฐาน</w:t>
      </w:r>
      <w:r w:rsidRPr="003F5C67">
        <w:rPr>
          <w:rFonts w:ascii="Angsana New" w:hAnsi="Angsana New" w:hint="cs"/>
          <w:sz w:val="32"/>
          <w:szCs w:val="32"/>
          <w:cs/>
        </w:rPr>
        <w:t>ะ</w:t>
      </w:r>
      <w:r w:rsidRPr="003F5C67">
        <w:rPr>
          <w:rFonts w:ascii="Angsana New" w:hAnsi="Angsana New"/>
          <w:sz w:val="32"/>
          <w:szCs w:val="32"/>
          <w:cs/>
        </w:rPr>
        <w:t xml:space="preserve">การเงิน แปลงค่าเป็นเงินบาทโดยใช้อัตราแลกเปลี่ยน ณ วันนั้น  กำไรหรือขาดทุนจากการแปลงค่าจะบันทึกในงบกำไรขาดทุนเบ็ดเสร็จ </w:t>
      </w:r>
    </w:p>
    <w:p w14:paraId="4714AA80" w14:textId="545FB59C" w:rsidR="00F044EE" w:rsidRPr="003F5C67" w:rsidRDefault="00F044EE" w:rsidP="00F11353">
      <w:pPr>
        <w:tabs>
          <w:tab w:val="left" w:pos="993"/>
          <w:tab w:val="left" w:pos="1418"/>
        </w:tabs>
        <w:spacing w:line="380" w:lineRule="exact"/>
        <w:ind w:left="851" w:hanging="489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ราคาทุนเดิม แปลงค่าเป็นเงินบาทโดยใช้อัตราแลกเปลี่ยน ณ วันที่เกิดรายการ  </w:t>
      </w:r>
    </w:p>
    <w:p w14:paraId="7EDDBAFA" w14:textId="77777777" w:rsidR="00F044EE" w:rsidRPr="003F5C67" w:rsidRDefault="00F044EE" w:rsidP="00F11353">
      <w:pPr>
        <w:tabs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B5AF7CB" w14:textId="39F4153B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12</w:t>
      </w:r>
      <w:r w:rsidRPr="003F5C67">
        <w:rPr>
          <w:rFonts w:asciiTheme="majorBidi" w:hAnsiTheme="majorBidi" w:hint="cs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5D77E188" w14:textId="782BCF92" w:rsidR="00D02B97" w:rsidRPr="003F5C67" w:rsidRDefault="00F044EE" w:rsidP="00F11353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="00D02B97" w:rsidRPr="003F5C67">
        <w:rPr>
          <w:rFonts w:asciiTheme="majorBidi" w:hAnsiTheme="majorBidi" w:cstheme="majorBidi"/>
          <w:sz w:val="32"/>
          <w:szCs w:val="32"/>
        </w:rPr>
        <w:tab/>
      </w:r>
      <w:r w:rsidR="00D02B97" w:rsidRPr="003F5C67">
        <w:rPr>
          <w:rFonts w:asciiTheme="majorBidi" w:hAnsiTheme="majorBidi" w:cstheme="majorBidi"/>
          <w:sz w:val="32"/>
          <w:szCs w:val="32"/>
        </w:rPr>
        <w:tab/>
      </w:r>
      <w:r w:rsidR="00D02B97"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ที่เป็นตราสารอนุพันธ์ได้ถูกนำมาใช้ตามความเหมาะสมของจังหวะเวลาเพื่อจัดการความเสี่ยงที่เกิดจากการเปลี่ยนแปลงในอัตราแลกเปลี่ยนเงินตราต่างประเทศและอัตราดอกเบี้ยที่เกิดจากกิจกรรมดำเนินงานและจัดหาเงิน เครื่องมือทางการเงินที่เป็นตราสารอนุพันธ์ไม่ได้มีไว้เพื่อการค้า อย่างไรก็ตาม ตราสารอนุพันธ์ที่ไม่เข้าเงื่อนไขการกำหนดให้เป็นเครื่องมือป้องกันความเสี่ยงจะถือเป็นรายการเพื่อค้า</w:t>
      </w:r>
    </w:p>
    <w:p w14:paraId="4C31CD9A" w14:textId="7ED25FD6" w:rsidR="00F044EE" w:rsidRPr="003F5C67" w:rsidRDefault="00D02B97" w:rsidP="00F11353">
      <w:pPr>
        <w:tabs>
          <w:tab w:val="left" w:pos="851"/>
          <w:tab w:val="left" w:pos="1418"/>
        </w:tabs>
        <w:spacing w:line="380" w:lineRule="exact"/>
        <w:ind w:left="851" w:hanging="489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="00F044EE" w:rsidRPr="003F5C67">
        <w:rPr>
          <w:rFonts w:asciiTheme="majorBidi" w:hAnsiTheme="majorBidi" w:cstheme="majorBidi" w:hint="cs"/>
          <w:sz w:val="32"/>
          <w:szCs w:val="32"/>
          <w:cs/>
        </w:rPr>
        <w:t xml:space="preserve">เครื่องมือทางการเงินที่เป็นตราสารอนุพันธ์จะถูกบันทึกรับรู้เริ่มแรกด้วยมูลค่ายุติธรรม  หลังจากการรับรู้ครั้งแรกจะวัดมูลค่าใหม่ด้วยมูลค่ายุติธรรม กำไรหรือขาดทุนจากการวัดมูลค่ายุติธรรมจะรับรู้เป็นรายการกำไรหรือขาดทุนในงบกำไรขาดทุนเบ็ดเสร็จ  </w:t>
      </w:r>
    </w:p>
    <w:p w14:paraId="2DA973F9" w14:textId="77777777" w:rsidR="00F044EE" w:rsidRPr="003F5C67" w:rsidRDefault="00F044EE" w:rsidP="00F11353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8D2E7EE" w14:textId="5C17D17E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 w:hint="cs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13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ผลประโยชน์พนักงาน</w:t>
      </w:r>
    </w:p>
    <w:p w14:paraId="2E187273" w14:textId="77777777" w:rsidR="00F044EE" w:rsidRPr="003F5C67" w:rsidRDefault="00F044EE" w:rsidP="00F11353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3F5C67">
        <w:rPr>
          <w:rFonts w:ascii="Angsana New" w:hAnsi="Angsana New"/>
          <w:spacing w:val="4"/>
          <w:sz w:val="32"/>
          <w:szCs w:val="32"/>
          <w:cs/>
        </w:rPr>
        <w:t>ผลประโยชน์ระยะสั้น</w:t>
      </w:r>
    </w:p>
    <w:p w14:paraId="7AEB6936" w14:textId="77777777" w:rsidR="00F044EE" w:rsidRPr="003F5C67" w:rsidRDefault="00F044EE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รับรู้เงินเดือน ค่าจ้าง โบนัส เงินสมทบกองทุนประกันสังคมและกองทุนสำรองเลี้ยงชีพเป็นค่าใช้จ่ายเมื่อเกิดรายการ</w:t>
      </w:r>
    </w:p>
    <w:p w14:paraId="5CC4863E" w14:textId="77777777" w:rsidR="004D1ED4" w:rsidRPr="003F5C67" w:rsidRDefault="004D1ED4" w:rsidP="00F1135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335"/>
        <w:jc w:val="both"/>
        <w:rPr>
          <w:rFonts w:ascii="Angsana New" w:hAnsi="Angsana New"/>
          <w:sz w:val="32"/>
          <w:szCs w:val="32"/>
        </w:rPr>
      </w:pPr>
    </w:p>
    <w:p w14:paraId="3697B8B2" w14:textId="77777777" w:rsidR="00F044EE" w:rsidRPr="003F5C67" w:rsidRDefault="00F044EE" w:rsidP="00F11353">
      <w:pPr>
        <w:tabs>
          <w:tab w:val="left" w:pos="993"/>
        </w:tabs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3F5C67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75955CED" w14:textId="77777777" w:rsidR="00F044EE" w:rsidRDefault="00F044EE" w:rsidP="00F11353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3F5C67">
        <w:rPr>
          <w:rFonts w:ascii="Angsana New" w:hAnsi="Angsana New"/>
          <w:spacing w:val="-6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3D40D322" w14:textId="77777777" w:rsidR="00B437C0" w:rsidRPr="003F5C67" w:rsidRDefault="00B437C0" w:rsidP="00F11353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A594D87" w14:textId="77777777" w:rsidR="00F044EE" w:rsidRPr="003F5C67" w:rsidRDefault="00F044EE" w:rsidP="00F11353">
      <w:pPr>
        <w:tabs>
          <w:tab w:val="left" w:pos="993"/>
        </w:tabs>
        <w:spacing w:line="36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3F5C67">
        <w:rPr>
          <w:rFonts w:ascii="Angsana New" w:hAnsi="Angsana New"/>
          <w:spacing w:val="4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4403FC07" w14:textId="18C3C62D" w:rsidR="00F044EE" w:rsidRPr="003F5C67" w:rsidRDefault="00F044EE" w:rsidP="00F1135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</w:t>
      </w:r>
      <w:r w:rsidR="001841C2"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3F5C67">
        <w:rPr>
          <w:rFonts w:ascii="Angsana New" w:hAnsi="Angsana New"/>
          <w:sz w:val="32"/>
          <w:szCs w:val="32"/>
        </w:rPr>
        <w:t>Projected Unit Credit Method)</w:t>
      </w:r>
      <w:r w:rsidRPr="003F5C67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7E86B7D" w14:textId="6FCA6931" w:rsidR="00F044EE" w:rsidRPr="003F5C67" w:rsidRDefault="00F044EE" w:rsidP="00F11353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397317">
        <w:rPr>
          <w:rFonts w:ascii="Angsana New" w:hAnsi="Angsana New"/>
          <w:sz w:val="32"/>
          <w:szCs w:val="32"/>
          <w:cs/>
        </w:rPr>
        <w:lastRenderedPageBreak/>
        <w:t>ผลกำไรหรือขาดทุนจากการ</w:t>
      </w:r>
      <w:r w:rsidR="00397317" w:rsidRPr="00397317">
        <w:rPr>
          <w:rFonts w:ascii="Angsana New" w:hAnsi="Angsana New" w:hint="cs"/>
          <w:sz w:val="32"/>
          <w:szCs w:val="32"/>
          <w:cs/>
        </w:rPr>
        <w:t>วัดมูลค่าใหม่ของผลประโยชน์พนักงานที่กำหนดไว้</w:t>
      </w:r>
      <w:r w:rsidRPr="00397317">
        <w:rPr>
          <w:rFonts w:ascii="Angsana New" w:hAnsi="Angsana New"/>
          <w:sz w:val="32"/>
          <w:szCs w:val="32"/>
          <w:cs/>
        </w:rPr>
        <w:t>สำหรับ</w:t>
      </w:r>
      <w:r w:rsidRPr="003F5C67">
        <w:rPr>
          <w:rFonts w:ascii="Angsana New" w:hAnsi="Angsana New"/>
          <w:sz w:val="32"/>
          <w:szCs w:val="32"/>
          <w:cs/>
        </w:rPr>
        <w:t>โครงการผลประโยชน์หลังออกจากงานของพนักงานจะรับรู้ทันทีในกำไรหรือขาดทุน</w:t>
      </w:r>
      <w:r w:rsidRPr="003F5C67">
        <w:rPr>
          <w:rFonts w:ascii="Angsana New" w:hAnsi="Angsana New" w:hint="cs"/>
          <w:sz w:val="32"/>
          <w:szCs w:val="32"/>
          <w:cs/>
        </w:rPr>
        <w:t xml:space="preserve">เบ็ดเสร็จอื่น </w:t>
      </w:r>
    </w:p>
    <w:p w14:paraId="7ACEC4A1" w14:textId="77777777" w:rsidR="00144620" w:rsidRPr="003F5C67" w:rsidRDefault="00144620" w:rsidP="00F1135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66D34DD" w14:textId="6C45B061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  <w:cs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14</w:t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ประมาณการหนี้สิน</w:t>
      </w:r>
    </w:p>
    <w:p w14:paraId="4691B8C2" w14:textId="1F7105C6" w:rsidR="00F044EE" w:rsidRPr="003F5C67" w:rsidRDefault="00F044EE" w:rsidP="00F11353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ฐานะการเงินก็ต่อเมื่อบริษัทและบริษัทย่อยมีภาระหนี้สินเกิดขึ้นจากข้อพิพาททางกฎหมาย หรือภาระผูกพันซึ่งเป็นผลมาจากเหตุการณ์จากอดีต และมี</w:t>
      </w:r>
      <w:r w:rsidRPr="003F5C67">
        <w:rPr>
          <w:rFonts w:ascii="Angsana New" w:hAnsi="Angsana New"/>
          <w:spacing w:val="-2"/>
          <w:sz w:val="32"/>
          <w:szCs w:val="32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>า</w:t>
      </w:r>
      <w:r w:rsidRPr="003F5C67">
        <w:rPr>
          <w:rFonts w:ascii="Angsana New" w:hAnsi="Angsana New"/>
          <w:spacing w:val="-2"/>
          <w:sz w:val="32"/>
          <w:szCs w:val="32"/>
          <w:cs/>
        </w:rPr>
        <w:t>ผลกระทบดังกล่าวเป็นนัยสำคัญ</w:t>
      </w:r>
    </w:p>
    <w:p w14:paraId="5DF51CF6" w14:textId="77777777" w:rsidR="00766914" w:rsidRPr="003F5C67" w:rsidRDefault="00766914" w:rsidP="00F11353">
      <w:pPr>
        <w:tabs>
          <w:tab w:val="left" w:pos="28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7EAC59A" w14:textId="444D8298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15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ส่วนเกินมูลค่าหุ้น</w:t>
      </w:r>
    </w:p>
    <w:p w14:paraId="04ABA886" w14:textId="290DD233" w:rsidR="00F044EE" w:rsidRPr="003F5C67" w:rsidRDefault="00F044EE" w:rsidP="00F11353">
      <w:pPr>
        <w:tabs>
          <w:tab w:val="left" w:pos="1701"/>
        </w:tabs>
        <w:spacing w:line="360" w:lineRule="exact"/>
        <w:ind w:left="850" w:firstLine="562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ส่วนเกินมูลค่าหุ้นสามัญ ตามบทบัญญัติแห่งพระราชบัญญัติบริษัทมหาชนจำกัด พ.ศ. </w:t>
      </w:r>
      <w:r w:rsidRPr="003F5C67">
        <w:rPr>
          <w:rFonts w:ascii="Angsana New" w:hAnsi="Angsana New"/>
          <w:sz w:val="32"/>
          <w:szCs w:val="32"/>
        </w:rPr>
        <w:t>2535</w:t>
      </w:r>
      <w:r w:rsidRPr="003F5C67">
        <w:rPr>
          <w:rFonts w:ascii="Angsana New" w:hAnsi="Angsana New"/>
          <w:sz w:val="32"/>
          <w:szCs w:val="32"/>
          <w:cs/>
        </w:rPr>
        <w:t xml:space="preserve"> มาตรา </w:t>
      </w:r>
      <w:r w:rsidRPr="003F5C67">
        <w:rPr>
          <w:rFonts w:ascii="Angsana New" w:hAnsi="Angsana New"/>
          <w:sz w:val="32"/>
          <w:szCs w:val="32"/>
        </w:rPr>
        <w:t>51</w:t>
      </w:r>
      <w:r w:rsidRPr="003F5C67">
        <w:rPr>
          <w:rFonts w:ascii="Angsana New" w:hAnsi="Angsana New"/>
          <w:sz w:val="32"/>
          <w:szCs w:val="32"/>
          <w:cs/>
        </w:rPr>
        <w:t xml:space="preserve"> ในกรณีที่บริษัท 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(“ส่วนเกินมูลค่าหุ้นสามัญ”) ส่วนเกินมูลค่าหุ้นสามัญนี้จะนำไปจ่ายเป็น</w:t>
      </w:r>
      <w:r w:rsidR="00811741" w:rsidRPr="003F5C67">
        <w:rPr>
          <w:rFonts w:ascii="Angsana New" w:hAnsi="Angsana New"/>
          <w:sz w:val="32"/>
          <w:szCs w:val="32"/>
          <w:cs/>
        </w:rPr>
        <w:br/>
      </w:r>
      <w:r w:rsidRPr="003F5C67">
        <w:rPr>
          <w:rFonts w:ascii="Angsana New" w:hAnsi="Angsana New"/>
          <w:sz w:val="32"/>
          <w:szCs w:val="32"/>
          <w:cs/>
        </w:rPr>
        <w:t>เงินปันผลไม่ได้</w:t>
      </w:r>
    </w:p>
    <w:p w14:paraId="567654B9" w14:textId="77777777" w:rsidR="003362C3" w:rsidRPr="003F5C67" w:rsidRDefault="003362C3" w:rsidP="00F11353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140E2CB" w14:textId="36384D3D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 w:hint="cs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16</w:t>
      </w:r>
      <w:r w:rsidR="00144620" w:rsidRPr="003F5C67">
        <w:rPr>
          <w:rFonts w:asciiTheme="majorBidi" w:hAnsiTheme="majorBidi"/>
          <w:sz w:val="32"/>
          <w:szCs w:val="32"/>
        </w:rPr>
        <w:t xml:space="preserve"> </w:t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</w:p>
    <w:p w14:paraId="01493E79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pacing w:val="-4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มีนัยสำคัญกับบริษัท ผู้บริหารสำคัญ กรรมการหรือพนักงานของบริษัท</w:t>
      </w:r>
      <w:r w:rsidRPr="003F5C67">
        <w:rPr>
          <w:rFonts w:ascii="Angsana New" w:hAnsi="Angsana New"/>
          <w:sz w:val="32"/>
          <w:szCs w:val="32"/>
          <w:cs/>
        </w:rPr>
        <w:t>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1EE4853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34E83D87" w14:textId="77777777" w:rsidR="0011351D" w:rsidRPr="003F5C67" w:rsidRDefault="0011351D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E28DB85" w14:textId="0A1A57CD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17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ภาษีเงินได้</w:t>
      </w:r>
    </w:p>
    <w:p w14:paraId="107A6505" w14:textId="77777777" w:rsidR="00F044EE" w:rsidRPr="003F5C67" w:rsidRDefault="00F044EE" w:rsidP="00F11353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78627F31" w14:textId="77777777" w:rsidR="006658F4" w:rsidRPr="003F5C67" w:rsidRDefault="006658F4" w:rsidP="00F11353">
      <w:pPr>
        <w:spacing w:line="380" w:lineRule="exact"/>
        <w:ind w:left="306" w:firstLine="1134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</w:p>
    <w:p w14:paraId="42823347" w14:textId="77777777" w:rsidR="00F044EE" w:rsidRPr="003F5C67" w:rsidRDefault="00F044EE" w:rsidP="00F11353">
      <w:pPr>
        <w:spacing w:line="380" w:lineRule="exact"/>
        <w:ind w:left="900" w:hanging="49"/>
        <w:jc w:val="thaiDistribute"/>
        <w:rPr>
          <w:rFonts w:ascii="Angsana New" w:hAnsi="Angsana New"/>
          <w:spacing w:val="4"/>
          <w:sz w:val="32"/>
          <w:szCs w:val="32"/>
        </w:rPr>
      </w:pPr>
      <w:r w:rsidRPr="003F5C67">
        <w:rPr>
          <w:rFonts w:ascii="Angsana New" w:hAnsi="Angsana New"/>
          <w:spacing w:val="4"/>
          <w:sz w:val="32"/>
          <w:szCs w:val="32"/>
          <w:cs/>
        </w:rPr>
        <w:t>ภาษีเงินได้ปัจจุบัน</w:t>
      </w:r>
    </w:p>
    <w:p w14:paraId="17F6090E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pacing w:val="-2"/>
          <w:sz w:val="32"/>
          <w:szCs w:val="32"/>
          <w:cs/>
        </w:rPr>
        <w:t>บันทึกภาษีเงินได้ (ถ้ามี) ตามจำนวนที่จะต้องจ่าย คำนวณตามหลักเกณฑ์แห่งประมวลรัษฎากรในอัตราภาษีเงินได้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 xml:space="preserve">ร้อยละ </w:t>
      </w:r>
      <w:r w:rsidRPr="003F5C67">
        <w:rPr>
          <w:rFonts w:ascii="Angsana New" w:hAnsi="Angsana New" w:hint="cs"/>
          <w:spacing w:val="-2"/>
          <w:sz w:val="32"/>
          <w:szCs w:val="32"/>
        </w:rPr>
        <w:t xml:space="preserve">20 </w:t>
      </w:r>
      <w:r w:rsidRPr="003F5C67">
        <w:rPr>
          <w:rFonts w:ascii="Angsana New" w:hAnsi="Angsana New"/>
          <w:spacing w:val="-2"/>
          <w:sz w:val="32"/>
          <w:szCs w:val="32"/>
          <w:cs/>
        </w:rPr>
        <w:t>ของกำไรก่อนภาษีเงินได้ 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42D16003" w14:textId="77777777" w:rsidR="00811741" w:rsidRDefault="00811741" w:rsidP="00F11353">
      <w:pPr>
        <w:spacing w:line="380" w:lineRule="exact"/>
        <w:ind w:left="902" w:hanging="539"/>
        <w:jc w:val="thaiDistribute"/>
        <w:rPr>
          <w:rFonts w:ascii="Angsana New" w:hAnsi="Angsana New"/>
          <w:sz w:val="32"/>
          <w:szCs w:val="32"/>
        </w:rPr>
      </w:pPr>
    </w:p>
    <w:p w14:paraId="60B43389" w14:textId="77777777" w:rsidR="00CA5F0F" w:rsidRPr="003F5C67" w:rsidRDefault="00CA5F0F" w:rsidP="00F11353">
      <w:pPr>
        <w:spacing w:line="380" w:lineRule="exact"/>
        <w:ind w:left="902" w:hanging="539"/>
        <w:jc w:val="thaiDistribute"/>
        <w:rPr>
          <w:rFonts w:ascii="Angsana New" w:hAnsi="Angsana New"/>
          <w:sz w:val="32"/>
          <w:szCs w:val="32"/>
        </w:rPr>
      </w:pPr>
    </w:p>
    <w:p w14:paraId="5082319E" w14:textId="0C8B961A" w:rsidR="00F044EE" w:rsidRPr="003F5C67" w:rsidRDefault="00F044EE" w:rsidP="00F11353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pacing w:val="4"/>
          <w:sz w:val="32"/>
          <w:szCs w:val="32"/>
        </w:rPr>
      </w:pPr>
      <w:r w:rsidRPr="003F5C67">
        <w:rPr>
          <w:rFonts w:ascii="Angsana New" w:hAnsi="Angsana New"/>
          <w:spacing w:val="4"/>
          <w:sz w:val="32"/>
          <w:szCs w:val="32"/>
        </w:rPr>
        <w:lastRenderedPageBreak/>
        <w:tab/>
      </w:r>
      <w:r w:rsidR="00D02B97" w:rsidRPr="003F5C67">
        <w:rPr>
          <w:rFonts w:ascii="Angsana New" w:hAnsi="Angsana New"/>
          <w:spacing w:val="4"/>
          <w:sz w:val="32"/>
          <w:szCs w:val="32"/>
        </w:rPr>
        <w:tab/>
      </w:r>
      <w:r w:rsidR="00D02B97" w:rsidRPr="003F5C67">
        <w:rPr>
          <w:rFonts w:ascii="Angsana New" w:hAnsi="Angsana New"/>
          <w:spacing w:val="4"/>
          <w:sz w:val="32"/>
          <w:szCs w:val="32"/>
        </w:rPr>
        <w:tab/>
      </w:r>
      <w:r w:rsidR="00D02B97" w:rsidRPr="003F5C67">
        <w:rPr>
          <w:rFonts w:ascii="Angsana New" w:hAnsi="Angsana New"/>
          <w:spacing w:val="4"/>
          <w:sz w:val="32"/>
          <w:szCs w:val="32"/>
        </w:rPr>
        <w:tab/>
      </w:r>
      <w:r w:rsidRPr="003F5C67">
        <w:rPr>
          <w:rFonts w:ascii="Angsana New" w:hAnsi="Angsana New"/>
          <w:spacing w:val="4"/>
          <w:sz w:val="32"/>
          <w:szCs w:val="32"/>
          <w:cs/>
        </w:rPr>
        <w:t>ภาษีเงินได้รอการตัดบัญชี</w:t>
      </w:r>
    </w:p>
    <w:p w14:paraId="2DB65EBB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32A276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</w:p>
    <w:p w14:paraId="448F652E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3F5C67">
        <w:rPr>
          <w:rFonts w:ascii="Angsana New" w:hAnsi="Angsana New"/>
          <w:spacing w:val="-8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C296728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 w:hint="cs"/>
          <w:sz w:val="32"/>
          <w:szCs w:val="32"/>
          <w:cs/>
        </w:rPr>
        <w:t>สิ</w:t>
      </w:r>
      <w:r w:rsidRPr="003F5C67">
        <w:rPr>
          <w:rFonts w:ascii="Angsana New" w:hAnsi="Angsana New" w:hint="cs"/>
          <w:spacing w:val="-4"/>
          <w:sz w:val="32"/>
          <w:szCs w:val="32"/>
          <w:cs/>
        </w:rPr>
        <w:t>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0976ACDD" w14:textId="77777777" w:rsidR="001841C2" w:rsidRPr="003F5C67" w:rsidRDefault="001841C2" w:rsidP="00F1135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61CE7D3" w14:textId="25E6973B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18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กำไรต่อหุ้นขั้นพื้นฐาน</w:t>
      </w:r>
    </w:p>
    <w:p w14:paraId="4DF67AB8" w14:textId="42C90B18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กำไ</w:t>
      </w:r>
      <w:r w:rsidR="007A015B" w:rsidRPr="003F5C67">
        <w:rPr>
          <w:rFonts w:ascii="Angsana New" w:hAnsi="Angsana New" w:hint="cs"/>
          <w:sz w:val="32"/>
          <w:szCs w:val="32"/>
          <w:cs/>
        </w:rPr>
        <w:t>ร</w:t>
      </w:r>
      <w:r w:rsidRPr="003F5C6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</w:t>
      </w:r>
      <w:r w:rsidR="007A015B" w:rsidRPr="003F5C67">
        <w:rPr>
          <w:rFonts w:ascii="Angsana New" w:hAnsi="Angsana New" w:hint="cs"/>
          <w:sz w:val="32"/>
          <w:szCs w:val="32"/>
          <w:cs/>
        </w:rPr>
        <w:t>ร</w:t>
      </w:r>
      <w:r w:rsidRPr="003F5C67">
        <w:rPr>
          <w:rFonts w:ascii="Angsana New" w:hAnsi="Angsana New"/>
          <w:sz w:val="32"/>
          <w:szCs w:val="32"/>
          <w:cs/>
        </w:rPr>
        <w:t>สำหรับปีด้วยจำนวนถัวเฉลี่ยถ่วงน้ำหนักของหุ้นสามัญที่ออกและได้รับชำระแล้วระหว่างปี</w:t>
      </w:r>
    </w:p>
    <w:p w14:paraId="335DEE69" w14:textId="77777777" w:rsidR="00D8160D" w:rsidRPr="003F5C67" w:rsidRDefault="00D8160D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E05CAC8" w14:textId="184A2996" w:rsidR="00F044EE" w:rsidRPr="003F5C67" w:rsidRDefault="00F044EE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80" w:lineRule="exact"/>
        <w:ind w:left="284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19</w:t>
      </w:r>
      <w:r w:rsidRPr="003F5C67">
        <w:rPr>
          <w:rFonts w:asciiTheme="majorBidi" w:hAnsiTheme="majorBidi"/>
          <w:sz w:val="32"/>
          <w:szCs w:val="32"/>
        </w:rPr>
        <w:tab/>
      </w:r>
      <w:r w:rsidR="00D02B97"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เครื่องมือทางการเงิน</w:t>
      </w:r>
    </w:p>
    <w:p w14:paraId="2F4125D0" w14:textId="77777777" w:rsidR="00F044EE" w:rsidRPr="003F5C67" w:rsidRDefault="00F044EE" w:rsidP="00F11353">
      <w:pPr>
        <w:spacing w:line="380" w:lineRule="exact"/>
        <w:ind w:left="851" w:hanging="567"/>
        <w:jc w:val="thaiDistribute"/>
        <w:rPr>
          <w:rFonts w:hAnsi="Angsana New"/>
          <w:sz w:val="32"/>
          <w:szCs w:val="32"/>
        </w:rPr>
      </w:pPr>
      <w:r w:rsidRPr="003F5C67">
        <w:rPr>
          <w:rFonts w:hAnsi="Angsana New" w:hint="cs"/>
          <w:sz w:val="32"/>
          <w:szCs w:val="32"/>
          <w:cs/>
        </w:rPr>
        <w:t xml:space="preserve">          </w:t>
      </w:r>
      <w:r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1545727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3F5C67">
        <w:rPr>
          <w:rFonts w:ascii="Angsana New" w:hAnsi="Angsana New" w:hint="cs"/>
          <w:sz w:val="32"/>
          <w:szCs w:val="32"/>
          <w:cs/>
        </w:rPr>
        <w:t>นั้น</w:t>
      </w:r>
    </w:p>
    <w:p w14:paraId="204ECC86" w14:textId="77777777" w:rsidR="00F044EE" w:rsidRDefault="00F044EE" w:rsidP="00F11353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A08F252" w14:textId="77777777" w:rsidR="00F044EE" w:rsidRPr="003F5C67" w:rsidRDefault="00F044EE" w:rsidP="00F11353">
      <w:pPr>
        <w:spacing w:line="380" w:lineRule="exact"/>
        <w:ind w:left="851"/>
        <w:jc w:val="thaiDistribute"/>
        <w:rPr>
          <w:rFonts w:hAnsi="Angsana New"/>
          <w:sz w:val="32"/>
          <w:szCs w:val="32"/>
        </w:rPr>
      </w:pPr>
      <w:r w:rsidRPr="003F5C67">
        <w:rPr>
          <w:rFonts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444EBC3" w14:textId="77777777" w:rsidR="00F044EE" w:rsidRPr="003F5C67" w:rsidRDefault="00F044EE" w:rsidP="00F11353">
      <w:pPr>
        <w:tabs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บริษัท</w:t>
      </w:r>
      <w:r w:rsidRPr="003F5C6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F5C67">
        <w:rPr>
          <w:rFonts w:ascii="Angsana New" w:hAnsi="Angsana New"/>
          <w:sz w:val="32"/>
          <w:szCs w:val="32"/>
          <w:cs/>
        </w:rPr>
        <w:t>รับรู้รายการเมื่อเริ่มแรก</w:t>
      </w:r>
      <w:r w:rsidRPr="003F5C67">
        <w:rPr>
          <w:rFonts w:ascii="Angsana New" w:hAnsi="Angsana New" w:hint="cs"/>
          <w:sz w:val="32"/>
          <w:szCs w:val="32"/>
          <w:cs/>
        </w:rPr>
        <w:t>ของ</w:t>
      </w:r>
      <w:r w:rsidRPr="003F5C67">
        <w:rPr>
          <w:rFonts w:ascii="Angsana New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3F5C67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หักต้นทุนการทำรายการ และจัดประเภทหนี้สินทางการเงินเป็นหนี้สินทางการเงินที่วัดมูลค่าในภายหลัง</w:t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ด้วยราคาทุนตัดจำหน่าย โดยใช้วิธีดอกเบี้ยที่แท้จริง </w:t>
      </w:r>
      <w:r w:rsidRPr="003F5C67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3F5C67">
        <w:rPr>
          <w:rFonts w:ascii="Angsana New" w:hAnsi="Angsana New"/>
          <w:spacing w:val="-2"/>
          <w:sz w:val="32"/>
          <w:szCs w:val="32"/>
          <w:cs/>
        </w:rPr>
        <w:t>การคำนวณมูลค่าราคาทุนตัดจำหน่าย</w:t>
      </w:r>
      <w:r w:rsidRPr="003F5C67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F5C67">
        <w:rPr>
          <w:rFonts w:ascii="Angsana New" w:hAnsi="Angsana New"/>
          <w:sz w:val="32"/>
          <w:szCs w:val="32"/>
          <w:cs/>
        </w:rPr>
        <w:tab/>
      </w:r>
    </w:p>
    <w:p w14:paraId="6B1AC8FB" w14:textId="77777777" w:rsidR="00D8160D" w:rsidRPr="003F5C67" w:rsidRDefault="00D8160D" w:rsidP="00F11353">
      <w:pPr>
        <w:spacing w:line="380" w:lineRule="exact"/>
        <w:jc w:val="thaiDistribute"/>
        <w:rPr>
          <w:rFonts w:hAnsi="Angsana New"/>
          <w:sz w:val="32"/>
          <w:szCs w:val="32"/>
        </w:rPr>
      </w:pPr>
    </w:p>
    <w:p w14:paraId="6B838D67" w14:textId="77777777" w:rsidR="00F044EE" w:rsidRPr="003F5C67" w:rsidRDefault="00F044EE" w:rsidP="00F11353">
      <w:pPr>
        <w:spacing w:line="350" w:lineRule="exact"/>
        <w:ind w:left="851"/>
        <w:jc w:val="thaiDistribute"/>
        <w:rPr>
          <w:rFonts w:hAnsi="Angsana New"/>
          <w:sz w:val="32"/>
          <w:szCs w:val="32"/>
        </w:rPr>
      </w:pPr>
      <w:r w:rsidRPr="003F5C67">
        <w:rPr>
          <w:rFonts w:hAnsi="Angsana New"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30D48E19" w14:textId="60EF56DE" w:rsidR="00F044EE" w:rsidRPr="003F5C67" w:rsidRDefault="00F044EE" w:rsidP="00F11353">
      <w:pPr>
        <w:tabs>
          <w:tab w:val="left" w:pos="1701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FC0736" w:rsidRPr="003F5C67">
        <w:rPr>
          <w:rFonts w:ascii="Angsana New" w:hAnsi="Angsana New"/>
          <w:sz w:val="32"/>
          <w:szCs w:val="32"/>
          <w:cs/>
        </w:rPr>
        <w:br/>
      </w:r>
      <w:r w:rsidRPr="003F5C67">
        <w:rPr>
          <w:rFonts w:ascii="Angsana New" w:hAnsi="Angsana New"/>
          <w:spacing w:val="-4"/>
          <w:sz w:val="32"/>
          <w:szCs w:val="32"/>
          <w:cs/>
        </w:rPr>
        <w:t>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</w:t>
      </w:r>
      <w:r w:rsidRPr="003F5C67">
        <w:rPr>
          <w:rFonts w:ascii="Angsana New" w:hAnsi="Angsana New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pacing w:val="-2"/>
          <w:sz w:val="32"/>
          <w:szCs w:val="32"/>
          <w:cs/>
        </w:rPr>
        <w:t>และกิจการมีความตั้งใจที่จะชำระด้วยยอดสุทธิ หรือตั้งใจที่จะรับสินทรัพย์และชำระหนี้สินพร้อม</w:t>
      </w:r>
      <w:r w:rsidRPr="003F5C67">
        <w:rPr>
          <w:rFonts w:ascii="Angsana New" w:hAnsi="Angsana New"/>
          <w:sz w:val="32"/>
          <w:szCs w:val="32"/>
          <w:cs/>
        </w:rPr>
        <w:t>กัน</w:t>
      </w:r>
    </w:p>
    <w:p w14:paraId="655C1B4A" w14:textId="2821DFB8" w:rsidR="00F044EE" w:rsidRPr="003F5C67" w:rsidRDefault="00F044EE" w:rsidP="00F1135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3CBF59A" w14:textId="75A84F60" w:rsidR="000D607C" w:rsidRPr="003F5C67" w:rsidRDefault="000D607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5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 w:hint="cs"/>
          <w:sz w:val="32"/>
          <w:szCs w:val="32"/>
        </w:rPr>
        <w:t>3.</w:t>
      </w:r>
      <w:r w:rsidR="0047431D" w:rsidRPr="003F5C67">
        <w:rPr>
          <w:rFonts w:asciiTheme="majorBidi" w:hAnsiTheme="majorBidi" w:cstheme="majorBidi"/>
          <w:sz w:val="32"/>
          <w:szCs w:val="32"/>
        </w:rPr>
        <w:t>20</w:t>
      </w:r>
      <w:r w:rsidRPr="003F5C67">
        <w:rPr>
          <w:rFonts w:asciiTheme="majorBidi" w:hAnsiTheme="majorBidi" w:cstheme="majorBidi"/>
          <w:sz w:val="32"/>
          <w:szCs w:val="32"/>
        </w:rPr>
        <w:tab/>
      </w:r>
      <w:r w:rsidRPr="003F5C67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3F5C67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Pr="003F5C6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3F5C67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2299FA7A" w14:textId="1AAE4C53" w:rsidR="000D607C" w:rsidRPr="003F5C67" w:rsidRDefault="000D607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851" w:firstLine="567"/>
        <w:jc w:val="thaiDistribute"/>
        <w:rPr>
          <w:rFonts w:ascii="Angsana New" w:eastAsia="Cordia New" w:hAnsi="Angsana New"/>
          <w:spacing w:val="-2"/>
          <w:sz w:val="32"/>
          <w:szCs w:val="32"/>
          <w:lang w:eastAsia="x-none"/>
        </w:rPr>
      </w:pPr>
      <w:r w:rsidRPr="003F5C67">
        <w:rPr>
          <w:rFonts w:ascii="Angsana New" w:eastAsia="Cordia New" w:hAnsi="Angsana New"/>
          <w:spacing w:val="-2"/>
          <w:sz w:val="32"/>
          <w:szCs w:val="32"/>
          <w:cs/>
          <w:lang w:eastAsia="x-none"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82AD285" w14:textId="77777777" w:rsidR="000D607C" w:rsidRPr="003F5C67" w:rsidRDefault="000D607C" w:rsidP="00F11353">
      <w:pPr>
        <w:tabs>
          <w:tab w:val="clear" w:pos="907"/>
        </w:tabs>
        <w:spacing w:line="350" w:lineRule="exact"/>
        <w:ind w:left="1418"/>
        <w:jc w:val="thaiDistribute"/>
        <w:rPr>
          <w:rFonts w:ascii="Angsana New" w:hAnsi="Angsana New"/>
          <w:sz w:val="32"/>
          <w:szCs w:val="32"/>
          <w:u w:val="single"/>
        </w:rPr>
      </w:pPr>
      <w:r w:rsidRPr="003F5C67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DDAF4A2" w14:textId="77777777" w:rsidR="000D607C" w:rsidRPr="003F5C67" w:rsidRDefault="000D607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3F5C67">
        <w:rPr>
          <w:rFonts w:ascii="Angsana New" w:hAnsi="Angsana New"/>
          <w:sz w:val="32"/>
          <w:szCs w:val="32"/>
        </w:rPr>
        <w:t>1</w:t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 xml:space="preserve">ใช้ข้อมูลราคาเสนอซื้อขาย </w:t>
      </w:r>
      <w:r w:rsidRPr="003F5C67">
        <w:rPr>
          <w:rFonts w:ascii="Angsana New" w:hAnsi="Angsana New"/>
          <w:sz w:val="32"/>
          <w:szCs w:val="32"/>
        </w:rPr>
        <w:t>(</w:t>
      </w:r>
      <w:r w:rsidRPr="003F5C67">
        <w:rPr>
          <w:rFonts w:ascii="Angsana New" w:hAnsi="Angsana New"/>
          <w:sz w:val="32"/>
          <w:szCs w:val="32"/>
          <w:cs/>
        </w:rPr>
        <w:t>ไม่ต้องปรับปรุง</w:t>
      </w:r>
      <w:r w:rsidRPr="003F5C67">
        <w:rPr>
          <w:rFonts w:ascii="Angsana New" w:hAnsi="Angsana New"/>
          <w:sz w:val="32"/>
          <w:szCs w:val="32"/>
        </w:rPr>
        <w:t xml:space="preserve">) </w:t>
      </w:r>
      <w:r w:rsidRPr="003F5C67">
        <w:rPr>
          <w:rFonts w:ascii="Angsana New" w:hAnsi="Angsana New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03E7CD29" w14:textId="297CB606" w:rsidR="000D607C" w:rsidRPr="003F5C67" w:rsidRDefault="000D607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3F5C67">
        <w:rPr>
          <w:rFonts w:ascii="Angsana New" w:hAnsi="Angsana New"/>
          <w:sz w:val="32"/>
          <w:szCs w:val="32"/>
        </w:rPr>
        <w:t>2</w:t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3F5C67">
        <w:rPr>
          <w:rFonts w:ascii="Angsana New" w:hAnsi="Angsana New"/>
          <w:spacing w:val="-2"/>
          <w:sz w:val="32"/>
          <w:szCs w:val="32"/>
        </w:rPr>
        <w:t xml:space="preserve">1 </w:t>
      </w:r>
      <w:r w:rsidRPr="003F5C67">
        <w:rPr>
          <w:rFonts w:ascii="Angsana New" w:hAnsi="Angsana New"/>
          <w:spacing w:val="-2"/>
          <w:sz w:val="32"/>
          <w:szCs w:val="32"/>
          <w:cs/>
        </w:rPr>
        <w:t>ที่สามารถสังเกต</w:t>
      </w:r>
      <w:r w:rsidRPr="003F5C67">
        <w:rPr>
          <w:rFonts w:ascii="Angsana New" w:hAnsi="Angsana New"/>
          <w:sz w:val="32"/>
          <w:szCs w:val="32"/>
          <w:cs/>
        </w:rPr>
        <w:t xml:space="preserve">ได้โดยตรง </w:t>
      </w:r>
      <w:r w:rsidRPr="003F5C67">
        <w:rPr>
          <w:rFonts w:ascii="Angsana New" w:hAnsi="Angsana New"/>
          <w:sz w:val="32"/>
          <w:szCs w:val="32"/>
        </w:rPr>
        <w:t>(</w:t>
      </w:r>
      <w:r w:rsidRPr="003F5C67">
        <w:rPr>
          <w:rFonts w:ascii="Angsana New" w:hAnsi="Angsana New"/>
          <w:sz w:val="32"/>
          <w:szCs w:val="32"/>
          <w:cs/>
        </w:rPr>
        <w:t>ได้แก่ ข้อมูลราคาตลาด</w:t>
      </w:r>
      <w:r w:rsidRPr="003F5C67">
        <w:rPr>
          <w:rFonts w:ascii="Angsana New" w:hAnsi="Angsana New"/>
          <w:sz w:val="32"/>
          <w:szCs w:val="32"/>
        </w:rPr>
        <w:t xml:space="preserve">) </w:t>
      </w:r>
      <w:r w:rsidRPr="003F5C67">
        <w:rPr>
          <w:rFonts w:ascii="Angsana New" w:hAnsi="Angsana New"/>
          <w:sz w:val="32"/>
          <w:szCs w:val="32"/>
          <w:cs/>
        </w:rPr>
        <w:t xml:space="preserve">หรือโดยอ้อม </w:t>
      </w:r>
      <w:r w:rsidRPr="003F5C67">
        <w:rPr>
          <w:rFonts w:ascii="Angsana New" w:hAnsi="Angsana New"/>
          <w:sz w:val="32"/>
          <w:szCs w:val="32"/>
        </w:rPr>
        <w:t>(</w:t>
      </w:r>
      <w:r w:rsidRPr="003F5C67">
        <w:rPr>
          <w:rFonts w:ascii="Angsana New" w:hAnsi="Angsana New"/>
          <w:sz w:val="32"/>
          <w:szCs w:val="32"/>
          <w:cs/>
        </w:rPr>
        <w:t>ได้แก่ ข้อมูลที่คำนวณมาจาก</w:t>
      </w:r>
      <w:r w:rsidRPr="003F5C67">
        <w:rPr>
          <w:rFonts w:ascii="Angsana New" w:hAnsi="Angsana New"/>
          <w:spacing w:val="-4"/>
          <w:sz w:val="32"/>
          <w:szCs w:val="32"/>
          <w:cs/>
        </w:rPr>
        <w:t>ราคาตลาด</w:t>
      </w:r>
      <w:r w:rsidRPr="003F5C67">
        <w:rPr>
          <w:rFonts w:ascii="Angsana New" w:hAnsi="Angsana New"/>
          <w:spacing w:val="-4"/>
          <w:sz w:val="32"/>
          <w:szCs w:val="32"/>
        </w:rPr>
        <w:t>)</w:t>
      </w:r>
      <w:r w:rsidRPr="003F5C67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 xml:space="preserve">สำหรับสินทรัพย์หรือหนี้สินนั้น </w:t>
      </w:r>
    </w:p>
    <w:p w14:paraId="6EB65D5B" w14:textId="3664EFEC" w:rsidR="000D607C" w:rsidRPr="003F5C67" w:rsidRDefault="000D607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3F5C67">
        <w:rPr>
          <w:rFonts w:ascii="Angsana New" w:hAnsi="Angsana New"/>
          <w:sz w:val="32"/>
          <w:szCs w:val="32"/>
        </w:rPr>
        <w:t>3</w:t>
      </w: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3F5C67">
        <w:rPr>
          <w:rFonts w:ascii="Angsana New" w:hAnsi="Angsana New"/>
          <w:spacing w:val="-2"/>
          <w:sz w:val="32"/>
          <w:szCs w:val="32"/>
        </w:rPr>
        <w:t xml:space="preserve"> </w:t>
      </w:r>
      <w:r w:rsidRPr="003F5C67">
        <w:rPr>
          <w:rFonts w:ascii="Angsana New" w:hAnsi="Angsana New"/>
          <w:spacing w:val="-2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D9463DF" w14:textId="77777777" w:rsidR="00FC0736" w:rsidRPr="003F5C67" w:rsidRDefault="00FC073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2410" w:hanging="99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8FC74B" w14:textId="3AC15E2D" w:rsidR="00F044EE" w:rsidRPr="003F5C67" w:rsidRDefault="00F044EE" w:rsidP="00F113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8"/>
        </w:tabs>
        <w:spacing w:after="0" w:line="350" w:lineRule="exact"/>
        <w:ind w:left="851" w:hanging="567"/>
        <w:rPr>
          <w:rFonts w:asciiTheme="majorBidi" w:hAnsiTheme="majorBidi"/>
          <w:sz w:val="32"/>
          <w:szCs w:val="32"/>
          <w:cs/>
        </w:rPr>
      </w:pPr>
      <w:r w:rsidRPr="003F5C67">
        <w:rPr>
          <w:rFonts w:asciiTheme="majorBidi" w:hAnsiTheme="majorBidi"/>
          <w:sz w:val="32"/>
          <w:szCs w:val="32"/>
        </w:rPr>
        <w:t>3.</w:t>
      </w:r>
      <w:r w:rsidR="0047431D" w:rsidRPr="003F5C67">
        <w:rPr>
          <w:rFonts w:asciiTheme="majorBidi" w:hAnsiTheme="majorBidi"/>
          <w:sz w:val="32"/>
          <w:szCs w:val="32"/>
        </w:rPr>
        <w:t>21</w:t>
      </w:r>
      <w:r w:rsidRPr="003F5C67">
        <w:rPr>
          <w:rFonts w:asciiTheme="majorBidi" w:hAnsiTheme="majorBidi"/>
          <w:sz w:val="32"/>
          <w:szCs w:val="32"/>
        </w:rPr>
        <w:tab/>
      </w:r>
      <w:r w:rsidRPr="003F5C67">
        <w:rPr>
          <w:rFonts w:asciiTheme="majorBidi" w:hAnsi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BDD40D1" w14:textId="46F72E47" w:rsidR="00F044EE" w:rsidRPr="003F5C67" w:rsidRDefault="00F044EE" w:rsidP="00F11353">
      <w:pPr>
        <w:tabs>
          <w:tab w:val="left" w:pos="1418"/>
        </w:tabs>
        <w:spacing w:line="35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F44E20F" w14:textId="77777777" w:rsidR="006658F4" w:rsidRPr="003F5C67" w:rsidRDefault="006658F4" w:rsidP="00F11353">
      <w:pPr>
        <w:tabs>
          <w:tab w:val="left" w:pos="1440"/>
        </w:tabs>
        <w:spacing w:line="35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14:paraId="225B26B2" w14:textId="21FCD5E2" w:rsidR="00F044EE" w:rsidRPr="003F5C67" w:rsidRDefault="00F044EE" w:rsidP="00F11353">
      <w:pPr>
        <w:tabs>
          <w:tab w:val="left" w:pos="1440"/>
        </w:tabs>
        <w:spacing w:line="35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1DE83C01" w14:textId="2A03A776" w:rsidR="00F044EE" w:rsidRPr="003F5C67" w:rsidRDefault="00F044EE" w:rsidP="00F11353">
      <w:pPr>
        <w:tabs>
          <w:tab w:val="left" w:pos="1418"/>
        </w:tabs>
        <w:spacing w:line="35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  <w:r w:rsidRPr="003F5C67">
        <w:rPr>
          <w:rFonts w:ascii="Angsana New" w:hAnsi="Angsana New"/>
          <w:spacing w:val="-4"/>
          <w:sz w:val="32"/>
          <w:szCs w:val="32"/>
        </w:rPr>
        <w:tab/>
      </w:r>
      <w:r w:rsidRPr="003F5C67">
        <w:rPr>
          <w:rFonts w:ascii="Angsana New" w:hAnsi="Angsana New" w:hint="cs"/>
          <w:spacing w:val="-4"/>
          <w:sz w:val="32"/>
          <w:szCs w:val="32"/>
        </w:rPr>
        <w:tab/>
      </w:r>
      <w:r w:rsidR="00D02B97" w:rsidRPr="003F5C67">
        <w:rPr>
          <w:rFonts w:ascii="Angsana New" w:hAnsi="Angsana New"/>
          <w:spacing w:val="-4"/>
          <w:sz w:val="32"/>
          <w:szCs w:val="32"/>
        </w:rPr>
        <w:tab/>
      </w:r>
      <w:r w:rsidR="00D02B97" w:rsidRPr="003F5C67">
        <w:rPr>
          <w:rFonts w:ascii="Angsana New" w:hAnsi="Angsana New"/>
          <w:spacing w:val="-4"/>
          <w:sz w:val="32"/>
          <w:szCs w:val="32"/>
        </w:rPr>
        <w:tab/>
      </w:r>
      <w:r w:rsidR="00D02B97" w:rsidRPr="003F5C67">
        <w:rPr>
          <w:rFonts w:ascii="Angsana New" w:hAnsi="Angsana New"/>
          <w:spacing w:val="-4"/>
          <w:sz w:val="32"/>
          <w:szCs w:val="32"/>
        </w:rPr>
        <w:tab/>
      </w:r>
      <w:r w:rsidR="00D02B97" w:rsidRPr="003F5C67">
        <w:rPr>
          <w:rFonts w:ascii="Angsana New" w:hAnsi="Angsana New"/>
          <w:spacing w:val="-4"/>
          <w:sz w:val="32"/>
          <w:szCs w:val="32"/>
        </w:rPr>
        <w:tab/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 โดยคำนึงถึงประสบการณ์การเก็บเงินในอดีต </w:t>
      </w:r>
      <w:r w:rsidRPr="003F5C67">
        <w:rPr>
          <w:rFonts w:ascii="Angsana New" w:hAnsi="Angsana New"/>
          <w:spacing w:val="-4"/>
          <w:sz w:val="32"/>
          <w:szCs w:val="32"/>
          <w:cs/>
        </w:rPr>
        <w:t>อายุของหนี้ที่คงค้างและสภาวะเศรษฐกิจที่เป็นอยู่ในขณะนั้น</w:t>
      </w:r>
      <w:r w:rsidRPr="003F5C67">
        <w:rPr>
          <w:rFonts w:ascii="Angsana New" w:hAnsi="Angsana New"/>
          <w:spacing w:val="-2"/>
          <w:sz w:val="32"/>
          <w:szCs w:val="32"/>
          <w:cs/>
        </w:rPr>
        <w:t xml:space="preserve"> เป็นต้น</w:t>
      </w:r>
    </w:p>
    <w:p w14:paraId="09784418" w14:textId="77777777" w:rsidR="00D8160D" w:rsidRPr="003F5C67" w:rsidRDefault="00D8160D" w:rsidP="00F11353">
      <w:pPr>
        <w:tabs>
          <w:tab w:val="left" w:pos="1440"/>
        </w:tabs>
        <w:spacing w:line="350" w:lineRule="exact"/>
        <w:ind w:left="850" w:hanging="85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CEFE0EA" w14:textId="77777777" w:rsidR="00F044EE" w:rsidRPr="003F5C67" w:rsidRDefault="00F044EE" w:rsidP="00F11353">
      <w:pPr>
        <w:tabs>
          <w:tab w:val="left" w:pos="1440"/>
        </w:tabs>
        <w:spacing w:line="350" w:lineRule="exact"/>
        <w:ind w:left="851" w:firstLine="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 w:hint="cs"/>
          <w:sz w:val="32"/>
          <w:szCs w:val="32"/>
          <w:cs/>
        </w:rPr>
        <w:t>ค่</w:t>
      </w:r>
      <w:r w:rsidRPr="003F5C67">
        <w:rPr>
          <w:rFonts w:ascii="Angsana New" w:hAnsi="Angsana New"/>
          <w:sz w:val="32"/>
          <w:szCs w:val="32"/>
          <w:cs/>
        </w:rPr>
        <w:t>าเผื่อการลดลงของมูลค่าสินค้าคงเหลือ</w:t>
      </w:r>
      <w:r w:rsidRPr="003F5C67">
        <w:rPr>
          <w:rFonts w:ascii="Angsana New" w:hAnsi="Angsana New"/>
          <w:sz w:val="32"/>
          <w:szCs w:val="32"/>
        </w:rPr>
        <w:t xml:space="preserve"> </w:t>
      </w:r>
    </w:p>
    <w:p w14:paraId="699437F6" w14:textId="6388F3E3" w:rsidR="00F044EE" w:rsidRPr="003F5C67" w:rsidRDefault="00F044EE" w:rsidP="00F11353">
      <w:pPr>
        <w:tabs>
          <w:tab w:val="left" w:pos="1418"/>
        </w:tabs>
        <w:spacing w:line="350" w:lineRule="exact"/>
        <w:ind w:left="851" w:hanging="850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3F5C67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</w:t>
      </w:r>
      <w:r w:rsidRPr="003F5C67">
        <w:rPr>
          <w:rFonts w:ascii="Angsana New" w:hAnsi="Angsana New"/>
          <w:spacing w:val="-4"/>
          <w:sz w:val="32"/>
          <w:szCs w:val="32"/>
          <w:cs/>
        </w:rPr>
        <w:t>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3F5C67">
        <w:rPr>
          <w:rFonts w:ascii="Angsana New" w:hAnsi="Angsana New"/>
          <w:spacing w:val="-2"/>
          <w:sz w:val="32"/>
          <w:szCs w:val="32"/>
        </w:rPr>
        <w:t xml:space="preserve"> </w:t>
      </w:r>
      <w:r w:rsidRPr="003F5C67">
        <w:rPr>
          <w:rFonts w:ascii="Angsana New" w:hAnsi="Angsana New"/>
          <w:spacing w:val="-2"/>
          <w:sz w:val="32"/>
          <w:szCs w:val="32"/>
          <w:cs/>
        </w:rPr>
        <w:t>และค่าเผื่อสำหรับสินค้าเก่าล้าสมัย</w:t>
      </w:r>
      <w:r w:rsidRPr="003F5C67">
        <w:rPr>
          <w:rFonts w:ascii="Angsana New" w:hAnsi="Angsana New"/>
          <w:spacing w:val="-2"/>
          <w:sz w:val="32"/>
          <w:szCs w:val="32"/>
        </w:rPr>
        <w:t xml:space="preserve"> </w:t>
      </w:r>
      <w:r w:rsidRPr="003F5C67">
        <w:rPr>
          <w:rFonts w:ascii="Angsana New" w:hAnsi="Angsana New"/>
          <w:spacing w:val="-2"/>
          <w:sz w:val="32"/>
          <w:szCs w:val="32"/>
          <w:cs/>
        </w:rPr>
        <w:t>เคลื่อนไหวช้าหรือเสื่อมคุณภาพพิจารณาจากอายุ</w:t>
      </w:r>
      <w:r w:rsidRPr="003F5C67">
        <w:rPr>
          <w:rFonts w:ascii="Angsana New" w:hAnsi="Angsana New"/>
          <w:sz w:val="32"/>
          <w:szCs w:val="32"/>
          <w:cs/>
        </w:rPr>
        <w:t>โดยประมาณของสินค้าแต่ละชนิด</w:t>
      </w:r>
      <w:r w:rsidRPr="003F5C67">
        <w:rPr>
          <w:rFonts w:ascii="Angsana New" w:hAnsi="Angsana New"/>
          <w:sz w:val="32"/>
          <w:szCs w:val="32"/>
        </w:rPr>
        <w:t xml:space="preserve"> </w:t>
      </w:r>
    </w:p>
    <w:p w14:paraId="3E1C49CE" w14:textId="77777777" w:rsidR="00F044EE" w:rsidRPr="003F5C67" w:rsidRDefault="00F044EE" w:rsidP="00F11353">
      <w:pPr>
        <w:tabs>
          <w:tab w:val="left" w:pos="1440"/>
        </w:tabs>
        <w:spacing w:line="36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5E4846D1" w14:textId="30715444" w:rsidR="00F044EE" w:rsidRPr="003F5C67" w:rsidRDefault="00F044EE" w:rsidP="00F11353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2AF4FE1" w14:textId="77777777" w:rsidR="00377B88" w:rsidRPr="003F5C67" w:rsidRDefault="00377B88" w:rsidP="00F11353">
      <w:pPr>
        <w:tabs>
          <w:tab w:val="left" w:pos="851"/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B7295E" w14:textId="77777777" w:rsidR="00F044EE" w:rsidRPr="003F5C67" w:rsidRDefault="00F044EE" w:rsidP="00F11353">
      <w:pPr>
        <w:spacing w:line="360" w:lineRule="exact"/>
        <w:ind w:left="455" w:firstLine="39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t>อัตราดอกเบี้ยเงินกู้ยืมส่วนเพิ่ม</w:t>
      </w:r>
      <w:r w:rsidRPr="003F5C67">
        <w:rPr>
          <w:rFonts w:asciiTheme="majorBidi" w:hAnsiTheme="majorBidi" w:cstheme="majorBidi"/>
          <w:sz w:val="32"/>
          <w:szCs w:val="32"/>
        </w:rPr>
        <w:t xml:space="preserve"> - </w:t>
      </w:r>
      <w:r w:rsidRPr="003F5C67">
        <w:rPr>
          <w:rFonts w:asciiTheme="majorBidi" w:hAnsiTheme="majorBidi" w:cstheme="majorBidi" w:hint="cs"/>
          <w:sz w:val="32"/>
          <w:szCs w:val="32"/>
          <w:cs/>
        </w:rPr>
        <w:t>ผู้เช่า</w:t>
      </w:r>
    </w:p>
    <w:p w14:paraId="21BAD0B8" w14:textId="77777777" w:rsidR="00F044EE" w:rsidRDefault="00F044EE" w:rsidP="00F1135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3F5C6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F5C67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</w:t>
      </w:r>
      <w:r w:rsidRPr="003F5C6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F5C67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Pr="003F5C67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3F5C67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3F5C67">
        <w:rPr>
          <w:rFonts w:asciiTheme="majorBidi" w:hAnsiTheme="majorBidi" w:cstheme="majorBidi"/>
          <w:sz w:val="32"/>
          <w:szCs w:val="32"/>
        </w:rPr>
        <w:t xml:space="preserve"> </w:t>
      </w:r>
    </w:p>
    <w:p w14:paraId="3E478CC6" w14:textId="77777777" w:rsidR="00B437C0" w:rsidRPr="003F5C67" w:rsidRDefault="00B437C0" w:rsidP="00F11353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DE0838" w14:textId="3CB8AE48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อสังหาริมทรัพย์เพื่อการลงทุนและค่าเสื่อมราคา</w:t>
      </w:r>
    </w:p>
    <w:p w14:paraId="2DEE0990" w14:textId="38E6ECBD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ในการคำนวณค่าเสื่อมราคาของอสังหาริมทรัพย์เพื่อการลงทุน ฝ่ายบริหารจำเป็นต้องทำการประมาณอายุการใ</w:t>
      </w:r>
      <w:r w:rsidR="000B2B75" w:rsidRPr="003F5C67">
        <w:rPr>
          <w:rFonts w:ascii="Angsana New" w:hAnsi="Angsana New" w:hint="cs"/>
          <w:sz w:val="32"/>
          <w:szCs w:val="32"/>
          <w:cs/>
        </w:rPr>
        <w:t>ช้</w:t>
      </w:r>
      <w:r w:rsidRPr="003F5C67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ประโยชน์และมูลค่าคงเหลือเมื่อเลิกใช้งานของอสังหาริมทรัพย์เพื่อการลงทุน และต้องทบทวนอายุการใ</w:t>
      </w:r>
      <w:r w:rsidR="000B2B75" w:rsidRPr="003F5C67">
        <w:rPr>
          <w:rFonts w:ascii="Angsana New" w:hAnsi="Angsana New" w:hint="cs"/>
          <w:sz w:val="32"/>
          <w:szCs w:val="32"/>
          <w:cs/>
        </w:rPr>
        <w:t>ช้</w:t>
      </w:r>
      <w:r w:rsidRPr="003F5C67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1FF19C27" w14:textId="737EAF7D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นอกจากนี้</w:t>
      </w:r>
      <w:r w:rsidR="00F60AD5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ฝ่ายบริหารจำเป็นต้องสอบทานการด้อยค่าของอสังหาริมทรัพย์เพื่อการลงทุนใน</w:t>
      </w:r>
      <w:r w:rsidR="00FC0736" w:rsidRPr="003F5C67">
        <w:rPr>
          <w:rFonts w:ascii="Angsana New" w:hAnsi="Angsana New"/>
          <w:sz w:val="32"/>
          <w:szCs w:val="32"/>
          <w:cs/>
        </w:rPr>
        <w:br/>
      </w:r>
      <w:r w:rsidRPr="003F5C67">
        <w:rPr>
          <w:rFonts w:ascii="Angsana New" w:hAnsi="Angsana New"/>
          <w:sz w:val="32"/>
          <w:szCs w:val="32"/>
          <w:cs/>
        </w:rPr>
        <w:t>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E6BD3F1" w14:textId="77777777" w:rsidR="004A1DE7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</w:p>
    <w:p w14:paraId="527D051D" w14:textId="26C87882" w:rsidR="00F044EE" w:rsidRPr="003F5C67" w:rsidRDefault="00F044EE" w:rsidP="00F11353">
      <w:pPr>
        <w:tabs>
          <w:tab w:val="left" w:pos="144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Pr="003F5C6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F60AD5">
        <w:rPr>
          <w:rFonts w:ascii="Angsana New" w:hAnsi="Angsana New" w:hint="cs"/>
          <w:sz w:val="32"/>
          <w:szCs w:val="32"/>
          <w:cs/>
        </w:rPr>
        <w:t xml:space="preserve"> </w:t>
      </w:r>
      <w:r w:rsidRPr="003F5C6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3F5C67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 w:hint="cs"/>
          <w:sz w:val="32"/>
          <w:szCs w:val="32"/>
          <w:cs/>
        </w:rPr>
        <w:t>และค่าตัดจำหน่ายของ</w:t>
      </w:r>
      <w:r w:rsidRPr="003F5C67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2139FC42" w14:textId="2C57D275" w:rsidR="00F044EE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3F5C67">
        <w:rPr>
          <w:rFonts w:ascii="Angsana New" w:hAnsi="Angsana New" w:hint="cs"/>
          <w:sz w:val="32"/>
          <w:szCs w:val="32"/>
          <w:cs/>
        </w:rPr>
        <w:t xml:space="preserve">ตลอดจนสินทรัพย์สิทธิการใช้และค่าตัดจำหน่ายของสินทรัพย์ไม่มีตัวตน </w:t>
      </w:r>
      <w:r w:rsidRPr="003F5C67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</w:t>
      </w:r>
      <w:r w:rsidR="000B2B75" w:rsidRPr="003F5C67">
        <w:rPr>
          <w:rFonts w:ascii="Angsana New" w:hAnsi="Angsana New" w:hint="cs"/>
          <w:sz w:val="32"/>
          <w:szCs w:val="32"/>
          <w:cs/>
        </w:rPr>
        <w:t>ช้</w:t>
      </w:r>
      <w:r w:rsidRPr="003F5C67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0B2B75" w:rsidRPr="003F5C67">
        <w:rPr>
          <w:rFonts w:ascii="Angsana New" w:hAnsi="Angsana New" w:hint="cs"/>
          <w:sz w:val="32"/>
          <w:szCs w:val="32"/>
          <w:cs/>
        </w:rPr>
        <w:t>ช้</w:t>
      </w:r>
      <w:r w:rsidRPr="003F5C67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708C70B" w14:textId="77777777" w:rsidR="00B437C0" w:rsidRPr="003F5C67" w:rsidRDefault="00B437C0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88F37D5" w14:textId="07021513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lastRenderedPageBreak/>
        <w:tab/>
      </w: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นอกจากนี้</w:t>
      </w:r>
      <w:r w:rsidR="00723DAE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</w:t>
      </w:r>
      <w:r w:rsidRPr="003F5C67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3F5C67">
        <w:rPr>
          <w:rFonts w:ascii="Angsana New" w:hAnsi="Angsana New"/>
          <w:sz w:val="32"/>
          <w:szCs w:val="32"/>
          <w:cs/>
        </w:rPr>
        <w:t>ในแต่ละช่วงเวลา</w:t>
      </w:r>
      <w:r w:rsidR="00723DAE">
        <w:rPr>
          <w:rFonts w:ascii="Angsana New" w:hAnsi="Angsana New"/>
          <w:sz w:val="32"/>
          <w:szCs w:val="32"/>
        </w:rPr>
        <w:t xml:space="preserve"> </w:t>
      </w:r>
      <w:r w:rsidRPr="003F5C67">
        <w:rPr>
          <w:rFonts w:ascii="Angsana New" w:hAnsi="Angsana New"/>
          <w:sz w:val="32"/>
          <w:szCs w:val="32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95DC7A3" w14:textId="77777777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</w:p>
    <w:p w14:paraId="5DC08936" w14:textId="2E7672CC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3F5C67">
        <w:rPr>
          <w:rFonts w:ascii="Angsana New" w:hAnsi="Angsana New"/>
          <w:sz w:val="32"/>
          <w:szCs w:val="32"/>
        </w:rPr>
        <w:t xml:space="preserve">  </w:t>
      </w:r>
    </w:p>
    <w:p w14:paraId="3E5CC405" w14:textId="3D36A687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3F5C67">
        <w:rPr>
          <w:rFonts w:ascii="Angsana New" w:hAnsi="Angsana New" w:hint="cs"/>
          <w:sz w:val="32"/>
          <w:szCs w:val="32"/>
          <w:cs/>
        </w:rPr>
        <w:t>รับรู้</w:t>
      </w:r>
      <w:r w:rsidRPr="003F5C67">
        <w:rPr>
          <w:rFonts w:ascii="Angsana New" w:hAnsi="Angsana New"/>
          <w:sz w:val="32"/>
          <w:szCs w:val="32"/>
          <w:cs/>
        </w:rPr>
        <w:t>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8289640" w14:textId="77777777" w:rsidR="00811741" w:rsidRPr="003F5C67" w:rsidRDefault="00811741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1680DF3" w14:textId="479F5FBC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>ผลประโยชน์หลังออกจากงานของพนักงาน</w:t>
      </w:r>
      <w:r w:rsidRPr="003F5C67">
        <w:rPr>
          <w:rFonts w:ascii="Angsana New" w:hAnsi="Angsana New" w:hint="cs"/>
          <w:sz w:val="32"/>
          <w:szCs w:val="32"/>
          <w:cs/>
        </w:rPr>
        <w:t xml:space="preserve"> (</w:t>
      </w:r>
      <w:r w:rsidRPr="003F5C67">
        <w:rPr>
          <w:rFonts w:ascii="Angsana New" w:hAnsi="Angsana New"/>
          <w:sz w:val="32"/>
          <w:szCs w:val="32"/>
          <w:cs/>
        </w:rPr>
        <w:t>โครงการผลประโยชน์</w:t>
      </w:r>
      <w:r w:rsidRPr="003F5C67">
        <w:rPr>
          <w:rFonts w:ascii="Angsana New" w:hAnsi="Angsana New" w:hint="cs"/>
          <w:sz w:val="32"/>
          <w:szCs w:val="32"/>
          <w:cs/>
        </w:rPr>
        <w:t>)</w:t>
      </w:r>
    </w:p>
    <w:p w14:paraId="2FEBE896" w14:textId="34BBF279" w:rsidR="00F044EE" w:rsidRPr="003F5C67" w:rsidRDefault="00F044EE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 w:hint="cs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="00D02B97" w:rsidRPr="003F5C67">
        <w:rPr>
          <w:rFonts w:ascii="Angsana New" w:hAnsi="Angsana New"/>
          <w:sz w:val="32"/>
          <w:szCs w:val="32"/>
        </w:rPr>
        <w:tab/>
      </w:r>
      <w:r w:rsidRPr="003F5C67">
        <w:rPr>
          <w:rFonts w:ascii="Angsana New" w:hAnsi="Angsana New"/>
          <w:sz w:val="32"/>
          <w:szCs w:val="32"/>
          <w:cs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</w:t>
      </w:r>
      <w:r w:rsidR="0011351D" w:rsidRPr="003F5C67">
        <w:rPr>
          <w:rFonts w:ascii="Angsana New" w:hAnsi="Angsana New" w:hint="cs"/>
          <w:sz w:val="32"/>
          <w:szCs w:val="32"/>
          <w:cs/>
        </w:rPr>
        <w:t>ได้แก่</w:t>
      </w:r>
      <w:r w:rsidRPr="003F5C67">
        <w:rPr>
          <w:rFonts w:ascii="Angsana New" w:hAnsi="Angsana New"/>
          <w:sz w:val="32"/>
          <w:szCs w:val="32"/>
          <w:cs/>
        </w:rPr>
        <w:t xml:space="preserve"> อัตราคิดลด </w:t>
      </w:r>
      <w:r w:rsidRPr="003F5C67">
        <w:rPr>
          <w:rFonts w:ascii="Angsana New" w:hAnsi="Angsana New"/>
          <w:spacing w:val="-6"/>
          <w:sz w:val="32"/>
          <w:szCs w:val="32"/>
          <w:cs/>
        </w:rPr>
        <w:t xml:space="preserve">อัตราการขึ้นเงินเดือนในอนาคต อัตราการเปลี่ยนแปลงในจำนวนพนักงาน </w:t>
      </w:r>
      <w:r w:rsidR="0011351D" w:rsidRPr="003F5C67">
        <w:rPr>
          <w:rFonts w:ascii="Angsana New" w:hAnsi="Angsana New"/>
          <w:spacing w:val="-6"/>
          <w:sz w:val="32"/>
          <w:szCs w:val="32"/>
          <w:cs/>
        </w:rPr>
        <w:t>อัตรามรณะ และ</w:t>
      </w:r>
      <w:r w:rsidR="0011351D" w:rsidRPr="003F5C67">
        <w:rPr>
          <w:rFonts w:ascii="Angsana New" w:hAnsi="Angsana New" w:hint="cs"/>
          <w:spacing w:val="-6"/>
          <w:sz w:val="32"/>
          <w:szCs w:val="32"/>
          <w:cs/>
        </w:rPr>
        <w:t>อัตราเงินเฟ้อ</w:t>
      </w:r>
    </w:p>
    <w:p w14:paraId="7ECF305B" w14:textId="77777777" w:rsidR="00811741" w:rsidRPr="003F5C67" w:rsidRDefault="00811741" w:rsidP="00F11353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394C5A1" w14:textId="77777777" w:rsidR="00F044EE" w:rsidRPr="003F5C67" w:rsidRDefault="00F044EE" w:rsidP="00F1135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F5C67">
        <w:rPr>
          <w:rFonts w:asciiTheme="majorBidi" w:eastAsia="SimSun" w:hAnsiTheme="majorBidi" w:cstheme="majorBidi" w:hint="cs"/>
          <w:sz w:val="32"/>
          <w:szCs w:val="32"/>
          <w:cs/>
        </w:rPr>
        <w:t>มูลค่ายุติธรรมของสินทรัพย์ทางการเงินและตราสารอนุพันธ์</w:t>
      </w:r>
    </w:p>
    <w:p w14:paraId="1D6E8316" w14:textId="77777777" w:rsidR="00F044EE" w:rsidRDefault="00F044EE" w:rsidP="00F11353">
      <w:pPr>
        <w:tabs>
          <w:tab w:val="clear" w:pos="907"/>
          <w:tab w:val="left" w:pos="851"/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 w:hint="cs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2C19BD68" w14:textId="77777777" w:rsidR="006658F4" w:rsidRPr="003F5C67" w:rsidRDefault="006658F4" w:rsidP="00F11353">
      <w:pPr>
        <w:tabs>
          <w:tab w:val="clear" w:pos="907"/>
          <w:tab w:val="left" w:pos="851"/>
          <w:tab w:val="left" w:pos="900"/>
          <w:tab w:val="left" w:pos="1418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B976BE" w14:textId="77777777" w:rsidR="00E11D0D" w:rsidRPr="003F5C67" w:rsidRDefault="00546028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F5C6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42DE0" w:rsidRPr="003F5C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2DE0" w:rsidRPr="003F5C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7AB4" w:rsidRPr="003F5C67">
        <w:rPr>
          <w:rFonts w:asciiTheme="majorBidi" w:hAnsiTheme="majorBidi" w:cstheme="majorBidi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220727BC" w14:textId="27DB1B93" w:rsidR="00D02B97" w:rsidRPr="003F5C67" w:rsidRDefault="00E11D0D" w:rsidP="00F1135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</w:t>
      </w:r>
      <w:r w:rsidRPr="003F5C67">
        <w:rPr>
          <w:rFonts w:asciiTheme="majorBidi" w:hAnsiTheme="majorBidi" w:hint="cs"/>
          <w:sz w:val="32"/>
          <w:szCs w:val="32"/>
          <w:cs/>
        </w:rPr>
        <w:t>ถูกบริษัท</w:t>
      </w:r>
      <w:r w:rsidRPr="003F5C67">
        <w:rPr>
          <w:rFonts w:asciiTheme="majorBidi" w:hAnsiTheme="majorBidi"/>
          <w:sz w:val="32"/>
          <w:szCs w:val="32"/>
          <w:cs/>
        </w:rPr>
        <w:t>ควบคุม</w:t>
      </w:r>
      <w:r w:rsidRPr="003F5C67">
        <w:rPr>
          <w:rFonts w:asciiTheme="majorBidi" w:hAnsiTheme="majorBidi" w:hint="cs"/>
          <w:sz w:val="32"/>
          <w:szCs w:val="32"/>
          <w:cs/>
        </w:rPr>
        <w:t>ไม่ว่าจะเป็นโดย</w:t>
      </w:r>
      <w:r w:rsidRPr="003F5C67">
        <w:rPr>
          <w:rFonts w:asciiTheme="majorBidi" w:hAnsiTheme="majorBidi"/>
          <w:sz w:val="32"/>
          <w:szCs w:val="32"/>
          <w:cs/>
        </w:rPr>
        <w:t>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3F5C67" w:rsidRDefault="00E11D0D" w:rsidP="00F1135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t>บุคคลหรือกิจการที่เกี่ยวข้องกัน</w:t>
      </w:r>
      <w:r w:rsidRPr="003F5C67">
        <w:rPr>
          <w:rFonts w:asciiTheme="majorBidi" w:hAnsiTheme="majorBidi" w:hint="cs"/>
          <w:sz w:val="32"/>
          <w:szCs w:val="32"/>
          <w:cs/>
        </w:rPr>
        <w:t xml:space="preserve"> </w:t>
      </w:r>
      <w:r w:rsidRPr="003F5C67">
        <w:rPr>
          <w:rFonts w:asciiTheme="majorBidi" w:hAnsiTheme="majorBidi"/>
          <w:sz w:val="32"/>
          <w:szCs w:val="32"/>
          <w:cs/>
        </w:rPr>
        <w:t>ประกอบด้วย</w:t>
      </w:r>
    </w:p>
    <w:tbl>
      <w:tblPr>
        <w:tblW w:w="838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75"/>
        <w:gridCol w:w="142"/>
        <w:gridCol w:w="3402"/>
        <w:gridCol w:w="134"/>
        <w:gridCol w:w="1531"/>
      </w:tblGrid>
      <w:tr w:rsidR="003F5C67" w:rsidRPr="00684EF6" w14:paraId="6D9C2A11" w14:textId="77777777" w:rsidTr="00B437C0">
        <w:tc>
          <w:tcPr>
            <w:tcW w:w="3175" w:type="dxa"/>
            <w:tcBorders>
              <w:bottom w:val="single" w:sz="6" w:space="0" w:color="auto"/>
            </w:tcBorders>
          </w:tcPr>
          <w:p w14:paraId="534EB58E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0D97F1F0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57" w:right="-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14:paraId="19294680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F826CD2" w14:textId="77777777" w:rsidR="003F5C67" w:rsidRPr="00684EF6" w:rsidRDefault="003F5C67" w:rsidP="00F11353">
            <w:pPr>
              <w:spacing w:line="340" w:lineRule="exact"/>
              <w:ind w:left="-57" w:right="-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2995A9B4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F5C67" w:rsidRPr="00684EF6" w14:paraId="30BA702F" w14:textId="77777777" w:rsidTr="00B437C0">
        <w:tc>
          <w:tcPr>
            <w:tcW w:w="3175" w:type="dxa"/>
            <w:tcBorders>
              <w:top w:val="single" w:sz="6" w:space="0" w:color="auto"/>
            </w:tcBorders>
            <w:vAlign w:val="center"/>
          </w:tcPr>
          <w:p w14:paraId="1B06B98D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6C0914EF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  <w:vAlign w:val="center"/>
          </w:tcPr>
          <w:p w14:paraId="3375164D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2DE55D05" w14:textId="77777777" w:rsidR="003F5C67" w:rsidRPr="00684EF6" w:rsidRDefault="003F5C67" w:rsidP="00F11353">
            <w:pPr>
              <w:spacing w:line="34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532E4283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F5C67" w:rsidRPr="00684EF6" w14:paraId="7337B3C3" w14:textId="77777777" w:rsidTr="00B437C0">
        <w:tc>
          <w:tcPr>
            <w:tcW w:w="3175" w:type="dxa"/>
          </w:tcPr>
          <w:p w14:paraId="7B6E97AF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5CBE01E5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14:paraId="613D2DBD" w14:textId="77777777" w:rsidR="00B437C0" w:rsidRPr="00684EF6" w:rsidRDefault="003F5C67" w:rsidP="00F11353">
            <w:pPr>
              <w:tabs>
                <w:tab w:val="left" w:pos="600"/>
              </w:tabs>
              <w:spacing w:line="340" w:lineRule="exact"/>
              <w:ind w:right="-113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เป็นตัวแทนจำหน่ายและให้บริการออกแบบ</w:t>
            </w:r>
          </w:p>
          <w:p w14:paraId="40EF2AFE" w14:textId="77777777" w:rsidR="00684EF6" w:rsidRDefault="003F5C67" w:rsidP="00F11353">
            <w:pPr>
              <w:tabs>
                <w:tab w:val="left" w:pos="600"/>
              </w:tabs>
              <w:spacing w:line="340" w:lineRule="exact"/>
              <w:ind w:right="-113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จัดหา และติดตั้งอุปกรณ์ผลิตกระแสไฟฟ้า</w:t>
            </w:r>
            <w:r w:rsidR="00684EF6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</w:p>
          <w:p w14:paraId="6DB775FB" w14:textId="77777777" w:rsidR="00684EF6" w:rsidRDefault="003F5C67" w:rsidP="00F11353">
            <w:pPr>
              <w:tabs>
                <w:tab w:val="left" w:pos="600"/>
              </w:tabs>
              <w:spacing w:line="340" w:lineRule="exact"/>
              <w:ind w:right="-113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โดยใช้พลังงาน</w:t>
            </w: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ทางเลือก และประกอบ</w:t>
            </w:r>
          </w:p>
          <w:p w14:paraId="005B88A2" w14:textId="325122F9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right="-113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แผงโซลาร์เซลล์</w:t>
            </w:r>
            <w:r w:rsidRPr="00684E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เพื่อการส่งออก</w:t>
            </w:r>
          </w:p>
        </w:tc>
        <w:tc>
          <w:tcPr>
            <w:tcW w:w="134" w:type="dxa"/>
            <w:vAlign w:val="bottom"/>
          </w:tcPr>
          <w:p w14:paraId="52956B8B" w14:textId="77777777" w:rsidR="003F5C67" w:rsidRPr="00684EF6" w:rsidRDefault="003F5C67" w:rsidP="00F11353">
            <w:pPr>
              <w:spacing w:line="34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94B9248" w14:textId="77777777" w:rsidR="003F5C67" w:rsidRPr="00684EF6" w:rsidRDefault="003F5C67" w:rsidP="00F11353">
            <w:pPr>
              <w:tabs>
                <w:tab w:val="left" w:pos="600"/>
              </w:tabs>
              <w:spacing w:line="340" w:lineRule="exact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62036B" w:rsidRPr="00684EF6" w14:paraId="40D121F0" w14:textId="77777777" w:rsidTr="00467EFC">
        <w:tc>
          <w:tcPr>
            <w:tcW w:w="3175" w:type="dxa"/>
            <w:vAlign w:val="center"/>
          </w:tcPr>
          <w:p w14:paraId="50EBF57A" w14:textId="6DA7D6D2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นาง กนกกร แทนไกรศร</w:t>
            </w:r>
          </w:p>
        </w:tc>
        <w:tc>
          <w:tcPr>
            <w:tcW w:w="142" w:type="dxa"/>
            <w:vAlign w:val="center"/>
          </w:tcPr>
          <w:p w14:paraId="07353BE4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14:paraId="204742E4" w14:textId="5AE919B8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68DDECFB" w14:textId="77777777" w:rsidR="0062036B" w:rsidRPr="00684EF6" w:rsidRDefault="0062036B" w:rsidP="00F11353">
            <w:pPr>
              <w:spacing w:line="34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4D95651" w14:textId="3B8C832F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กรรมการ</w:t>
            </w:r>
          </w:p>
        </w:tc>
      </w:tr>
      <w:tr w:rsidR="0062036B" w:rsidRPr="00684EF6" w14:paraId="359F6311" w14:textId="77777777" w:rsidTr="00B437C0">
        <w:tc>
          <w:tcPr>
            <w:tcW w:w="3175" w:type="dxa"/>
            <w:vAlign w:val="center"/>
          </w:tcPr>
          <w:p w14:paraId="1D16D434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0FD78897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14:paraId="5A9FB716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3C3FA39B" w14:textId="77777777" w:rsidR="0062036B" w:rsidRPr="00684EF6" w:rsidRDefault="0062036B" w:rsidP="00F11353">
            <w:pPr>
              <w:spacing w:line="34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</w:tcPr>
          <w:p w14:paraId="70743843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62036B" w:rsidRPr="00684EF6" w14:paraId="4D095EB7" w14:textId="77777777" w:rsidTr="00B437C0">
        <w:tc>
          <w:tcPr>
            <w:tcW w:w="3175" w:type="dxa"/>
            <w:vAlign w:val="center"/>
          </w:tcPr>
          <w:p w14:paraId="3EA85F6A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right="-10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5C612FFC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-108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02" w:type="dxa"/>
            <w:vAlign w:val="center"/>
          </w:tcPr>
          <w:p w14:paraId="177AC585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BF8332A" w14:textId="77777777" w:rsidR="0062036B" w:rsidRPr="00684EF6" w:rsidRDefault="0062036B" w:rsidP="00F11353">
            <w:pPr>
              <w:spacing w:line="340" w:lineRule="exac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BCFC6C5" w14:textId="77777777" w:rsidR="0062036B" w:rsidRPr="00684EF6" w:rsidRDefault="0062036B" w:rsidP="00F11353">
            <w:pPr>
              <w:tabs>
                <w:tab w:val="left" w:pos="600"/>
              </w:tabs>
              <w:spacing w:line="340" w:lineRule="exact"/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608EF1F0" w14:textId="4CA213D1" w:rsidR="00E11D0D" w:rsidRPr="003F5C67" w:rsidRDefault="00E11D0D" w:rsidP="00F11353">
      <w:pPr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3F5C67">
        <w:rPr>
          <w:rFonts w:asciiTheme="majorBidi" w:hAnsiTheme="majorBidi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69"/>
      </w:tblGrid>
      <w:tr w:rsidR="003F5C67" w:rsidRPr="003F5C67" w14:paraId="2C538340" w14:textId="77777777" w:rsidTr="00C23441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5C67">
              <w:rPr>
                <w:rFonts w:ascii="Angsana New" w:hAnsi="Angsana New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14:paraId="39F94EDF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5C67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F5C67" w:rsidRPr="003F5C67" w14:paraId="043A6F85" w14:textId="77777777" w:rsidTr="00C23441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  <w:r w:rsidRPr="003F5C6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 xml:space="preserve">ซื้อสินค้า </w:t>
            </w:r>
          </w:p>
        </w:tc>
        <w:tc>
          <w:tcPr>
            <w:tcW w:w="142" w:type="dxa"/>
          </w:tcPr>
          <w:p w14:paraId="76CDC87A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90E1FC" w14:textId="2E4717B5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 w:rsidR="00FD12DB" w:rsidRPr="003F5C67">
              <w:rPr>
                <w:rFonts w:ascii="Angsana New" w:hAnsi="Angsana New" w:hint="cs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3F5C67" w:rsidRPr="003F5C67" w14:paraId="21632C95" w14:textId="77777777" w:rsidTr="00C23441">
        <w:tc>
          <w:tcPr>
            <w:tcW w:w="4309" w:type="dxa"/>
          </w:tcPr>
          <w:p w14:paraId="50D4F52B" w14:textId="77777777" w:rsidR="0076714A" w:rsidRPr="003F5C67" w:rsidRDefault="0076714A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3F5C6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42" w:type="dxa"/>
          </w:tcPr>
          <w:p w14:paraId="14CE40C6" w14:textId="77777777" w:rsidR="0076714A" w:rsidRPr="003F5C67" w:rsidRDefault="0076714A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4797B0B7" w14:textId="3D274676" w:rsidR="0076714A" w:rsidRPr="003F5C67" w:rsidRDefault="0076714A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3F5C67" w:rsidRPr="003F5C67" w14:paraId="12C4279F" w14:textId="77777777" w:rsidTr="00C23441">
        <w:tc>
          <w:tcPr>
            <w:tcW w:w="4309" w:type="dxa"/>
          </w:tcPr>
          <w:p w14:paraId="74B20A45" w14:textId="6E7546A8" w:rsidR="00E11D0D" w:rsidRPr="003F5C67" w:rsidRDefault="00E43312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 (รายได้อื่น)</w:t>
            </w:r>
            <w:r w:rsidRPr="003F5C6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3F5C67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062A0EA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3F5C67" w:rsidRPr="003F5C67" w14:paraId="66EDD6C1" w14:textId="77777777" w:rsidTr="00C23441">
        <w:tc>
          <w:tcPr>
            <w:tcW w:w="4309" w:type="dxa"/>
          </w:tcPr>
          <w:p w14:paraId="0A30C6EC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A14B197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3F5C67" w:rsidRPr="003F5C67" w14:paraId="07560E31" w14:textId="77777777" w:rsidTr="00C23441">
        <w:tc>
          <w:tcPr>
            <w:tcW w:w="4309" w:type="dxa"/>
          </w:tcPr>
          <w:p w14:paraId="4D548F57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3762AD6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3F5C67" w:rsidRPr="003F5C67" w14:paraId="65E5F8BB" w14:textId="77777777" w:rsidTr="00C23441">
        <w:tc>
          <w:tcPr>
            <w:tcW w:w="4309" w:type="dxa"/>
          </w:tcPr>
          <w:p w14:paraId="0B6B14FE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7660428C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3F5C67" w:rsidRPr="003F5C67" w14:paraId="457409D7" w14:textId="77777777" w:rsidTr="00C23441">
        <w:tc>
          <w:tcPr>
            <w:tcW w:w="4309" w:type="dxa"/>
          </w:tcPr>
          <w:p w14:paraId="42841226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58EADED9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4B0A31" w:rsidRPr="003F5C67" w14:paraId="56C75F94" w14:textId="77777777" w:rsidTr="00C23441">
        <w:tc>
          <w:tcPr>
            <w:tcW w:w="4309" w:type="dxa"/>
          </w:tcPr>
          <w:p w14:paraId="0FAA633C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3F5C67" w:rsidRDefault="00E11D0D" w:rsidP="00F11353">
            <w:pPr>
              <w:tabs>
                <w:tab w:val="left" w:pos="54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9" w:type="dxa"/>
          </w:tcPr>
          <w:p w14:paraId="226D50F4" w14:textId="77777777" w:rsidR="00E11D0D" w:rsidRPr="003F5C67" w:rsidRDefault="00E11D0D" w:rsidP="00F11353">
            <w:pPr>
              <w:tabs>
                <w:tab w:val="left" w:pos="540"/>
                <w:tab w:val="left" w:pos="38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5C67">
              <w:rPr>
                <w:rFonts w:ascii="Angsana New" w:hAnsi="Angsana New" w:hint="cs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014DF61C" w14:textId="77777777" w:rsidR="00811741" w:rsidRPr="003F5C67" w:rsidRDefault="00811741" w:rsidP="00F1135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E6CA21" w14:textId="741C03DE" w:rsidR="00D02B97" w:rsidRPr="003F5C67" w:rsidRDefault="00D02B97" w:rsidP="00F11353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รายการบัญชีกับบุคคลและกิจการที่เกี่ยวข้องกันที่มีสาระสำคัญสำหรับปีสิ้นสุดวันที่</w:t>
      </w:r>
      <w:r w:rsidRPr="003F5C67">
        <w:rPr>
          <w:rFonts w:asciiTheme="majorBidi" w:hAnsiTheme="majorBidi"/>
          <w:sz w:val="32"/>
          <w:szCs w:val="32"/>
        </w:rPr>
        <w:t xml:space="preserve"> 31</w:t>
      </w:r>
      <w:r w:rsidRPr="003F5C6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3F5C67">
        <w:rPr>
          <w:rFonts w:asciiTheme="majorBidi" w:hAnsiTheme="majorBidi"/>
          <w:sz w:val="32"/>
          <w:szCs w:val="32"/>
        </w:rPr>
        <w:t>256</w:t>
      </w:r>
      <w:r w:rsidR="003F5C67" w:rsidRPr="003F5C67">
        <w:rPr>
          <w:rFonts w:asciiTheme="majorBidi" w:hAnsiTheme="majorBidi"/>
          <w:sz w:val="32"/>
          <w:szCs w:val="32"/>
        </w:rPr>
        <w:t>8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F5C67">
        <w:rPr>
          <w:rFonts w:asciiTheme="majorBidi" w:hAnsiTheme="majorBidi" w:cstheme="majorBidi"/>
          <w:sz w:val="32"/>
          <w:szCs w:val="32"/>
        </w:rPr>
        <w:t>256</w:t>
      </w:r>
      <w:r w:rsidR="003F5C67" w:rsidRPr="003F5C67">
        <w:rPr>
          <w:rFonts w:asciiTheme="majorBidi" w:hAnsiTheme="majorBidi" w:cstheme="majorBidi"/>
          <w:sz w:val="32"/>
          <w:szCs w:val="32"/>
        </w:rPr>
        <w:t>7</w:t>
      </w:r>
      <w:r w:rsidRPr="003F5C6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40"/>
        <w:gridCol w:w="1247"/>
        <w:gridCol w:w="134"/>
        <w:gridCol w:w="1243"/>
      </w:tblGrid>
      <w:tr w:rsidR="003F5C67" w:rsidRPr="00684EF6" w14:paraId="3118090D" w14:textId="77777777" w:rsidTr="003362C3">
        <w:tc>
          <w:tcPr>
            <w:tcW w:w="3003" w:type="dxa"/>
          </w:tcPr>
          <w:p w14:paraId="07FFE524" w14:textId="77777777" w:rsidR="00E5624F" w:rsidRPr="00684EF6" w:rsidRDefault="00E5624F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4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7F0655D7" w14:textId="77777777" w:rsidR="00E5624F" w:rsidRPr="00684EF6" w:rsidRDefault="00E5624F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F5C67" w:rsidRPr="00684EF6" w14:paraId="77F8D77A" w14:textId="77777777" w:rsidTr="003362C3">
        <w:tc>
          <w:tcPr>
            <w:tcW w:w="3003" w:type="dxa"/>
          </w:tcPr>
          <w:p w14:paraId="021FF997" w14:textId="77777777" w:rsidR="00E5624F" w:rsidRPr="00684EF6" w:rsidRDefault="00E5624F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FB6BC5F" w14:textId="77777777" w:rsidR="00E5624F" w:rsidRPr="00684EF6" w:rsidRDefault="00E5624F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06549ED" w14:textId="77777777" w:rsidR="00E5624F" w:rsidRPr="00684EF6" w:rsidRDefault="00E5624F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62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D1E989" w14:textId="77777777" w:rsidR="00E5624F" w:rsidRPr="00684EF6" w:rsidRDefault="00E5624F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5C67" w:rsidRPr="00684EF6" w14:paraId="485974BD" w14:textId="77777777" w:rsidTr="003362C3">
        <w:tc>
          <w:tcPr>
            <w:tcW w:w="3003" w:type="dxa"/>
          </w:tcPr>
          <w:p w14:paraId="206F51B1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99DBC34" w14:textId="4851B57E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34A0CFA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AE0B6DA" w14:textId="5060AE4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09D38F7B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3423B3" w14:textId="62E15EE2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F4A3E7A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4BADDA" w14:textId="16D0BCFF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</w:tr>
      <w:tr w:rsidR="003F5C67" w:rsidRPr="00684EF6" w14:paraId="5D46DE06" w14:textId="77777777" w:rsidTr="003362C3">
        <w:tc>
          <w:tcPr>
            <w:tcW w:w="3003" w:type="dxa"/>
          </w:tcPr>
          <w:p w14:paraId="2AE049C2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97A5BCF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66210736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1C1E9BEE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D50AFDB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B775FD0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DA3A70C" w14:textId="77777777" w:rsidR="003F5C67" w:rsidRPr="00684EF6" w:rsidRDefault="003F5C67" w:rsidP="00F11353">
            <w:pPr>
              <w:spacing w:line="300" w:lineRule="exac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A4C5431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C67" w:rsidRPr="00684EF6" w14:paraId="45ADF1E0" w14:textId="77777777" w:rsidTr="003362C3">
        <w:tc>
          <w:tcPr>
            <w:tcW w:w="3003" w:type="dxa"/>
          </w:tcPr>
          <w:p w14:paraId="02C080B2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vAlign w:val="bottom"/>
          </w:tcPr>
          <w:p w14:paraId="2E15F173" w14:textId="5E36E735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ADC98E1" w14:textId="77777777" w:rsidR="003F5C67" w:rsidRPr="00684EF6" w:rsidRDefault="003F5C67" w:rsidP="00F1135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1BE1C0E3" w14:textId="0DEA7CBC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EB19371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D721AC3" w14:textId="3EB14DDC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4,611,123.23</w:t>
            </w:r>
          </w:p>
        </w:tc>
        <w:tc>
          <w:tcPr>
            <w:tcW w:w="134" w:type="dxa"/>
            <w:vAlign w:val="bottom"/>
          </w:tcPr>
          <w:p w14:paraId="5D7973F8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762D5BA" w14:textId="0FE6FE36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17,505,193.16</w:t>
            </w:r>
          </w:p>
        </w:tc>
      </w:tr>
      <w:tr w:rsidR="003F5C67" w:rsidRPr="00684EF6" w14:paraId="2BD5237D" w14:textId="77777777" w:rsidTr="003362C3">
        <w:tc>
          <w:tcPr>
            <w:tcW w:w="3003" w:type="dxa"/>
          </w:tcPr>
          <w:p w14:paraId="3D24E5C8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รายได้ทางการเงิน - ดอกเบี้ยรับ</w:t>
            </w:r>
          </w:p>
        </w:tc>
        <w:tc>
          <w:tcPr>
            <w:tcW w:w="1247" w:type="dxa"/>
            <w:vAlign w:val="bottom"/>
          </w:tcPr>
          <w:p w14:paraId="4B900777" w14:textId="7B50D4A9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6F7B49F4" w14:textId="77777777" w:rsidR="003F5C67" w:rsidRPr="00684EF6" w:rsidRDefault="003F5C67" w:rsidP="00F1135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67D0FACB" w14:textId="17D92736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7321FFA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90198AE" w14:textId="5CBC433F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12,955,808.36</w:t>
            </w:r>
          </w:p>
        </w:tc>
        <w:tc>
          <w:tcPr>
            <w:tcW w:w="134" w:type="dxa"/>
            <w:vAlign w:val="bottom"/>
          </w:tcPr>
          <w:p w14:paraId="0D4B2368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699F83E" w14:textId="1346ED7E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9,617,984.87</w:t>
            </w:r>
          </w:p>
        </w:tc>
      </w:tr>
      <w:tr w:rsidR="003F5C67" w:rsidRPr="00684EF6" w14:paraId="42C5D853" w14:textId="77777777" w:rsidTr="003362C3">
        <w:tc>
          <w:tcPr>
            <w:tcW w:w="3003" w:type="dxa"/>
          </w:tcPr>
          <w:p w14:paraId="2ABF3865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7" w:type="dxa"/>
            <w:vAlign w:val="bottom"/>
          </w:tcPr>
          <w:p w14:paraId="04E34732" w14:textId="66FB53A0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1E2F0E1A" w14:textId="77777777" w:rsidR="003F5C67" w:rsidRPr="00684EF6" w:rsidRDefault="003F5C67" w:rsidP="00F1135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0E3CB31F" w14:textId="2ADFD5D8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9B05E2A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E194A0D" w14:textId="79EB6749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8,212,440.00</w:t>
            </w:r>
          </w:p>
        </w:tc>
        <w:tc>
          <w:tcPr>
            <w:tcW w:w="134" w:type="dxa"/>
            <w:vAlign w:val="bottom"/>
          </w:tcPr>
          <w:p w14:paraId="7B3A9190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0EF2E09" w14:textId="7964D2C3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6,524,400.00</w:t>
            </w:r>
          </w:p>
        </w:tc>
      </w:tr>
      <w:tr w:rsidR="003F5C67" w:rsidRPr="00684EF6" w14:paraId="000ADCDC" w14:textId="77777777" w:rsidTr="003362C3">
        <w:tc>
          <w:tcPr>
            <w:tcW w:w="3003" w:type="dxa"/>
          </w:tcPr>
          <w:p w14:paraId="3B08C5D0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ขายทรัพย์สิน</w:t>
            </w:r>
          </w:p>
        </w:tc>
        <w:tc>
          <w:tcPr>
            <w:tcW w:w="1247" w:type="dxa"/>
            <w:vAlign w:val="bottom"/>
          </w:tcPr>
          <w:p w14:paraId="5A999859" w14:textId="52C40142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1767BBA" w14:textId="77777777" w:rsidR="003F5C67" w:rsidRPr="00684EF6" w:rsidRDefault="003F5C67" w:rsidP="00F11353">
            <w:pPr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49756FE7" w14:textId="0101407D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952C8E2" w14:textId="77777777" w:rsidR="003F5C67" w:rsidRPr="00684EF6" w:rsidRDefault="003F5C67" w:rsidP="00F1135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F16962" w14:textId="79479776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207,519.53</w:t>
            </w:r>
          </w:p>
        </w:tc>
        <w:tc>
          <w:tcPr>
            <w:tcW w:w="134" w:type="dxa"/>
            <w:vAlign w:val="bottom"/>
          </w:tcPr>
          <w:p w14:paraId="4364A1ED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06A4EC53" w14:textId="2A6D15FD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414,672.92</w:t>
            </w:r>
          </w:p>
        </w:tc>
      </w:tr>
      <w:tr w:rsidR="003F5C67" w:rsidRPr="00684EF6" w14:paraId="70482F75" w14:textId="77777777" w:rsidTr="003362C3">
        <w:tc>
          <w:tcPr>
            <w:tcW w:w="3003" w:type="dxa"/>
          </w:tcPr>
          <w:p w14:paraId="3BC799F2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369B154" w14:textId="44711C8A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38C4D7E1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29AB005" w14:textId="13A2493D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335FB57D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9C2580B" w14:textId="4F8836C7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248,400.00</w:t>
            </w:r>
          </w:p>
        </w:tc>
        <w:tc>
          <w:tcPr>
            <w:tcW w:w="134" w:type="dxa"/>
            <w:vAlign w:val="bottom"/>
          </w:tcPr>
          <w:p w14:paraId="2FB8A3D2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597172A6" w14:textId="0404415B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2,336.45</w:t>
            </w:r>
          </w:p>
        </w:tc>
      </w:tr>
      <w:tr w:rsidR="003F5C67" w:rsidRPr="00684EF6" w14:paraId="1D20A558" w14:textId="77777777" w:rsidTr="003362C3">
        <w:tc>
          <w:tcPr>
            <w:tcW w:w="3003" w:type="dxa"/>
          </w:tcPr>
          <w:p w14:paraId="1C517D96" w14:textId="77777777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7D4BB47C" w14:textId="4260B2A0" w:rsidR="003F5C67" w:rsidRPr="00684EF6" w:rsidRDefault="003F5C67" w:rsidP="00F11353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5C5806CF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380A2684" w14:textId="63F0BC8F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78745E55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53CE8E" w14:textId="1D73DDE9" w:rsidR="003F5C67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19,000.00</w:t>
            </w:r>
          </w:p>
        </w:tc>
        <w:tc>
          <w:tcPr>
            <w:tcW w:w="134" w:type="dxa"/>
            <w:vAlign w:val="bottom"/>
          </w:tcPr>
          <w:p w14:paraId="6127D1CF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FA8E331" w14:textId="258B8ECC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28,736.18</w:t>
            </w:r>
          </w:p>
        </w:tc>
      </w:tr>
      <w:tr w:rsidR="003F5C67" w:rsidRPr="00684EF6" w14:paraId="1D0A02B5" w14:textId="77777777" w:rsidTr="003362C3">
        <w:tc>
          <w:tcPr>
            <w:tcW w:w="3003" w:type="dxa"/>
          </w:tcPr>
          <w:p w14:paraId="42EECF6E" w14:textId="372F713F" w:rsidR="003F5C67" w:rsidRPr="00684EF6" w:rsidRDefault="003F5C67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บุคคลและกิจการที่เกี่ยวข้องกัน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5E98959D" w14:textId="77777777" w:rsidR="003F5C67" w:rsidRPr="00684EF6" w:rsidRDefault="003F5C67" w:rsidP="00F11353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1EB0877F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54AD658" w14:textId="77777777" w:rsidR="003F5C67" w:rsidRPr="00684EF6" w:rsidRDefault="003F5C67" w:rsidP="00F11353">
            <w:pPr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30DEB8C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812442E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4FCE8F3F" w14:textId="77777777" w:rsidR="003F5C67" w:rsidRPr="00684EF6" w:rsidRDefault="003F5C67" w:rsidP="00F11353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25A4B5D" w14:textId="77777777" w:rsidR="003F5C67" w:rsidRPr="00684EF6" w:rsidRDefault="003F5C67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16C8" w:rsidRPr="00684EF6" w14:paraId="46EB45AB" w14:textId="77777777" w:rsidTr="003362C3">
        <w:tc>
          <w:tcPr>
            <w:tcW w:w="3003" w:type="dxa"/>
          </w:tcPr>
          <w:p w14:paraId="54A53547" w14:textId="32183CFA" w:rsidR="00BA16C8" w:rsidRPr="00684EF6" w:rsidRDefault="00BA16C8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-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60F9C2C0" w14:textId="4E79F790" w:rsidR="00BA16C8" w:rsidRPr="00684EF6" w:rsidRDefault="0060287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8,550.00</w:t>
            </w:r>
          </w:p>
        </w:tc>
        <w:tc>
          <w:tcPr>
            <w:tcW w:w="137" w:type="dxa"/>
            <w:vAlign w:val="bottom"/>
          </w:tcPr>
          <w:p w14:paraId="68B13769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1A7940E" w14:textId="1C0FE5F3" w:rsidR="00BA16C8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56,786.46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4E7BFEB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9BA6454" w14:textId="359E21BC" w:rsidR="00BA16C8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8,550.00</w:t>
            </w:r>
          </w:p>
        </w:tc>
        <w:tc>
          <w:tcPr>
            <w:tcW w:w="134" w:type="dxa"/>
            <w:vAlign w:val="bottom"/>
          </w:tcPr>
          <w:p w14:paraId="4EA7A8B5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10FFF874" w14:textId="266822A6" w:rsidR="00BA16C8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56,786.46</w:t>
            </w:r>
          </w:p>
        </w:tc>
      </w:tr>
      <w:tr w:rsidR="00BA16C8" w:rsidRPr="00684EF6" w14:paraId="532C139F" w14:textId="77777777" w:rsidTr="003362C3">
        <w:tc>
          <w:tcPr>
            <w:tcW w:w="3003" w:type="dxa"/>
          </w:tcPr>
          <w:p w14:paraId="564632EB" w14:textId="0225567A" w:rsidR="00BA16C8" w:rsidRPr="00684EF6" w:rsidRDefault="00BA16C8" w:rsidP="00F11353">
            <w:pPr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247" w:type="dxa"/>
            <w:tcBorders>
              <w:left w:val="nil"/>
            </w:tcBorders>
            <w:vAlign w:val="bottom"/>
          </w:tcPr>
          <w:p w14:paraId="5E1C56A2" w14:textId="62D4A1AC" w:rsidR="00BA16C8" w:rsidRPr="00684EF6" w:rsidRDefault="00BA16C8" w:rsidP="00F11353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7" w:type="dxa"/>
            <w:vAlign w:val="bottom"/>
          </w:tcPr>
          <w:p w14:paraId="003468F6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right w:val="nil"/>
            </w:tcBorders>
            <w:vAlign w:val="bottom"/>
          </w:tcPr>
          <w:p w14:paraId="75AB4C41" w14:textId="66A72A9A" w:rsidR="00BA16C8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47993DDE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CE75739" w14:textId="7FAA1925" w:rsidR="00BA16C8" w:rsidRPr="00684EF6" w:rsidRDefault="00BA16C8" w:rsidP="00F11353">
            <w:pPr>
              <w:tabs>
                <w:tab w:val="clear" w:pos="680"/>
              </w:tabs>
              <w:spacing w:line="300" w:lineRule="exact"/>
              <w:ind w:left="-567" w:right="4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209FCED" w14:textId="77777777" w:rsidR="00BA16C8" w:rsidRPr="00684EF6" w:rsidRDefault="00BA16C8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4438D40F" w14:textId="756E2192" w:rsidR="00BA16C8" w:rsidRPr="00684EF6" w:rsidRDefault="00BA16C8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1,140,000.00</w:t>
            </w:r>
          </w:p>
        </w:tc>
      </w:tr>
      <w:tr w:rsidR="00E66756" w:rsidRPr="00684EF6" w14:paraId="2789B601" w14:textId="77777777" w:rsidTr="003362C3">
        <w:tc>
          <w:tcPr>
            <w:tcW w:w="3003" w:type="dxa"/>
          </w:tcPr>
          <w:p w14:paraId="09EAAF9C" w14:textId="77777777" w:rsidR="00546D22" w:rsidRPr="00684EF6" w:rsidRDefault="00546D22" w:rsidP="00F11353">
            <w:pPr>
              <w:tabs>
                <w:tab w:val="left" w:pos="0"/>
                <w:tab w:val="left" w:pos="507"/>
              </w:tabs>
              <w:spacing w:line="280" w:lineRule="exact"/>
              <w:ind w:left="-57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247" w:type="dxa"/>
            <w:vAlign w:val="bottom"/>
          </w:tcPr>
          <w:p w14:paraId="0B5FBB62" w14:textId="77777777" w:rsidR="00546D22" w:rsidRPr="00684EF6" w:rsidRDefault="00546D22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  <w:vAlign w:val="bottom"/>
          </w:tcPr>
          <w:p w14:paraId="72A44B8E" w14:textId="77777777" w:rsidR="00546D22" w:rsidRPr="00684EF6" w:rsidRDefault="00546D22" w:rsidP="00F11353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vAlign w:val="bottom"/>
          </w:tcPr>
          <w:p w14:paraId="23F38631" w14:textId="77777777" w:rsidR="00546D22" w:rsidRPr="00684EF6" w:rsidRDefault="00546D22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506FC62A" w14:textId="77777777" w:rsidR="00546D22" w:rsidRPr="00684EF6" w:rsidRDefault="00546D22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B121438" w14:textId="77777777" w:rsidR="00546D22" w:rsidRPr="00684EF6" w:rsidRDefault="00546D22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F9E95D1" w14:textId="77777777" w:rsidR="00546D22" w:rsidRPr="00684EF6" w:rsidRDefault="00546D22" w:rsidP="00F11353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71E634EF" w14:textId="77777777" w:rsidR="00546D22" w:rsidRPr="00684EF6" w:rsidRDefault="00546D22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4DBC" w:rsidRPr="00684EF6" w14:paraId="30DA937A" w14:textId="77777777" w:rsidTr="003362C3">
        <w:tc>
          <w:tcPr>
            <w:tcW w:w="3003" w:type="dxa"/>
          </w:tcPr>
          <w:p w14:paraId="6917FD88" w14:textId="77777777" w:rsidR="003A4DBC" w:rsidRPr="00684EF6" w:rsidRDefault="003A4DBC" w:rsidP="00F11353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47" w:type="dxa"/>
          </w:tcPr>
          <w:p w14:paraId="58663AF3" w14:textId="00F7DF7D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24,364,278.00 </w:t>
            </w:r>
          </w:p>
        </w:tc>
        <w:tc>
          <w:tcPr>
            <w:tcW w:w="137" w:type="dxa"/>
            <w:vAlign w:val="bottom"/>
          </w:tcPr>
          <w:p w14:paraId="64F04F5F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221DA35" w14:textId="65E576A8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18,899,543.00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7BD1646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C0C2803" w14:textId="796BDA71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18,855,242.00 </w:t>
            </w:r>
          </w:p>
        </w:tc>
        <w:tc>
          <w:tcPr>
            <w:tcW w:w="134" w:type="dxa"/>
            <w:vAlign w:val="bottom"/>
          </w:tcPr>
          <w:p w14:paraId="0967D7DB" w14:textId="77777777" w:rsidR="003A4DBC" w:rsidRPr="00684EF6" w:rsidRDefault="003A4DBC" w:rsidP="00F11353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6FD09B16" w14:textId="05A058E9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13,684,450.00 </w:t>
            </w:r>
          </w:p>
        </w:tc>
      </w:tr>
      <w:tr w:rsidR="003A4DBC" w:rsidRPr="00684EF6" w14:paraId="5A750839" w14:textId="77777777" w:rsidTr="003362C3">
        <w:tc>
          <w:tcPr>
            <w:tcW w:w="3003" w:type="dxa"/>
          </w:tcPr>
          <w:p w14:paraId="4C588C28" w14:textId="77777777" w:rsidR="003A4DBC" w:rsidRPr="00684EF6" w:rsidRDefault="003A4DBC" w:rsidP="00F11353">
            <w:pPr>
              <w:tabs>
                <w:tab w:val="left" w:pos="0"/>
              </w:tabs>
              <w:spacing w:line="280" w:lineRule="exact"/>
              <w:ind w:left="-57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05B664" w14:textId="4045792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535,935.00 </w:t>
            </w:r>
          </w:p>
        </w:tc>
        <w:tc>
          <w:tcPr>
            <w:tcW w:w="137" w:type="dxa"/>
            <w:vAlign w:val="bottom"/>
          </w:tcPr>
          <w:p w14:paraId="02330EB2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BC77995" w14:textId="1155033D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6,025,606.00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2E904ECE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12C012F" w14:textId="39A817F6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157,273.00 </w:t>
            </w:r>
          </w:p>
        </w:tc>
        <w:tc>
          <w:tcPr>
            <w:tcW w:w="134" w:type="dxa"/>
            <w:vAlign w:val="bottom"/>
          </w:tcPr>
          <w:p w14:paraId="40366BCC" w14:textId="77777777" w:rsidR="003A4DBC" w:rsidRPr="00684EF6" w:rsidRDefault="003A4DBC" w:rsidP="00F11353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02D2578A" w14:textId="01BA48E9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5,740,263.00 </w:t>
            </w:r>
          </w:p>
        </w:tc>
      </w:tr>
      <w:tr w:rsidR="003A4DBC" w:rsidRPr="00684EF6" w14:paraId="35A10737" w14:textId="77777777" w:rsidTr="003362C3">
        <w:tc>
          <w:tcPr>
            <w:tcW w:w="3003" w:type="dxa"/>
          </w:tcPr>
          <w:p w14:paraId="56C94A4D" w14:textId="77777777" w:rsidR="003A4DBC" w:rsidRPr="00684EF6" w:rsidRDefault="003A4DBC" w:rsidP="00F11353">
            <w:pPr>
              <w:tabs>
                <w:tab w:val="left" w:pos="0"/>
                <w:tab w:val="left" w:pos="507"/>
              </w:tabs>
              <w:spacing w:line="280" w:lineRule="exact"/>
              <w:ind w:right="-108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b/>
                <w:sz w:val="24"/>
                <w:szCs w:val="24"/>
              </w:rPr>
              <w:tab/>
            </w:r>
            <w:r w:rsidRPr="00684EF6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334436B" w14:textId="4445B698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24,900,213.00 </w:t>
            </w:r>
          </w:p>
        </w:tc>
        <w:tc>
          <w:tcPr>
            <w:tcW w:w="137" w:type="dxa"/>
            <w:vAlign w:val="bottom"/>
          </w:tcPr>
          <w:p w14:paraId="070B1260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ECCB0B0" w14:textId="4AE6810B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24,925,149.00 </w:t>
            </w:r>
          </w:p>
        </w:tc>
        <w:tc>
          <w:tcPr>
            <w:tcW w:w="140" w:type="dxa"/>
            <w:tcBorders>
              <w:left w:val="nil"/>
            </w:tcBorders>
            <w:vAlign w:val="bottom"/>
          </w:tcPr>
          <w:p w14:paraId="1DA3292C" w14:textId="77777777" w:rsidR="003A4DBC" w:rsidRPr="00684EF6" w:rsidRDefault="003A4DBC" w:rsidP="00F11353">
            <w:pPr>
              <w:spacing w:line="280" w:lineRule="exact"/>
              <w:ind w:left="-108" w:right="57" w:firstLine="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76F2DFE" w14:textId="00AC1C67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19,012,515.00 </w:t>
            </w:r>
          </w:p>
        </w:tc>
        <w:tc>
          <w:tcPr>
            <w:tcW w:w="134" w:type="dxa"/>
            <w:vAlign w:val="bottom"/>
          </w:tcPr>
          <w:p w14:paraId="1F4414CF" w14:textId="77777777" w:rsidR="003A4DBC" w:rsidRPr="00684EF6" w:rsidRDefault="003A4DBC" w:rsidP="00F11353">
            <w:pPr>
              <w:spacing w:line="280" w:lineRule="exact"/>
              <w:ind w:right="57" w:firstLine="51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11DF1122" w14:textId="273C64F0" w:rsidR="003A4DBC" w:rsidRPr="00684EF6" w:rsidRDefault="003A4D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19,424,713.00 </w:t>
            </w:r>
          </w:p>
        </w:tc>
      </w:tr>
    </w:tbl>
    <w:p w14:paraId="0B93D2FA" w14:textId="77777777" w:rsidR="00226BDF" w:rsidRPr="003F5C67" w:rsidRDefault="00226BDF" w:rsidP="00F11353">
      <w:pPr>
        <w:spacing w:line="240" w:lineRule="exact"/>
        <w:ind w:left="284" w:firstLine="567"/>
        <w:rPr>
          <w:rFonts w:asciiTheme="majorBidi" w:hAnsiTheme="majorBidi" w:cstheme="majorBidi"/>
          <w:sz w:val="32"/>
          <w:szCs w:val="32"/>
        </w:rPr>
      </w:pPr>
    </w:p>
    <w:p w14:paraId="073D4706" w14:textId="04481A4A" w:rsidR="00A17749" w:rsidRPr="003F5C67" w:rsidRDefault="00A17749" w:rsidP="00F11353">
      <w:pPr>
        <w:spacing w:line="350" w:lineRule="exact"/>
        <w:ind w:left="284" w:firstLine="567"/>
        <w:rPr>
          <w:rFonts w:asciiTheme="majorBidi" w:hAnsiTheme="majorBidi" w:cstheme="majorBidi"/>
          <w:b/>
          <w:bCs/>
          <w:sz w:val="32"/>
          <w:szCs w:val="32"/>
        </w:rPr>
      </w:pPr>
      <w:r w:rsidRPr="003F5C67">
        <w:rPr>
          <w:rFonts w:asciiTheme="majorBidi" w:hAnsiTheme="majorBidi" w:cstheme="majorBidi"/>
          <w:sz w:val="32"/>
          <w:szCs w:val="32"/>
          <w:cs/>
        </w:rPr>
        <w:t>ยอดคงเหลือกับบุคคลและกิจการที่เกี่ยวข้องกัน ณ วันที่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 w:cstheme="majorBidi"/>
          <w:sz w:val="32"/>
          <w:szCs w:val="32"/>
        </w:rPr>
        <w:t xml:space="preserve">31 </w:t>
      </w:r>
      <w:r w:rsidRPr="003F5C6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 w:cstheme="majorBidi"/>
          <w:sz w:val="32"/>
          <w:szCs w:val="32"/>
        </w:rPr>
        <w:t>256</w:t>
      </w:r>
      <w:r w:rsidR="003F5C67" w:rsidRPr="003F5C67">
        <w:rPr>
          <w:rFonts w:asciiTheme="majorBidi" w:hAnsiTheme="majorBidi" w:cstheme="majorBidi"/>
          <w:sz w:val="32"/>
          <w:szCs w:val="32"/>
        </w:rPr>
        <w:t>8</w:t>
      </w:r>
      <w:r w:rsidRPr="003F5C67">
        <w:rPr>
          <w:rFonts w:asciiTheme="majorBidi" w:hAnsiTheme="majorBidi"/>
          <w:sz w:val="32"/>
          <w:szCs w:val="32"/>
        </w:rPr>
        <w:t xml:space="preserve"> </w:t>
      </w:r>
      <w:r w:rsidRPr="003F5C67">
        <w:rPr>
          <w:rFonts w:asciiTheme="majorBidi" w:hAnsiTheme="majorBidi" w:cstheme="majorBidi"/>
          <w:sz w:val="32"/>
          <w:szCs w:val="32"/>
          <w:cs/>
        </w:rPr>
        <w:t>และ</w:t>
      </w:r>
      <w:r w:rsidRPr="003F5C67">
        <w:rPr>
          <w:rFonts w:asciiTheme="majorBidi" w:hAnsiTheme="majorBidi" w:cstheme="majorBidi"/>
          <w:sz w:val="32"/>
          <w:szCs w:val="32"/>
        </w:rPr>
        <w:t xml:space="preserve"> 256</w:t>
      </w:r>
      <w:r w:rsidR="003F5C67" w:rsidRPr="003F5C67">
        <w:rPr>
          <w:rFonts w:asciiTheme="majorBidi" w:hAnsiTheme="majorBidi" w:cstheme="majorBidi"/>
          <w:sz w:val="32"/>
          <w:szCs w:val="32"/>
        </w:rPr>
        <w:t>7</w:t>
      </w:r>
      <w:r w:rsidRPr="003F5C67">
        <w:rPr>
          <w:rFonts w:asciiTheme="majorBidi" w:hAnsiTheme="majorBidi"/>
          <w:sz w:val="32"/>
          <w:szCs w:val="32"/>
          <w:cs/>
        </w:rPr>
        <w:t xml:space="preserve"> </w:t>
      </w:r>
      <w:r w:rsidRPr="003F5C6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9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7"/>
        <w:gridCol w:w="394"/>
        <w:gridCol w:w="55"/>
        <w:gridCol w:w="796"/>
        <w:gridCol w:w="134"/>
        <w:gridCol w:w="1251"/>
        <w:gridCol w:w="134"/>
        <w:gridCol w:w="1246"/>
        <w:gridCol w:w="134"/>
        <w:gridCol w:w="1246"/>
        <w:gridCol w:w="7"/>
      </w:tblGrid>
      <w:tr w:rsidR="003F5C67" w:rsidRPr="003F5C67" w14:paraId="6F7A5051" w14:textId="77777777" w:rsidTr="00B437C0">
        <w:trPr>
          <w:trHeight w:val="62"/>
        </w:trPr>
        <w:tc>
          <w:tcPr>
            <w:tcW w:w="2997" w:type="dxa"/>
          </w:tcPr>
          <w:p w14:paraId="1D4565B4" w14:textId="77777777" w:rsidR="00A17749" w:rsidRPr="003F5C67" w:rsidRDefault="00A17749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10"/>
            <w:tcBorders>
              <w:bottom w:val="single" w:sz="6" w:space="0" w:color="auto"/>
            </w:tcBorders>
          </w:tcPr>
          <w:p w14:paraId="0A5B6690" w14:textId="77777777" w:rsidR="00A17749" w:rsidRPr="003F5C67" w:rsidRDefault="00A17749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3F5C67" w:rsidRPr="003F5C67" w14:paraId="600CF50B" w14:textId="77777777" w:rsidTr="00B437C0">
        <w:trPr>
          <w:trHeight w:val="62"/>
        </w:trPr>
        <w:tc>
          <w:tcPr>
            <w:tcW w:w="2997" w:type="dxa"/>
          </w:tcPr>
          <w:p w14:paraId="4268217F" w14:textId="77777777" w:rsidR="00A17749" w:rsidRPr="003F5C67" w:rsidRDefault="00A17749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FD9D889" w14:textId="77777777" w:rsidR="00A17749" w:rsidRPr="003F5C67" w:rsidRDefault="00A17749" w:rsidP="00F1135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54B99D" w14:textId="77777777" w:rsidR="00A17749" w:rsidRPr="003F5C67" w:rsidRDefault="00A17749" w:rsidP="00F11353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619E90" w14:textId="77777777" w:rsidR="00A17749" w:rsidRPr="003F5C67" w:rsidRDefault="00A17749" w:rsidP="00F1135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5C67" w:rsidRPr="003F5C67" w14:paraId="4E5992F0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6C219537" w14:textId="77777777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6403C" w14:textId="341C1028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0BB354E" w14:textId="77777777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8E6AC" w14:textId="4B2D409A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5FB63FB5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B6D9D1" w14:textId="1092A907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ACF29AE" w14:textId="77777777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7EAA57" w14:textId="71AA97C2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</w:tr>
      <w:tr w:rsidR="003F5C67" w:rsidRPr="003F5C67" w14:paraId="247383EB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5D66D807" w14:textId="77777777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</w:tcBorders>
          </w:tcPr>
          <w:p w14:paraId="4D7A7263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6D8324BE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B2572A0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B49A7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4356A3B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003915C1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904490F" w14:textId="77777777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C67" w:rsidRPr="003F5C67" w14:paraId="11C760AD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7E988A76" w14:textId="77777777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3"/>
          </w:tcPr>
          <w:p w14:paraId="3D04C4A2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7AF846C0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21BF3408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3F3BC92F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73A1E557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24E82F92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A75BC57" w14:textId="77777777" w:rsidR="003F5C67" w:rsidRPr="003F5C67" w:rsidRDefault="003F5C67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C67" w:rsidRPr="003F5C67" w14:paraId="71703697" w14:textId="77777777" w:rsidTr="00B437C0">
        <w:trPr>
          <w:gridAfter w:val="1"/>
          <w:wAfter w:w="7" w:type="dxa"/>
          <w:trHeight w:val="62"/>
        </w:trPr>
        <w:tc>
          <w:tcPr>
            <w:tcW w:w="3446" w:type="dxa"/>
            <w:gridSpan w:val="3"/>
          </w:tcPr>
          <w:p w14:paraId="28D4851F" w14:textId="77777777" w:rsidR="003F5C67" w:rsidRPr="003F5C67" w:rsidRDefault="003F5C67" w:rsidP="00F1135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7C03B98B" w14:textId="212D1111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F20E0C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2211A246" w14:textId="77F272B5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8B2EF3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0B94D9C0" w14:textId="2059C2B1" w:rsidR="003F5C67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>1,764,495.23</w:t>
            </w:r>
          </w:p>
        </w:tc>
        <w:tc>
          <w:tcPr>
            <w:tcW w:w="134" w:type="dxa"/>
          </w:tcPr>
          <w:p w14:paraId="68725A70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</w:tcPr>
          <w:p w14:paraId="060463AA" w14:textId="4629903E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 2,948,775.12 </w:t>
            </w:r>
          </w:p>
        </w:tc>
      </w:tr>
      <w:tr w:rsidR="003F5C67" w:rsidRPr="003F5C67" w14:paraId="257DDDCE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78EB23C8" w14:textId="77777777" w:rsidR="003F5C67" w:rsidRPr="003F5C67" w:rsidRDefault="003F5C67" w:rsidP="00F1135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6FC8A345" w14:textId="58F46B60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2C7264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72D6EEC" w14:textId="25EFF8D2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0532AB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375A948" w14:textId="080C987A" w:rsidR="003F5C67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>396,269.10</w:t>
            </w:r>
          </w:p>
        </w:tc>
        <w:tc>
          <w:tcPr>
            <w:tcW w:w="134" w:type="dxa"/>
          </w:tcPr>
          <w:p w14:paraId="13EBFCDC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504542" w14:textId="7033B3AE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>6,498,157.48</w:t>
            </w:r>
          </w:p>
        </w:tc>
      </w:tr>
      <w:tr w:rsidR="003F5C67" w:rsidRPr="003F5C67" w14:paraId="3BCB27CF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68B2DFBB" w14:textId="36E80818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</w:tcBorders>
          </w:tcPr>
          <w:p w14:paraId="313DF61B" w14:textId="33C8368A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17363D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62888020" w14:textId="06DF87EF" w:rsidR="003F5C67" w:rsidRPr="003F5C67" w:rsidRDefault="003F5C67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A82DC8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3F1298C" w14:textId="2102ED34" w:rsidR="003F5C67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>2,160,764.33</w:t>
            </w:r>
          </w:p>
        </w:tc>
        <w:tc>
          <w:tcPr>
            <w:tcW w:w="134" w:type="dxa"/>
          </w:tcPr>
          <w:p w14:paraId="45D3BC2C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6E6B56E" w14:textId="14BFB331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>9,446,932.60</w:t>
            </w:r>
          </w:p>
        </w:tc>
      </w:tr>
      <w:tr w:rsidR="007D3556" w:rsidRPr="003F5C67" w14:paraId="60CB60A7" w14:textId="77777777" w:rsidTr="00B437C0">
        <w:trPr>
          <w:gridAfter w:val="1"/>
          <w:wAfter w:w="7" w:type="dxa"/>
          <w:trHeight w:val="62"/>
        </w:trPr>
        <w:tc>
          <w:tcPr>
            <w:tcW w:w="3391" w:type="dxa"/>
            <w:gridSpan w:val="2"/>
          </w:tcPr>
          <w:p w14:paraId="5A10F189" w14:textId="7FA8A87E" w:rsidR="007D3556" w:rsidRPr="003F5C67" w:rsidRDefault="007D3556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3F5C67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570F0516" w14:textId="4CB122F8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643018B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39F2890" w14:textId="7A9F05CB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E3C18E" w14:textId="77777777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B8522A1" w14:textId="13669859" w:rsidR="007D3556" w:rsidRPr="003F5C67" w:rsidRDefault="007D3556" w:rsidP="00F11353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="Angsana New" w:hAnsi="Angsana New"/>
                <w:bCs/>
                <w:sz w:val="24"/>
                <w:szCs w:val="24"/>
              </w:rPr>
              <w:t xml:space="preserve"> (4,563.27)</w:t>
            </w:r>
          </w:p>
        </w:tc>
        <w:tc>
          <w:tcPr>
            <w:tcW w:w="134" w:type="dxa"/>
          </w:tcPr>
          <w:p w14:paraId="7D8E3D3F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4D09405" w14:textId="492AA549" w:rsidR="007D3556" w:rsidRPr="003F5C67" w:rsidRDefault="007D3556" w:rsidP="00F11353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3F5C67">
              <w:rPr>
                <w:rFonts w:ascii="Angsana New" w:hAnsi="Angsana New"/>
                <w:bCs/>
                <w:sz w:val="24"/>
                <w:szCs w:val="24"/>
              </w:rPr>
              <w:t>(5,859.94)</w:t>
            </w:r>
          </w:p>
        </w:tc>
      </w:tr>
      <w:tr w:rsidR="007D3556" w:rsidRPr="003F5C67" w14:paraId="299E4CA8" w14:textId="77777777" w:rsidTr="00B437C0">
        <w:trPr>
          <w:gridAfter w:val="1"/>
          <w:wAfter w:w="7" w:type="dxa"/>
          <w:trHeight w:val="62"/>
        </w:trPr>
        <w:tc>
          <w:tcPr>
            <w:tcW w:w="2997" w:type="dxa"/>
          </w:tcPr>
          <w:p w14:paraId="6AE47610" w14:textId="11104FD7" w:rsidR="007D3556" w:rsidRPr="003F5C67" w:rsidRDefault="007D3556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923D6B" w14:textId="44BBD1B9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4B2A94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10AD6183" w14:textId="51938869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8287B9" w14:textId="77777777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89DB9B2" w14:textId="61EF397D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2,156,201.06 </w:t>
            </w:r>
          </w:p>
        </w:tc>
        <w:tc>
          <w:tcPr>
            <w:tcW w:w="134" w:type="dxa"/>
          </w:tcPr>
          <w:p w14:paraId="15E9B450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41B721F3" w14:textId="0301F5DE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>9,441,072.66</w:t>
            </w:r>
          </w:p>
        </w:tc>
      </w:tr>
    </w:tbl>
    <w:p w14:paraId="517B59B7" w14:textId="77777777" w:rsidR="00B437C0" w:rsidRDefault="00B437C0" w:rsidP="00F11353"/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7"/>
        <w:gridCol w:w="261"/>
        <w:gridCol w:w="188"/>
        <w:gridCol w:w="796"/>
        <w:gridCol w:w="134"/>
        <w:gridCol w:w="1251"/>
        <w:gridCol w:w="134"/>
        <w:gridCol w:w="1246"/>
        <w:gridCol w:w="134"/>
        <w:gridCol w:w="1246"/>
        <w:gridCol w:w="7"/>
        <w:gridCol w:w="11"/>
      </w:tblGrid>
      <w:tr w:rsidR="00B437C0" w:rsidRPr="003F5C67" w14:paraId="7CD3C328" w14:textId="77777777" w:rsidTr="00B437C0">
        <w:trPr>
          <w:gridAfter w:val="1"/>
          <w:wAfter w:w="11" w:type="dxa"/>
          <w:trHeight w:val="62"/>
        </w:trPr>
        <w:tc>
          <w:tcPr>
            <w:tcW w:w="2997" w:type="dxa"/>
          </w:tcPr>
          <w:p w14:paraId="2E95B6EA" w14:textId="77777777" w:rsidR="00B437C0" w:rsidRPr="003F5C67" w:rsidRDefault="00B437C0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10"/>
            <w:tcBorders>
              <w:bottom w:val="single" w:sz="6" w:space="0" w:color="auto"/>
            </w:tcBorders>
          </w:tcPr>
          <w:p w14:paraId="40970626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437C0" w:rsidRPr="003F5C67" w14:paraId="6AE18014" w14:textId="77777777" w:rsidTr="00B437C0">
        <w:trPr>
          <w:gridAfter w:val="1"/>
          <w:wAfter w:w="11" w:type="dxa"/>
          <w:trHeight w:val="62"/>
        </w:trPr>
        <w:tc>
          <w:tcPr>
            <w:tcW w:w="2997" w:type="dxa"/>
          </w:tcPr>
          <w:p w14:paraId="62F2D030" w14:textId="77777777" w:rsidR="00B437C0" w:rsidRPr="003F5C67" w:rsidRDefault="00B437C0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29A89E" w14:textId="77777777" w:rsidR="00B437C0" w:rsidRPr="003F5C67" w:rsidRDefault="00B437C0" w:rsidP="00F1135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366D73" w14:textId="77777777" w:rsidR="00B437C0" w:rsidRPr="003F5C67" w:rsidRDefault="00B437C0" w:rsidP="00F11353">
            <w:pPr>
              <w:tabs>
                <w:tab w:val="left" w:pos="1152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118328" w14:textId="77777777" w:rsidR="00B437C0" w:rsidRPr="003F5C67" w:rsidRDefault="00B437C0" w:rsidP="00F11353">
            <w:pPr>
              <w:tabs>
                <w:tab w:val="left" w:pos="1152"/>
              </w:tabs>
              <w:spacing w:line="280" w:lineRule="exact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7C0" w:rsidRPr="003F5C67" w14:paraId="67E7B499" w14:textId="77777777" w:rsidTr="00B437C0">
        <w:trPr>
          <w:gridAfter w:val="2"/>
          <w:wAfter w:w="18" w:type="dxa"/>
          <w:trHeight w:val="62"/>
        </w:trPr>
        <w:tc>
          <w:tcPr>
            <w:tcW w:w="2997" w:type="dxa"/>
          </w:tcPr>
          <w:p w14:paraId="67FB647E" w14:textId="77777777" w:rsidR="00B437C0" w:rsidRPr="003F5C67" w:rsidRDefault="00B437C0" w:rsidP="00F11353">
            <w:pPr>
              <w:tabs>
                <w:tab w:val="left" w:pos="540"/>
              </w:tabs>
              <w:spacing w:line="280" w:lineRule="exact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4B1EE6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6ED3154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8A19D6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510E1B08" w14:textId="77777777" w:rsidR="00B437C0" w:rsidRPr="003F5C67" w:rsidRDefault="00B437C0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2FD827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7840644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F13E16" w14:textId="77777777" w:rsidR="00B437C0" w:rsidRPr="003F5C67" w:rsidRDefault="00B437C0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</w:tr>
      <w:tr w:rsidR="003F5C67" w:rsidRPr="003F5C67" w14:paraId="121CA25E" w14:textId="77777777" w:rsidTr="00B437C0">
        <w:trPr>
          <w:gridAfter w:val="2"/>
          <w:wAfter w:w="18" w:type="dxa"/>
        </w:trPr>
        <w:tc>
          <w:tcPr>
            <w:tcW w:w="2997" w:type="dxa"/>
          </w:tcPr>
          <w:p w14:paraId="462B9D95" w14:textId="6C1F6191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</w:t>
            </w:r>
            <w:r w:rsidRPr="003F5C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สั้นและระยะ</w:t>
            </w:r>
            <w:r w:rsidRPr="003F5C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ยาว</w:t>
            </w:r>
          </w:p>
        </w:tc>
        <w:tc>
          <w:tcPr>
            <w:tcW w:w="1245" w:type="dxa"/>
            <w:gridSpan w:val="3"/>
          </w:tcPr>
          <w:p w14:paraId="12493D57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C2EEC6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74EF64D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4BAFAD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19F7988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062FA5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E5EB397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F5C67" w:rsidRPr="003F5C67" w14:paraId="115C4E2E" w14:textId="77777777" w:rsidTr="00B437C0">
        <w:trPr>
          <w:gridAfter w:val="2"/>
          <w:wAfter w:w="18" w:type="dxa"/>
        </w:trPr>
        <w:tc>
          <w:tcPr>
            <w:tcW w:w="2997" w:type="dxa"/>
          </w:tcPr>
          <w:p w14:paraId="6F8DA306" w14:textId="77777777" w:rsidR="003F5C67" w:rsidRPr="003F5C67" w:rsidRDefault="003F5C67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45" w:type="dxa"/>
            <w:gridSpan w:val="3"/>
          </w:tcPr>
          <w:p w14:paraId="27B403D5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03D686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E49ABD8" w14:textId="77777777" w:rsidR="003F5C67" w:rsidRPr="003F5C67" w:rsidRDefault="003F5C67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41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B525D28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1CC795C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C58903E" w14:textId="77777777" w:rsidR="003F5C67" w:rsidRPr="003F5C67" w:rsidRDefault="003F5C67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CA281D9" w14:textId="77777777" w:rsidR="003F5C67" w:rsidRPr="003F5C67" w:rsidRDefault="003F5C67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D3556" w:rsidRPr="003F5C67" w14:paraId="220BE117" w14:textId="77777777" w:rsidTr="00B437C0">
        <w:trPr>
          <w:gridAfter w:val="2"/>
          <w:wAfter w:w="18" w:type="dxa"/>
        </w:trPr>
        <w:tc>
          <w:tcPr>
            <w:tcW w:w="3446" w:type="dxa"/>
            <w:gridSpan w:val="3"/>
          </w:tcPr>
          <w:p w14:paraId="1D300737" w14:textId="77777777" w:rsidR="007D3556" w:rsidRPr="003F5C67" w:rsidRDefault="007D3556" w:rsidP="00F1135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96" w:type="dxa"/>
          </w:tcPr>
          <w:p w14:paraId="56918DEA" w14:textId="0150469C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FE280B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39530643" w14:textId="43823668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241121" w14:textId="77777777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FB20232" w14:textId="457BFA2E" w:rsidR="007D3556" w:rsidRPr="007D3556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60,500,000.00 </w:t>
            </w:r>
          </w:p>
        </w:tc>
        <w:tc>
          <w:tcPr>
            <w:tcW w:w="134" w:type="dxa"/>
          </w:tcPr>
          <w:p w14:paraId="0B0AFE86" w14:textId="77777777" w:rsidR="007D3556" w:rsidRPr="003F5C67" w:rsidRDefault="007D3556" w:rsidP="00F11353">
            <w:pPr>
              <w:spacing w:line="280" w:lineRule="exact"/>
              <w:ind w:left="-14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FD323A9" w14:textId="5CBB33BD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 60,500,000.00 </w:t>
            </w:r>
          </w:p>
        </w:tc>
      </w:tr>
      <w:tr w:rsidR="007D3556" w:rsidRPr="003F5C67" w14:paraId="52F4DA01" w14:textId="77777777" w:rsidTr="00B437C0">
        <w:trPr>
          <w:gridAfter w:val="2"/>
          <w:wAfter w:w="18" w:type="dxa"/>
        </w:trPr>
        <w:tc>
          <w:tcPr>
            <w:tcW w:w="2997" w:type="dxa"/>
          </w:tcPr>
          <w:p w14:paraId="3CC6E8E7" w14:textId="77777777" w:rsidR="007D3556" w:rsidRPr="003F5C67" w:rsidRDefault="007D3556" w:rsidP="00F1135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โซลาร์ พีพีเอ็ม จำกัด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35E1AC94" w14:textId="7FB17F26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A66842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420" w:right="454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63FA722F" w14:textId="1A91987D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FB567C" w14:textId="77777777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A318B9E" w14:textId="796E79C8" w:rsidR="007D3556" w:rsidRPr="007D3556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235,000,000.00 </w:t>
            </w:r>
          </w:p>
        </w:tc>
        <w:tc>
          <w:tcPr>
            <w:tcW w:w="134" w:type="dxa"/>
          </w:tcPr>
          <w:p w14:paraId="39C60B8F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DB63AA5" w14:textId="29D11E0C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</w:rPr>
              <w:t xml:space="preserve"> 255,500,000.00 </w:t>
            </w:r>
          </w:p>
        </w:tc>
      </w:tr>
      <w:tr w:rsidR="007D3556" w:rsidRPr="003F5C67" w14:paraId="7F7BD62F" w14:textId="77777777" w:rsidTr="00B437C0">
        <w:tc>
          <w:tcPr>
            <w:tcW w:w="2997" w:type="dxa"/>
          </w:tcPr>
          <w:p w14:paraId="3FBC9938" w14:textId="1B86A636" w:rsidR="007D3556" w:rsidRPr="003F5C67" w:rsidRDefault="007D3556" w:rsidP="00F11353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</w:tcPr>
          <w:p w14:paraId="414EDFEC" w14:textId="17A31ABE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9F12DC4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04756131" w14:textId="6745BC8B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61E55FE" w14:textId="77777777" w:rsidR="007D3556" w:rsidRPr="003F5C67" w:rsidRDefault="007D355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74D5A5CC" w14:textId="08AEC278" w:rsidR="007D3556" w:rsidRPr="007D3556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295,500,000.00 </w:t>
            </w:r>
          </w:p>
        </w:tc>
        <w:tc>
          <w:tcPr>
            <w:tcW w:w="134" w:type="dxa"/>
          </w:tcPr>
          <w:p w14:paraId="4346699D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</w:tcPr>
          <w:p w14:paraId="7F4E7217" w14:textId="35645D95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3F5C67">
              <w:rPr>
                <w:rFonts w:ascii="Angsana New" w:hAnsi="Angsana New"/>
                <w:bCs/>
                <w:sz w:val="24"/>
                <w:szCs w:val="24"/>
              </w:rPr>
              <w:t>316,000,000.00</w:t>
            </w:r>
          </w:p>
        </w:tc>
      </w:tr>
      <w:tr w:rsidR="007D3556" w:rsidRPr="003F5C67" w14:paraId="48C1829C" w14:textId="77777777" w:rsidTr="00B437C0">
        <w:tc>
          <w:tcPr>
            <w:tcW w:w="3258" w:type="dxa"/>
            <w:gridSpan w:val="2"/>
          </w:tcPr>
          <w:p w14:paraId="4CD4D6C3" w14:textId="4F4E5D87" w:rsidR="007D3556" w:rsidRPr="003F5C67" w:rsidRDefault="007D3556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3F5C67">
              <w:rPr>
                <w:rFonts w:asciiTheme="majorBidi" w:hAnsi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4" w:type="dxa"/>
            <w:gridSpan w:val="2"/>
          </w:tcPr>
          <w:p w14:paraId="1C3FE343" w14:textId="0C66F590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FE54CF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0D087061" w14:textId="64E74FE8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CBF14A" w14:textId="77777777" w:rsidR="007D3556" w:rsidRPr="003F5C67" w:rsidRDefault="007D355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5F45244" w14:textId="16F0111A" w:rsidR="007D3556" w:rsidRPr="007D3556" w:rsidRDefault="007D3556" w:rsidP="00F11353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="Angsana New" w:hAnsi="Angsana New"/>
                <w:bCs/>
                <w:sz w:val="24"/>
                <w:szCs w:val="24"/>
              </w:rPr>
              <w:t xml:space="preserve"> (637,483.34)</w:t>
            </w:r>
          </w:p>
        </w:tc>
        <w:tc>
          <w:tcPr>
            <w:tcW w:w="134" w:type="dxa"/>
          </w:tcPr>
          <w:p w14:paraId="0904BEE4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bottom w:val="single" w:sz="6" w:space="0" w:color="auto"/>
            </w:tcBorders>
          </w:tcPr>
          <w:p w14:paraId="161BEF8C" w14:textId="13E73EC1" w:rsidR="007D3556" w:rsidRPr="003F5C67" w:rsidRDefault="007D3556" w:rsidP="00F11353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3F5C67">
              <w:rPr>
                <w:rFonts w:ascii="Angsana New" w:hAnsi="Angsana New"/>
                <w:bCs/>
                <w:sz w:val="24"/>
                <w:szCs w:val="24"/>
              </w:rPr>
              <w:t xml:space="preserve"> (831,025.20)</w:t>
            </w:r>
          </w:p>
        </w:tc>
      </w:tr>
      <w:tr w:rsidR="007D3556" w:rsidRPr="003F5C67" w14:paraId="30301FC0" w14:textId="77777777" w:rsidTr="00B437C0">
        <w:tc>
          <w:tcPr>
            <w:tcW w:w="2997" w:type="dxa"/>
          </w:tcPr>
          <w:p w14:paraId="42BC6FB7" w14:textId="7D012116" w:rsidR="007D3556" w:rsidRPr="003F5C67" w:rsidRDefault="007D3556" w:rsidP="00F11353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2169F8A" w14:textId="2F5F3ACF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F345BA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7C6CD2F" w14:textId="735FEDBD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0BA4B08" w14:textId="77777777" w:rsidR="007D3556" w:rsidRPr="003F5C67" w:rsidRDefault="007D355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5DD4C45" w14:textId="57EDFC95" w:rsidR="007D3556" w:rsidRPr="007D3556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294,862,516.66 </w:t>
            </w:r>
          </w:p>
        </w:tc>
        <w:tc>
          <w:tcPr>
            <w:tcW w:w="134" w:type="dxa"/>
          </w:tcPr>
          <w:p w14:paraId="75C3CF26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3EEEE12" w14:textId="46483474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F5C67">
              <w:rPr>
                <w:rFonts w:ascii="Angsana New" w:hAnsi="Angsana New"/>
                <w:bCs/>
                <w:sz w:val="24"/>
                <w:szCs w:val="24"/>
              </w:rPr>
              <w:t xml:space="preserve"> 315,168,974.80 </w:t>
            </w:r>
          </w:p>
        </w:tc>
      </w:tr>
      <w:tr w:rsidR="007D3556" w:rsidRPr="003F5C67" w14:paraId="33D21633" w14:textId="77777777" w:rsidTr="00B437C0">
        <w:tc>
          <w:tcPr>
            <w:tcW w:w="2997" w:type="dxa"/>
          </w:tcPr>
          <w:p w14:paraId="413EE24A" w14:textId="77777777" w:rsidR="007D3556" w:rsidRPr="003F5C67" w:rsidRDefault="007D3556" w:rsidP="00F11353">
            <w:pPr>
              <w:tabs>
                <w:tab w:val="left" w:pos="0"/>
                <w:tab w:val="left" w:pos="507"/>
              </w:tabs>
              <w:spacing w:line="280" w:lineRule="exact"/>
              <w:ind w:left="113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5" w:type="dxa"/>
            <w:gridSpan w:val="3"/>
            <w:tcBorders>
              <w:top w:val="double" w:sz="6" w:space="0" w:color="auto"/>
            </w:tcBorders>
          </w:tcPr>
          <w:p w14:paraId="247C0D0C" w14:textId="77777777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0D48DF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double" w:sz="6" w:space="0" w:color="auto"/>
            </w:tcBorders>
          </w:tcPr>
          <w:p w14:paraId="06B15FBE" w14:textId="77777777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B2AF7F" w14:textId="77777777" w:rsidR="007D3556" w:rsidRPr="003F5C67" w:rsidRDefault="007D355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double" w:sz="6" w:space="0" w:color="auto"/>
            </w:tcBorders>
          </w:tcPr>
          <w:p w14:paraId="2B03932C" w14:textId="77777777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1D860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double" w:sz="6" w:space="0" w:color="auto"/>
            </w:tcBorders>
          </w:tcPr>
          <w:p w14:paraId="6A46A919" w14:textId="77777777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3556" w:rsidRPr="003F5C67" w14:paraId="0B1B3F19" w14:textId="77777777" w:rsidTr="00B437C0">
        <w:tc>
          <w:tcPr>
            <w:tcW w:w="2997" w:type="dxa"/>
          </w:tcPr>
          <w:p w14:paraId="2C1764F4" w14:textId="2F9721DE" w:rsidR="007D3556" w:rsidRPr="003F5C67" w:rsidRDefault="007D3556" w:rsidP="00CA5F0F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/>
                <w:sz w:val="24"/>
                <w:szCs w:val="24"/>
                <w:cs/>
              </w:rPr>
              <w:t>เงิน</w:t>
            </w:r>
            <w:r w:rsidRPr="00CA5F0F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3F5C67">
              <w:rPr>
                <w:rFonts w:asciiTheme="majorBidi" w:hAnsiTheme="majorBidi"/>
                <w:sz w:val="24"/>
                <w:szCs w:val="24"/>
                <w:cs/>
              </w:rPr>
              <w:t>กู้ยืมระยะสั้นแก่บริษัทย่อย</w:t>
            </w:r>
          </w:p>
        </w:tc>
        <w:tc>
          <w:tcPr>
            <w:tcW w:w="1245" w:type="dxa"/>
            <w:gridSpan w:val="3"/>
          </w:tcPr>
          <w:p w14:paraId="1888ADA0" w14:textId="77777777" w:rsidR="007D3556" w:rsidRPr="003F5C67" w:rsidRDefault="007D355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E798374" w14:textId="77777777" w:rsidR="007D3556" w:rsidRPr="003F5C67" w:rsidRDefault="007D355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26B4D90D" w14:textId="77777777" w:rsidR="007D3556" w:rsidRPr="003F5C67" w:rsidRDefault="007D355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F78E62" w14:textId="77777777" w:rsidR="007D3556" w:rsidRPr="003F5C67" w:rsidRDefault="007D355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6E1E0417" w14:textId="4BC0E800" w:rsidR="007D3556" w:rsidRPr="003F5C67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="Angsana New" w:hAnsi="Angsana New"/>
                <w:bCs/>
                <w:sz w:val="24"/>
                <w:szCs w:val="24"/>
              </w:rPr>
              <w:t>265,464,170.99</w:t>
            </w:r>
          </w:p>
        </w:tc>
        <w:tc>
          <w:tcPr>
            <w:tcW w:w="134" w:type="dxa"/>
          </w:tcPr>
          <w:p w14:paraId="108FD2EF" w14:textId="77777777" w:rsidR="007D3556" w:rsidRPr="003F5C67" w:rsidRDefault="007D355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</w:tcPr>
          <w:p w14:paraId="789BC681" w14:textId="06D13993" w:rsidR="007D3556" w:rsidRPr="00BF06FC" w:rsidRDefault="007D355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217,611,609.01 </w:t>
            </w:r>
          </w:p>
        </w:tc>
      </w:tr>
      <w:tr w:rsidR="00602876" w:rsidRPr="003F5C67" w14:paraId="1EA0CF00" w14:textId="77777777" w:rsidTr="00B437C0">
        <w:tc>
          <w:tcPr>
            <w:tcW w:w="2997" w:type="dxa"/>
          </w:tcPr>
          <w:p w14:paraId="2508AE5E" w14:textId="1AFAFD5D" w:rsidR="00602876" w:rsidRPr="003F5C67" w:rsidRDefault="00CA5F0F" w:rsidP="00CA5F0F">
            <w:pPr>
              <w:tabs>
                <w:tab w:val="left" w:pos="540"/>
              </w:tabs>
              <w:spacing w:line="280" w:lineRule="exact"/>
              <w:ind w:left="113" w:right="-45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602876" w:rsidRPr="00CA5F0F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เงินให้กู้ยืมระยะยาวแก่บริษัทย่อย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602876" w:rsidRPr="00CA5F0F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245" w:type="dxa"/>
            <w:gridSpan w:val="3"/>
          </w:tcPr>
          <w:p w14:paraId="74B2A624" w14:textId="77777777" w:rsidR="00602876" w:rsidRDefault="0060287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91606F7" w14:textId="1AACDD4D" w:rsidR="00602876" w:rsidRPr="003F5C67" w:rsidRDefault="0060287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162220" w14:textId="77777777" w:rsidR="00602876" w:rsidRPr="003F5C67" w:rsidRDefault="0060287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</w:tcPr>
          <w:p w14:paraId="0868FBFF" w14:textId="77777777" w:rsidR="00602876" w:rsidRDefault="0060287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527EAC9" w14:textId="049CA4C0" w:rsidR="00602876" w:rsidRPr="003F5C67" w:rsidRDefault="0060287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66ED99" w14:textId="77777777" w:rsidR="00602876" w:rsidRPr="003F5C67" w:rsidRDefault="0060287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</w:tcPr>
          <w:p w14:paraId="5738EAD8" w14:textId="77777777" w:rsidR="00602876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  <w:p w14:paraId="02B5D27D" w14:textId="201A5608" w:rsidR="00602876" w:rsidRPr="003F5C67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="Angsana New" w:hAnsi="Angsana New"/>
                <w:bCs/>
                <w:sz w:val="24"/>
                <w:szCs w:val="24"/>
              </w:rPr>
              <w:t>20,963,041.59</w:t>
            </w:r>
          </w:p>
        </w:tc>
        <w:tc>
          <w:tcPr>
            <w:tcW w:w="134" w:type="dxa"/>
          </w:tcPr>
          <w:p w14:paraId="1458B8F7" w14:textId="77777777" w:rsidR="00602876" w:rsidRPr="003F5C67" w:rsidRDefault="0060287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</w:tcPr>
          <w:p w14:paraId="237039C4" w14:textId="77777777" w:rsidR="00602876" w:rsidRPr="00BF06FC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ABC8E03" w14:textId="35694B08" w:rsidR="00602876" w:rsidRPr="00BF06FC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68,301,894.50 </w:t>
            </w:r>
          </w:p>
        </w:tc>
      </w:tr>
      <w:tr w:rsidR="00602876" w:rsidRPr="003F5C67" w14:paraId="05F3A261" w14:textId="77777777" w:rsidTr="00B437C0">
        <w:tc>
          <w:tcPr>
            <w:tcW w:w="2997" w:type="dxa"/>
          </w:tcPr>
          <w:p w14:paraId="2F505BDA" w14:textId="7D244123" w:rsidR="00602876" w:rsidRPr="003F5C67" w:rsidRDefault="00602876" w:rsidP="00CA5F0F">
            <w:pPr>
              <w:tabs>
                <w:tab w:val="left" w:pos="540"/>
              </w:tabs>
              <w:spacing w:line="280" w:lineRule="exact"/>
              <w:ind w:left="-57"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เงินให้กู้ยืมระยะยาว</w:t>
            </w:r>
            <w:r w:rsidRPr="00CA5F0F">
              <w:rPr>
                <w:rFonts w:asciiTheme="majorBidi" w:hAnsiTheme="majorBidi" w:cstheme="majorBidi"/>
                <w:sz w:val="24"/>
                <w:szCs w:val="24"/>
                <w:cs/>
              </w:rPr>
              <w:t>แก่บริษัทย่อย</w:t>
            </w:r>
          </w:p>
        </w:tc>
        <w:tc>
          <w:tcPr>
            <w:tcW w:w="1245" w:type="dxa"/>
            <w:gridSpan w:val="3"/>
            <w:tcBorders>
              <w:bottom w:val="single" w:sz="6" w:space="0" w:color="auto"/>
            </w:tcBorders>
          </w:tcPr>
          <w:p w14:paraId="38E095C2" w14:textId="77777777" w:rsidR="00602876" w:rsidRPr="003F5C67" w:rsidRDefault="0060287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ADE0BF8" w14:textId="77777777" w:rsidR="00602876" w:rsidRPr="003F5C67" w:rsidRDefault="0060287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</w:tcPr>
          <w:p w14:paraId="537DF06D" w14:textId="77777777" w:rsidR="00602876" w:rsidRPr="003F5C67" w:rsidRDefault="0060287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7D5C71" w14:textId="77777777" w:rsidR="00602876" w:rsidRPr="003F5C67" w:rsidRDefault="0060287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502288" w14:textId="1EFD82F2" w:rsidR="00602876" w:rsidRPr="003F5C67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="Angsana New" w:hAnsi="Angsana New"/>
                <w:bCs/>
                <w:sz w:val="24"/>
                <w:szCs w:val="24"/>
              </w:rPr>
              <w:t>8,435,304.08</w:t>
            </w:r>
          </w:p>
        </w:tc>
        <w:tc>
          <w:tcPr>
            <w:tcW w:w="134" w:type="dxa"/>
          </w:tcPr>
          <w:p w14:paraId="5A49A02F" w14:textId="77777777" w:rsidR="00602876" w:rsidRPr="003F5C67" w:rsidRDefault="0060287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bottom w:val="single" w:sz="6" w:space="0" w:color="auto"/>
            </w:tcBorders>
          </w:tcPr>
          <w:p w14:paraId="559310AD" w14:textId="366E4D2D" w:rsidR="00602876" w:rsidRPr="00BF06FC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29,255,471.29 </w:t>
            </w:r>
          </w:p>
        </w:tc>
      </w:tr>
      <w:tr w:rsidR="00602876" w:rsidRPr="003F5C67" w14:paraId="3A1CC2EF" w14:textId="77777777" w:rsidTr="00B437C0">
        <w:tc>
          <w:tcPr>
            <w:tcW w:w="2997" w:type="dxa"/>
          </w:tcPr>
          <w:p w14:paraId="6EA91B6F" w14:textId="271AD38D" w:rsidR="00602876" w:rsidRPr="003F5C67" w:rsidRDefault="00602876" w:rsidP="00F11353">
            <w:pPr>
              <w:tabs>
                <w:tab w:val="left" w:pos="540"/>
              </w:tabs>
              <w:spacing w:line="280" w:lineRule="exact"/>
              <w:ind w:left="284" w:right="-45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3F5C6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88E5401" w14:textId="77777777" w:rsidR="00602876" w:rsidRPr="003F5C67" w:rsidRDefault="00602876" w:rsidP="00F11353">
            <w:pPr>
              <w:spacing w:line="280" w:lineRule="exact"/>
              <w:ind w:left="-420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398CBF" w14:textId="77777777" w:rsidR="00602876" w:rsidRPr="003F5C67" w:rsidRDefault="00602876" w:rsidP="00F11353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</w:tcPr>
          <w:p w14:paraId="35D941D2" w14:textId="77777777" w:rsidR="00602876" w:rsidRPr="003F5C67" w:rsidRDefault="00602876" w:rsidP="00F11353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5C6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BEE53C" w14:textId="77777777" w:rsidR="00602876" w:rsidRPr="003F5C67" w:rsidRDefault="0060287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86D27BB" w14:textId="2971B0B9" w:rsidR="00602876" w:rsidRPr="003F5C67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7D3556">
              <w:rPr>
                <w:rFonts w:asciiTheme="majorBidi" w:hAnsiTheme="majorBidi" w:cstheme="majorBidi"/>
                <w:sz w:val="24"/>
                <w:szCs w:val="24"/>
              </w:rPr>
              <w:t xml:space="preserve"> 294,862,516.66 </w:t>
            </w:r>
          </w:p>
        </w:tc>
        <w:tc>
          <w:tcPr>
            <w:tcW w:w="134" w:type="dxa"/>
          </w:tcPr>
          <w:p w14:paraId="4E9A1137" w14:textId="77777777" w:rsidR="00602876" w:rsidRPr="003F5C67" w:rsidRDefault="00602876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793547C" w14:textId="5021BBCD" w:rsidR="00602876" w:rsidRPr="00BF06FC" w:rsidRDefault="00602876" w:rsidP="00F11353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F06FC">
              <w:rPr>
                <w:rFonts w:ascii="Angsana New" w:hAnsi="Angsana New"/>
                <w:bCs/>
                <w:sz w:val="24"/>
                <w:szCs w:val="24"/>
              </w:rPr>
              <w:t xml:space="preserve"> 315,168,974.80 </w:t>
            </w:r>
          </w:p>
        </w:tc>
      </w:tr>
    </w:tbl>
    <w:p w14:paraId="2A712F9F" w14:textId="77777777" w:rsidR="00226BDF" w:rsidRPr="00E66756" w:rsidRDefault="00226BDF" w:rsidP="00F11353">
      <w:pPr>
        <w:tabs>
          <w:tab w:val="left" w:pos="567"/>
          <w:tab w:val="left" w:pos="7560"/>
          <w:tab w:val="left" w:pos="8364"/>
        </w:tabs>
        <w:spacing w:line="24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1ADF5A5B" w14:textId="60048EC2" w:rsidR="00000719" w:rsidRPr="00BF06FC" w:rsidRDefault="00000719" w:rsidP="00F11353">
      <w:pPr>
        <w:tabs>
          <w:tab w:val="left" w:pos="567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F06FC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Pr="00BF06FC">
        <w:rPr>
          <w:rFonts w:asciiTheme="majorBidi" w:hAnsiTheme="majorBidi" w:cstheme="majorBidi" w:hint="cs"/>
          <w:sz w:val="32"/>
          <w:szCs w:val="32"/>
          <w:cs/>
        </w:rPr>
        <w:t>สำหรับปี</w:t>
      </w:r>
      <w:r w:rsidRPr="00BF06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F06FC">
        <w:rPr>
          <w:rFonts w:asciiTheme="majorBidi" w:hAnsiTheme="majorBidi"/>
          <w:sz w:val="32"/>
          <w:szCs w:val="32"/>
        </w:rPr>
        <w:t xml:space="preserve"> </w:t>
      </w:r>
      <w:r w:rsidRPr="00BF06FC">
        <w:rPr>
          <w:rFonts w:asciiTheme="majorBidi" w:hAnsiTheme="majorBidi" w:cstheme="majorBidi"/>
          <w:sz w:val="32"/>
          <w:szCs w:val="32"/>
        </w:rPr>
        <w:t xml:space="preserve">31 </w:t>
      </w:r>
      <w:r w:rsidRPr="00BF06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F06FC">
        <w:rPr>
          <w:rFonts w:asciiTheme="majorBidi" w:hAnsiTheme="majorBidi"/>
          <w:sz w:val="32"/>
          <w:szCs w:val="32"/>
        </w:rPr>
        <w:t xml:space="preserve"> </w:t>
      </w:r>
      <w:r w:rsidRPr="00BF06FC">
        <w:rPr>
          <w:rFonts w:asciiTheme="majorBidi" w:hAnsiTheme="majorBidi" w:cstheme="majorBidi"/>
          <w:sz w:val="32"/>
          <w:szCs w:val="32"/>
        </w:rPr>
        <w:t>256</w:t>
      </w:r>
      <w:r w:rsidR="00BF06FC" w:rsidRPr="00BF06FC">
        <w:rPr>
          <w:rFonts w:asciiTheme="majorBidi" w:hAnsiTheme="majorBidi" w:cstheme="majorBidi"/>
          <w:sz w:val="32"/>
          <w:szCs w:val="32"/>
        </w:rPr>
        <w:t>8</w:t>
      </w:r>
      <w:r w:rsidRPr="00BF06FC">
        <w:rPr>
          <w:rFonts w:asciiTheme="majorBidi" w:hAnsiTheme="majorBidi" w:cstheme="majorBidi"/>
          <w:sz w:val="32"/>
          <w:szCs w:val="32"/>
        </w:rPr>
        <w:t xml:space="preserve"> </w:t>
      </w:r>
      <w:r w:rsidRPr="00BF06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F06FC">
        <w:rPr>
          <w:rFonts w:asciiTheme="majorBidi" w:hAnsiTheme="majorBidi" w:cstheme="majorBidi"/>
          <w:sz w:val="32"/>
          <w:szCs w:val="32"/>
        </w:rPr>
        <w:t>256</w:t>
      </w:r>
      <w:r w:rsidR="00BF06FC" w:rsidRPr="00BF06FC">
        <w:rPr>
          <w:rFonts w:asciiTheme="majorBidi" w:hAnsiTheme="majorBidi" w:cstheme="majorBidi"/>
          <w:sz w:val="32"/>
          <w:szCs w:val="32"/>
        </w:rPr>
        <w:t>7</w:t>
      </w:r>
      <w:r w:rsidRPr="00BF06FC">
        <w:rPr>
          <w:rFonts w:asciiTheme="majorBidi" w:hAnsiTheme="majorBidi" w:cstheme="majorBidi"/>
          <w:sz w:val="32"/>
          <w:szCs w:val="32"/>
        </w:rPr>
        <w:t xml:space="preserve"> </w:t>
      </w:r>
      <w:r w:rsidRPr="00BF06FC">
        <w:rPr>
          <w:rFonts w:asciiTheme="majorBidi" w:hAnsiTheme="majorBidi" w:cstheme="majorBidi" w:hint="cs"/>
          <w:sz w:val="32"/>
          <w:szCs w:val="32"/>
          <w:cs/>
        </w:rPr>
        <w:t>ของบัญชี</w:t>
      </w:r>
      <w:r w:rsidRPr="00BF06FC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9904B0" w:rsidRPr="00BF06FC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BF06FC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Pr="00BF06F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F06FC">
        <w:rPr>
          <w:rFonts w:asciiTheme="majorBidi" w:hAnsiTheme="majorBidi" w:cstheme="majorBidi"/>
          <w:sz w:val="32"/>
          <w:szCs w:val="32"/>
          <w:cs/>
        </w:rPr>
        <w:t>มีดังนี</w:t>
      </w:r>
      <w:r w:rsidRPr="00BF06FC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4"/>
        <w:gridCol w:w="1247"/>
        <w:gridCol w:w="134"/>
        <w:gridCol w:w="1247"/>
        <w:gridCol w:w="134"/>
        <w:gridCol w:w="1247"/>
        <w:gridCol w:w="134"/>
        <w:gridCol w:w="1252"/>
      </w:tblGrid>
      <w:tr w:rsidR="00BF06FC" w:rsidRPr="00684EF6" w14:paraId="0B6FF34F" w14:textId="77777777" w:rsidTr="00684EF6">
        <w:tc>
          <w:tcPr>
            <w:tcW w:w="3004" w:type="dxa"/>
          </w:tcPr>
          <w:p w14:paraId="46A8ADFA" w14:textId="77777777" w:rsidR="00000719" w:rsidRPr="00684EF6" w:rsidRDefault="00000719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bookmarkStart w:id="1" w:name="_Hlk119932838"/>
          </w:p>
        </w:tc>
        <w:tc>
          <w:tcPr>
            <w:tcW w:w="5395" w:type="dxa"/>
            <w:gridSpan w:val="7"/>
            <w:tcBorders>
              <w:bottom w:val="single" w:sz="6" w:space="0" w:color="auto"/>
            </w:tcBorders>
            <w:vAlign w:val="bottom"/>
          </w:tcPr>
          <w:p w14:paraId="502736D9" w14:textId="77777777" w:rsidR="00000719" w:rsidRPr="00684EF6" w:rsidRDefault="00000719" w:rsidP="00CA5F0F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F06FC" w:rsidRPr="00684EF6" w14:paraId="409084EF" w14:textId="77777777" w:rsidTr="00684EF6">
        <w:tc>
          <w:tcPr>
            <w:tcW w:w="3004" w:type="dxa"/>
          </w:tcPr>
          <w:p w14:paraId="60D5D452" w14:textId="77777777" w:rsidR="00000719" w:rsidRPr="00684EF6" w:rsidRDefault="00000719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3F3797" w14:textId="77777777" w:rsidR="00000719" w:rsidRPr="00684EF6" w:rsidRDefault="00000719" w:rsidP="00CA5F0F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244619D" w14:textId="77777777" w:rsidR="00000719" w:rsidRPr="00684EF6" w:rsidRDefault="00000719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61A1FF" w14:textId="77777777" w:rsidR="00000719" w:rsidRPr="00684EF6" w:rsidRDefault="00000719" w:rsidP="00CA5F0F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06FC" w:rsidRPr="00684EF6" w14:paraId="3D330754" w14:textId="77777777" w:rsidTr="00684EF6">
        <w:tc>
          <w:tcPr>
            <w:tcW w:w="3004" w:type="dxa"/>
          </w:tcPr>
          <w:p w14:paraId="0348A1BD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14718C21" w14:textId="66697826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31997DE" w14:textId="77777777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7E4143C" w14:textId="05A260CA" w:rsidR="00BF06FC" w:rsidRPr="00684EF6" w:rsidRDefault="00BF06FC" w:rsidP="00CA5F0F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  <w:vAlign w:val="bottom"/>
          </w:tcPr>
          <w:p w14:paraId="33E933EA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right="0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vAlign w:val="bottom"/>
          </w:tcPr>
          <w:p w14:paraId="147963FD" w14:textId="49C32CE7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vAlign w:val="bottom"/>
          </w:tcPr>
          <w:p w14:paraId="0FFD9B6F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  <w:vAlign w:val="bottom"/>
          </w:tcPr>
          <w:p w14:paraId="0F409F7C" w14:textId="5BA67857" w:rsidR="00BF06FC" w:rsidRPr="00684EF6" w:rsidRDefault="00BF06FC" w:rsidP="00CA5F0F">
            <w:pPr>
              <w:spacing w:line="2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eastAsia="MS Mincho" w:hAnsiTheme="majorBidi" w:cstheme="majorBidi"/>
                <w:sz w:val="24"/>
                <w:szCs w:val="24"/>
              </w:rPr>
              <w:t>2567</w:t>
            </w:r>
          </w:p>
        </w:tc>
      </w:tr>
      <w:tr w:rsidR="00BF06FC" w:rsidRPr="00684EF6" w14:paraId="0A02B1CD" w14:textId="77777777" w:rsidTr="00684EF6">
        <w:tc>
          <w:tcPr>
            <w:tcW w:w="3004" w:type="dxa"/>
          </w:tcPr>
          <w:p w14:paraId="69ACEC97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FD5D36" w14:textId="77777777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D99DC" w14:textId="77777777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34846E" w14:textId="77777777" w:rsidR="00BF06FC" w:rsidRPr="00684EF6" w:rsidRDefault="00BF06FC" w:rsidP="00CA5F0F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C96561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7742DFA0" w14:textId="77777777" w:rsidR="00BF06FC" w:rsidRPr="00684EF6" w:rsidRDefault="00BF06FC" w:rsidP="00CA5F0F">
            <w:pPr>
              <w:tabs>
                <w:tab w:val="left" w:pos="342"/>
                <w:tab w:val="left" w:pos="774"/>
                <w:tab w:val="left" w:pos="972"/>
              </w:tabs>
              <w:spacing w:line="28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89EF77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</w:tcBorders>
          </w:tcPr>
          <w:p w14:paraId="55B48943" w14:textId="77777777" w:rsidR="00BF06FC" w:rsidRPr="00684EF6" w:rsidRDefault="00BF06FC" w:rsidP="00CA5F0F">
            <w:pPr>
              <w:spacing w:line="28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06FC" w:rsidRPr="00684EF6" w14:paraId="27151AD0" w14:textId="77777777" w:rsidTr="00684EF6">
        <w:tc>
          <w:tcPr>
            <w:tcW w:w="3004" w:type="dxa"/>
          </w:tcPr>
          <w:p w14:paraId="246BAC83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b/>
                <w:sz w:val="24"/>
                <w:szCs w:val="24"/>
                <w:cs/>
              </w:rPr>
              <w:t>ยอดยกมาต้นปี</w:t>
            </w:r>
          </w:p>
        </w:tc>
        <w:tc>
          <w:tcPr>
            <w:tcW w:w="1247" w:type="dxa"/>
          </w:tcPr>
          <w:p w14:paraId="51C5E96B" w14:textId="77777777" w:rsidR="00BF06FC" w:rsidRPr="00684EF6" w:rsidRDefault="00BF06FC" w:rsidP="00CA5F0F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9880D1" w14:textId="77777777" w:rsidR="00BF06FC" w:rsidRPr="00684EF6" w:rsidRDefault="00BF06FC" w:rsidP="00CA5F0F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92AEAF" w14:textId="77777777" w:rsidR="00BF06FC" w:rsidRPr="00684EF6" w:rsidRDefault="00BF06FC" w:rsidP="00CA5F0F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46AD5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26C33F81" w14:textId="66EC207C" w:rsidR="00BF06FC" w:rsidRPr="00684EF6" w:rsidRDefault="007D3556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>316,000,000.00</w:t>
            </w:r>
          </w:p>
        </w:tc>
        <w:tc>
          <w:tcPr>
            <w:tcW w:w="134" w:type="dxa"/>
          </w:tcPr>
          <w:p w14:paraId="2B67EE56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4D2F351B" w14:textId="1ED961CC" w:rsidR="00BF06FC" w:rsidRPr="00684EF6" w:rsidRDefault="00BF06FC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bCs/>
                <w:sz w:val="24"/>
                <w:szCs w:val="24"/>
              </w:rPr>
              <w:t>191,500,000.00</w:t>
            </w:r>
          </w:p>
        </w:tc>
      </w:tr>
      <w:tr w:rsidR="00BF06FC" w:rsidRPr="00684EF6" w14:paraId="3ABC9509" w14:textId="77777777" w:rsidTr="00684EF6">
        <w:tc>
          <w:tcPr>
            <w:tcW w:w="3004" w:type="dxa"/>
          </w:tcPr>
          <w:p w14:paraId="7830DE87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b/>
                <w:sz w:val="24"/>
                <w:szCs w:val="24"/>
                <w:cs/>
              </w:rPr>
              <w:t>เพิ่มขึ้น</w:t>
            </w:r>
            <w:r w:rsidRPr="00684EF6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</w:tcPr>
          <w:p w14:paraId="05D5DF00" w14:textId="77777777" w:rsidR="00BF06FC" w:rsidRPr="00684EF6" w:rsidRDefault="00BF06FC" w:rsidP="00CA5F0F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8D8C383" w14:textId="77777777" w:rsidR="00BF06FC" w:rsidRPr="00684EF6" w:rsidRDefault="00BF06FC" w:rsidP="00CA5F0F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</w:tcPr>
          <w:p w14:paraId="2ED1617E" w14:textId="77777777" w:rsidR="00BF06FC" w:rsidRPr="00684EF6" w:rsidRDefault="00BF06FC" w:rsidP="00CA5F0F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95DDA4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5D649F43" w14:textId="1537FAB4" w:rsidR="00BF06FC" w:rsidRPr="00684EF6" w:rsidRDefault="007D3556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82,050,000.00</w:t>
            </w:r>
          </w:p>
        </w:tc>
        <w:tc>
          <w:tcPr>
            <w:tcW w:w="134" w:type="dxa"/>
          </w:tcPr>
          <w:p w14:paraId="783EC080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</w:tcPr>
          <w:p w14:paraId="1A6BF5AC" w14:textId="7CCD8A5B" w:rsidR="00BF06FC" w:rsidRPr="00684EF6" w:rsidRDefault="00BF06FC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140,000,000.00</w:t>
            </w:r>
          </w:p>
        </w:tc>
      </w:tr>
      <w:tr w:rsidR="00BF06FC" w:rsidRPr="00684EF6" w14:paraId="46192464" w14:textId="77777777" w:rsidTr="00684EF6">
        <w:tc>
          <w:tcPr>
            <w:tcW w:w="3004" w:type="dxa"/>
          </w:tcPr>
          <w:p w14:paraId="6FAE5408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b/>
                <w:sz w:val="24"/>
                <w:szCs w:val="24"/>
                <w:cs/>
              </w:rPr>
              <w:t>ลดลง</w:t>
            </w:r>
            <w:r w:rsidRPr="00684EF6">
              <w:rPr>
                <w:rFonts w:ascii="Angsana New" w:hAnsi="Angsana New" w:hint="cs"/>
                <w:b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DDAA7FA" w14:textId="77777777" w:rsidR="00BF06FC" w:rsidRPr="00684EF6" w:rsidRDefault="00BF06FC" w:rsidP="00CA5F0F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86AD90C" w14:textId="77777777" w:rsidR="00BF06FC" w:rsidRPr="00684EF6" w:rsidRDefault="00BF06FC" w:rsidP="00CA5F0F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6154FD0" w14:textId="77777777" w:rsidR="00BF06FC" w:rsidRPr="00684EF6" w:rsidRDefault="00BF06FC" w:rsidP="00CA5F0F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A3D015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727039" w14:textId="51E0B968" w:rsidR="00BF06FC" w:rsidRPr="00684EF6" w:rsidRDefault="007D3556" w:rsidP="00CA5F0F">
            <w:pPr>
              <w:spacing w:line="280" w:lineRule="exact"/>
              <w:ind w:left="-42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>(102,550,000.00)</w:t>
            </w:r>
          </w:p>
        </w:tc>
        <w:tc>
          <w:tcPr>
            <w:tcW w:w="134" w:type="dxa"/>
          </w:tcPr>
          <w:p w14:paraId="46481632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2" w:type="dxa"/>
            <w:tcBorders>
              <w:bottom w:val="single" w:sz="6" w:space="0" w:color="auto"/>
            </w:tcBorders>
          </w:tcPr>
          <w:p w14:paraId="56884DAF" w14:textId="199B5421" w:rsidR="00BF06FC" w:rsidRPr="00684EF6" w:rsidRDefault="00BF06FC" w:rsidP="00CA5F0F">
            <w:pPr>
              <w:spacing w:line="280" w:lineRule="exact"/>
              <w:ind w:left="-4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>(15,500,000.00)</w:t>
            </w:r>
          </w:p>
        </w:tc>
      </w:tr>
      <w:tr w:rsidR="00BF06FC" w:rsidRPr="00684EF6" w14:paraId="470B3F42" w14:textId="77777777" w:rsidTr="00684EF6">
        <w:tc>
          <w:tcPr>
            <w:tcW w:w="3004" w:type="dxa"/>
          </w:tcPr>
          <w:p w14:paraId="49472322" w14:textId="77777777" w:rsidR="00BF06FC" w:rsidRPr="00684EF6" w:rsidRDefault="00BF06FC" w:rsidP="00CA5F0F">
            <w:pPr>
              <w:tabs>
                <w:tab w:val="left" w:pos="0"/>
                <w:tab w:val="left" w:pos="507"/>
              </w:tabs>
              <w:spacing w:line="280" w:lineRule="exact"/>
              <w:ind w:left="-57" w:right="-108"/>
              <w:contextualSpacing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b/>
                <w:sz w:val="24"/>
                <w:szCs w:val="24"/>
                <w:cs/>
              </w:rPr>
              <w:t>ยอดคงเหลือ</w:t>
            </w:r>
            <w:r w:rsidRPr="00684EF6">
              <w:rPr>
                <w:rFonts w:ascii="Angsana New" w:hAnsi="Angsana New" w:hint="cs"/>
                <w:b/>
                <w:sz w:val="24"/>
                <w:szCs w:val="24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91BA9DE" w14:textId="77777777" w:rsidR="00BF06FC" w:rsidRPr="00684EF6" w:rsidRDefault="00BF06FC" w:rsidP="00CA5F0F">
            <w:pPr>
              <w:spacing w:line="280" w:lineRule="exact"/>
              <w:ind w:left="-420" w:right="454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507BB2" w14:textId="77777777" w:rsidR="00BF06FC" w:rsidRPr="00684EF6" w:rsidRDefault="00BF06FC" w:rsidP="00CA5F0F">
            <w:pPr>
              <w:tabs>
                <w:tab w:val="left" w:pos="-108"/>
                <w:tab w:val="left" w:pos="558"/>
                <w:tab w:val="left" w:pos="1309"/>
              </w:tabs>
              <w:spacing w:line="28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BA63188" w14:textId="77777777" w:rsidR="00BF06FC" w:rsidRPr="00684EF6" w:rsidRDefault="00BF06FC" w:rsidP="00CA5F0F">
            <w:pPr>
              <w:spacing w:line="280" w:lineRule="exact"/>
              <w:ind w:right="45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C70E63" w14:textId="77777777" w:rsidR="00BF06FC" w:rsidRPr="00684EF6" w:rsidRDefault="00BF06FC" w:rsidP="00CA5F0F">
            <w:pPr>
              <w:pStyle w:val="a0"/>
              <w:tabs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C7FDFF3" w14:textId="3DBAD4B4" w:rsidR="00BF06FC" w:rsidRPr="00684EF6" w:rsidRDefault="007D3556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bCs/>
                <w:sz w:val="24"/>
                <w:szCs w:val="24"/>
              </w:rPr>
              <w:t>295,500,000.00</w:t>
            </w:r>
          </w:p>
        </w:tc>
        <w:tc>
          <w:tcPr>
            <w:tcW w:w="134" w:type="dxa"/>
          </w:tcPr>
          <w:p w14:paraId="50BF745F" w14:textId="77777777" w:rsidR="00BF06FC" w:rsidRPr="00684EF6" w:rsidRDefault="00BF06FC" w:rsidP="00CA5F0F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</w:tcPr>
          <w:p w14:paraId="5BE04D88" w14:textId="026912A2" w:rsidR="00BF06FC" w:rsidRPr="00684EF6" w:rsidRDefault="00BF06FC" w:rsidP="00CA5F0F">
            <w:pPr>
              <w:tabs>
                <w:tab w:val="left" w:pos="0"/>
                <w:tab w:val="left" w:pos="558"/>
              </w:tabs>
              <w:spacing w:line="28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>316,000,000.00</w:t>
            </w:r>
          </w:p>
        </w:tc>
      </w:tr>
      <w:bookmarkEnd w:id="1"/>
    </w:tbl>
    <w:p w14:paraId="164A3550" w14:textId="77777777" w:rsidR="00B437C0" w:rsidRDefault="00B437C0" w:rsidP="00F11353">
      <w:pPr>
        <w:tabs>
          <w:tab w:val="clear" w:pos="227"/>
          <w:tab w:val="left" w:pos="284"/>
        </w:tabs>
        <w:spacing w:line="240" w:lineRule="exact"/>
        <w:ind w:right="108"/>
        <w:contextualSpacing/>
        <w:rPr>
          <w:rFonts w:asciiTheme="majorBidi" w:hAnsiTheme="majorBidi" w:cstheme="majorBidi"/>
          <w:spacing w:val="-4"/>
          <w:sz w:val="32"/>
          <w:szCs w:val="32"/>
        </w:rPr>
      </w:pPr>
    </w:p>
    <w:p w14:paraId="4E443122" w14:textId="323621FC" w:rsidR="00BF06FC" w:rsidRDefault="00424874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F06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4A4A94" w:rsidRPr="00BF06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F06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F06FC" w:rsidRPr="00BF06FC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06F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F06FC" w:rsidRPr="00BF06F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F06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F06FC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บริษัทมีสัญญาเงินให้กู้ยืมในรูปของตั๋วสัญญาใช้เงินแก่บริษัท</w:t>
      </w:r>
      <w:r w:rsidRPr="00BF06FC">
        <w:rPr>
          <w:rFonts w:asciiTheme="majorBidi" w:hAnsiTheme="majorBidi" w:cstheme="majorBidi"/>
          <w:sz w:val="32"/>
          <w:szCs w:val="32"/>
          <w:cs/>
        </w:rPr>
        <w:t xml:space="preserve">ย่อยสองแห่ง จำนวนหลายฉบับ อายุของสัญญามีทั้งระยะสั้นและระยะยาว </w:t>
      </w:r>
      <w:r w:rsidR="00BF06FC" w:rsidRPr="00BF06FC">
        <w:rPr>
          <w:rFonts w:asciiTheme="majorBidi" w:hAnsiTheme="majorBidi" w:cstheme="majorBidi"/>
          <w:sz w:val="32"/>
          <w:szCs w:val="32"/>
          <w:cs/>
        </w:rPr>
        <w:t>โดยคิดดอกเบี้ยในอัตราร้อยล</w:t>
      </w:r>
      <w:r w:rsidR="00BF06FC" w:rsidRPr="00BF06FC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1F7485">
        <w:rPr>
          <w:rFonts w:asciiTheme="majorBidi" w:hAnsiTheme="majorBidi" w:cstheme="majorBidi"/>
          <w:sz w:val="32"/>
          <w:szCs w:val="32"/>
        </w:rPr>
        <w:t xml:space="preserve">          </w:t>
      </w:r>
      <w:r w:rsidR="001F7485" w:rsidRPr="00BF06FC">
        <w:rPr>
          <w:rFonts w:asciiTheme="majorBidi" w:hAnsiTheme="majorBidi" w:cstheme="majorBidi"/>
          <w:sz w:val="32"/>
          <w:szCs w:val="32"/>
        </w:rPr>
        <w:t>3.</w:t>
      </w:r>
      <w:r w:rsidR="001F7485">
        <w:rPr>
          <w:rFonts w:asciiTheme="majorBidi" w:hAnsiTheme="majorBidi" w:cstheme="majorBidi"/>
          <w:sz w:val="32"/>
          <w:szCs w:val="32"/>
        </w:rPr>
        <w:t>9</w:t>
      </w:r>
      <w:r w:rsidR="001F7485" w:rsidRPr="00BF06FC">
        <w:rPr>
          <w:rFonts w:asciiTheme="majorBidi" w:hAnsiTheme="majorBidi" w:cstheme="majorBidi"/>
          <w:sz w:val="32"/>
          <w:szCs w:val="32"/>
        </w:rPr>
        <w:t xml:space="preserve">0 - 6.65 </w:t>
      </w:r>
      <w:r w:rsidR="00BF06FC" w:rsidRPr="00BF06FC">
        <w:rPr>
          <w:rFonts w:asciiTheme="majorBidi" w:hAnsiTheme="majorBidi" w:cstheme="majorBidi"/>
          <w:sz w:val="32"/>
          <w:szCs w:val="32"/>
          <w:cs/>
        </w:rPr>
        <w:t>ต่อปี</w:t>
      </w:r>
      <w:r w:rsidR="00BF06FC" w:rsidRPr="00BF06FC">
        <w:rPr>
          <w:rFonts w:asciiTheme="majorBidi" w:hAnsiTheme="majorBidi" w:cstheme="majorBidi"/>
          <w:sz w:val="32"/>
          <w:szCs w:val="32"/>
        </w:rPr>
        <w:t xml:space="preserve"> </w:t>
      </w:r>
      <w:r w:rsidR="00BF06FC" w:rsidRPr="00BF06F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F06FC" w:rsidRPr="00BF06FC">
        <w:rPr>
          <w:rFonts w:asciiTheme="majorBidi" w:hAnsiTheme="majorBidi" w:cstheme="majorBidi"/>
          <w:sz w:val="32"/>
          <w:szCs w:val="32"/>
          <w:cs/>
        </w:rPr>
        <w:t>ร้อยล</w:t>
      </w:r>
      <w:r w:rsidR="00BF06FC" w:rsidRPr="00BF06FC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BF06FC" w:rsidRPr="00BF06FC">
        <w:rPr>
          <w:rFonts w:asciiTheme="majorBidi" w:hAnsiTheme="majorBidi" w:cstheme="majorBidi"/>
          <w:sz w:val="32"/>
          <w:szCs w:val="32"/>
        </w:rPr>
        <w:t xml:space="preserve">3.50 - 6.65 </w:t>
      </w:r>
      <w:r w:rsidR="00BF06FC" w:rsidRPr="00BF06FC">
        <w:rPr>
          <w:rFonts w:asciiTheme="majorBidi" w:hAnsiTheme="majorBidi" w:cstheme="majorBidi"/>
          <w:sz w:val="32"/>
          <w:szCs w:val="32"/>
          <w:cs/>
        </w:rPr>
        <w:t>ต่อปี</w:t>
      </w:r>
      <w:r w:rsidR="00BF06FC" w:rsidRPr="00BF06FC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40D7BDF4" w14:textId="77777777" w:rsidR="00BF06FC" w:rsidRPr="00BF06FC" w:rsidRDefault="00BF06FC" w:rsidP="00F11353">
      <w:pPr>
        <w:tabs>
          <w:tab w:val="clear" w:pos="227"/>
          <w:tab w:val="left" w:pos="284"/>
        </w:tabs>
        <w:spacing w:line="24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14:paraId="61886CEB" w14:textId="540E3A19" w:rsidR="000358BC" w:rsidRPr="00BF06FC" w:rsidRDefault="00D44797" w:rsidP="00F11353">
      <w:pPr>
        <w:tabs>
          <w:tab w:val="clear" w:pos="227"/>
          <w:tab w:val="left" w:pos="284"/>
        </w:tabs>
        <w:spacing w:line="360" w:lineRule="exact"/>
        <w:ind w:right="108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BF06F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37A35" w:rsidRPr="00BF06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37A35" w:rsidRPr="00BF06F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7A35" w:rsidRPr="00BF06FC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9C74CD6" w14:textId="014EB720" w:rsidR="00A37A35" w:rsidRPr="00BF06FC" w:rsidRDefault="00A37A35" w:rsidP="00F1135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F06FC">
        <w:rPr>
          <w:rFonts w:asciiTheme="majorBidi" w:hAnsiTheme="majorBidi" w:cstheme="majorBidi"/>
          <w:sz w:val="32"/>
          <w:szCs w:val="32"/>
        </w:rPr>
        <w:tab/>
      </w:r>
      <w:r w:rsidRPr="00BF06FC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97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98"/>
        <w:gridCol w:w="1247"/>
        <w:gridCol w:w="134"/>
        <w:gridCol w:w="1250"/>
        <w:gridCol w:w="134"/>
        <w:gridCol w:w="1247"/>
        <w:gridCol w:w="134"/>
        <w:gridCol w:w="1253"/>
      </w:tblGrid>
      <w:tr w:rsidR="00BF06FC" w:rsidRPr="00BF06FC" w14:paraId="127ACE79" w14:textId="77777777" w:rsidTr="004A4A94">
        <w:tc>
          <w:tcPr>
            <w:tcW w:w="2998" w:type="dxa"/>
          </w:tcPr>
          <w:p w14:paraId="5F1985B1" w14:textId="77777777" w:rsidR="00105A8D" w:rsidRPr="00BF06FC" w:rsidRDefault="00105A8D" w:rsidP="00CA5F0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9" w:type="dxa"/>
            <w:gridSpan w:val="7"/>
            <w:tcBorders>
              <w:bottom w:val="single" w:sz="6" w:space="0" w:color="auto"/>
            </w:tcBorders>
          </w:tcPr>
          <w:p w14:paraId="712AD002" w14:textId="77777777" w:rsidR="00105A8D" w:rsidRPr="00BF06FC" w:rsidRDefault="00105A8D" w:rsidP="00CA5F0F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06F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F06FC" w:rsidRPr="00BF06FC" w14:paraId="43468323" w14:textId="77777777" w:rsidTr="00FC0736">
        <w:tc>
          <w:tcPr>
            <w:tcW w:w="2998" w:type="dxa"/>
          </w:tcPr>
          <w:p w14:paraId="0C4FA13F" w14:textId="77777777" w:rsidR="00105A8D" w:rsidRPr="00BF06FC" w:rsidRDefault="00105A8D" w:rsidP="00CA5F0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E9A495" w14:textId="77777777" w:rsidR="00105A8D" w:rsidRPr="00BF06FC" w:rsidRDefault="00105A8D" w:rsidP="00CA5F0F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F06F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F5BD8E5" w14:textId="77777777" w:rsidR="00105A8D" w:rsidRPr="00BF06FC" w:rsidRDefault="00105A8D" w:rsidP="00CA5F0F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9CB132" w14:textId="77777777" w:rsidR="00105A8D" w:rsidRPr="00BF06FC" w:rsidRDefault="00105A8D" w:rsidP="00CA5F0F">
            <w:pPr>
              <w:tabs>
                <w:tab w:val="left" w:pos="1152"/>
              </w:tabs>
              <w:spacing w:line="300" w:lineRule="exact"/>
              <w:ind w:right="-108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06FC" w:rsidRPr="00BF06FC" w14:paraId="103A03C3" w14:textId="77777777" w:rsidTr="004A4A94">
        <w:tc>
          <w:tcPr>
            <w:tcW w:w="2998" w:type="dxa"/>
          </w:tcPr>
          <w:p w14:paraId="0321A37F" w14:textId="77777777" w:rsidR="00BF06FC" w:rsidRPr="00BF06FC" w:rsidRDefault="00BF06FC" w:rsidP="00CA5F0F">
            <w:pPr>
              <w:tabs>
                <w:tab w:val="left" w:pos="540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C89E114" w14:textId="3C1DB110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08CA0FA" w14:textId="77777777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7E083FBA" w14:textId="5EB0CF3D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1D81C985" w14:textId="77777777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71CAC0A" w14:textId="28166EB6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200C25E" w14:textId="77777777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322D559C" w14:textId="0362E108" w:rsidR="00BF06FC" w:rsidRPr="00BF06FC" w:rsidRDefault="00BF06FC" w:rsidP="00CA5F0F">
            <w:pPr>
              <w:spacing w:line="300" w:lineRule="exact"/>
              <w:ind w:left="-141" w:right="-108" w:firstLine="33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67378C" w:rsidRPr="00BF06FC" w14:paraId="226A9F38" w14:textId="77777777" w:rsidTr="004A4A94">
        <w:tc>
          <w:tcPr>
            <w:tcW w:w="2998" w:type="dxa"/>
          </w:tcPr>
          <w:p w14:paraId="1CAF0B43" w14:textId="77777777" w:rsidR="0067378C" w:rsidRPr="00BF06FC" w:rsidRDefault="0067378C" w:rsidP="00CA5F0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6F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เงินสด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24FBE65" w14:textId="7AC87FC2" w:rsidR="0067378C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47D9">
              <w:rPr>
                <w:rFonts w:ascii="Angsana New" w:hAnsi="Angsana New"/>
                <w:sz w:val="24"/>
                <w:szCs w:val="24"/>
              </w:rPr>
              <w:t xml:space="preserve">  658,875.94</w:t>
            </w:r>
          </w:p>
        </w:tc>
        <w:tc>
          <w:tcPr>
            <w:tcW w:w="134" w:type="dxa"/>
          </w:tcPr>
          <w:p w14:paraId="4847CCE2" w14:textId="77777777" w:rsidR="0067378C" w:rsidRPr="00BF06FC" w:rsidRDefault="0067378C" w:rsidP="00CA5F0F">
            <w:pPr>
              <w:tabs>
                <w:tab w:val="left" w:pos="342"/>
                <w:tab w:val="left" w:pos="774"/>
                <w:tab w:val="left" w:pos="972"/>
              </w:tabs>
              <w:spacing w:line="300" w:lineRule="exact"/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58BC9AF" w14:textId="49B31BE7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 xml:space="preserve">  534,504.75 </w:t>
            </w:r>
          </w:p>
        </w:tc>
        <w:tc>
          <w:tcPr>
            <w:tcW w:w="134" w:type="dxa"/>
          </w:tcPr>
          <w:p w14:paraId="5EC4DEF1" w14:textId="77777777" w:rsidR="0067378C" w:rsidRPr="00BF06FC" w:rsidRDefault="0067378C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</w:tcPr>
          <w:p w14:paraId="41A9AF5F" w14:textId="46A716BF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378C">
              <w:rPr>
                <w:rFonts w:asciiTheme="majorBidi" w:hAnsiTheme="majorBidi" w:cstheme="majorBidi"/>
                <w:sz w:val="24"/>
                <w:szCs w:val="24"/>
              </w:rPr>
              <w:t xml:space="preserve"> 235,325.75 </w:t>
            </w:r>
          </w:p>
        </w:tc>
        <w:tc>
          <w:tcPr>
            <w:tcW w:w="134" w:type="dxa"/>
          </w:tcPr>
          <w:p w14:paraId="25B9B7F7" w14:textId="77777777" w:rsidR="0067378C" w:rsidRPr="00BF06FC" w:rsidRDefault="0067378C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</w:tcBorders>
          </w:tcPr>
          <w:p w14:paraId="60D33A26" w14:textId="08727AB0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221,987.50 </w:t>
            </w:r>
          </w:p>
        </w:tc>
      </w:tr>
      <w:tr w:rsidR="0067378C" w:rsidRPr="00BF06FC" w14:paraId="3835CF71" w14:textId="77777777" w:rsidTr="004A4A94">
        <w:tc>
          <w:tcPr>
            <w:tcW w:w="2998" w:type="dxa"/>
          </w:tcPr>
          <w:p w14:paraId="6F6AF1E5" w14:textId="78A43D3F" w:rsidR="0067378C" w:rsidRPr="00BF06FC" w:rsidRDefault="0067378C" w:rsidP="00CA5F0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เช็คในมือ</w:t>
            </w:r>
          </w:p>
        </w:tc>
        <w:tc>
          <w:tcPr>
            <w:tcW w:w="1247" w:type="dxa"/>
          </w:tcPr>
          <w:p w14:paraId="74CED420" w14:textId="3D571642" w:rsidR="0067378C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47D9">
              <w:rPr>
                <w:rFonts w:ascii="Angsana New" w:hAnsi="Angsana New"/>
                <w:sz w:val="24"/>
                <w:szCs w:val="24"/>
                <w:cs/>
              </w:rPr>
              <w:t xml:space="preserve">  5</w:t>
            </w:r>
            <w:r w:rsidRPr="00EB47D9">
              <w:rPr>
                <w:rFonts w:ascii="Angsana New" w:hAnsi="Angsana New"/>
                <w:sz w:val="24"/>
                <w:szCs w:val="24"/>
              </w:rPr>
              <w:t>,</w:t>
            </w:r>
            <w:r w:rsidRPr="00EB47D9">
              <w:rPr>
                <w:rFonts w:ascii="Angsana New" w:hAnsi="Angsana New"/>
                <w:sz w:val="24"/>
                <w:szCs w:val="24"/>
                <w:cs/>
              </w:rPr>
              <w:t>193</w:t>
            </w:r>
            <w:r w:rsidRPr="00EB47D9">
              <w:rPr>
                <w:rFonts w:ascii="Angsana New" w:hAnsi="Angsana New"/>
                <w:sz w:val="24"/>
                <w:szCs w:val="24"/>
              </w:rPr>
              <w:t>,</w:t>
            </w:r>
            <w:r w:rsidRPr="00EB47D9">
              <w:rPr>
                <w:rFonts w:ascii="Angsana New" w:hAnsi="Angsana New"/>
                <w:sz w:val="24"/>
                <w:szCs w:val="24"/>
                <w:cs/>
              </w:rPr>
              <w:t>894.57</w:t>
            </w:r>
          </w:p>
        </w:tc>
        <w:tc>
          <w:tcPr>
            <w:tcW w:w="134" w:type="dxa"/>
          </w:tcPr>
          <w:p w14:paraId="3DACCC3B" w14:textId="77777777" w:rsidR="0067378C" w:rsidRPr="00BF06FC" w:rsidRDefault="0067378C" w:rsidP="00CA5F0F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2923CFF9" w14:textId="4273AB3D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 xml:space="preserve">  3,863,551.40 </w:t>
            </w:r>
          </w:p>
        </w:tc>
        <w:tc>
          <w:tcPr>
            <w:tcW w:w="134" w:type="dxa"/>
          </w:tcPr>
          <w:p w14:paraId="5DEE4372" w14:textId="77777777" w:rsidR="0067378C" w:rsidRPr="00BF06FC" w:rsidRDefault="0067378C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189E4AE7" w14:textId="13206FE3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378C">
              <w:rPr>
                <w:rFonts w:asciiTheme="majorBidi" w:hAnsiTheme="majorBidi" w:cstheme="majorBidi"/>
                <w:sz w:val="24"/>
                <w:szCs w:val="24"/>
              </w:rPr>
              <w:t xml:space="preserve"> 3,977,136.90 </w:t>
            </w:r>
          </w:p>
        </w:tc>
        <w:tc>
          <w:tcPr>
            <w:tcW w:w="134" w:type="dxa"/>
          </w:tcPr>
          <w:p w14:paraId="0BAC3545" w14:textId="77777777" w:rsidR="0067378C" w:rsidRPr="00BF06FC" w:rsidRDefault="0067378C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8845821" w14:textId="74366118" w:rsidR="0067378C" w:rsidRPr="00BF06FC" w:rsidRDefault="0067378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2,360,504.04 </w:t>
            </w:r>
          </w:p>
        </w:tc>
      </w:tr>
      <w:tr w:rsidR="0066624C" w:rsidRPr="00BF06FC" w14:paraId="1BC10143" w14:textId="77777777" w:rsidTr="004A4A94">
        <w:tc>
          <w:tcPr>
            <w:tcW w:w="2998" w:type="dxa"/>
          </w:tcPr>
          <w:p w14:paraId="47C20E3F" w14:textId="0B91254F" w:rsidR="0066624C" w:rsidRPr="00BF06FC" w:rsidRDefault="0066624C" w:rsidP="00CA5F0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เงินฝากระหว่างทาง</w:t>
            </w:r>
          </w:p>
        </w:tc>
        <w:tc>
          <w:tcPr>
            <w:tcW w:w="1247" w:type="dxa"/>
          </w:tcPr>
          <w:p w14:paraId="7AA95A34" w14:textId="01743BF5" w:rsidR="0066624C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B47D9">
              <w:rPr>
                <w:rFonts w:ascii="Angsana New" w:hAnsi="Angsana New"/>
                <w:sz w:val="24"/>
                <w:szCs w:val="24"/>
                <w:cs/>
              </w:rPr>
              <w:t xml:space="preserve">  9</w:t>
            </w:r>
            <w:r w:rsidRPr="00EB47D9">
              <w:rPr>
                <w:rFonts w:ascii="Angsana New" w:hAnsi="Angsana New"/>
                <w:sz w:val="24"/>
                <w:szCs w:val="24"/>
              </w:rPr>
              <w:t>,</w:t>
            </w:r>
            <w:r w:rsidRPr="00EB47D9">
              <w:rPr>
                <w:rFonts w:ascii="Angsana New" w:hAnsi="Angsana New"/>
                <w:sz w:val="24"/>
                <w:szCs w:val="24"/>
                <w:cs/>
              </w:rPr>
              <w:t>255</w:t>
            </w:r>
            <w:r w:rsidRPr="00EB47D9">
              <w:rPr>
                <w:rFonts w:ascii="Angsana New" w:hAnsi="Angsana New"/>
                <w:sz w:val="24"/>
                <w:szCs w:val="24"/>
              </w:rPr>
              <w:t>,</w:t>
            </w:r>
            <w:r w:rsidRPr="00EB47D9">
              <w:rPr>
                <w:rFonts w:ascii="Angsana New" w:hAnsi="Angsana New"/>
                <w:sz w:val="24"/>
                <w:szCs w:val="24"/>
                <w:cs/>
              </w:rPr>
              <w:t>622.94</w:t>
            </w:r>
          </w:p>
        </w:tc>
        <w:tc>
          <w:tcPr>
            <w:tcW w:w="134" w:type="dxa"/>
          </w:tcPr>
          <w:p w14:paraId="4DF67C7E" w14:textId="77777777" w:rsidR="0066624C" w:rsidRPr="00BF06FC" w:rsidRDefault="0066624C" w:rsidP="00CA5F0F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0412D481" w14:textId="6C5F9228" w:rsidR="0066624C" w:rsidRPr="00BF06FC" w:rsidRDefault="0066624C" w:rsidP="00CA5F0F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27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616F0D76" w14:textId="77777777" w:rsidR="0066624C" w:rsidRPr="00BF06FC" w:rsidRDefault="0066624C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7C645556" w14:textId="5E710A6A" w:rsidR="0066624C" w:rsidRPr="00BF06FC" w:rsidRDefault="0066624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378C">
              <w:rPr>
                <w:rFonts w:asciiTheme="majorBidi" w:hAnsiTheme="majorBidi" w:cstheme="majorBidi"/>
                <w:sz w:val="24"/>
                <w:szCs w:val="24"/>
              </w:rPr>
              <w:t xml:space="preserve"> 8,707,860.10 </w:t>
            </w:r>
          </w:p>
        </w:tc>
        <w:tc>
          <w:tcPr>
            <w:tcW w:w="134" w:type="dxa"/>
          </w:tcPr>
          <w:p w14:paraId="302AAC8B" w14:textId="77777777" w:rsidR="0066624C" w:rsidRPr="00BF06FC" w:rsidRDefault="0066624C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02A2457" w14:textId="23E9DAC3" w:rsidR="0066624C" w:rsidRPr="0067378C" w:rsidRDefault="0066624C" w:rsidP="00CA5F0F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227E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EB47D9" w:rsidRPr="00BF06FC" w14:paraId="4321F115" w14:textId="77777777" w:rsidTr="004A4A94">
        <w:tc>
          <w:tcPr>
            <w:tcW w:w="2998" w:type="dxa"/>
          </w:tcPr>
          <w:p w14:paraId="0363F9A5" w14:textId="3C21B70A" w:rsidR="00EB47D9" w:rsidRPr="00BF06FC" w:rsidRDefault="00EB47D9" w:rsidP="00CA5F0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เงินฝากธนาคาร - บัญชีกระแสรายวัน</w:t>
            </w:r>
          </w:p>
        </w:tc>
        <w:tc>
          <w:tcPr>
            <w:tcW w:w="1247" w:type="dxa"/>
          </w:tcPr>
          <w:p w14:paraId="2D6CEF62" w14:textId="32FBE49A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7D9">
              <w:rPr>
                <w:rFonts w:ascii="Angsana New" w:hAnsi="Angsana New"/>
                <w:sz w:val="24"/>
                <w:szCs w:val="24"/>
              </w:rPr>
              <w:t xml:space="preserve">  104,172,959.52 </w:t>
            </w:r>
          </w:p>
        </w:tc>
        <w:tc>
          <w:tcPr>
            <w:tcW w:w="134" w:type="dxa"/>
          </w:tcPr>
          <w:p w14:paraId="47283E2B" w14:textId="77777777" w:rsidR="00EB47D9" w:rsidRPr="00BF06FC" w:rsidRDefault="00EB47D9" w:rsidP="00CA5F0F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0" w:type="dxa"/>
          </w:tcPr>
          <w:p w14:paraId="6DE5E0F8" w14:textId="5BD1660D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 xml:space="preserve">  87,990,227.86 </w:t>
            </w:r>
          </w:p>
        </w:tc>
        <w:tc>
          <w:tcPr>
            <w:tcW w:w="134" w:type="dxa"/>
          </w:tcPr>
          <w:p w14:paraId="26F472C5" w14:textId="77777777" w:rsidR="00EB47D9" w:rsidRPr="00BF06FC" w:rsidRDefault="00EB47D9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</w:tcPr>
          <w:p w14:paraId="0AE3BFF8" w14:textId="31A97221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378C">
              <w:rPr>
                <w:rFonts w:asciiTheme="majorBidi" w:hAnsiTheme="majorBidi" w:cstheme="majorBidi"/>
                <w:sz w:val="24"/>
                <w:szCs w:val="24"/>
              </w:rPr>
              <w:t xml:space="preserve"> 70,190,642.20 </w:t>
            </w:r>
          </w:p>
        </w:tc>
        <w:tc>
          <w:tcPr>
            <w:tcW w:w="134" w:type="dxa"/>
          </w:tcPr>
          <w:p w14:paraId="5E483CBF" w14:textId="77777777" w:rsidR="00EB47D9" w:rsidRPr="00BF06FC" w:rsidRDefault="00EB47D9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</w:tcPr>
          <w:p w14:paraId="144F594F" w14:textId="2A306F3E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69,044,892.36 </w:t>
            </w:r>
          </w:p>
        </w:tc>
      </w:tr>
      <w:tr w:rsidR="00EB47D9" w:rsidRPr="00BF06FC" w14:paraId="0D5A3B7A" w14:textId="77777777" w:rsidTr="004A4A94">
        <w:tc>
          <w:tcPr>
            <w:tcW w:w="2998" w:type="dxa"/>
          </w:tcPr>
          <w:p w14:paraId="082A941D" w14:textId="71970604" w:rsidR="00EB47D9" w:rsidRPr="00BF06FC" w:rsidRDefault="00EB47D9" w:rsidP="00CA5F0F">
            <w:pPr>
              <w:tabs>
                <w:tab w:val="left" w:pos="568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6F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เงินฝากธนาคาร - บัญชีออมทรัพย์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480DC13" w14:textId="3F8FBAF2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7D9">
              <w:rPr>
                <w:rFonts w:ascii="Angsana New" w:hAnsi="Angsana New"/>
                <w:sz w:val="24"/>
                <w:szCs w:val="24"/>
              </w:rPr>
              <w:t xml:space="preserve"> 144,150,137.02 </w:t>
            </w:r>
          </w:p>
        </w:tc>
        <w:tc>
          <w:tcPr>
            <w:tcW w:w="134" w:type="dxa"/>
          </w:tcPr>
          <w:p w14:paraId="3E879FF1" w14:textId="77777777" w:rsidR="00EB47D9" w:rsidRPr="00BF06FC" w:rsidRDefault="00EB47D9" w:rsidP="00CA5F0F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40FAEA0" w14:textId="6E0B3AC1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 xml:space="preserve">104,541,972.23 </w:t>
            </w:r>
          </w:p>
        </w:tc>
        <w:tc>
          <w:tcPr>
            <w:tcW w:w="134" w:type="dxa"/>
          </w:tcPr>
          <w:p w14:paraId="18AB144F" w14:textId="77777777" w:rsidR="00EB47D9" w:rsidRPr="00BF06FC" w:rsidRDefault="00EB47D9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636C8A1" w14:textId="4C8C2BDD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378C">
              <w:rPr>
                <w:rFonts w:asciiTheme="majorBidi" w:hAnsiTheme="majorBidi" w:cstheme="majorBidi"/>
                <w:sz w:val="24"/>
                <w:szCs w:val="24"/>
              </w:rPr>
              <w:t xml:space="preserve"> 94,278,140.16 </w:t>
            </w:r>
          </w:p>
        </w:tc>
        <w:tc>
          <w:tcPr>
            <w:tcW w:w="134" w:type="dxa"/>
          </w:tcPr>
          <w:p w14:paraId="2EBBAF97" w14:textId="77777777" w:rsidR="00EB47D9" w:rsidRPr="00BF06FC" w:rsidRDefault="00EB47D9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714C0B4B" w14:textId="6E979B08" w:rsidR="00EB47D9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 58,670,102.55 </w:t>
            </w:r>
          </w:p>
        </w:tc>
      </w:tr>
      <w:tr w:rsidR="0066624C" w:rsidRPr="00BF06FC" w14:paraId="6A15A15E" w14:textId="77777777" w:rsidTr="004A4A94">
        <w:tc>
          <w:tcPr>
            <w:tcW w:w="2998" w:type="dxa"/>
          </w:tcPr>
          <w:p w14:paraId="59A87B47" w14:textId="77777777" w:rsidR="0066624C" w:rsidRPr="00BF06FC" w:rsidRDefault="0066624C" w:rsidP="00CA5F0F">
            <w:pPr>
              <w:tabs>
                <w:tab w:val="left" w:pos="568"/>
              </w:tabs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F06F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  <w:r w:rsidRPr="00BF06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F8E4955" w14:textId="29BC4418" w:rsidR="0066624C" w:rsidRPr="00BF06FC" w:rsidRDefault="00EB47D9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B47D9">
              <w:rPr>
                <w:rFonts w:ascii="Angsana New" w:hAnsi="Angsana New"/>
                <w:sz w:val="24"/>
                <w:szCs w:val="24"/>
              </w:rPr>
              <w:t xml:space="preserve">  263,431,489.99</w:t>
            </w:r>
          </w:p>
        </w:tc>
        <w:tc>
          <w:tcPr>
            <w:tcW w:w="134" w:type="dxa"/>
          </w:tcPr>
          <w:p w14:paraId="00A002FF" w14:textId="77777777" w:rsidR="0066624C" w:rsidRPr="00BF06FC" w:rsidRDefault="0066624C" w:rsidP="00CA5F0F">
            <w:pPr>
              <w:tabs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contextualSpacing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59F9E32" w14:textId="2754CE51" w:rsidR="0066624C" w:rsidRPr="00BF06FC" w:rsidRDefault="0066624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F06FC">
              <w:rPr>
                <w:rFonts w:ascii="Angsana New" w:hAnsi="Angsana New"/>
                <w:sz w:val="24"/>
                <w:szCs w:val="24"/>
              </w:rPr>
              <w:t xml:space="preserve">196,930,256.24 </w:t>
            </w:r>
          </w:p>
        </w:tc>
        <w:tc>
          <w:tcPr>
            <w:tcW w:w="134" w:type="dxa"/>
          </w:tcPr>
          <w:p w14:paraId="2784A86D" w14:textId="77777777" w:rsidR="0066624C" w:rsidRPr="00BF06FC" w:rsidRDefault="0066624C" w:rsidP="00CA5F0F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273E2EC9" w14:textId="135BF2AE" w:rsidR="0066624C" w:rsidRPr="00BF06FC" w:rsidRDefault="0066624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3094">
              <w:rPr>
                <w:rFonts w:asciiTheme="majorBidi" w:hAnsiTheme="majorBidi"/>
                <w:sz w:val="24"/>
                <w:szCs w:val="24"/>
                <w:cs/>
              </w:rPr>
              <w:t>177</w:t>
            </w:r>
            <w:r w:rsidRPr="00D830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3094">
              <w:rPr>
                <w:rFonts w:asciiTheme="majorBidi" w:hAnsiTheme="majorBidi"/>
                <w:sz w:val="24"/>
                <w:szCs w:val="24"/>
                <w:cs/>
              </w:rPr>
              <w:t>389</w:t>
            </w:r>
            <w:r w:rsidRPr="00D830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3094">
              <w:rPr>
                <w:rFonts w:asciiTheme="majorBidi" w:hAnsiTheme="majorBidi"/>
                <w:sz w:val="24"/>
                <w:szCs w:val="24"/>
                <w:cs/>
              </w:rPr>
              <w:t>105.11</w:t>
            </w:r>
          </w:p>
        </w:tc>
        <w:tc>
          <w:tcPr>
            <w:tcW w:w="134" w:type="dxa"/>
          </w:tcPr>
          <w:p w14:paraId="1795944D" w14:textId="77777777" w:rsidR="0066624C" w:rsidRPr="00BF06FC" w:rsidRDefault="0066624C" w:rsidP="00CA5F0F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6066FD70" w14:textId="7126AAA5" w:rsidR="0066624C" w:rsidRPr="00BF06FC" w:rsidRDefault="0066624C" w:rsidP="00CA5F0F">
            <w:pPr>
              <w:tabs>
                <w:tab w:val="left" w:pos="342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BF06FC">
              <w:rPr>
                <w:rFonts w:asciiTheme="majorBidi" w:hAnsiTheme="majorBidi" w:cstheme="majorBidi"/>
                <w:sz w:val="24"/>
                <w:szCs w:val="24"/>
              </w:rPr>
              <w:t xml:space="preserve">130,297,486.45 </w:t>
            </w:r>
          </w:p>
        </w:tc>
      </w:tr>
    </w:tbl>
    <w:p w14:paraId="1F375F7F" w14:textId="77777777" w:rsidR="00226BDF" w:rsidRPr="00E66756" w:rsidRDefault="00226BDF" w:rsidP="00F11353">
      <w:pPr>
        <w:tabs>
          <w:tab w:val="clear" w:pos="227"/>
          <w:tab w:val="left" w:pos="284"/>
          <w:tab w:val="left" w:pos="1276"/>
        </w:tabs>
        <w:spacing w:line="300" w:lineRule="exact"/>
        <w:ind w:left="284" w:firstLine="567"/>
        <w:jc w:val="center"/>
        <w:rPr>
          <w:rFonts w:asciiTheme="majorBidi" w:hAnsiTheme="majorBidi"/>
          <w:color w:val="EE0000"/>
          <w:sz w:val="32"/>
          <w:szCs w:val="32"/>
        </w:rPr>
      </w:pPr>
    </w:p>
    <w:p w14:paraId="3C61C607" w14:textId="4287412A" w:rsidR="00B43E5F" w:rsidRPr="00D8227E" w:rsidRDefault="001C2639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D8227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B43E5F" w:rsidRPr="00D8227E">
        <w:rPr>
          <w:rFonts w:ascii="Angsana New" w:hAnsi="Angsana New"/>
          <w:b/>
          <w:bCs/>
          <w:sz w:val="32"/>
          <w:szCs w:val="32"/>
        </w:rPr>
        <w:t>.</w:t>
      </w:r>
      <w:r w:rsidR="00B43E5F" w:rsidRPr="00D8227E">
        <w:rPr>
          <w:rFonts w:ascii="Angsana New" w:hAnsi="Angsana New"/>
          <w:b/>
          <w:bCs/>
          <w:sz w:val="32"/>
          <w:szCs w:val="32"/>
        </w:rPr>
        <w:tab/>
      </w:r>
      <w:r w:rsidR="006B73E2" w:rsidRPr="00D8227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DF6D49C" w14:textId="2C3E1756" w:rsidR="006C6020" w:rsidRPr="00D8227E" w:rsidRDefault="006C6020" w:rsidP="00F11353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60" w:lineRule="exact"/>
        <w:ind w:firstLine="709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D8227E">
        <w:rPr>
          <w:rFonts w:asciiTheme="majorBidi" w:hAnsiTheme="majorBidi" w:cstheme="majorBidi"/>
          <w:sz w:val="32"/>
          <w:szCs w:val="32"/>
        </w:rPr>
        <w:tab/>
      </w:r>
      <w:r w:rsidRPr="00D8227E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3"/>
        <w:gridCol w:w="1247"/>
        <w:gridCol w:w="137"/>
        <w:gridCol w:w="1246"/>
        <w:gridCol w:w="138"/>
        <w:gridCol w:w="1246"/>
        <w:gridCol w:w="134"/>
        <w:gridCol w:w="1244"/>
        <w:gridCol w:w="7"/>
      </w:tblGrid>
      <w:tr w:rsidR="00D8227E" w:rsidRPr="00684EF6" w14:paraId="286D0D2C" w14:textId="77777777" w:rsidTr="000D213A">
        <w:trPr>
          <w:trHeight w:val="62"/>
        </w:trPr>
        <w:tc>
          <w:tcPr>
            <w:tcW w:w="3003" w:type="dxa"/>
          </w:tcPr>
          <w:p w14:paraId="7A4D9E73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EC4A14F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8227E" w:rsidRPr="00684EF6" w14:paraId="3761F812" w14:textId="77777777" w:rsidTr="003A4DBC">
        <w:trPr>
          <w:trHeight w:val="62"/>
        </w:trPr>
        <w:tc>
          <w:tcPr>
            <w:tcW w:w="3003" w:type="dxa"/>
          </w:tcPr>
          <w:p w14:paraId="7A9F10AC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F7F76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BD997C6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5A072D4" w14:textId="77777777" w:rsidR="00667D59" w:rsidRPr="00684EF6" w:rsidRDefault="00667D5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227E" w:rsidRPr="00684EF6" w14:paraId="5694C531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4476A833" w14:textId="1B6E3520" w:rsidR="00D8227E" w:rsidRPr="00684EF6" w:rsidRDefault="00D8227E" w:rsidP="00F11353">
            <w:pPr>
              <w:tabs>
                <w:tab w:val="left" w:pos="284"/>
                <w:tab w:val="left" w:pos="567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sz w:val="24"/>
                <w:szCs w:val="24"/>
              </w:rPr>
              <w:tab/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1F8851" w14:textId="04A1CE12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FBD5276" w14:textId="7777777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D1133D7" w14:textId="4E6B2E8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8" w:type="dxa"/>
          </w:tcPr>
          <w:p w14:paraId="67FE70B5" w14:textId="7777777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736B309" w14:textId="5E85BAA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87F2D98" w14:textId="7777777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2050B71" w14:textId="4F9609D6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D8227E" w:rsidRPr="00684EF6" w14:paraId="06568DE5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245DCC28" w14:textId="77777777" w:rsidR="00D8227E" w:rsidRPr="00684EF6" w:rsidRDefault="00D8227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เช็ครับลงวันที่ล่วงหน้า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6DEED3" w14:textId="350E6C52" w:rsidR="00D8227E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33,153,986.83</w:t>
            </w:r>
          </w:p>
        </w:tc>
        <w:tc>
          <w:tcPr>
            <w:tcW w:w="137" w:type="dxa"/>
          </w:tcPr>
          <w:p w14:paraId="3D6FFBC1" w14:textId="77777777" w:rsidR="00D8227E" w:rsidRPr="00684EF6" w:rsidRDefault="00D8227E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0C19F28F" w14:textId="1BFEE269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40,172,872.67</w:t>
            </w:r>
          </w:p>
        </w:tc>
        <w:tc>
          <w:tcPr>
            <w:tcW w:w="138" w:type="dxa"/>
          </w:tcPr>
          <w:p w14:paraId="5A7B0A73" w14:textId="77777777" w:rsidR="00D8227E" w:rsidRPr="00684EF6" w:rsidRDefault="00D8227E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D4CC7F4" w14:textId="3F693AE3" w:rsidR="00D8227E" w:rsidRPr="00684EF6" w:rsidRDefault="00D83094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30,197,017.66</w:t>
            </w:r>
          </w:p>
        </w:tc>
        <w:tc>
          <w:tcPr>
            <w:tcW w:w="134" w:type="dxa"/>
          </w:tcPr>
          <w:p w14:paraId="459F9DE1" w14:textId="7777777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17788A19" w14:textId="19876A6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40,172,872.67</w:t>
            </w:r>
          </w:p>
        </w:tc>
      </w:tr>
      <w:tr w:rsidR="00D8227E" w:rsidRPr="00684EF6" w14:paraId="5B97900F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418E2F22" w14:textId="77777777" w:rsidR="00D8227E" w:rsidRPr="00684EF6" w:rsidRDefault="00D8227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กิจการที่เกี่ยวข้องกัน</w:t>
            </w:r>
          </w:p>
        </w:tc>
        <w:tc>
          <w:tcPr>
            <w:tcW w:w="1247" w:type="dxa"/>
          </w:tcPr>
          <w:p w14:paraId="06B2F3E3" w14:textId="7777777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A42F859" w14:textId="77777777" w:rsidR="00D8227E" w:rsidRPr="00684EF6" w:rsidRDefault="00D8227E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63E409B" w14:textId="7777777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6D413EB7" w14:textId="77777777" w:rsidR="00D8227E" w:rsidRPr="00684EF6" w:rsidRDefault="00D8227E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B0FEC76" w14:textId="77777777" w:rsidR="00D8227E" w:rsidRPr="00684EF6" w:rsidRDefault="00D8227E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CEF5FFB" w14:textId="7777777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7641F66C" w14:textId="77777777" w:rsidR="00D8227E" w:rsidRPr="00684EF6" w:rsidRDefault="00D8227E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4DBC" w:rsidRPr="00684EF6" w14:paraId="495C5165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607E6EFB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</w:tcPr>
          <w:p w14:paraId="6D7483B9" w14:textId="74E57CE1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29EE49A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58CE988" w14:textId="7273AFDD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</w:tcPr>
          <w:p w14:paraId="79E7DA06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EA40D4B" w14:textId="629090B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1,764,495.23</w:t>
            </w:r>
          </w:p>
        </w:tc>
        <w:tc>
          <w:tcPr>
            <w:tcW w:w="134" w:type="dxa"/>
          </w:tcPr>
          <w:p w14:paraId="069ECC7E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517B3E0" w14:textId="3B07E260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8,716,724.57 </w:t>
            </w:r>
          </w:p>
        </w:tc>
      </w:tr>
      <w:tr w:rsidR="003A4DBC" w:rsidRPr="00684EF6" w14:paraId="55B4A974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75AB724B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</w:tcPr>
          <w:p w14:paraId="4D4CA8F2" w14:textId="77777777" w:rsidR="003A4DBC" w:rsidRPr="00684EF6" w:rsidRDefault="003A4DBC" w:rsidP="00F11353">
            <w:pPr>
              <w:spacing w:line="28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0FA35F1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9F412D9" w14:textId="77777777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38406C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B056C2C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137FF7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921187A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4DBC" w:rsidRPr="00684EF6" w14:paraId="7C68C56B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0ED5BCA2" w14:textId="77777777" w:rsidR="003A4DBC" w:rsidRPr="00684EF6" w:rsidRDefault="003A4DBC" w:rsidP="00F11353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   0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</w:tcPr>
          <w:p w14:paraId="38B23F23" w14:textId="22F4AEF6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292CE29B" w14:textId="77777777" w:rsidR="003A4DBC" w:rsidRPr="00684EF6" w:rsidRDefault="003A4DBC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9FE1353" w14:textId="267BFB44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</w:tcPr>
          <w:p w14:paraId="633827C6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C5AC1D9" w14:textId="0D1F93E2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40CBA9C1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03C17C5" w14:textId="456A59E6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377,653.05 </w:t>
            </w:r>
          </w:p>
        </w:tc>
      </w:tr>
      <w:tr w:rsidR="003A4DBC" w:rsidRPr="00684EF6" w14:paraId="6BAEFF00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255"/>
        </w:trPr>
        <w:tc>
          <w:tcPr>
            <w:tcW w:w="3003" w:type="dxa"/>
          </w:tcPr>
          <w:p w14:paraId="3587BC2D" w14:textId="77777777" w:rsidR="003A4DBC" w:rsidRPr="00684EF6" w:rsidRDefault="003A4DBC" w:rsidP="00F11353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34ADA99" w14:textId="1FE8EA83" w:rsidR="003A4DBC" w:rsidRPr="00684EF6" w:rsidRDefault="003A4DBC" w:rsidP="00F11353">
            <w:pPr>
              <w:tabs>
                <w:tab w:val="clear" w:pos="680"/>
                <w:tab w:val="left" w:pos="737"/>
              </w:tabs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59B0E7A9" w14:textId="77777777" w:rsidR="003A4DBC" w:rsidRPr="00684EF6" w:rsidRDefault="003A4DBC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2B4348E" w14:textId="60BD9106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8" w:type="dxa"/>
          </w:tcPr>
          <w:p w14:paraId="06511696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6FDC3AA7" w14:textId="7BCF4049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1,764,495.23</w:t>
            </w:r>
          </w:p>
        </w:tc>
        <w:tc>
          <w:tcPr>
            <w:tcW w:w="134" w:type="dxa"/>
          </w:tcPr>
          <w:p w14:paraId="6EC3016A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4A1A3D50" w14:textId="6AC6D689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094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377.62</w:t>
            </w:r>
          </w:p>
        </w:tc>
      </w:tr>
      <w:tr w:rsidR="003A4DBC" w:rsidRPr="00684EF6" w14:paraId="6D81349C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33799425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5A350DB5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05BB06C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88BE6A5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14:paraId="4A1BFF63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F2162B1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D3DF18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11225771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4DBC" w:rsidRPr="00684EF6" w14:paraId="51E0BE6D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10CC251C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7" w:type="dxa"/>
          </w:tcPr>
          <w:p w14:paraId="02B84DF6" w14:textId="4C4BD074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176,139,623.56</w:t>
            </w:r>
          </w:p>
        </w:tc>
        <w:tc>
          <w:tcPr>
            <w:tcW w:w="137" w:type="dxa"/>
          </w:tcPr>
          <w:p w14:paraId="73937EFA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C7B27E4" w14:textId="1244E0EC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215,440,868.93 </w:t>
            </w:r>
          </w:p>
        </w:tc>
        <w:tc>
          <w:tcPr>
            <w:tcW w:w="138" w:type="dxa"/>
          </w:tcPr>
          <w:p w14:paraId="1BB65C54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E00B7CA" w14:textId="308DD2A0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108,173,343.66</w:t>
            </w:r>
          </w:p>
        </w:tc>
        <w:tc>
          <w:tcPr>
            <w:tcW w:w="134" w:type="dxa"/>
          </w:tcPr>
          <w:p w14:paraId="3C979FD8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1FDBE4AF" w14:textId="3B108404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152,531,294.21 </w:t>
            </w:r>
          </w:p>
        </w:tc>
      </w:tr>
      <w:tr w:rsidR="003A4DBC" w:rsidRPr="00684EF6" w14:paraId="2EBE5B63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35F645EC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47" w:type="dxa"/>
          </w:tcPr>
          <w:p w14:paraId="43E53EE8" w14:textId="33114F9A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AB31C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EA0B365" w14:textId="777572B5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38" w:type="dxa"/>
          </w:tcPr>
          <w:p w14:paraId="560F1450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1B8B2D1D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E622A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B18BAAC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4DBC" w:rsidRPr="00684EF6" w14:paraId="2C8DC987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57C4A507" w14:textId="77777777" w:rsidR="003A4DBC" w:rsidRPr="00684EF6" w:rsidRDefault="003A4DBC" w:rsidP="00F11353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</w:tcPr>
          <w:p w14:paraId="2DFBE2FF" w14:textId="0E9A379D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66,147,384.10 </w:t>
            </w:r>
          </w:p>
        </w:tc>
        <w:tc>
          <w:tcPr>
            <w:tcW w:w="137" w:type="dxa"/>
          </w:tcPr>
          <w:p w14:paraId="3340283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F541FDF" w14:textId="7869943B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93,502,846.03 </w:t>
            </w:r>
          </w:p>
        </w:tc>
        <w:tc>
          <w:tcPr>
            <w:tcW w:w="138" w:type="dxa"/>
          </w:tcPr>
          <w:p w14:paraId="19578FF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F39F9E6" w14:textId="17110F2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27,519,008.40 </w:t>
            </w:r>
          </w:p>
        </w:tc>
        <w:tc>
          <w:tcPr>
            <w:tcW w:w="134" w:type="dxa"/>
          </w:tcPr>
          <w:p w14:paraId="7E34D53A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4BE508C2" w14:textId="7C3ED0F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60,168,108.86 </w:t>
            </w:r>
          </w:p>
        </w:tc>
      </w:tr>
      <w:tr w:rsidR="003A4DBC" w:rsidRPr="00684EF6" w14:paraId="4234BEEB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56790BB8" w14:textId="77777777" w:rsidR="003A4DBC" w:rsidRPr="00684EF6" w:rsidRDefault="003A4DBC" w:rsidP="00F11353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มากกว่า  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</w:tcPr>
          <w:p w14:paraId="7CC37D36" w14:textId="4D5443F9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2,949,223.28 </w:t>
            </w:r>
          </w:p>
        </w:tc>
        <w:tc>
          <w:tcPr>
            <w:tcW w:w="137" w:type="dxa"/>
          </w:tcPr>
          <w:p w14:paraId="72A78BF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20B216B2" w14:textId="1AA2FCE5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3,312,740.81 </w:t>
            </w:r>
          </w:p>
        </w:tc>
        <w:tc>
          <w:tcPr>
            <w:tcW w:w="138" w:type="dxa"/>
          </w:tcPr>
          <w:p w14:paraId="6B1D5D8A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09A5DC8" w14:textId="04800C64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274,773.27 </w:t>
            </w:r>
          </w:p>
        </w:tc>
        <w:tc>
          <w:tcPr>
            <w:tcW w:w="134" w:type="dxa"/>
          </w:tcPr>
          <w:p w14:paraId="1D0CBC2B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0C9B706D" w14:textId="2B7D7635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1,472,572.51 </w:t>
            </w:r>
          </w:p>
        </w:tc>
      </w:tr>
      <w:tr w:rsidR="003A4DBC" w:rsidRPr="00684EF6" w14:paraId="34DE0831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7C8D157C" w14:textId="77777777" w:rsidR="003A4DBC" w:rsidRPr="00684EF6" w:rsidRDefault="003A4DBC" w:rsidP="00F11353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มากกว่า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   6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ถึง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12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7" w:type="dxa"/>
          </w:tcPr>
          <w:p w14:paraId="4B7E2743" w14:textId="34C07B4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3,179,060.53 </w:t>
            </w:r>
          </w:p>
        </w:tc>
        <w:tc>
          <w:tcPr>
            <w:tcW w:w="137" w:type="dxa"/>
          </w:tcPr>
          <w:p w14:paraId="41B520DD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CBA8ADC" w14:textId="37C86271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4,084,858.22 </w:t>
            </w:r>
          </w:p>
        </w:tc>
        <w:tc>
          <w:tcPr>
            <w:tcW w:w="138" w:type="dxa"/>
          </w:tcPr>
          <w:p w14:paraId="7B6E0C2F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7D6675A" w14:textId="3F68000A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2,076,126.76 </w:t>
            </w:r>
          </w:p>
        </w:tc>
        <w:tc>
          <w:tcPr>
            <w:tcW w:w="134" w:type="dxa"/>
          </w:tcPr>
          <w:p w14:paraId="0747C057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66AA7882" w14:textId="556E85C3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1,349,501.37 </w:t>
            </w:r>
          </w:p>
        </w:tc>
      </w:tr>
      <w:tr w:rsidR="003A4DBC" w:rsidRPr="00684EF6" w14:paraId="3D875213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44ED0808" w14:textId="77777777" w:rsidR="003A4DBC" w:rsidRPr="00684EF6" w:rsidRDefault="003A4DBC" w:rsidP="00F11353">
            <w:pPr>
              <w:tabs>
                <w:tab w:val="clear" w:pos="227"/>
                <w:tab w:val="left" w:pos="268"/>
                <w:tab w:val="left" w:pos="1260"/>
                <w:tab w:val="left" w:pos="3600"/>
                <w:tab w:val="left" w:pos="4500"/>
              </w:tabs>
              <w:spacing w:line="28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684EF6">
              <w:rPr>
                <w:rFonts w:ascii="Angsana New" w:hAnsi="Angsana New"/>
                <w:sz w:val="24"/>
                <w:szCs w:val="24"/>
              </w:rPr>
              <w:t>12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459F8A4" w14:textId="57471CA0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15,308,071.70 </w:t>
            </w:r>
          </w:p>
        </w:tc>
        <w:tc>
          <w:tcPr>
            <w:tcW w:w="137" w:type="dxa"/>
          </w:tcPr>
          <w:p w14:paraId="1AA48E56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5F53C27" w14:textId="38A7F5CC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10,606,736.93 </w:t>
            </w:r>
          </w:p>
        </w:tc>
        <w:tc>
          <w:tcPr>
            <w:tcW w:w="138" w:type="dxa"/>
          </w:tcPr>
          <w:p w14:paraId="1C1185E1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49B6D1" w14:textId="13D663D1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11,623,326.73 </w:t>
            </w:r>
          </w:p>
        </w:tc>
        <w:tc>
          <w:tcPr>
            <w:tcW w:w="134" w:type="dxa"/>
          </w:tcPr>
          <w:p w14:paraId="11F764F8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5AE926EE" w14:textId="225D15F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9,490,158.98 </w:t>
            </w:r>
          </w:p>
        </w:tc>
      </w:tr>
      <w:tr w:rsidR="003A4DBC" w:rsidRPr="00684EF6" w14:paraId="0E8AD6DA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0B648609" w14:textId="77777777" w:rsidR="003A4DBC" w:rsidRPr="00684EF6" w:rsidRDefault="003A4DBC" w:rsidP="00F11353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A76C6A9" w14:textId="5E22164B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263,723,363.17 </w:t>
            </w:r>
          </w:p>
        </w:tc>
        <w:tc>
          <w:tcPr>
            <w:tcW w:w="137" w:type="dxa"/>
          </w:tcPr>
          <w:p w14:paraId="29B00E7F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6228F474" w14:textId="328278FC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326,948,050.92 </w:t>
            </w:r>
          </w:p>
        </w:tc>
        <w:tc>
          <w:tcPr>
            <w:tcW w:w="138" w:type="dxa"/>
          </w:tcPr>
          <w:p w14:paraId="5836E99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DAB614D" w14:textId="22BFF6C9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149,666,578.82 </w:t>
            </w:r>
          </w:p>
        </w:tc>
        <w:tc>
          <w:tcPr>
            <w:tcW w:w="134" w:type="dxa"/>
          </w:tcPr>
          <w:p w14:paraId="42C0A9F4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7444CD74" w14:textId="6716E968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225,011,635.93 </w:t>
            </w:r>
          </w:p>
        </w:tc>
      </w:tr>
      <w:tr w:rsidR="003A4DBC" w:rsidRPr="00684EF6" w14:paraId="67F50818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7F611879" w14:textId="77777777" w:rsidR="003A4DBC" w:rsidRPr="00684EF6" w:rsidRDefault="003A4DBC" w:rsidP="00F11353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AF4CB66" w14:textId="3C2E9541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296,877,350.00 </w:t>
            </w:r>
          </w:p>
        </w:tc>
        <w:tc>
          <w:tcPr>
            <w:tcW w:w="137" w:type="dxa"/>
          </w:tcPr>
          <w:p w14:paraId="2C2BE23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A915F59" w14:textId="01F4B2BA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367,120,923.59 </w:t>
            </w:r>
          </w:p>
        </w:tc>
        <w:tc>
          <w:tcPr>
            <w:tcW w:w="138" w:type="dxa"/>
          </w:tcPr>
          <w:p w14:paraId="2603A23D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473CDE2" w14:textId="0D539B52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181,628,091.71</w:t>
            </w:r>
          </w:p>
        </w:tc>
        <w:tc>
          <w:tcPr>
            <w:tcW w:w="134" w:type="dxa"/>
          </w:tcPr>
          <w:p w14:paraId="19AE3B22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4C1F4DB5" w14:textId="633098AD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274,278,886.22</w:t>
            </w:r>
          </w:p>
        </w:tc>
      </w:tr>
      <w:tr w:rsidR="003A4DBC" w:rsidRPr="00684EF6" w14:paraId="4351345C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</w:trPr>
        <w:tc>
          <w:tcPr>
            <w:tcW w:w="3003" w:type="dxa"/>
          </w:tcPr>
          <w:p w14:paraId="3E447DC6" w14:textId="77777777" w:rsidR="003A4DBC" w:rsidRPr="00684EF6" w:rsidRDefault="003A4DBC" w:rsidP="00F11353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169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84EF6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684EF6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684E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</w:t>
            </w:r>
            <w:r w:rsidRPr="00684EF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499F4D6" w14:textId="6220C5A3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(23,904,679.70)</w:t>
            </w:r>
          </w:p>
        </w:tc>
        <w:tc>
          <w:tcPr>
            <w:tcW w:w="137" w:type="dxa"/>
          </w:tcPr>
          <w:p w14:paraId="0152A2C4" w14:textId="77777777" w:rsidR="003A4DBC" w:rsidRPr="00684EF6" w:rsidRDefault="003A4DBC" w:rsidP="00F11353">
            <w:pPr>
              <w:spacing w:line="280" w:lineRule="exact"/>
              <w:ind w:left="-57" w:righ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A3AF7B1" w14:textId="719CEAEE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(14,561,743.04)</w:t>
            </w:r>
          </w:p>
        </w:tc>
        <w:tc>
          <w:tcPr>
            <w:tcW w:w="138" w:type="dxa"/>
          </w:tcPr>
          <w:p w14:paraId="233D2DE0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7D15B0E1" w14:textId="16F946E6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(13,951,670.31) </w:t>
            </w:r>
          </w:p>
        </w:tc>
        <w:tc>
          <w:tcPr>
            <w:tcW w:w="134" w:type="dxa"/>
          </w:tcPr>
          <w:p w14:paraId="442FA505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2DA7F43" w14:textId="43CDC62C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(10,911,213.16)</w:t>
            </w:r>
          </w:p>
        </w:tc>
      </w:tr>
      <w:tr w:rsidR="003A4DBC" w:rsidRPr="00684EF6" w14:paraId="3FE37447" w14:textId="77777777" w:rsidTr="003A4DBC">
        <w:tblPrEx>
          <w:tblLook w:val="0000" w:firstRow="0" w:lastRow="0" w:firstColumn="0" w:lastColumn="0" w:noHBand="0" w:noVBand="0"/>
        </w:tblPrEx>
        <w:trPr>
          <w:gridAfter w:val="1"/>
          <w:wAfter w:w="7" w:type="dxa"/>
          <w:trHeight w:val="80"/>
        </w:trPr>
        <w:tc>
          <w:tcPr>
            <w:tcW w:w="3003" w:type="dxa"/>
          </w:tcPr>
          <w:p w14:paraId="1D52938D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84EF6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6" w:space="0" w:color="auto"/>
            </w:tcBorders>
          </w:tcPr>
          <w:p w14:paraId="03F351CE" w14:textId="1E4AF50E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272,972,670.30 </w:t>
            </w:r>
          </w:p>
        </w:tc>
        <w:tc>
          <w:tcPr>
            <w:tcW w:w="137" w:type="dxa"/>
          </w:tcPr>
          <w:p w14:paraId="28960D8D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1F92992A" w14:textId="588FC14C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352,559,180.55 </w:t>
            </w:r>
          </w:p>
        </w:tc>
        <w:tc>
          <w:tcPr>
            <w:tcW w:w="138" w:type="dxa"/>
          </w:tcPr>
          <w:p w14:paraId="560AA9E9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72253EAF" w14:textId="71180FFB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167,676,421.40 </w:t>
            </w:r>
          </w:p>
        </w:tc>
        <w:tc>
          <w:tcPr>
            <w:tcW w:w="134" w:type="dxa"/>
          </w:tcPr>
          <w:p w14:paraId="19E2C71F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6" w:space="0" w:color="auto"/>
            </w:tcBorders>
          </w:tcPr>
          <w:p w14:paraId="2BFDBA5E" w14:textId="3553B83D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263,367,673.06</w:t>
            </w:r>
          </w:p>
        </w:tc>
      </w:tr>
      <w:tr w:rsidR="003A4DBC" w:rsidRPr="00684EF6" w14:paraId="326DBC83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2EB3AA84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DA14526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6EE6894F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D2E98FB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FAFA3A3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0255E83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A78735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49FAB7E6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4DBC" w:rsidRPr="00684EF6" w14:paraId="5E28C534" w14:textId="77777777" w:rsidTr="003A4DBC">
        <w:tblPrEx>
          <w:tblLook w:val="0000" w:firstRow="0" w:lastRow="0" w:firstColumn="0" w:lastColumn="0" w:noHBand="0" w:noVBand="0"/>
        </w:tblPrEx>
        <w:trPr>
          <w:trHeight w:val="162"/>
        </w:trPr>
        <w:tc>
          <w:tcPr>
            <w:tcW w:w="3003" w:type="dxa"/>
          </w:tcPr>
          <w:p w14:paraId="36E5ABC8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7" w:type="dxa"/>
          </w:tcPr>
          <w:p w14:paraId="23FBE85B" w14:textId="6771A19D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3,151,680.44</w:t>
            </w:r>
          </w:p>
        </w:tc>
        <w:tc>
          <w:tcPr>
            <w:tcW w:w="137" w:type="dxa"/>
          </w:tcPr>
          <w:p w14:paraId="120DB697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332275EE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4,661,681.94</w:t>
            </w:r>
          </w:p>
        </w:tc>
        <w:tc>
          <w:tcPr>
            <w:tcW w:w="138" w:type="dxa"/>
          </w:tcPr>
          <w:p w14:paraId="4C12F258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DE7ED5E" w14:textId="66C17D6D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831,077.71</w:t>
            </w:r>
          </w:p>
        </w:tc>
        <w:tc>
          <w:tcPr>
            <w:tcW w:w="134" w:type="dxa"/>
          </w:tcPr>
          <w:p w14:paraId="1589E8FF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14:paraId="66BC3ACD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868,643.74</w:t>
            </w:r>
          </w:p>
        </w:tc>
      </w:tr>
      <w:tr w:rsidR="003A4DBC" w:rsidRPr="00684EF6" w14:paraId="2A1594D8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07D44159" w14:textId="5D61F76E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เงินชดเชยค้างรับ </w:t>
            </w:r>
            <w:r w:rsidRPr="00684EF6">
              <w:rPr>
                <w:rFonts w:ascii="Angsana New" w:hAnsi="Angsana New"/>
                <w:sz w:val="24"/>
                <w:szCs w:val="24"/>
                <w:vertAlign w:val="superscript"/>
              </w:rPr>
              <w:t>(*)</w:t>
            </w:r>
          </w:p>
        </w:tc>
        <w:tc>
          <w:tcPr>
            <w:tcW w:w="1247" w:type="dxa"/>
          </w:tcPr>
          <w:p w14:paraId="74DBB531" w14:textId="5EEF0EE6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7" w:type="dxa"/>
          </w:tcPr>
          <w:p w14:paraId="2BC30C0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4B1C38E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28,630,565.58</w:t>
            </w:r>
          </w:p>
        </w:tc>
        <w:tc>
          <w:tcPr>
            <w:tcW w:w="138" w:type="dxa"/>
          </w:tcPr>
          <w:p w14:paraId="62A81C50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6532178" w14:textId="668D2547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4" w:type="dxa"/>
          </w:tcPr>
          <w:p w14:paraId="1E37F4D4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14:paraId="63B822A2" w14:textId="77777777" w:rsidR="003A4DBC" w:rsidRPr="00684EF6" w:rsidRDefault="003A4DBC" w:rsidP="00F11353">
            <w:pPr>
              <w:spacing w:line="28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3A4DBC" w:rsidRPr="00684EF6" w14:paraId="14C1674D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18FBDCD7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247" w:type="dxa"/>
          </w:tcPr>
          <w:p w14:paraId="1153EAB1" w14:textId="574BE575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28,207,097.46 </w:t>
            </w:r>
          </w:p>
        </w:tc>
        <w:tc>
          <w:tcPr>
            <w:tcW w:w="137" w:type="dxa"/>
          </w:tcPr>
          <w:p w14:paraId="5B5F3FD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70204BFB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22,901,148.22 </w:t>
            </w:r>
          </w:p>
        </w:tc>
        <w:tc>
          <w:tcPr>
            <w:tcW w:w="138" w:type="dxa"/>
          </w:tcPr>
          <w:p w14:paraId="220FBD38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</w:tcPr>
          <w:p w14:paraId="50DAC983" w14:textId="2F89EBFA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28,192,648.11</w:t>
            </w:r>
          </w:p>
        </w:tc>
        <w:tc>
          <w:tcPr>
            <w:tcW w:w="134" w:type="dxa"/>
          </w:tcPr>
          <w:p w14:paraId="74717AF5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</w:tcPr>
          <w:p w14:paraId="4086F713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22,823,768.41 </w:t>
            </w:r>
          </w:p>
        </w:tc>
      </w:tr>
      <w:tr w:rsidR="003A4DBC" w:rsidRPr="00684EF6" w14:paraId="02598F62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5AA4AED1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36A74" w14:textId="15AEA315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4,926,277.11 </w:t>
            </w:r>
          </w:p>
        </w:tc>
        <w:tc>
          <w:tcPr>
            <w:tcW w:w="137" w:type="dxa"/>
          </w:tcPr>
          <w:p w14:paraId="1BA7DEE0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21DFF3C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1,285,885.44</w:t>
            </w:r>
          </w:p>
        </w:tc>
        <w:tc>
          <w:tcPr>
            <w:tcW w:w="138" w:type="dxa"/>
          </w:tcPr>
          <w:p w14:paraId="23D55BB1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2B664C" w14:textId="057BD93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396,269.10</w:t>
            </w:r>
          </w:p>
        </w:tc>
        <w:tc>
          <w:tcPr>
            <w:tcW w:w="134" w:type="dxa"/>
          </w:tcPr>
          <w:p w14:paraId="5B005902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bottom w:val="single" w:sz="6" w:space="0" w:color="auto"/>
            </w:tcBorders>
          </w:tcPr>
          <w:p w14:paraId="3763950B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135,839.83 </w:t>
            </w:r>
          </w:p>
        </w:tc>
      </w:tr>
      <w:tr w:rsidR="003A4DBC" w:rsidRPr="00684EF6" w14:paraId="38891956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40DE418C" w14:textId="77777777" w:rsidR="003A4DBC" w:rsidRPr="00684EF6" w:rsidRDefault="003A4DBC" w:rsidP="00F11353">
            <w:pPr>
              <w:tabs>
                <w:tab w:val="left" w:pos="284"/>
                <w:tab w:val="left" w:pos="556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857260" w14:textId="67B30D7B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36,285,055.01 </w:t>
            </w:r>
          </w:p>
        </w:tc>
        <w:tc>
          <w:tcPr>
            <w:tcW w:w="137" w:type="dxa"/>
          </w:tcPr>
          <w:p w14:paraId="7F81A789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2C052ABB" w14:textId="41634BE6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57,479,281.18</w:t>
            </w:r>
          </w:p>
        </w:tc>
        <w:tc>
          <w:tcPr>
            <w:tcW w:w="138" w:type="dxa"/>
          </w:tcPr>
          <w:p w14:paraId="5D451A6E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F13C747" w14:textId="79D8AAAB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29,419,994.92 </w:t>
            </w:r>
          </w:p>
        </w:tc>
        <w:tc>
          <w:tcPr>
            <w:tcW w:w="134" w:type="dxa"/>
          </w:tcPr>
          <w:p w14:paraId="74D0B60C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05E4E09A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23,828,251.98 </w:t>
            </w:r>
          </w:p>
        </w:tc>
      </w:tr>
      <w:tr w:rsidR="003A4DBC" w:rsidRPr="00684EF6" w14:paraId="2CCD4B30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7E9DC437" w14:textId="77777777" w:rsidR="003A4DBC" w:rsidRPr="00684EF6" w:rsidRDefault="003A4DBC" w:rsidP="00F11353">
            <w:pPr>
              <w:tabs>
                <w:tab w:val="clear" w:pos="2807"/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 w:right="-28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684EF6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684EF6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684EF6">
              <w:rPr>
                <w:rFonts w:ascii="Angsana New" w:hAnsi="Angsana New"/>
                <w:spacing w:val="-6"/>
                <w:sz w:val="24"/>
                <w:szCs w:val="24"/>
                <w:cs/>
              </w:rPr>
              <w:t>ค่าเผื่อ</w:t>
            </w:r>
            <w:r w:rsidRPr="00684EF6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57D793B" w14:textId="5B191201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(794,439.28)</w:t>
            </w:r>
          </w:p>
        </w:tc>
        <w:tc>
          <w:tcPr>
            <w:tcW w:w="137" w:type="dxa"/>
          </w:tcPr>
          <w:p w14:paraId="39A07AAA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C8EA85E" w14:textId="77777777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(14,208,221.58)</w:t>
            </w:r>
          </w:p>
        </w:tc>
        <w:tc>
          <w:tcPr>
            <w:tcW w:w="138" w:type="dxa"/>
          </w:tcPr>
          <w:p w14:paraId="67DE0B77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C6AD4F5" w14:textId="081856F0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(429,244.36)</w:t>
            </w:r>
          </w:p>
        </w:tc>
        <w:tc>
          <w:tcPr>
            <w:tcW w:w="134" w:type="dxa"/>
          </w:tcPr>
          <w:p w14:paraId="39789717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bottom w:val="single" w:sz="6" w:space="0" w:color="auto"/>
            </w:tcBorders>
          </w:tcPr>
          <w:p w14:paraId="62493042" w14:textId="77777777" w:rsidR="003A4DBC" w:rsidRPr="00684EF6" w:rsidRDefault="003A4DBC" w:rsidP="00F11353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(32,384.34)</w:t>
            </w:r>
          </w:p>
        </w:tc>
      </w:tr>
      <w:tr w:rsidR="003A4DBC" w:rsidRPr="00684EF6" w14:paraId="27CDE617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5ACA49E7" w14:textId="77777777" w:rsidR="003A4DBC" w:rsidRPr="00684EF6" w:rsidRDefault="003A4DBC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81F81D" w14:textId="6BD4A6E6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35,490,615.73 </w:t>
            </w:r>
          </w:p>
        </w:tc>
        <w:tc>
          <w:tcPr>
            <w:tcW w:w="137" w:type="dxa"/>
          </w:tcPr>
          <w:p w14:paraId="1E18382B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222F95FA" w14:textId="761748F5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43,271,059.60</w:t>
            </w:r>
          </w:p>
        </w:tc>
        <w:tc>
          <w:tcPr>
            <w:tcW w:w="138" w:type="dxa"/>
          </w:tcPr>
          <w:p w14:paraId="16994ED2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2718E35" w14:textId="28CBEF8F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28,990,750.56 </w:t>
            </w:r>
          </w:p>
        </w:tc>
        <w:tc>
          <w:tcPr>
            <w:tcW w:w="134" w:type="dxa"/>
          </w:tcPr>
          <w:p w14:paraId="29693869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A5CD9D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23,795,867.64 </w:t>
            </w:r>
          </w:p>
        </w:tc>
      </w:tr>
      <w:tr w:rsidR="003A4DBC" w:rsidRPr="00684EF6" w14:paraId="5091E88B" w14:textId="77777777" w:rsidTr="003A4DBC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03" w:type="dxa"/>
          </w:tcPr>
          <w:p w14:paraId="2100C2F8" w14:textId="77777777" w:rsidR="003A4DBC" w:rsidRPr="00684EF6" w:rsidRDefault="003A4DBC" w:rsidP="00F11353">
            <w:pPr>
              <w:tabs>
                <w:tab w:val="left" w:pos="175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54469EE" w14:textId="5813AD08" w:rsidR="003A4DBC" w:rsidRPr="00684EF6" w:rsidRDefault="003A4DBC" w:rsidP="00F11353">
            <w:pPr>
              <w:tabs>
                <w:tab w:val="clear" w:pos="90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308,463,286.03 </w:t>
            </w:r>
          </w:p>
        </w:tc>
        <w:tc>
          <w:tcPr>
            <w:tcW w:w="137" w:type="dxa"/>
          </w:tcPr>
          <w:p w14:paraId="1CA08E07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6756FB8" w14:textId="04E0E1EB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395,830,240.15</w:t>
            </w:r>
          </w:p>
        </w:tc>
        <w:tc>
          <w:tcPr>
            <w:tcW w:w="138" w:type="dxa"/>
          </w:tcPr>
          <w:p w14:paraId="724BC320" w14:textId="77777777" w:rsidR="003A4DBC" w:rsidRPr="00684EF6" w:rsidRDefault="003A4DBC" w:rsidP="00F11353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F89A84C" w14:textId="5F02FD9D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196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667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171.96</w:t>
            </w:r>
          </w:p>
        </w:tc>
        <w:tc>
          <w:tcPr>
            <w:tcW w:w="134" w:type="dxa"/>
          </w:tcPr>
          <w:p w14:paraId="3F0A473F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5C1B59" w14:textId="77777777" w:rsidR="003A4DBC" w:rsidRPr="00684EF6" w:rsidRDefault="003A4DBC" w:rsidP="00F1135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287,163,540.70</w:t>
            </w:r>
          </w:p>
        </w:tc>
      </w:tr>
    </w:tbl>
    <w:p w14:paraId="63C841A6" w14:textId="77777777" w:rsidR="00D8227E" w:rsidRDefault="00D8227E" w:rsidP="00F1135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49D4009" w14:textId="1E70ADCD" w:rsidR="00336FAC" w:rsidRDefault="00336FAC" w:rsidP="00F1135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8227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รายการเคลื่อนไหวของบัญชีค่าเผื่อ</w:t>
      </w:r>
      <w:r w:rsidR="00DB719A" w:rsidRPr="00D8227E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D8227E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F60AD5" w:rsidRPr="00D8227E" w14:paraId="5386CAAB" w14:textId="77777777" w:rsidTr="00DD44A6">
        <w:tc>
          <w:tcPr>
            <w:tcW w:w="3005" w:type="dxa"/>
          </w:tcPr>
          <w:p w14:paraId="72F0CFB2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1B5CD5E7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60AD5" w:rsidRPr="00D8227E" w14:paraId="116D3FF6" w14:textId="77777777" w:rsidTr="00DD44A6">
        <w:tc>
          <w:tcPr>
            <w:tcW w:w="3005" w:type="dxa"/>
          </w:tcPr>
          <w:p w14:paraId="7519F475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C433BF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022159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C609A7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AD5" w:rsidRPr="00D8227E" w14:paraId="123F150C" w14:textId="77777777" w:rsidTr="00DD44A6">
        <w:tc>
          <w:tcPr>
            <w:tcW w:w="3005" w:type="dxa"/>
          </w:tcPr>
          <w:p w14:paraId="273B7040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4DFD5A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FD1EB8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9903517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C516854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A1C53F7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0BCE0D1D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9D7F7" w14:textId="77777777" w:rsidR="00F60AD5" w:rsidRPr="00D8227E" w:rsidRDefault="00F60AD5" w:rsidP="00DD44A6">
            <w:pPr>
              <w:tabs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0AD5" w:rsidRPr="00D8227E" w14:paraId="6ADACE6B" w14:textId="77777777" w:rsidTr="00DD44A6">
        <w:tc>
          <w:tcPr>
            <w:tcW w:w="3005" w:type="dxa"/>
          </w:tcPr>
          <w:p w14:paraId="191719A5" w14:textId="77777777" w:rsidR="00F60AD5" w:rsidRPr="00D8227E" w:rsidRDefault="00F60AD5" w:rsidP="00DD44A6">
            <w:pPr>
              <w:spacing w:line="300" w:lineRule="exact"/>
              <w:ind w:left="108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D8227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3F8FD5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 28,769,964.62</w:t>
            </w:r>
          </w:p>
        </w:tc>
        <w:tc>
          <w:tcPr>
            <w:tcW w:w="134" w:type="dxa"/>
          </w:tcPr>
          <w:p w14:paraId="6F7D9D64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10BFC51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 30,194,035.77</w:t>
            </w:r>
          </w:p>
        </w:tc>
        <w:tc>
          <w:tcPr>
            <w:tcW w:w="134" w:type="dxa"/>
          </w:tcPr>
          <w:p w14:paraId="03DB73FD" w14:textId="77777777" w:rsidR="00F60AD5" w:rsidRPr="00D8227E" w:rsidRDefault="00F60AD5" w:rsidP="00DD44A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FD6C1B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10,943,597.50</w:t>
            </w:r>
          </w:p>
        </w:tc>
        <w:tc>
          <w:tcPr>
            <w:tcW w:w="134" w:type="dxa"/>
          </w:tcPr>
          <w:p w14:paraId="59290E51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7171058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13,190,548.09</w:t>
            </w:r>
          </w:p>
        </w:tc>
      </w:tr>
      <w:tr w:rsidR="00F60AD5" w:rsidRPr="00D8227E" w14:paraId="661093D5" w14:textId="77777777" w:rsidTr="00DD44A6">
        <w:tc>
          <w:tcPr>
            <w:tcW w:w="3005" w:type="dxa"/>
          </w:tcPr>
          <w:p w14:paraId="672DBF87" w14:textId="77777777" w:rsidR="00F60AD5" w:rsidRPr="00D8227E" w:rsidRDefault="00F60AD5" w:rsidP="00DD44A6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  <w:u w:val="single"/>
                <w:cs/>
              </w:rPr>
              <w:t>บวก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 xml:space="preserve"> เพิ่ม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ใน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</w:tcPr>
          <w:p w14:paraId="6119842B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EC6">
              <w:rPr>
                <w:rFonts w:ascii="Angsana New" w:hAnsi="Angsana New"/>
                <w:sz w:val="26"/>
                <w:szCs w:val="26"/>
              </w:rPr>
              <w:t xml:space="preserve">  22,518,561.83</w:t>
            </w:r>
          </w:p>
        </w:tc>
        <w:tc>
          <w:tcPr>
            <w:tcW w:w="134" w:type="dxa"/>
          </w:tcPr>
          <w:p w14:paraId="2AF05591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0F5D63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57E8445" w14:textId="77777777" w:rsidR="00F60AD5" w:rsidRPr="00D8227E" w:rsidRDefault="00F60AD5" w:rsidP="00DD44A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A514BA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094">
              <w:rPr>
                <w:rFonts w:ascii="Angsana New" w:hAnsi="Angsana New"/>
                <w:sz w:val="26"/>
                <w:szCs w:val="26"/>
              </w:rPr>
              <w:t>3,437,317.17</w:t>
            </w:r>
          </w:p>
        </w:tc>
        <w:tc>
          <w:tcPr>
            <w:tcW w:w="134" w:type="dxa"/>
          </w:tcPr>
          <w:p w14:paraId="3518C5E3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6C76A7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F60AD5" w:rsidRPr="00D8227E" w14:paraId="65D0AE9B" w14:textId="77777777" w:rsidTr="00DD44A6">
        <w:tc>
          <w:tcPr>
            <w:tcW w:w="3005" w:type="dxa"/>
          </w:tcPr>
          <w:p w14:paraId="25044C8D" w14:textId="77777777" w:rsidR="00F60AD5" w:rsidRPr="00D8227E" w:rsidRDefault="00F60AD5" w:rsidP="00DD44A6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  <w:cs/>
              </w:rPr>
            </w:pPr>
            <w:r w:rsidRPr="00D8227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โอนกลับใน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7" w:type="dxa"/>
          </w:tcPr>
          <w:p w14:paraId="30F98A40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70398899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3A3D21" w14:textId="77777777" w:rsidR="00F60AD5" w:rsidRPr="00D8227E" w:rsidRDefault="00F60AD5" w:rsidP="00DD44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(1,424,071.15)</w:t>
            </w:r>
          </w:p>
        </w:tc>
        <w:tc>
          <w:tcPr>
            <w:tcW w:w="134" w:type="dxa"/>
          </w:tcPr>
          <w:p w14:paraId="57481C63" w14:textId="77777777" w:rsidR="00F60AD5" w:rsidRPr="00D8227E" w:rsidRDefault="00F60AD5" w:rsidP="00DD44A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75F668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3C7AB199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FC0ECD" w14:textId="77777777" w:rsidR="00F60AD5" w:rsidRPr="00D8227E" w:rsidRDefault="00F60AD5" w:rsidP="00DD44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D8227E">
              <w:rPr>
                <w:rFonts w:ascii="Angsana New" w:hAnsi="Angsana New"/>
                <w:sz w:val="26"/>
                <w:szCs w:val="26"/>
              </w:rPr>
              <w:t>,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>246</w:t>
            </w:r>
            <w:r w:rsidRPr="00D8227E">
              <w:rPr>
                <w:rFonts w:ascii="Angsana New" w:hAnsi="Angsana New"/>
                <w:sz w:val="26"/>
                <w:szCs w:val="26"/>
              </w:rPr>
              <w:t>,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>950.59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F60AD5" w:rsidRPr="00D8227E" w14:paraId="547F1BAC" w14:textId="77777777" w:rsidTr="00DD44A6">
        <w:tc>
          <w:tcPr>
            <w:tcW w:w="3005" w:type="dxa"/>
          </w:tcPr>
          <w:p w14:paraId="11C74BE0" w14:textId="77777777" w:rsidR="00F60AD5" w:rsidRPr="00D8227E" w:rsidRDefault="00F60AD5" w:rsidP="00DD44A6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8227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D8227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หนี้สูญระหว่างปี</w:t>
            </w:r>
          </w:p>
        </w:tc>
        <w:tc>
          <w:tcPr>
            <w:tcW w:w="1247" w:type="dxa"/>
          </w:tcPr>
          <w:p w14:paraId="25B68281" w14:textId="77777777" w:rsidR="00F60AD5" w:rsidRPr="002653BD" w:rsidRDefault="00F60AD5" w:rsidP="00DD44A6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0EC6">
              <w:rPr>
                <w:rFonts w:ascii="Angsana New" w:hAnsi="Angsana New"/>
                <w:sz w:val="26"/>
                <w:szCs w:val="26"/>
                <w:cs/>
              </w:rPr>
              <w:t xml:space="preserve">  (26</w:t>
            </w:r>
            <w:r w:rsidRPr="00840EC6">
              <w:rPr>
                <w:rFonts w:ascii="Angsana New" w:hAnsi="Angsana New"/>
                <w:sz w:val="26"/>
                <w:szCs w:val="26"/>
              </w:rPr>
              <w:t>,</w:t>
            </w:r>
            <w:r w:rsidRPr="00840EC6">
              <w:rPr>
                <w:rFonts w:ascii="Angsana New" w:hAnsi="Angsana New"/>
                <w:sz w:val="26"/>
                <w:szCs w:val="26"/>
                <w:cs/>
              </w:rPr>
              <w:t>589</w:t>
            </w:r>
            <w:r w:rsidRPr="00840EC6">
              <w:rPr>
                <w:rFonts w:ascii="Angsana New" w:hAnsi="Angsana New"/>
                <w:sz w:val="26"/>
                <w:szCs w:val="26"/>
              </w:rPr>
              <w:t>,</w:t>
            </w:r>
            <w:r w:rsidRPr="00840EC6">
              <w:rPr>
                <w:rFonts w:ascii="Angsana New" w:hAnsi="Angsana New"/>
                <w:sz w:val="26"/>
                <w:szCs w:val="26"/>
                <w:cs/>
              </w:rPr>
              <w:t>407.47)</w:t>
            </w:r>
          </w:p>
        </w:tc>
        <w:tc>
          <w:tcPr>
            <w:tcW w:w="134" w:type="dxa"/>
          </w:tcPr>
          <w:p w14:paraId="65B95631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C9302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53107B35" w14:textId="77777777" w:rsidR="00F60AD5" w:rsidRPr="00D8227E" w:rsidRDefault="00F60AD5" w:rsidP="00DD44A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538508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31236983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385C1" w14:textId="77777777" w:rsidR="00F60AD5" w:rsidRPr="00D8227E" w:rsidRDefault="00F60AD5" w:rsidP="00DD44A6">
            <w:pPr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</w:tr>
      <w:tr w:rsidR="00F60AD5" w:rsidRPr="00D8227E" w14:paraId="4DA26A81" w14:textId="77777777" w:rsidTr="00DD44A6">
        <w:tc>
          <w:tcPr>
            <w:tcW w:w="3005" w:type="dxa"/>
          </w:tcPr>
          <w:p w14:paraId="2B55782B" w14:textId="77777777" w:rsidR="00F60AD5" w:rsidRPr="00D8227E" w:rsidRDefault="00F60AD5" w:rsidP="00DD44A6">
            <w:pPr>
              <w:spacing w:line="300" w:lineRule="exact"/>
              <w:ind w:hanging="63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D8227E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8EFC591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4DBC">
              <w:rPr>
                <w:rFonts w:ascii="Angsana New" w:hAnsi="Angsana New"/>
                <w:sz w:val="26"/>
                <w:szCs w:val="26"/>
              </w:rPr>
              <w:t xml:space="preserve">  24,699,118.98 </w:t>
            </w:r>
          </w:p>
        </w:tc>
        <w:tc>
          <w:tcPr>
            <w:tcW w:w="134" w:type="dxa"/>
          </w:tcPr>
          <w:p w14:paraId="717B0B23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8673827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 xml:space="preserve">  28,769,964.62</w:t>
            </w:r>
          </w:p>
        </w:tc>
        <w:tc>
          <w:tcPr>
            <w:tcW w:w="134" w:type="dxa"/>
          </w:tcPr>
          <w:p w14:paraId="4AE1DC27" w14:textId="77777777" w:rsidR="00F60AD5" w:rsidRPr="00D8227E" w:rsidRDefault="00F60AD5" w:rsidP="00DD44A6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5C78F8B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3094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D83094">
              <w:rPr>
                <w:rFonts w:ascii="Angsana New" w:hAnsi="Angsana New"/>
                <w:sz w:val="26"/>
                <w:szCs w:val="26"/>
              </w:rPr>
              <w:t>,</w:t>
            </w:r>
            <w:r w:rsidRPr="00D83094">
              <w:rPr>
                <w:rFonts w:ascii="Angsana New" w:hAnsi="Angsana New"/>
                <w:sz w:val="26"/>
                <w:szCs w:val="26"/>
                <w:cs/>
              </w:rPr>
              <w:t>380</w:t>
            </w:r>
            <w:r w:rsidRPr="00D83094">
              <w:rPr>
                <w:rFonts w:ascii="Angsana New" w:hAnsi="Angsana New"/>
                <w:sz w:val="26"/>
                <w:szCs w:val="26"/>
              </w:rPr>
              <w:t>,</w:t>
            </w:r>
            <w:r w:rsidRPr="00D83094">
              <w:rPr>
                <w:rFonts w:ascii="Angsana New" w:hAnsi="Angsana New"/>
                <w:sz w:val="26"/>
                <w:szCs w:val="26"/>
                <w:cs/>
              </w:rPr>
              <w:t>914.67</w:t>
            </w:r>
          </w:p>
        </w:tc>
        <w:tc>
          <w:tcPr>
            <w:tcW w:w="134" w:type="dxa"/>
          </w:tcPr>
          <w:p w14:paraId="63DABD5B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99F418B" w14:textId="77777777" w:rsidR="00F60AD5" w:rsidRPr="00D8227E" w:rsidRDefault="00F60AD5" w:rsidP="00DD44A6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8227E">
              <w:rPr>
                <w:rFonts w:ascii="Angsana New" w:hAnsi="Angsana New"/>
                <w:sz w:val="26"/>
                <w:szCs w:val="26"/>
              </w:rPr>
              <w:t>10,943,597.50</w:t>
            </w:r>
          </w:p>
        </w:tc>
      </w:tr>
    </w:tbl>
    <w:p w14:paraId="10BDF155" w14:textId="77777777" w:rsidR="00F60AD5" w:rsidRDefault="00F60AD5" w:rsidP="00F1135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A82CCA8" w14:textId="77777777" w:rsidR="00F60AD5" w:rsidRDefault="00F60AD5" w:rsidP="00F11353">
      <w:pPr>
        <w:tabs>
          <w:tab w:val="clear" w:pos="227"/>
          <w:tab w:val="clear" w:pos="454"/>
          <w:tab w:val="clear" w:pos="680"/>
          <w:tab w:val="left" w:pos="284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E9CCB4" w14:textId="61BD061E" w:rsidR="00424874" w:rsidRPr="00D8227E" w:rsidRDefault="00034FF7" w:rsidP="00F11353">
      <w:pPr>
        <w:tabs>
          <w:tab w:val="clear" w:pos="227"/>
          <w:tab w:val="clear" w:pos="454"/>
          <w:tab w:val="clear" w:pos="680"/>
        </w:tabs>
        <w:spacing w:line="372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vertAlign w:val="superscript"/>
        </w:rPr>
        <w:lastRenderedPageBreak/>
        <w:tab/>
      </w:r>
      <w:r w:rsidR="00794AAC" w:rsidRPr="00D8227E">
        <w:rPr>
          <w:rFonts w:asciiTheme="majorBidi" w:hAnsiTheme="majorBidi" w:cstheme="majorBidi"/>
          <w:sz w:val="32"/>
          <w:szCs w:val="32"/>
          <w:vertAlign w:val="superscript"/>
        </w:rPr>
        <w:t>(*)</w:t>
      </w:r>
      <w:r w:rsidR="00794AAC" w:rsidRPr="00D8227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94AAC" w:rsidRPr="00D822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="00794AAC" w:rsidRPr="00D8227E">
        <w:rPr>
          <w:rFonts w:asciiTheme="majorBidi" w:hAnsiTheme="majorBidi" w:cstheme="majorBidi"/>
          <w:spacing w:val="-4"/>
          <w:sz w:val="32"/>
          <w:szCs w:val="32"/>
        </w:rPr>
        <w:t>Chint Solar (Hong Kong) Ltd. (</w:t>
      </w:r>
      <w:r w:rsidR="00794AAC" w:rsidRPr="00D8227E">
        <w:rPr>
          <w:rFonts w:asciiTheme="majorBidi" w:hAnsiTheme="majorBidi" w:cstheme="majorBidi" w:hint="cs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25 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2561 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="00794AAC" w:rsidRPr="00D8227E">
        <w:rPr>
          <w:rFonts w:asciiTheme="majorBidi" w:hAnsiTheme="majorBidi" w:cstheme="majorBidi"/>
          <w:sz w:val="32"/>
          <w:szCs w:val="32"/>
          <w:cs/>
        </w:rPr>
        <w:br/>
      </w:r>
      <w:r w:rsidR="00794AAC" w:rsidRPr="00D8227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794AAC" w:rsidRPr="00D8227E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="00794AAC" w:rsidRPr="00D8227E">
        <w:rPr>
          <w:rFonts w:asciiTheme="majorBidi" w:hAnsiTheme="majorBidi" w:cstheme="majorBidi"/>
          <w:spacing w:val="-4"/>
          <w:sz w:val="32"/>
          <w:szCs w:val="32"/>
        </w:rPr>
        <w:t xml:space="preserve">2561 </w:t>
      </w:r>
      <w:r w:rsidR="00794AAC" w:rsidRPr="00D822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ถึงวันที่ </w:t>
      </w:r>
      <w:r w:rsidR="00794AAC" w:rsidRPr="00D8227E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="00794AAC" w:rsidRPr="00D822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พฤษภาคม </w:t>
      </w:r>
      <w:r w:rsidR="00794AAC" w:rsidRPr="00D8227E">
        <w:rPr>
          <w:rFonts w:asciiTheme="majorBidi" w:hAnsiTheme="majorBidi" w:cstheme="majorBidi"/>
          <w:spacing w:val="-4"/>
          <w:sz w:val="32"/>
          <w:szCs w:val="32"/>
        </w:rPr>
        <w:t xml:space="preserve">2562 (1 </w:t>
      </w:r>
      <w:r w:rsidR="00794AAC" w:rsidRPr="00D8227E">
        <w:rPr>
          <w:rFonts w:asciiTheme="majorBidi" w:hAnsiTheme="majorBidi" w:cstheme="majorBidi" w:hint="cs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126 </w:t>
      </w:r>
      <w:r w:rsidR="00794AAC" w:rsidRPr="00D8227E">
        <w:rPr>
          <w:rFonts w:asciiTheme="majorBidi" w:hAnsiTheme="majorBidi" w:cstheme="majorBidi"/>
          <w:sz w:val="32"/>
          <w:szCs w:val="32"/>
          <w:cs/>
        </w:rPr>
        <w:t>เมกะวัตต์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 หรือร้อยละ 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70 </w:t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="00794AAC" w:rsidRPr="00D8227E">
        <w:rPr>
          <w:rFonts w:asciiTheme="majorBidi" w:hAnsiTheme="majorBidi" w:cstheme="majorBidi"/>
          <w:sz w:val="32"/>
          <w:szCs w:val="32"/>
          <w:cs/>
        </w:rPr>
        <w:br/>
      </w:r>
      <w:r w:rsidR="00794AAC" w:rsidRPr="00D8227E">
        <w:rPr>
          <w:rFonts w:asciiTheme="majorBidi" w:hAnsiTheme="majorBidi" w:cstheme="majorBidi" w:hint="cs"/>
          <w:sz w:val="32"/>
          <w:szCs w:val="32"/>
          <w:cs/>
        </w:rPr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846,217 </w:t>
      </w:r>
      <w:r w:rsidR="00794AAC" w:rsidRPr="00D8227E">
        <w:rPr>
          <w:rFonts w:asciiTheme="majorBidi" w:hAnsiTheme="majorBidi" w:cstheme="majorBidi"/>
          <w:sz w:val="32"/>
          <w:szCs w:val="32"/>
          <w:cs/>
        </w:rPr>
        <w:t>ดอลลาร์สหรัฐอเมริกา</w:t>
      </w:r>
      <w:r w:rsidR="00794AAC" w:rsidRPr="00D8227E">
        <w:rPr>
          <w:rFonts w:asciiTheme="majorBidi" w:hAnsiTheme="majorBidi" w:cstheme="majorBidi"/>
          <w:sz w:val="32"/>
          <w:szCs w:val="32"/>
        </w:rPr>
        <w:t xml:space="preserve"> </w:t>
      </w:r>
    </w:p>
    <w:p w14:paraId="402A2259" w14:textId="19B38F26" w:rsidR="00424874" w:rsidRPr="00D8227E" w:rsidRDefault="00424874" w:rsidP="00F11353">
      <w:pPr>
        <w:tabs>
          <w:tab w:val="clear" w:pos="227"/>
          <w:tab w:val="clear" w:pos="454"/>
          <w:tab w:val="clear" w:pos="680"/>
          <w:tab w:val="clear" w:pos="907"/>
        </w:tabs>
        <w:spacing w:line="372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822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8227E">
        <w:rPr>
          <w:rFonts w:asciiTheme="majorBidi" w:hAnsiTheme="majorBidi" w:cstheme="majorBidi"/>
          <w:sz w:val="32"/>
          <w:szCs w:val="32"/>
        </w:rPr>
        <w:t xml:space="preserve">25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8227E">
        <w:rPr>
          <w:rFonts w:asciiTheme="majorBidi" w:hAnsiTheme="majorBidi" w:cstheme="majorBidi"/>
          <w:sz w:val="32"/>
          <w:szCs w:val="32"/>
        </w:rPr>
        <w:t xml:space="preserve">2566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ดำเนินการยื่นฟ้องต่อศาลทรัพย์สินทางปัญญาและการค้าระหว่างประเทศกลางในข้อหา/ฐานความผิด สัญญาซื้อขายระหว่างประเทศ และเมื่อวันที่ </w:t>
      </w:r>
      <w:r w:rsidRPr="00D8227E">
        <w:rPr>
          <w:rFonts w:asciiTheme="majorBidi" w:hAnsiTheme="majorBidi" w:cstheme="majorBidi"/>
          <w:sz w:val="32"/>
          <w:szCs w:val="32"/>
        </w:rPr>
        <w:t xml:space="preserve">25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8227E">
        <w:rPr>
          <w:rFonts w:asciiTheme="majorBidi" w:hAnsiTheme="majorBidi" w:cstheme="majorBidi"/>
          <w:sz w:val="32"/>
          <w:szCs w:val="32"/>
        </w:rPr>
        <w:t xml:space="preserve">2567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ได้มีการยื่นคำให้การและคำร้องขอชี้ขาดข้อกฎหมายต่อศาล ศาลรับคำให้การ ต่อมาเมื่อวันที่ </w:t>
      </w:r>
      <w:r w:rsidRPr="00D8227E">
        <w:rPr>
          <w:rFonts w:asciiTheme="majorBidi" w:hAnsiTheme="majorBidi" w:cstheme="majorBidi"/>
          <w:sz w:val="32"/>
          <w:szCs w:val="32"/>
        </w:rPr>
        <w:t xml:space="preserve">8 - 11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8227E">
        <w:rPr>
          <w:rFonts w:asciiTheme="majorBidi" w:hAnsiTheme="majorBidi" w:cstheme="majorBidi"/>
          <w:sz w:val="32"/>
          <w:szCs w:val="32"/>
        </w:rPr>
        <w:t xml:space="preserve">2567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ศาลได้สืบพยานโจทก์และพยานจำเลยเสร็จสิ้นไป </w:t>
      </w:r>
    </w:p>
    <w:p w14:paraId="56102DA4" w14:textId="1A1F98C1" w:rsidR="00D8227E" w:rsidRDefault="00D8227E" w:rsidP="00F11353">
      <w:pPr>
        <w:tabs>
          <w:tab w:val="clear" w:pos="227"/>
          <w:tab w:val="clear" w:pos="454"/>
          <w:tab w:val="clear" w:pos="680"/>
          <w:tab w:val="clear" w:pos="907"/>
        </w:tabs>
        <w:spacing w:line="372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822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8227E">
        <w:rPr>
          <w:rFonts w:asciiTheme="majorBidi" w:hAnsiTheme="majorBidi" w:cstheme="majorBidi"/>
          <w:sz w:val="32"/>
          <w:szCs w:val="32"/>
        </w:rPr>
        <w:t xml:space="preserve">27 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8227E">
        <w:rPr>
          <w:rFonts w:asciiTheme="majorBidi" w:hAnsiTheme="majorBidi" w:cstheme="majorBidi"/>
          <w:sz w:val="32"/>
          <w:szCs w:val="32"/>
        </w:rPr>
        <w:t>2567</w:t>
      </w:r>
      <w:r w:rsidRPr="00D8227E">
        <w:rPr>
          <w:rFonts w:asciiTheme="majorBidi" w:hAnsiTheme="majorBidi" w:cstheme="majorBidi"/>
          <w:sz w:val="32"/>
          <w:szCs w:val="32"/>
          <w:cs/>
        </w:rPr>
        <w:t xml:space="preserve"> ศาลทรัพย์สินทางปัญญาและการค้า</w:t>
      </w:r>
      <w:r w:rsidRPr="00507400">
        <w:rPr>
          <w:rFonts w:asciiTheme="majorBidi" w:hAnsiTheme="majorBidi" w:cstheme="majorBidi"/>
          <w:sz w:val="32"/>
          <w:szCs w:val="32"/>
          <w:cs/>
        </w:rPr>
        <w:t>ระหว่างทางประเทศกลาง ได้มี</w:t>
      </w:r>
      <w:r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คำจำหน่ายคดีโดยให้ไปฟ้องที่ศาลสาธารณรัฐประชาชนจีน ต่อมาวันที่ </w:t>
      </w:r>
      <w:r w:rsidRPr="00507400">
        <w:rPr>
          <w:rFonts w:asciiTheme="majorBidi" w:hAnsiTheme="majorBidi" w:cstheme="majorBidi"/>
          <w:sz w:val="32"/>
          <w:szCs w:val="32"/>
        </w:rPr>
        <w:t xml:space="preserve">24 </w:t>
      </w:r>
      <w:r w:rsidRPr="0050740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 w:rsidRPr="00507400">
        <w:rPr>
          <w:rFonts w:asciiTheme="majorBidi" w:hAnsiTheme="majorBidi" w:cstheme="majorBidi"/>
          <w:sz w:val="32"/>
          <w:szCs w:val="32"/>
        </w:rPr>
        <w:br/>
      </w:r>
      <w:r w:rsidRPr="00507400">
        <w:rPr>
          <w:rFonts w:asciiTheme="majorBidi" w:hAnsiTheme="majorBidi" w:cstheme="majorBidi"/>
          <w:sz w:val="32"/>
          <w:szCs w:val="32"/>
          <w:cs/>
        </w:rPr>
        <w:t>คำร้องอุทธรณ์คำสั่ง ศาลมีคำสั่งรับอุทธรณ์</w:t>
      </w:r>
    </w:p>
    <w:p w14:paraId="45B3DE78" w14:textId="77777777" w:rsidR="00D8227E" w:rsidRPr="00507400" w:rsidRDefault="00D8227E" w:rsidP="00F11353">
      <w:pPr>
        <w:tabs>
          <w:tab w:val="clear" w:pos="227"/>
        </w:tabs>
        <w:spacing w:line="372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0740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507400">
        <w:rPr>
          <w:rFonts w:asciiTheme="majorBidi" w:hAnsiTheme="majorBidi" w:cstheme="majorBidi" w:hint="cs"/>
          <w:sz w:val="32"/>
          <w:szCs w:val="32"/>
        </w:rPr>
        <w:t>22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Pr="00507400">
        <w:rPr>
          <w:rFonts w:asciiTheme="majorBidi" w:hAnsiTheme="majorBidi" w:cstheme="majorBidi" w:hint="cs"/>
          <w:sz w:val="32"/>
          <w:szCs w:val="32"/>
        </w:rPr>
        <w:t>2568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07400">
        <w:rPr>
          <w:rFonts w:asciiTheme="majorBidi" w:hAnsiTheme="majorBidi" w:cstheme="majorBidi"/>
          <w:sz w:val="32"/>
          <w:szCs w:val="32"/>
          <w:cs/>
        </w:rPr>
        <w:t>จำเลย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ได้ยื่นคำแก้อุทธรณ์ต่อศาล โดยได้รับคำแก้อุทธรณ์และ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ส่งให้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บริษัทแล้ว ศาล</w:t>
      </w:r>
      <w:r w:rsidRPr="00507400">
        <w:rPr>
          <w:rFonts w:asciiTheme="majorBidi" w:hAnsiTheme="majorBidi" w:cstheme="majorBidi"/>
          <w:spacing w:val="-2"/>
          <w:sz w:val="32"/>
          <w:szCs w:val="32"/>
          <w:cs/>
        </w:rPr>
        <w:t>ทรัพย์สินทางปัญญาและการค้าระหว่างทางประเทศกลาง</w:t>
      </w:r>
      <w:r w:rsidRPr="0050740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07400">
        <w:rPr>
          <w:rFonts w:asciiTheme="majorBidi" w:hAnsiTheme="majorBidi" w:cstheme="majorBidi" w:hint="cs"/>
          <w:spacing w:val="-2"/>
          <w:sz w:val="32"/>
          <w:szCs w:val="32"/>
          <w:cs/>
        </w:rPr>
        <w:t>จะส่งสำนวนคดีและ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เอกสารทั้งหมดในเดือนพฤษภาคม </w:t>
      </w:r>
      <w:r w:rsidRPr="00507400">
        <w:rPr>
          <w:rFonts w:asciiTheme="majorBidi" w:hAnsiTheme="majorBidi" w:cstheme="majorBidi"/>
          <w:sz w:val="32"/>
          <w:szCs w:val="32"/>
        </w:rPr>
        <w:t xml:space="preserve">2568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เพื่อให้ศาลอุทธรณ์คดีความชำนาญพิเศษพิจารณาและมีคำพิพากษาหรือคำสั่งต่อไป</w:t>
      </w:r>
    </w:p>
    <w:p w14:paraId="206A7F08" w14:textId="77777777" w:rsidR="00D8227E" w:rsidRDefault="00D8227E" w:rsidP="00F11353">
      <w:pPr>
        <w:tabs>
          <w:tab w:val="clear" w:pos="227"/>
        </w:tabs>
        <w:spacing w:line="372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507400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507400">
        <w:rPr>
          <w:rFonts w:asciiTheme="majorBidi" w:hAnsiTheme="majorBidi" w:cstheme="majorBidi"/>
          <w:sz w:val="32"/>
          <w:szCs w:val="32"/>
        </w:rPr>
        <w:t xml:space="preserve"> 4 </w:t>
      </w:r>
      <w:r w:rsidRPr="00507400">
        <w:rPr>
          <w:rFonts w:asciiTheme="majorBidi" w:hAnsiTheme="majorBidi"/>
          <w:sz w:val="32"/>
          <w:szCs w:val="32"/>
          <w:cs/>
        </w:rPr>
        <w:t xml:space="preserve">สิงหาคม </w:t>
      </w:r>
      <w:r w:rsidRPr="00507400">
        <w:rPr>
          <w:rFonts w:asciiTheme="majorBidi" w:hAnsiTheme="majorBidi"/>
          <w:sz w:val="32"/>
          <w:szCs w:val="32"/>
        </w:rPr>
        <w:t>2568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/>
          <w:sz w:val="32"/>
          <w:szCs w:val="32"/>
          <w:cs/>
        </w:rPr>
        <w:t>โจทก</w:t>
      </w:r>
      <w:r w:rsidRPr="00507400">
        <w:rPr>
          <w:rFonts w:asciiTheme="majorBidi" w:hAnsiTheme="majorBidi" w:hint="cs"/>
          <w:sz w:val="32"/>
          <w:szCs w:val="32"/>
          <w:cs/>
        </w:rPr>
        <w:t>์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ได้ทำสัญญาประนีประนอมยอมความกับจำเลย โดยโจทก์ไม่ติดใจ</w:t>
      </w:r>
      <w:r w:rsidRPr="00507400">
        <w:rPr>
          <w:rFonts w:asciiTheme="majorBidi" w:hAnsiTheme="majorBidi"/>
          <w:sz w:val="32"/>
          <w:szCs w:val="32"/>
          <w:cs/>
        </w:rPr>
        <w:t>เรียกร้อง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 xml:space="preserve"> ไม่ประสงค์ดำเนินคดีตามสัญญาพิพาท</w:t>
      </w:r>
      <w:r w:rsidRPr="00507400">
        <w:rPr>
          <w:rFonts w:asciiTheme="majorBidi" w:hAnsiTheme="majorBidi" w:cstheme="majorBidi"/>
          <w:sz w:val="32"/>
          <w:szCs w:val="32"/>
        </w:rPr>
        <w:t xml:space="preserve"> </w:t>
      </w:r>
      <w:r w:rsidRPr="00507400">
        <w:rPr>
          <w:rFonts w:asciiTheme="majorBidi" w:hAnsiTheme="majorBidi" w:cstheme="majorBidi" w:hint="cs"/>
          <w:sz w:val="32"/>
          <w:szCs w:val="32"/>
          <w:cs/>
        </w:rPr>
        <w:t>และได้มีการยื่นคำร้องขอถอนอุทธรณ์และคำร้องขอถอนคำแก้อุทธรณ์ที่ศาล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แล้วเมื่อวันที่ </w:t>
      </w:r>
      <w:r w:rsidRPr="00507400">
        <w:rPr>
          <w:rFonts w:asciiTheme="majorBidi" w:hAnsiTheme="majorBidi"/>
          <w:sz w:val="32"/>
          <w:szCs w:val="32"/>
        </w:rPr>
        <w:t xml:space="preserve">5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Pr="00507400">
        <w:rPr>
          <w:rFonts w:asciiTheme="majorBidi" w:hAnsiTheme="majorBidi"/>
          <w:sz w:val="32"/>
          <w:szCs w:val="32"/>
        </w:rPr>
        <w:t xml:space="preserve">2568 </w:t>
      </w:r>
      <w:r w:rsidRPr="00507400">
        <w:rPr>
          <w:rFonts w:asciiTheme="majorBidi" w:hAnsiTheme="majorBidi" w:hint="cs"/>
          <w:sz w:val="32"/>
          <w:szCs w:val="32"/>
          <w:cs/>
        </w:rPr>
        <w:t>ขณะนี้อยู่ระหว่าง</w:t>
      </w:r>
      <w:r w:rsidRPr="00507400">
        <w:rPr>
          <w:rFonts w:asciiTheme="majorBidi" w:hAnsiTheme="majorBidi"/>
          <w:sz w:val="32"/>
          <w:szCs w:val="32"/>
          <w:cs/>
        </w:rPr>
        <w:t xml:space="preserve">ศาลทรัพย์สินทางปัญญาและการค้าระหว่างทางประเทศกลาง ส่งคำร้องดังกล่าวให้ศาลอุทธรณ์คดีชำนัญพิเศษพิจารณา โดยศาลอุทธรณ์ได้นัดฟังคำสั่ง วันที่ </w:t>
      </w:r>
      <w:r w:rsidRPr="00507400">
        <w:rPr>
          <w:rFonts w:asciiTheme="majorBidi" w:hAnsiTheme="majorBidi"/>
          <w:sz w:val="32"/>
          <w:szCs w:val="32"/>
        </w:rPr>
        <w:t xml:space="preserve">18 </w:t>
      </w:r>
      <w:r w:rsidRPr="00507400">
        <w:rPr>
          <w:rFonts w:asciiTheme="majorBidi" w:hAnsiTheme="majorBidi"/>
          <w:sz w:val="32"/>
          <w:szCs w:val="32"/>
          <w:cs/>
        </w:rPr>
        <w:t xml:space="preserve">พฤศจิกายน </w:t>
      </w:r>
      <w:r w:rsidRPr="00507400">
        <w:rPr>
          <w:rFonts w:asciiTheme="majorBidi" w:hAnsiTheme="majorBidi"/>
          <w:sz w:val="32"/>
          <w:szCs w:val="32"/>
        </w:rPr>
        <w:t>2568</w:t>
      </w:r>
    </w:p>
    <w:p w14:paraId="5741CBD1" w14:textId="56C1EDE3" w:rsidR="00034FF7" w:rsidRDefault="00F60AD5" w:rsidP="00F11353">
      <w:pPr>
        <w:tabs>
          <w:tab w:val="clear" w:pos="227"/>
        </w:tabs>
        <w:spacing w:line="372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222342031"/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34FF7" w:rsidRPr="00034FF7">
        <w:rPr>
          <w:rFonts w:asciiTheme="majorBidi" w:hAnsiTheme="majorBidi" w:cstheme="majorBidi"/>
          <w:sz w:val="32"/>
          <w:szCs w:val="32"/>
        </w:rPr>
        <w:t xml:space="preserve">22 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34FF7" w:rsidRPr="00034FF7">
        <w:rPr>
          <w:rFonts w:asciiTheme="majorBidi" w:hAnsiTheme="majorBidi" w:cstheme="majorBidi"/>
          <w:sz w:val="32"/>
          <w:szCs w:val="32"/>
        </w:rPr>
        <w:t xml:space="preserve">2568 </w:t>
      </w:r>
      <w:r w:rsidR="00034FF7" w:rsidRPr="00034FF7">
        <w:rPr>
          <w:rFonts w:asciiTheme="majorBidi" w:hAnsiTheme="majorBidi" w:cstheme="majorBidi"/>
          <w:sz w:val="32"/>
          <w:szCs w:val="32"/>
          <w:cs/>
        </w:rPr>
        <w:t>ศาลทรัพย์สินทางปัญญาและการค้าระหว่างทางประเทศกลาง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>ได้มีการออกหนังสือรับรองคดีถึงที่สุด โดยศาลอุทธรณ์คดีชำนาญพิเศษมีคำสั่งให้ถอนอุทธรณ์และจำหน่ายคดีออกจากสารบบความของศาลอุทธรณ์คดีความชำนัญพิเศษ ทางบริษัทย่อยจึงได้มีการตัดจำหน่ายลูกหนี้เงินชดเชยทั้งจำนวน และได้มีการโอนกลับ</w:t>
      </w:r>
      <w:r w:rsidR="00034FF7" w:rsidRPr="00034FF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 xml:space="preserve"> จึงส่งผล</w:t>
      </w:r>
      <w:r w:rsidR="00CA5F0F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 xml:space="preserve">รับรู้ผลขาดทุนในงบกำไรขาดทุนเบ็ดเสร็จ เป็นจำนวนเงิน </w:t>
      </w:r>
      <w:r w:rsidR="00034FF7" w:rsidRPr="00034FF7">
        <w:rPr>
          <w:rFonts w:asciiTheme="majorBidi" w:hAnsiTheme="majorBidi" w:cstheme="majorBidi"/>
          <w:sz w:val="32"/>
          <w:szCs w:val="32"/>
        </w:rPr>
        <w:t xml:space="preserve">12.78 </w:t>
      </w:r>
      <w:r w:rsidR="00034FF7" w:rsidRPr="00034FF7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FDBCD8F" w14:textId="77777777" w:rsidR="003A4DBC" w:rsidRPr="00034FF7" w:rsidRDefault="003A4DBC" w:rsidP="00F11353">
      <w:pPr>
        <w:tabs>
          <w:tab w:val="clear" w:pos="227"/>
        </w:tabs>
        <w:spacing w:line="2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bookmarkEnd w:id="2"/>
    <w:p w14:paraId="5D4E71B7" w14:textId="12B0770A" w:rsidR="00475727" w:rsidRPr="00A35D97" w:rsidRDefault="0031390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  <w:r w:rsidRPr="00A35D97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Pr="00A35D9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35D9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727" w:rsidRPr="00A35D9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</w:t>
      </w:r>
      <w:r w:rsidR="00475727" w:rsidRPr="0062036B">
        <w:rPr>
          <w:rFonts w:asciiTheme="majorBidi" w:hAnsiTheme="majorBidi" w:cstheme="majorBidi"/>
          <w:b/>
          <w:bCs/>
          <w:sz w:val="32"/>
          <w:szCs w:val="32"/>
          <w:cs/>
        </w:rPr>
        <w:t>สัญญา</w:t>
      </w:r>
    </w:p>
    <w:p w14:paraId="6B88BCA6" w14:textId="3014768C" w:rsidR="0031390A" w:rsidRPr="00A35D97" w:rsidRDefault="00475727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         </w:t>
      </w:r>
      <w:r w:rsidR="0031390A" w:rsidRPr="00A35D97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31390A" w:rsidRPr="00A35D97">
        <w:rPr>
          <w:rFonts w:asciiTheme="majorBidi" w:hAnsiTheme="majorBidi" w:cstheme="majorBidi" w:hint="cs"/>
          <w:sz w:val="32"/>
          <w:szCs w:val="32"/>
          <w:cs/>
        </w:rPr>
        <w:t>รายได้ที่ยังไม่ถึงกำหนดเรียกชำระตามสัญญา</w:t>
      </w:r>
      <w:r w:rsidR="00994CF4" w:rsidRPr="00A35D97">
        <w:rPr>
          <w:rFonts w:asciiTheme="majorBidi" w:hAnsiTheme="majorBidi" w:cstheme="majorBidi" w:hint="cs"/>
          <w:sz w:val="32"/>
          <w:szCs w:val="32"/>
          <w:cs/>
        </w:rPr>
        <w:t>ในงบการเงินรวม</w:t>
      </w:r>
      <w:r w:rsidR="000661BE" w:rsidRPr="00A35D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1390A" w:rsidRPr="00A35D9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0"/>
        <w:gridCol w:w="1585"/>
      </w:tblGrid>
      <w:tr w:rsidR="00A35D97" w:rsidRPr="00A35D97" w14:paraId="1781F5A5" w14:textId="77777777" w:rsidTr="00F865FF">
        <w:trPr>
          <w:trHeight w:val="283"/>
          <w:tblHeader/>
        </w:trPr>
        <w:tc>
          <w:tcPr>
            <w:tcW w:w="5102" w:type="dxa"/>
            <w:vAlign w:val="center"/>
          </w:tcPr>
          <w:p w14:paraId="77BA09D0" w14:textId="77777777" w:rsidR="0031390A" w:rsidRPr="00A35D97" w:rsidRDefault="0031390A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371764C7" w14:textId="77777777" w:rsidR="0031390A" w:rsidRPr="00A35D97" w:rsidRDefault="0031390A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5D9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35D97" w:rsidRPr="00A35D97" w14:paraId="2844DF79" w14:textId="77777777" w:rsidTr="003A4DBC">
        <w:trPr>
          <w:tblHeader/>
        </w:trPr>
        <w:tc>
          <w:tcPr>
            <w:tcW w:w="5102" w:type="dxa"/>
          </w:tcPr>
          <w:p w14:paraId="6FB97C20" w14:textId="77777777" w:rsidR="00A35D97" w:rsidRPr="00A35D97" w:rsidRDefault="00A35D97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39DBD8E1" w14:textId="60D69DCF" w:rsidR="00A35D97" w:rsidRPr="00A35D97" w:rsidRDefault="00A35D97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D97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21BEFF4" w14:textId="77777777" w:rsidR="00A35D97" w:rsidRPr="00A35D97" w:rsidRDefault="00A35D97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bottom w:val="single" w:sz="6" w:space="0" w:color="auto"/>
            </w:tcBorders>
          </w:tcPr>
          <w:p w14:paraId="44D130AB" w14:textId="16C3BC47" w:rsidR="00A35D97" w:rsidRPr="00A35D97" w:rsidRDefault="00A35D97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35D9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3A4DBC" w:rsidRPr="00A35D97" w14:paraId="128708BD" w14:textId="77777777" w:rsidTr="003A4DBC">
        <w:trPr>
          <w:tblHeader/>
        </w:trPr>
        <w:tc>
          <w:tcPr>
            <w:tcW w:w="5102" w:type="dxa"/>
          </w:tcPr>
          <w:p w14:paraId="753DE624" w14:textId="4287CDB4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35D9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ยอดยกมาต้น</w:t>
            </w:r>
            <w:r w:rsidRPr="00A35D97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04" w:type="dxa"/>
          </w:tcPr>
          <w:p w14:paraId="62B2F454" w14:textId="03789AB1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4DBC">
              <w:rPr>
                <w:rFonts w:ascii="Angsana New" w:hAnsi="Angsana New" w:cs="Angsana New"/>
                <w:sz w:val="32"/>
                <w:szCs w:val="32"/>
              </w:rPr>
              <w:t xml:space="preserve">  49,834,374.52 </w:t>
            </w:r>
          </w:p>
        </w:tc>
        <w:tc>
          <w:tcPr>
            <w:tcW w:w="110" w:type="dxa"/>
          </w:tcPr>
          <w:p w14:paraId="06542119" w14:textId="77777777" w:rsidR="003A4DBC" w:rsidRPr="00A35D97" w:rsidRDefault="003A4DBC" w:rsidP="00F11353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85" w:type="dxa"/>
          </w:tcPr>
          <w:p w14:paraId="648662BE" w14:textId="0FFED3D8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5D97">
              <w:rPr>
                <w:rFonts w:ascii="Angsana New" w:hAnsi="Angsana New" w:cs="Angsana New"/>
                <w:sz w:val="32"/>
                <w:szCs w:val="32"/>
              </w:rPr>
              <w:t xml:space="preserve">  122,051,389.14 </w:t>
            </w:r>
          </w:p>
        </w:tc>
      </w:tr>
      <w:tr w:rsidR="003A4DBC" w:rsidRPr="00A35D97" w14:paraId="6A06C2DF" w14:textId="77777777" w:rsidTr="003A4DBC">
        <w:tc>
          <w:tcPr>
            <w:tcW w:w="5102" w:type="dxa"/>
            <w:vAlign w:val="center"/>
          </w:tcPr>
          <w:p w14:paraId="6166FBD9" w14:textId="1194D945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35D9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รายได้</w:t>
            </w:r>
            <w:r w:rsidRPr="00A35D97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จากการให้บริการตามสัญญา</w:t>
            </w:r>
            <w:r w:rsidRPr="00A35D9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ที่เกิดขึ้นในระหว่างปี</w:t>
            </w:r>
          </w:p>
        </w:tc>
        <w:tc>
          <w:tcPr>
            <w:tcW w:w="1604" w:type="dxa"/>
          </w:tcPr>
          <w:p w14:paraId="46D88EB8" w14:textId="44D32EC6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4DBC">
              <w:rPr>
                <w:rFonts w:ascii="Angsana New" w:hAnsi="Angsana New" w:cs="Angsana New"/>
                <w:sz w:val="32"/>
                <w:szCs w:val="32"/>
              </w:rPr>
              <w:t xml:space="preserve">  333,899,760.12 </w:t>
            </w:r>
          </w:p>
        </w:tc>
        <w:tc>
          <w:tcPr>
            <w:tcW w:w="110" w:type="dxa"/>
          </w:tcPr>
          <w:p w14:paraId="7CE80F58" w14:textId="77777777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5" w:type="dxa"/>
          </w:tcPr>
          <w:p w14:paraId="6DA18F63" w14:textId="4991E658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5D97">
              <w:rPr>
                <w:rFonts w:ascii="Angsana New" w:hAnsi="Angsana New" w:cs="Angsana New"/>
                <w:sz w:val="32"/>
                <w:szCs w:val="32"/>
              </w:rPr>
              <w:t xml:space="preserve">  292,810,031.98 </w:t>
            </w:r>
          </w:p>
        </w:tc>
      </w:tr>
      <w:tr w:rsidR="003A4DBC" w:rsidRPr="00A35D97" w14:paraId="6CACA90A" w14:textId="77777777" w:rsidTr="003A4DBC">
        <w:tc>
          <w:tcPr>
            <w:tcW w:w="5102" w:type="dxa"/>
            <w:vAlign w:val="center"/>
          </w:tcPr>
          <w:p w14:paraId="206ED33C" w14:textId="0742D077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sz w:val="32"/>
                <w:szCs w:val="32"/>
                <w:cs/>
              </w:rPr>
            </w:pPr>
            <w:r w:rsidRPr="00A35D9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เงินที่ถึงกำหนดเรียกเก็บตามสัญญาในระหว่างปี</w:t>
            </w:r>
          </w:p>
        </w:tc>
        <w:tc>
          <w:tcPr>
            <w:tcW w:w="1604" w:type="dxa"/>
          </w:tcPr>
          <w:p w14:paraId="56AA5FB1" w14:textId="74B63DCA" w:rsidR="003A4DBC" w:rsidRPr="003A4DBC" w:rsidRDefault="003A4DBC" w:rsidP="00F1135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4DBC">
              <w:rPr>
                <w:rFonts w:asciiTheme="majorBidi" w:hAnsiTheme="majorBidi" w:cstheme="majorBidi"/>
                <w:sz w:val="32"/>
                <w:szCs w:val="32"/>
              </w:rPr>
              <w:t xml:space="preserve">  (321,239,464.23)</w:t>
            </w:r>
          </w:p>
        </w:tc>
        <w:tc>
          <w:tcPr>
            <w:tcW w:w="110" w:type="dxa"/>
          </w:tcPr>
          <w:p w14:paraId="6125DA4C" w14:textId="77777777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5" w:type="dxa"/>
          </w:tcPr>
          <w:p w14:paraId="04347D04" w14:textId="1E8CB1A9" w:rsidR="003A4DBC" w:rsidRPr="00A35D97" w:rsidRDefault="003A4DBC" w:rsidP="00F11353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5D97">
              <w:rPr>
                <w:rFonts w:asciiTheme="majorBidi" w:hAnsiTheme="majorBidi" w:cstheme="majorBidi"/>
                <w:sz w:val="32"/>
                <w:szCs w:val="32"/>
              </w:rPr>
              <w:t xml:space="preserve"> (365,027,046.60)</w:t>
            </w:r>
          </w:p>
        </w:tc>
      </w:tr>
      <w:tr w:rsidR="003A4DBC" w:rsidRPr="00A35D97" w14:paraId="46889694" w14:textId="77777777" w:rsidTr="003A4DBC">
        <w:tc>
          <w:tcPr>
            <w:tcW w:w="5102" w:type="dxa"/>
            <w:vAlign w:val="center"/>
          </w:tcPr>
          <w:p w14:paraId="36DDD361" w14:textId="06E97996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="Angsana New" w:eastAsia="Arial Unicode MS" w:hAnsi="Angsana New" w:cs="Angsana New"/>
                <w:sz w:val="32"/>
                <w:szCs w:val="32"/>
              </w:rPr>
            </w:pPr>
            <w:r w:rsidRPr="00A35D97">
              <w:rPr>
                <w:rFonts w:ascii="Angsana New" w:eastAsia="Arial Unicode MS" w:hAnsi="Angsana New" w:cs="Angsana New"/>
                <w:sz w:val="32"/>
                <w:szCs w:val="32"/>
                <w:cs/>
              </w:rPr>
              <w:t>ยอดคงเหลือ</w:t>
            </w:r>
            <w:r w:rsidRPr="00A35D97">
              <w:rPr>
                <w:rFonts w:ascii="Angsana New" w:eastAsia="Arial Unicode MS" w:hAnsi="Angsana New" w:cs="Angsana New" w:hint="cs"/>
                <w:sz w:val="32"/>
                <w:szCs w:val="32"/>
                <w:cs/>
              </w:rPr>
              <w:t>สิ้นปี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7702F5B2" w14:textId="0E6D62C0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A4DBC">
              <w:rPr>
                <w:rFonts w:ascii="Angsana New" w:hAnsi="Angsana New" w:cs="Angsana New"/>
                <w:sz w:val="32"/>
                <w:szCs w:val="32"/>
              </w:rPr>
              <w:t xml:space="preserve">  62,494,670.41 </w:t>
            </w:r>
          </w:p>
        </w:tc>
        <w:tc>
          <w:tcPr>
            <w:tcW w:w="110" w:type="dxa"/>
          </w:tcPr>
          <w:p w14:paraId="4798961D" w14:textId="77777777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bottom w:val="double" w:sz="6" w:space="0" w:color="auto"/>
            </w:tcBorders>
          </w:tcPr>
          <w:p w14:paraId="43C3B877" w14:textId="547087CE" w:rsidR="003A4DBC" w:rsidRPr="00A35D97" w:rsidRDefault="003A4DBC" w:rsidP="00F1135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5D97">
              <w:rPr>
                <w:rFonts w:ascii="Angsana New" w:hAnsi="Angsana New" w:cs="Angsana New"/>
                <w:sz w:val="32"/>
                <w:szCs w:val="32"/>
              </w:rPr>
              <w:t xml:space="preserve">  49,834,374.52 </w:t>
            </w:r>
          </w:p>
        </w:tc>
      </w:tr>
    </w:tbl>
    <w:p w14:paraId="4E1C8360" w14:textId="76239790" w:rsidR="0031390A" w:rsidRDefault="0031390A" w:rsidP="00D252BC">
      <w:pPr>
        <w:tabs>
          <w:tab w:val="clear" w:pos="454"/>
          <w:tab w:val="clear" w:pos="680"/>
        </w:tabs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A35D97">
        <w:rPr>
          <w:rFonts w:ascii="Angsana New" w:hAnsi="Angsana New"/>
          <w:sz w:val="32"/>
          <w:szCs w:val="32"/>
          <w:cs/>
        </w:rPr>
        <w:lastRenderedPageBreak/>
        <w:t>การเปลี่ยนแปลงใน</w:t>
      </w:r>
      <w:r w:rsidRPr="00A35D97">
        <w:rPr>
          <w:rFonts w:ascii="Angsana New" w:hAnsi="Angsana New" w:hint="cs"/>
          <w:sz w:val="32"/>
          <w:szCs w:val="32"/>
          <w:cs/>
        </w:rPr>
        <w:t>รายได้ที่ยังไม่ถึงกำหนดเรียกชำระตามสัญญา</w:t>
      </w:r>
      <w:r w:rsidRPr="00A35D97">
        <w:rPr>
          <w:rFonts w:ascii="Angsana New" w:hAnsi="Angsana New"/>
          <w:sz w:val="32"/>
          <w:szCs w:val="32"/>
          <w:cs/>
        </w:rPr>
        <w:t xml:space="preserve">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 คาดว่าสินทรัพย์ที่เกิดจากสัญญาจะเรียกชำระจากลูกค้าภายใน </w:t>
      </w:r>
      <w:r w:rsidRPr="00A35D97">
        <w:rPr>
          <w:rFonts w:ascii="Angsana New" w:hAnsi="Angsana New"/>
          <w:sz w:val="32"/>
          <w:szCs w:val="32"/>
        </w:rPr>
        <w:t xml:space="preserve">1 </w:t>
      </w:r>
      <w:r w:rsidRPr="00A35D97">
        <w:rPr>
          <w:rFonts w:ascii="Angsana New" w:hAnsi="Angsana New"/>
          <w:sz w:val="32"/>
          <w:szCs w:val="32"/>
          <w:cs/>
        </w:rPr>
        <w:t>ปี</w:t>
      </w:r>
      <w:r w:rsidRPr="00A35D97">
        <w:rPr>
          <w:rFonts w:asciiTheme="majorBidi" w:hAnsiTheme="majorBidi"/>
          <w:sz w:val="32"/>
          <w:szCs w:val="32"/>
          <w:cs/>
        </w:rPr>
        <w:t xml:space="preserve"> </w:t>
      </w:r>
    </w:p>
    <w:p w14:paraId="5FDCB20C" w14:textId="77777777" w:rsidR="001F2AB5" w:rsidRPr="00E66756" w:rsidRDefault="001F2AB5" w:rsidP="00D252BC">
      <w:pPr>
        <w:tabs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7CC6387E" w14:textId="54FA85D3" w:rsidR="00C75C8F" w:rsidRPr="00C54A1D" w:rsidRDefault="0031390A" w:rsidP="00D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A1D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02BCB" w:rsidRPr="00C54A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75C8F" w:rsidRPr="00C54A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5C8F" w:rsidRPr="00C54A1D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C54A1D" w:rsidRDefault="00C75C8F" w:rsidP="00D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rPr>
          <w:rFonts w:asciiTheme="majorBidi" w:hAnsiTheme="majorBidi"/>
          <w:sz w:val="32"/>
          <w:szCs w:val="32"/>
        </w:rPr>
      </w:pPr>
      <w:r w:rsidRPr="00C54A1D">
        <w:rPr>
          <w:rFonts w:asciiTheme="majorBidi" w:hAnsiTheme="majorBidi" w:cstheme="majorBidi"/>
          <w:sz w:val="32"/>
          <w:szCs w:val="32"/>
          <w:cs/>
        </w:rPr>
        <w:t>บัญชีนี้ประกอบด้ว</w:t>
      </w:r>
      <w:r w:rsidRPr="00C54A1D">
        <w:rPr>
          <w:rFonts w:asciiTheme="majorBidi" w:hAnsiTheme="majorBidi"/>
          <w:sz w:val="32"/>
          <w:szCs w:val="32"/>
          <w:cs/>
        </w:rPr>
        <w:t>ย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3"/>
        <w:gridCol w:w="1587"/>
        <w:gridCol w:w="134"/>
        <w:gridCol w:w="1590"/>
      </w:tblGrid>
      <w:tr w:rsidR="00C54A1D" w:rsidRPr="00C54A1D" w14:paraId="38DF9A74" w14:textId="77777777" w:rsidTr="00874925">
        <w:tc>
          <w:tcPr>
            <w:tcW w:w="5103" w:type="dxa"/>
            <w:vAlign w:val="center"/>
          </w:tcPr>
          <w:p w14:paraId="48B6B71A" w14:textId="77777777" w:rsidR="00FC3418" w:rsidRPr="00C54A1D" w:rsidRDefault="00FC3418" w:rsidP="00D252BC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197594D3" w:rsidR="00FC3418" w:rsidRPr="00C54A1D" w:rsidRDefault="00FC3418" w:rsidP="00D252BC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4A1D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54A1D" w:rsidRPr="00C54A1D" w14:paraId="5389199D" w14:textId="77777777" w:rsidTr="00874925">
        <w:tc>
          <w:tcPr>
            <w:tcW w:w="5103" w:type="dxa"/>
          </w:tcPr>
          <w:p w14:paraId="7535224A" w14:textId="77777777" w:rsidR="00FC3418" w:rsidRPr="00C54A1D" w:rsidRDefault="00FC3418" w:rsidP="00D252BC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C54A1D" w:rsidRDefault="00FC3418" w:rsidP="00D252BC">
            <w:pPr>
              <w:tabs>
                <w:tab w:val="left" w:pos="6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54A1D" w:rsidRPr="00C54A1D" w14:paraId="119A8FEB" w14:textId="77777777" w:rsidTr="000C6523">
        <w:tc>
          <w:tcPr>
            <w:tcW w:w="5103" w:type="dxa"/>
          </w:tcPr>
          <w:p w14:paraId="4DA86BD5" w14:textId="77777777" w:rsidR="00A35D97" w:rsidRPr="00C54A1D" w:rsidRDefault="00A35D97" w:rsidP="00D252BC">
            <w:pPr>
              <w:tabs>
                <w:tab w:val="left" w:pos="600"/>
              </w:tabs>
              <w:spacing w:line="360" w:lineRule="exact"/>
              <w:ind w:right="-107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7640C66" w14:textId="4A47CDCD" w:rsidR="00A35D97" w:rsidRPr="00C54A1D" w:rsidRDefault="00A35D97" w:rsidP="00D25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54A1D" w:rsidRPr="00C54A1D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A35D97" w:rsidRPr="00C54A1D" w:rsidRDefault="00A35D97" w:rsidP="00D2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2795B35D" w:rsidR="00A35D97" w:rsidRPr="00C54A1D" w:rsidRDefault="00A35D97" w:rsidP="00D252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007063" w:rsidRPr="00C54A1D" w14:paraId="73521E20" w14:textId="77777777" w:rsidTr="009517D4">
        <w:tc>
          <w:tcPr>
            <w:tcW w:w="5103" w:type="dxa"/>
          </w:tcPr>
          <w:p w14:paraId="6681855E" w14:textId="01E84594" w:rsidR="00007063" w:rsidRPr="00C54A1D" w:rsidRDefault="00007063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7D92089E" w:rsidR="00007063" w:rsidRPr="00C54A1D" w:rsidRDefault="00007063" w:rsidP="00D252BC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7063">
              <w:rPr>
                <w:rFonts w:asciiTheme="majorBidi" w:hAnsiTheme="majorBidi"/>
                <w:sz w:val="32"/>
                <w:szCs w:val="32"/>
              </w:rPr>
              <w:t xml:space="preserve">  818,504,944.83 </w:t>
            </w:r>
          </w:p>
        </w:tc>
        <w:tc>
          <w:tcPr>
            <w:tcW w:w="134" w:type="dxa"/>
            <w:vAlign w:val="bottom"/>
          </w:tcPr>
          <w:p w14:paraId="4EF81ACA" w14:textId="77777777" w:rsidR="00007063" w:rsidRPr="00C54A1D" w:rsidRDefault="00007063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103ECBA7" w:rsidR="00007063" w:rsidRPr="00C54A1D" w:rsidRDefault="00007063" w:rsidP="00D252BC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729,722,761.91 </w:t>
            </w:r>
          </w:p>
        </w:tc>
      </w:tr>
      <w:tr w:rsidR="00007063" w:rsidRPr="00C54A1D" w14:paraId="16E90388" w14:textId="77777777" w:rsidTr="00173F01">
        <w:tc>
          <w:tcPr>
            <w:tcW w:w="5103" w:type="dxa"/>
          </w:tcPr>
          <w:p w14:paraId="3F18BF6D" w14:textId="6888F028" w:rsidR="00007063" w:rsidRPr="00C54A1D" w:rsidRDefault="00007063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C54A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42FD337A" w:rsidR="00007063" w:rsidRPr="00C54A1D" w:rsidRDefault="00007063" w:rsidP="00D252BC">
            <w:pPr>
              <w:spacing w:line="360" w:lineRule="exact"/>
              <w:ind w:lef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07063">
              <w:rPr>
                <w:rFonts w:asciiTheme="majorBidi" w:hAnsiTheme="majorBidi"/>
                <w:sz w:val="32"/>
                <w:szCs w:val="32"/>
              </w:rPr>
              <w:t>(251,789,193.93)</w:t>
            </w:r>
          </w:p>
        </w:tc>
        <w:tc>
          <w:tcPr>
            <w:tcW w:w="134" w:type="dxa"/>
            <w:vAlign w:val="bottom"/>
          </w:tcPr>
          <w:p w14:paraId="19E64714" w14:textId="77777777" w:rsidR="00007063" w:rsidRPr="00007063" w:rsidRDefault="00007063" w:rsidP="00D252BC">
            <w:pPr>
              <w:spacing w:line="360" w:lineRule="exact"/>
              <w:ind w:left="-57" w:right="14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220863B4" w:rsidR="00007063" w:rsidRPr="00C54A1D" w:rsidRDefault="00007063" w:rsidP="00D252BC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(202,043,548.12)</w:t>
            </w:r>
          </w:p>
        </w:tc>
      </w:tr>
      <w:tr w:rsidR="003A4DBC" w:rsidRPr="00C54A1D" w14:paraId="0DABFAE9" w14:textId="77777777" w:rsidTr="00173F01">
        <w:tc>
          <w:tcPr>
            <w:tcW w:w="5103" w:type="dxa"/>
          </w:tcPr>
          <w:p w14:paraId="181C9887" w14:textId="68722C55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23D1714D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(52,366,893.33)</w:t>
            </w:r>
          </w:p>
        </w:tc>
        <w:tc>
          <w:tcPr>
            <w:tcW w:w="134" w:type="dxa"/>
            <w:vAlign w:val="bottom"/>
          </w:tcPr>
          <w:p w14:paraId="4D587F81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263BE5C0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(45,861,808.15)</w:t>
            </w:r>
          </w:p>
        </w:tc>
      </w:tr>
      <w:tr w:rsidR="003A4DBC" w:rsidRPr="00C54A1D" w14:paraId="77324300" w14:textId="77777777" w:rsidTr="00C62B9C">
        <w:tc>
          <w:tcPr>
            <w:tcW w:w="5103" w:type="dxa"/>
          </w:tcPr>
          <w:p w14:paraId="40E61A1B" w14:textId="7F1BB81B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34F45C0F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(13,834,789.11)</w:t>
            </w:r>
          </w:p>
        </w:tc>
        <w:tc>
          <w:tcPr>
            <w:tcW w:w="134" w:type="dxa"/>
            <w:vAlign w:val="bottom"/>
          </w:tcPr>
          <w:p w14:paraId="2B8B4ADA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39E0BCFC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(11,382,350.11)</w:t>
            </w:r>
          </w:p>
        </w:tc>
      </w:tr>
      <w:tr w:rsidR="003A4DBC" w:rsidRPr="00C54A1D" w14:paraId="3CCD3B31" w14:textId="77777777" w:rsidTr="00C62B9C">
        <w:tc>
          <w:tcPr>
            <w:tcW w:w="5103" w:type="dxa"/>
          </w:tcPr>
          <w:p w14:paraId="46BBED55" w14:textId="77777777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492D78D0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500,514,068.46 </w:t>
            </w:r>
          </w:p>
        </w:tc>
        <w:tc>
          <w:tcPr>
            <w:tcW w:w="134" w:type="dxa"/>
            <w:vAlign w:val="bottom"/>
          </w:tcPr>
          <w:p w14:paraId="59694116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1D6BAAE7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470,435,055.53 </w:t>
            </w:r>
          </w:p>
        </w:tc>
      </w:tr>
      <w:tr w:rsidR="003A4DBC" w:rsidRPr="00C54A1D" w14:paraId="2C113ED9" w14:textId="77777777" w:rsidTr="00C62B9C">
        <w:tc>
          <w:tcPr>
            <w:tcW w:w="5103" w:type="dxa"/>
          </w:tcPr>
          <w:p w14:paraId="2B089468" w14:textId="253AD19D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C54A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70809754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(40,850,640.38)</w:t>
            </w:r>
          </w:p>
        </w:tc>
        <w:tc>
          <w:tcPr>
            <w:tcW w:w="134" w:type="dxa"/>
            <w:vAlign w:val="bottom"/>
          </w:tcPr>
          <w:p w14:paraId="33A35E19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6E14D315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(3,155,340.84)</w:t>
            </w:r>
          </w:p>
        </w:tc>
      </w:tr>
      <w:tr w:rsidR="003A4DBC" w:rsidRPr="00C54A1D" w14:paraId="34FCBC70" w14:textId="77777777" w:rsidTr="00C62B9C">
        <w:tc>
          <w:tcPr>
            <w:tcW w:w="5103" w:type="dxa"/>
          </w:tcPr>
          <w:p w14:paraId="7C6E3CDB" w14:textId="58E50B4E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left="170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15A9686A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459,663,428.08 </w:t>
            </w:r>
          </w:p>
        </w:tc>
        <w:tc>
          <w:tcPr>
            <w:tcW w:w="134" w:type="dxa"/>
            <w:vAlign w:val="bottom"/>
          </w:tcPr>
          <w:p w14:paraId="213DCD1F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114F91A1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467,279,714.69 </w:t>
            </w:r>
          </w:p>
        </w:tc>
      </w:tr>
      <w:tr w:rsidR="003A4DBC" w:rsidRPr="00C54A1D" w14:paraId="422A02C5" w14:textId="77777777" w:rsidTr="00C62B9C">
        <w:tc>
          <w:tcPr>
            <w:tcW w:w="5103" w:type="dxa"/>
          </w:tcPr>
          <w:p w14:paraId="718FF66C" w14:textId="61CE79E2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หัก</w:t>
            </w:r>
            <w:r w:rsidRPr="00C54A1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54A1D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462415C3" w14:textId="1F17754A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(50,338,734.31)</w:t>
            </w:r>
          </w:p>
        </w:tc>
        <w:tc>
          <w:tcPr>
            <w:tcW w:w="134" w:type="dxa"/>
            <w:vAlign w:val="bottom"/>
          </w:tcPr>
          <w:p w14:paraId="7163B7A6" w14:textId="77777777" w:rsidR="003A4DBC" w:rsidRPr="003A4DBC" w:rsidRDefault="003A4DBC" w:rsidP="00D252BC">
            <w:pPr>
              <w:spacing w:line="360" w:lineRule="exac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9894508" w14:textId="73113969" w:rsidR="003A4DBC" w:rsidRPr="00C54A1D" w:rsidRDefault="003A4DBC" w:rsidP="00D252BC">
            <w:pPr>
              <w:spacing w:line="360" w:lineRule="exact"/>
              <w:ind w:lef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(42,745,147.08)</w:t>
            </w:r>
          </w:p>
        </w:tc>
      </w:tr>
      <w:tr w:rsidR="003A4DBC" w:rsidRPr="00C54A1D" w14:paraId="06627745" w14:textId="77777777" w:rsidTr="00874925">
        <w:tc>
          <w:tcPr>
            <w:tcW w:w="5103" w:type="dxa"/>
          </w:tcPr>
          <w:p w14:paraId="0BB80F32" w14:textId="5045E444" w:rsidR="003A4DBC" w:rsidRPr="00C54A1D" w:rsidRDefault="003A4DBC" w:rsidP="00D252BC">
            <w:pPr>
              <w:tabs>
                <w:tab w:val="left" w:pos="600"/>
              </w:tabs>
              <w:spacing w:line="360" w:lineRule="exact"/>
              <w:ind w:left="-57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54A1D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61FB55FF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3A4DBC">
              <w:rPr>
                <w:rFonts w:asciiTheme="majorBidi" w:hAnsiTheme="majorBidi"/>
                <w:sz w:val="32"/>
                <w:szCs w:val="32"/>
              </w:rPr>
              <w:t xml:space="preserve">  409,324,693.77 </w:t>
            </w:r>
          </w:p>
        </w:tc>
        <w:tc>
          <w:tcPr>
            <w:tcW w:w="134" w:type="dxa"/>
            <w:vAlign w:val="bottom"/>
          </w:tcPr>
          <w:p w14:paraId="38973668" w14:textId="77777777" w:rsidR="003A4DBC" w:rsidRPr="00C54A1D" w:rsidRDefault="003A4DBC" w:rsidP="00D252BC">
            <w:pPr>
              <w:spacing w:line="360" w:lineRule="exact"/>
              <w:ind w:right="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4B22024A" w:rsidR="003A4DBC" w:rsidRPr="00C54A1D" w:rsidRDefault="003A4DBC" w:rsidP="00D252BC">
            <w:pPr>
              <w:spacing w:line="360" w:lineRule="exact"/>
              <w:ind w:left="-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54A1D">
              <w:rPr>
                <w:rFonts w:asciiTheme="majorBidi" w:hAnsiTheme="majorBidi"/>
                <w:sz w:val="32"/>
                <w:szCs w:val="32"/>
              </w:rPr>
              <w:t xml:space="preserve">  424,534,567.61 </w:t>
            </w:r>
          </w:p>
        </w:tc>
      </w:tr>
    </w:tbl>
    <w:p w14:paraId="0BB3BBA3" w14:textId="1FE5B906" w:rsidR="004F50C1" w:rsidRPr="00E66756" w:rsidRDefault="004F50C1" w:rsidP="00D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="Angsana New" w:eastAsia="Arial Unicode MS" w:hAnsi="Angsana New"/>
          <w:color w:val="EE0000"/>
          <w:spacing w:val="-4"/>
          <w:sz w:val="32"/>
          <w:szCs w:val="32"/>
        </w:rPr>
      </w:pPr>
    </w:p>
    <w:p w14:paraId="2FB6F662" w14:textId="2E981658" w:rsidR="006C79F4" w:rsidRPr="00C54A1D" w:rsidRDefault="006C79F4" w:rsidP="00D2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158923485"/>
      <w:r w:rsidRPr="00C54A1D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54A1D">
        <w:rPr>
          <w:rFonts w:asciiTheme="majorBidi" w:hAnsiTheme="majorBidi" w:cstheme="majorBidi"/>
          <w:sz w:val="32"/>
          <w:szCs w:val="32"/>
        </w:rPr>
        <w:t xml:space="preserve"> 31</w:t>
      </w:r>
      <w:r w:rsidRPr="00C54A1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54A1D">
        <w:rPr>
          <w:rFonts w:asciiTheme="majorBidi" w:hAnsiTheme="majorBidi" w:cstheme="majorBidi"/>
          <w:sz w:val="32"/>
          <w:szCs w:val="32"/>
        </w:rPr>
        <w:t>256</w:t>
      </w:r>
      <w:r w:rsidR="00C54A1D" w:rsidRPr="00C54A1D">
        <w:rPr>
          <w:rFonts w:asciiTheme="majorBidi" w:hAnsiTheme="majorBidi" w:cstheme="majorBidi"/>
          <w:sz w:val="32"/>
          <w:szCs w:val="32"/>
        </w:rPr>
        <w:t>8</w:t>
      </w:r>
      <w:r w:rsidRPr="00C54A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54A1D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54A1D">
        <w:rPr>
          <w:rFonts w:asciiTheme="majorBidi" w:hAnsiTheme="majorBidi" w:cstheme="majorBidi"/>
          <w:sz w:val="32"/>
          <w:szCs w:val="32"/>
        </w:rPr>
        <w:t>256</w:t>
      </w:r>
      <w:r w:rsidR="00C54A1D" w:rsidRPr="00C54A1D">
        <w:rPr>
          <w:rFonts w:asciiTheme="majorBidi" w:hAnsiTheme="majorBidi" w:cstheme="majorBidi"/>
          <w:sz w:val="32"/>
          <w:szCs w:val="32"/>
        </w:rPr>
        <w:t>7</w:t>
      </w:r>
      <w:r w:rsidRPr="00C54A1D">
        <w:rPr>
          <w:rFonts w:asciiTheme="majorBidi" w:hAnsiTheme="majorBidi" w:cstheme="majorBidi"/>
          <w:sz w:val="32"/>
          <w:szCs w:val="32"/>
        </w:rPr>
        <w:t xml:space="preserve"> </w:t>
      </w:r>
      <w:r w:rsidR="009904B0" w:rsidRPr="00C54A1D">
        <w:rPr>
          <w:rFonts w:asciiTheme="majorBidi" w:hAnsiTheme="majorBidi" w:cstheme="majorBidi" w:hint="cs"/>
          <w:sz w:val="32"/>
          <w:szCs w:val="32"/>
          <w:cs/>
        </w:rPr>
        <w:t>จำนวนเงินขั้นต่ำที่จะได้รับจาก</w:t>
      </w:r>
      <w:r w:rsidRPr="00C54A1D">
        <w:rPr>
          <w:rFonts w:asciiTheme="majorBidi" w:hAnsiTheme="majorBidi" w:cstheme="majorBidi"/>
          <w:sz w:val="32"/>
          <w:szCs w:val="32"/>
          <w:cs/>
        </w:rPr>
        <w:t>ลูกหนี้ตามสัญญาเช่าเงินทุน</w:t>
      </w:r>
      <w:r w:rsidR="009904B0" w:rsidRPr="00C54A1D">
        <w:rPr>
          <w:rFonts w:asciiTheme="majorBidi" w:hAnsiTheme="majorBidi" w:cstheme="majorBidi"/>
          <w:sz w:val="32"/>
          <w:szCs w:val="32"/>
          <w:cs/>
        </w:rPr>
        <w:br/>
      </w:r>
      <w:r w:rsidRPr="00C54A1D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C54A1D" w:rsidRPr="00C54A1D" w14:paraId="4B24B2C8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B2AA125" w14:textId="77777777" w:rsidR="009A3C11" w:rsidRPr="00C54A1D" w:rsidRDefault="009A3C11" w:rsidP="00F11353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3D74F696" w14:textId="77777777" w:rsidR="009A3C11" w:rsidRPr="00C54A1D" w:rsidRDefault="009A3C1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54A1D" w:rsidRPr="00C54A1D" w14:paraId="0510007B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9EB77C6" w14:textId="77777777" w:rsidR="009A3C11" w:rsidRPr="00C54A1D" w:rsidRDefault="009A3C11" w:rsidP="00F11353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5ECDF5" w14:textId="0297C9FB" w:rsidR="009A3C11" w:rsidRPr="00C54A1D" w:rsidRDefault="009A3C1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54A1D" w:rsidRPr="00C54A1D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54A1D" w:rsidRPr="00C54A1D" w14:paraId="14330405" w14:textId="77777777" w:rsidTr="00D252BC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1EF254E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E770B22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7F3037A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0D916EA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C54A1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5106AC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79AB08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C54A1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4A334BE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2B178B" w14:textId="77777777" w:rsidR="009A3C11" w:rsidRPr="00C54A1D" w:rsidRDefault="009A3C11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723DD" w:rsidRPr="00C54A1D" w14:paraId="3C3780D2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42DE31A" w14:textId="77777777" w:rsidR="008723DD" w:rsidRPr="00C54A1D" w:rsidRDefault="008723DD" w:rsidP="00F11353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6ED47CF" w14:textId="77777777" w:rsidR="008723D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6E0128" w14:textId="3FF0760B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11,879,272.70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F5BE2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0469C0C" w14:textId="77777777" w:rsidR="008723D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E4CCC9" w14:textId="57E8926F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17,730,204.53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25911323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61E7ADEC" w14:textId="77777777" w:rsidR="008723D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997F091" w14:textId="7FDD252A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4,364,688.61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F4D61F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239B449B" w14:textId="77777777" w:rsidR="008723D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C74F3C" w14:textId="100825B5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33,974,165.84 </w:t>
            </w:r>
          </w:p>
        </w:tc>
      </w:tr>
      <w:tr w:rsidR="008723DD" w:rsidRPr="00C54A1D" w14:paraId="4CE1FFEB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855D1D4" w14:textId="77777777" w:rsidR="008723DD" w:rsidRPr="00C54A1D" w:rsidRDefault="008723DD" w:rsidP="00F11353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54A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5F8E2D" w14:textId="1A55822E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166,861,955.24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E3E39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05DD6F" w14:textId="7290EABA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64,907,614.26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C529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CF4ADEF" w14:textId="5B209335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16,007,729.02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5CFF" w14:textId="77777777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219A52A" w14:textId="51C5F3F9" w:rsidR="008723DD" w:rsidRPr="00C54A1D" w:rsidRDefault="008723D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247,777,298.52 </w:t>
            </w:r>
          </w:p>
        </w:tc>
      </w:tr>
      <w:tr w:rsidR="00007063" w:rsidRPr="00C54A1D" w14:paraId="16508A2A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523B50A" w14:textId="77777777" w:rsidR="00007063" w:rsidRPr="00C54A1D" w:rsidRDefault="00007063" w:rsidP="00F11353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E4EBDF" w14:textId="5D6FCBD1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335,607,629.63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97613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7362E2" w14:textId="05DF1946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7063">
              <w:rPr>
                <w:rFonts w:asciiTheme="majorBidi" w:hAnsiTheme="majorBidi" w:cstheme="majorBidi"/>
                <w:sz w:val="24"/>
                <w:szCs w:val="24"/>
              </w:rPr>
              <w:t xml:space="preserve">  169,151,375.14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69D8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6DA52F7" w14:textId="0BBC45E1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31,994,475.70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C338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15270DFE" w14:textId="776C6123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7063">
              <w:rPr>
                <w:rFonts w:asciiTheme="majorBidi" w:hAnsiTheme="majorBidi" w:cstheme="majorBidi"/>
                <w:sz w:val="24"/>
                <w:szCs w:val="24"/>
              </w:rPr>
              <w:t xml:space="preserve">  536,753,480.47 </w:t>
            </w:r>
          </w:p>
        </w:tc>
      </w:tr>
      <w:tr w:rsidR="00007063" w:rsidRPr="00C54A1D" w14:paraId="1C6D3787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AD12C46" w14:textId="77777777" w:rsidR="00007063" w:rsidRPr="00C54A1D" w:rsidRDefault="00007063" w:rsidP="00F11353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359C4A0E" w14:textId="24EAF81B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514,348,857.57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D1BFA5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54B1FE7F" w14:textId="5B44D37F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7063">
              <w:rPr>
                <w:rFonts w:asciiTheme="majorBidi" w:hAnsiTheme="majorBidi" w:cstheme="majorBidi"/>
                <w:sz w:val="24"/>
                <w:szCs w:val="24"/>
              </w:rPr>
              <w:t xml:space="preserve">  251,789,193.93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7D3B02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1E4D92A5" w14:textId="50D1723F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723DD">
              <w:rPr>
                <w:rFonts w:asciiTheme="majorBidi" w:hAnsiTheme="majorBidi" w:cstheme="majorBidi"/>
                <w:sz w:val="24"/>
                <w:szCs w:val="24"/>
              </w:rPr>
              <w:t xml:space="preserve">  52,366,893.33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0FF9265" w14:textId="77777777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079FE6FD" w14:textId="494CFFA3" w:rsidR="00007063" w:rsidRPr="00C54A1D" w:rsidRDefault="00007063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7063">
              <w:rPr>
                <w:rFonts w:asciiTheme="majorBidi" w:hAnsiTheme="majorBidi" w:cstheme="majorBidi"/>
                <w:sz w:val="24"/>
                <w:szCs w:val="24"/>
              </w:rPr>
              <w:t xml:space="preserve">  818,504,944.83 </w:t>
            </w:r>
          </w:p>
        </w:tc>
      </w:tr>
    </w:tbl>
    <w:p w14:paraId="7B924141" w14:textId="77777777" w:rsidR="00F51FB8" w:rsidRPr="00C54A1D" w:rsidRDefault="00F51FB8" w:rsidP="00F11353">
      <w:pPr>
        <w:spacing w:line="280" w:lineRule="exact"/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</w:tblGrid>
      <w:tr w:rsidR="00C54A1D" w:rsidRPr="00C54A1D" w14:paraId="1290B5EE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EE8404" w14:textId="77777777" w:rsidR="00C54A1D" w:rsidRPr="00C54A1D" w:rsidRDefault="00C54A1D" w:rsidP="00F11353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bottom w:val="single" w:sz="6" w:space="0" w:color="auto"/>
            </w:tcBorders>
          </w:tcPr>
          <w:p w14:paraId="704B4486" w14:textId="77777777" w:rsidR="00C54A1D" w:rsidRPr="00C54A1D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54A1D" w:rsidRPr="00C54A1D" w14:paraId="14594880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A018A4" w14:textId="77777777" w:rsidR="00C54A1D" w:rsidRPr="00C54A1D" w:rsidRDefault="00C54A1D" w:rsidP="00F11353">
            <w:pPr>
              <w:spacing w:line="28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9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CDE39BA" w14:textId="77777777" w:rsidR="00C54A1D" w:rsidRPr="00C54A1D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54A1D" w:rsidRPr="00C54A1D" w14:paraId="2B3F55BB" w14:textId="77777777" w:rsidTr="00D252BC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3F0541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CB975A4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1E2E50E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87A00B5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  <w:r w:rsidRPr="00C54A1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7A098D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CD696D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  <w:r w:rsidRPr="00C54A1D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A52302C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0EDCF4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54A1D" w:rsidRPr="00C54A1D" w14:paraId="1EFDD3F7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7C8BFA6" w14:textId="77777777" w:rsidR="00C54A1D" w:rsidRPr="00C54A1D" w:rsidRDefault="00C54A1D" w:rsidP="00F11353">
            <w:pPr>
              <w:spacing w:line="280" w:lineRule="exact"/>
              <w:ind w:left="113" w:right="-57" w:hanging="1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2B6D1F8B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5FE1FA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42,745,147.08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CFC6D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91CBBD0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7E5DE8B6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14,477,025.84 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3B57943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13F9F5F4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  <w:p w14:paraId="775D59CB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3,571,532.96 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34ABDE0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75632166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77053CE3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60,793,705.88 </w:t>
            </w:r>
          </w:p>
        </w:tc>
      </w:tr>
      <w:tr w:rsidR="00C54A1D" w:rsidRPr="00C54A1D" w14:paraId="50AFCAE3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AB97C2E" w14:textId="77777777" w:rsidR="00C54A1D" w:rsidRPr="00C54A1D" w:rsidRDefault="00C54A1D" w:rsidP="00F11353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C54A1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DDB533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159,586,189.24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D19C1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51CBBE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61,704,180.98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0E91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8F5A2A7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14,826,817.28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D8934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F3573FF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236,117,187.50 </w:t>
            </w:r>
          </w:p>
        </w:tc>
      </w:tr>
      <w:tr w:rsidR="00C54A1D" w:rsidRPr="00C54A1D" w14:paraId="19BFB2D4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3074AB9" w14:textId="77777777" w:rsidR="00C54A1D" w:rsidRPr="00C54A1D" w:rsidRDefault="00C54A1D" w:rsidP="00F11353">
            <w:pPr>
              <w:tabs>
                <w:tab w:val="clear" w:pos="227"/>
                <w:tab w:val="left" w:pos="242"/>
              </w:tabs>
              <w:spacing w:line="280" w:lineRule="exact"/>
              <w:ind w:left="113" w:right="-57"/>
              <w:contextualSpacing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เกินกว่าห้าปี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CA5008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279,486,069.32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D1EEB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481051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125,862,341.30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6991E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F4CD564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27,463,457.91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E5E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9D0C91A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432,811,868.53 </w:t>
            </w:r>
          </w:p>
        </w:tc>
      </w:tr>
      <w:tr w:rsidR="00C54A1D" w:rsidRPr="00C54A1D" w14:paraId="6122698C" w14:textId="77777777" w:rsidTr="00D252BC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A3C3452" w14:textId="77777777" w:rsidR="00C54A1D" w:rsidRPr="00C54A1D" w:rsidRDefault="00C54A1D" w:rsidP="00F11353">
            <w:pPr>
              <w:spacing w:line="280" w:lineRule="exact"/>
              <w:ind w:left="-57" w:righ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22B02EAB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481,817,405.64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B19C8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B18E852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202,043,548.12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956364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1F129F63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45,861,808.15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796B50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5516A770" w14:textId="77777777" w:rsidR="00C54A1D" w:rsidRPr="00C54A1D" w:rsidRDefault="00C54A1D" w:rsidP="00F11353">
            <w:pPr>
              <w:spacing w:line="280" w:lineRule="exact"/>
              <w:ind w:left="-44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54A1D">
              <w:rPr>
                <w:rFonts w:asciiTheme="majorBidi" w:hAnsiTheme="majorBidi" w:cstheme="majorBidi"/>
                <w:sz w:val="24"/>
                <w:szCs w:val="24"/>
              </w:rPr>
              <w:t xml:space="preserve">  729,722,761.91 </w:t>
            </w:r>
          </w:p>
        </w:tc>
      </w:tr>
    </w:tbl>
    <w:p w14:paraId="3D01A16B" w14:textId="5765AA6A" w:rsidR="00CB6BF5" w:rsidRPr="00684EF6" w:rsidRDefault="00CB6BF5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14202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C1420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1420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C14202">
        <w:rPr>
          <w:rFonts w:ascii="Angsana New" w:hAnsi="Angsana New"/>
          <w:color w:val="000000" w:themeColor="text1"/>
          <w:sz w:val="32"/>
          <w:szCs w:val="32"/>
        </w:rPr>
        <w:t>2568</w:t>
      </w:r>
      <w:r w:rsidRPr="00C1420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C14202">
        <w:rPr>
          <w:rFonts w:ascii="Angsana New" w:hAnsi="Angsana New"/>
          <w:color w:val="000000" w:themeColor="text1"/>
          <w:sz w:val="32"/>
          <w:szCs w:val="32"/>
        </w:rPr>
        <w:t xml:space="preserve">2567 </w:t>
      </w:r>
      <w:r w:rsidRPr="00C1420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ย่อยแห่งหนึ่ง</w:t>
      </w:r>
      <w:r w:rsidRPr="00C14202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C14202">
        <w:rPr>
          <w:rFonts w:asciiTheme="majorBidi" w:hAnsiTheme="majorBidi"/>
          <w:color w:val="000000" w:themeColor="text1"/>
          <w:sz w:val="32"/>
          <w:szCs w:val="32"/>
          <w:cs/>
        </w:rPr>
        <w:t>ลูกหนี้ตามสัญญาเช่าเงินทุน</w:t>
      </w:r>
      <w:r w:rsidR="00684EF6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C14202">
        <w:rPr>
          <w:rFonts w:asciiTheme="majorBidi" w:hAnsiTheme="majorBidi" w:hint="cs"/>
          <w:color w:val="000000" w:themeColor="text1"/>
          <w:sz w:val="32"/>
          <w:szCs w:val="32"/>
          <w:cs/>
        </w:rPr>
        <w:t>ซึ่งเป็น</w:t>
      </w:r>
      <w:r w:rsidR="00684EF6">
        <w:rPr>
          <w:rFonts w:asciiTheme="majorBidi" w:hAnsiTheme="majorBidi"/>
          <w:color w:val="000000" w:themeColor="text1"/>
          <w:sz w:val="32"/>
          <w:szCs w:val="32"/>
        </w:rPr>
        <w:br/>
      </w:r>
      <w:r w:rsidRPr="00C14202">
        <w:rPr>
          <w:rFonts w:asciiTheme="majorBidi" w:hAnsiTheme="majorBidi" w:hint="cs"/>
          <w:color w:val="000000" w:themeColor="text1"/>
          <w:sz w:val="32"/>
          <w:szCs w:val="32"/>
          <w:cs/>
        </w:rPr>
        <w:t>สัญญาเช่าระยะยาวจากสัญญาซื้อขายไฟฟ้าจากพลังงานแสงอาทิตย์ (โซลาร์เซลล์) จำนวน</w:t>
      </w:r>
      <w:r w:rsidRPr="00C14202">
        <w:rPr>
          <w:rFonts w:asciiTheme="majorBidi" w:hAnsiTheme="majorBidi"/>
          <w:color w:val="000000" w:themeColor="text1"/>
          <w:sz w:val="32"/>
          <w:szCs w:val="32"/>
        </w:rPr>
        <w:t xml:space="preserve"> 19</w:t>
      </w:r>
      <w:r w:rsidRPr="00C1420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สัญญา มูลค่าตามสัญญารวมเป็นเงิน</w:t>
      </w:r>
      <w:r w:rsidRPr="00C1420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930.64 </w:t>
      </w:r>
      <w:r w:rsidRPr="00C1420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และ จำนวน </w:t>
      </w:r>
      <w:r w:rsidRPr="00C14202">
        <w:rPr>
          <w:rFonts w:asciiTheme="majorBidi" w:hAnsiTheme="majorBidi" w:cstheme="majorBidi"/>
          <w:color w:val="000000" w:themeColor="text1"/>
          <w:sz w:val="32"/>
          <w:szCs w:val="32"/>
        </w:rPr>
        <w:t>17</w:t>
      </w:r>
      <w:r w:rsidRPr="00C1420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สัญญา มูลค่าตามสัญญารวมเป็นเงิน </w:t>
      </w:r>
      <w:r w:rsidRPr="00C1420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760.76 </w:t>
      </w:r>
      <w:r w:rsidR="00684EF6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Pr="00C1420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 w:rsidRPr="00684EF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ตามลำดับ ระยะเวลาในการผ่อนชำระ</w:t>
      </w:r>
      <w:r w:rsidRPr="00684EF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83 - 240</w:t>
      </w:r>
      <w:r w:rsidRPr="00684EF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เดือน โดยมีอัตราดอกเบี้ยร้อยละ</w:t>
      </w:r>
      <w:r w:rsidRPr="00684EF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3.93 - 5.73</w:t>
      </w:r>
      <w:r w:rsidRPr="00684EF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ต่อปี </w:t>
      </w:r>
    </w:p>
    <w:p w14:paraId="029A6303" w14:textId="25072574" w:rsidR="00CB6BF5" w:rsidRPr="006A679F" w:rsidRDefault="00CB6BF5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A679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A679F">
        <w:rPr>
          <w:rFonts w:asciiTheme="majorBidi" w:hAnsiTheme="majorBidi" w:cstheme="majorBidi"/>
          <w:sz w:val="32"/>
          <w:szCs w:val="32"/>
        </w:rPr>
        <w:t xml:space="preserve">31 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A679F">
        <w:rPr>
          <w:rFonts w:asciiTheme="majorBidi" w:hAnsiTheme="majorBidi"/>
          <w:sz w:val="32"/>
          <w:szCs w:val="32"/>
          <w:cs/>
        </w:rPr>
        <w:t xml:space="preserve"> </w:t>
      </w:r>
      <w:r w:rsidRPr="006A679F">
        <w:rPr>
          <w:rFonts w:asciiTheme="majorBidi" w:hAnsiTheme="majorBidi" w:cstheme="majorBidi"/>
          <w:sz w:val="32"/>
          <w:szCs w:val="32"/>
        </w:rPr>
        <w:t>2568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7C7C1A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6A679F">
        <w:rPr>
          <w:rFonts w:asciiTheme="majorBidi" w:hAnsiTheme="majorBidi"/>
          <w:sz w:val="32"/>
          <w:szCs w:val="32"/>
          <w:cs/>
        </w:rPr>
        <w:t>ลูกหนี้ตามสัญญาเช่าเงินทุน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Pr="006A679F">
        <w:rPr>
          <w:rFonts w:asciiTheme="majorBidi" w:hAnsiTheme="majorBidi" w:cstheme="majorBidi"/>
          <w:sz w:val="32"/>
          <w:szCs w:val="32"/>
        </w:rPr>
        <w:t>1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 xml:space="preserve"> ราย</w:t>
      </w:r>
      <w:r w:rsidRPr="006A679F">
        <w:rPr>
          <w:rFonts w:asciiTheme="majorBidi" w:hAnsiTheme="majorBidi" w:cstheme="majorBidi"/>
          <w:sz w:val="32"/>
          <w:szCs w:val="32"/>
        </w:rPr>
        <w:t xml:space="preserve"> 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 xml:space="preserve">ที่มีปัญหาในการชำระหนี้และผิดนัดชำระหนี้ มูลหนี้คงเหลือ </w:t>
      </w:r>
      <w:r w:rsidRPr="006A679F">
        <w:rPr>
          <w:rFonts w:asciiTheme="majorBidi" w:hAnsiTheme="majorBidi" w:cstheme="majorBidi"/>
          <w:sz w:val="32"/>
          <w:szCs w:val="32"/>
        </w:rPr>
        <w:t xml:space="preserve">37.99 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>ล้านบาท ซึ่งได้พิจารณา</w:t>
      </w:r>
      <w:r w:rsidRPr="006A679F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A679F">
        <w:rPr>
          <w:rFonts w:asciiTheme="majorBidi" w:hAnsiTheme="majorBidi" w:cstheme="majorBidi" w:hint="cs"/>
          <w:sz w:val="32"/>
          <w:szCs w:val="32"/>
          <w:cs/>
        </w:rPr>
        <w:t>แล้วทั้งจำนวน</w:t>
      </w:r>
      <w:r w:rsidRPr="006A67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6951017" w14:textId="77777777" w:rsidR="004C6E9A" w:rsidRDefault="004C6E9A" w:rsidP="00F11353">
      <w:pPr>
        <w:tabs>
          <w:tab w:val="clear" w:pos="227"/>
        </w:tabs>
        <w:spacing w:line="300" w:lineRule="exact"/>
        <w:ind w:left="289" w:firstLine="578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bookmarkEnd w:id="3"/>
    <w:p w14:paraId="01A799EB" w14:textId="4E412F8E" w:rsidR="005A40FD" w:rsidRPr="00C54A1D" w:rsidRDefault="0031390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54A1D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A40FD" w:rsidRPr="00C54A1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40FD" w:rsidRPr="00C54A1D">
        <w:rPr>
          <w:rFonts w:asciiTheme="majorBidi" w:hAnsiTheme="majorBidi" w:cstheme="majorBidi"/>
          <w:b/>
          <w:bCs/>
          <w:sz w:val="32"/>
          <w:szCs w:val="32"/>
        </w:rPr>
        <w:tab/>
      </w:r>
      <w:r w:rsidR="005A40FD" w:rsidRPr="00C54A1D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5A40FD" w:rsidRPr="00C54A1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5C88CE3" w14:textId="30A3D524" w:rsidR="005A40FD" w:rsidRPr="00C54A1D" w:rsidRDefault="005A40FD" w:rsidP="00F11353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C54A1D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1"/>
        <w:gridCol w:w="1275"/>
        <w:gridCol w:w="143"/>
        <w:gridCol w:w="1275"/>
        <w:gridCol w:w="145"/>
        <w:gridCol w:w="1275"/>
        <w:gridCol w:w="142"/>
        <w:gridCol w:w="1275"/>
      </w:tblGrid>
      <w:tr w:rsidR="00C54A1D" w:rsidRPr="00684EF6" w14:paraId="326C024F" w14:textId="77777777" w:rsidTr="00AD61B4">
        <w:tc>
          <w:tcPr>
            <w:tcW w:w="2891" w:type="dxa"/>
          </w:tcPr>
          <w:p w14:paraId="49D1A301" w14:textId="77777777" w:rsidR="005A40FD" w:rsidRPr="00684EF6" w:rsidRDefault="005A40FD" w:rsidP="00F11353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0A6727BC" w14:textId="276275F0" w:rsidR="005A40FD" w:rsidRPr="00684EF6" w:rsidRDefault="005A40FD" w:rsidP="00F11353">
            <w:pPr>
              <w:tabs>
                <w:tab w:val="left" w:pos="1152"/>
              </w:tabs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C54A1D" w:rsidRPr="00684EF6" w14:paraId="06BEADD5" w14:textId="77777777" w:rsidTr="00AD61B4">
        <w:tc>
          <w:tcPr>
            <w:tcW w:w="2891" w:type="dxa"/>
          </w:tcPr>
          <w:p w14:paraId="74A14E36" w14:textId="77777777" w:rsidR="005A40FD" w:rsidRPr="00684EF6" w:rsidRDefault="005A40FD" w:rsidP="00F11353">
            <w:pPr>
              <w:tabs>
                <w:tab w:val="left" w:pos="540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684EF6" w:rsidRDefault="005A40FD" w:rsidP="00F113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5" w:type="dxa"/>
          </w:tcPr>
          <w:p w14:paraId="6F36BA8D" w14:textId="77777777" w:rsidR="005A40FD" w:rsidRPr="00684EF6" w:rsidRDefault="005A40FD" w:rsidP="00F113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684EF6" w:rsidRDefault="005A40FD" w:rsidP="00F11353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54A1D" w:rsidRPr="00684EF6" w14:paraId="644BEE36" w14:textId="77777777" w:rsidTr="008F14B3">
        <w:tc>
          <w:tcPr>
            <w:tcW w:w="2891" w:type="dxa"/>
          </w:tcPr>
          <w:p w14:paraId="5C1F6DE3" w14:textId="77777777" w:rsidR="00C54A1D" w:rsidRPr="00684EF6" w:rsidRDefault="00C54A1D" w:rsidP="00F11353">
            <w:pPr>
              <w:tabs>
                <w:tab w:val="left" w:pos="540"/>
              </w:tabs>
              <w:spacing w:line="260" w:lineRule="exact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C78F6E" w14:textId="0A3CF6D9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ED6535D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E8E6169" w14:textId="47E39444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5" w:type="dxa"/>
          </w:tcPr>
          <w:p w14:paraId="373BFC32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346D82B" w14:textId="624D731E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DFA079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69F796" w14:textId="69A81F76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723DD" w:rsidRPr="00684EF6" w14:paraId="0D10C4DD" w14:textId="77777777" w:rsidTr="00AD61B4">
        <w:tc>
          <w:tcPr>
            <w:tcW w:w="2891" w:type="dxa"/>
          </w:tcPr>
          <w:p w14:paraId="4FFE7AB6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สินค้าซื้อมาเพื่อขาย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B683F0" w14:textId="423B1621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320,165,028.06</w:t>
            </w:r>
          </w:p>
        </w:tc>
        <w:tc>
          <w:tcPr>
            <w:tcW w:w="143" w:type="dxa"/>
          </w:tcPr>
          <w:p w14:paraId="24F076A4" w14:textId="77777777" w:rsidR="008723DD" w:rsidRPr="00684EF6" w:rsidRDefault="008723DD" w:rsidP="00F11353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8042D26" w14:textId="2E7757F0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339,172,392.91</w:t>
            </w:r>
          </w:p>
        </w:tc>
        <w:tc>
          <w:tcPr>
            <w:tcW w:w="145" w:type="dxa"/>
          </w:tcPr>
          <w:p w14:paraId="1344CDCB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197A70F" w14:textId="1561E3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252,731,141.86 </w:t>
            </w:r>
          </w:p>
        </w:tc>
        <w:tc>
          <w:tcPr>
            <w:tcW w:w="142" w:type="dxa"/>
          </w:tcPr>
          <w:p w14:paraId="41F0BAC6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B3A0CFB" w14:textId="35E1E76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284,691,979.25 </w:t>
            </w:r>
          </w:p>
        </w:tc>
      </w:tr>
      <w:tr w:rsidR="008723DD" w:rsidRPr="00684EF6" w14:paraId="33A12701" w14:textId="77777777" w:rsidTr="00AD61B4">
        <w:tc>
          <w:tcPr>
            <w:tcW w:w="2891" w:type="dxa"/>
          </w:tcPr>
          <w:p w14:paraId="575D174B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275" w:type="dxa"/>
          </w:tcPr>
          <w:p w14:paraId="29537D40" w14:textId="6FCCC58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68,938,289.47</w:t>
            </w:r>
          </w:p>
        </w:tc>
        <w:tc>
          <w:tcPr>
            <w:tcW w:w="143" w:type="dxa"/>
          </w:tcPr>
          <w:p w14:paraId="02F8D466" w14:textId="77777777" w:rsidR="008723DD" w:rsidRPr="00684EF6" w:rsidRDefault="008723DD" w:rsidP="00F1135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F8FFDC" w14:textId="39E683EA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41,361,808.11</w:t>
            </w:r>
          </w:p>
        </w:tc>
        <w:tc>
          <w:tcPr>
            <w:tcW w:w="145" w:type="dxa"/>
          </w:tcPr>
          <w:p w14:paraId="517C543E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29B8BDA5" w14:textId="675FFD4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61,925,583.58 </w:t>
            </w:r>
          </w:p>
        </w:tc>
        <w:tc>
          <w:tcPr>
            <w:tcW w:w="142" w:type="dxa"/>
          </w:tcPr>
          <w:p w14:paraId="2F5024BB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09DDFD8" w14:textId="3DFECE49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37,546,017.33 </w:t>
            </w:r>
          </w:p>
        </w:tc>
      </w:tr>
      <w:tr w:rsidR="008723DD" w:rsidRPr="00684EF6" w14:paraId="106D0053" w14:textId="77777777" w:rsidTr="00AD61B4">
        <w:tc>
          <w:tcPr>
            <w:tcW w:w="2891" w:type="dxa"/>
          </w:tcPr>
          <w:p w14:paraId="48621A6B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275" w:type="dxa"/>
          </w:tcPr>
          <w:p w14:paraId="769C5887" w14:textId="1DC3C310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84,520,968.19</w:t>
            </w:r>
          </w:p>
        </w:tc>
        <w:tc>
          <w:tcPr>
            <w:tcW w:w="143" w:type="dxa"/>
          </w:tcPr>
          <w:p w14:paraId="66FD3531" w14:textId="77777777" w:rsidR="008723DD" w:rsidRPr="00684EF6" w:rsidRDefault="008723DD" w:rsidP="00F11353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EE8646" w14:textId="7A47508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55,595,773.33</w:t>
            </w:r>
          </w:p>
        </w:tc>
        <w:tc>
          <w:tcPr>
            <w:tcW w:w="145" w:type="dxa"/>
          </w:tcPr>
          <w:p w14:paraId="4BA1ED5E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E1C02FF" w14:textId="63F13A29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33ABADEE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C3C4D44" w14:textId="7493A11D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8723DD" w:rsidRPr="00684EF6" w14:paraId="29C13F1B" w14:textId="77777777" w:rsidTr="00AD61B4">
        <w:tc>
          <w:tcPr>
            <w:tcW w:w="2891" w:type="dxa"/>
          </w:tcPr>
          <w:p w14:paraId="40B222BB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1275" w:type="dxa"/>
          </w:tcPr>
          <w:p w14:paraId="0CEB2AB7" w14:textId="7A1EF4A2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10,492,202.50</w:t>
            </w:r>
          </w:p>
        </w:tc>
        <w:tc>
          <w:tcPr>
            <w:tcW w:w="143" w:type="dxa"/>
          </w:tcPr>
          <w:p w14:paraId="34D26C99" w14:textId="77777777" w:rsidR="008723DD" w:rsidRPr="00684EF6" w:rsidRDefault="008723DD" w:rsidP="00F11353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9CF351" w14:textId="3A328181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11,780,079.66</w:t>
            </w:r>
          </w:p>
        </w:tc>
        <w:tc>
          <w:tcPr>
            <w:tcW w:w="145" w:type="dxa"/>
          </w:tcPr>
          <w:p w14:paraId="2B2F13B6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8140A2E" w14:textId="3851335A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43D7511D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64FAD89" w14:textId="25D421DC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8723DD" w:rsidRPr="00684EF6" w14:paraId="5D2D2E8C" w14:textId="77777777" w:rsidTr="00AD61B4">
        <w:tc>
          <w:tcPr>
            <w:tcW w:w="2891" w:type="dxa"/>
          </w:tcPr>
          <w:p w14:paraId="759EBC95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275" w:type="dxa"/>
          </w:tcPr>
          <w:p w14:paraId="65B58ECC" w14:textId="109BD10F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37,662,516.53</w:t>
            </w:r>
          </w:p>
        </w:tc>
        <w:tc>
          <w:tcPr>
            <w:tcW w:w="143" w:type="dxa"/>
          </w:tcPr>
          <w:p w14:paraId="01340CE4" w14:textId="77777777" w:rsidR="008723DD" w:rsidRPr="00684EF6" w:rsidRDefault="008723DD" w:rsidP="00F11353">
            <w:pPr>
              <w:tabs>
                <w:tab w:val="left" w:pos="328"/>
                <w:tab w:val="left" w:pos="516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DF4611" w14:textId="73D089BF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52,084,488.22</w:t>
            </w:r>
          </w:p>
        </w:tc>
        <w:tc>
          <w:tcPr>
            <w:tcW w:w="145" w:type="dxa"/>
          </w:tcPr>
          <w:p w14:paraId="448FDFB4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E85E66A" w14:textId="1E2BD239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51E54B2C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481A894" w14:textId="359D8D93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8723DD" w:rsidRPr="00684EF6" w14:paraId="0771AF7D" w14:textId="77777777" w:rsidTr="00AD61B4">
        <w:tc>
          <w:tcPr>
            <w:tcW w:w="2891" w:type="dxa"/>
          </w:tcPr>
          <w:p w14:paraId="295FA992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อะไหล่และวัสดุสิ้นเปลือง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5F9116A" w14:textId="44AFD6A2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6,243,510.51</w:t>
            </w:r>
          </w:p>
        </w:tc>
        <w:tc>
          <w:tcPr>
            <w:tcW w:w="143" w:type="dxa"/>
          </w:tcPr>
          <w:p w14:paraId="4F1E055F" w14:textId="77777777" w:rsidR="008723DD" w:rsidRPr="00684EF6" w:rsidRDefault="008723DD" w:rsidP="00F11353">
            <w:pPr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DC0DCA3" w14:textId="3DC05470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5,246,616.39</w:t>
            </w:r>
          </w:p>
        </w:tc>
        <w:tc>
          <w:tcPr>
            <w:tcW w:w="145" w:type="dxa"/>
          </w:tcPr>
          <w:p w14:paraId="7ADD2BDC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E87E2D" w14:textId="122C95F9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1F3D4384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C53D727" w14:textId="4005F8EE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8723DD" w:rsidRPr="00684EF6" w14:paraId="45827127" w14:textId="77777777" w:rsidTr="00AD61B4">
        <w:tc>
          <w:tcPr>
            <w:tcW w:w="2891" w:type="dxa"/>
          </w:tcPr>
          <w:p w14:paraId="2F660A5B" w14:textId="77777777" w:rsidR="008723DD" w:rsidRPr="00684EF6" w:rsidRDefault="008723DD" w:rsidP="00F11353">
            <w:pPr>
              <w:spacing w:line="280" w:lineRule="exact"/>
              <w:ind w:left="569" w:hanging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8A80485" w14:textId="28C9E8CF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528,022,515.26</w:t>
            </w:r>
          </w:p>
        </w:tc>
        <w:tc>
          <w:tcPr>
            <w:tcW w:w="143" w:type="dxa"/>
          </w:tcPr>
          <w:p w14:paraId="60C25CBF" w14:textId="77777777" w:rsidR="008723DD" w:rsidRPr="00684EF6" w:rsidRDefault="008723DD" w:rsidP="00F11353">
            <w:pPr>
              <w:tabs>
                <w:tab w:val="left" w:pos="328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6D0419" w14:textId="01ABF292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505,241,158.62</w:t>
            </w:r>
          </w:p>
        </w:tc>
        <w:tc>
          <w:tcPr>
            <w:tcW w:w="145" w:type="dxa"/>
          </w:tcPr>
          <w:p w14:paraId="4042FE76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528C45D" w14:textId="1ECC9433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314,656,725.44 </w:t>
            </w:r>
          </w:p>
        </w:tc>
        <w:tc>
          <w:tcPr>
            <w:tcW w:w="142" w:type="dxa"/>
          </w:tcPr>
          <w:p w14:paraId="68021945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906514" w14:textId="638E0DDA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322,237,996.58 </w:t>
            </w:r>
          </w:p>
        </w:tc>
      </w:tr>
      <w:tr w:rsidR="008723DD" w:rsidRPr="00684EF6" w14:paraId="0F9D804A" w14:textId="77777777" w:rsidTr="009517D4">
        <w:tc>
          <w:tcPr>
            <w:tcW w:w="2891" w:type="dxa"/>
          </w:tcPr>
          <w:p w14:paraId="383BCA8C" w14:textId="77777777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8D62D7B" w14:textId="52499C69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(77,706,539.69)</w:t>
            </w:r>
          </w:p>
        </w:tc>
        <w:tc>
          <w:tcPr>
            <w:tcW w:w="143" w:type="dxa"/>
          </w:tcPr>
          <w:p w14:paraId="7B9BB29A" w14:textId="77777777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F1FC5DE" w14:textId="5E95410B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(59,863,007.98)</w:t>
            </w:r>
          </w:p>
        </w:tc>
        <w:tc>
          <w:tcPr>
            <w:tcW w:w="145" w:type="dxa"/>
          </w:tcPr>
          <w:p w14:paraId="20F69C4F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FD74131" w14:textId="295E3D33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(33,250,909.12)</w:t>
            </w:r>
          </w:p>
        </w:tc>
        <w:tc>
          <w:tcPr>
            <w:tcW w:w="142" w:type="dxa"/>
          </w:tcPr>
          <w:p w14:paraId="6FECBB02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7CF1D22" w14:textId="7A4B675E" w:rsidR="008723DD" w:rsidRPr="00684EF6" w:rsidRDefault="008723DD" w:rsidP="00F11353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(25,710,673.43)</w:t>
            </w:r>
          </w:p>
        </w:tc>
      </w:tr>
      <w:tr w:rsidR="008723DD" w:rsidRPr="00684EF6" w14:paraId="6E65E3ED" w14:textId="77777777" w:rsidTr="009517D4">
        <w:tc>
          <w:tcPr>
            <w:tcW w:w="2891" w:type="dxa"/>
          </w:tcPr>
          <w:p w14:paraId="284F4FAE" w14:textId="08C967E9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5B093EA" w14:textId="27EDEA16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450,315,975.57</w:t>
            </w:r>
          </w:p>
        </w:tc>
        <w:tc>
          <w:tcPr>
            <w:tcW w:w="143" w:type="dxa"/>
          </w:tcPr>
          <w:p w14:paraId="62273958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CFCDCC" w14:textId="0DFE7B4D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445,378,150.64</w:t>
            </w:r>
          </w:p>
        </w:tc>
        <w:tc>
          <w:tcPr>
            <w:tcW w:w="145" w:type="dxa"/>
          </w:tcPr>
          <w:p w14:paraId="6016C301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43EA88" w14:textId="1F5E8ABF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281,405,816.32 </w:t>
            </w:r>
          </w:p>
        </w:tc>
        <w:tc>
          <w:tcPr>
            <w:tcW w:w="142" w:type="dxa"/>
          </w:tcPr>
          <w:p w14:paraId="1C895633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BBCA07E" w14:textId="02ADA8DC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296,527,323.15 </w:t>
            </w:r>
          </w:p>
        </w:tc>
      </w:tr>
      <w:tr w:rsidR="008723DD" w:rsidRPr="00684EF6" w14:paraId="4793E22D" w14:textId="77777777" w:rsidTr="003D7EA3">
        <w:tc>
          <w:tcPr>
            <w:tcW w:w="2891" w:type="dxa"/>
          </w:tcPr>
          <w:p w14:paraId="7D6D5275" w14:textId="7BD74F91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6014957" w14:textId="6D3A286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1,987,038.40</w:t>
            </w:r>
          </w:p>
        </w:tc>
        <w:tc>
          <w:tcPr>
            <w:tcW w:w="143" w:type="dxa"/>
          </w:tcPr>
          <w:p w14:paraId="5A676BBD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C9D2965" w14:textId="2CDA3D7F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998,640.50</w:t>
            </w:r>
          </w:p>
        </w:tc>
        <w:tc>
          <w:tcPr>
            <w:tcW w:w="145" w:type="dxa"/>
          </w:tcPr>
          <w:p w14:paraId="4449EB92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DF1EBF" w14:textId="57AB856A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  <w:tc>
          <w:tcPr>
            <w:tcW w:w="142" w:type="dxa"/>
          </w:tcPr>
          <w:p w14:paraId="24AB7602" w14:textId="7FAA451C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0DADE6D" w14:textId="6995C04E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280" w:lineRule="exact"/>
              <w:ind w:left="-108" w:right="4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bCs/>
                <w:sz w:val="24"/>
                <w:szCs w:val="24"/>
              </w:rPr>
              <w:t xml:space="preserve">         -</w:t>
            </w:r>
          </w:p>
        </w:tc>
      </w:tr>
      <w:tr w:rsidR="008723DD" w:rsidRPr="00684EF6" w14:paraId="363730D5" w14:textId="77777777" w:rsidTr="009517D4">
        <w:tc>
          <w:tcPr>
            <w:tcW w:w="2891" w:type="dxa"/>
          </w:tcPr>
          <w:p w14:paraId="67CDD52E" w14:textId="24389C00" w:rsidR="008723DD" w:rsidRPr="00684EF6" w:rsidRDefault="008723DD" w:rsidP="00F11353">
            <w:pPr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สินค้าคงเหลือ</w:t>
            </w: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E7840D1" w14:textId="6B2DE704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452,303,013.97</w:t>
            </w:r>
          </w:p>
        </w:tc>
        <w:tc>
          <w:tcPr>
            <w:tcW w:w="143" w:type="dxa"/>
          </w:tcPr>
          <w:p w14:paraId="465B7C79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EC31309" w14:textId="56102215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446,376,791.14</w:t>
            </w:r>
          </w:p>
        </w:tc>
        <w:tc>
          <w:tcPr>
            <w:tcW w:w="145" w:type="dxa"/>
          </w:tcPr>
          <w:p w14:paraId="5CBE1B62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-12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42D53A6" w14:textId="633B5FE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281,405,816.32 </w:t>
            </w:r>
          </w:p>
        </w:tc>
        <w:tc>
          <w:tcPr>
            <w:tcW w:w="142" w:type="dxa"/>
          </w:tcPr>
          <w:p w14:paraId="59EEC100" w14:textId="77777777" w:rsidR="008723DD" w:rsidRPr="00684EF6" w:rsidRDefault="008723DD" w:rsidP="00F11353">
            <w:pPr>
              <w:tabs>
                <w:tab w:val="clear" w:pos="907"/>
                <w:tab w:val="left" w:pos="0"/>
                <w:tab w:val="decimal" w:pos="882"/>
              </w:tabs>
              <w:spacing w:line="28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76EF198" w14:textId="4F23571E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296,527,323.15 </w:t>
            </w:r>
          </w:p>
        </w:tc>
      </w:tr>
    </w:tbl>
    <w:p w14:paraId="488BEBA4" w14:textId="77777777" w:rsidR="00240E9E" w:rsidRPr="00C54A1D" w:rsidRDefault="00240E9E" w:rsidP="00F11353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</w:p>
    <w:p w14:paraId="68D936B9" w14:textId="62EA109B" w:rsidR="006321D2" w:rsidRPr="00C54A1D" w:rsidRDefault="006321D2" w:rsidP="00F11353">
      <w:pPr>
        <w:tabs>
          <w:tab w:val="left" w:pos="284"/>
          <w:tab w:val="left" w:pos="993"/>
          <w:tab w:val="left" w:pos="1260"/>
          <w:tab w:val="left" w:pos="3600"/>
          <w:tab w:val="left" w:pos="4500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54A1D">
        <w:rPr>
          <w:rFonts w:ascii="Angsana New" w:hAnsi="Angsana New"/>
          <w:sz w:val="32"/>
          <w:szCs w:val="32"/>
          <w:cs/>
        </w:rPr>
        <w:t>รายการเคลื่อนไหวของบัญชีค่าเผื่อการลดลงของมูลค่าสินค้า</w:t>
      </w:r>
      <w:r w:rsidRPr="00C54A1D">
        <w:rPr>
          <w:rFonts w:ascii="Angsana New" w:hAnsi="Angsana New" w:hint="cs"/>
          <w:sz w:val="32"/>
          <w:szCs w:val="32"/>
          <w:cs/>
        </w:rPr>
        <w:t xml:space="preserve"> </w:t>
      </w:r>
      <w:r w:rsidRPr="00C54A1D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32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C54A1D" w:rsidRPr="00684EF6" w14:paraId="200AB834" w14:textId="77777777" w:rsidTr="00221028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14:paraId="70153E3B" w14:textId="77777777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015444" w14:textId="73CDE033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54A1D" w:rsidRPr="00684EF6" w14:paraId="3A04270A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56497456" w14:textId="77777777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00F217" w14:textId="77777777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4E5436F1" w14:textId="77777777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CAC8C" w14:textId="77777777" w:rsidR="006321D2" w:rsidRPr="00684EF6" w:rsidRDefault="006321D2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4A1D" w:rsidRPr="00684EF6" w14:paraId="1A9163B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C5A7C9B" w14:textId="77777777" w:rsidR="00C54A1D" w:rsidRPr="00684EF6" w:rsidRDefault="00C54A1D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66B1535" w14:textId="2F3DB6A4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519765C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4D2ECEBD" w14:textId="769E5A93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8" w:type="dxa"/>
          </w:tcPr>
          <w:p w14:paraId="17BE03DA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A677D7" w14:textId="44F503BC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507567" w14:textId="77777777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CC7DDB5" w14:textId="534F8128" w:rsidR="00C54A1D" w:rsidRPr="00684EF6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8723DD" w:rsidRPr="00684EF6" w14:paraId="5E012319" w14:textId="77777777" w:rsidTr="006449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49"/>
        </w:trPr>
        <w:tc>
          <w:tcPr>
            <w:tcW w:w="2891" w:type="dxa"/>
          </w:tcPr>
          <w:p w14:paraId="56AB19CD" w14:textId="65337291" w:rsidR="008723DD" w:rsidRPr="00684EF6" w:rsidRDefault="008723DD" w:rsidP="00F1135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684EF6">
              <w:rPr>
                <w:rFonts w:ascii="Angsana New" w:hAnsi="Angsana New"/>
                <w:sz w:val="26"/>
                <w:szCs w:val="26"/>
                <w:cs/>
              </w:rPr>
              <w:t>ยอดยกมาต้น</w:t>
            </w:r>
            <w:r w:rsidRPr="00684EF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7D09C1C2" w14:textId="61371B34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59,863,007.98 </w:t>
            </w:r>
          </w:p>
        </w:tc>
        <w:tc>
          <w:tcPr>
            <w:tcW w:w="165" w:type="dxa"/>
          </w:tcPr>
          <w:p w14:paraId="7A5B2C14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16B6FE2B" w14:textId="0E87A88B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50,554,744.25 </w:t>
            </w:r>
          </w:p>
        </w:tc>
        <w:tc>
          <w:tcPr>
            <w:tcW w:w="138" w:type="dxa"/>
          </w:tcPr>
          <w:p w14:paraId="054177B0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995A07" w14:textId="292F205D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25,710,673.43</w:t>
            </w:r>
          </w:p>
        </w:tc>
        <w:tc>
          <w:tcPr>
            <w:tcW w:w="134" w:type="dxa"/>
          </w:tcPr>
          <w:p w14:paraId="051F9623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7CF7D28" w14:textId="188D0519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21,218,439.03</w:t>
            </w:r>
          </w:p>
        </w:tc>
      </w:tr>
      <w:tr w:rsidR="008723DD" w:rsidRPr="00684EF6" w14:paraId="3516B827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6CAC5F6E" w14:textId="7FEB5AB3" w:rsidR="008723DD" w:rsidRPr="00684EF6" w:rsidRDefault="008723DD" w:rsidP="00F1135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684EF6">
              <w:rPr>
                <w:rFonts w:ascii="Angsana New" w:hAnsi="Angsan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50" w:type="dxa"/>
          </w:tcPr>
          <w:p w14:paraId="2BD5E7A3" w14:textId="1A1B7AC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23,341,006.19 </w:t>
            </w:r>
          </w:p>
        </w:tc>
        <w:tc>
          <w:tcPr>
            <w:tcW w:w="165" w:type="dxa"/>
          </w:tcPr>
          <w:p w14:paraId="4824289D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E36E50E" w14:textId="568AE56C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13,276,737.53 </w:t>
            </w:r>
          </w:p>
        </w:tc>
        <w:tc>
          <w:tcPr>
            <w:tcW w:w="138" w:type="dxa"/>
          </w:tcPr>
          <w:p w14:paraId="0AFE11A5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FF7AC53" w14:textId="4453C17B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7,540,235.69</w:t>
            </w:r>
          </w:p>
        </w:tc>
        <w:tc>
          <w:tcPr>
            <w:tcW w:w="134" w:type="dxa"/>
          </w:tcPr>
          <w:p w14:paraId="6B9ACDA2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FA5C1" w14:textId="02F26E4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4,492,234.40</w:t>
            </w:r>
          </w:p>
        </w:tc>
      </w:tr>
      <w:tr w:rsidR="008723DD" w:rsidRPr="00684EF6" w14:paraId="3C0F5180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43A37E3E" w14:textId="6E5B0040" w:rsidR="008723DD" w:rsidRPr="00684EF6" w:rsidRDefault="008723DD" w:rsidP="00F1135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 w:hint="cs"/>
                <w:sz w:val="26"/>
                <w:szCs w:val="26"/>
                <w:cs/>
              </w:rPr>
              <w:t>โอนกลับในระหว่างปี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2EF4B3" w14:textId="07A86314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(5,497,474.48)</w:t>
            </w:r>
          </w:p>
        </w:tc>
        <w:tc>
          <w:tcPr>
            <w:tcW w:w="165" w:type="dxa"/>
          </w:tcPr>
          <w:p w14:paraId="0E6E719D" w14:textId="77777777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3E094DCE" w14:textId="201319EB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(3,968,473.80)</w:t>
            </w:r>
          </w:p>
        </w:tc>
        <w:tc>
          <w:tcPr>
            <w:tcW w:w="138" w:type="dxa"/>
          </w:tcPr>
          <w:p w14:paraId="05FAB367" w14:textId="77777777" w:rsidR="008723DD" w:rsidRPr="00684EF6" w:rsidRDefault="008723DD" w:rsidP="00F11353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7DC1288B" w14:textId="79AC55CF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30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84EF6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763D4A30" w14:textId="77777777" w:rsidR="008723DD" w:rsidRPr="00684EF6" w:rsidRDefault="008723DD" w:rsidP="00F11353">
            <w:pPr>
              <w:spacing w:line="30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85410A5" w14:textId="4407C466" w:rsidR="008723DD" w:rsidRPr="00684EF6" w:rsidRDefault="008723DD" w:rsidP="00F11353">
            <w:pPr>
              <w:tabs>
                <w:tab w:val="clear" w:pos="907"/>
                <w:tab w:val="left" w:pos="-108"/>
              </w:tabs>
              <w:spacing w:line="300" w:lineRule="exact"/>
              <w:ind w:left="-108" w:right="429"/>
              <w:contextualSpacing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 w:rsidRPr="00684EF6">
              <w:rPr>
                <w:rFonts w:ascii="Angsana New" w:hAnsi="Angsana New"/>
                <w:bCs/>
                <w:sz w:val="26"/>
                <w:szCs w:val="26"/>
              </w:rPr>
              <w:t xml:space="preserve">         -</w:t>
            </w:r>
          </w:p>
        </w:tc>
      </w:tr>
      <w:tr w:rsidR="008723DD" w:rsidRPr="00684EF6" w14:paraId="105F3568" w14:textId="77777777" w:rsidTr="00221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91" w:type="dxa"/>
          </w:tcPr>
          <w:p w14:paraId="32B660E2" w14:textId="7163E734" w:rsidR="008723DD" w:rsidRPr="00684EF6" w:rsidRDefault="008723DD" w:rsidP="00F11353">
            <w:pPr>
              <w:spacing w:line="300" w:lineRule="exact"/>
              <w:ind w:left="-5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684EF6">
              <w:rPr>
                <w:rFonts w:ascii="Angsana New" w:hAnsi="Angsana New" w:hint="cs"/>
                <w:sz w:val="26"/>
                <w:szCs w:val="26"/>
                <w:cs/>
              </w:rPr>
              <w:t>สิ้นปี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9AF9F96" w14:textId="17335B6C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77,706,539.69 </w:t>
            </w:r>
          </w:p>
        </w:tc>
        <w:tc>
          <w:tcPr>
            <w:tcW w:w="165" w:type="dxa"/>
          </w:tcPr>
          <w:p w14:paraId="0189FD09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25BCF6F2" w14:textId="08EA2C51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 xml:space="preserve">  59,863,007.98 </w:t>
            </w:r>
          </w:p>
        </w:tc>
        <w:tc>
          <w:tcPr>
            <w:tcW w:w="138" w:type="dxa"/>
          </w:tcPr>
          <w:p w14:paraId="5D5A6FFD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872C97" w14:textId="402F0A60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33,250,909.12</w:t>
            </w:r>
          </w:p>
        </w:tc>
        <w:tc>
          <w:tcPr>
            <w:tcW w:w="134" w:type="dxa"/>
          </w:tcPr>
          <w:p w14:paraId="69C67FC2" w14:textId="77777777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F202CAF" w14:textId="056B27E8" w:rsidR="008723DD" w:rsidRPr="00684EF6" w:rsidRDefault="008723DD" w:rsidP="00F11353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4EF6">
              <w:rPr>
                <w:rFonts w:ascii="Angsana New" w:hAnsi="Angsana New"/>
                <w:sz w:val="26"/>
                <w:szCs w:val="26"/>
              </w:rPr>
              <w:t>25,710,673.43</w:t>
            </w:r>
          </w:p>
        </w:tc>
      </w:tr>
    </w:tbl>
    <w:p w14:paraId="2CBA16CE" w14:textId="77777777" w:rsidR="007C7C1A" w:rsidRDefault="007C7C1A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416DC840" w14:textId="19ECCE7B" w:rsidR="00AA7EA4" w:rsidRPr="00C54A1D" w:rsidRDefault="0031390A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54A1D">
        <w:rPr>
          <w:rFonts w:asciiTheme="majorBidi" w:hAnsiTheme="majorBidi" w:cstheme="majorBidi"/>
          <w:b/>
          <w:bCs/>
          <w:sz w:val="32"/>
          <w:szCs w:val="32"/>
        </w:rPr>
        <w:t>10.</w:t>
      </w:r>
      <w:r w:rsidRPr="00C54A1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54A1D">
        <w:rPr>
          <w:rFonts w:asciiTheme="majorBidi" w:hAnsi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4C804CB9" w14:textId="6224D758" w:rsidR="007236FE" w:rsidRDefault="007236FE" w:rsidP="00F11353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C54A1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C54A1D">
        <w:rPr>
          <w:rFonts w:asciiTheme="majorBidi" w:hAnsiTheme="majorBidi"/>
          <w:sz w:val="32"/>
          <w:szCs w:val="32"/>
          <w:lang w:val="en-GB"/>
        </w:rPr>
        <w:t>31</w:t>
      </w:r>
      <w:r w:rsidRPr="00C54A1D">
        <w:rPr>
          <w:rFonts w:asciiTheme="majorBidi" w:hAnsi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 w:hint="cs"/>
          <w:sz w:val="32"/>
          <w:szCs w:val="32"/>
          <w:cs/>
        </w:rPr>
        <w:t>ธันวาคม</w:t>
      </w:r>
      <w:r w:rsidRPr="00C54A1D">
        <w:rPr>
          <w:rFonts w:asciiTheme="majorBidi" w:hAnsiTheme="majorBidi"/>
          <w:sz w:val="32"/>
          <w:szCs w:val="32"/>
        </w:rPr>
        <w:t xml:space="preserve"> 256</w:t>
      </w:r>
      <w:r w:rsidR="00C54A1D" w:rsidRPr="00C54A1D">
        <w:rPr>
          <w:rFonts w:asciiTheme="majorBidi" w:hAnsiTheme="majorBidi"/>
          <w:sz w:val="32"/>
          <w:szCs w:val="32"/>
        </w:rPr>
        <w:t>8</w:t>
      </w:r>
      <w:r w:rsidRPr="00C54A1D">
        <w:rPr>
          <w:rFonts w:asciiTheme="majorBidi" w:hAnsiTheme="majorBidi"/>
          <w:sz w:val="32"/>
          <w:szCs w:val="32"/>
        </w:rPr>
        <w:t xml:space="preserve"> </w:t>
      </w:r>
      <w:r w:rsidRPr="00C54A1D">
        <w:rPr>
          <w:rFonts w:asciiTheme="majorBidi" w:hAnsiTheme="majorBidi" w:hint="cs"/>
          <w:sz w:val="32"/>
          <w:szCs w:val="32"/>
          <w:cs/>
        </w:rPr>
        <w:t>และ</w:t>
      </w:r>
      <w:r w:rsidRPr="00C54A1D">
        <w:rPr>
          <w:rFonts w:asciiTheme="majorBidi" w:hAnsi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 w:cstheme="majorBidi"/>
          <w:sz w:val="32"/>
          <w:szCs w:val="32"/>
          <w:lang w:val="en-GB"/>
        </w:rPr>
        <w:t>256</w:t>
      </w:r>
      <w:r w:rsidR="00C54A1D" w:rsidRPr="00C54A1D">
        <w:rPr>
          <w:rFonts w:asciiTheme="majorBidi" w:hAnsiTheme="majorBidi" w:cstheme="majorBidi"/>
          <w:sz w:val="32"/>
          <w:szCs w:val="32"/>
          <w:lang w:val="en-GB"/>
        </w:rPr>
        <w:t>7</w:t>
      </w:r>
      <w:r w:rsidRPr="00C54A1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C54A1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C54A1D">
        <w:rPr>
          <w:rFonts w:asciiTheme="majorBidi" w:hAnsiTheme="majorBidi" w:cstheme="majorBidi"/>
          <w:sz w:val="32"/>
          <w:szCs w:val="32"/>
          <w:cs/>
        </w:rPr>
        <w:t>มี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C54A1D">
        <w:rPr>
          <w:rFonts w:asciiTheme="majorBidi" w:hAnsiTheme="majorBidi" w:cstheme="majorBidi"/>
          <w:sz w:val="32"/>
          <w:szCs w:val="32"/>
          <w:cs/>
        </w:rPr>
        <w:t>เงินฝากกับธนาคารในประเทศหลายแห่งจำนวน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8723DD" w:rsidRPr="008723DD">
        <w:rPr>
          <w:rFonts w:asciiTheme="majorBidi" w:hAnsiTheme="majorBidi" w:cstheme="majorBidi"/>
          <w:sz w:val="32"/>
          <w:szCs w:val="32"/>
        </w:rPr>
        <w:t>109</w:t>
      </w:r>
      <w:r w:rsidR="008723DD">
        <w:rPr>
          <w:rFonts w:asciiTheme="majorBidi" w:hAnsiTheme="majorBidi" w:cstheme="majorBidi"/>
          <w:sz w:val="32"/>
          <w:szCs w:val="32"/>
        </w:rPr>
        <w:t>.</w:t>
      </w:r>
      <w:r w:rsidR="008723DD" w:rsidRPr="008723DD">
        <w:rPr>
          <w:rFonts w:asciiTheme="majorBidi" w:hAnsiTheme="majorBidi" w:cstheme="majorBidi"/>
          <w:sz w:val="32"/>
          <w:szCs w:val="32"/>
        </w:rPr>
        <w:t>1</w:t>
      </w:r>
      <w:r w:rsidR="008723DD">
        <w:rPr>
          <w:rFonts w:asciiTheme="majorBidi" w:hAnsiTheme="majorBidi" w:cstheme="majorBidi"/>
          <w:sz w:val="32"/>
          <w:szCs w:val="32"/>
        </w:rPr>
        <w:t xml:space="preserve">7 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C54A1D" w:rsidRPr="00C54A1D">
        <w:rPr>
          <w:rFonts w:asciiTheme="majorBidi" w:hAnsiTheme="majorBidi" w:cstheme="majorBidi"/>
          <w:sz w:val="32"/>
          <w:szCs w:val="32"/>
        </w:rPr>
        <w:t xml:space="preserve">106.68 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(เฉพาะกิจการ</w:t>
      </w:r>
      <w:r w:rsidRPr="00C54A1D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จำนวนเงิน </w:t>
      </w:r>
      <w:r w:rsidRPr="00C54A1D">
        <w:rPr>
          <w:rFonts w:asciiTheme="majorBidi" w:hAnsiTheme="majorBidi" w:cstheme="majorBidi"/>
          <w:sz w:val="32"/>
          <w:szCs w:val="32"/>
        </w:rPr>
        <w:t xml:space="preserve">86.12 </w:t>
      </w:r>
      <w:r w:rsidRPr="00C54A1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C54A1D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C54A1D">
        <w:rPr>
          <w:rFonts w:asciiTheme="majorBidi" w:hAnsiTheme="majorBidi" w:cstheme="majorBidi"/>
          <w:sz w:val="32"/>
          <w:szCs w:val="32"/>
        </w:rPr>
        <w:t xml:space="preserve"> </w:t>
      </w:r>
      <w:r w:rsidR="001F2AB5">
        <w:rPr>
          <w:rFonts w:asciiTheme="majorBidi" w:hAnsiTheme="majorBidi" w:cstheme="majorBidi"/>
          <w:sz w:val="32"/>
          <w:szCs w:val="32"/>
        </w:rPr>
        <w:t>0</w:t>
      </w:r>
      <w:r w:rsidR="001F2AB5" w:rsidRPr="00C54A1D">
        <w:rPr>
          <w:rFonts w:asciiTheme="majorBidi" w:hAnsiTheme="majorBidi" w:cstheme="majorBidi"/>
          <w:sz w:val="32"/>
          <w:szCs w:val="32"/>
        </w:rPr>
        <w:t>.</w:t>
      </w:r>
      <w:r w:rsidR="001F2AB5">
        <w:rPr>
          <w:rFonts w:asciiTheme="majorBidi" w:hAnsiTheme="majorBidi" w:cstheme="majorBidi"/>
          <w:sz w:val="32"/>
          <w:szCs w:val="32"/>
        </w:rPr>
        <w:t>1</w:t>
      </w:r>
      <w:r w:rsidR="001F2AB5" w:rsidRPr="00C54A1D">
        <w:rPr>
          <w:rFonts w:asciiTheme="majorBidi" w:hAnsiTheme="majorBidi" w:cstheme="majorBidi"/>
          <w:sz w:val="32"/>
          <w:szCs w:val="32"/>
        </w:rPr>
        <w:t>0 - 1.</w:t>
      </w:r>
      <w:r w:rsidR="007C7C1A">
        <w:rPr>
          <w:rFonts w:asciiTheme="majorBidi" w:hAnsiTheme="majorBidi" w:cstheme="majorBidi"/>
          <w:sz w:val="32"/>
          <w:szCs w:val="32"/>
        </w:rPr>
        <w:t>3</w:t>
      </w:r>
      <w:r w:rsidR="001F2AB5" w:rsidRPr="00C54A1D">
        <w:rPr>
          <w:rFonts w:asciiTheme="majorBidi" w:hAnsiTheme="majorBidi" w:cstheme="majorBidi"/>
          <w:sz w:val="32"/>
          <w:szCs w:val="32"/>
        </w:rPr>
        <w:t xml:space="preserve">0 </w:t>
      </w:r>
      <w:r w:rsidR="001F2AB5" w:rsidRPr="00C54A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ต่อปี</w:t>
      </w:r>
      <w:r w:rsidRPr="00C54A1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54A1D">
        <w:rPr>
          <w:rFonts w:asciiTheme="majorBidi" w:hAnsiTheme="majorBidi" w:cstheme="majorBidi"/>
          <w:sz w:val="32"/>
          <w:szCs w:val="32"/>
          <w:cs/>
        </w:rPr>
        <w:t>อัตราดอกเบี้ยร้อยละ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2196" w:rsidRPr="00C54A1D">
        <w:rPr>
          <w:rFonts w:asciiTheme="majorBidi" w:hAnsiTheme="majorBidi" w:cstheme="majorBidi"/>
          <w:sz w:val="32"/>
          <w:szCs w:val="32"/>
        </w:rPr>
        <w:t xml:space="preserve">0.30 - 1.30 </w:t>
      </w:r>
      <w:r w:rsidRPr="00C54A1D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C54A1D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F51FB8" w:rsidRPr="00C54A1D">
        <w:rPr>
          <w:rFonts w:asciiTheme="majorBidi" w:hAnsiTheme="majorBidi" w:cstheme="majorBidi"/>
          <w:sz w:val="32"/>
          <w:szCs w:val="32"/>
          <w:cs/>
        </w:rPr>
        <w:br/>
      </w:r>
      <w:r w:rsidRPr="00C54A1D">
        <w:rPr>
          <w:rFonts w:asciiTheme="majorBidi" w:hAnsiTheme="majorBidi"/>
          <w:sz w:val="32"/>
          <w:szCs w:val="32"/>
          <w:cs/>
        </w:rPr>
        <w:t>ซึ่งใช้เป็นหลักประกันวงเงินสินเชื่อ</w:t>
      </w:r>
      <w:r w:rsidRPr="00C54A1D">
        <w:rPr>
          <w:rFonts w:asciiTheme="majorBidi" w:hAnsiTheme="majorBidi" w:hint="cs"/>
          <w:sz w:val="32"/>
          <w:szCs w:val="32"/>
          <w:cs/>
        </w:rPr>
        <w:t>กับ</w:t>
      </w:r>
      <w:r w:rsidRPr="00C54A1D">
        <w:rPr>
          <w:rFonts w:asciiTheme="majorBidi" w:hAnsiTheme="majorBidi"/>
          <w:sz w:val="32"/>
          <w:szCs w:val="32"/>
          <w:cs/>
        </w:rPr>
        <w:t xml:space="preserve">ธนาคารในประเทศดังกล่าว (ดูหมายเหตุ </w:t>
      </w:r>
      <w:r w:rsidR="0031390A" w:rsidRPr="00C54A1D">
        <w:rPr>
          <w:rFonts w:asciiTheme="majorBidi" w:hAnsiTheme="majorBidi" w:cstheme="majorBidi"/>
          <w:sz w:val="32"/>
          <w:szCs w:val="32"/>
        </w:rPr>
        <w:t>16</w:t>
      </w:r>
      <w:r w:rsidRPr="00C54A1D">
        <w:rPr>
          <w:rFonts w:asciiTheme="majorBidi" w:hAnsiTheme="majorBidi" w:cstheme="majorBidi"/>
          <w:sz w:val="32"/>
          <w:szCs w:val="32"/>
          <w:lang w:val="en-GB"/>
        </w:rPr>
        <w:t>)</w:t>
      </w:r>
    </w:p>
    <w:p w14:paraId="144DDB73" w14:textId="77777777" w:rsidR="00B437C0" w:rsidRPr="00C54A1D" w:rsidRDefault="00B437C0" w:rsidP="00F11353">
      <w:pPr>
        <w:tabs>
          <w:tab w:val="left" w:pos="1276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07E617C" w14:textId="56CFAC53" w:rsidR="00D82471" w:rsidRPr="00443D27" w:rsidRDefault="001B0165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43D2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1390A" w:rsidRPr="00443D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3006" w:rsidRPr="00443D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2471" w:rsidRPr="00443D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2471" w:rsidRPr="00443D2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443D27" w:rsidRDefault="00D82471" w:rsidP="00F11353">
      <w:pPr>
        <w:tabs>
          <w:tab w:val="clear" w:pos="454"/>
          <w:tab w:val="left" w:pos="567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443D2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9942D3" w:rsidRPr="00443D27">
        <w:rPr>
          <w:rFonts w:asciiTheme="majorBidi" w:hAnsiTheme="majorBidi" w:cstheme="majorBidi" w:hint="cs"/>
          <w:sz w:val="32"/>
          <w:szCs w:val="32"/>
          <w:cs/>
        </w:rPr>
        <w:t>ตามที่แสดง</w:t>
      </w:r>
      <w:r w:rsidRPr="00443D27">
        <w:rPr>
          <w:rFonts w:asciiTheme="majorBidi" w:hAnsiTheme="majorBidi" w:cstheme="majorBidi"/>
          <w:sz w:val="32"/>
          <w:szCs w:val="32"/>
          <w:cs/>
        </w:rPr>
        <w:t>ในงบการเงินเฉพาะกิจการ</w:t>
      </w:r>
      <w:r w:rsidRPr="00443D2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43D27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837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6"/>
        <w:gridCol w:w="632"/>
        <w:gridCol w:w="76"/>
        <w:gridCol w:w="633"/>
        <w:gridCol w:w="76"/>
        <w:gridCol w:w="775"/>
        <w:gridCol w:w="76"/>
        <w:gridCol w:w="774"/>
        <w:gridCol w:w="76"/>
        <w:gridCol w:w="775"/>
        <w:gridCol w:w="76"/>
        <w:gridCol w:w="717"/>
        <w:gridCol w:w="76"/>
        <w:gridCol w:w="527"/>
        <w:gridCol w:w="76"/>
        <w:gridCol w:w="485"/>
        <w:gridCol w:w="6"/>
      </w:tblGrid>
      <w:tr w:rsidR="00443D27" w:rsidRPr="00B437C0" w14:paraId="406EC923" w14:textId="77777777" w:rsidTr="001507FE">
        <w:trPr>
          <w:gridAfter w:val="1"/>
          <w:wAfter w:w="6" w:type="dxa"/>
          <w:cantSplit/>
        </w:trPr>
        <w:tc>
          <w:tcPr>
            <w:tcW w:w="2438" w:type="dxa"/>
          </w:tcPr>
          <w:p w14:paraId="5D4A92BC" w14:textId="77777777" w:rsidR="000429EA" w:rsidRPr="00B437C0" w:rsidRDefault="000429EA" w:rsidP="00F11353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4" w:name="_Hlk513644543"/>
          </w:p>
        </w:tc>
        <w:tc>
          <w:tcPr>
            <w:tcW w:w="76" w:type="dxa"/>
          </w:tcPr>
          <w:p w14:paraId="10EC2DF6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</w:tcPr>
          <w:p w14:paraId="4FABECEA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1ACAFD7" w14:textId="77777777" w:rsidR="000429EA" w:rsidRPr="00B437C0" w:rsidRDefault="000429EA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</w:tcPr>
          <w:p w14:paraId="28E294FD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177A6523" w14:textId="77777777" w:rsidR="000429EA" w:rsidRPr="00B437C0" w:rsidRDefault="000429EA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32" w:type="dxa"/>
            <w:gridSpan w:val="7"/>
            <w:tcBorders>
              <w:bottom w:val="single" w:sz="6" w:space="0" w:color="auto"/>
            </w:tcBorders>
          </w:tcPr>
          <w:p w14:paraId="4D869E2B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</w:t>
            </w: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</w:tr>
      <w:tr w:rsidR="00443D27" w:rsidRPr="00B437C0" w14:paraId="0F4206BA" w14:textId="77777777" w:rsidTr="001507FE">
        <w:trPr>
          <w:cantSplit/>
        </w:trPr>
        <w:tc>
          <w:tcPr>
            <w:tcW w:w="2438" w:type="dxa"/>
          </w:tcPr>
          <w:p w14:paraId="752724AB" w14:textId="77777777" w:rsidR="000429EA" w:rsidRPr="00B437C0" w:rsidRDefault="000429EA" w:rsidP="00F11353">
            <w:pPr>
              <w:spacing w:line="240" w:lineRule="exact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79B6B5F8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1" w:type="dxa"/>
            <w:gridSpan w:val="3"/>
            <w:tcBorders>
              <w:bottom w:val="single" w:sz="6" w:space="0" w:color="auto"/>
            </w:tcBorders>
          </w:tcPr>
          <w:p w14:paraId="716FE30D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6" w:type="dxa"/>
          </w:tcPr>
          <w:p w14:paraId="6C666294" w14:textId="77777777" w:rsidR="000429EA" w:rsidRPr="00B437C0" w:rsidRDefault="000429EA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5" w:type="dxa"/>
            <w:gridSpan w:val="3"/>
            <w:tcBorders>
              <w:bottom w:val="single" w:sz="6" w:space="0" w:color="auto"/>
            </w:tcBorders>
          </w:tcPr>
          <w:p w14:paraId="2EE0C785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/>
                <w:sz w:val="20"/>
                <w:szCs w:val="20"/>
                <w:cs/>
              </w:rPr>
              <w:t>สัดส่วนการถือหุ้น</w:t>
            </w:r>
            <w:r w:rsidRPr="00B437C0">
              <w:rPr>
                <w:rFonts w:asciiTheme="majorBidi" w:hAnsiTheme="majorBidi" w:hint="cs"/>
                <w:sz w:val="20"/>
                <w:szCs w:val="20"/>
                <w:cs/>
              </w:rPr>
              <w:t xml:space="preserve"> (ร้อยละ)</w:t>
            </w:r>
          </w:p>
        </w:tc>
        <w:tc>
          <w:tcPr>
            <w:tcW w:w="76" w:type="dxa"/>
          </w:tcPr>
          <w:p w14:paraId="0053079F" w14:textId="77777777" w:rsidR="000429EA" w:rsidRPr="00B437C0" w:rsidRDefault="000429EA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580B1F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</w:tcPr>
          <w:p w14:paraId="28AF6C1F" w14:textId="77777777" w:rsidR="000429EA" w:rsidRPr="00B437C0" w:rsidRDefault="000429EA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D3AA88" w14:textId="77777777" w:rsidR="000429EA" w:rsidRPr="00B437C0" w:rsidRDefault="000429EA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>เงินปันผล</w:t>
            </w: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</w:t>
            </w:r>
          </w:p>
        </w:tc>
      </w:tr>
      <w:tr w:rsidR="00443D27" w:rsidRPr="00B437C0" w14:paraId="6CE55657" w14:textId="77777777" w:rsidTr="001507FE">
        <w:trPr>
          <w:cantSplit/>
        </w:trPr>
        <w:tc>
          <w:tcPr>
            <w:tcW w:w="2438" w:type="dxa"/>
            <w:tcBorders>
              <w:bottom w:val="single" w:sz="6" w:space="0" w:color="auto"/>
            </w:tcBorders>
          </w:tcPr>
          <w:p w14:paraId="7308CB3C" w14:textId="77777777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369A972" w14:textId="77777777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</w:tcPr>
          <w:p w14:paraId="77963C93" w14:textId="334190B8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99EBC27" w14:textId="77777777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14:paraId="39A4FB9C" w14:textId="0EC23616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0955688A" w14:textId="77777777" w:rsidR="00C54A1D" w:rsidRPr="00B437C0" w:rsidRDefault="00C54A1D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2C9839F2" w14:textId="33598A16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3BB26" w14:textId="77777777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5F9086" w14:textId="3644B8BC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003837DB" w14:textId="77777777" w:rsidR="00C54A1D" w:rsidRPr="00B437C0" w:rsidRDefault="00C54A1D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</w:tcPr>
          <w:p w14:paraId="07C37181" w14:textId="029CEACF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E60408" w14:textId="77777777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</w:tcPr>
          <w:p w14:paraId="66358887" w14:textId="754839C2" w:rsidR="00C54A1D" w:rsidRPr="00B437C0" w:rsidRDefault="00C54A1D" w:rsidP="00F11353">
            <w:pPr>
              <w:spacing w:line="24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6" w:type="dxa"/>
          </w:tcPr>
          <w:p w14:paraId="2EC387AC" w14:textId="77777777" w:rsidR="00C54A1D" w:rsidRPr="00B437C0" w:rsidRDefault="00C54A1D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single" w:sz="6" w:space="0" w:color="auto"/>
            </w:tcBorders>
          </w:tcPr>
          <w:p w14:paraId="1E38A927" w14:textId="09E81B23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76" w:type="dxa"/>
          </w:tcPr>
          <w:p w14:paraId="7EBE0492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C25936" w14:textId="63ED783F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443D27" w:rsidRPr="00B437C0" w14:paraId="71398201" w14:textId="77777777" w:rsidTr="001507FE">
        <w:trPr>
          <w:cantSplit/>
        </w:trPr>
        <w:tc>
          <w:tcPr>
            <w:tcW w:w="2438" w:type="dxa"/>
            <w:tcBorders>
              <w:top w:val="single" w:sz="6" w:space="0" w:color="auto"/>
            </w:tcBorders>
          </w:tcPr>
          <w:p w14:paraId="352E2CC2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4777F0B5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14:paraId="5F5A2E9D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21BB153A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212A23E5" w14:textId="37FC5098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68AFC927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AC4C984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2A739975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FD2E270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4845C0B9" w14:textId="77777777" w:rsidR="00C54A1D" w:rsidRPr="00B437C0" w:rsidRDefault="00C54A1D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36FF5179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7BE567BE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</w:tcPr>
          <w:p w14:paraId="2AC9ED98" w14:textId="77777777" w:rsidR="00C54A1D" w:rsidRPr="00B437C0" w:rsidRDefault="00C54A1D" w:rsidP="00F11353">
            <w:pPr>
              <w:tabs>
                <w:tab w:val="left" w:pos="297"/>
              </w:tabs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" w:type="dxa"/>
          </w:tcPr>
          <w:p w14:paraId="1FACA694" w14:textId="77777777" w:rsidR="00C54A1D" w:rsidRPr="00B437C0" w:rsidRDefault="00C54A1D" w:rsidP="00F11353">
            <w:pPr>
              <w:tabs>
                <w:tab w:val="left" w:pos="342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</w:tcBorders>
          </w:tcPr>
          <w:p w14:paraId="3D7F44BF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567D2A14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</w:tcBorders>
          </w:tcPr>
          <w:p w14:paraId="1AC4212D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43D27" w:rsidRPr="00B437C0" w14:paraId="20835622" w14:textId="77777777" w:rsidTr="001507FE">
        <w:trPr>
          <w:cantSplit/>
        </w:trPr>
        <w:tc>
          <w:tcPr>
            <w:tcW w:w="2438" w:type="dxa"/>
            <w:vAlign w:val="center"/>
          </w:tcPr>
          <w:p w14:paraId="463D4537" w14:textId="77777777" w:rsidR="00C54A1D" w:rsidRPr="00B437C0" w:rsidRDefault="00C54A1D" w:rsidP="00F11353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37953BB4" w14:textId="77777777" w:rsidR="00C54A1D" w:rsidRPr="00B437C0" w:rsidRDefault="00C54A1D" w:rsidP="00F11353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7320315E" w14:textId="33D8F60B" w:rsidR="00C54A1D" w:rsidRPr="00B437C0" w:rsidRDefault="00443D27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95</w:t>
            </w:r>
            <w:r w:rsidR="00C54A1D" w:rsidRPr="00B437C0">
              <w:rPr>
                <w:rFonts w:asciiTheme="majorBidi" w:hAnsiTheme="majorBidi" w:cstheme="majorBidi"/>
                <w:sz w:val="20"/>
                <w:szCs w:val="20"/>
              </w:rPr>
              <w:t>,000</w:t>
            </w:r>
          </w:p>
        </w:tc>
        <w:tc>
          <w:tcPr>
            <w:tcW w:w="76" w:type="dxa"/>
          </w:tcPr>
          <w:p w14:paraId="3512E034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30300AE0" w14:textId="2B7370BF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3E1E0100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0193DBC" w14:textId="2F79F55F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B437C0">
              <w:rPr>
                <w:rFonts w:asciiTheme="majorBidi" w:hAnsiTheme="majorBidi"/>
                <w:sz w:val="20"/>
                <w:szCs w:val="20"/>
              </w:rPr>
              <w:t>.</w:t>
            </w:r>
            <w:r w:rsidR="00443D27" w:rsidRPr="00B437C0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6" w:type="dxa"/>
          </w:tcPr>
          <w:p w14:paraId="03621BE2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65D4649F" w14:textId="14FB830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Pr="00B437C0">
              <w:rPr>
                <w:rFonts w:asciiTheme="majorBidi" w:hAnsiTheme="majorBidi"/>
                <w:sz w:val="20"/>
                <w:szCs w:val="20"/>
              </w:rPr>
              <w:t>.</w:t>
            </w:r>
            <w:r w:rsidRPr="00B437C0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6" w:type="dxa"/>
          </w:tcPr>
          <w:p w14:paraId="20251875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4A27FB2C" w14:textId="04A85F5E" w:rsidR="00C54A1D" w:rsidRPr="00B437C0" w:rsidRDefault="00443D27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C54A1D" w:rsidRPr="00B437C0">
              <w:rPr>
                <w:rFonts w:asciiTheme="majorBidi" w:hAnsiTheme="majorBidi" w:cstheme="majorBidi"/>
                <w:sz w:val="20"/>
                <w:szCs w:val="20"/>
              </w:rPr>
              <w:t>,700</w:t>
            </w:r>
          </w:p>
        </w:tc>
        <w:tc>
          <w:tcPr>
            <w:tcW w:w="76" w:type="dxa"/>
          </w:tcPr>
          <w:p w14:paraId="7ADBA970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</w:tcPr>
          <w:p w14:paraId="58002173" w14:textId="4C74FADB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18102B0C" w14:textId="77777777" w:rsidR="00C54A1D" w:rsidRPr="00B437C0" w:rsidRDefault="00C54A1D" w:rsidP="00F11353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</w:tcPr>
          <w:p w14:paraId="3F501EE9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BEA948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</w:tcPr>
          <w:p w14:paraId="50712ACA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443D27" w:rsidRPr="00B437C0" w14:paraId="5046ED2F" w14:textId="77777777" w:rsidTr="001507FE">
        <w:trPr>
          <w:cantSplit/>
        </w:trPr>
        <w:tc>
          <w:tcPr>
            <w:tcW w:w="2438" w:type="dxa"/>
          </w:tcPr>
          <w:p w14:paraId="698C2C84" w14:textId="77777777" w:rsidR="00C54A1D" w:rsidRPr="00B437C0" w:rsidRDefault="00C54A1D" w:rsidP="00F11353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โซลาร์ พีพีเอ็ม จำกัด </w:t>
            </w:r>
          </w:p>
        </w:tc>
        <w:tc>
          <w:tcPr>
            <w:tcW w:w="76" w:type="dxa"/>
          </w:tcPr>
          <w:p w14:paraId="4194BFCF" w14:textId="77777777" w:rsidR="00C54A1D" w:rsidRPr="00B437C0" w:rsidRDefault="00C54A1D" w:rsidP="00F11353">
            <w:pPr>
              <w:spacing w:line="240" w:lineRule="exact"/>
              <w:ind w:left="-18" w:right="3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028F4BB5" w14:textId="16D9F014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B437C0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4E581A9F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250224A0" w14:textId="05504BB3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</w:rPr>
              <w:t>13</w:t>
            </w:r>
            <w:r w:rsidRPr="00B437C0">
              <w:rPr>
                <w:rFonts w:asciiTheme="majorBidi" w:hAnsiTheme="majorBidi" w:cstheme="majorBidi"/>
                <w:sz w:val="20"/>
                <w:szCs w:val="20"/>
              </w:rPr>
              <w:t>0,000</w:t>
            </w:r>
          </w:p>
        </w:tc>
        <w:tc>
          <w:tcPr>
            <w:tcW w:w="76" w:type="dxa"/>
          </w:tcPr>
          <w:p w14:paraId="5E43D6F4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6B9A3DC2" w14:textId="0C5FA39F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174023A1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12A39D8D" w14:textId="5E617323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9DFD755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0B5498B2" w14:textId="7BE813A6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7729CB6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</w:tcPr>
          <w:p w14:paraId="12F2C6DD" w14:textId="2C712460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06C3D079" w14:textId="77777777" w:rsidR="00C54A1D" w:rsidRPr="00B437C0" w:rsidRDefault="00C54A1D" w:rsidP="00F11353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bottom w:val="single" w:sz="6" w:space="0" w:color="auto"/>
            </w:tcBorders>
          </w:tcPr>
          <w:p w14:paraId="212170AD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1AEC519A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bottom w:val="single" w:sz="6" w:space="0" w:color="auto"/>
            </w:tcBorders>
          </w:tcPr>
          <w:p w14:paraId="77032F9F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443D27" w:rsidRPr="00B437C0" w14:paraId="39E329A6" w14:textId="77777777" w:rsidTr="001507FE">
        <w:trPr>
          <w:cantSplit/>
        </w:trPr>
        <w:tc>
          <w:tcPr>
            <w:tcW w:w="2438" w:type="dxa"/>
            <w:vAlign w:val="center"/>
          </w:tcPr>
          <w:p w14:paraId="4C05F8D1" w14:textId="77777777" w:rsidR="00C54A1D" w:rsidRPr="00B437C0" w:rsidRDefault="00C54A1D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284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1C27547A" w14:textId="77777777" w:rsidR="00C54A1D" w:rsidRPr="00B437C0" w:rsidRDefault="00C54A1D" w:rsidP="00F11353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</w:tcPr>
          <w:p w14:paraId="2BE08B09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042B361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3" w:type="dxa"/>
          </w:tcPr>
          <w:p w14:paraId="79E88BA4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694218FF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</w:tcPr>
          <w:p w14:paraId="27C5E9BF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6EA50892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</w:tcPr>
          <w:p w14:paraId="4C46AE1E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</w:tcPr>
          <w:p w14:paraId="4E929016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67AE7801" w14:textId="00B459F9" w:rsidR="00C54A1D" w:rsidRPr="00B437C0" w:rsidRDefault="00443D27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202</w:t>
            </w:r>
            <w:r w:rsidR="00C54A1D" w:rsidRPr="00B437C0">
              <w:rPr>
                <w:rFonts w:asciiTheme="majorBidi" w:hAnsiTheme="majorBidi" w:cstheme="majorBidi"/>
                <w:sz w:val="20"/>
                <w:szCs w:val="20"/>
              </w:rPr>
              <w:t>,247</w:t>
            </w:r>
          </w:p>
        </w:tc>
        <w:tc>
          <w:tcPr>
            <w:tcW w:w="76" w:type="dxa"/>
          </w:tcPr>
          <w:p w14:paraId="2B3E9A4D" w14:textId="77777777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1BB250F2" w14:textId="44A3CD94" w:rsidR="00C54A1D" w:rsidRPr="00B437C0" w:rsidRDefault="00C54A1D" w:rsidP="00F11353">
            <w:pPr>
              <w:spacing w:line="240" w:lineRule="exact"/>
              <w:ind w:left="-17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 w:cstheme="majorBidi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22D806A5" w14:textId="77777777" w:rsidR="00C54A1D" w:rsidRPr="00B437C0" w:rsidRDefault="00C54A1D" w:rsidP="00F11353">
            <w:pPr>
              <w:spacing w:line="240" w:lineRule="exact"/>
              <w:ind w:left="-18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bottom w:val="double" w:sz="6" w:space="0" w:color="auto"/>
            </w:tcBorders>
          </w:tcPr>
          <w:p w14:paraId="54839A4B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57C30B7B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09C5E86" w14:textId="77777777" w:rsidR="00C54A1D" w:rsidRPr="00B437C0" w:rsidRDefault="00C54A1D" w:rsidP="00F11353">
            <w:pPr>
              <w:tabs>
                <w:tab w:val="left" w:pos="351"/>
              </w:tabs>
              <w:spacing w:line="24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437C0"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bookmarkEnd w:id="4"/>
    </w:tbl>
    <w:p w14:paraId="37F84D02" w14:textId="77777777" w:rsidR="00B437C0" w:rsidRDefault="00B437C0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</w:p>
    <w:p w14:paraId="2576DA48" w14:textId="09E8830D" w:rsidR="00C54A1D" w:rsidRPr="00507400" w:rsidRDefault="00C54A1D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507400">
        <w:rPr>
          <w:rFonts w:ascii="Angsana New" w:eastAsia="Calibri" w:hAnsi="Angsana New" w:hint="cs"/>
          <w:sz w:val="32"/>
          <w:szCs w:val="32"/>
          <w:cs/>
        </w:rPr>
        <w:t>ที่</w:t>
      </w:r>
      <w:r w:rsidRPr="00507400">
        <w:rPr>
          <w:rFonts w:ascii="Angsana New" w:eastAsia="Calibri" w:hAnsi="Angsana New"/>
          <w:sz w:val="32"/>
          <w:szCs w:val="32"/>
          <w:cs/>
        </w:rPr>
        <w:t>ประชุมคณะกรรมการบริษัท คร</w:t>
      </w:r>
      <w:r w:rsidRPr="00507400">
        <w:rPr>
          <w:rFonts w:ascii="Angsana New" w:eastAsia="Calibri" w:hAnsi="Angsana New" w:hint="cs"/>
          <w:sz w:val="32"/>
          <w:szCs w:val="32"/>
          <w:cs/>
        </w:rPr>
        <w:t>ั้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งที่ </w:t>
      </w:r>
      <w:r w:rsidRPr="00507400">
        <w:rPr>
          <w:rFonts w:ascii="Angsana New" w:eastAsia="Calibri" w:hAnsi="Angsana New"/>
          <w:sz w:val="32"/>
          <w:szCs w:val="32"/>
        </w:rPr>
        <w:t xml:space="preserve">3/2568 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Pr="00507400">
        <w:rPr>
          <w:rFonts w:ascii="Angsana New" w:eastAsia="Calibri" w:hAnsi="Angsana New"/>
          <w:sz w:val="32"/>
          <w:szCs w:val="32"/>
        </w:rPr>
        <w:t xml:space="preserve">8 </w:t>
      </w:r>
      <w:r w:rsidRPr="00507400">
        <w:rPr>
          <w:rFonts w:ascii="Angsana New" w:eastAsia="Calibri" w:hAnsi="Angsana New" w:hint="cs"/>
          <w:sz w:val="32"/>
          <w:szCs w:val="32"/>
          <w:cs/>
        </w:rPr>
        <w:t>สิงหาคม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07400">
        <w:rPr>
          <w:rFonts w:ascii="Angsana New" w:eastAsia="Calibri" w:hAnsi="Angsana New"/>
          <w:sz w:val="32"/>
          <w:szCs w:val="32"/>
        </w:rPr>
        <w:t>2568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ได้มีมติอนุมัติการเพิ่มทุน</w:t>
      </w:r>
      <w:r>
        <w:rPr>
          <w:rFonts w:ascii="Angsana New" w:eastAsia="Calibri" w:hAnsi="Angsana New"/>
          <w:sz w:val="32"/>
          <w:szCs w:val="32"/>
        </w:rPr>
        <w:br/>
      </w:r>
      <w:r w:rsidRPr="00507400">
        <w:rPr>
          <w:rFonts w:ascii="Angsana New" w:eastAsia="Calibri" w:hAnsi="Angsana New"/>
          <w:sz w:val="32"/>
          <w:szCs w:val="32"/>
          <w:cs/>
        </w:rPr>
        <w:t>ใน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บริษัทพรีเมี่ยม เฟล็กซิเบิ้ล แพคเกจจิ้ง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กัด ซึ่งเป็นบริษัทย่อย โดยมีวัตถุประสงค์เพื่อใช้เป็นเงินทุน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>หมุนเวียนและใช้เป็นเงินลงทุนในการขยายธุรกิจของบริษัทย่อย เป็นเงินจ</w:t>
      </w:r>
      <w:r w:rsidRPr="00507400">
        <w:rPr>
          <w:rFonts w:ascii="Angsana New" w:eastAsia="Calibri" w:hAnsi="Angsana New" w:hint="cs"/>
          <w:spacing w:val="-4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pacing w:val="-4"/>
          <w:sz w:val="32"/>
          <w:szCs w:val="32"/>
        </w:rPr>
        <w:t>35</w:t>
      </w:r>
      <w:r w:rsidRPr="00507400">
        <w:rPr>
          <w:rFonts w:ascii="Angsana New" w:eastAsia="Calibri" w:hAnsi="Angsana New"/>
          <w:spacing w:val="-4"/>
          <w:sz w:val="32"/>
          <w:szCs w:val="32"/>
          <w:cs/>
        </w:rPr>
        <w:t xml:space="preserve"> ล้านบาท ทุนจด</w:t>
      </w:r>
      <w:r w:rsidRPr="00507400">
        <w:rPr>
          <w:rFonts w:ascii="Angsana New" w:eastAsia="Calibri" w:hAnsi="Angsana New"/>
          <w:sz w:val="32"/>
          <w:szCs w:val="32"/>
          <w:cs/>
        </w:rPr>
        <w:t>ทะเบียนช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ระก่อน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การ</w:t>
      </w:r>
      <w:r w:rsidRPr="00507400">
        <w:rPr>
          <w:rFonts w:ascii="Angsana New" w:eastAsia="Calibri" w:hAnsi="Angsana New"/>
          <w:sz w:val="32"/>
          <w:szCs w:val="32"/>
          <w:cs/>
        </w:rPr>
        <w:t>เพิ่มทุน</w:t>
      </w:r>
      <w:r w:rsidRPr="00507400">
        <w:rPr>
          <w:rFonts w:ascii="Angsana New" w:eastAsia="Calibri" w:hAnsi="Angsana New"/>
          <w:sz w:val="32"/>
          <w:szCs w:val="32"/>
        </w:rPr>
        <w:t xml:space="preserve"> 60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507400">
        <w:rPr>
          <w:rFonts w:ascii="Angsana New" w:eastAsia="Calibri" w:hAnsi="Angsana New"/>
          <w:sz w:val="32"/>
          <w:szCs w:val="32"/>
          <w:cs/>
        </w:rPr>
        <w:t>บาท แบ่งเป็นหุ้นสามัญจ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z w:val="32"/>
          <w:szCs w:val="32"/>
        </w:rPr>
        <w:t xml:space="preserve">6,000,000 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หุ้น มูลค่าที่ตราไว้หุ้นละ </w:t>
      </w:r>
      <w:r w:rsidRPr="00507400">
        <w:rPr>
          <w:rFonts w:ascii="Angsana New" w:eastAsia="Calibri" w:hAnsi="Angsana New"/>
          <w:sz w:val="32"/>
          <w:szCs w:val="32"/>
        </w:rPr>
        <w:t xml:space="preserve">10 </w:t>
      </w:r>
      <w:r w:rsidRPr="00507400">
        <w:rPr>
          <w:rFonts w:ascii="Angsana New" w:eastAsia="Calibri" w:hAnsi="Angsana New"/>
          <w:sz w:val="32"/>
          <w:szCs w:val="32"/>
          <w:cs/>
        </w:rPr>
        <w:t>บาท</w:t>
      </w:r>
      <w:r w:rsidRPr="00507400">
        <w:rPr>
          <w:rFonts w:ascii="Angsana New" w:eastAsia="Calibri" w:hAnsi="Angsana New"/>
          <w:sz w:val="32"/>
          <w:szCs w:val="32"/>
        </w:rPr>
        <w:t xml:space="preserve"> (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เดิมบริษัทถือหุ้นที่ร้อยละ </w:t>
      </w:r>
      <w:r w:rsidRPr="00507400">
        <w:rPr>
          <w:rFonts w:ascii="Angsana New" w:eastAsia="Calibri" w:hAnsi="Angsana New"/>
          <w:sz w:val="32"/>
          <w:szCs w:val="32"/>
        </w:rPr>
        <w:t xml:space="preserve">99.50) </w:t>
      </w:r>
      <w:r w:rsidRPr="00507400">
        <w:rPr>
          <w:rFonts w:ascii="Angsana New" w:eastAsia="Calibri" w:hAnsi="Angsana New"/>
          <w:sz w:val="32"/>
          <w:szCs w:val="32"/>
          <w:cs/>
        </w:rPr>
        <w:t>ทุนจดทะเบียนช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ระหลังก</w:t>
      </w:r>
      <w:r w:rsidRPr="00507400">
        <w:rPr>
          <w:rFonts w:ascii="Angsana New" w:eastAsia="Calibri" w:hAnsi="Angsana New" w:hint="cs"/>
          <w:sz w:val="32"/>
          <w:szCs w:val="32"/>
          <w:cs/>
        </w:rPr>
        <w:t>า</w:t>
      </w:r>
      <w:r w:rsidRPr="00507400">
        <w:rPr>
          <w:rFonts w:ascii="Angsana New" w:eastAsia="Calibri" w:hAnsi="Angsana New"/>
          <w:sz w:val="32"/>
          <w:szCs w:val="32"/>
          <w:cs/>
        </w:rPr>
        <w:t>รเพ</w:t>
      </w:r>
      <w:r w:rsidRPr="00507400">
        <w:rPr>
          <w:rFonts w:ascii="Angsana New" w:eastAsia="Calibri" w:hAnsi="Angsana New" w:hint="cs"/>
          <w:sz w:val="32"/>
          <w:szCs w:val="32"/>
          <w:cs/>
        </w:rPr>
        <w:t>ิ่</w:t>
      </w:r>
      <w:r w:rsidRPr="00507400">
        <w:rPr>
          <w:rFonts w:ascii="Angsana New" w:eastAsia="Calibri" w:hAnsi="Angsana New"/>
          <w:sz w:val="32"/>
          <w:szCs w:val="32"/>
          <w:cs/>
        </w:rPr>
        <w:t>ม</w:t>
      </w:r>
      <w:r w:rsidRPr="00507400">
        <w:rPr>
          <w:rFonts w:ascii="Angsana New" w:eastAsia="Calibri" w:hAnsi="Angsana New" w:hint="cs"/>
          <w:sz w:val="32"/>
          <w:szCs w:val="32"/>
          <w:cs/>
        </w:rPr>
        <w:t>ทุ</w:t>
      </w:r>
      <w:r w:rsidRPr="00507400">
        <w:rPr>
          <w:rFonts w:ascii="Angsana New" w:eastAsia="Calibri" w:hAnsi="Angsana New"/>
          <w:sz w:val="32"/>
          <w:szCs w:val="32"/>
          <w:cs/>
        </w:rPr>
        <w:t>น</w:t>
      </w:r>
      <w:r w:rsidRPr="00507400">
        <w:rPr>
          <w:rFonts w:ascii="Angsana New" w:eastAsia="Calibri" w:hAnsi="Angsana New"/>
          <w:sz w:val="32"/>
          <w:szCs w:val="32"/>
        </w:rPr>
        <w:t xml:space="preserve"> 95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ล้าน</w:t>
      </w:r>
      <w:r w:rsidRPr="00507400">
        <w:rPr>
          <w:rFonts w:ascii="Angsana New" w:eastAsia="Calibri" w:hAnsi="Angsana New"/>
          <w:sz w:val="32"/>
          <w:szCs w:val="32"/>
          <w:cs/>
        </w:rPr>
        <w:t>บาท แบ่งเป็นหุ้นสามัญจ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นวน </w:t>
      </w:r>
      <w:r w:rsidRPr="00507400">
        <w:rPr>
          <w:rFonts w:ascii="Angsana New" w:eastAsia="Calibri" w:hAnsi="Angsana New"/>
          <w:sz w:val="32"/>
          <w:szCs w:val="32"/>
        </w:rPr>
        <w:t>9,500,000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 หุ้น มูลค่าที่ตราไว้หุ้นละ </w:t>
      </w:r>
      <w:r w:rsidRPr="00507400">
        <w:rPr>
          <w:rFonts w:ascii="Angsana New" w:eastAsia="Calibri" w:hAnsi="Angsana New"/>
          <w:sz w:val="32"/>
          <w:szCs w:val="32"/>
        </w:rPr>
        <w:t xml:space="preserve">10 </w:t>
      </w:r>
      <w:r w:rsidRPr="00507400">
        <w:rPr>
          <w:rFonts w:ascii="Angsana New" w:eastAsia="Calibri" w:hAnsi="Angsana New"/>
          <w:sz w:val="32"/>
          <w:szCs w:val="32"/>
          <w:cs/>
        </w:rPr>
        <w:t>บาท</w:t>
      </w:r>
      <w:r w:rsidRPr="00507400">
        <w:rPr>
          <w:rFonts w:ascii="Angsana New" w:eastAsia="Calibri" w:hAnsi="Angsana New"/>
          <w:sz w:val="32"/>
          <w:szCs w:val="32"/>
        </w:rPr>
        <w:t xml:space="preserve"> </w:t>
      </w:r>
      <w:r w:rsidRPr="00507400">
        <w:rPr>
          <w:rFonts w:ascii="Angsana New" w:eastAsia="Calibri" w:hAnsi="Angsana New"/>
          <w:sz w:val="32"/>
          <w:szCs w:val="32"/>
          <w:cs/>
        </w:rPr>
        <w:t>การเพิ่มทุนดังกล่าวดำเนินการโดยบริษัทเพียงรายเดียว โดยผู้ถือหุ้นท่านอื่นในฐานะบุคคลธรรมดาอีก</w:t>
      </w:r>
      <w:r w:rsidRPr="00507400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507400">
        <w:rPr>
          <w:rFonts w:ascii="Angsana New" w:eastAsia="Calibri" w:hAnsi="Angsana New"/>
          <w:sz w:val="32"/>
          <w:szCs w:val="32"/>
        </w:rPr>
        <w:t xml:space="preserve">3 </w:t>
      </w:r>
      <w:r w:rsidRPr="00507400">
        <w:rPr>
          <w:rFonts w:ascii="Angsana New" w:eastAsia="Calibri" w:hAnsi="Angsana New"/>
          <w:sz w:val="32"/>
          <w:szCs w:val="32"/>
          <w:cs/>
        </w:rPr>
        <w:t>ราย ไม่เพิ่มทุนตามสัดส่วนการถือหุ้นเดิม ท</w:t>
      </w:r>
      <w:r w:rsidRPr="00507400">
        <w:rPr>
          <w:rFonts w:ascii="Angsana New" w:eastAsia="Calibri" w:hAnsi="Angsana New" w:hint="cs"/>
          <w:sz w:val="32"/>
          <w:szCs w:val="32"/>
          <w:cs/>
        </w:rPr>
        <w:t>ำ</w:t>
      </w:r>
      <w:r w:rsidRPr="00507400">
        <w:rPr>
          <w:rFonts w:ascii="Angsana New" w:eastAsia="Calibri" w:hAnsi="Angsana New"/>
          <w:sz w:val="32"/>
          <w:szCs w:val="32"/>
          <w:cs/>
        </w:rPr>
        <w:t>ให้ภายหลังการเพิ่มทุนดังกล่าว บริษัทจะมีสัดส่วนการถือหุ้น</w:t>
      </w:r>
      <w:r w:rsidRPr="00507400">
        <w:rPr>
          <w:rFonts w:ascii="Angsana New" w:eastAsia="Calibri" w:hAnsi="Angsana New" w:hint="cs"/>
          <w:sz w:val="32"/>
          <w:szCs w:val="32"/>
          <w:cs/>
        </w:rPr>
        <w:t>ใน</w:t>
      </w:r>
      <w:r w:rsidRPr="00507400">
        <w:rPr>
          <w:rFonts w:ascii="Angsana New" w:eastAsia="Calibri" w:hAnsi="Angsana New"/>
          <w:sz w:val="32"/>
          <w:szCs w:val="32"/>
          <w:cs/>
        </w:rPr>
        <w:t>บริษัทย่อย</w:t>
      </w:r>
      <w:r w:rsidRPr="00507400">
        <w:rPr>
          <w:rFonts w:ascii="Angsana New" w:eastAsia="Calibri" w:hAnsi="Angsana New" w:hint="cs"/>
          <w:sz w:val="32"/>
          <w:szCs w:val="32"/>
          <w:cs/>
        </w:rPr>
        <w:t>ดังกล่าวเป็น</w:t>
      </w:r>
      <w:r w:rsidRPr="00507400">
        <w:rPr>
          <w:rFonts w:ascii="Angsana New" w:eastAsia="Calibri" w:hAnsi="Angsana New"/>
          <w:sz w:val="32"/>
          <w:szCs w:val="32"/>
          <w:cs/>
        </w:rPr>
        <w:t xml:space="preserve">ร้อยละ </w:t>
      </w:r>
      <w:r w:rsidRPr="00507400">
        <w:rPr>
          <w:rFonts w:ascii="Angsana New" w:eastAsia="Calibri" w:hAnsi="Angsana New"/>
          <w:sz w:val="32"/>
          <w:szCs w:val="32"/>
        </w:rPr>
        <w:t>99.68</w:t>
      </w:r>
    </w:p>
    <w:p w14:paraId="7A8F1B22" w14:textId="77777777" w:rsidR="00FD52D9" w:rsidRPr="00C54A1D" w:rsidRDefault="00FD52D9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4" w:right="28" w:firstLine="567"/>
        <w:jc w:val="thaiDistribute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5F7E5095" w14:textId="7F23C170" w:rsidR="00653006" w:rsidRPr="00443D27" w:rsidRDefault="00653006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443D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390A" w:rsidRPr="00443D27">
        <w:rPr>
          <w:rFonts w:asciiTheme="majorBidi" w:hAnsiTheme="majorBidi"/>
          <w:b/>
          <w:bCs/>
          <w:sz w:val="32"/>
          <w:szCs w:val="32"/>
        </w:rPr>
        <w:t>2</w:t>
      </w:r>
      <w:r w:rsidRPr="00443D27">
        <w:rPr>
          <w:rFonts w:asciiTheme="majorBidi" w:hAnsiTheme="majorBidi"/>
          <w:b/>
          <w:bCs/>
          <w:sz w:val="32"/>
          <w:szCs w:val="32"/>
        </w:rPr>
        <w:t>.</w:t>
      </w:r>
      <w:r w:rsidRPr="00443D2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43D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</w:p>
    <w:p w14:paraId="6185683E" w14:textId="5208676F" w:rsidR="00793C83" w:rsidRPr="00443D27" w:rsidRDefault="00793C83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43D27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876"/>
        <w:gridCol w:w="1701"/>
        <w:gridCol w:w="134"/>
        <w:gridCol w:w="1703"/>
      </w:tblGrid>
      <w:tr w:rsidR="006503D1" w:rsidRPr="00CB6BB3" w14:paraId="03C725E7" w14:textId="77777777" w:rsidTr="005A1BF2">
        <w:tc>
          <w:tcPr>
            <w:tcW w:w="4876" w:type="dxa"/>
          </w:tcPr>
          <w:p w14:paraId="083A430A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3E2A9C9E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บาท</w:t>
            </w:r>
          </w:p>
        </w:tc>
      </w:tr>
      <w:tr w:rsidR="006503D1" w:rsidRPr="00CB6BB3" w14:paraId="55501FB3" w14:textId="77777777" w:rsidTr="005A1BF2">
        <w:tc>
          <w:tcPr>
            <w:tcW w:w="4876" w:type="dxa"/>
          </w:tcPr>
          <w:p w14:paraId="0A05D3DB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9D303C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6503D1" w:rsidRPr="00CB6BB3" w14:paraId="242AADC7" w14:textId="77777777" w:rsidTr="005A1BF2">
        <w:tc>
          <w:tcPr>
            <w:tcW w:w="4876" w:type="dxa"/>
          </w:tcPr>
          <w:p w14:paraId="7DDCEED0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</w:tcPr>
          <w:p w14:paraId="1FC2AB22" w14:textId="5CFF15DC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0A2BFDB6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6" w:space="0" w:color="auto"/>
            </w:tcBorders>
          </w:tcPr>
          <w:p w14:paraId="54B0F819" w14:textId="4D5209D5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</w:tr>
      <w:tr w:rsidR="006503D1" w:rsidRPr="00CB6BB3" w14:paraId="7E70156A" w14:textId="77777777" w:rsidTr="005A1BF2">
        <w:tc>
          <w:tcPr>
            <w:tcW w:w="4876" w:type="dxa"/>
          </w:tcPr>
          <w:p w14:paraId="145964D7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47E52C3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4" w:type="dxa"/>
          </w:tcPr>
          <w:p w14:paraId="3D39E7B2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717A5DDF" w14:textId="77777777" w:rsidR="006503D1" w:rsidRPr="00CB6BB3" w:rsidRDefault="006503D1" w:rsidP="00F113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503D1" w:rsidRPr="00CB6BB3" w14:paraId="0D1B5553" w14:textId="77777777" w:rsidTr="005A1BF2">
        <w:tc>
          <w:tcPr>
            <w:tcW w:w="4876" w:type="dxa"/>
          </w:tcPr>
          <w:p w14:paraId="2CF288CF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80" w:lineRule="exact"/>
              <w:ind w:hanging="59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ที่ดินที่ยังไม่ไช้ดำเนินงาน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6F772611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  <w:tc>
          <w:tcPr>
            <w:tcW w:w="134" w:type="dxa"/>
          </w:tcPr>
          <w:p w14:paraId="48FC5535" w14:textId="77777777" w:rsidR="006503D1" w:rsidRPr="00CB6BB3" w:rsidRDefault="006503D1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8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</w:tcPr>
          <w:p w14:paraId="135DB5FD" w14:textId="77777777" w:rsidR="006503D1" w:rsidRPr="00CB6BB3" w:rsidRDefault="006503D1" w:rsidP="00F1135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B6BB3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11,151,910.50</w:t>
            </w:r>
          </w:p>
        </w:tc>
      </w:tr>
    </w:tbl>
    <w:p w14:paraId="67AA33E7" w14:textId="77777777" w:rsidR="007C7C1A" w:rsidRDefault="007C7C1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0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EE0000"/>
          <w:sz w:val="32"/>
          <w:szCs w:val="32"/>
        </w:rPr>
      </w:pPr>
    </w:p>
    <w:tbl>
      <w:tblPr>
        <w:tblW w:w="8988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"/>
        <w:gridCol w:w="2705"/>
        <w:gridCol w:w="528"/>
        <w:gridCol w:w="634"/>
        <w:gridCol w:w="143"/>
        <w:gridCol w:w="546"/>
        <w:gridCol w:w="142"/>
        <w:gridCol w:w="443"/>
        <w:gridCol w:w="144"/>
        <w:gridCol w:w="737"/>
        <w:gridCol w:w="142"/>
        <w:gridCol w:w="251"/>
        <w:gridCol w:w="143"/>
        <w:gridCol w:w="933"/>
        <w:gridCol w:w="142"/>
        <w:gridCol w:w="60"/>
        <w:gridCol w:w="142"/>
        <w:gridCol w:w="1125"/>
        <w:gridCol w:w="14"/>
      </w:tblGrid>
      <w:tr w:rsidR="00443D27" w:rsidRPr="004D72FC" w14:paraId="1CB29F83" w14:textId="77777777" w:rsidTr="00BD1237">
        <w:trPr>
          <w:gridBefore w:val="1"/>
          <w:wBefore w:w="14" w:type="dxa"/>
          <w:trHeight w:val="74"/>
        </w:trPr>
        <w:tc>
          <w:tcPr>
            <w:tcW w:w="2705" w:type="dxa"/>
            <w:noWrap/>
          </w:tcPr>
          <w:p w14:paraId="7B96EBC7" w14:textId="77777777" w:rsidR="00443D27" w:rsidRPr="004D72FC" w:rsidRDefault="00443D27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269" w:type="dxa"/>
            <w:gridSpan w:val="17"/>
            <w:tcBorders>
              <w:bottom w:val="single" w:sz="6" w:space="0" w:color="auto"/>
            </w:tcBorders>
            <w:noWrap/>
          </w:tcPr>
          <w:p w14:paraId="67E0232F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443D27" w:rsidRPr="004D72FC" w14:paraId="07A620E8" w14:textId="77777777" w:rsidTr="00BD1237">
        <w:trPr>
          <w:gridBefore w:val="1"/>
          <w:wBefore w:w="14" w:type="dxa"/>
          <w:trHeight w:val="74"/>
        </w:trPr>
        <w:tc>
          <w:tcPr>
            <w:tcW w:w="2705" w:type="dxa"/>
            <w:noWrap/>
          </w:tcPr>
          <w:p w14:paraId="0B9E2B7A" w14:textId="77777777" w:rsidR="00443D27" w:rsidRPr="004D72FC" w:rsidRDefault="00443D27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6269" w:type="dxa"/>
            <w:gridSpan w:val="17"/>
            <w:tcBorders>
              <w:bottom w:val="single" w:sz="6" w:space="0" w:color="auto"/>
            </w:tcBorders>
            <w:noWrap/>
          </w:tcPr>
          <w:p w14:paraId="4DF6945A" w14:textId="7E24B865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4D72FC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443D27" w:rsidRPr="004D72FC" w14:paraId="5E750C1B" w14:textId="77777777" w:rsidTr="00BD1237">
        <w:trPr>
          <w:gridBefore w:val="1"/>
          <w:wBefore w:w="14" w:type="dxa"/>
        </w:trPr>
        <w:tc>
          <w:tcPr>
            <w:tcW w:w="2705" w:type="dxa"/>
            <w:noWrap/>
          </w:tcPr>
          <w:p w14:paraId="0B492074" w14:textId="77777777" w:rsidR="00443D27" w:rsidRPr="004D72FC" w:rsidRDefault="00443D27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  <w:noWrap/>
          </w:tcPr>
          <w:p w14:paraId="0F6EB026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4686983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3" w:type="dxa"/>
            <w:gridSpan w:val="11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4A499E9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9B158E2" w14:textId="77777777" w:rsidR="00443D27" w:rsidRPr="004D72FC" w:rsidRDefault="00443D27" w:rsidP="00F11353">
            <w:pPr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33ABBCC1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ยอดตามบัญชี</w:t>
            </w:r>
          </w:p>
        </w:tc>
      </w:tr>
      <w:tr w:rsidR="00443D27" w:rsidRPr="004D72FC" w14:paraId="02F44A6C" w14:textId="77777777" w:rsidTr="00BD1237">
        <w:trPr>
          <w:gridBefore w:val="1"/>
          <w:wBefore w:w="14" w:type="dxa"/>
        </w:trPr>
        <w:tc>
          <w:tcPr>
            <w:tcW w:w="2705" w:type="dxa"/>
            <w:noWrap/>
          </w:tcPr>
          <w:p w14:paraId="4B5E5966" w14:textId="77777777" w:rsidR="00443D27" w:rsidRPr="004D72FC" w:rsidRDefault="00443D27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62" w:type="dxa"/>
            <w:gridSpan w:val="2"/>
            <w:noWrap/>
          </w:tcPr>
          <w:p w14:paraId="7D9885FA" w14:textId="77777777" w:rsidR="00443D27" w:rsidRPr="004D72FC" w:rsidRDefault="00443D27" w:rsidP="00F11353">
            <w:pPr>
              <w:tabs>
                <w:tab w:val="left" w:pos="1075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72F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3" w:type="dxa"/>
          </w:tcPr>
          <w:p w14:paraId="5F58C58C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  <w:noWrap/>
          </w:tcPr>
          <w:p w14:paraId="6B9F8444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61A220EF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</w:tcBorders>
            <w:noWrap/>
          </w:tcPr>
          <w:p w14:paraId="23D650F6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6FECA290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3"/>
          </w:tcPr>
          <w:p w14:paraId="64256D2A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รับโอน</w:t>
            </w:r>
          </w:p>
        </w:tc>
        <w:tc>
          <w:tcPr>
            <w:tcW w:w="142" w:type="dxa"/>
          </w:tcPr>
          <w:p w14:paraId="0AD9D208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left w:val="nil"/>
            </w:tcBorders>
            <w:noWrap/>
          </w:tcPr>
          <w:p w14:paraId="615B345A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D72F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443D27" w:rsidRPr="004D72FC" w14:paraId="319CCF59" w14:textId="77777777" w:rsidTr="00BD1237">
        <w:trPr>
          <w:gridBefore w:val="1"/>
          <w:wBefore w:w="14" w:type="dxa"/>
        </w:trPr>
        <w:tc>
          <w:tcPr>
            <w:tcW w:w="2705" w:type="dxa"/>
            <w:noWrap/>
          </w:tcPr>
          <w:p w14:paraId="70D7D006" w14:textId="77777777" w:rsidR="00443D27" w:rsidRPr="004D72FC" w:rsidRDefault="00443D27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62" w:type="dxa"/>
            <w:gridSpan w:val="2"/>
            <w:tcBorders>
              <w:left w:val="nil"/>
              <w:bottom w:val="single" w:sz="6" w:space="0" w:color="auto"/>
            </w:tcBorders>
            <w:noWrap/>
          </w:tcPr>
          <w:p w14:paraId="22545844" w14:textId="4C5F232C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D72F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3" w:type="dxa"/>
          </w:tcPr>
          <w:p w14:paraId="18CAEA45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  <w:noWrap/>
          </w:tcPr>
          <w:p w14:paraId="3B8A0A12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39B12670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bottom w:val="single" w:sz="6" w:space="0" w:color="auto"/>
            </w:tcBorders>
            <w:noWrap/>
          </w:tcPr>
          <w:p w14:paraId="5C1C5E9E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" w:type="dxa"/>
            <w:noWrap/>
          </w:tcPr>
          <w:p w14:paraId="4766BBA0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</w:tcPr>
          <w:p w14:paraId="4B38B600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โอนออก)</w:t>
            </w:r>
          </w:p>
        </w:tc>
        <w:tc>
          <w:tcPr>
            <w:tcW w:w="142" w:type="dxa"/>
          </w:tcPr>
          <w:p w14:paraId="59AB05C6" w14:textId="77777777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left w:val="nil"/>
              <w:bottom w:val="single" w:sz="6" w:space="0" w:color="auto"/>
            </w:tcBorders>
            <w:noWrap/>
          </w:tcPr>
          <w:p w14:paraId="11096CBA" w14:textId="2280CFDD" w:rsidR="00443D27" w:rsidRPr="004D72FC" w:rsidRDefault="00443D27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D72F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43D27" w:rsidRPr="004D72FC" w14:paraId="21A69366" w14:textId="77777777" w:rsidTr="00BD1237">
        <w:trPr>
          <w:gridBefore w:val="1"/>
          <w:wBefore w:w="14" w:type="dxa"/>
        </w:trPr>
        <w:tc>
          <w:tcPr>
            <w:tcW w:w="2705" w:type="dxa"/>
            <w:noWrap/>
          </w:tcPr>
          <w:p w14:paraId="67CB5083" w14:textId="372E0C8A" w:rsidR="00443D27" w:rsidRPr="004D72FC" w:rsidRDefault="00443D27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162" w:type="dxa"/>
            <w:gridSpan w:val="2"/>
            <w:noWrap/>
          </w:tcPr>
          <w:p w14:paraId="7DDCA0DB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1413E7A6" w14:textId="77777777" w:rsidR="00443D27" w:rsidRPr="004D72FC" w:rsidRDefault="00443D27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</w:tcPr>
          <w:p w14:paraId="5AAA88F8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B557EBD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noWrap/>
          </w:tcPr>
          <w:p w14:paraId="79EC0108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6DF09115" w14:textId="77777777" w:rsidR="00443D27" w:rsidRPr="004D72FC" w:rsidRDefault="00443D27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noWrap/>
          </w:tcPr>
          <w:p w14:paraId="40FAB22A" w14:textId="77777777" w:rsidR="00443D27" w:rsidRPr="004D72FC" w:rsidRDefault="00443D27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noWrap/>
          </w:tcPr>
          <w:p w14:paraId="6C91BF82" w14:textId="77777777" w:rsidR="00443D27" w:rsidRPr="004D72FC" w:rsidRDefault="00443D27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9" w:type="dxa"/>
            <w:gridSpan w:val="2"/>
            <w:noWrap/>
          </w:tcPr>
          <w:p w14:paraId="2E6CDEA8" w14:textId="77777777" w:rsidR="00443D27" w:rsidRPr="004D72FC" w:rsidRDefault="00443D27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138A" w:rsidRPr="004D72FC" w14:paraId="091C18CC" w14:textId="77777777" w:rsidTr="00BD1237">
        <w:trPr>
          <w:gridBefore w:val="1"/>
          <w:wBefore w:w="14" w:type="dxa"/>
        </w:trPr>
        <w:tc>
          <w:tcPr>
            <w:tcW w:w="2705" w:type="dxa"/>
            <w:noWrap/>
          </w:tcPr>
          <w:p w14:paraId="0E7164A8" w14:textId="344891D5" w:rsidR="00B7138A" w:rsidRPr="004D72FC" w:rsidRDefault="00B7138A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sz w:val="26"/>
                <w:szCs w:val="26"/>
                <w:cs/>
              </w:rPr>
              <w:t>ที่ดินที่ยังไม่ใช้ดำเนินงาน</w:t>
            </w:r>
          </w:p>
        </w:tc>
        <w:tc>
          <w:tcPr>
            <w:tcW w:w="1162" w:type="dxa"/>
            <w:gridSpan w:val="2"/>
            <w:noWrap/>
          </w:tcPr>
          <w:p w14:paraId="2F2F4824" w14:textId="49B25616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11,151,910.50</w:t>
            </w:r>
          </w:p>
        </w:tc>
        <w:tc>
          <w:tcPr>
            <w:tcW w:w="143" w:type="dxa"/>
          </w:tcPr>
          <w:p w14:paraId="43EF4F04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</w:tcPr>
          <w:p w14:paraId="4EB7204C" w14:textId="7ACB9336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625EE743" w14:textId="77777777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noWrap/>
          </w:tcPr>
          <w:p w14:paraId="6DDAE581" w14:textId="0245DD7E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01A382D9" w14:textId="77777777" w:rsidR="00B7138A" w:rsidRPr="004D72FC" w:rsidRDefault="00B7138A" w:rsidP="00F11353">
            <w:pPr>
              <w:spacing w:line="300" w:lineRule="exact"/>
              <w:ind w:left="-28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noWrap/>
          </w:tcPr>
          <w:p w14:paraId="78DF7168" w14:textId="77777777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F0E93ED" w14:textId="7777777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9" w:type="dxa"/>
            <w:gridSpan w:val="2"/>
            <w:noWrap/>
          </w:tcPr>
          <w:p w14:paraId="5D4DB4C0" w14:textId="4458691D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11,151,910.50 </w:t>
            </w:r>
          </w:p>
        </w:tc>
      </w:tr>
      <w:tr w:rsidR="00B7138A" w:rsidRPr="004D72FC" w14:paraId="767FC1F5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15F004EE" w14:textId="6BC9409A" w:rsidR="00B7138A" w:rsidRPr="004D72FC" w:rsidRDefault="00B7138A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162" w:type="dxa"/>
            <w:gridSpan w:val="2"/>
            <w:noWrap/>
          </w:tcPr>
          <w:p w14:paraId="33F9E87E" w14:textId="599D676D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3,091,396.80</w:t>
            </w:r>
          </w:p>
        </w:tc>
        <w:tc>
          <w:tcPr>
            <w:tcW w:w="143" w:type="dxa"/>
          </w:tcPr>
          <w:p w14:paraId="1558EEEF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</w:tcPr>
          <w:p w14:paraId="0FD31367" w14:textId="6EDB68F0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2F9C2252" w14:textId="77777777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noWrap/>
          </w:tcPr>
          <w:p w14:paraId="13DD7DB5" w14:textId="4D4ED02A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332C3B08" w14:textId="77777777" w:rsidR="00B7138A" w:rsidRPr="004D72FC" w:rsidRDefault="00B7138A" w:rsidP="00F11353">
            <w:pPr>
              <w:spacing w:line="300" w:lineRule="exact"/>
              <w:ind w:left="-28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noWrap/>
          </w:tcPr>
          <w:p w14:paraId="42E1772D" w14:textId="45DFEEFB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7,597,739.64 </w:t>
            </w:r>
          </w:p>
        </w:tc>
        <w:tc>
          <w:tcPr>
            <w:tcW w:w="142" w:type="dxa"/>
            <w:noWrap/>
          </w:tcPr>
          <w:p w14:paraId="5EA5C7F2" w14:textId="7777777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9" w:type="dxa"/>
            <w:gridSpan w:val="2"/>
            <w:noWrap/>
          </w:tcPr>
          <w:p w14:paraId="18F47D83" w14:textId="0EC55368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10,689,136.44 </w:t>
            </w:r>
          </w:p>
        </w:tc>
      </w:tr>
      <w:tr w:rsidR="00B7138A" w:rsidRPr="004D72FC" w14:paraId="31B69C42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1E40DD20" w14:textId="47BF43AC" w:rsidR="00B7138A" w:rsidRPr="004D72FC" w:rsidRDefault="00B7138A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62" w:type="dxa"/>
            <w:gridSpan w:val="2"/>
            <w:tcBorders>
              <w:bottom w:val="single" w:sz="6" w:space="0" w:color="auto"/>
            </w:tcBorders>
            <w:noWrap/>
          </w:tcPr>
          <w:p w14:paraId="396FD7B0" w14:textId="0695ADD9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28,118,387.13</w:t>
            </w:r>
          </w:p>
        </w:tc>
        <w:tc>
          <w:tcPr>
            <w:tcW w:w="143" w:type="dxa"/>
          </w:tcPr>
          <w:p w14:paraId="12B24438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5BEFE48B" w14:textId="7255B5CC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1D1F9E49" w14:textId="77777777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bottom w:val="single" w:sz="6" w:space="0" w:color="auto"/>
            </w:tcBorders>
            <w:noWrap/>
          </w:tcPr>
          <w:p w14:paraId="61081EAC" w14:textId="6394A73C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0F8DA99E" w14:textId="77777777" w:rsidR="00B7138A" w:rsidRPr="004D72FC" w:rsidRDefault="00B7138A" w:rsidP="00F11353">
            <w:pPr>
              <w:spacing w:line="300" w:lineRule="exact"/>
              <w:ind w:left="-28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  <w:noWrap/>
          </w:tcPr>
          <w:p w14:paraId="48B0D2E9" w14:textId="3ADFEDEC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17,875,559.99 </w:t>
            </w:r>
          </w:p>
        </w:tc>
        <w:tc>
          <w:tcPr>
            <w:tcW w:w="142" w:type="dxa"/>
            <w:noWrap/>
          </w:tcPr>
          <w:p w14:paraId="42981D8B" w14:textId="7777777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noWrap/>
          </w:tcPr>
          <w:p w14:paraId="60B242B9" w14:textId="431D7667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45,993,947.12 </w:t>
            </w:r>
          </w:p>
        </w:tc>
      </w:tr>
      <w:tr w:rsidR="00B7138A" w:rsidRPr="004D72FC" w14:paraId="508E957D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45955CC7" w14:textId="3A366051" w:rsidR="00B7138A" w:rsidRPr="004D72FC" w:rsidRDefault="00B7138A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151F1B" w14:textId="373B0ADD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42,361,694.43</w:t>
            </w:r>
          </w:p>
        </w:tc>
        <w:tc>
          <w:tcPr>
            <w:tcW w:w="143" w:type="dxa"/>
          </w:tcPr>
          <w:p w14:paraId="5B56F5FF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281167" w14:textId="5D2C41A1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4630671F" w14:textId="77777777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F0EDC6" w14:textId="58E0A0AE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3ADE92C8" w14:textId="7777777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B1D1EF" w14:textId="640CD0AB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>25,473,299.63</w:t>
            </w:r>
          </w:p>
        </w:tc>
        <w:tc>
          <w:tcPr>
            <w:tcW w:w="142" w:type="dxa"/>
            <w:noWrap/>
          </w:tcPr>
          <w:p w14:paraId="4BCF780B" w14:textId="7777777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D1D01" w14:textId="5C541B0B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 67,834,994.06 </w:t>
            </w:r>
          </w:p>
        </w:tc>
      </w:tr>
      <w:tr w:rsidR="006503D1" w:rsidRPr="004D72FC" w14:paraId="7CCB3792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0909CC6E" w14:textId="21A672C0" w:rsidR="006503D1" w:rsidRPr="004D72FC" w:rsidRDefault="006503D1" w:rsidP="00F11353">
            <w:pPr>
              <w:pStyle w:val="BodyTextIndent"/>
              <w:tabs>
                <w:tab w:val="left" w:pos="404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</w:tcBorders>
            <w:noWrap/>
          </w:tcPr>
          <w:p w14:paraId="57F460A4" w14:textId="20E4E50B" w:rsidR="006503D1" w:rsidRPr="004D72FC" w:rsidRDefault="006503D1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552C54C2" w14:textId="77777777" w:rsidR="006503D1" w:rsidRPr="004D72FC" w:rsidRDefault="006503D1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20BC86DF" w14:textId="0FCB502E" w:rsidR="006503D1" w:rsidRPr="004D72FC" w:rsidRDefault="006503D1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B8EDE2B" w14:textId="77777777" w:rsidR="006503D1" w:rsidRPr="004D72FC" w:rsidRDefault="006503D1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</w:tcBorders>
            <w:noWrap/>
          </w:tcPr>
          <w:p w14:paraId="32EE0A90" w14:textId="3709D8B4" w:rsidR="006503D1" w:rsidRPr="004D72FC" w:rsidRDefault="006503D1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7118025D" w14:textId="77777777" w:rsidR="006503D1" w:rsidRPr="004D72FC" w:rsidRDefault="006503D1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</w:tcBorders>
            <w:noWrap/>
          </w:tcPr>
          <w:p w14:paraId="411F91A3" w14:textId="0F472E74" w:rsidR="006503D1" w:rsidRPr="004D72FC" w:rsidRDefault="006503D1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noWrap/>
          </w:tcPr>
          <w:p w14:paraId="7322EAC3" w14:textId="77777777" w:rsidR="006503D1" w:rsidRPr="004D72FC" w:rsidRDefault="006503D1" w:rsidP="00F11353">
            <w:pPr>
              <w:spacing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  <w:noWrap/>
          </w:tcPr>
          <w:p w14:paraId="1D951ECC" w14:textId="3B498E39" w:rsidR="006503D1" w:rsidRPr="004D72FC" w:rsidRDefault="006503D1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503D1" w:rsidRPr="004D72FC" w14:paraId="4ED94DBE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1B1FD679" w14:textId="7D99D25E" w:rsidR="006503D1" w:rsidRPr="004D72FC" w:rsidRDefault="006503D1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62" w:type="dxa"/>
            <w:gridSpan w:val="2"/>
            <w:tcBorders>
              <w:bottom w:val="single" w:sz="6" w:space="0" w:color="auto"/>
            </w:tcBorders>
            <w:noWrap/>
          </w:tcPr>
          <w:p w14:paraId="2F73B24E" w14:textId="6F1CA07E" w:rsidR="006503D1" w:rsidRPr="004D72FC" w:rsidRDefault="006503D1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7,707,119.06</w:t>
            </w:r>
          </w:p>
        </w:tc>
        <w:tc>
          <w:tcPr>
            <w:tcW w:w="143" w:type="dxa"/>
          </w:tcPr>
          <w:p w14:paraId="048C25B8" w14:textId="77777777" w:rsidR="006503D1" w:rsidRPr="004D72FC" w:rsidRDefault="006503D1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bottom w:val="single" w:sz="6" w:space="0" w:color="auto"/>
            </w:tcBorders>
          </w:tcPr>
          <w:p w14:paraId="0F8FACFC" w14:textId="3286F5E4" w:rsidR="006503D1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2,394,583.08 </w:t>
            </w:r>
            <w:r w:rsidR="006503D1" w:rsidRPr="004D72F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4" w:type="dxa"/>
            <w:tcBorders>
              <w:left w:val="nil"/>
            </w:tcBorders>
          </w:tcPr>
          <w:p w14:paraId="15EBE850" w14:textId="77777777" w:rsidR="006503D1" w:rsidRPr="004D72FC" w:rsidRDefault="006503D1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bottom w:val="single" w:sz="6" w:space="0" w:color="auto"/>
            </w:tcBorders>
            <w:noWrap/>
          </w:tcPr>
          <w:p w14:paraId="163BF159" w14:textId="3C812507" w:rsidR="006503D1" w:rsidRPr="004D72FC" w:rsidRDefault="006503D1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14A6A439" w14:textId="77777777" w:rsidR="006503D1" w:rsidRPr="004D72FC" w:rsidRDefault="006503D1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bottom w:val="single" w:sz="6" w:space="0" w:color="auto"/>
            </w:tcBorders>
            <w:noWrap/>
          </w:tcPr>
          <w:p w14:paraId="57F6DDB8" w14:textId="7F2E310E" w:rsidR="006503D1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6,465,730.33</w:t>
            </w:r>
          </w:p>
        </w:tc>
        <w:tc>
          <w:tcPr>
            <w:tcW w:w="142" w:type="dxa"/>
            <w:noWrap/>
          </w:tcPr>
          <w:p w14:paraId="34A4D2D5" w14:textId="77777777" w:rsidR="006503D1" w:rsidRPr="004D72FC" w:rsidRDefault="006503D1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noWrap/>
          </w:tcPr>
          <w:p w14:paraId="3238F9F1" w14:textId="26CCF4E4" w:rsidR="006503D1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>16,567,432.47</w:t>
            </w:r>
          </w:p>
        </w:tc>
      </w:tr>
      <w:tr w:rsidR="00B7138A" w:rsidRPr="004D72FC" w14:paraId="19ADB615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01885EE6" w14:textId="543ED771" w:rsidR="00B7138A" w:rsidRPr="004D72FC" w:rsidRDefault="00B7138A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AD4E1B" w14:textId="3845E44E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7,707,119.06</w:t>
            </w:r>
          </w:p>
        </w:tc>
        <w:tc>
          <w:tcPr>
            <w:tcW w:w="143" w:type="dxa"/>
          </w:tcPr>
          <w:p w14:paraId="7E9A569F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F9FDE3" w14:textId="34C76EC9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 xml:space="preserve">2,394,583.08   </w:t>
            </w:r>
          </w:p>
        </w:tc>
        <w:tc>
          <w:tcPr>
            <w:tcW w:w="144" w:type="dxa"/>
            <w:tcBorders>
              <w:left w:val="nil"/>
            </w:tcBorders>
          </w:tcPr>
          <w:p w14:paraId="6E8DA522" w14:textId="77777777" w:rsidR="00B7138A" w:rsidRPr="004D72FC" w:rsidRDefault="00B7138A" w:rsidP="00F11353">
            <w:pPr>
              <w:tabs>
                <w:tab w:val="left" w:pos="-88"/>
              </w:tabs>
              <w:spacing w:line="300" w:lineRule="exact"/>
              <w:ind w:left="-108" w:right="397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0507FB" w14:textId="41765403" w:rsidR="00B7138A" w:rsidRPr="004D72FC" w:rsidRDefault="00B7138A" w:rsidP="00684EF6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 xml:space="preserve">  -   </w:t>
            </w:r>
          </w:p>
        </w:tc>
        <w:tc>
          <w:tcPr>
            <w:tcW w:w="143" w:type="dxa"/>
          </w:tcPr>
          <w:p w14:paraId="1B10180E" w14:textId="77777777" w:rsidR="00B7138A" w:rsidRPr="004D72FC" w:rsidRDefault="00B7138A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778BD4" w14:textId="2F5495BB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6,465,730.33</w:t>
            </w:r>
          </w:p>
        </w:tc>
        <w:tc>
          <w:tcPr>
            <w:tcW w:w="142" w:type="dxa"/>
            <w:noWrap/>
          </w:tcPr>
          <w:p w14:paraId="2C3C2D71" w14:textId="77777777" w:rsidR="00B7138A" w:rsidRPr="004D72FC" w:rsidRDefault="00B7138A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BA81155" w14:textId="3FD7132D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>16,567,432.47</w:t>
            </w:r>
          </w:p>
        </w:tc>
      </w:tr>
      <w:tr w:rsidR="00B7138A" w:rsidRPr="004D72FC" w14:paraId="480C0B75" w14:textId="77777777" w:rsidTr="00BD1237">
        <w:trPr>
          <w:gridBefore w:val="1"/>
          <w:wBefore w:w="14" w:type="dxa"/>
          <w:trHeight w:val="59"/>
        </w:trPr>
        <w:tc>
          <w:tcPr>
            <w:tcW w:w="2705" w:type="dxa"/>
            <w:noWrap/>
          </w:tcPr>
          <w:p w14:paraId="382F130E" w14:textId="5266A326" w:rsidR="00B7138A" w:rsidRPr="004D72FC" w:rsidRDefault="00B7138A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300" w:lineRule="exact"/>
              <w:ind w:left="0" w:right="-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4D72FC">
              <w:rPr>
                <w:rFonts w:ascii="Angsana New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62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0FAC83F" w14:textId="6C5458C7" w:rsidR="00B7138A" w:rsidRPr="004D72FC" w:rsidRDefault="00B7138A" w:rsidP="00F11353">
            <w:pPr>
              <w:spacing w:line="300" w:lineRule="exact"/>
              <w:ind w:left="-30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72FC">
              <w:rPr>
                <w:rFonts w:ascii="Angsana New" w:hAnsi="Angsana New"/>
                <w:sz w:val="26"/>
                <w:szCs w:val="26"/>
              </w:rPr>
              <w:t>34,654,575.37</w:t>
            </w:r>
          </w:p>
        </w:tc>
        <w:tc>
          <w:tcPr>
            <w:tcW w:w="143" w:type="dxa"/>
          </w:tcPr>
          <w:p w14:paraId="2FE0C94B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1" w:type="dxa"/>
            <w:gridSpan w:val="3"/>
            <w:tcBorders>
              <w:top w:val="single" w:sz="6" w:space="0" w:color="auto"/>
            </w:tcBorders>
          </w:tcPr>
          <w:p w14:paraId="5D9702C2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0551C0E2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gridSpan w:val="3"/>
            <w:tcBorders>
              <w:top w:val="single" w:sz="6" w:space="0" w:color="auto"/>
            </w:tcBorders>
            <w:noWrap/>
          </w:tcPr>
          <w:p w14:paraId="2C614537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</w:tcPr>
          <w:p w14:paraId="2AA921C7" w14:textId="77777777" w:rsidR="00B7138A" w:rsidRPr="004D72FC" w:rsidRDefault="00B7138A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</w:tcBorders>
            <w:noWrap/>
          </w:tcPr>
          <w:p w14:paraId="35819E1E" w14:textId="77777777" w:rsidR="00B7138A" w:rsidRPr="004D72FC" w:rsidRDefault="00B7138A" w:rsidP="00F11353">
            <w:pPr>
              <w:pStyle w:val="BodyTextIndent"/>
              <w:spacing w:after="0" w:line="300" w:lineRule="exact"/>
              <w:ind w:left="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noWrap/>
          </w:tcPr>
          <w:p w14:paraId="489BC209" w14:textId="77777777" w:rsidR="00B7138A" w:rsidRPr="004D72FC" w:rsidRDefault="00B7138A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A6FA4A5" w14:textId="57F2514B" w:rsidR="00B7138A" w:rsidRPr="004D72FC" w:rsidRDefault="00B7138A" w:rsidP="00F11353">
            <w:pPr>
              <w:pStyle w:val="BodyTextIndent"/>
              <w:spacing w:after="0" w:line="300" w:lineRule="exact"/>
              <w:ind w:left="-30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72FC">
              <w:rPr>
                <w:rFonts w:asciiTheme="majorBidi" w:hAnsiTheme="majorBidi" w:cstheme="majorBidi"/>
                <w:sz w:val="26"/>
                <w:szCs w:val="26"/>
              </w:rPr>
              <w:t>51,267,561.59</w:t>
            </w:r>
          </w:p>
        </w:tc>
      </w:tr>
      <w:tr w:rsidR="00602876" w:rsidRPr="004D72FC" w14:paraId="421FE185" w14:textId="77777777" w:rsidTr="00BD1237">
        <w:tblPrEx>
          <w:tblCellMar>
            <w:left w:w="57" w:type="dxa"/>
            <w:right w:w="57" w:type="dxa"/>
          </w:tblCellMar>
        </w:tblPrEx>
        <w:trPr>
          <w:trHeight w:val="74"/>
        </w:trPr>
        <w:tc>
          <w:tcPr>
            <w:tcW w:w="3247" w:type="dxa"/>
            <w:gridSpan w:val="3"/>
            <w:noWrap/>
          </w:tcPr>
          <w:p w14:paraId="609D5ED3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739" w:type="dxa"/>
            <w:gridSpan w:val="16"/>
            <w:tcBorders>
              <w:bottom w:val="single" w:sz="6" w:space="0" w:color="auto"/>
            </w:tcBorders>
            <w:noWrap/>
          </w:tcPr>
          <w:p w14:paraId="104BAC5B" w14:textId="77777777" w:rsidR="00602876" w:rsidRPr="004D72FC" w:rsidRDefault="00602876" w:rsidP="00F11353">
            <w:pPr>
              <w:spacing w:line="32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602876" w:rsidRPr="004D72FC" w14:paraId="03D108D5" w14:textId="77777777" w:rsidTr="00BD1237">
        <w:tblPrEx>
          <w:tblCellMar>
            <w:left w:w="57" w:type="dxa"/>
            <w:right w:w="57" w:type="dxa"/>
          </w:tblCellMar>
        </w:tblPrEx>
        <w:trPr>
          <w:trHeight w:val="74"/>
        </w:trPr>
        <w:tc>
          <w:tcPr>
            <w:tcW w:w="3247" w:type="dxa"/>
            <w:gridSpan w:val="3"/>
            <w:noWrap/>
          </w:tcPr>
          <w:p w14:paraId="5C1B8993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5739" w:type="dxa"/>
            <w:gridSpan w:val="16"/>
            <w:tcBorders>
              <w:bottom w:val="single" w:sz="6" w:space="0" w:color="auto"/>
            </w:tcBorders>
            <w:noWrap/>
          </w:tcPr>
          <w:p w14:paraId="2779B993" w14:textId="77777777" w:rsidR="00602876" w:rsidRPr="004D72FC" w:rsidRDefault="00602876" w:rsidP="00F11353">
            <w:pPr>
              <w:spacing w:line="320" w:lineRule="exact"/>
              <w:ind w:left="-108" w:right="4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2876" w:rsidRPr="004D72FC" w14:paraId="41011921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054C9159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</w:tcBorders>
            <w:noWrap/>
          </w:tcPr>
          <w:p w14:paraId="6570BF1F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610684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7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43D243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2EE64C27" w14:textId="77777777" w:rsidR="00602876" w:rsidRPr="004D72FC" w:rsidRDefault="00602876" w:rsidP="00F11353">
            <w:pPr>
              <w:spacing w:line="32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nil"/>
            </w:tcBorders>
            <w:noWrap/>
          </w:tcPr>
          <w:p w14:paraId="540438BA" w14:textId="77777777" w:rsidR="00602876" w:rsidRPr="004D72FC" w:rsidRDefault="00602876" w:rsidP="00F11353">
            <w:pPr>
              <w:spacing w:line="320" w:lineRule="exact"/>
              <w:ind w:hanging="3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ยอดตามบัญชี</w:t>
            </w:r>
          </w:p>
        </w:tc>
      </w:tr>
      <w:tr w:rsidR="00602876" w:rsidRPr="004D72FC" w14:paraId="2AAC71EA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622DCD7E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23" w:type="dxa"/>
            <w:gridSpan w:val="3"/>
            <w:noWrap/>
          </w:tcPr>
          <w:p w14:paraId="1231580F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142" w:type="dxa"/>
          </w:tcPr>
          <w:p w14:paraId="0A0BDF8A" w14:textId="77777777" w:rsidR="00602876" w:rsidRPr="004D72FC" w:rsidRDefault="00602876" w:rsidP="00F11353">
            <w:pPr>
              <w:spacing w:line="320" w:lineRule="exact"/>
              <w:ind w:left="2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</w:tcBorders>
            <w:noWrap/>
          </w:tcPr>
          <w:p w14:paraId="048B6B6E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3A51A92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</w:tcBorders>
            <w:noWrap/>
          </w:tcPr>
          <w:p w14:paraId="1FF95B69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3C349519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tcBorders>
              <w:left w:val="nil"/>
            </w:tcBorders>
            <w:noWrap/>
          </w:tcPr>
          <w:p w14:paraId="4848C4A3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</w:tr>
      <w:tr w:rsidR="00602876" w:rsidRPr="004D72FC" w14:paraId="12AE7017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349AE989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23" w:type="dxa"/>
            <w:gridSpan w:val="3"/>
            <w:tcBorders>
              <w:bottom w:val="single" w:sz="6" w:space="0" w:color="auto"/>
            </w:tcBorders>
            <w:noWrap/>
          </w:tcPr>
          <w:p w14:paraId="35FE0A35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6DDA5A22" w14:textId="77777777" w:rsidR="00602876" w:rsidRPr="004D72FC" w:rsidRDefault="00602876" w:rsidP="00F11353">
            <w:pPr>
              <w:spacing w:line="320" w:lineRule="exact"/>
              <w:ind w:left="28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bottom w:val="single" w:sz="6" w:space="0" w:color="auto"/>
            </w:tcBorders>
            <w:noWrap/>
          </w:tcPr>
          <w:p w14:paraId="6CC0C41C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3A304675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bottom w:val="single" w:sz="6" w:space="0" w:color="auto"/>
            </w:tcBorders>
            <w:noWrap/>
          </w:tcPr>
          <w:p w14:paraId="690BB9B6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01E078B3" w14:textId="77777777" w:rsidR="00602876" w:rsidRPr="004D72FC" w:rsidRDefault="00602876" w:rsidP="00F11353">
            <w:pPr>
              <w:spacing w:line="320" w:lineRule="exact"/>
              <w:ind w:right="-57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B832EFD" w14:textId="77777777" w:rsidR="00602876" w:rsidRPr="004D72FC" w:rsidRDefault="00602876" w:rsidP="00F11353">
            <w:pPr>
              <w:spacing w:line="32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25</w:t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6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</w:tr>
      <w:tr w:rsidR="00602876" w:rsidRPr="004D72FC" w14:paraId="5D202966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490ED41C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</w:tcBorders>
            <w:noWrap/>
          </w:tcPr>
          <w:p w14:paraId="58EC0106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F02EA0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</w:tcBorders>
            <w:noWrap/>
          </w:tcPr>
          <w:p w14:paraId="49399C19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263B2E" w14:textId="77777777" w:rsidR="00602876" w:rsidRPr="004D72FC" w:rsidRDefault="00602876" w:rsidP="00F11353">
            <w:pPr>
              <w:spacing w:line="320" w:lineRule="exact"/>
              <w:ind w:left="-30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</w:tcBorders>
            <w:noWrap/>
          </w:tcPr>
          <w:p w14:paraId="4FB93438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152063" w14:textId="77777777" w:rsidR="00602876" w:rsidRPr="004D72FC" w:rsidRDefault="00602876" w:rsidP="00F11353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left w:val="nil"/>
            </w:tcBorders>
            <w:noWrap/>
          </w:tcPr>
          <w:p w14:paraId="388839DA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02876" w:rsidRPr="004D72FC" w14:paraId="36D7B188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35E119A7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ที่ดินที่ยังไม่ใช้ดำเนินงาน</w:t>
            </w:r>
          </w:p>
        </w:tc>
        <w:tc>
          <w:tcPr>
            <w:tcW w:w="1323" w:type="dxa"/>
            <w:gridSpan w:val="3"/>
            <w:noWrap/>
          </w:tcPr>
          <w:p w14:paraId="17A1EF37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11,151,910.50</w:t>
            </w:r>
          </w:p>
        </w:tc>
        <w:tc>
          <w:tcPr>
            <w:tcW w:w="142" w:type="dxa"/>
          </w:tcPr>
          <w:p w14:paraId="3A62D8C3" w14:textId="77777777" w:rsidR="00602876" w:rsidRPr="004D72FC" w:rsidRDefault="00602876" w:rsidP="00F11353">
            <w:pPr>
              <w:spacing w:line="320" w:lineRule="exact"/>
              <w:ind w:left="-3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noWrap/>
          </w:tcPr>
          <w:p w14:paraId="7D228B20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140461C" w14:textId="77777777" w:rsidR="00602876" w:rsidRPr="004D72FC" w:rsidRDefault="00602876" w:rsidP="00684EF6">
            <w:pPr>
              <w:spacing w:line="320" w:lineRule="exact"/>
              <w:ind w:left="-30" w:right="454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noWrap/>
          </w:tcPr>
          <w:p w14:paraId="09CE60D7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65C237" w14:textId="77777777" w:rsidR="00602876" w:rsidRPr="004D72FC" w:rsidRDefault="00602876" w:rsidP="00F11353">
            <w:pPr>
              <w:spacing w:line="320" w:lineRule="exact"/>
              <w:ind w:left="-30" w:right="60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left w:val="nil"/>
            </w:tcBorders>
            <w:noWrap/>
          </w:tcPr>
          <w:p w14:paraId="53D894F7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11,151,910.50</w:t>
            </w:r>
          </w:p>
        </w:tc>
      </w:tr>
      <w:tr w:rsidR="00602876" w:rsidRPr="004D72FC" w14:paraId="7400EA18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0BC2742B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323" w:type="dxa"/>
            <w:gridSpan w:val="3"/>
            <w:noWrap/>
          </w:tcPr>
          <w:p w14:paraId="3DEF4D38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3,091,396.80</w:t>
            </w:r>
          </w:p>
        </w:tc>
        <w:tc>
          <w:tcPr>
            <w:tcW w:w="142" w:type="dxa"/>
          </w:tcPr>
          <w:p w14:paraId="20722EA5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noWrap/>
          </w:tcPr>
          <w:p w14:paraId="5774267D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DF56C3E" w14:textId="77777777" w:rsidR="00602876" w:rsidRPr="004D72FC" w:rsidRDefault="00602876" w:rsidP="00684EF6">
            <w:pPr>
              <w:spacing w:line="320" w:lineRule="exact"/>
              <w:ind w:left="-30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noWrap/>
          </w:tcPr>
          <w:p w14:paraId="6B465067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875D02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noWrap/>
          </w:tcPr>
          <w:p w14:paraId="7B07C441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3,091,396.80</w:t>
            </w:r>
          </w:p>
        </w:tc>
      </w:tr>
      <w:tr w:rsidR="00602876" w:rsidRPr="004D72FC" w14:paraId="0989A76D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val="59"/>
        </w:trPr>
        <w:tc>
          <w:tcPr>
            <w:tcW w:w="3247" w:type="dxa"/>
            <w:gridSpan w:val="3"/>
            <w:noWrap/>
          </w:tcPr>
          <w:p w14:paraId="62219DEB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อาคารและ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23" w:type="dxa"/>
            <w:gridSpan w:val="3"/>
            <w:noWrap/>
          </w:tcPr>
          <w:p w14:paraId="3EB41C4F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28,118,387.13</w:t>
            </w:r>
          </w:p>
        </w:tc>
        <w:tc>
          <w:tcPr>
            <w:tcW w:w="142" w:type="dxa"/>
          </w:tcPr>
          <w:p w14:paraId="1EAED7AC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noWrap/>
          </w:tcPr>
          <w:p w14:paraId="34949436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306B455" w14:textId="77777777" w:rsidR="00602876" w:rsidRPr="004D72FC" w:rsidRDefault="00602876" w:rsidP="00684EF6">
            <w:pPr>
              <w:spacing w:line="320" w:lineRule="exact"/>
              <w:ind w:left="-30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noWrap/>
          </w:tcPr>
          <w:p w14:paraId="7340FD1D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F3B3261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noWrap/>
          </w:tcPr>
          <w:p w14:paraId="3D087BFF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28,118,387.13</w:t>
            </w:r>
          </w:p>
        </w:tc>
      </w:tr>
      <w:tr w:rsidR="00602876" w:rsidRPr="004D72FC" w14:paraId="7F1E6122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val="59"/>
        </w:trPr>
        <w:tc>
          <w:tcPr>
            <w:tcW w:w="3247" w:type="dxa"/>
            <w:gridSpan w:val="3"/>
            <w:noWrap/>
          </w:tcPr>
          <w:p w14:paraId="00E8C683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right="-4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142EC2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42,361,694.43</w:t>
            </w:r>
          </w:p>
        </w:tc>
        <w:tc>
          <w:tcPr>
            <w:tcW w:w="142" w:type="dxa"/>
          </w:tcPr>
          <w:p w14:paraId="0A52B7E6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5B578" w14:textId="77777777" w:rsidR="00602876" w:rsidRPr="004D72FC" w:rsidRDefault="00602876" w:rsidP="00684EF6">
            <w:pPr>
              <w:tabs>
                <w:tab w:val="clear" w:pos="680"/>
                <w:tab w:val="clear" w:pos="907"/>
                <w:tab w:val="left" w:pos="-88"/>
                <w:tab w:val="left" w:pos="756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2EF77F0" w14:textId="77777777" w:rsidR="00602876" w:rsidRPr="004D72FC" w:rsidRDefault="00602876" w:rsidP="00684EF6">
            <w:pPr>
              <w:spacing w:line="320" w:lineRule="exact"/>
              <w:ind w:left="-30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D906A2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E04387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8B613D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42,361,694.43</w:t>
            </w:r>
          </w:p>
        </w:tc>
      </w:tr>
      <w:tr w:rsidR="00602876" w:rsidRPr="004D72FC" w14:paraId="12FE5E96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</w:trPr>
        <w:tc>
          <w:tcPr>
            <w:tcW w:w="3247" w:type="dxa"/>
            <w:gridSpan w:val="3"/>
            <w:noWrap/>
          </w:tcPr>
          <w:p w14:paraId="4B815ED8" w14:textId="77777777" w:rsidR="00602876" w:rsidRPr="004D72FC" w:rsidRDefault="00602876" w:rsidP="00F11353">
            <w:pPr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323" w:type="dxa"/>
            <w:gridSpan w:val="3"/>
            <w:noWrap/>
          </w:tcPr>
          <w:p w14:paraId="3D206A4C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</w:tcPr>
          <w:p w14:paraId="1F9AB9AE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</w:tcBorders>
          </w:tcPr>
          <w:p w14:paraId="0DD21A69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04BEB96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</w:tcBorders>
            <w:noWrap/>
          </w:tcPr>
          <w:p w14:paraId="0B99B13D" w14:textId="77777777" w:rsidR="00602876" w:rsidRPr="004D72FC" w:rsidRDefault="00602876" w:rsidP="00F1135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noWrap/>
          </w:tcPr>
          <w:p w14:paraId="2231192D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noWrap/>
          </w:tcPr>
          <w:p w14:paraId="509F86AC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02876" w:rsidRPr="004D72FC" w14:paraId="6EED2E5D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val="59"/>
        </w:trPr>
        <w:tc>
          <w:tcPr>
            <w:tcW w:w="3247" w:type="dxa"/>
            <w:gridSpan w:val="3"/>
            <w:noWrap/>
          </w:tcPr>
          <w:p w14:paraId="437F5BC3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อาคารและ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23" w:type="dxa"/>
            <w:gridSpan w:val="3"/>
            <w:noWrap/>
          </w:tcPr>
          <w:p w14:paraId="07F01552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6,248,190.29</w:t>
            </w:r>
          </w:p>
        </w:tc>
        <w:tc>
          <w:tcPr>
            <w:tcW w:w="142" w:type="dxa"/>
          </w:tcPr>
          <w:p w14:paraId="206E9739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</w:tcPr>
          <w:p w14:paraId="4DAC3488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1,458,928.77</w:t>
            </w:r>
          </w:p>
        </w:tc>
        <w:tc>
          <w:tcPr>
            <w:tcW w:w="142" w:type="dxa"/>
            <w:tcBorders>
              <w:left w:val="nil"/>
            </w:tcBorders>
          </w:tcPr>
          <w:p w14:paraId="6268228A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noWrap/>
          </w:tcPr>
          <w:p w14:paraId="5001FFDE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</w:tcPr>
          <w:p w14:paraId="77C1CB86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noWrap/>
          </w:tcPr>
          <w:p w14:paraId="60A9D8C0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7,707,119.06</w:t>
            </w:r>
          </w:p>
        </w:tc>
      </w:tr>
      <w:tr w:rsidR="00602876" w:rsidRPr="004D72FC" w14:paraId="2D903197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val="59"/>
        </w:trPr>
        <w:tc>
          <w:tcPr>
            <w:tcW w:w="3247" w:type="dxa"/>
            <w:gridSpan w:val="3"/>
            <w:noWrap/>
          </w:tcPr>
          <w:p w14:paraId="1C18A637" w14:textId="77777777" w:rsidR="00602876" w:rsidRPr="004D72FC" w:rsidRDefault="00602876" w:rsidP="00F11353">
            <w:pPr>
              <w:spacing w:line="320" w:lineRule="exact"/>
              <w:ind w:right="-4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AD4C57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6,248,190.29</w:t>
            </w:r>
          </w:p>
        </w:tc>
        <w:tc>
          <w:tcPr>
            <w:tcW w:w="142" w:type="dxa"/>
          </w:tcPr>
          <w:p w14:paraId="2B56A6EF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4EE615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1,458,928.77</w:t>
            </w:r>
          </w:p>
        </w:tc>
        <w:tc>
          <w:tcPr>
            <w:tcW w:w="142" w:type="dxa"/>
            <w:tcBorders>
              <w:left w:val="nil"/>
            </w:tcBorders>
          </w:tcPr>
          <w:p w14:paraId="0BDD8382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0AB777" w14:textId="77777777" w:rsidR="00602876" w:rsidRPr="004D72FC" w:rsidRDefault="00602876" w:rsidP="00684EF6">
            <w:pPr>
              <w:tabs>
                <w:tab w:val="left" w:pos="-88"/>
              </w:tabs>
              <w:spacing w:line="320" w:lineRule="exact"/>
              <w:ind w:left="-108" w:right="454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ab/>
            </w: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2" w:type="dxa"/>
            <w:noWrap/>
          </w:tcPr>
          <w:p w14:paraId="522D34A2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4913FA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7,707,119.06</w:t>
            </w:r>
          </w:p>
        </w:tc>
      </w:tr>
      <w:tr w:rsidR="00602876" w:rsidRPr="004D72FC" w14:paraId="7A10078E" w14:textId="77777777" w:rsidTr="00BD1237">
        <w:tblPrEx>
          <w:tblCellMar>
            <w:left w:w="57" w:type="dxa"/>
            <w:right w:w="57" w:type="dxa"/>
          </w:tblCellMar>
        </w:tblPrEx>
        <w:trPr>
          <w:gridAfter w:val="1"/>
          <w:wAfter w:w="14" w:type="dxa"/>
          <w:trHeight w:val="59"/>
        </w:trPr>
        <w:tc>
          <w:tcPr>
            <w:tcW w:w="3247" w:type="dxa"/>
            <w:gridSpan w:val="3"/>
            <w:noWrap/>
          </w:tcPr>
          <w:p w14:paraId="0FCB4A8C" w14:textId="77777777" w:rsidR="00602876" w:rsidRPr="004D72FC" w:rsidRDefault="00602876" w:rsidP="00F11353">
            <w:pPr>
              <w:tabs>
                <w:tab w:val="left" w:pos="404"/>
              </w:tabs>
              <w:spacing w:line="320" w:lineRule="exact"/>
              <w:ind w:left="-57" w:right="-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D72F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4F7846D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36,113,504.14</w:t>
            </w:r>
          </w:p>
        </w:tc>
        <w:tc>
          <w:tcPr>
            <w:tcW w:w="142" w:type="dxa"/>
          </w:tcPr>
          <w:p w14:paraId="269FF97B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</w:tcBorders>
          </w:tcPr>
          <w:p w14:paraId="623299C8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A426D0A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</w:tcBorders>
            <w:noWrap/>
          </w:tcPr>
          <w:p w14:paraId="715DFB3C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2" w:type="dxa"/>
            <w:noWrap/>
          </w:tcPr>
          <w:p w14:paraId="3D7C2E80" w14:textId="77777777" w:rsidR="00602876" w:rsidRPr="004D72FC" w:rsidRDefault="00602876" w:rsidP="00F11353">
            <w:pPr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7" w:type="dxa"/>
            <w:gridSpan w:val="3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10A829" w14:textId="77777777" w:rsidR="00602876" w:rsidRPr="004D72FC" w:rsidRDefault="00602876" w:rsidP="00F11353">
            <w:pPr>
              <w:spacing w:line="320" w:lineRule="exact"/>
              <w:ind w:left="-30" w:right="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D72FC">
              <w:rPr>
                <w:rFonts w:ascii="Angsana New" w:hAnsi="Angsana New"/>
                <w:color w:val="000000" w:themeColor="text1"/>
                <w:sz w:val="26"/>
                <w:szCs w:val="26"/>
              </w:rPr>
              <w:t>34,654,575.37</w:t>
            </w:r>
          </w:p>
        </w:tc>
      </w:tr>
    </w:tbl>
    <w:p w14:paraId="7465ADE9" w14:textId="77777777" w:rsidR="00602876" w:rsidRDefault="0060287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593F293C" w14:textId="0F275E9F" w:rsidR="007A6B8A" w:rsidRDefault="007A6B8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6503D1">
        <w:rPr>
          <w:rFonts w:asciiTheme="majorBidi" w:hAnsiTheme="majorBidi"/>
          <w:sz w:val="32"/>
          <w:szCs w:val="32"/>
          <w:cs/>
        </w:rPr>
        <w:t>ที่ดิน</w:t>
      </w:r>
      <w:r w:rsidRPr="006503D1">
        <w:rPr>
          <w:rFonts w:asciiTheme="majorBidi" w:hAnsiTheme="majorBidi" w:hint="cs"/>
          <w:sz w:val="32"/>
          <w:szCs w:val="32"/>
          <w:cs/>
        </w:rPr>
        <w:t>ที่ยังไม่ใช้ดำเนินงาน</w:t>
      </w:r>
      <w:r w:rsidRPr="006503D1">
        <w:rPr>
          <w:rFonts w:asciiTheme="majorBidi" w:hAnsiTheme="majorBidi"/>
          <w:sz w:val="32"/>
          <w:szCs w:val="32"/>
          <w:cs/>
        </w:rPr>
        <w:t>ของบริษัท</w:t>
      </w:r>
      <w:r w:rsidRPr="006503D1">
        <w:rPr>
          <w:rFonts w:asciiTheme="majorBidi" w:hAnsiTheme="majorBidi" w:hint="cs"/>
          <w:sz w:val="32"/>
          <w:szCs w:val="32"/>
          <w:cs/>
        </w:rPr>
        <w:t>จำนวน</w:t>
      </w:r>
      <w:r w:rsidRPr="006503D1">
        <w:rPr>
          <w:rFonts w:asciiTheme="majorBidi" w:hAnsiTheme="majorBidi"/>
          <w:sz w:val="32"/>
          <w:szCs w:val="32"/>
          <w:cs/>
        </w:rPr>
        <w:t xml:space="preserve"> </w:t>
      </w:r>
      <w:r w:rsidRPr="006503D1">
        <w:rPr>
          <w:rFonts w:asciiTheme="majorBidi" w:hAnsiTheme="majorBidi"/>
          <w:sz w:val="32"/>
          <w:szCs w:val="32"/>
        </w:rPr>
        <w:t xml:space="preserve">2 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แปลง มูลค่าราคาทุน </w:t>
      </w:r>
      <w:r w:rsidRPr="006503D1">
        <w:rPr>
          <w:rFonts w:asciiTheme="majorBidi" w:hAnsiTheme="majorBidi"/>
          <w:sz w:val="32"/>
          <w:szCs w:val="32"/>
        </w:rPr>
        <w:t xml:space="preserve">11.15 </w:t>
      </w:r>
      <w:r w:rsidRPr="006503D1">
        <w:rPr>
          <w:rFonts w:asciiTheme="majorBidi" w:hAnsiTheme="majorBidi" w:hint="cs"/>
          <w:sz w:val="32"/>
          <w:szCs w:val="32"/>
          <w:cs/>
        </w:rPr>
        <w:t>ล้านบาท โดย</w:t>
      </w:r>
      <w:r w:rsidRPr="006503D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6503D1">
        <w:rPr>
          <w:rFonts w:asciiTheme="majorBidi" w:hAnsiTheme="majorBidi"/>
          <w:sz w:val="32"/>
          <w:szCs w:val="32"/>
          <w:cs/>
        </w:rPr>
        <w:br/>
      </w:r>
      <w:r w:rsidR="008C34FC" w:rsidRPr="006503D1">
        <w:rPr>
          <w:rFonts w:asciiTheme="majorBidi" w:hAnsiTheme="majorBidi"/>
          <w:sz w:val="32"/>
          <w:szCs w:val="32"/>
        </w:rPr>
        <w:t xml:space="preserve">19 </w:t>
      </w:r>
      <w:r w:rsidR="008C34FC" w:rsidRPr="006503D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C34FC" w:rsidRPr="006503D1">
        <w:rPr>
          <w:rFonts w:asciiTheme="majorBidi" w:hAnsiTheme="majorBidi"/>
          <w:sz w:val="32"/>
          <w:szCs w:val="32"/>
        </w:rPr>
        <w:t>2567</w:t>
      </w:r>
      <w:r w:rsidRPr="006503D1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6503D1">
        <w:rPr>
          <w:rFonts w:asciiTheme="majorBidi" w:hAnsiTheme="majorBidi"/>
          <w:sz w:val="32"/>
          <w:szCs w:val="32"/>
        </w:rPr>
        <w:t xml:space="preserve">1 </w:t>
      </w:r>
      <w:r w:rsidRPr="006503D1">
        <w:rPr>
          <w:rFonts w:asciiTheme="majorBidi" w:hAnsiTheme="majorBidi"/>
          <w:sz w:val="32"/>
          <w:szCs w:val="32"/>
          <w:cs/>
        </w:rPr>
        <w:t>โดยผู้ประเมินราคาอิสระใช้วิธีเปรียบเทียบกับ</w:t>
      </w:r>
      <w:r w:rsidRPr="006503D1">
        <w:rPr>
          <w:rFonts w:asciiTheme="majorBidi" w:hAnsiTheme="majorBidi" w:hint="cs"/>
          <w:sz w:val="32"/>
          <w:szCs w:val="32"/>
          <w:cs/>
        </w:rPr>
        <w:t>ราคา</w:t>
      </w:r>
      <w:r w:rsidRPr="006503D1">
        <w:rPr>
          <w:rFonts w:asciiTheme="majorBidi" w:hAnsiTheme="majorBidi"/>
          <w:sz w:val="32"/>
          <w:szCs w:val="32"/>
          <w:cs/>
        </w:rPr>
        <w:t>ตลาด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6503D1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6503D1">
        <w:rPr>
          <w:rFonts w:asciiTheme="majorBidi" w:hAnsiTheme="majorBidi" w:hint="cs"/>
          <w:sz w:val="32"/>
          <w:szCs w:val="32"/>
          <w:cs/>
        </w:rPr>
        <w:t>เป็น</w:t>
      </w:r>
      <w:r w:rsidRPr="006503D1">
        <w:rPr>
          <w:rFonts w:asciiTheme="majorBidi" w:hAnsiTheme="majorBidi"/>
          <w:sz w:val="32"/>
          <w:szCs w:val="32"/>
          <w:cs/>
        </w:rPr>
        <w:t>จำนวนเงิน</w:t>
      </w:r>
      <w:r w:rsidRPr="006503D1">
        <w:rPr>
          <w:rFonts w:asciiTheme="majorBidi" w:hAnsiTheme="majorBidi"/>
          <w:sz w:val="32"/>
          <w:szCs w:val="32"/>
        </w:rPr>
        <w:t xml:space="preserve"> </w:t>
      </w:r>
      <w:r w:rsidR="008C34FC" w:rsidRPr="006503D1">
        <w:rPr>
          <w:rFonts w:asciiTheme="majorBidi" w:hAnsiTheme="majorBidi"/>
          <w:sz w:val="32"/>
          <w:szCs w:val="32"/>
        </w:rPr>
        <w:t>6.72</w:t>
      </w:r>
      <w:r w:rsidRPr="006503D1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Pr="006503D1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8C34FC" w:rsidRPr="006503D1">
        <w:rPr>
          <w:rFonts w:asciiTheme="majorBidi" w:hAnsiTheme="majorBidi"/>
          <w:sz w:val="32"/>
          <w:szCs w:val="32"/>
        </w:rPr>
        <w:t xml:space="preserve">22 </w:t>
      </w:r>
      <w:r w:rsidR="008C34FC" w:rsidRPr="006503D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8C34FC" w:rsidRPr="006503D1">
        <w:rPr>
          <w:rFonts w:asciiTheme="majorBidi" w:hAnsiTheme="majorBidi"/>
          <w:sz w:val="32"/>
          <w:szCs w:val="32"/>
        </w:rPr>
        <w:t>2567</w:t>
      </w:r>
      <w:r w:rsidR="008C34FC" w:rsidRPr="006503D1">
        <w:rPr>
          <w:rFonts w:asciiTheme="majorBidi" w:hAnsiTheme="majorBidi"/>
          <w:sz w:val="32"/>
          <w:szCs w:val="32"/>
          <w:cs/>
        </w:rPr>
        <w:t xml:space="preserve"> </w:t>
      </w:r>
      <w:r w:rsidRPr="006503D1">
        <w:rPr>
          <w:rFonts w:asciiTheme="majorBidi" w:hAnsiTheme="majorBidi"/>
          <w:sz w:val="32"/>
          <w:szCs w:val="32"/>
          <w:cs/>
        </w:rPr>
        <w:t>บริษัทได้มีการประเมินราคา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ที่ดินแปลงที่ </w:t>
      </w:r>
      <w:r w:rsidRPr="006503D1">
        <w:rPr>
          <w:rFonts w:asciiTheme="majorBidi" w:hAnsiTheme="majorBidi"/>
          <w:sz w:val="32"/>
          <w:szCs w:val="32"/>
        </w:rPr>
        <w:t xml:space="preserve">2 </w:t>
      </w:r>
      <w:r w:rsidRPr="006503D1">
        <w:rPr>
          <w:rFonts w:asciiTheme="majorBidi" w:hAnsiTheme="majorBidi"/>
          <w:sz w:val="32"/>
          <w:szCs w:val="32"/>
          <w:cs/>
        </w:rPr>
        <w:t>โดยใช้วิธีเปรียบเทียบกับ</w:t>
      </w:r>
      <w:r w:rsidRPr="006503D1">
        <w:rPr>
          <w:rFonts w:asciiTheme="majorBidi" w:hAnsiTheme="majorBidi" w:hint="cs"/>
          <w:sz w:val="32"/>
          <w:szCs w:val="32"/>
          <w:cs/>
        </w:rPr>
        <w:t>ราคา</w:t>
      </w:r>
      <w:r w:rsidRPr="006503D1">
        <w:rPr>
          <w:rFonts w:asciiTheme="majorBidi" w:hAnsiTheme="majorBidi"/>
          <w:sz w:val="32"/>
          <w:szCs w:val="32"/>
          <w:cs/>
        </w:rPr>
        <w:t>ตลาด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 มี</w:t>
      </w:r>
      <w:r w:rsidRPr="006503D1">
        <w:rPr>
          <w:rFonts w:asciiTheme="majorBidi" w:hAnsiTheme="majorBidi"/>
          <w:sz w:val="32"/>
          <w:szCs w:val="32"/>
          <w:cs/>
        </w:rPr>
        <w:t>มูลค่าประเมิน</w:t>
      </w:r>
      <w:r w:rsidRPr="006503D1">
        <w:rPr>
          <w:rFonts w:asciiTheme="majorBidi" w:hAnsiTheme="majorBidi" w:hint="cs"/>
          <w:sz w:val="32"/>
          <w:szCs w:val="32"/>
          <w:cs/>
        </w:rPr>
        <w:t>เป็น</w:t>
      </w:r>
      <w:r w:rsidRPr="006503D1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8C34FC" w:rsidRPr="006503D1">
        <w:rPr>
          <w:rFonts w:asciiTheme="majorBidi" w:hAnsiTheme="majorBidi"/>
          <w:sz w:val="32"/>
          <w:szCs w:val="32"/>
        </w:rPr>
        <w:t>54.62</w:t>
      </w:r>
      <w:r w:rsidRPr="006503D1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6503D1">
        <w:rPr>
          <w:rFonts w:asciiTheme="majorBidi" w:hAnsiTheme="majorBidi"/>
          <w:sz w:val="32"/>
          <w:szCs w:val="32"/>
        </w:rPr>
        <w:t xml:space="preserve"> </w:t>
      </w:r>
      <w:r w:rsidRPr="006503D1">
        <w:rPr>
          <w:rFonts w:asciiTheme="majorBidi" w:hAnsiTheme="majorBidi"/>
          <w:sz w:val="32"/>
          <w:szCs w:val="32"/>
          <w:cs/>
        </w:rPr>
        <w:t>รวมอสังหาริมทรัพย์เพื่อการลงทุนมีมูลค่าประเมินทั้งสิ้น</w:t>
      </w:r>
      <w:r w:rsidRPr="006503D1">
        <w:rPr>
          <w:rFonts w:asciiTheme="majorBidi" w:hAnsiTheme="majorBidi" w:hint="cs"/>
          <w:sz w:val="32"/>
          <w:szCs w:val="32"/>
          <w:cs/>
        </w:rPr>
        <w:t>เป็น</w:t>
      </w:r>
      <w:r w:rsidRPr="006503D1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8C34FC" w:rsidRPr="006503D1">
        <w:rPr>
          <w:rFonts w:asciiTheme="majorBidi" w:hAnsiTheme="majorBidi"/>
          <w:sz w:val="32"/>
          <w:szCs w:val="32"/>
        </w:rPr>
        <w:t>61.34</w:t>
      </w:r>
      <w:r w:rsidRPr="006503D1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7CCBC6EC" w14:textId="413DF3F1" w:rsidR="006C6E7D" w:rsidRDefault="007A6B8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bookmarkStart w:id="5" w:name="_Hlk222342960"/>
      <w:r w:rsidRPr="006503D1">
        <w:rPr>
          <w:rFonts w:asciiTheme="majorBidi" w:hAnsiTheme="majorBidi"/>
          <w:sz w:val="32"/>
          <w:szCs w:val="32"/>
          <w:cs/>
        </w:rPr>
        <w:t>ที่ดิน</w:t>
      </w:r>
      <w:r w:rsidRPr="006503D1">
        <w:rPr>
          <w:rFonts w:asciiTheme="majorBidi" w:hAnsiTheme="majorBidi" w:hint="cs"/>
          <w:sz w:val="32"/>
          <w:szCs w:val="32"/>
          <w:cs/>
        </w:rPr>
        <w:t xml:space="preserve"> อาคารสำนักงานและคลังสินค้าบางส่วนที่จังหวัดชลบุรี มีไว้เพื่อให้บริษัทย่อยแห่งหนึ่งเช่าใช้</w:t>
      </w:r>
      <w:r w:rsidRPr="006C6E7D">
        <w:rPr>
          <w:rFonts w:asciiTheme="majorBidi" w:hAnsiTheme="majorBidi" w:hint="cs"/>
          <w:sz w:val="32"/>
          <w:szCs w:val="32"/>
          <w:cs/>
        </w:rPr>
        <w:t>ดำเนินงาน</w:t>
      </w:r>
      <w:r w:rsidR="00B7138A" w:rsidRPr="006C6E7D">
        <w:rPr>
          <w:rFonts w:asciiTheme="majorBidi" w:hAnsiTheme="majorBidi"/>
          <w:sz w:val="32"/>
          <w:szCs w:val="32"/>
        </w:rPr>
        <w:t xml:space="preserve"> </w:t>
      </w:r>
      <w:r w:rsidR="006C6E7D" w:rsidRPr="006C6E7D">
        <w:rPr>
          <w:rFonts w:asciiTheme="majorBidi" w:hAnsiTheme="majorBidi" w:hint="cs"/>
          <w:sz w:val="32"/>
          <w:szCs w:val="32"/>
          <w:cs/>
        </w:rPr>
        <w:t>โดย</w:t>
      </w:r>
      <w:r w:rsidR="006C6E7D" w:rsidRPr="006C6E7D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02618">
        <w:rPr>
          <w:rFonts w:asciiTheme="majorBidi" w:hAnsiTheme="majorBidi"/>
          <w:sz w:val="32"/>
          <w:szCs w:val="32"/>
        </w:rPr>
        <w:t>1</w:t>
      </w:r>
      <w:r w:rsidR="006C6E7D" w:rsidRPr="006C6E7D">
        <w:rPr>
          <w:rFonts w:asciiTheme="majorBidi" w:hAnsiTheme="majorBidi"/>
          <w:sz w:val="32"/>
          <w:szCs w:val="32"/>
        </w:rPr>
        <w:t xml:space="preserve">8 </w:t>
      </w:r>
      <w:r w:rsidR="006C6E7D" w:rsidRPr="006C6E7D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6C6E7D" w:rsidRPr="006C6E7D">
        <w:rPr>
          <w:rFonts w:asciiTheme="majorBidi" w:hAnsiTheme="majorBidi"/>
          <w:sz w:val="32"/>
          <w:szCs w:val="32"/>
        </w:rPr>
        <w:t>2568</w:t>
      </w:r>
      <w:r w:rsidR="006C6E7D" w:rsidRPr="006C6E7D">
        <w:rPr>
          <w:rFonts w:asciiTheme="majorBidi" w:hAnsiTheme="majorBidi"/>
          <w:sz w:val="32"/>
          <w:szCs w:val="32"/>
          <w:cs/>
        </w:rPr>
        <w:t xml:space="preserve"> บริษัทได้ประเมินราคา</w:t>
      </w:r>
      <w:r w:rsidR="006C6E7D" w:rsidRPr="006C6E7D">
        <w:rPr>
          <w:rFonts w:asciiTheme="majorBidi" w:hAnsiTheme="majorBidi" w:hint="cs"/>
          <w:sz w:val="32"/>
          <w:szCs w:val="32"/>
          <w:cs/>
        </w:rPr>
        <w:t>ที่ดินพร้อมสิ่งปลูกสร้าง</w:t>
      </w:r>
      <w:r w:rsidR="006C6E7D" w:rsidRPr="006C6E7D">
        <w:rPr>
          <w:rFonts w:asciiTheme="majorBidi" w:hAnsiTheme="majorBidi"/>
          <w:sz w:val="32"/>
          <w:szCs w:val="32"/>
        </w:rPr>
        <w:t xml:space="preserve"> </w:t>
      </w:r>
      <w:r w:rsidR="00694948" w:rsidRPr="006503D1">
        <w:rPr>
          <w:rFonts w:asciiTheme="majorBidi" w:hAnsiTheme="majorBidi"/>
          <w:sz w:val="32"/>
          <w:szCs w:val="32"/>
          <w:cs/>
        </w:rPr>
        <w:t>โดยผู้ประเมินราคาอิสระ</w:t>
      </w:r>
      <w:r w:rsidR="006C6E7D" w:rsidRPr="006C6E7D">
        <w:rPr>
          <w:rFonts w:asciiTheme="majorBidi" w:hAnsiTheme="majorBidi"/>
          <w:sz w:val="32"/>
          <w:szCs w:val="32"/>
          <w:cs/>
        </w:rPr>
        <w:t>ใช้วิธี</w:t>
      </w:r>
      <w:r w:rsidR="006C6E7D" w:rsidRPr="006C6E7D">
        <w:rPr>
          <w:rFonts w:asciiTheme="majorBidi" w:hAnsiTheme="majorBidi" w:hint="cs"/>
          <w:sz w:val="32"/>
          <w:szCs w:val="32"/>
          <w:cs/>
        </w:rPr>
        <w:t>ต้นทุน มี</w:t>
      </w:r>
      <w:r w:rsidR="006C6E7D" w:rsidRPr="006C6E7D">
        <w:rPr>
          <w:rFonts w:asciiTheme="majorBidi" w:hAnsiTheme="majorBidi"/>
          <w:sz w:val="32"/>
          <w:szCs w:val="32"/>
          <w:cs/>
        </w:rPr>
        <w:t>มูลค่าประเมิน</w:t>
      </w:r>
      <w:r w:rsidR="006C6E7D" w:rsidRPr="006C6E7D">
        <w:rPr>
          <w:rFonts w:asciiTheme="majorBidi" w:hAnsiTheme="majorBidi" w:hint="cs"/>
          <w:sz w:val="32"/>
          <w:szCs w:val="32"/>
          <w:cs/>
        </w:rPr>
        <w:t>เป็น</w:t>
      </w:r>
      <w:r w:rsidR="006C6E7D" w:rsidRPr="006C6E7D">
        <w:rPr>
          <w:rFonts w:asciiTheme="majorBidi" w:hAnsiTheme="majorBidi"/>
          <w:sz w:val="32"/>
          <w:szCs w:val="32"/>
          <w:cs/>
        </w:rPr>
        <w:t xml:space="preserve">จำนวนเงิน </w:t>
      </w:r>
      <w:r w:rsidR="006C6E7D" w:rsidRPr="006C6E7D">
        <w:rPr>
          <w:rFonts w:asciiTheme="majorBidi" w:hAnsiTheme="majorBidi"/>
          <w:sz w:val="32"/>
          <w:szCs w:val="32"/>
        </w:rPr>
        <w:t>60.29</w:t>
      </w:r>
      <w:r w:rsidR="006C6E7D" w:rsidRPr="006C6E7D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bookmarkEnd w:id="5"/>
    <w:p w14:paraId="101CCFF5" w14:textId="77777777" w:rsidR="004D72FC" w:rsidRDefault="004D72F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6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6202AE3B" w14:textId="1BBDAB61" w:rsidR="00CE21F0" w:rsidRPr="008E7100" w:rsidRDefault="00AC588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8E710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1390A" w:rsidRPr="008E710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E21F0" w:rsidRPr="008E71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E21F0" w:rsidRPr="008E71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C640A3" w:rsidRPr="008E710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CE21F0" w:rsidRPr="008E710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และอุปกรณ์ </w:t>
      </w:r>
    </w:p>
    <w:p w14:paraId="704AFD9B" w14:textId="54D0509A" w:rsidR="00221028" w:rsidRPr="008E7100" w:rsidRDefault="000429E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E7100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5"/>
        <w:gridCol w:w="1164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8E7100" w:rsidRPr="008E7100" w14:paraId="1C75F876" w14:textId="77777777" w:rsidTr="001A4AF5">
        <w:trPr>
          <w:trHeight w:val="74"/>
        </w:trPr>
        <w:tc>
          <w:tcPr>
            <w:tcW w:w="2705" w:type="dxa"/>
            <w:noWrap/>
          </w:tcPr>
          <w:p w14:paraId="186FB20F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100EA253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8E7100" w:rsidRPr="008E7100" w14:paraId="46C259C1" w14:textId="77777777" w:rsidTr="001A4AF5">
        <w:trPr>
          <w:trHeight w:val="74"/>
        </w:trPr>
        <w:tc>
          <w:tcPr>
            <w:tcW w:w="2705" w:type="dxa"/>
            <w:noWrap/>
          </w:tcPr>
          <w:p w14:paraId="74C98415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71DD02D3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E7100" w:rsidRPr="008E7100" w14:paraId="21A0C77A" w14:textId="77777777" w:rsidTr="001A4AF5">
        <w:trPr>
          <w:gridAfter w:val="1"/>
          <w:wAfter w:w="6" w:type="dxa"/>
        </w:trPr>
        <w:tc>
          <w:tcPr>
            <w:tcW w:w="2705" w:type="dxa"/>
            <w:noWrap/>
          </w:tcPr>
          <w:p w14:paraId="28FA19C1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1DBAD662" w14:textId="765FFA6F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3BF3C34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755F1E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03CF0600" w14:textId="77777777" w:rsidR="008E7100" w:rsidRPr="008E7100" w:rsidRDefault="008E7100" w:rsidP="00F11353">
            <w:pPr>
              <w:spacing w:line="270" w:lineRule="exact"/>
              <w:ind w:left="-57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3825EA78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8E7100" w:rsidRPr="008E7100" w14:paraId="7F145AD0" w14:textId="77777777" w:rsidTr="001A4AF5">
        <w:trPr>
          <w:gridAfter w:val="1"/>
          <w:wAfter w:w="6" w:type="dxa"/>
        </w:trPr>
        <w:tc>
          <w:tcPr>
            <w:tcW w:w="2705" w:type="dxa"/>
            <w:noWrap/>
          </w:tcPr>
          <w:p w14:paraId="30114A8B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noWrap/>
          </w:tcPr>
          <w:p w14:paraId="22658B51" w14:textId="2BADA9EF" w:rsidR="008E7100" w:rsidRPr="008E7100" w:rsidRDefault="008E7100" w:rsidP="00F11353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2C9E6D95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54DEA7B9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7CD53FB1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1BF96130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491239E4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5B43B64B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4FB54C9D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7948F60D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8E7100" w:rsidRPr="008E7100" w14:paraId="1735912F" w14:textId="77777777" w:rsidTr="001A4AF5">
        <w:trPr>
          <w:gridAfter w:val="1"/>
          <w:wAfter w:w="6" w:type="dxa"/>
        </w:trPr>
        <w:tc>
          <w:tcPr>
            <w:tcW w:w="2705" w:type="dxa"/>
            <w:noWrap/>
          </w:tcPr>
          <w:p w14:paraId="4AECD4C6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7AAB8977" w14:textId="4CCFE2B2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3" w:type="dxa"/>
          </w:tcPr>
          <w:p w14:paraId="21C59CC2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351B8223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B5C5360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1FF781D6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753CC13C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CE1A7A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1BDA8194" w14:textId="7777777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28A9DAA4" w14:textId="3E8BFF47" w:rsidR="008E7100" w:rsidRPr="008E7100" w:rsidRDefault="008E7100" w:rsidP="00F11353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8E7100" w:rsidRPr="008E7100" w14:paraId="7DF6FE43" w14:textId="77777777" w:rsidTr="001A4AF5">
        <w:trPr>
          <w:gridAfter w:val="1"/>
          <w:wAfter w:w="6" w:type="dxa"/>
        </w:trPr>
        <w:tc>
          <w:tcPr>
            <w:tcW w:w="2705" w:type="dxa"/>
            <w:noWrap/>
          </w:tcPr>
          <w:p w14:paraId="7D0F761D" w14:textId="77777777" w:rsidR="008E7100" w:rsidRPr="008E7100" w:rsidRDefault="008E7100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4" w:type="dxa"/>
            <w:tcBorders>
              <w:top w:val="single" w:sz="6" w:space="0" w:color="auto"/>
              <w:left w:val="nil"/>
            </w:tcBorders>
            <w:noWrap/>
          </w:tcPr>
          <w:p w14:paraId="55331FA9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5526A3E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65C289D0" w14:textId="77777777" w:rsidR="008E7100" w:rsidRPr="008E7100" w:rsidRDefault="008E7100" w:rsidP="00F11353">
            <w:pPr>
              <w:pStyle w:val="BodyTextIndent"/>
              <w:spacing w:after="0" w:line="27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32DE0BA" w14:textId="77777777" w:rsidR="008E7100" w:rsidRPr="008E7100" w:rsidRDefault="008E7100" w:rsidP="00F11353">
            <w:pPr>
              <w:spacing w:line="270" w:lineRule="exact"/>
              <w:ind w:lef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42133C8D" w14:textId="77777777" w:rsidR="008E7100" w:rsidRPr="008E7100" w:rsidRDefault="008E7100" w:rsidP="00F11353">
            <w:pPr>
              <w:spacing w:line="27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  <w:noWrap/>
          </w:tcPr>
          <w:p w14:paraId="7706C629" w14:textId="77777777" w:rsidR="008E7100" w:rsidRPr="008E7100" w:rsidRDefault="008E7100" w:rsidP="00F11353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6" w:type="dxa"/>
          </w:tcPr>
          <w:p w14:paraId="59ED0409" w14:textId="77777777" w:rsidR="008E7100" w:rsidRPr="008E7100" w:rsidRDefault="008E7100" w:rsidP="00F11353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74C0B1E5" w14:textId="77777777" w:rsidR="008E7100" w:rsidRPr="008E7100" w:rsidRDefault="008E7100" w:rsidP="00F11353">
            <w:pPr>
              <w:spacing w:line="27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1F759C39" w14:textId="77777777" w:rsidR="008E7100" w:rsidRPr="008E7100" w:rsidRDefault="008E7100" w:rsidP="00F11353">
            <w:pPr>
              <w:spacing w:line="27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AF5" w:rsidRPr="008E7100" w14:paraId="2742F320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7853C17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  <w:vAlign w:val="bottom"/>
          </w:tcPr>
          <w:p w14:paraId="1D5EF9A0" w14:textId="62A8C642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80,551,621.92 </w:t>
            </w:r>
          </w:p>
        </w:tc>
        <w:tc>
          <w:tcPr>
            <w:tcW w:w="143" w:type="dxa"/>
          </w:tcPr>
          <w:p w14:paraId="5F9B3C99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6170B2BD" w14:textId="4A36484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18,435,093.75 </w:t>
            </w:r>
          </w:p>
        </w:tc>
        <w:tc>
          <w:tcPr>
            <w:tcW w:w="144" w:type="dxa"/>
            <w:tcBorders>
              <w:left w:val="nil"/>
            </w:tcBorders>
          </w:tcPr>
          <w:p w14:paraId="3B85F1D9" w14:textId="777777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C9BEEF8" w14:textId="459A47FE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252B7178" w14:textId="777777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0EACC61D" w14:textId="50954FC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1,211,624.81 </w:t>
            </w:r>
          </w:p>
        </w:tc>
        <w:tc>
          <w:tcPr>
            <w:tcW w:w="142" w:type="dxa"/>
          </w:tcPr>
          <w:p w14:paraId="1538FEE2" w14:textId="777777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4696EE5B" w14:textId="607DEF95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100,198,340.48 </w:t>
            </w:r>
          </w:p>
        </w:tc>
      </w:tr>
      <w:tr w:rsidR="001A4AF5" w:rsidRPr="008E7100" w14:paraId="09AED4DB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4E75D2D7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4" w:type="dxa"/>
            <w:noWrap/>
            <w:vAlign w:val="bottom"/>
          </w:tcPr>
          <w:p w14:paraId="19264F22" w14:textId="1F421624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368,310,687.06 </w:t>
            </w:r>
          </w:p>
        </w:tc>
        <w:tc>
          <w:tcPr>
            <w:tcW w:w="143" w:type="dxa"/>
          </w:tcPr>
          <w:p w14:paraId="6DB69AB3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1159AC95" w14:textId="1F7FABC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3,822,378.53 </w:t>
            </w:r>
          </w:p>
        </w:tc>
        <w:tc>
          <w:tcPr>
            <w:tcW w:w="144" w:type="dxa"/>
            <w:tcBorders>
              <w:left w:val="nil"/>
            </w:tcBorders>
          </w:tcPr>
          <w:p w14:paraId="383E84CE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179A0E9" w14:textId="4AC8B137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(3,140,213.92)</w:t>
            </w:r>
          </w:p>
        </w:tc>
        <w:tc>
          <w:tcPr>
            <w:tcW w:w="143" w:type="dxa"/>
            <w:noWrap/>
          </w:tcPr>
          <w:p w14:paraId="421EEED3" w14:textId="77777777" w:rsidR="001A4AF5" w:rsidRPr="008E7100" w:rsidRDefault="001A4AF5" w:rsidP="00F11353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7BCE8DF" w14:textId="0B225A31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786,348.66 </w:t>
            </w:r>
          </w:p>
        </w:tc>
        <w:tc>
          <w:tcPr>
            <w:tcW w:w="142" w:type="dxa"/>
          </w:tcPr>
          <w:p w14:paraId="653E9325" w14:textId="77777777" w:rsidR="001A4AF5" w:rsidRPr="008E7100" w:rsidRDefault="001A4AF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2C9FCE01" w14:textId="5A5D1FFD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369,779,200.33 </w:t>
            </w:r>
          </w:p>
        </w:tc>
      </w:tr>
      <w:tr w:rsidR="001A4AF5" w:rsidRPr="008E7100" w14:paraId="19770487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13289CE5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  <w:vAlign w:val="bottom"/>
          </w:tcPr>
          <w:p w14:paraId="1817ADAC" w14:textId="5EDC1D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300,823,169.20 </w:t>
            </w:r>
          </w:p>
        </w:tc>
        <w:tc>
          <w:tcPr>
            <w:tcW w:w="143" w:type="dxa"/>
          </w:tcPr>
          <w:p w14:paraId="5F6E66F7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2970F683" w14:textId="7FEDBEE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8,594,154.09 </w:t>
            </w:r>
          </w:p>
        </w:tc>
        <w:tc>
          <w:tcPr>
            <w:tcW w:w="144" w:type="dxa"/>
            <w:tcBorders>
              <w:left w:val="nil"/>
            </w:tcBorders>
          </w:tcPr>
          <w:p w14:paraId="6DADBED4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D7EB08B" w14:textId="104371EF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(12,546,491.79)</w:t>
            </w:r>
          </w:p>
        </w:tc>
        <w:tc>
          <w:tcPr>
            <w:tcW w:w="143" w:type="dxa"/>
            <w:noWrap/>
          </w:tcPr>
          <w:p w14:paraId="4047A321" w14:textId="77777777" w:rsidR="001A4AF5" w:rsidRPr="008E7100" w:rsidRDefault="001A4AF5" w:rsidP="00F11353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174A12A4" w14:textId="3FEAB58F" w:rsidR="001A4AF5" w:rsidRPr="008E7100" w:rsidRDefault="001A4AF5" w:rsidP="00684EF6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135,344.77 </w:t>
            </w:r>
          </w:p>
        </w:tc>
        <w:tc>
          <w:tcPr>
            <w:tcW w:w="142" w:type="dxa"/>
          </w:tcPr>
          <w:p w14:paraId="0FB9D567" w14:textId="77777777" w:rsidR="001A4AF5" w:rsidRPr="008E7100" w:rsidRDefault="001A4AF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673C9041" w14:textId="41A1063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297,006,176.27 </w:t>
            </w:r>
          </w:p>
        </w:tc>
      </w:tr>
      <w:tr w:rsidR="001A4AF5" w:rsidRPr="008E7100" w14:paraId="7739F2A5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5F56CA3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4" w:type="dxa"/>
            <w:noWrap/>
            <w:vAlign w:val="bottom"/>
          </w:tcPr>
          <w:p w14:paraId="33556888" w14:textId="233F92A5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86,762,767.85 </w:t>
            </w:r>
          </w:p>
        </w:tc>
        <w:tc>
          <w:tcPr>
            <w:tcW w:w="143" w:type="dxa"/>
          </w:tcPr>
          <w:p w14:paraId="6E97EF89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55CD5B92" w14:textId="5EC21E1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4,398,608.79 </w:t>
            </w:r>
          </w:p>
        </w:tc>
        <w:tc>
          <w:tcPr>
            <w:tcW w:w="144" w:type="dxa"/>
            <w:tcBorders>
              <w:left w:val="nil"/>
            </w:tcBorders>
          </w:tcPr>
          <w:p w14:paraId="423ED32B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F37FE5F" w14:textId="0676A755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(711,867.88)</w:t>
            </w:r>
          </w:p>
        </w:tc>
        <w:tc>
          <w:tcPr>
            <w:tcW w:w="143" w:type="dxa"/>
          </w:tcPr>
          <w:p w14:paraId="222675FA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noWrap/>
          </w:tcPr>
          <w:p w14:paraId="3888CE37" w14:textId="2A440BC9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557,448.00 </w:t>
            </w:r>
          </w:p>
        </w:tc>
        <w:tc>
          <w:tcPr>
            <w:tcW w:w="142" w:type="dxa"/>
            <w:noWrap/>
          </w:tcPr>
          <w:p w14:paraId="735BD803" w14:textId="77777777" w:rsidR="001A4AF5" w:rsidRPr="008E7100" w:rsidRDefault="001A4AF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257AE899" w14:textId="5978A653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91,006,956.76 </w:t>
            </w:r>
          </w:p>
        </w:tc>
      </w:tr>
      <w:tr w:rsidR="001A4AF5" w:rsidRPr="008E7100" w14:paraId="1BB18791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51EA592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4" w:type="dxa"/>
            <w:noWrap/>
            <w:vAlign w:val="bottom"/>
          </w:tcPr>
          <w:p w14:paraId="03C28ECF" w14:textId="0FD092F6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42,744,448.75 </w:t>
            </w:r>
          </w:p>
        </w:tc>
        <w:tc>
          <w:tcPr>
            <w:tcW w:w="143" w:type="dxa"/>
          </w:tcPr>
          <w:p w14:paraId="59ED5A96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01B91FF6" w14:textId="5809B8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598,544.53 </w:t>
            </w:r>
          </w:p>
        </w:tc>
        <w:tc>
          <w:tcPr>
            <w:tcW w:w="144" w:type="dxa"/>
            <w:tcBorders>
              <w:left w:val="nil"/>
            </w:tcBorders>
          </w:tcPr>
          <w:p w14:paraId="360BD052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E43BD38" w14:textId="10FE22A0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(1,668,037.38)</w:t>
            </w:r>
          </w:p>
        </w:tc>
        <w:tc>
          <w:tcPr>
            <w:tcW w:w="143" w:type="dxa"/>
            <w:noWrap/>
          </w:tcPr>
          <w:p w14:paraId="07BEFF9D" w14:textId="77777777" w:rsidR="001A4AF5" w:rsidRPr="008E7100" w:rsidRDefault="001A4AF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4560DDA9" w14:textId="6F3C8F30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30247C01" w14:textId="77777777" w:rsidR="001A4AF5" w:rsidRPr="008E7100" w:rsidRDefault="001A4AF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02B60384" w14:textId="0491B465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41,674,955.90 </w:t>
            </w:r>
          </w:p>
        </w:tc>
      </w:tr>
      <w:tr w:rsidR="00D8690F" w:rsidRPr="008E7100" w14:paraId="1910B50C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4AA8A64" w14:textId="77777777" w:rsidR="00D8690F" w:rsidRPr="008E7100" w:rsidRDefault="00D8690F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4" w:type="dxa"/>
            <w:noWrap/>
            <w:vAlign w:val="bottom"/>
          </w:tcPr>
          <w:p w14:paraId="1D8BD81A" w14:textId="2B2F6CBF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3,349,475.27 </w:t>
            </w:r>
          </w:p>
        </w:tc>
        <w:tc>
          <w:tcPr>
            <w:tcW w:w="143" w:type="dxa"/>
          </w:tcPr>
          <w:p w14:paraId="18EE12A6" w14:textId="77777777" w:rsidR="00D8690F" w:rsidRPr="008E7100" w:rsidRDefault="00D8690F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noWrap/>
          </w:tcPr>
          <w:p w14:paraId="004E1C70" w14:textId="02142C1F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21,296,059.78 </w:t>
            </w:r>
          </w:p>
        </w:tc>
        <w:tc>
          <w:tcPr>
            <w:tcW w:w="144" w:type="dxa"/>
            <w:tcBorders>
              <w:left w:val="nil"/>
            </w:tcBorders>
          </w:tcPr>
          <w:p w14:paraId="4FA595A8" w14:textId="77777777" w:rsidR="00D8690F" w:rsidRPr="008E7100" w:rsidRDefault="00D8690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E6B24E1" w14:textId="2FE62D9A" w:rsidR="00D8690F" w:rsidRPr="008E7100" w:rsidRDefault="00D8690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  <w:noWrap/>
          </w:tcPr>
          <w:p w14:paraId="0F727B3F" w14:textId="77777777" w:rsidR="00D8690F" w:rsidRPr="008E7100" w:rsidRDefault="00D8690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35EED982" w14:textId="41A31B60" w:rsidR="00D8690F" w:rsidRPr="008E7100" w:rsidRDefault="00D8690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(2,959,485.27)</w:t>
            </w:r>
          </w:p>
        </w:tc>
        <w:tc>
          <w:tcPr>
            <w:tcW w:w="142" w:type="dxa"/>
          </w:tcPr>
          <w:p w14:paraId="271B1DDB" w14:textId="77777777" w:rsidR="00D8690F" w:rsidRPr="008E7100" w:rsidRDefault="00D8690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noWrap/>
          </w:tcPr>
          <w:p w14:paraId="565514ED" w14:textId="64C22BEE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21,686,049.78 </w:t>
            </w:r>
          </w:p>
        </w:tc>
      </w:tr>
      <w:tr w:rsidR="00D8690F" w:rsidRPr="008E7100" w14:paraId="0A5BCAF2" w14:textId="77777777" w:rsidTr="00507836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30FE44E2" w14:textId="77777777" w:rsidR="00D8690F" w:rsidRPr="008E7100" w:rsidRDefault="00D8690F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5A55C6F" w14:textId="1EE95132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882,542,170.05 </w:t>
            </w:r>
          </w:p>
        </w:tc>
        <w:tc>
          <w:tcPr>
            <w:tcW w:w="143" w:type="dxa"/>
          </w:tcPr>
          <w:p w14:paraId="53D7C8FE" w14:textId="77777777" w:rsidR="00D8690F" w:rsidRPr="008E7100" w:rsidRDefault="00D8690F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469ABB" w14:textId="5D06D1C6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57,144,839.47 </w:t>
            </w:r>
          </w:p>
        </w:tc>
        <w:tc>
          <w:tcPr>
            <w:tcW w:w="144" w:type="dxa"/>
            <w:tcBorders>
              <w:left w:val="nil"/>
            </w:tcBorders>
          </w:tcPr>
          <w:p w14:paraId="67AAC555" w14:textId="77777777" w:rsidR="00D8690F" w:rsidRPr="008E7100" w:rsidRDefault="00D8690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614012" w14:textId="66F445BF" w:rsidR="00D8690F" w:rsidRPr="008E7100" w:rsidRDefault="00D8690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(18,066,610.97)</w:t>
            </w:r>
          </w:p>
        </w:tc>
        <w:tc>
          <w:tcPr>
            <w:tcW w:w="143" w:type="dxa"/>
            <w:noWrap/>
          </w:tcPr>
          <w:p w14:paraId="36E3C57C" w14:textId="77777777" w:rsidR="00D8690F" w:rsidRPr="008E7100" w:rsidRDefault="00D8690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5B1C02CF" w14:textId="17F9FCE5" w:rsidR="00D8690F" w:rsidRPr="008E7100" w:rsidRDefault="00D8690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8690F">
              <w:rPr>
                <w:rFonts w:asciiTheme="majorBidi" w:hAnsiTheme="majorBidi" w:cstheme="majorBidi"/>
                <w:sz w:val="22"/>
                <w:szCs w:val="22"/>
              </w:rPr>
              <w:t xml:space="preserve">  (268,719.03)</w:t>
            </w:r>
          </w:p>
        </w:tc>
        <w:tc>
          <w:tcPr>
            <w:tcW w:w="142" w:type="dxa"/>
          </w:tcPr>
          <w:p w14:paraId="5CA49417" w14:textId="77777777" w:rsidR="00D8690F" w:rsidRPr="008E7100" w:rsidRDefault="00D8690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0D22ED7" w14:textId="081C2DDE" w:rsidR="00D8690F" w:rsidRPr="008E7100" w:rsidRDefault="00D8690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921,351,679.52 </w:t>
            </w:r>
          </w:p>
        </w:tc>
      </w:tr>
    </w:tbl>
    <w:p w14:paraId="74B9056E" w14:textId="237869A0" w:rsidR="00BD1237" w:rsidRDefault="00BD1237"/>
    <w:p w14:paraId="5D78DA9E" w14:textId="77777777" w:rsidR="00BD1237" w:rsidRDefault="00BD1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5"/>
        <w:gridCol w:w="1164"/>
        <w:gridCol w:w="143"/>
        <w:gridCol w:w="1132"/>
        <w:gridCol w:w="144"/>
        <w:gridCol w:w="1131"/>
        <w:gridCol w:w="143"/>
        <w:gridCol w:w="1136"/>
        <w:gridCol w:w="142"/>
        <w:gridCol w:w="1134"/>
        <w:gridCol w:w="6"/>
      </w:tblGrid>
      <w:tr w:rsidR="00BD1237" w:rsidRPr="008E7100" w14:paraId="26781775" w14:textId="77777777" w:rsidTr="0056550A">
        <w:trPr>
          <w:trHeight w:val="74"/>
        </w:trPr>
        <w:tc>
          <w:tcPr>
            <w:tcW w:w="2705" w:type="dxa"/>
            <w:noWrap/>
          </w:tcPr>
          <w:p w14:paraId="5321BB1B" w14:textId="77777777" w:rsidR="00BD1237" w:rsidRPr="008E7100" w:rsidRDefault="00BD1237" w:rsidP="0056550A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5013E654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D1237" w:rsidRPr="008E7100" w14:paraId="0F1A3F4F" w14:textId="77777777" w:rsidTr="0056550A">
        <w:trPr>
          <w:trHeight w:val="74"/>
        </w:trPr>
        <w:tc>
          <w:tcPr>
            <w:tcW w:w="2705" w:type="dxa"/>
            <w:noWrap/>
          </w:tcPr>
          <w:p w14:paraId="6828AF67" w14:textId="77777777" w:rsidR="00BD1237" w:rsidRPr="008E7100" w:rsidRDefault="00BD1237" w:rsidP="0056550A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7BDE02B1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D1237" w:rsidRPr="008E7100" w14:paraId="71DAE71C" w14:textId="77777777" w:rsidTr="0056550A">
        <w:trPr>
          <w:gridAfter w:val="1"/>
          <w:wAfter w:w="6" w:type="dxa"/>
        </w:trPr>
        <w:tc>
          <w:tcPr>
            <w:tcW w:w="2705" w:type="dxa"/>
            <w:noWrap/>
          </w:tcPr>
          <w:p w14:paraId="7CFB68AD" w14:textId="77777777" w:rsidR="00BD1237" w:rsidRPr="008E7100" w:rsidRDefault="00BD1237" w:rsidP="0056550A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  <w:noWrap/>
          </w:tcPr>
          <w:p w14:paraId="53EBB0C7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3E9ACEB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69B790F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157FE515" w14:textId="77777777" w:rsidR="00BD1237" w:rsidRPr="008E7100" w:rsidRDefault="00BD1237" w:rsidP="0056550A">
            <w:pPr>
              <w:spacing w:line="270" w:lineRule="exact"/>
              <w:ind w:left="-57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noWrap/>
          </w:tcPr>
          <w:p w14:paraId="668405AF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BD1237" w:rsidRPr="008E7100" w14:paraId="01BC02D8" w14:textId="77777777" w:rsidTr="0056550A">
        <w:trPr>
          <w:gridAfter w:val="1"/>
          <w:wAfter w:w="6" w:type="dxa"/>
        </w:trPr>
        <w:tc>
          <w:tcPr>
            <w:tcW w:w="2705" w:type="dxa"/>
            <w:noWrap/>
          </w:tcPr>
          <w:p w14:paraId="75E10385" w14:textId="77777777" w:rsidR="00BD1237" w:rsidRPr="008E7100" w:rsidRDefault="00BD1237" w:rsidP="0056550A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noWrap/>
          </w:tcPr>
          <w:p w14:paraId="54510A50" w14:textId="77777777" w:rsidR="00BD1237" w:rsidRPr="008E7100" w:rsidRDefault="00BD1237" w:rsidP="0056550A">
            <w:pPr>
              <w:tabs>
                <w:tab w:val="left" w:pos="1075"/>
              </w:tabs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440588C9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noWrap/>
          </w:tcPr>
          <w:p w14:paraId="235D6C2D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20BB611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26547B1A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3" w:type="dxa"/>
            <w:noWrap/>
          </w:tcPr>
          <w:p w14:paraId="12034E85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</w:tcPr>
          <w:p w14:paraId="23E7EF07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13C9A78D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noWrap/>
          </w:tcPr>
          <w:p w14:paraId="3A2D950E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BD1237" w:rsidRPr="008E7100" w14:paraId="0727E630" w14:textId="77777777" w:rsidTr="0056550A">
        <w:trPr>
          <w:gridAfter w:val="1"/>
          <w:wAfter w:w="6" w:type="dxa"/>
        </w:trPr>
        <w:tc>
          <w:tcPr>
            <w:tcW w:w="2705" w:type="dxa"/>
            <w:noWrap/>
          </w:tcPr>
          <w:p w14:paraId="24C5DA42" w14:textId="77777777" w:rsidR="00BD1237" w:rsidRPr="008E7100" w:rsidRDefault="00BD1237" w:rsidP="0056550A">
            <w:pPr>
              <w:pStyle w:val="BodyTextIndent"/>
              <w:tabs>
                <w:tab w:val="left" w:pos="404"/>
              </w:tabs>
              <w:spacing w:after="0" w:line="27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  <w:noWrap/>
          </w:tcPr>
          <w:p w14:paraId="5552DBE3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43" w:type="dxa"/>
          </w:tcPr>
          <w:p w14:paraId="66CA7000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noWrap/>
          </w:tcPr>
          <w:p w14:paraId="7F379659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128FD92F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338B9580" w14:textId="77777777" w:rsidR="00BD1237" w:rsidRPr="008E7100" w:rsidRDefault="00BD1237" w:rsidP="0056550A">
            <w:pPr>
              <w:pStyle w:val="BodyTextIndent"/>
              <w:spacing w:after="0"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  <w:noWrap/>
          </w:tcPr>
          <w:p w14:paraId="0CF31689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4B440BC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72246AA0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noWrap/>
          </w:tcPr>
          <w:p w14:paraId="7A1B5F67" w14:textId="77777777" w:rsidR="00BD1237" w:rsidRPr="008E7100" w:rsidRDefault="00BD1237" w:rsidP="0056550A">
            <w:pPr>
              <w:spacing w:line="27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1A4AF5" w:rsidRPr="008E7100" w14:paraId="42F39687" w14:textId="77777777" w:rsidTr="00507836">
        <w:tc>
          <w:tcPr>
            <w:tcW w:w="2705" w:type="dxa"/>
            <w:noWrap/>
          </w:tcPr>
          <w:p w14:paraId="09B3B30A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4" w:type="dxa"/>
            <w:noWrap/>
            <w:vAlign w:val="bottom"/>
          </w:tcPr>
          <w:p w14:paraId="4DE84892" w14:textId="77777777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6334DCE2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E0AADC1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7AB8B547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B0F61DA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3829A1D1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30319C8E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7A4FADF4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0" w:type="dxa"/>
            <w:gridSpan w:val="2"/>
            <w:noWrap/>
          </w:tcPr>
          <w:p w14:paraId="5DD15696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A4AF5" w:rsidRPr="008E7100" w14:paraId="74F7C266" w14:textId="77777777" w:rsidTr="00507836">
        <w:tc>
          <w:tcPr>
            <w:tcW w:w="2705" w:type="dxa"/>
            <w:noWrap/>
          </w:tcPr>
          <w:p w14:paraId="15E29150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4" w:type="dxa"/>
            <w:noWrap/>
            <w:vAlign w:val="bottom"/>
          </w:tcPr>
          <w:p w14:paraId="2FED5C7E" w14:textId="66AA80A5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26,777,792.57 </w:t>
            </w:r>
          </w:p>
        </w:tc>
        <w:tc>
          <w:tcPr>
            <w:tcW w:w="143" w:type="dxa"/>
          </w:tcPr>
          <w:p w14:paraId="40020A9E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95E15C2" w14:textId="3A9A0229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2,747,394.79 </w:t>
            </w:r>
          </w:p>
        </w:tc>
        <w:tc>
          <w:tcPr>
            <w:tcW w:w="144" w:type="dxa"/>
            <w:tcBorders>
              <w:left w:val="nil"/>
            </w:tcBorders>
          </w:tcPr>
          <w:p w14:paraId="19757C76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4B346B32" w14:textId="7593D0CD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3" w:type="dxa"/>
          </w:tcPr>
          <w:p w14:paraId="35013D13" w14:textId="77777777" w:rsidR="001A4AF5" w:rsidRPr="008E7100" w:rsidRDefault="001A4AF5" w:rsidP="00F11353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B90C890" w14:textId="67E92731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4C6AFACD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0" w:type="dxa"/>
            <w:gridSpan w:val="2"/>
            <w:noWrap/>
          </w:tcPr>
          <w:p w14:paraId="3F24770B" w14:textId="11F7954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29,525,187.36 </w:t>
            </w:r>
          </w:p>
        </w:tc>
      </w:tr>
      <w:tr w:rsidR="001A4AF5" w:rsidRPr="008E7100" w14:paraId="3DA317D3" w14:textId="77777777" w:rsidTr="00507836">
        <w:trPr>
          <w:trHeight w:val="59"/>
        </w:trPr>
        <w:tc>
          <w:tcPr>
            <w:tcW w:w="2705" w:type="dxa"/>
            <w:noWrap/>
          </w:tcPr>
          <w:p w14:paraId="5FE9C85A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4" w:type="dxa"/>
            <w:noWrap/>
            <w:vAlign w:val="bottom"/>
          </w:tcPr>
          <w:p w14:paraId="26B803EE" w14:textId="090A256F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163,772,836.37 </w:t>
            </w:r>
          </w:p>
        </w:tc>
        <w:tc>
          <w:tcPr>
            <w:tcW w:w="143" w:type="dxa"/>
          </w:tcPr>
          <w:p w14:paraId="7C7B9620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2C3B5392" w14:textId="4151ABEC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18,404,376.73 </w:t>
            </w:r>
          </w:p>
        </w:tc>
        <w:tc>
          <w:tcPr>
            <w:tcW w:w="144" w:type="dxa"/>
            <w:tcBorders>
              <w:left w:val="nil"/>
            </w:tcBorders>
          </w:tcPr>
          <w:p w14:paraId="7B01CAF2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0ED3ADFD" w14:textId="294CD028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(3,002,560.06)</w:t>
            </w:r>
          </w:p>
        </w:tc>
        <w:tc>
          <w:tcPr>
            <w:tcW w:w="143" w:type="dxa"/>
          </w:tcPr>
          <w:p w14:paraId="69C670FD" w14:textId="77777777" w:rsidR="001A4AF5" w:rsidRPr="008E7100" w:rsidRDefault="001A4AF5" w:rsidP="00F11353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7CE98EF2" w14:textId="76917477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71DCF7A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0" w:type="dxa"/>
            <w:gridSpan w:val="2"/>
            <w:noWrap/>
          </w:tcPr>
          <w:p w14:paraId="3DAD5503" w14:textId="6226E2A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179,174,653.04 </w:t>
            </w:r>
          </w:p>
        </w:tc>
      </w:tr>
      <w:tr w:rsidR="001A4AF5" w:rsidRPr="008E7100" w14:paraId="641736A2" w14:textId="77777777" w:rsidTr="00507836">
        <w:trPr>
          <w:trHeight w:val="59"/>
        </w:trPr>
        <w:tc>
          <w:tcPr>
            <w:tcW w:w="2705" w:type="dxa"/>
            <w:noWrap/>
          </w:tcPr>
          <w:p w14:paraId="34D5DB49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4" w:type="dxa"/>
            <w:noWrap/>
            <w:vAlign w:val="bottom"/>
          </w:tcPr>
          <w:p w14:paraId="0B4A4D00" w14:textId="0154B12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228,531,376.63 </w:t>
            </w:r>
          </w:p>
        </w:tc>
        <w:tc>
          <w:tcPr>
            <w:tcW w:w="143" w:type="dxa"/>
          </w:tcPr>
          <w:p w14:paraId="3C78A56F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B6F6225" w14:textId="753D4C15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22,053,421.50 </w:t>
            </w:r>
          </w:p>
        </w:tc>
        <w:tc>
          <w:tcPr>
            <w:tcW w:w="144" w:type="dxa"/>
            <w:tcBorders>
              <w:left w:val="nil"/>
            </w:tcBorders>
          </w:tcPr>
          <w:p w14:paraId="7B1528F0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5D076FF" w14:textId="02DA465B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(11,316,955.93)</w:t>
            </w:r>
          </w:p>
        </w:tc>
        <w:tc>
          <w:tcPr>
            <w:tcW w:w="143" w:type="dxa"/>
          </w:tcPr>
          <w:p w14:paraId="5971FF8F" w14:textId="77777777" w:rsidR="001A4AF5" w:rsidRPr="008E7100" w:rsidRDefault="001A4AF5" w:rsidP="00F11353">
            <w:pPr>
              <w:spacing w:line="27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0565F296" w14:textId="452DE820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33180B9B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  <w:noWrap/>
          </w:tcPr>
          <w:p w14:paraId="3C820C1B" w14:textId="08D28919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239,267,842.20 </w:t>
            </w:r>
          </w:p>
        </w:tc>
      </w:tr>
      <w:tr w:rsidR="001A4AF5" w:rsidRPr="008E7100" w14:paraId="2F9EEA95" w14:textId="77777777" w:rsidTr="00507836">
        <w:trPr>
          <w:trHeight w:val="59"/>
        </w:trPr>
        <w:tc>
          <w:tcPr>
            <w:tcW w:w="2705" w:type="dxa"/>
            <w:noWrap/>
          </w:tcPr>
          <w:p w14:paraId="6997C1FC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4" w:type="dxa"/>
            <w:noWrap/>
            <w:vAlign w:val="bottom"/>
          </w:tcPr>
          <w:p w14:paraId="7DF9D847" w14:textId="6503308D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71,982,941.64 </w:t>
            </w:r>
          </w:p>
        </w:tc>
        <w:tc>
          <w:tcPr>
            <w:tcW w:w="143" w:type="dxa"/>
          </w:tcPr>
          <w:p w14:paraId="74EB2608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C1F060D" w14:textId="4B9CA92E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5,640,428.95 </w:t>
            </w:r>
          </w:p>
        </w:tc>
        <w:tc>
          <w:tcPr>
            <w:tcW w:w="144" w:type="dxa"/>
            <w:tcBorders>
              <w:left w:val="nil"/>
            </w:tcBorders>
          </w:tcPr>
          <w:p w14:paraId="4D381862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7C0C4496" w14:textId="0AC9D0E7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(688,891.25)</w:t>
            </w:r>
          </w:p>
        </w:tc>
        <w:tc>
          <w:tcPr>
            <w:tcW w:w="143" w:type="dxa"/>
          </w:tcPr>
          <w:p w14:paraId="7DB0184A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noWrap/>
          </w:tcPr>
          <w:p w14:paraId="67A0BB01" w14:textId="0D2EE6E0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1C32F367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  <w:noWrap/>
          </w:tcPr>
          <w:p w14:paraId="69B06851" w14:textId="0FE248CB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76,934,479.34 </w:t>
            </w:r>
          </w:p>
        </w:tc>
      </w:tr>
      <w:tr w:rsidR="001A4AF5" w:rsidRPr="008E7100" w14:paraId="4CF167F6" w14:textId="77777777" w:rsidTr="00507836">
        <w:trPr>
          <w:trHeight w:val="59"/>
        </w:trPr>
        <w:tc>
          <w:tcPr>
            <w:tcW w:w="2705" w:type="dxa"/>
            <w:noWrap/>
          </w:tcPr>
          <w:p w14:paraId="7E9A12F8" w14:textId="77777777" w:rsidR="001A4AF5" w:rsidRPr="008E7100" w:rsidRDefault="001A4AF5" w:rsidP="00F11353">
            <w:pPr>
              <w:pStyle w:val="BodyTextIndent"/>
              <w:tabs>
                <w:tab w:val="left" w:pos="404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4" w:type="dxa"/>
            <w:noWrap/>
            <w:vAlign w:val="bottom"/>
          </w:tcPr>
          <w:p w14:paraId="77D6A0D0" w14:textId="0135E5ED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40,729,083.95 </w:t>
            </w:r>
          </w:p>
        </w:tc>
        <w:tc>
          <w:tcPr>
            <w:tcW w:w="143" w:type="dxa"/>
          </w:tcPr>
          <w:p w14:paraId="7FE43AFA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</w:tcPr>
          <w:p w14:paraId="71B78CEB" w14:textId="541324BF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532,499.96 </w:t>
            </w:r>
          </w:p>
        </w:tc>
        <w:tc>
          <w:tcPr>
            <w:tcW w:w="144" w:type="dxa"/>
            <w:tcBorders>
              <w:left w:val="nil"/>
            </w:tcBorders>
          </w:tcPr>
          <w:p w14:paraId="29A5F634" w14:textId="77777777" w:rsidR="001A4AF5" w:rsidRPr="008E7100" w:rsidRDefault="001A4AF5" w:rsidP="00F11353">
            <w:pPr>
              <w:pStyle w:val="BodyTextIndent"/>
              <w:spacing w:after="0"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5EE2F2D8" w14:textId="7B5FD81A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(1,406,357.97)</w:t>
            </w:r>
          </w:p>
        </w:tc>
        <w:tc>
          <w:tcPr>
            <w:tcW w:w="143" w:type="dxa"/>
          </w:tcPr>
          <w:p w14:paraId="438B2D06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4D4B0FE1" w14:textId="5B5BCB48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53ACF644" w14:textId="77777777" w:rsidR="001A4AF5" w:rsidRPr="008E7100" w:rsidRDefault="001A4AF5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  <w:noWrap/>
          </w:tcPr>
          <w:p w14:paraId="2D706C24" w14:textId="770F5CE0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39,855,225.94 </w:t>
            </w:r>
          </w:p>
        </w:tc>
      </w:tr>
      <w:tr w:rsidR="001A4AF5" w:rsidRPr="008E7100" w14:paraId="453FBB0C" w14:textId="77777777" w:rsidTr="00507836">
        <w:trPr>
          <w:trHeight w:val="59"/>
        </w:trPr>
        <w:tc>
          <w:tcPr>
            <w:tcW w:w="2705" w:type="dxa"/>
            <w:noWrap/>
          </w:tcPr>
          <w:p w14:paraId="642E1BC3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7EBE80C" w14:textId="3E9F8524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531,794,031.16 </w:t>
            </w:r>
          </w:p>
        </w:tc>
        <w:tc>
          <w:tcPr>
            <w:tcW w:w="143" w:type="dxa"/>
          </w:tcPr>
          <w:p w14:paraId="1031F6E5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67D95D32" w14:textId="7D75A7D2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49,378,121.93 </w:t>
            </w:r>
          </w:p>
        </w:tc>
        <w:tc>
          <w:tcPr>
            <w:tcW w:w="144" w:type="dxa"/>
            <w:tcBorders>
              <w:left w:val="nil"/>
            </w:tcBorders>
          </w:tcPr>
          <w:p w14:paraId="18D9353D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FDC121E" w14:textId="26F25865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(16,414,765.21)</w:t>
            </w:r>
          </w:p>
        </w:tc>
        <w:tc>
          <w:tcPr>
            <w:tcW w:w="143" w:type="dxa"/>
          </w:tcPr>
          <w:p w14:paraId="18AFE224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833F5E" w14:textId="6B9273ED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7C22CD24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24CFAB" w14:textId="236AE201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564,757,387.88 </w:t>
            </w:r>
          </w:p>
        </w:tc>
      </w:tr>
      <w:tr w:rsidR="001A4AF5" w:rsidRPr="008E7100" w14:paraId="461B2BB9" w14:textId="77777777" w:rsidTr="00507836">
        <w:trPr>
          <w:trHeight w:val="59"/>
        </w:trPr>
        <w:tc>
          <w:tcPr>
            <w:tcW w:w="2705" w:type="dxa"/>
            <w:noWrap/>
          </w:tcPr>
          <w:p w14:paraId="38F792BA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CC4BB78" w14:textId="51F20674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0658">
              <w:rPr>
                <w:rFonts w:asciiTheme="majorBidi" w:hAnsiTheme="majorBidi" w:cstheme="majorBidi"/>
                <w:sz w:val="22"/>
                <w:szCs w:val="22"/>
              </w:rPr>
              <w:t xml:space="preserve">384,705.09 </w:t>
            </w:r>
          </w:p>
        </w:tc>
        <w:tc>
          <w:tcPr>
            <w:tcW w:w="143" w:type="dxa"/>
          </w:tcPr>
          <w:p w14:paraId="7258B286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4FC5A6E8" w14:textId="59A03DFA" w:rsidR="001A4AF5" w:rsidRPr="001A4AF5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6CA0DF3B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A0C92D" w14:textId="3A35E818" w:rsidR="001A4AF5" w:rsidRPr="008E7100" w:rsidRDefault="001A4AF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(151,618.49)</w:t>
            </w:r>
          </w:p>
        </w:tc>
        <w:tc>
          <w:tcPr>
            <w:tcW w:w="143" w:type="dxa"/>
          </w:tcPr>
          <w:p w14:paraId="1D52AF2C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16ED26" w14:textId="3B790C2F" w:rsidR="001A4AF5" w:rsidRPr="008E7100" w:rsidRDefault="001A4AF5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72948D30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F96818" w14:textId="566D181A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233,086.60 </w:t>
            </w:r>
          </w:p>
        </w:tc>
      </w:tr>
      <w:tr w:rsidR="001A4AF5" w:rsidRPr="008E7100" w14:paraId="51299233" w14:textId="77777777" w:rsidTr="00507836">
        <w:trPr>
          <w:trHeight w:val="59"/>
        </w:trPr>
        <w:tc>
          <w:tcPr>
            <w:tcW w:w="2705" w:type="dxa"/>
            <w:noWrap/>
          </w:tcPr>
          <w:p w14:paraId="1B692B3B" w14:textId="77777777" w:rsidR="001A4AF5" w:rsidRPr="008E7100" w:rsidRDefault="001A4AF5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7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2CAC33CD" w14:textId="73BA78F4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D0658">
              <w:rPr>
                <w:rFonts w:asciiTheme="majorBidi" w:hAnsiTheme="majorBidi" w:cstheme="majorBidi"/>
                <w:sz w:val="22"/>
                <w:szCs w:val="22"/>
              </w:rPr>
              <w:t xml:space="preserve">350,363,433.80 </w:t>
            </w:r>
          </w:p>
        </w:tc>
        <w:tc>
          <w:tcPr>
            <w:tcW w:w="143" w:type="dxa"/>
          </w:tcPr>
          <w:p w14:paraId="654C103E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2181362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0AC6FEA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24E51A1" w14:textId="77777777" w:rsidR="001A4AF5" w:rsidRPr="008E7100" w:rsidRDefault="001A4AF5" w:rsidP="00F11353">
            <w:pPr>
              <w:pStyle w:val="BodyTextIndent"/>
              <w:spacing w:after="0" w:line="27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19E5D5D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3708463" w14:textId="77777777" w:rsidR="001A4AF5" w:rsidRPr="008E7100" w:rsidRDefault="001A4AF5" w:rsidP="00684EF6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E93AE5F" w14:textId="77777777" w:rsidR="001A4AF5" w:rsidRPr="008E7100" w:rsidRDefault="001A4AF5" w:rsidP="00F11353">
            <w:pPr>
              <w:spacing w:line="27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0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2953546" w14:textId="3242922F" w:rsidR="001A4AF5" w:rsidRPr="008E7100" w:rsidRDefault="001A4AF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A4AF5">
              <w:rPr>
                <w:rFonts w:asciiTheme="majorBidi" w:hAnsiTheme="majorBidi" w:cstheme="majorBidi"/>
                <w:sz w:val="22"/>
                <w:szCs w:val="22"/>
              </w:rPr>
              <w:t xml:space="preserve">  356,361,205.04 </w:t>
            </w:r>
          </w:p>
        </w:tc>
      </w:tr>
    </w:tbl>
    <w:p w14:paraId="27460A32" w14:textId="77777777" w:rsidR="00BD65D7" w:rsidRPr="00E66756" w:rsidRDefault="00BD65D7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80" w:lineRule="exact"/>
        <w:ind w:left="284" w:right="-34" w:firstLine="567"/>
        <w:jc w:val="thaiDistribute"/>
        <w:textAlignment w:val="baseline"/>
        <w:rPr>
          <w:rFonts w:asciiTheme="majorBidi" w:hAnsiTheme="majorBidi" w:cstheme="majorBidi"/>
          <w:color w:val="EE0000"/>
          <w:sz w:val="32"/>
          <w:szCs w:val="32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5"/>
        <w:gridCol w:w="1162"/>
        <w:gridCol w:w="143"/>
        <w:gridCol w:w="1131"/>
        <w:gridCol w:w="144"/>
        <w:gridCol w:w="1130"/>
        <w:gridCol w:w="149"/>
        <w:gridCol w:w="1135"/>
        <w:gridCol w:w="142"/>
        <w:gridCol w:w="1133"/>
        <w:gridCol w:w="6"/>
      </w:tblGrid>
      <w:tr w:rsidR="008E7100" w:rsidRPr="008E7100" w14:paraId="0C0A3E74" w14:textId="77777777" w:rsidTr="003466C5">
        <w:trPr>
          <w:trHeight w:val="74"/>
        </w:trPr>
        <w:tc>
          <w:tcPr>
            <w:tcW w:w="2705" w:type="dxa"/>
            <w:noWrap/>
          </w:tcPr>
          <w:p w14:paraId="209DD34A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61BF897C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8E7100" w:rsidRPr="008E7100" w14:paraId="440AC3A0" w14:textId="77777777" w:rsidTr="003466C5">
        <w:trPr>
          <w:trHeight w:val="74"/>
        </w:trPr>
        <w:tc>
          <w:tcPr>
            <w:tcW w:w="2705" w:type="dxa"/>
            <w:noWrap/>
          </w:tcPr>
          <w:p w14:paraId="000AAAE8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6275" w:type="dxa"/>
            <w:gridSpan w:val="10"/>
            <w:tcBorders>
              <w:bottom w:val="single" w:sz="6" w:space="0" w:color="auto"/>
            </w:tcBorders>
            <w:noWrap/>
          </w:tcPr>
          <w:p w14:paraId="344B33B0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E7100" w:rsidRPr="008E7100" w14:paraId="2E876529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6BFFACAF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noWrap/>
          </w:tcPr>
          <w:p w14:paraId="4A90B46D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2C66A75E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689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92F9EF5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32F206BB" w14:textId="77777777" w:rsidR="00CF54EE" w:rsidRPr="008E7100" w:rsidRDefault="00CF54EE" w:rsidP="00F11353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noWrap/>
          </w:tcPr>
          <w:p w14:paraId="09F8F2CD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ยอดตามบัญชี</w:t>
            </w:r>
          </w:p>
        </w:tc>
      </w:tr>
      <w:tr w:rsidR="008E7100" w:rsidRPr="008E7100" w14:paraId="07B46AF5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1B40A2B3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noWrap/>
          </w:tcPr>
          <w:p w14:paraId="19AE6779" w14:textId="77777777" w:rsidR="00CF54EE" w:rsidRPr="008E7100" w:rsidRDefault="00CF54EE" w:rsidP="00F11353">
            <w:pPr>
              <w:tabs>
                <w:tab w:val="left" w:pos="107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52C45A82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51D106FD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</w:tcPr>
          <w:p w14:paraId="5B0608FA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11933C55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587E56BA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1D21336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7337B8D5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</w:tcBorders>
            <w:noWrap/>
          </w:tcPr>
          <w:p w14:paraId="3BBAC8C1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</w:tr>
      <w:tr w:rsidR="008E7100" w:rsidRPr="008E7100" w14:paraId="5DF97EF4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2F78007D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-57" w:right="-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left w:val="nil"/>
              <w:bottom w:val="single" w:sz="6" w:space="0" w:color="auto"/>
            </w:tcBorders>
            <w:noWrap/>
          </w:tcPr>
          <w:p w14:paraId="29B779D4" w14:textId="26EEF9D2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43" w:type="dxa"/>
          </w:tcPr>
          <w:p w14:paraId="7EC97940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  <w:noWrap/>
          </w:tcPr>
          <w:p w14:paraId="123D9825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60027BB6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noWrap/>
          </w:tcPr>
          <w:p w14:paraId="5A50DEC4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6B7EE363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DE6332A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0345C92C" w14:textId="77777777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noWrap/>
          </w:tcPr>
          <w:p w14:paraId="27435AA7" w14:textId="74D113A9" w:rsidR="00CF54EE" w:rsidRPr="008E7100" w:rsidRDefault="00CF54EE" w:rsidP="00F11353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8E7100" w:rsidRPr="008E7100" w14:paraId="00571B39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47882FA8" w14:textId="77777777" w:rsidR="00CF54EE" w:rsidRPr="008E7100" w:rsidRDefault="00CF54EE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62" w:type="dxa"/>
            <w:tcBorders>
              <w:top w:val="single" w:sz="6" w:space="0" w:color="auto"/>
              <w:left w:val="nil"/>
            </w:tcBorders>
            <w:noWrap/>
          </w:tcPr>
          <w:p w14:paraId="4E9911C7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614BDFA6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  <w:noWrap/>
          </w:tcPr>
          <w:p w14:paraId="36CFD3C6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DFC1F0E" w14:textId="77777777" w:rsidR="00CF54EE" w:rsidRPr="008E7100" w:rsidRDefault="00CF54EE" w:rsidP="00F11353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2C404AE8" w14:textId="77777777" w:rsidR="00CF54EE" w:rsidRPr="008E7100" w:rsidRDefault="00CF54EE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3986728F" w14:textId="77777777" w:rsidR="00CF54EE" w:rsidRPr="008E7100" w:rsidRDefault="00CF54EE" w:rsidP="00F11353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5" w:type="dxa"/>
          </w:tcPr>
          <w:p w14:paraId="75E5AE57" w14:textId="77777777" w:rsidR="00CF54EE" w:rsidRPr="008E7100" w:rsidRDefault="00CF54EE" w:rsidP="00F11353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75E2A02" w14:textId="77777777" w:rsidR="00CF54EE" w:rsidRPr="008E7100" w:rsidRDefault="00CF54EE" w:rsidP="00F11353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noWrap/>
          </w:tcPr>
          <w:p w14:paraId="427E3F81" w14:textId="77777777" w:rsidR="00CF54EE" w:rsidRPr="008E7100" w:rsidRDefault="00CF54EE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7100" w:rsidRPr="008E7100" w14:paraId="7007CEB6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8BC07A4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2" w:type="dxa"/>
            <w:noWrap/>
          </w:tcPr>
          <w:p w14:paraId="507DDF51" w14:textId="6BDD52A2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80,551,621.92 </w:t>
            </w:r>
          </w:p>
        </w:tc>
        <w:tc>
          <w:tcPr>
            <w:tcW w:w="143" w:type="dxa"/>
          </w:tcPr>
          <w:p w14:paraId="07ED0C42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2BFBEDAF" w14:textId="715ABA8B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4" w:type="dxa"/>
            <w:tcBorders>
              <w:left w:val="nil"/>
            </w:tcBorders>
          </w:tcPr>
          <w:p w14:paraId="7ADA24C4" w14:textId="77777777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1DC17D60" w14:textId="01942888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22F37D41" w14:textId="77777777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7218F4FC" w14:textId="6E71D8EE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427B6799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134242C2" w14:textId="13347E4F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80,551,621.92 </w:t>
            </w:r>
          </w:p>
        </w:tc>
      </w:tr>
      <w:tr w:rsidR="008E7100" w:rsidRPr="008E7100" w14:paraId="2A3AF365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76920BD5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noWrap/>
          </w:tcPr>
          <w:p w14:paraId="5BDCE3FC" w14:textId="4181F9B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357,268,504.81 </w:t>
            </w:r>
          </w:p>
        </w:tc>
        <w:tc>
          <w:tcPr>
            <w:tcW w:w="143" w:type="dxa"/>
          </w:tcPr>
          <w:p w14:paraId="44233342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1572365B" w14:textId="40B3637A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8,136,656.60 </w:t>
            </w:r>
          </w:p>
        </w:tc>
        <w:tc>
          <w:tcPr>
            <w:tcW w:w="144" w:type="dxa"/>
            <w:tcBorders>
              <w:left w:val="nil"/>
            </w:tcBorders>
          </w:tcPr>
          <w:p w14:paraId="599C108E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53340D13" w14:textId="2BE387E7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0EE6648D" w14:textId="77777777" w:rsidR="0015593F" w:rsidRPr="008E7100" w:rsidRDefault="0015593F" w:rsidP="00F11353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7AC361D" w14:textId="209C164D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2,905,525.65 </w:t>
            </w:r>
          </w:p>
        </w:tc>
        <w:tc>
          <w:tcPr>
            <w:tcW w:w="142" w:type="dxa"/>
          </w:tcPr>
          <w:p w14:paraId="64A4B58C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1DD5B2D9" w14:textId="5FDE56C4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368,310,687.06 </w:t>
            </w:r>
          </w:p>
        </w:tc>
      </w:tr>
      <w:tr w:rsidR="003466C5" w:rsidRPr="008E7100" w14:paraId="54E7E21B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329824E3" w14:textId="77777777" w:rsidR="003466C5" w:rsidRPr="003466C5" w:rsidRDefault="003466C5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2" w:type="dxa"/>
            <w:noWrap/>
          </w:tcPr>
          <w:p w14:paraId="11CBDEFA" w14:textId="1FCED5A4" w:rsidR="003466C5" w:rsidRPr="003466C5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 xml:space="preserve">  309,233,965.75 </w:t>
            </w:r>
          </w:p>
        </w:tc>
        <w:tc>
          <w:tcPr>
            <w:tcW w:w="143" w:type="dxa"/>
          </w:tcPr>
          <w:p w14:paraId="5535CD5F" w14:textId="77777777" w:rsidR="003466C5" w:rsidRPr="003466C5" w:rsidRDefault="003466C5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0C14AA54" w14:textId="3CFC1843" w:rsidR="003466C5" w:rsidRPr="003466C5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 xml:space="preserve">  12,072,418.70 </w:t>
            </w:r>
          </w:p>
        </w:tc>
        <w:tc>
          <w:tcPr>
            <w:tcW w:w="144" w:type="dxa"/>
            <w:tcBorders>
              <w:left w:val="nil"/>
            </w:tcBorders>
          </w:tcPr>
          <w:p w14:paraId="0FD712D0" w14:textId="77777777" w:rsidR="003466C5" w:rsidRPr="003466C5" w:rsidRDefault="003466C5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48F9752D" w14:textId="52E17FFC" w:rsidR="003466C5" w:rsidRPr="003466C5" w:rsidRDefault="003466C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 xml:space="preserve">  (15,114,523.92)</w:t>
            </w:r>
          </w:p>
        </w:tc>
        <w:tc>
          <w:tcPr>
            <w:tcW w:w="149" w:type="dxa"/>
            <w:noWrap/>
          </w:tcPr>
          <w:p w14:paraId="2511215B" w14:textId="77777777" w:rsidR="003466C5" w:rsidRPr="003466C5" w:rsidRDefault="003466C5" w:rsidP="00F11353">
            <w:pPr>
              <w:spacing w:line="28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D396A04" w14:textId="18A5E224" w:rsidR="003466C5" w:rsidRPr="003466C5" w:rsidRDefault="003466C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>(5,368,691.33)</w:t>
            </w:r>
          </w:p>
        </w:tc>
        <w:tc>
          <w:tcPr>
            <w:tcW w:w="142" w:type="dxa"/>
          </w:tcPr>
          <w:p w14:paraId="3EA4D9A5" w14:textId="77777777" w:rsidR="003466C5" w:rsidRPr="003466C5" w:rsidRDefault="003466C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553E5FA3" w14:textId="10298597" w:rsidR="003466C5" w:rsidRPr="003466C5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>300,823,169.20</w:t>
            </w:r>
          </w:p>
        </w:tc>
      </w:tr>
      <w:tr w:rsidR="008E7100" w:rsidRPr="008E7100" w14:paraId="4AF81524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5EDA033E" w14:textId="77777777" w:rsidR="0015593F" w:rsidRPr="008E7100" w:rsidRDefault="0015593F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2" w:type="dxa"/>
            <w:noWrap/>
          </w:tcPr>
          <w:p w14:paraId="6CBB4EC4" w14:textId="1BC664DA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82,339,232.88 </w:t>
            </w:r>
          </w:p>
        </w:tc>
        <w:tc>
          <w:tcPr>
            <w:tcW w:w="143" w:type="dxa"/>
          </w:tcPr>
          <w:p w14:paraId="68C9AEF6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1C49F3A7" w14:textId="2E3B8D1F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5,941,736.83 </w:t>
            </w:r>
          </w:p>
        </w:tc>
        <w:tc>
          <w:tcPr>
            <w:tcW w:w="144" w:type="dxa"/>
            <w:tcBorders>
              <w:left w:val="nil"/>
            </w:tcBorders>
          </w:tcPr>
          <w:p w14:paraId="5C1510CD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2F327F16" w14:textId="2FF7CE70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(1,555,117.75)</w:t>
            </w:r>
          </w:p>
        </w:tc>
        <w:tc>
          <w:tcPr>
            <w:tcW w:w="149" w:type="dxa"/>
          </w:tcPr>
          <w:p w14:paraId="3F423713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noWrap/>
          </w:tcPr>
          <w:p w14:paraId="6A47A3B3" w14:textId="517CC622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36,915.89 </w:t>
            </w:r>
          </w:p>
        </w:tc>
        <w:tc>
          <w:tcPr>
            <w:tcW w:w="142" w:type="dxa"/>
            <w:noWrap/>
          </w:tcPr>
          <w:p w14:paraId="595FF506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5147CFB4" w14:textId="575A1F95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86,762,767.85 </w:t>
            </w:r>
          </w:p>
        </w:tc>
      </w:tr>
      <w:tr w:rsidR="008E7100" w:rsidRPr="008E7100" w14:paraId="363B1B1C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A4FDD5F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2" w:type="dxa"/>
            <w:noWrap/>
          </w:tcPr>
          <w:p w14:paraId="54EC5070" w14:textId="1856ABDC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47,074,307.29 </w:t>
            </w:r>
          </w:p>
        </w:tc>
        <w:tc>
          <w:tcPr>
            <w:tcW w:w="143" w:type="dxa"/>
          </w:tcPr>
          <w:p w14:paraId="08D6CB1B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333A8C4C" w14:textId="3DA19C6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359,277.02 </w:t>
            </w:r>
          </w:p>
        </w:tc>
        <w:tc>
          <w:tcPr>
            <w:tcW w:w="144" w:type="dxa"/>
            <w:tcBorders>
              <w:left w:val="nil"/>
            </w:tcBorders>
          </w:tcPr>
          <w:p w14:paraId="68251001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70E3F2BE" w14:textId="50B75F6D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(4,689,135.56)</w:t>
            </w:r>
          </w:p>
        </w:tc>
        <w:tc>
          <w:tcPr>
            <w:tcW w:w="149" w:type="dxa"/>
            <w:noWrap/>
          </w:tcPr>
          <w:p w14:paraId="73E450F1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9021960" w14:textId="3AC9DB3F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</w:tcPr>
          <w:p w14:paraId="00943A0A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51835405" w14:textId="377A8666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42,744,448.75 </w:t>
            </w:r>
          </w:p>
        </w:tc>
      </w:tr>
      <w:tr w:rsidR="008E7100" w:rsidRPr="008E7100" w14:paraId="2E71F9C9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148BD791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62" w:type="dxa"/>
            <w:noWrap/>
          </w:tcPr>
          <w:p w14:paraId="53D999B6" w14:textId="6FA299C0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3,797,466.45 </w:t>
            </w:r>
          </w:p>
        </w:tc>
        <w:tc>
          <w:tcPr>
            <w:tcW w:w="143" w:type="dxa"/>
          </w:tcPr>
          <w:p w14:paraId="5DEAB242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noWrap/>
          </w:tcPr>
          <w:p w14:paraId="0FC57156" w14:textId="7BF8FEF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3,164,124.82 </w:t>
            </w:r>
          </w:p>
        </w:tc>
        <w:tc>
          <w:tcPr>
            <w:tcW w:w="144" w:type="dxa"/>
            <w:tcBorders>
              <w:left w:val="nil"/>
            </w:tcBorders>
          </w:tcPr>
          <w:p w14:paraId="24999E2D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3455E516" w14:textId="25D4B00A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  <w:noWrap/>
          </w:tcPr>
          <w:p w14:paraId="5E42546F" w14:textId="77777777" w:rsidR="0015593F" w:rsidRPr="008E7100" w:rsidRDefault="0015593F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1ADFF31" w14:textId="6CECD201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(3,612,116.00)</w:t>
            </w:r>
          </w:p>
        </w:tc>
        <w:tc>
          <w:tcPr>
            <w:tcW w:w="142" w:type="dxa"/>
          </w:tcPr>
          <w:p w14:paraId="7B23BE9C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25544F46" w14:textId="7282C6C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3,349,475.27 </w:t>
            </w:r>
          </w:p>
        </w:tc>
      </w:tr>
      <w:tr w:rsidR="003466C5" w:rsidRPr="008E7100" w14:paraId="5FA63C86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65886730" w14:textId="77777777" w:rsidR="003466C5" w:rsidRPr="008E7100" w:rsidRDefault="003466C5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EB8E1B" w14:textId="02751443" w:rsidR="003466C5" w:rsidRPr="008E7100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880,265,099.10 </w:t>
            </w:r>
          </w:p>
        </w:tc>
        <w:tc>
          <w:tcPr>
            <w:tcW w:w="143" w:type="dxa"/>
          </w:tcPr>
          <w:p w14:paraId="33B76A57" w14:textId="77777777" w:rsidR="003466C5" w:rsidRPr="008E7100" w:rsidRDefault="003466C5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E775EDA" w14:textId="1A5A3FBF" w:rsidR="003466C5" w:rsidRPr="008E7100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29,674,213.97 </w:t>
            </w:r>
          </w:p>
        </w:tc>
        <w:tc>
          <w:tcPr>
            <w:tcW w:w="144" w:type="dxa"/>
            <w:tcBorders>
              <w:left w:val="nil"/>
            </w:tcBorders>
          </w:tcPr>
          <w:p w14:paraId="647EA377" w14:textId="77777777" w:rsidR="003466C5" w:rsidRPr="008E7100" w:rsidRDefault="003466C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51F700" w14:textId="6B72487F" w:rsidR="003466C5" w:rsidRPr="008E7100" w:rsidRDefault="003466C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(21,358,777.23)</w:t>
            </w:r>
          </w:p>
        </w:tc>
        <w:tc>
          <w:tcPr>
            <w:tcW w:w="149" w:type="dxa"/>
            <w:noWrap/>
          </w:tcPr>
          <w:p w14:paraId="087DB4FD" w14:textId="77777777" w:rsidR="003466C5" w:rsidRPr="008E7100" w:rsidRDefault="003466C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994F64C" w14:textId="545BBD7E" w:rsidR="003466C5" w:rsidRPr="008E7100" w:rsidRDefault="003466C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>(6,038,365.79)</w:t>
            </w:r>
          </w:p>
        </w:tc>
        <w:tc>
          <w:tcPr>
            <w:tcW w:w="142" w:type="dxa"/>
          </w:tcPr>
          <w:p w14:paraId="42B997C7" w14:textId="77777777" w:rsidR="003466C5" w:rsidRPr="008E7100" w:rsidRDefault="003466C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0082C9" w14:textId="25316A62" w:rsidR="003466C5" w:rsidRPr="008E7100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>882,542,170.05</w:t>
            </w:r>
          </w:p>
        </w:tc>
      </w:tr>
      <w:tr w:rsidR="008E7100" w:rsidRPr="008E7100" w14:paraId="7A28E707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3E397B0B" w14:textId="77777777" w:rsidR="00CF54EE" w:rsidRPr="008E7100" w:rsidRDefault="00CF54EE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62" w:type="dxa"/>
            <w:noWrap/>
          </w:tcPr>
          <w:p w14:paraId="3E321EF3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3DA34D5" w14:textId="77777777" w:rsidR="00CF54EE" w:rsidRPr="008E7100" w:rsidRDefault="00CF54EE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0529A015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28EEEACC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70B24B2E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dxa"/>
          </w:tcPr>
          <w:p w14:paraId="02FB10F6" w14:textId="77777777" w:rsidR="00CF54EE" w:rsidRPr="008E7100" w:rsidRDefault="00CF54EE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4C65A8C" w14:textId="77777777" w:rsidR="00CF54EE" w:rsidRPr="008E7100" w:rsidRDefault="00CF54EE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788C9B01" w14:textId="77777777" w:rsidR="00CF54EE" w:rsidRPr="008E7100" w:rsidRDefault="00CF54EE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452366BB" w14:textId="77777777" w:rsidR="00CF54EE" w:rsidRPr="008E7100" w:rsidRDefault="00CF54EE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7100" w:rsidRPr="008E7100" w14:paraId="50B87D80" w14:textId="77777777" w:rsidTr="003466C5">
        <w:trPr>
          <w:gridAfter w:val="1"/>
          <w:wAfter w:w="6" w:type="dxa"/>
        </w:trPr>
        <w:tc>
          <w:tcPr>
            <w:tcW w:w="2705" w:type="dxa"/>
            <w:noWrap/>
          </w:tcPr>
          <w:p w14:paraId="0E33E23F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62" w:type="dxa"/>
            <w:noWrap/>
          </w:tcPr>
          <w:p w14:paraId="777B312C" w14:textId="08ABD089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23,808,876.73 </w:t>
            </w:r>
          </w:p>
        </w:tc>
        <w:tc>
          <w:tcPr>
            <w:tcW w:w="143" w:type="dxa"/>
          </w:tcPr>
          <w:p w14:paraId="4C1A5E38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2A9D604A" w14:textId="3EB1D0ED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2,968,915.84 </w:t>
            </w:r>
          </w:p>
        </w:tc>
        <w:tc>
          <w:tcPr>
            <w:tcW w:w="144" w:type="dxa"/>
            <w:tcBorders>
              <w:left w:val="nil"/>
            </w:tcBorders>
          </w:tcPr>
          <w:p w14:paraId="7283B778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42226676" w14:textId="7AF20560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3CC19E0D" w14:textId="77777777" w:rsidR="0015593F" w:rsidRPr="008E7100" w:rsidRDefault="0015593F" w:rsidP="00F11353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6AD922C0" w14:textId="55D7E264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7170B46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3A184915" w14:textId="2B26FCF2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26,777,792.57 </w:t>
            </w:r>
          </w:p>
        </w:tc>
      </w:tr>
      <w:tr w:rsidR="008E7100" w:rsidRPr="008E7100" w14:paraId="02A59631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50B36D4B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62" w:type="dxa"/>
            <w:noWrap/>
          </w:tcPr>
          <w:p w14:paraId="0E74AF44" w14:textId="3AC8D3EC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145,843,264.18 </w:t>
            </w:r>
          </w:p>
        </w:tc>
        <w:tc>
          <w:tcPr>
            <w:tcW w:w="143" w:type="dxa"/>
          </w:tcPr>
          <w:p w14:paraId="2D746F17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66D67F59" w14:textId="46A8F056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17,929,572.19 </w:t>
            </w:r>
          </w:p>
        </w:tc>
        <w:tc>
          <w:tcPr>
            <w:tcW w:w="144" w:type="dxa"/>
            <w:tcBorders>
              <w:left w:val="nil"/>
            </w:tcBorders>
          </w:tcPr>
          <w:p w14:paraId="4DE069CD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3547A99A" w14:textId="31C54011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9" w:type="dxa"/>
          </w:tcPr>
          <w:p w14:paraId="19424167" w14:textId="77777777" w:rsidR="0015593F" w:rsidRPr="008E7100" w:rsidRDefault="0015593F" w:rsidP="00F11353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1DD3D8B3" w14:textId="5614FD94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32CFB0E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noWrap/>
          </w:tcPr>
          <w:p w14:paraId="4FA8327C" w14:textId="11C2908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163,772,836.37 </w:t>
            </w:r>
          </w:p>
        </w:tc>
      </w:tr>
      <w:tr w:rsidR="008E7100" w:rsidRPr="008E7100" w14:paraId="33BF8A2F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57F92CB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62" w:type="dxa"/>
            <w:noWrap/>
          </w:tcPr>
          <w:p w14:paraId="2A2F4A0B" w14:textId="7DA9EF09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220,892,209.83 </w:t>
            </w:r>
          </w:p>
        </w:tc>
        <w:tc>
          <w:tcPr>
            <w:tcW w:w="143" w:type="dxa"/>
          </w:tcPr>
          <w:p w14:paraId="73385FBC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54BDA409" w14:textId="5A18DDB8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21,205,785.02 </w:t>
            </w:r>
          </w:p>
        </w:tc>
        <w:tc>
          <w:tcPr>
            <w:tcW w:w="144" w:type="dxa"/>
            <w:tcBorders>
              <w:left w:val="nil"/>
            </w:tcBorders>
          </w:tcPr>
          <w:p w14:paraId="0A4AC71D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71C54ED7" w14:textId="7737A051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(13,566,618.22)</w:t>
            </w:r>
          </w:p>
        </w:tc>
        <w:tc>
          <w:tcPr>
            <w:tcW w:w="149" w:type="dxa"/>
          </w:tcPr>
          <w:p w14:paraId="396E8DDC" w14:textId="77777777" w:rsidR="0015593F" w:rsidRPr="008E7100" w:rsidRDefault="0015593F" w:rsidP="00F11353">
            <w:pPr>
              <w:spacing w:line="280" w:lineRule="exact"/>
              <w:ind w:left="-28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6144FF38" w14:textId="7E50FC24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2F00006E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2E1D43D2" w14:textId="702E6E5E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228,531,376.63 </w:t>
            </w:r>
          </w:p>
        </w:tc>
      </w:tr>
      <w:tr w:rsidR="008E7100" w:rsidRPr="008E7100" w14:paraId="03350BE0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5624FE12" w14:textId="77777777" w:rsidR="0015593F" w:rsidRPr="008E7100" w:rsidRDefault="0015593F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162" w:type="dxa"/>
            <w:noWrap/>
          </w:tcPr>
          <w:p w14:paraId="6433DFF0" w14:textId="7F8245B0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67,253,116.92 </w:t>
            </w:r>
          </w:p>
        </w:tc>
        <w:tc>
          <w:tcPr>
            <w:tcW w:w="143" w:type="dxa"/>
          </w:tcPr>
          <w:p w14:paraId="3522ED81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17FE363F" w14:textId="06FECAD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6,265,901.81 </w:t>
            </w:r>
          </w:p>
        </w:tc>
        <w:tc>
          <w:tcPr>
            <w:tcW w:w="144" w:type="dxa"/>
            <w:tcBorders>
              <w:left w:val="nil"/>
            </w:tcBorders>
          </w:tcPr>
          <w:p w14:paraId="0E73D433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0CA05CAE" w14:textId="2C0E42F5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(1,536,077.09)</w:t>
            </w:r>
          </w:p>
        </w:tc>
        <w:tc>
          <w:tcPr>
            <w:tcW w:w="149" w:type="dxa"/>
          </w:tcPr>
          <w:p w14:paraId="7F1042DE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2DE23FAD" w14:textId="03E5E811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5BB1A198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48912494" w14:textId="404CED4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71,982,941.64 </w:t>
            </w:r>
          </w:p>
        </w:tc>
      </w:tr>
      <w:tr w:rsidR="008E7100" w:rsidRPr="008E7100" w14:paraId="639DB095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5153624" w14:textId="77777777" w:rsidR="0015593F" w:rsidRPr="008E7100" w:rsidRDefault="0015593F" w:rsidP="00F11353">
            <w:pPr>
              <w:pStyle w:val="BodyTextIndent"/>
              <w:tabs>
                <w:tab w:val="left" w:pos="404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62" w:type="dxa"/>
            <w:noWrap/>
          </w:tcPr>
          <w:p w14:paraId="39CACB89" w14:textId="1297A955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43,852,664.30 </w:t>
            </w:r>
          </w:p>
        </w:tc>
        <w:tc>
          <w:tcPr>
            <w:tcW w:w="143" w:type="dxa"/>
          </w:tcPr>
          <w:p w14:paraId="33EF2A0D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</w:tcPr>
          <w:p w14:paraId="792D020C" w14:textId="77B767C6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1,368,582.61 </w:t>
            </w:r>
          </w:p>
        </w:tc>
        <w:tc>
          <w:tcPr>
            <w:tcW w:w="144" w:type="dxa"/>
            <w:tcBorders>
              <w:left w:val="nil"/>
            </w:tcBorders>
          </w:tcPr>
          <w:p w14:paraId="4EB47195" w14:textId="7777777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noWrap/>
          </w:tcPr>
          <w:p w14:paraId="7B763844" w14:textId="3A2B6A79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(4,492,162.96)</w:t>
            </w:r>
          </w:p>
        </w:tc>
        <w:tc>
          <w:tcPr>
            <w:tcW w:w="149" w:type="dxa"/>
          </w:tcPr>
          <w:p w14:paraId="0159926D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64530DAD" w14:textId="260498BD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1409AE3" w14:textId="77777777" w:rsidR="0015593F" w:rsidRPr="008E7100" w:rsidRDefault="0015593F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noWrap/>
          </w:tcPr>
          <w:p w14:paraId="0682D122" w14:textId="6236C009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40,729,083.95 </w:t>
            </w:r>
          </w:p>
        </w:tc>
      </w:tr>
      <w:tr w:rsidR="008E7100" w:rsidRPr="008E7100" w14:paraId="52A49517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338C3CEA" w14:textId="77777777" w:rsidR="0015593F" w:rsidRPr="008E7100" w:rsidRDefault="0015593F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09AF5B" w14:textId="63AB2064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501,650,131.96 </w:t>
            </w:r>
          </w:p>
        </w:tc>
        <w:tc>
          <w:tcPr>
            <w:tcW w:w="143" w:type="dxa"/>
          </w:tcPr>
          <w:p w14:paraId="5C99016F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74D8F52F" w14:textId="52150B7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49,738,757.47 </w:t>
            </w:r>
          </w:p>
        </w:tc>
        <w:tc>
          <w:tcPr>
            <w:tcW w:w="144" w:type="dxa"/>
            <w:tcBorders>
              <w:left w:val="nil"/>
            </w:tcBorders>
          </w:tcPr>
          <w:p w14:paraId="42430190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9FC3F6" w14:textId="2EA08A03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(19,594,858.27)</w:t>
            </w:r>
          </w:p>
        </w:tc>
        <w:tc>
          <w:tcPr>
            <w:tcW w:w="149" w:type="dxa"/>
          </w:tcPr>
          <w:p w14:paraId="4F2D7541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F823FE" w14:textId="196445DB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538997E5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95171D" w14:textId="697208E9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531,794,031.16 </w:t>
            </w:r>
          </w:p>
        </w:tc>
      </w:tr>
      <w:tr w:rsidR="008E7100" w:rsidRPr="008E7100" w14:paraId="13E086E8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0EF8803B" w14:textId="77777777" w:rsidR="0015593F" w:rsidRPr="008E7100" w:rsidRDefault="0015593F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E5C07FC" w14:textId="0F742FD6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2,062,652.13 </w:t>
            </w:r>
          </w:p>
        </w:tc>
        <w:tc>
          <w:tcPr>
            <w:tcW w:w="143" w:type="dxa"/>
          </w:tcPr>
          <w:p w14:paraId="5BAB435C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54440127" w14:textId="0C64D947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27,468.87 </w:t>
            </w:r>
          </w:p>
        </w:tc>
        <w:tc>
          <w:tcPr>
            <w:tcW w:w="144" w:type="dxa"/>
            <w:tcBorders>
              <w:left w:val="nil"/>
            </w:tcBorders>
          </w:tcPr>
          <w:p w14:paraId="4FED221D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42906B" w14:textId="5FDB57B3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(1,705,415.91)</w:t>
            </w:r>
          </w:p>
        </w:tc>
        <w:tc>
          <w:tcPr>
            <w:tcW w:w="149" w:type="dxa"/>
          </w:tcPr>
          <w:p w14:paraId="2FAB4991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31FA58" w14:textId="36D8A911" w:rsidR="0015593F" w:rsidRPr="008E7100" w:rsidRDefault="0015593F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-   </w:t>
            </w:r>
          </w:p>
        </w:tc>
        <w:tc>
          <w:tcPr>
            <w:tcW w:w="142" w:type="dxa"/>
            <w:noWrap/>
          </w:tcPr>
          <w:p w14:paraId="6D5DE46C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10F700" w14:textId="56CCC535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384,705.09 </w:t>
            </w:r>
          </w:p>
        </w:tc>
      </w:tr>
      <w:tr w:rsidR="008E7100" w:rsidRPr="008E7100" w14:paraId="2F3154C8" w14:textId="77777777" w:rsidTr="003466C5">
        <w:trPr>
          <w:gridAfter w:val="1"/>
          <w:wAfter w:w="6" w:type="dxa"/>
          <w:trHeight w:val="59"/>
        </w:trPr>
        <w:tc>
          <w:tcPr>
            <w:tcW w:w="2705" w:type="dxa"/>
            <w:noWrap/>
          </w:tcPr>
          <w:p w14:paraId="27A425D5" w14:textId="77777777" w:rsidR="0015593F" w:rsidRPr="008E7100" w:rsidRDefault="0015593F" w:rsidP="00F11353">
            <w:pPr>
              <w:pStyle w:val="BodyTextIndent"/>
              <w:tabs>
                <w:tab w:val="clear" w:pos="227"/>
                <w:tab w:val="left" w:pos="250"/>
              </w:tabs>
              <w:spacing w:after="0" w:line="280" w:lineRule="exact"/>
              <w:ind w:left="0" w:right="-4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4C3504" w14:textId="1C4E6DD1" w:rsidR="0015593F" w:rsidRPr="008E7100" w:rsidRDefault="0015593F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7100">
              <w:rPr>
                <w:rFonts w:asciiTheme="majorBidi" w:hAnsiTheme="majorBidi" w:cstheme="majorBidi"/>
                <w:sz w:val="22"/>
                <w:szCs w:val="22"/>
              </w:rPr>
              <w:t xml:space="preserve">  376,552,315.01 </w:t>
            </w:r>
          </w:p>
        </w:tc>
        <w:tc>
          <w:tcPr>
            <w:tcW w:w="143" w:type="dxa"/>
          </w:tcPr>
          <w:p w14:paraId="099AD617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1413D898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dxa"/>
            <w:tcBorders>
              <w:left w:val="nil"/>
            </w:tcBorders>
          </w:tcPr>
          <w:p w14:paraId="58690773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noWrap/>
          </w:tcPr>
          <w:p w14:paraId="504FA483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dxa"/>
          </w:tcPr>
          <w:p w14:paraId="1A671859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001DD13F" w14:textId="77777777" w:rsidR="0015593F" w:rsidRPr="008E7100" w:rsidRDefault="0015593F" w:rsidP="00F11353">
            <w:pPr>
              <w:pStyle w:val="BodyTextIndent"/>
              <w:spacing w:after="0" w:line="280" w:lineRule="exact"/>
              <w:ind w:left="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12F1193C" w14:textId="77777777" w:rsidR="0015593F" w:rsidRPr="008E7100" w:rsidRDefault="0015593F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61C0E1" w14:textId="4911B84A" w:rsidR="0015593F" w:rsidRPr="008E7100" w:rsidRDefault="003466C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466C5">
              <w:rPr>
                <w:rFonts w:asciiTheme="majorBidi" w:hAnsiTheme="majorBidi" w:cstheme="majorBidi"/>
                <w:sz w:val="22"/>
                <w:szCs w:val="22"/>
              </w:rPr>
              <w:t>350,363,433.80</w:t>
            </w:r>
          </w:p>
        </w:tc>
      </w:tr>
    </w:tbl>
    <w:p w14:paraId="26BAA69C" w14:textId="55F92AAF" w:rsidR="00BD1237" w:rsidRDefault="00BD1237"/>
    <w:p w14:paraId="52E74CA5" w14:textId="77777777" w:rsidR="00BD1237" w:rsidRDefault="00BD1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4"/>
        <w:gridCol w:w="1136"/>
        <w:gridCol w:w="143"/>
        <w:gridCol w:w="1134"/>
        <w:gridCol w:w="145"/>
        <w:gridCol w:w="1143"/>
        <w:gridCol w:w="149"/>
        <w:gridCol w:w="1135"/>
        <w:gridCol w:w="142"/>
        <w:gridCol w:w="1139"/>
      </w:tblGrid>
      <w:tr w:rsidR="008E7100" w:rsidRPr="008E7100" w14:paraId="08815254" w14:textId="77777777" w:rsidTr="003466C5">
        <w:trPr>
          <w:trHeight w:val="74"/>
        </w:trPr>
        <w:tc>
          <w:tcPr>
            <w:tcW w:w="2714" w:type="dxa"/>
            <w:noWrap/>
          </w:tcPr>
          <w:p w14:paraId="6BED177A" w14:textId="79796ABF" w:rsidR="0072334B" w:rsidRPr="008E7100" w:rsidRDefault="0072334B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266" w:type="dxa"/>
            <w:gridSpan w:val="9"/>
            <w:tcBorders>
              <w:bottom w:val="single" w:sz="6" w:space="0" w:color="auto"/>
            </w:tcBorders>
            <w:noWrap/>
          </w:tcPr>
          <w:p w14:paraId="01AA9777" w14:textId="77777777" w:rsidR="0072334B" w:rsidRPr="008E7100" w:rsidRDefault="0072334B" w:rsidP="00F11353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E7100" w:rsidRPr="008E7100" w14:paraId="47120361" w14:textId="77777777" w:rsidTr="003466C5">
        <w:trPr>
          <w:trHeight w:val="74"/>
        </w:trPr>
        <w:tc>
          <w:tcPr>
            <w:tcW w:w="2714" w:type="dxa"/>
            <w:noWrap/>
          </w:tcPr>
          <w:p w14:paraId="6440066E" w14:textId="77777777" w:rsidR="0072334B" w:rsidRPr="008E7100" w:rsidRDefault="0072334B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266" w:type="dxa"/>
            <w:gridSpan w:val="9"/>
            <w:tcBorders>
              <w:bottom w:val="single" w:sz="6" w:space="0" w:color="auto"/>
            </w:tcBorders>
            <w:noWrap/>
          </w:tcPr>
          <w:p w14:paraId="0743975A" w14:textId="77777777" w:rsidR="0072334B" w:rsidRPr="008E7100" w:rsidRDefault="0072334B" w:rsidP="00F11353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7100" w:rsidRPr="008E7100" w14:paraId="637F6C03" w14:textId="77777777" w:rsidTr="003466C5">
        <w:tc>
          <w:tcPr>
            <w:tcW w:w="2714" w:type="dxa"/>
            <w:noWrap/>
          </w:tcPr>
          <w:p w14:paraId="1918761C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5A77C9CA" w14:textId="4A9010DB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40853E5F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6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2B6A33E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43A16E78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2317CF7B" w14:textId="77777777" w:rsidR="008E7100" w:rsidRPr="008E7100" w:rsidRDefault="008E7100" w:rsidP="00F11353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E7100" w:rsidRPr="008E7100" w14:paraId="0F5DBF0C" w14:textId="77777777" w:rsidTr="003466C5">
        <w:tc>
          <w:tcPr>
            <w:tcW w:w="2714" w:type="dxa"/>
            <w:noWrap/>
          </w:tcPr>
          <w:p w14:paraId="2A5F9020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6" w:type="dxa"/>
            <w:noWrap/>
          </w:tcPr>
          <w:p w14:paraId="2F28D7B8" w14:textId="173B9E2A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4CE87B3F" w14:textId="77777777" w:rsidR="008E7100" w:rsidRPr="008E7100" w:rsidRDefault="008E7100" w:rsidP="00F11353">
            <w:pPr>
              <w:spacing w:line="280" w:lineRule="exact"/>
              <w:ind w:left="2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0DCCEBB8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097B9E6E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noWrap/>
          </w:tcPr>
          <w:p w14:paraId="6679985B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61D6D650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9E8B38D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3F3CDEB2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1D382E87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8E7100" w:rsidRPr="008E7100" w14:paraId="1DCE1BF7" w14:textId="77777777" w:rsidTr="003466C5">
        <w:tc>
          <w:tcPr>
            <w:tcW w:w="2714" w:type="dxa"/>
            <w:noWrap/>
          </w:tcPr>
          <w:p w14:paraId="1A76E636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noWrap/>
          </w:tcPr>
          <w:p w14:paraId="5E6A5798" w14:textId="65FED48E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2"/>
                <w:szCs w:val="22"/>
              </w:rPr>
              <w:t>25</w:t>
            </w:r>
            <w:r w:rsidRPr="008E7100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8E710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43" w:type="dxa"/>
          </w:tcPr>
          <w:p w14:paraId="30AF41FA" w14:textId="77777777" w:rsidR="008E7100" w:rsidRPr="008E7100" w:rsidRDefault="008E7100" w:rsidP="00F11353">
            <w:pPr>
              <w:spacing w:line="280" w:lineRule="exact"/>
              <w:ind w:left="2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noWrap/>
          </w:tcPr>
          <w:p w14:paraId="4E82F2E7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0AD7504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noWrap/>
          </w:tcPr>
          <w:p w14:paraId="696EDFE9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5D90D618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8723881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(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70EE61E9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042F1891" w14:textId="4E170683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2"/>
                <w:szCs w:val="22"/>
              </w:rPr>
              <w:t>25</w:t>
            </w:r>
            <w:r w:rsidRPr="008E7100">
              <w:rPr>
                <w:rFonts w:ascii="Angsana New" w:hAnsi="Angsana New" w:hint="cs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8E7100" w:rsidRPr="008E7100" w14:paraId="6F3658FE" w14:textId="77777777" w:rsidTr="003466C5">
        <w:tc>
          <w:tcPr>
            <w:tcW w:w="2714" w:type="dxa"/>
            <w:noWrap/>
          </w:tcPr>
          <w:p w14:paraId="0713896F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6" w:type="dxa"/>
            <w:tcBorders>
              <w:top w:val="single" w:sz="6" w:space="0" w:color="auto"/>
            </w:tcBorders>
            <w:noWrap/>
          </w:tcPr>
          <w:p w14:paraId="138C0B5E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7E9CD6C8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noWrap/>
          </w:tcPr>
          <w:p w14:paraId="61E8BB5A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38685FE9" w14:textId="77777777" w:rsidR="008E7100" w:rsidRPr="008E7100" w:rsidRDefault="008E7100" w:rsidP="00F11353">
            <w:pPr>
              <w:spacing w:line="280" w:lineRule="exact"/>
              <w:ind w:lef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noWrap/>
          </w:tcPr>
          <w:p w14:paraId="17343CEC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4A11E3F4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5" w:type="dxa"/>
          </w:tcPr>
          <w:p w14:paraId="2B62E6A7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0C37546F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41AEEFE7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53029" w:rsidRPr="008E7100" w14:paraId="7276E93D" w14:textId="77777777" w:rsidTr="003466C5">
        <w:tc>
          <w:tcPr>
            <w:tcW w:w="2714" w:type="dxa"/>
            <w:noWrap/>
          </w:tcPr>
          <w:p w14:paraId="1300ED94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6" w:type="dxa"/>
            <w:noWrap/>
          </w:tcPr>
          <w:p w14:paraId="25A7106C" w14:textId="6BCACF37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66,877,507.08 </w:t>
            </w:r>
          </w:p>
        </w:tc>
        <w:tc>
          <w:tcPr>
            <w:tcW w:w="143" w:type="dxa"/>
          </w:tcPr>
          <w:p w14:paraId="152DC7EB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14:paraId="185B3D31" w14:textId="32F897C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3,385,093.75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7F474AD4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6D0E9289" w14:textId="05E37BF9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49" w:type="dxa"/>
            <w:noWrap/>
            <w:vAlign w:val="center"/>
          </w:tcPr>
          <w:p w14:paraId="631884C8" w14:textId="77777777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EAAE5F7" w14:textId="3036D6A0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(6,386,114.83)</w:t>
            </w:r>
          </w:p>
        </w:tc>
        <w:tc>
          <w:tcPr>
            <w:tcW w:w="142" w:type="dxa"/>
            <w:vAlign w:val="center"/>
          </w:tcPr>
          <w:p w14:paraId="3D45117E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1DBCE3AB" w14:textId="3DA01EDC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63,876,486.00 </w:t>
            </w:r>
          </w:p>
        </w:tc>
      </w:tr>
      <w:tr w:rsidR="00C53029" w:rsidRPr="008E7100" w14:paraId="4540DDB4" w14:textId="77777777" w:rsidTr="003466C5">
        <w:trPr>
          <w:trHeight w:val="59"/>
        </w:trPr>
        <w:tc>
          <w:tcPr>
            <w:tcW w:w="2714" w:type="dxa"/>
            <w:noWrap/>
          </w:tcPr>
          <w:p w14:paraId="56DECC5C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6" w:type="dxa"/>
            <w:noWrap/>
          </w:tcPr>
          <w:p w14:paraId="3C52C15C" w14:textId="64010CFF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279,100,555.86 </w:t>
            </w:r>
          </w:p>
        </w:tc>
        <w:tc>
          <w:tcPr>
            <w:tcW w:w="143" w:type="dxa"/>
          </w:tcPr>
          <w:p w14:paraId="4DD0BB64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14:paraId="5BB1C46B" w14:textId="44170C7A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3,340,640.54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4DC91596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364DF7BB" w14:textId="43468EB8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(3,140,213.92)</w:t>
            </w:r>
          </w:p>
        </w:tc>
        <w:tc>
          <w:tcPr>
            <w:tcW w:w="149" w:type="dxa"/>
            <w:noWrap/>
            <w:vAlign w:val="center"/>
          </w:tcPr>
          <w:p w14:paraId="68258B69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3622A1E" w14:textId="42D49842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(17,089,211.33)</w:t>
            </w:r>
          </w:p>
        </w:tc>
        <w:tc>
          <w:tcPr>
            <w:tcW w:w="142" w:type="dxa"/>
            <w:vAlign w:val="center"/>
          </w:tcPr>
          <w:p w14:paraId="67F674BF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74E9B7E6" w14:textId="53B249E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262,211,771.15 </w:t>
            </w:r>
          </w:p>
        </w:tc>
      </w:tr>
      <w:tr w:rsidR="00C53029" w:rsidRPr="008E7100" w14:paraId="0332A229" w14:textId="77777777" w:rsidTr="003466C5">
        <w:trPr>
          <w:trHeight w:val="59"/>
        </w:trPr>
        <w:tc>
          <w:tcPr>
            <w:tcW w:w="2714" w:type="dxa"/>
            <w:noWrap/>
          </w:tcPr>
          <w:p w14:paraId="648612A3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6" w:type="dxa"/>
            <w:noWrap/>
          </w:tcPr>
          <w:p w14:paraId="0685E5AA" w14:textId="51F65C41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43,655,938.18 </w:t>
            </w:r>
          </w:p>
        </w:tc>
        <w:tc>
          <w:tcPr>
            <w:tcW w:w="143" w:type="dxa"/>
          </w:tcPr>
          <w:p w14:paraId="59C85431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14:paraId="7552C6CC" w14:textId="541DB9B8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  62,751.72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03A168A3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6237F7AD" w14:textId="136A9F4A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(661,393.25)</w:t>
            </w:r>
          </w:p>
        </w:tc>
        <w:tc>
          <w:tcPr>
            <w:tcW w:w="149" w:type="dxa"/>
            <w:noWrap/>
            <w:vAlign w:val="center"/>
          </w:tcPr>
          <w:p w14:paraId="1825861C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7296A6FA" w14:textId="70E1F789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66,718.62 </w:t>
            </w:r>
          </w:p>
        </w:tc>
        <w:tc>
          <w:tcPr>
            <w:tcW w:w="142" w:type="dxa"/>
            <w:vAlign w:val="center"/>
          </w:tcPr>
          <w:p w14:paraId="1890B79D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02E0C001" w14:textId="11AF75C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43,124,015.27 </w:t>
            </w:r>
          </w:p>
        </w:tc>
      </w:tr>
      <w:tr w:rsidR="00C53029" w:rsidRPr="008E7100" w14:paraId="1C5D01E9" w14:textId="77777777" w:rsidTr="003466C5">
        <w:trPr>
          <w:trHeight w:val="59"/>
        </w:trPr>
        <w:tc>
          <w:tcPr>
            <w:tcW w:w="2714" w:type="dxa"/>
            <w:noWrap/>
          </w:tcPr>
          <w:p w14:paraId="4883B06D" w14:textId="77777777" w:rsidR="00C53029" w:rsidRPr="008E7100" w:rsidRDefault="00C53029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เครื่องตกแต่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6" w:type="dxa"/>
            <w:noWrap/>
          </w:tcPr>
          <w:p w14:paraId="7F14128A" w14:textId="309B0256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73,735,031.40 </w:t>
            </w:r>
          </w:p>
        </w:tc>
        <w:tc>
          <w:tcPr>
            <w:tcW w:w="143" w:type="dxa"/>
          </w:tcPr>
          <w:p w14:paraId="40184599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7E32D605" w14:textId="02B7ABA3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3,371,019.58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7F497D0B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414EF952" w14:textId="5B4034E6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(691,316.47)</w:t>
            </w:r>
          </w:p>
        </w:tc>
        <w:tc>
          <w:tcPr>
            <w:tcW w:w="149" w:type="dxa"/>
            <w:vAlign w:val="center"/>
          </w:tcPr>
          <w:p w14:paraId="0DBF8F0A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noWrap/>
          </w:tcPr>
          <w:p w14:paraId="08DF3AB8" w14:textId="27E241A0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557,448.00 </w:t>
            </w:r>
          </w:p>
        </w:tc>
        <w:tc>
          <w:tcPr>
            <w:tcW w:w="142" w:type="dxa"/>
            <w:noWrap/>
            <w:vAlign w:val="center"/>
          </w:tcPr>
          <w:p w14:paraId="76DC4E47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7CB3E4CA" w14:textId="5CBFC298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76,972,182.51 </w:t>
            </w:r>
          </w:p>
        </w:tc>
      </w:tr>
      <w:tr w:rsidR="00C53029" w:rsidRPr="008E7100" w14:paraId="443C40C8" w14:textId="77777777" w:rsidTr="003466C5">
        <w:trPr>
          <w:trHeight w:val="59"/>
        </w:trPr>
        <w:tc>
          <w:tcPr>
            <w:tcW w:w="2714" w:type="dxa"/>
            <w:noWrap/>
          </w:tcPr>
          <w:p w14:paraId="371F0A1B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6" w:type="dxa"/>
            <w:noWrap/>
          </w:tcPr>
          <w:p w14:paraId="3CD38C12" w14:textId="5A02DC33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34,621,786.91 </w:t>
            </w:r>
          </w:p>
        </w:tc>
        <w:tc>
          <w:tcPr>
            <w:tcW w:w="143" w:type="dxa"/>
          </w:tcPr>
          <w:p w14:paraId="1AB15559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14:paraId="202403C3" w14:textId="64005C80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187,980.00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0B10DCF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436B79FE" w14:textId="7CE97396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(424,766.36)</w:t>
            </w:r>
          </w:p>
        </w:tc>
        <w:tc>
          <w:tcPr>
            <w:tcW w:w="149" w:type="dxa"/>
            <w:noWrap/>
            <w:vAlign w:val="center"/>
          </w:tcPr>
          <w:p w14:paraId="0D33DD2B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9B87092" w14:textId="2DFC5E88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vAlign w:val="center"/>
          </w:tcPr>
          <w:p w14:paraId="53C3627C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09A619E6" w14:textId="752DFD46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34,385,000.55 </w:t>
            </w:r>
          </w:p>
        </w:tc>
      </w:tr>
      <w:tr w:rsidR="00C53029" w:rsidRPr="008E7100" w14:paraId="6727D9AD" w14:textId="77777777" w:rsidTr="003466C5">
        <w:trPr>
          <w:trHeight w:val="59"/>
        </w:trPr>
        <w:tc>
          <w:tcPr>
            <w:tcW w:w="2714" w:type="dxa"/>
            <w:noWrap/>
          </w:tcPr>
          <w:p w14:paraId="568E0349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6" w:type="dxa"/>
            <w:noWrap/>
          </w:tcPr>
          <w:p w14:paraId="2120DE10" w14:textId="6D7A7550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2,810,654.89 </w:t>
            </w:r>
          </w:p>
        </w:tc>
        <w:tc>
          <w:tcPr>
            <w:tcW w:w="143" w:type="dxa"/>
          </w:tcPr>
          <w:p w14:paraId="04F3DDCA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A9036EC" w14:textId="24D2E130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  64,500.00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997B97A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  <w:vAlign w:val="center"/>
          </w:tcPr>
          <w:p w14:paraId="3CB34A92" w14:textId="4915B03A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-   </w:t>
            </w:r>
          </w:p>
        </w:tc>
        <w:tc>
          <w:tcPr>
            <w:tcW w:w="149" w:type="dxa"/>
            <w:vAlign w:val="center"/>
          </w:tcPr>
          <w:p w14:paraId="4540A74B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5C5EC36F" w14:textId="45C36537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(2,659,930.59)</w:t>
            </w:r>
          </w:p>
        </w:tc>
        <w:tc>
          <w:tcPr>
            <w:tcW w:w="142" w:type="dxa"/>
            <w:noWrap/>
            <w:vAlign w:val="center"/>
          </w:tcPr>
          <w:p w14:paraId="3A7C5556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4EE2A02E" w14:textId="58A157E3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     215,224.30 </w:t>
            </w:r>
          </w:p>
        </w:tc>
      </w:tr>
      <w:tr w:rsidR="00C53029" w:rsidRPr="008E7100" w14:paraId="37A1BF1C" w14:textId="77777777" w:rsidTr="003466C5">
        <w:trPr>
          <w:trHeight w:val="59"/>
        </w:trPr>
        <w:tc>
          <w:tcPr>
            <w:tcW w:w="2714" w:type="dxa"/>
            <w:noWrap/>
          </w:tcPr>
          <w:p w14:paraId="7ED6C14C" w14:textId="77777777" w:rsidR="00C53029" w:rsidRPr="008E7100" w:rsidRDefault="00C53029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ab/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C27FB1" w14:textId="4DA7F1D5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500,801,474.32</w:t>
            </w:r>
          </w:p>
        </w:tc>
        <w:tc>
          <w:tcPr>
            <w:tcW w:w="143" w:type="dxa"/>
          </w:tcPr>
          <w:p w14:paraId="33A95F2D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03B50BD5" w14:textId="0C9F7B26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10,411,985.59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53938C9F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5E8689F9" w14:textId="5D44249D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 (4,917,690.00)</w:t>
            </w:r>
          </w:p>
        </w:tc>
        <w:tc>
          <w:tcPr>
            <w:tcW w:w="149" w:type="dxa"/>
            <w:noWrap/>
            <w:vAlign w:val="center"/>
          </w:tcPr>
          <w:p w14:paraId="6A6809F8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4535A3E" w14:textId="740ED8B4" w:rsidR="00C53029" w:rsidRPr="00C53029" w:rsidRDefault="00C53029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(25,511,090.13)</w:t>
            </w:r>
          </w:p>
        </w:tc>
        <w:tc>
          <w:tcPr>
            <w:tcW w:w="142" w:type="dxa"/>
            <w:vAlign w:val="center"/>
          </w:tcPr>
          <w:p w14:paraId="7CB9CC9E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  <w:vAlign w:val="center"/>
          </w:tcPr>
          <w:p w14:paraId="7EEBD044" w14:textId="44EFCD92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53029">
              <w:rPr>
                <w:rFonts w:asciiTheme="majorBidi" w:hAnsiTheme="majorBidi" w:cstheme="majorBidi"/>
                <w:sz w:val="22"/>
                <w:szCs w:val="22"/>
              </w:rPr>
              <w:t xml:space="preserve">  480,784,679.78 </w:t>
            </w:r>
          </w:p>
        </w:tc>
      </w:tr>
      <w:tr w:rsidR="00C53029" w:rsidRPr="008E7100" w14:paraId="72DC2645" w14:textId="77777777" w:rsidTr="003466C5">
        <w:tc>
          <w:tcPr>
            <w:tcW w:w="2714" w:type="dxa"/>
            <w:noWrap/>
          </w:tcPr>
          <w:p w14:paraId="532D5922" w14:textId="77777777" w:rsidR="00C53029" w:rsidRPr="008E7100" w:rsidRDefault="00C53029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6" w:type="dxa"/>
            <w:noWrap/>
          </w:tcPr>
          <w:p w14:paraId="0DC13D87" w14:textId="77777777" w:rsidR="00C53029" w:rsidRPr="008E7100" w:rsidRDefault="00C53029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49622528" w14:textId="77777777" w:rsidR="00C53029" w:rsidRPr="008E7100" w:rsidRDefault="00C53029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5384373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6A807D66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noWrap/>
            <w:vAlign w:val="center"/>
          </w:tcPr>
          <w:p w14:paraId="5E579E1A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" w:type="dxa"/>
            <w:vAlign w:val="center"/>
          </w:tcPr>
          <w:p w14:paraId="6259226F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  <w:vAlign w:val="center"/>
          </w:tcPr>
          <w:p w14:paraId="108AF81C" w14:textId="3ACAC284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noWrap/>
            <w:vAlign w:val="center"/>
          </w:tcPr>
          <w:p w14:paraId="3E5D0058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  <w:vAlign w:val="center"/>
          </w:tcPr>
          <w:p w14:paraId="10E31653" w14:textId="77777777" w:rsidR="00C53029" w:rsidRPr="00C53029" w:rsidRDefault="00C53029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2BE5" w:rsidRPr="008E7100" w14:paraId="7709BAC5" w14:textId="77777777" w:rsidTr="003466C5">
        <w:trPr>
          <w:trHeight w:val="59"/>
        </w:trPr>
        <w:tc>
          <w:tcPr>
            <w:tcW w:w="2714" w:type="dxa"/>
            <w:noWrap/>
          </w:tcPr>
          <w:p w14:paraId="02B52725" w14:textId="77777777" w:rsidR="001B2BE5" w:rsidRPr="008E7100" w:rsidRDefault="001B2BE5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6" w:type="dxa"/>
            <w:noWrap/>
          </w:tcPr>
          <w:p w14:paraId="7AAB7680" w14:textId="6781FBEE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26,573,859.16 </w:t>
            </w:r>
          </w:p>
        </w:tc>
        <w:tc>
          <w:tcPr>
            <w:tcW w:w="143" w:type="dxa"/>
          </w:tcPr>
          <w:p w14:paraId="1EEE1852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F27CA19" w14:textId="4FDD8565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2,736,600.78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480DF6D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</w:tcPr>
          <w:p w14:paraId="7F0810DE" w14:textId="0F235650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B2BE5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  <w:vAlign w:val="center"/>
          </w:tcPr>
          <w:p w14:paraId="737BFE4B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6D787F1" w14:textId="3998BFED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45871CC4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B675A8D" w14:textId="3C3CE469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29,310,459.94 </w:t>
            </w:r>
          </w:p>
        </w:tc>
      </w:tr>
      <w:tr w:rsidR="001B2BE5" w:rsidRPr="008E7100" w14:paraId="5AAD6649" w14:textId="77777777" w:rsidTr="003466C5">
        <w:trPr>
          <w:trHeight w:val="59"/>
        </w:trPr>
        <w:tc>
          <w:tcPr>
            <w:tcW w:w="2714" w:type="dxa"/>
            <w:noWrap/>
          </w:tcPr>
          <w:p w14:paraId="4B4F18F8" w14:textId="77777777" w:rsidR="001B2BE5" w:rsidRPr="008E7100" w:rsidRDefault="001B2BE5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6" w:type="dxa"/>
            <w:noWrap/>
          </w:tcPr>
          <w:p w14:paraId="347DB03F" w14:textId="3586FF44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132,568,563.44 </w:t>
            </w:r>
          </w:p>
        </w:tc>
        <w:tc>
          <w:tcPr>
            <w:tcW w:w="143" w:type="dxa"/>
          </w:tcPr>
          <w:p w14:paraId="54DF25AC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B50796" w14:textId="180E5DDB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11,731,205.94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EF0BFA3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</w:tcPr>
          <w:p w14:paraId="64F4A841" w14:textId="59B2F9C7" w:rsidR="001B2BE5" w:rsidRPr="00C53029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(3,002,560.06)</w:t>
            </w:r>
          </w:p>
        </w:tc>
        <w:tc>
          <w:tcPr>
            <w:tcW w:w="149" w:type="dxa"/>
            <w:vAlign w:val="center"/>
          </w:tcPr>
          <w:p w14:paraId="18E7AFDD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0B527A7E" w14:textId="66622630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B2BE5">
              <w:rPr>
                <w:rFonts w:ascii="Angsana New" w:hAnsi="Angsana New"/>
                <w:sz w:val="22"/>
                <w:szCs w:val="22"/>
              </w:rPr>
              <w:t>6,465,730.</w:t>
            </w:r>
            <w:r w:rsidRPr="001B2BE5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8E710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noWrap/>
          </w:tcPr>
          <w:p w14:paraId="7631F901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762A9545" w14:textId="6238D6D4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134,831,478.99 </w:t>
            </w:r>
          </w:p>
        </w:tc>
      </w:tr>
      <w:tr w:rsidR="001B2BE5" w:rsidRPr="008E7100" w14:paraId="586E010E" w14:textId="77777777" w:rsidTr="003466C5">
        <w:trPr>
          <w:trHeight w:val="59"/>
        </w:trPr>
        <w:tc>
          <w:tcPr>
            <w:tcW w:w="2714" w:type="dxa"/>
            <w:noWrap/>
          </w:tcPr>
          <w:p w14:paraId="4939DFDA" w14:textId="77777777" w:rsidR="001B2BE5" w:rsidRPr="008E7100" w:rsidRDefault="001B2BE5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6" w:type="dxa"/>
            <w:noWrap/>
          </w:tcPr>
          <w:p w14:paraId="4C4D8629" w14:textId="505D2935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36,692,447.21 </w:t>
            </w:r>
          </w:p>
        </w:tc>
        <w:tc>
          <w:tcPr>
            <w:tcW w:w="143" w:type="dxa"/>
          </w:tcPr>
          <w:p w14:paraId="5520B62C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F9A9AC" w14:textId="1E4283EE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1,492,870.76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1EEF16B6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</w:tcPr>
          <w:p w14:paraId="5546F4D2" w14:textId="42252268" w:rsidR="001B2BE5" w:rsidRPr="00C53029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(661,348.25)</w:t>
            </w:r>
          </w:p>
        </w:tc>
        <w:tc>
          <w:tcPr>
            <w:tcW w:w="149" w:type="dxa"/>
            <w:vAlign w:val="center"/>
          </w:tcPr>
          <w:p w14:paraId="1E2AF8AE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192DD43" w14:textId="25C9E828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2A3F3A11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6A37936" w14:textId="014CA1E4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37,523,969.72 </w:t>
            </w:r>
          </w:p>
        </w:tc>
      </w:tr>
      <w:tr w:rsidR="001B2BE5" w:rsidRPr="008E7100" w14:paraId="29D48534" w14:textId="77777777" w:rsidTr="003466C5">
        <w:trPr>
          <w:trHeight w:val="59"/>
        </w:trPr>
        <w:tc>
          <w:tcPr>
            <w:tcW w:w="2714" w:type="dxa"/>
            <w:noWrap/>
          </w:tcPr>
          <w:p w14:paraId="0F2B5A45" w14:textId="77777777" w:rsidR="001B2BE5" w:rsidRPr="008E7100" w:rsidRDefault="001B2BE5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เครื่องตกแต่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6" w:type="dxa"/>
            <w:noWrap/>
          </w:tcPr>
          <w:p w14:paraId="0D32B6ED" w14:textId="0299F2D2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61,780,634.88 </w:t>
            </w:r>
          </w:p>
        </w:tc>
        <w:tc>
          <w:tcPr>
            <w:tcW w:w="143" w:type="dxa"/>
          </w:tcPr>
          <w:p w14:paraId="6DA05BDD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BF12F36" w14:textId="470CC3FE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4,358,632.47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EAD0342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</w:tcPr>
          <w:p w14:paraId="3E62D03F" w14:textId="25A5C4D4" w:rsidR="001B2BE5" w:rsidRPr="00C53029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(687,359.82)</w:t>
            </w:r>
          </w:p>
        </w:tc>
        <w:tc>
          <w:tcPr>
            <w:tcW w:w="149" w:type="dxa"/>
            <w:vAlign w:val="center"/>
          </w:tcPr>
          <w:p w14:paraId="6FDBCF7C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5EB3B6A4" w14:textId="4DDC1FC5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2F728F51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8F0D2D1" w14:textId="7150E104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65,451,907.53 </w:t>
            </w:r>
          </w:p>
        </w:tc>
      </w:tr>
      <w:tr w:rsidR="001B2BE5" w:rsidRPr="008E7100" w14:paraId="53436DE2" w14:textId="77777777" w:rsidTr="003466C5">
        <w:trPr>
          <w:trHeight w:val="59"/>
        </w:trPr>
        <w:tc>
          <w:tcPr>
            <w:tcW w:w="2714" w:type="dxa"/>
            <w:noWrap/>
          </w:tcPr>
          <w:p w14:paraId="5906D73C" w14:textId="77777777" w:rsidR="001B2BE5" w:rsidRPr="008E7100" w:rsidRDefault="001B2BE5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6" w:type="dxa"/>
            <w:noWrap/>
          </w:tcPr>
          <w:p w14:paraId="767BED3D" w14:textId="49CD4A1E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33,596,391.84 </w:t>
            </w:r>
          </w:p>
        </w:tc>
        <w:tc>
          <w:tcPr>
            <w:tcW w:w="143" w:type="dxa"/>
          </w:tcPr>
          <w:p w14:paraId="0B493234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2179DE1" w14:textId="3D8D441B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185,193.46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2F1081ED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3" w:type="dxa"/>
            <w:noWrap/>
          </w:tcPr>
          <w:p w14:paraId="27553BFD" w14:textId="637CB2B5" w:rsidR="001B2BE5" w:rsidRPr="00C53029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(382,289.72)</w:t>
            </w:r>
          </w:p>
        </w:tc>
        <w:tc>
          <w:tcPr>
            <w:tcW w:w="149" w:type="dxa"/>
            <w:vAlign w:val="center"/>
          </w:tcPr>
          <w:p w14:paraId="0BEB190D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552CCDC8" w14:textId="10BBAF39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32DF4521" w14:textId="77777777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A6BC3CD" w14:textId="510DBA89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33,399,295.58 </w:t>
            </w:r>
          </w:p>
        </w:tc>
      </w:tr>
      <w:tr w:rsidR="001B2BE5" w:rsidRPr="008E7100" w14:paraId="0CE09C45" w14:textId="77777777" w:rsidTr="003466C5">
        <w:trPr>
          <w:trHeight w:val="59"/>
        </w:trPr>
        <w:tc>
          <w:tcPr>
            <w:tcW w:w="2714" w:type="dxa"/>
            <w:noWrap/>
          </w:tcPr>
          <w:p w14:paraId="5CDB4BD8" w14:textId="77777777" w:rsidR="001B2BE5" w:rsidRPr="008E7100" w:rsidRDefault="001B2BE5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ab/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3F98804" w14:textId="3C290CE4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291,211,896.53 </w:t>
            </w:r>
          </w:p>
        </w:tc>
        <w:tc>
          <w:tcPr>
            <w:tcW w:w="143" w:type="dxa"/>
          </w:tcPr>
          <w:p w14:paraId="76E3E687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0FCA85" w14:textId="4A012E08" w:rsidR="001B2BE5" w:rsidRPr="00C53029" w:rsidRDefault="001B2BE5" w:rsidP="00F11353">
            <w:pPr>
              <w:pStyle w:val="BodyTextIndent"/>
              <w:spacing w:after="0"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20,504,503.41 </w:t>
            </w: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18D9255D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7B1A7A" w14:textId="41E0C4B6" w:rsidR="001B2BE5" w:rsidRPr="00C53029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B2BE5">
              <w:rPr>
                <w:rFonts w:asciiTheme="majorBidi" w:hAnsiTheme="majorBidi" w:cstheme="majorBidi"/>
                <w:sz w:val="22"/>
                <w:szCs w:val="22"/>
              </w:rPr>
              <w:t xml:space="preserve"> (4,733,557.85)</w:t>
            </w:r>
          </w:p>
        </w:tc>
        <w:tc>
          <w:tcPr>
            <w:tcW w:w="149" w:type="dxa"/>
            <w:vAlign w:val="center"/>
          </w:tcPr>
          <w:p w14:paraId="56B3B547" w14:textId="77777777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3E4167" w14:textId="55EFE486" w:rsidR="001B2BE5" w:rsidRPr="001B2BE5" w:rsidRDefault="001B2BE5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1B2BE5">
              <w:rPr>
                <w:rFonts w:ascii="Angsana New" w:hAnsi="Angsana New"/>
                <w:sz w:val="22"/>
                <w:szCs w:val="22"/>
              </w:rPr>
              <w:t>6,465,730.</w:t>
            </w:r>
            <w:r w:rsidRPr="001B2BE5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8E710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noWrap/>
          </w:tcPr>
          <w:p w14:paraId="3A5FF9BD" w14:textId="77777777" w:rsidR="001B2BE5" w:rsidRPr="00E42B40" w:rsidRDefault="001B2BE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FCA207" w14:textId="36F1FED9" w:rsidR="001B2BE5" w:rsidRPr="00E42B40" w:rsidRDefault="001B2BE5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42B40">
              <w:rPr>
                <w:rFonts w:asciiTheme="majorBidi" w:hAnsiTheme="majorBidi" w:cstheme="majorBidi"/>
                <w:sz w:val="22"/>
                <w:szCs w:val="22"/>
              </w:rPr>
              <w:t xml:space="preserve"> 300,517,111.76 </w:t>
            </w:r>
          </w:p>
        </w:tc>
      </w:tr>
      <w:tr w:rsidR="001B2BE5" w:rsidRPr="008E7100" w14:paraId="3B1FE206" w14:textId="77777777" w:rsidTr="003466C5">
        <w:trPr>
          <w:trHeight w:val="59"/>
        </w:trPr>
        <w:tc>
          <w:tcPr>
            <w:tcW w:w="2714" w:type="dxa"/>
            <w:noWrap/>
          </w:tcPr>
          <w:p w14:paraId="542B85FB" w14:textId="77777777" w:rsidR="001B2BE5" w:rsidRPr="008E7100" w:rsidRDefault="001B2BE5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BFC208" w14:textId="0F613627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209,589,577.79 </w:t>
            </w:r>
          </w:p>
        </w:tc>
        <w:tc>
          <w:tcPr>
            <w:tcW w:w="143" w:type="dxa"/>
          </w:tcPr>
          <w:p w14:paraId="6B836A32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B8DF055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  <w:vAlign w:val="center"/>
          </w:tcPr>
          <w:p w14:paraId="7F49C391" w14:textId="77777777" w:rsidR="001B2BE5" w:rsidRPr="008E7100" w:rsidRDefault="001B2BE5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noWrap/>
            <w:vAlign w:val="center"/>
          </w:tcPr>
          <w:p w14:paraId="4BE097F2" w14:textId="77777777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  <w:vAlign w:val="center"/>
          </w:tcPr>
          <w:p w14:paraId="02320BF0" w14:textId="77777777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  <w:vAlign w:val="center"/>
          </w:tcPr>
          <w:p w14:paraId="5500B4AD" w14:textId="5256B975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" w:type="dxa"/>
            <w:noWrap/>
            <w:vAlign w:val="center"/>
          </w:tcPr>
          <w:p w14:paraId="17203D6D" w14:textId="77777777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  <w:vAlign w:val="center"/>
          </w:tcPr>
          <w:p w14:paraId="4AE12A48" w14:textId="6F526CFD" w:rsidR="001B2BE5" w:rsidRPr="008E7100" w:rsidRDefault="001B2BE5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2B40">
              <w:rPr>
                <w:rFonts w:ascii="Angsana New" w:hAnsi="Angsana New"/>
                <w:color w:val="000000"/>
                <w:sz w:val="22"/>
                <w:szCs w:val="22"/>
              </w:rPr>
              <w:t>180,267,568.02</w:t>
            </w:r>
          </w:p>
        </w:tc>
      </w:tr>
    </w:tbl>
    <w:p w14:paraId="0E477C5C" w14:textId="77777777" w:rsidR="009904B0" w:rsidRDefault="009904B0" w:rsidP="00F11353">
      <w:pPr>
        <w:spacing w:line="280" w:lineRule="exact"/>
        <w:rPr>
          <w:color w:val="EE0000"/>
        </w:rPr>
      </w:pPr>
    </w:p>
    <w:tbl>
      <w:tblPr>
        <w:tblW w:w="8980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5"/>
        <w:gridCol w:w="1137"/>
        <w:gridCol w:w="143"/>
        <w:gridCol w:w="1135"/>
        <w:gridCol w:w="145"/>
        <w:gridCol w:w="1140"/>
        <w:gridCol w:w="149"/>
        <w:gridCol w:w="1135"/>
        <w:gridCol w:w="142"/>
        <w:gridCol w:w="1139"/>
      </w:tblGrid>
      <w:tr w:rsidR="008E7100" w:rsidRPr="008E7100" w14:paraId="4AC50F1C" w14:textId="77777777" w:rsidTr="005A1BF2">
        <w:trPr>
          <w:trHeight w:val="74"/>
        </w:trPr>
        <w:tc>
          <w:tcPr>
            <w:tcW w:w="2715" w:type="dxa"/>
            <w:noWrap/>
          </w:tcPr>
          <w:p w14:paraId="0FF00F44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265" w:type="dxa"/>
            <w:gridSpan w:val="9"/>
            <w:tcBorders>
              <w:bottom w:val="single" w:sz="6" w:space="0" w:color="auto"/>
            </w:tcBorders>
            <w:noWrap/>
          </w:tcPr>
          <w:p w14:paraId="07866B0A" w14:textId="77777777" w:rsidR="008E7100" w:rsidRPr="008E7100" w:rsidRDefault="008E7100" w:rsidP="00F11353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8E7100" w:rsidRPr="008E7100" w14:paraId="7B53EE08" w14:textId="77777777" w:rsidTr="005A1BF2">
        <w:trPr>
          <w:trHeight w:val="74"/>
        </w:trPr>
        <w:tc>
          <w:tcPr>
            <w:tcW w:w="2715" w:type="dxa"/>
            <w:noWrap/>
          </w:tcPr>
          <w:p w14:paraId="04E19305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6265" w:type="dxa"/>
            <w:gridSpan w:val="9"/>
            <w:tcBorders>
              <w:bottom w:val="single" w:sz="6" w:space="0" w:color="auto"/>
            </w:tcBorders>
            <w:noWrap/>
          </w:tcPr>
          <w:p w14:paraId="5CD1E53B" w14:textId="77777777" w:rsidR="008E7100" w:rsidRPr="008E7100" w:rsidRDefault="008E7100" w:rsidP="00F11353">
            <w:pPr>
              <w:spacing w:line="280" w:lineRule="exact"/>
              <w:ind w:left="-108" w:right="4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E7100" w:rsidRPr="008E7100" w14:paraId="04A8A6FC" w14:textId="77777777" w:rsidTr="005A1BF2">
        <w:tc>
          <w:tcPr>
            <w:tcW w:w="2715" w:type="dxa"/>
            <w:noWrap/>
          </w:tcPr>
          <w:p w14:paraId="5DDFB4CC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6A27D4BE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51966AD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70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A84B2AC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รายการในระหว่างปี</w:t>
            </w:r>
          </w:p>
        </w:tc>
        <w:tc>
          <w:tcPr>
            <w:tcW w:w="142" w:type="dxa"/>
          </w:tcPr>
          <w:p w14:paraId="1FC73053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3795B0B3" w14:textId="77777777" w:rsidR="008E7100" w:rsidRPr="008E7100" w:rsidRDefault="008E7100" w:rsidP="00F11353">
            <w:pPr>
              <w:spacing w:line="280" w:lineRule="exact"/>
              <w:ind w:hanging="3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8E7100" w:rsidRPr="008E7100" w14:paraId="250DD52C" w14:textId="77777777" w:rsidTr="005A1BF2">
        <w:tc>
          <w:tcPr>
            <w:tcW w:w="2715" w:type="dxa"/>
            <w:noWrap/>
          </w:tcPr>
          <w:p w14:paraId="551AD0DC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noWrap/>
          </w:tcPr>
          <w:p w14:paraId="00CB746C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43" w:type="dxa"/>
          </w:tcPr>
          <w:p w14:paraId="183E0750" w14:textId="77777777" w:rsidR="008E7100" w:rsidRPr="008E7100" w:rsidRDefault="008E7100" w:rsidP="00F11353">
            <w:pPr>
              <w:spacing w:line="280" w:lineRule="exact"/>
              <w:ind w:left="2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1EAB44C2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</w:tcBorders>
          </w:tcPr>
          <w:p w14:paraId="2B798A67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70BF4AEC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49" w:type="dxa"/>
            <w:noWrap/>
          </w:tcPr>
          <w:p w14:paraId="75AA3C73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1EDE01FD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</w:tc>
        <w:tc>
          <w:tcPr>
            <w:tcW w:w="142" w:type="dxa"/>
          </w:tcPr>
          <w:p w14:paraId="45FF0447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</w:tcBorders>
            <w:noWrap/>
          </w:tcPr>
          <w:p w14:paraId="6353E890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8E7100" w:rsidRPr="008E7100" w14:paraId="63079D56" w14:textId="77777777" w:rsidTr="005A1BF2">
        <w:tc>
          <w:tcPr>
            <w:tcW w:w="2715" w:type="dxa"/>
            <w:noWrap/>
          </w:tcPr>
          <w:p w14:paraId="1EB7D24D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noWrap/>
          </w:tcPr>
          <w:p w14:paraId="0D0B9B3C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2"/>
                <w:szCs w:val="22"/>
              </w:rPr>
              <w:t>25</w:t>
            </w:r>
            <w:r w:rsidRPr="008E7100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8E71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43" w:type="dxa"/>
          </w:tcPr>
          <w:p w14:paraId="114EF64F" w14:textId="77777777" w:rsidR="008E7100" w:rsidRPr="008E7100" w:rsidRDefault="008E7100" w:rsidP="00F11353">
            <w:pPr>
              <w:spacing w:line="280" w:lineRule="exact"/>
              <w:ind w:left="28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1D4C004E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07B46E61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noWrap/>
          </w:tcPr>
          <w:p w14:paraId="2FFB4200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9" w:type="dxa"/>
            <w:noWrap/>
          </w:tcPr>
          <w:p w14:paraId="551FCDC5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025DB41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(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2" w:type="dxa"/>
          </w:tcPr>
          <w:p w14:paraId="07591A8B" w14:textId="77777777" w:rsidR="008E7100" w:rsidRPr="008E7100" w:rsidRDefault="008E7100" w:rsidP="00F11353">
            <w:pPr>
              <w:spacing w:line="280" w:lineRule="exact"/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left w:val="nil"/>
              <w:bottom w:val="single" w:sz="6" w:space="0" w:color="auto"/>
            </w:tcBorders>
            <w:noWrap/>
          </w:tcPr>
          <w:p w14:paraId="005BF661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2"/>
                <w:szCs w:val="22"/>
              </w:rPr>
              <w:t>25</w:t>
            </w:r>
            <w:r w:rsidRPr="008E7100">
              <w:rPr>
                <w:rFonts w:ascii="Angsana New" w:hAnsi="Angsana New" w:hint="cs"/>
                <w:sz w:val="22"/>
                <w:szCs w:val="22"/>
              </w:rPr>
              <w:t>6</w:t>
            </w:r>
            <w:r w:rsidRPr="008E7100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8E7100" w:rsidRPr="008E7100" w14:paraId="432CD117" w14:textId="77777777" w:rsidTr="005A1BF2">
        <w:tc>
          <w:tcPr>
            <w:tcW w:w="2715" w:type="dxa"/>
            <w:noWrap/>
          </w:tcPr>
          <w:p w14:paraId="362BCBA1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137" w:type="dxa"/>
            <w:tcBorders>
              <w:top w:val="single" w:sz="6" w:space="0" w:color="auto"/>
            </w:tcBorders>
            <w:noWrap/>
          </w:tcPr>
          <w:p w14:paraId="492FAA1E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449E1771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7FF61C05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1F9DE115" w14:textId="77777777" w:rsidR="008E7100" w:rsidRPr="008E7100" w:rsidRDefault="008E7100" w:rsidP="00F11353">
            <w:pPr>
              <w:spacing w:line="280" w:lineRule="exact"/>
              <w:ind w:lef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06D0A073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  <w:noWrap/>
          </w:tcPr>
          <w:p w14:paraId="0CA809A3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5" w:type="dxa"/>
          </w:tcPr>
          <w:p w14:paraId="25866BFD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" w:type="dxa"/>
          </w:tcPr>
          <w:p w14:paraId="30E97E1C" w14:textId="77777777" w:rsidR="008E7100" w:rsidRPr="008E7100" w:rsidRDefault="008E7100" w:rsidP="00F11353">
            <w:pPr>
              <w:spacing w:line="280" w:lineRule="exact"/>
              <w:ind w:left="-30" w:right="60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</w:tcBorders>
            <w:noWrap/>
          </w:tcPr>
          <w:p w14:paraId="0897D0AA" w14:textId="77777777" w:rsidR="008E7100" w:rsidRPr="008E7100" w:rsidRDefault="008E7100" w:rsidP="00F11353">
            <w:pPr>
              <w:spacing w:line="280" w:lineRule="exact"/>
              <w:ind w:left="-30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7100" w:rsidRPr="008E7100" w14:paraId="583D4E19" w14:textId="77777777" w:rsidTr="005A1BF2">
        <w:tc>
          <w:tcPr>
            <w:tcW w:w="2715" w:type="dxa"/>
            <w:noWrap/>
          </w:tcPr>
          <w:p w14:paraId="295E3633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37" w:type="dxa"/>
            <w:noWrap/>
          </w:tcPr>
          <w:p w14:paraId="1E520A0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66,877,507.08</w:t>
            </w:r>
          </w:p>
        </w:tc>
        <w:tc>
          <w:tcPr>
            <w:tcW w:w="143" w:type="dxa"/>
          </w:tcPr>
          <w:p w14:paraId="4C56D381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39FCE177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5" w:type="dxa"/>
            <w:tcBorders>
              <w:left w:val="nil"/>
            </w:tcBorders>
          </w:tcPr>
          <w:p w14:paraId="356277C2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1D992C0A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  <w:noWrap/>
          </w:tcPr>
          <w:p w14:paraId="183B37F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32DE4796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146D04F6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3563FF1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66,877,507.08 </w:t>
            </w:r>
          </w:p>
        </w:tc>
      </w:tr>
      <w:tr w:rsidR="008E7100" w:rsidRPr="008E7100" w14:paraId="4A2D8B73" w14:textId="77777777" w:rsidTr="005A1BF2">
        <w:trPr>
          <w:trHeight w:val="59"/>
        </w:trPr>
        <w:tc>
          <w:tcPr>
            <w:tcW w:w="2715" w:type="dxa"/>
            <w:noWrap/>
          </w:tcPr>
          <w:p w14:paraId="42E9F8E3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7" w:type="dxa"/>
            <w:noWrap/>
          </w:tcPr>
          <w:p w14:paraId="24FDF43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267,750,786.76</w:t>
            </w:r>
          </w:p>
        </w:tc>
        <w:tc>
          <w:tcPr>
            <w:tcW w:w="143" w:type="dxa"/>
          </w:tcPr>
          <w:p w14:paraId="3D8E63A1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1A90F12E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7,999,769.10 </w:t>
            </w:r>
          </w:p>
        </w:tc>
        <w:tc>
          <w:tcPr>
            <w:tcW w:w="145" w:type="dxa"/>
            <w:tcBorders>
              <w:left w:val="nil"/>
            </w:tcBorders>
          </w:tcPr>
          <w:p w14:paraId="45813572" w14:textId="77777777" w:rsidR="008E7100" w:rsidRPr="008E7100" w:rsidRDefault="008E7100" w:rsidP="00F11353">
            <w:pPr>
              <w:spacing w:line="280" w:lineRule="exact"/>
              <w:ind w:lef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08EC380D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  <w:noWrap/>
          </w:tcPr>
          <w:p w14:paraId="692EF1D5" w14:textId="77777777" w:rsidR="008E7100" w:rsidRPr="008E7100" w:rsidRDefault="008E7100" w:rsidP="00F11353">
            <w:pPr>
              <w:spacing w:line="280" w:lineRule="exact"/>
              <w:ind w:left="-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4900718A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3,350,000.00 </w:t>
            </w:r>
          </w:p>
        </w:tc>
        <w:tc>
          <w:tcPr>
            <w:tcW w:w="142" w:type="dxa"/>
          </w:tcPr>
          <w:p w14:paraId="311089F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289592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279,100,555.86 </w:t>
            </w:r>
          </w:p>
        </w:tc>
      </w:tr>
      <w:tr w:rsidR="008E7100" w:rsidRPr="008E7100" w14:paraId="3F2683A7" w14:textId="77777777" w:rsidTr="005A1BF2">
        <w:trPr>
          <w:trHeight w:val="59"/>
        </w:trPr>
        <w:tc>
          <w:tcPr>
            <w:tcW w:w="2715" w:type="dxa"/>
            <w:noWrap/>
          </w:tcPr>
          <w:p w14:paraId="504B9EA8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7" w:type="dxa"/>
            <w:noWrap/>
          </w:tcPr>
          <w:p w14:paraId="001271B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44,292,719.44</w:t>
            </w:r>
          </w:p>
        </w:tc>
        <w:tc>
          <w:tcPr>
            <w:tcW w:w="143" w:type="dxa"/>
          </w:tcPr>
          <w:p w14:paraId="5EA25047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13EE8DDC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1,169,117.48 </w:t>
            </w:r>
          </w:p>
        </w:tc>
        <w:tc>
          <w:tcPr>
            <w:tcW w:w="145" w:type="dxa"/>
            <w:tcBorders>
              <w:left w:val="nil"/>
            </w:tcBorders>
          </w:tcPr>
          <w:p w14:paraId="41C4FEC6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3D6EC134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(1,805,898.74) </w:t>
            </w:r>
          </w:p>
        </w:tc>
        <w:tc>
          <w:tcPr>
            <w:tcW w:w="149" w:type="dxa"/>
            <w:noWrap/>
          </w:tcPr>
          <w:p w14:paraId="5CF6C879" w14:textId="77777777" w:rsidR="008E7100" w:rsidRPr="008E7100" w:rsidRDefault="008E7100" w:rsidP="00F11353">
            <w:pPr>
              <w:spacing w:line="280" w:lineRule="exact"/>
              <w:ind w:left="-2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275A8F8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76DFF1D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084E4E82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43,655,938.18 </w:t>
            </w:r>
          </w:p>
        </w:tc>
      </w:tr>
      <w:tr w:rsidR="008E7100" w:rsidRPr="008E7100" w14:paraId="6AEA94D0" w14:textId="77777777" w:rsidTr="005A1BF2">
        <w:trPr>
          <w:trHeight w:val="59"/>
        </w:trPr>
        <w:tc>
          <w:tcPr>
            <w:tcW w:w="2715" w:type="dxa"/>
            <w:noWrap/>
          </w:tcPr>
          <w:p w14:paraId="439580E0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เครื่องตกแต่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7" w:type="dxa"/>
            <w:noWrap/>
          </w:tcPr>
          <w:p w14:paraId="597DD7B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69,359,710.36</w:t>
            </w:r>
          </w:p>
        </w:tc>
        <w:tc>
          <w:tcPr>
            <w:tcW w:w="143" w:type="dxa"/>
          </w:tcPr>
          <w:p w14:paraId="4BCA1047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1DF4A7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5,655,495.90 </w:t>
            </w:r>
          </w:p>
        </w:tc>
        <w:tc>
          <w:tcPr>
            <w:tcW w:w="145" w:type="dxa"/>
            <w:tcBorders>
              <w:left w:val="nil"/>
            </w:tcBorders>
          </w:tcPr>
          <w:p w14:paraId="0E3956F5" w14:textId="77777777" w:rsidR="008E7100" w:rsidRPr="008E7100" w:rsidRDefault="008E7100" w:rsidP="00F11353">
            <w:pPr>
              <w:spacing w:line="280" w:lineRule="exact"/>
              <w:ind w:lef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48C9BBA9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(1,317,090.75) </w:t>
            </w:r>
          </w:p>
        </w:tc>
        <w:tc>
          <w:tcPr>
            <w:tcW w:w="149" w:type="dxa"/>
          </w:tcPr>
          <w:p w14:paraId="7E31273F" w14:textId="77777777" w:rsidR="008E7100" w:rsidRPr="008E7100" w:rsidRDefault="008E7100" w:rsidP="00F11353">
            <w:pPr>
              <w:spacing w:line="280" w:lineRule="exact"/>
              <w:ind w:left="-3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noWrap/>
          </w:tcPr>
          <w:p w14:paraId="3EBB887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36,915.89 </w:t>
            </w:r>
          </w:p>
        </w:tc>
        <w:tc>
          <w:tcPr>
            <w:tcW w:w="142" w:type="dxa"/>
            <w:noWrap/>
          </w:tcPr>
          <w:p w14:paraId="3B6ED1FC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257A967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73,735,031.40 </w:t>
            </w:r>
          </w:p>
        </w:tc>
      </w:tr>
      <w:tr w:rsidR="008E7100" w:rsidRPr="008E7100" w14:paraId="5B9E715E" w14:textId="77777777" w:rsidTr="005A1BF2">
        <w:trPr>
          <w:trHeight w:val="59"/>
        </w:trPr>
        <w:tc>
          <w:tcPr>
            <w:tcW w:w="2715" w:type="dxa"/>
            <w:noWrap/>
          </w:tcPr>
          <w:p w14:paraId="445BE400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7" w:type="dxa"/>
            <w:noWrap/>
          </w:tcPr>
          <w:p w14:paraId="1446B85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37,497,922.47</w:t>
            </w:r>
          </w:p>
        </w:tc>
        <w:tc>
          <w:tcPr>
            <w:tcW w:w="143" w:type="dxa"/>
          </w:tcPr>
          <w:p w14:paraId="781A50AB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2495AE6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138,000.00 </w:t>
            </w:r>
          </w:p>
        </w:tc>
        <w:tc>
          <w:tcPr>
            <w:tcW w:w="145" w:type="dxa"/>
            <w:tcBorders>
              <w:left w:val="nil"/>
            </w:tcBorders>
          </w:tcPr>
          <w:p w14:paraId="1D4F754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0C5263C2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(3,014,135.56) </w:t>
            </w:r>
          </w:p>
        </w:tc>
        <w:tc>
          <w:tcPr>
            <w:tcW w:w="149" w:type="dxa"/>
            <w:noWrap/>
          </w:tcPr>
          <w:p w14:paraId="4FC9C9D7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</w:tcPr>
          <w:p w14:paraId="0B511812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</w:tcPr>
          <w:p w14:paraId="411531A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51E6F3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34,621,786.91 </w:t>
            </w:r>
          </w:p>
        </w:tc>
      </w:tr>
      <w:tr w:rsidR="008E7100" w:rsidRPr="008E7100" w14:paraId="3101473A" w14:textId="77777777" w:rsidTr="005A1BF2">
        <w:trPr>
          <w:trHeight w:val="59"/>
        </w:trPr>
        <w:tc>
          <w:tcPr>
            <w:tcW w:w="2715" w:type="dxa"/>
            <w:noWrap/>
          </w:tcPr>
          <w:p w14:paraId="687006CD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สินทรัพย์ระหว่างก่อสร้าง</w:t>
            </w:r>
          </w:p>
        </w:tc>
        <w:tc>
          <w:tcPr>
            <w:tcW w:w="1137" w:type="dxa"/>
            <w:noWrap/>
          </w:tcPr>
          <w:p w14:paraId="2CC1D6A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3,607,640.19</w:t>
            </w:r>
          </w:p>
        </w:tc>
        <w:tc>
          <w:tcPr>
            <w:tcW w:w="143" w:type="dxa"/>
          </w:tcPr>
          <w:p w14:paraId="23542833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96DF1A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2,659,930.59 </w:t>
            </w:r>
          </w:p>
        </w:tc>
        <w:tc>
          <w:tcPr>
            <w:tcW w:w="145" w:type="dxa"/>
            <w:tcBorders>
              <w:left w:val="nil"/>
            </w:tcBorders>
          </w:tcPr>
          <w:p w14:paraId="2CF9D997" w14:textId="77777777" w:rsidR="008E7100" w:rsidRPr="008E7100" w:rsidRDefault="008E7100" w:rsidP="00F11353">
            <w:pPr>
              <w:spacing w:line="280" w:lineRule="exact"/>
              <w:ind w:lef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081D3420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636560E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434451DE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(3,456,915.89) </w:t>
            </w:r>
          </w:p>
        </w:tc>
        <w:tc>
          <w:tcPr>
            <w:tcW w:w="142" w:type="dxa"/>
            <w:noWrap/>
          </w:tcPr>
          <w:p w14:paraId="2F058F76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035D653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2,810,654.89 </w:t>
            </w:r>
          </w:p>
        </w:tc>
      </w:tr>
      <w:tr w:rsidR="008E7100" w:rsidRPr="008E7100" w14:paraId="222CEA9F" w14:textId="77777777" w:rsidTr="005A1BF2">
        <w:trPr>
          <w:trHeight w:val="59"/>
        </w:trPr>
        <w:tc>
          <w:tcPr>
            <w:tcW w:w="2715" w:type="dxa"/>
            <w:noWrap/>
          </w:tcPr>
          <w:p w14:paraId="191637CA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ab/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67114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489,386,286.30</w:t>
            </w:r>
          </w:p>
        </w:tc>
        <w:tc>
          <w:tcPr>
            <w:tcW w:w="143" w:type="dxa"/>
          </w:tcPr>
          <w:p w14:paraId="010FBDC6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EFFFA3" w14:textId="77777777" w:rsidR="008E7100" w:rsidRPr="008E7100" w:rsidRDefault="008E7100" w:rsidP="00F11353">
            <w:pPr>
              <w:tabs>
                <w:tab w:val="clear" w:pos="907"/>
              </w:tabs>
              <w:spacing w:line="280" w:lineRule="exact"/>
              <w:ind w:left="-28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17,622,313.07 </w:t>
            </w:r>
          </w:p>
        </w:tc>
        <w:tc>
          <w:tcPr>
            <w:tcW w:w="145" w:type="dxa"/>
            <w:tcBorders>
              <w:left w:val="nil"/>
            </w:tcBorders>
          </w:tcPr>
          <w:p w14:paraId="392EFE96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AE994C9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(6,137,125.05) </w:t>
            </w:r>
          </w:p>
        </w:tc>
        <w:tc>
          <w:tcPr>
            <w:tcW w:w="149" w:type="dxa"/>
            <w:noWrap/>
          </w:tcPr>
          <w:p w14:paraId="4DFDCA1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3FDEB5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(70,000.00) </w:t>
            </w:r>
          </w:p>
        </w:tc>
        <w:tc>
          <w:tcPr>
            <w:tcW w:w="142" w:type="dxa"/>
          </w:tcPr>
          <w:p w14:paraId="594F784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C53FC9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500,801,474.32</w:t>
            </w:r>
          </w:p>
        </w:tc>
      </w:tr>
      <w:tr w:rsidR="008E7100" w:rsidRPr="008E7100" w14:paraId="224059BA" w14:textId="77777777" w:rsidTr="005A1BF2">
        <w:tc>
          <w:tcPr>
            <w:tcW w:w="2715" w:type="dxa"/>
            <w:noWrap/>
          </w:tcPr>
          <w:p w14:paraId="30319F1E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137" w:type="dxa"/>
            <w:noWrap/>
          </w:tcPr>
          <w:p w14:paraId="7AB2151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1CDF1ED8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36AF0D1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74956C1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2361890D" w14:textId="77777777" w:rsidR="008E7100" w:rsidRPr="008E7100" w:rsidRDefault="008E7100" w:rsidP="00F11353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6FD37C9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1F5F373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22D555B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D459A60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7100" w:rsidRPr="008E7100" w14:paraId="788DC5C9" w14:textId="77777777" w:rsidTr="005A1BF2">
        <w:trPr>
          <w:trHeight w:val="59"/>
        </w:trPr>
        <w:tc>
          <w:tcPr>
            <w:tcW w:w="2715" w:type="dxa"/>
            <w:noWrap/>
          </w:tcPr>
          <w:p w14:paraId="19BEE9FF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137" w:type="dxa"/>
            <w:noWrap/>
          </w:tcPr>
          <w:p w14:paraId="4C23A2A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23,621,747.50</w:t>
            </w:r>
          </w:p>
        </w:tc>
        <w:tc>
          <w:tcPr>
            <w:tcW w:w="143" w:type="dxa"/>
          </w:tcPr>
          <w:p w14:paraId="0E245B75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23D5491C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2,952,111.66 </w:t>
            </w:r>
          </w:p>
        </w:tc>
        <w:tc>
          <w:tcPr>
            <w:tcW w:w="145" w:type="dxa"/>
            <w:tcBorders>
              <w:left w:val="nil"/>
            </w:tcBorders>
          </w:tcPr>
          <w:p w14:paraId="48627417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040C63AF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6A58F56E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1CC7A63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4C802AB7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6BF386F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26,573,859.16 </w:t>
            </w:r>
          </w:p>
        </w:tc>
      </w:tr>
      <w:tr w:rsidR="008E7100" w:rsidRPr="008E7100" w14:paraId="2D33BA27" w14:textId="77777777" w:rsidTr="005A1BF2">
        <w:trPr>
          <w:trHeight w:val="59"/>
        </w:trPr>
        <w:tc>
          <w:tcPr>
            <w:tcW w:w="2715" w:type="dxa"/>
            <w:noWrap/>
          </w:tcPr>
          <w:p w14:paraId="71E9AD39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อาคารและ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1137" w:type="dxa"/>
            <w:noWrap/>
          </w:tcPr>
          <w:p w14:paraId="2CA751A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120,354,878.27</w:t>
            </w:r>
          </w:p>
        </w:tc>
        <w:tc>
          <w:tcPr>
            <w:tcW w:w="143" w:type="dxa"/>
          </w:tcPr>
          <w:p w14:paraId="29F352F3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76C1F65C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12,213,685.17 </w:t>
            </w:r>
          </w:p>
        </w:tc>
        <w:tc>
          <w:tcPr>
            <w:tcW w:w="145" w:type="dxa"/>
            <w:tcBorders>
              <w:left w:val="nil"/>
            </w:tcBorders>
          </w:tcPr>
          <w:p w14:paraId="0A152F92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69CEA929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9" w:type="dxa"/>
          </w:tcPr>
          <w:p w14:paraId="383C81C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044BA11D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647085A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BC3AF95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132,568,563.44 </w:t>
            </w:r>
          </w:p>
        </w:tc>
      </w:tr>
      <w:tr w:rsidR="008E7100" w:rsidRPr="008E7100" w14:paraId="1CE8D745" w14:textId="77777777" w:rsidTr="005A1BF2">
        <w:trPr>
          <w:trHeight w:val="59"/>
        </w:trPr>
        <w:tc>
          <w:tcPr>
            <w:tcW w:w="2715" w:type="dxa"/>
            <w:noWrap/>
          </w:tcPr>
          <w:p w14:paraId="34792789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1137" w:type="dxa"/>
            <w:noWrap/>
          </w:tcPr>
          <w:p w14:paraId="26EE838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35,078,033.34</w:t>
            </w:r>
          </w:p>
        </w:tc>
        <w:tc>
          <w:tcPr>
            <w:tcW w:w="143" w:type="dxa"/>
          </w:tcPr>
          <w:p w14:paraId="27393DFE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5A0C1296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1,828,404.35 </w:t>
            </w:r>
          </w:p>
        </w:tc>
        <w:tc>
          <w:tcPr>
            <w:tcW w:w="145" w:type="dxa"/>
            <w:tcBorders>
              <w:left w:val="nil"/>
            </w:tcBorders>
          </w:tcPr>
          <w:p w14:paraId="1C31F21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43221269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(213,990.48) </w:t>
            </w:r>
          </w:p>
        </w:tc>
        <w:tc>
          <w:tcPr>
            <w:tcW w:w="149" w:type="dxa"/>
          </w:tcPr>
          <w:p w14:paraId="0D2911C0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7B9AB0CA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787D1E8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73083512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36,692,447.21 </w:t>
            </w:r>
          </w:p>
        </w:tc>
      </w:tr>
      <w:tr w:rsidR="008E7100" w:rsidRPr="008E7100" w14:paraId="646CEC41" w14:textId="77777777" w:rsidTr="005A1BF2">
        <w:trPr>
          <w:trHeight w:val="59"/>
        </w:trPr>
        <w:tc>
          <w:tcPr>
            <w:tcW w:w="2715" w:type="dxa"/>
            <w:noWrap/>
          </w:tcPr>
          <w:p w14:paraId="2B9742EA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เครื่องตกแต่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ง</w:t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ติดตั้ง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137" w:type="dxa"/>
            <w:noWrap/>
          </w:tcPr>
          <w:p w14:paraId="64EEE47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58,115,023.91</w:t>
            </w:r>
          </w:p>
        </w:tc>
        <w:tc>
          <w:tcPr>
            <w:tcW w:w="143" w:type="dxa"/>
          </w:tcPr>
          <w:p w14:paraId="3BBFCB27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7E15EC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4,982,586.72 </w:t>
            </w:r>
          </w:p>
        </w:tc>
        <w:tc>
          <w:tcPr>
            <w:tcW w:w="145" w:type="dxa"/>
            <w:tcBorders>
              <w:left w:val="nil"/>
            </w:tcBorders>
          </w:tcPr>
          <w:p w14:paraId="2BFEAAD3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63EC3E03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(1,316,975.75) </w:t>
            </w:r>
          </w:p>
        </w:tc>
        <w:tc>
          <w:tcPr>
            <w:tcW w:w="149" w:type="dxa"/>
          </w:tcPr>
          <w:p w14:paraId="7913DF5D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noWrap/>
          </w:tcPr>
          <w:p w14:paraId="0A6CF0AB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1059899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56004BE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61,780,634.88 </w:t>
            </w:r>
          </w:p>
        </w:tc>
      </w:tr>
      <w:tr w:rsidR="008E7100" w:rsidRPr="008E7100" w14:paraId="187739D0" w14:textId="77777777" w:rsidTr="005A1BF2">
        <w:trPr>
          <w:trHeight w:val="59"/>
        </w:trPr>
        <w:tc>
          <w:tcPr>
            <w:tcW w:w="2715" w:type="dxa"/>
            <w:noWrap/>
          </w:tcPr>
          <w:p w14:paraId="41B065CF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37" w:type="dxa"/>
            <w:noWrap/>
          </w:tcPr>
          <w:p w14:paraId="273E9B2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35,895,625.60</w:t>
            </w:r>
          </w:p>
        </w:tc>
        <w:tc>
          <w:tcPr>
            <w:tcW w:w="143" w:type="dxa"/>
          </w:tcPr>
          <w:p w14:paraId="27D20E2B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</w:tcPr>
          <w:p w14:paraId="40763E8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710,386.80 </w:t>
            </w:r>
          </w:p>
        </w:tc>
        <w:tc>
          <w:tcPr>
            <w:tcW w:w="145" w:type="dxa"/>
            <w:tcBorders>
              <w:left w:val="nil"/>
            </w:tcBorders>
          </w:tcPr>
          <w:p w14:paraId="134A39C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noWrap/>
          </w:tcPr>
          <w:p w14:paraId="21986F7A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(3,009,620.56)</w:t>
            </w:r>
          </w:p>
        </w:tc>
        <w:tc>
          <w:tcPr>
            <w:tcW w:w="149" w:type="dxa"/>
          </w:tcPr>
          <w:p w14:paraId="6FF9546A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noWrap/>
          </w:tcPr>
          <w:p w14:paraId="4B285015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64950CE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noWrap/>
          </w:tcPr>
          <w:p w14:paraId="451D84AA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33,596,391.84 </w:t>
            </w:r>
          </w:p>
        </w:tc>
      </w:tr>
      <w:tr w:rsidR="008E7100" w:rsidRPr="008E7100" w14:paraId="7E7D0AE5" w14:textId="77777777" w:rsidTr="005A1BF2">
        <w:trPr>
          <w:trHeight w:val="59"/>
        </w:trPr>
        <w:tc>
          <w:tcPr>
            <w:tcW w:w="2715" w:type="dxa"/>
            <w:noWrap/>
          </w:tcPr>
          <w:p w14:paraId="30F1A20D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ab/>
            </w:r>
            <w:r w:rsidRPr="008E710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E29D1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273,065,308.62</w:t>
            </w:r>
          </w:p>
        </w:tc>
        <w:tc>
          <w:tcPr>
            <w:tcW w:w="143" w:type="dxa"/>
          </w:tcPr>
          <w:p w14:paraId="50B28447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B8985B6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22,687,174.70 </w:t>
            </w:r>
          </w:p>
        </w:tc>
        <w:tc>
          <w:tcPr>
            <w:tcW w:w="145" w:type="dxa"/>
            <w:tcBorders>
              <w:left w:val="nil"/>
            </w:tcBorders>
          </w:tcPr>
          <w:p w14:paraId="15DB82DE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3839EB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(4,540,586.79)</w:t>
            </w:r>
          </w:p>
        </w:tc>
        <w:tc>
          <w:tcPr>
            <w:tcW w:w="149" w:type="dxa"/>
          </w:tcPr>
          <w:p w14:paraId="0512B9DA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708CA1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0ACFCB5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B79932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291,211,896.53 </w:t>
            </w:r>
          </w:p>
        </w:tc>
      </w:tr>
      <w:tr w:rsidR="008E7100" w:rsidRPr="008E7100" w14:paraId="4B4821DD" w14:textId="77777777" w:rsidTr="005A1BF2">
        <w:trPr>
          <w:trHeight w:val="59"/>
        </w:trPr>
        <w:tc>
          <w:tcPr>
            <w:tcW w:w="2715" w:type="dxa"/>
            <w:noWrap/>
          </w:tcPr>
          <w:p w14:paraId="1E17FD70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8E7100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626A1C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1,591,900.26</w:t>
            </w:r>
          </w:p>
        </w:tc>
        <w:tc>
          <w:tcPr>
            <w:tcW w:w="143" w:type="dxa"/>
          </w:tcPr>
          <w:p w14:paraId="6F8D8564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234349A3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5" w:type="dxa"/>
            <w:tcBorders>
              <w:left w:val="nil"/>
            </w:tcBorders>
          </w:tcPr>
          <w:p w14:paraId="676CB2E0" w14:textId="77777777" w:rsidR="008E7100" w:rsidRPr="008E7100" w:rsidRDefault="008E7100" w:rsidP="00F11353">
            <w:pPr>
              <w:spacing w:line="280" w:lineRule="exact"/>
              <w:ind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73236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(1,591,900.26)</w:t>
            </w:r>
          </w:p>
        </w:tc>
        <w:tc>
          <w:tcPr>
            <w:tcW w:w="149" w:type="dxa"/>
          </w:tcPr>
          <w:p w14:paraId="24EE1E9B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5E18E3BE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  <w:tc>
          <w:tcPr>
            <w:tcW w:w="142" w:type="dxa"/>
            <w:noWrap/>
          </w:tcPr>
          <w:p w14:paraId="7BE5DC2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3B5567" w14:textId="77777777" w:rsidR="008E7100" w:rsidRPr="008E7100" w:rsidRDefault="008E7100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-   </w:t>
            </w:r>
          </w:p>
        </w:tc>
      </w:tr>
      <w:tr w:rsidR="008E7100" w:rsidRPr="008E7100" w14:paraId="465C215B" w14:textId="77777777" w:rsidTr="005A1BF2">
        <w:trPr>
          <w:trHeight w:val="59"/>
        </w:trPr>
        <w:tc>
          <w:tcPr>
            <w:tcW w:w="2715" w:type="dxa"/>
            <w:noWrap/>
          </w:tcPr>
          <w:p w14:paraId="29480622" w14:textId="77777777" w:rsidR="008E7100" w:rsidRPr="008E7100" w:rsidRDefault="008E7100" w:rsidP="00F11353">
            <w:pPr>
              <w:spacing w:line="280" w:lineRule="exact"/>
              <w:ind w:right="-42"/>
              <w:rPr>
                <w:rFonts w:ascii="Angsana New" w:hAnsi="Angsana New"/>
                <w:sz w:val="22"/>
                <w:szCs w:val="22"/>
                <w:cs/>
              </w:rPr>
            </w:pPr>
            <w:r w:rsidRPr="008E7100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B2020F1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>214,729,077.42</w:t>
            </w:r>
          </w:p>
        </w:tc>
        <w:tc>
          <w:tcPr>
            <w:tcW w:w="143" w:type="dxa"/>
          </w:tcPr>
          <w:p w14:paraId="2A9C882E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2212341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left w:val="nil"/>
            </w:tcBorders>
          </w:tcPr>
          <w:p w14:paraId="5C524695" w14:textId="77777777" w:rsidR="008E7100" w:rsidRPr="008E7100" w:rsidRDefault="008E7100" w:rsidP="00F11353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  <w:noWrap/>
          </w:tcPr>
          <w:p w14:paraId="5B6AB76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dxa"/>
          </w:tcPr>
          <w:p w14:paraId="280A5B6F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noWrap/>
          </w:tcPr>
          <w:p w14:paraId="30627E94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noWrap/>
          </w:tcPr>
          <w:p w14:paraId="4D9EB1A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C125538" w14:textId="77777777" w:rsidR="008E7100" w:rsidRPr="008E7100" w:rsidRDefault="008E7100" w:rsidP="00F11353">
            <w:pPr>
              <w:spacing w:line="280" w:lineRule="exact"/>
              <w:ind w:left="-30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7100">
              <w:rPr>
                <w:rFonts w:ascii="Angsana New" w:hAnsi="Angsana New"/>
                <w:sz w:val="22"/>
                <w:szCs w:val="22"/>
              </w:rPr>
              <w:t xml:space="preserve"> 209,589,577.79 </w:t>
            </w:r>
          </w:p>
        </w:tc>
      </w:tr>
    </w:tbl>
    <w:p w14:paraId="3E23D556" w14:textId="77777777" w:rsidR="00CD6904" w:rsidRDefault="00CD6904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</w:rPr>
      </w:pPr>
    </w:p>
    <w:p w14:paraId="14E041F0" w14:textId="301C0620" w:rsidR="008E7100" w:rsidRPr="00507400" w:rsidRDefault="008E7100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380" w:lineRule="exact"/>
        <w:ind w:left="284" w:firstLine="567"/>
        <w:contextualSpacing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 w:rsidRPr="00507400">
        <w:rPr>
          <w:rFonts w:asciiTheme="majorBidi" w:hAnsiTheme="majorBidi" w:hint="cs"/>
          <w:sz w:val="32"/>
          <w:szCs w:val="32"/>
          <w:cs/>
        </w:rPr>
        <w:lastRenderedPageBreak/>
        <w:t xml:space="preserve">เมื่อวันที่ </w:t>
      </w:r>
      <w:r w:rsidRPr="00507400">
        <w:rPr>
          <w:rFonts w:asciiTheme="majorBidi" w:hAnsiTheme="majorBidi"/>
          <w:sz w:val="32"/>
          <w:szCs w:val="32"/>
        </w:rPr>
        <w:t xml:space="preserve">2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/>
          <w:sz w:val="32"/>
          <w:szCs w:val="32"/>
        </w:rPr>
        <w:t xml:space="preserve">2568 </w:t>
      </w:r>
      <w:r w:rsidRPr="00507400">
        <w:rPr>
          <w:rFonts w:asciiTheme="majorBidi" w:hAnsiTheme="majorBidi" w:hint="cs"/>
          <w:sz w:val="32"/>
          <w:szCs w:val="32"/>
          <w:cs/>
        </w:rPr>
        <w:t>บริษัทได้ทำสัญญาให้เช่าที่ดินกับบริษัทย่อยแห่งหนึ่ง ประกอบด้วย อาคาร</w:t>
      </w:r>
      <w:r w:rsidRPr="00507400">
        <w:rPr>
          <w:rFonts w:asciiTheme="majorBidi" w:hAnsiTheme="majorBidi" w:hint="cs"/>
          <w:spacing w:val="-4"/>
          <w:sz w:val="32"/>
          <w:szCs w:val="32"/>
          <w:cs/>
        </w:rPr>
        <w:t>สำนักงานและคลังสินค้า (จังหวัดชลบุรี) เพื่อใช้ดำเนินงาน จากเดิมให้เช่าเพียงบางส่วน ปัจจุบันให้เช่า</w:t>
      </w:r>
      <w:r w:rsidRPr="00507400">
        <w:rPr>
          <w:rFonts w:asciiTheme="majorBidi" w:hAnsiTheme="majorBidi" w:hint="cs"/>
          <w:sz w:val="32"/>
          <w:szCs w:val="32"/>
          <w:cs/>
        </w:rPr>
        <w:t>ทั้งหมด</w:t>
      </w:r>
      <w:r w:rsidRPr="00507400">
        <w:rPr>
          <w:rFonts w:asciiTheme="majorBidi" w:hAnsiTheme="majorBidi"/>
          <w:sz w:val="32"/>
          <w:szCs w:val="32"/>
        </w:rPr>
        <w:t xml:space="preserve">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โดยสัญญาดังกล่าวมีผลบังคับใช้ตั้งแต่วันที่ </w:t>
      </w:r>
      <w:r w:rsidRPr="00507400">
        <w:rPr>
          <w:rFonts w:asciiTheme="majorBidi" w:hAnsiTheme="majorBidi"/>
          <w:sz w:val="32"/>
          <w:szCs w:val="32"/>
        </w:rPr>
        <w:t xml:space="preserve">1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507400">
        <w:rPr>
          <w:rFonts w:asciiTheme="majorBidi" w:hAnsiTheme="majorBidi"/>
          <w:sz w:val="32"/>
          <w:szCs w:val="32"/>
        </w:rPr>
        <w:t>2568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 เป็นต้นไป ดังนั้น บริษัทจึงโอนจัดประเภททรัพย์สินดังกล่าวเป็นอสังหาริมทรัพย์เพื่อการลงทุนด้วยมูลค่าตามบัญชี จำนวนเงิน </w:t>
      </w:r>
      <w:r w:rsidRPr="00507400">
        <w:rPr>
          <w:rFonts w:asciiTheme="majorBidi" w:hAnsiTheme="majorBidi"/>
          <w:sz w:val="32"/>
          <w:szCs w:val="32"/>
        </w:rPr>
        <w:t xml:space="preserve">19.01 </w:t>
      </w:r>
      <w:r w:rsidRPr="00507400">
        <w:rPr>
          <w:rFonts w:asciiTheme="majorBidi" w:hAnsiTheme="majorBidi" w:hint="cs"/>
          <w:sz w:val="32"/>
          <w:szCs w:val="32"/>
          <w:cs/>
        </w:rPr>
        <w:t xml:space="preserve">ล้านบาท </w:t>
      </w:r>
    </w:p>
    <w:p w14:paraId="57E9019B" w14:textId="798E0704" w:rsidR="003F03CE" w:rsidRPr="008E7100" w:rsidRDefault="003F03CE" w:rsidP="00F1135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sz w:val="32"/>
          <w:szCs w:val="32"/>
        </w:rPr>
      </w:pPr>
      <w:r w:rsidRPr="008E7100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Pr="008E7100">
        <w:rPr>
          <w:rFonts w:asciiTheme="majorBidi" w:hAnsiTheme="majorBidi"/>
          <w:spacing w:val="-4"/>
          <w:sz w:val="32"/>
          <w:szCs w:val="32"/>
        </w:rPr>
        <w:t xml:space="preserve">31 </w:t>
      </w:r>
      <w:r w:rsidRPr="008E7100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Pr="008E7100">
        <w:rPr>
          <w:rFonts w:asciiTheme="majorBidi" w:hAnsiTheme="majorBidi"/>
          <w:spacing w:val="-4"/>
          <w:sz w:val="32"/>
          <w:szCs w:val="32"/>
        </w:rPr>
        <w:t>256</w:t>
      </w:r>
      <w:r w:rsidR="008E7100">
        <w:rPr>
          <w:rFonts w:asciiTheme="majorBidi" w:hAnsiTheme="majorBidi"/>
          <w:spacing w:val="-4"/>
          <w:sz w:val="32"/>
          <w:szCs w:val="32"/>
        </w:rPr>
        <w:t>8</w:t>
      </w:r>
      <w:r w:rsidRPr="008E7100">
        <w:rPr>
          <w:rFonts w:asciiTheme="majorBidi" w:hAnsiTheme="majorBidi"/>
          <w:spacing w:val="-4"/>
          <w:sz w:val="32"/>
          <w:szCs w:val="32"/>
          <w:cs/>
        </w:rPr>
        <w:t xml:space="preserve"> และ </w:t>
      </w:r>
      <w:r w:rsidRPr="008E7100">
        <w:rPr>
          <w:rFonts w:asciiTheme="majorBidi" w:hAnsiTheme="majorBidi"/>
          <w:spacing w:val="-4"/>
          <w:sz w:val="32"/>
          <w:szCs w:val="32"/>
        </w:rPr>
        <w:t>256</w:t>
      </w:r>
      <w:r w:rsidR="008E7100">
        <w:rPr>
          <w:rFonts w:asciiTheme="majorBidi" w:hAnsiTheme="majorBidi"/>
          <w:spacing w:val="-4"/>
          <w:sz w:val="32"/>
          <w:szCs w:val="32"/>
        </w:rPr>
        <w:t>7</w:t>
      </w:r>
      <w:r w:rsidRPr="008E7100">
        <w:rPr>
          <w:rFonts w:asciiTheme="majorBidi" w:hAnsiTheme="majorBidi"/>
          <w:spacing w:val="-4"/>
          <w:sz w:val="32"/>
          <w:szCs w:val="32"/>
          <w:cs/>
        </w:rPr>
        <w:t xml:space="preserve"> ที่ดินบางส่วนของบริษัท ที่ดินพร้อมสิ่งปลูกสร้างของบริษัทย่อย</w:t>
      </w:r>
      <w:r w:rsidRPr="004D72FC">
        <w:rPr>
          <w:rFonts w:asciiTheme="majorBidi" w:hAnsiTheme="majorBidi"/>
          <w:spacing w:val="2"/>
          <w:sz w:val="32"/>
          <w:szCs w:val="32"/>
          <w:cs/>
        </w:rPr>
        <w:t>แห่งหนึ่ง ติดภาระค้ำประกันวงเงินเบิกเกินบัญชีและวงเงินสินเชื่อกับธนาคารพาณิชย์ในประเทศ</w:t>
      </w:r>
      <w:r w:rsidR="00994CF4" w:rsidRPr="004D72FC">
        <w:rPr>
          <w:rFonts w:asciiTheme="majorBidi" w:hAnsiTheme="majorBidi" w:hint="cs"/>
          <w:spacing w:val="2"/>
          <w:sz w:val="32"/>
          <w:szCs w:val="32"/>
          <w:cs/>
        </w:rPr>
        <w:t xml:space="preserve"> </w:t>
      </w:r>
      <w:r w:rsidR="00A1057F" w:rsidRPr="004D72FC">
        <w:rPr>
          <w:rFonts w:asciiTheme="majorBidi" w:hAnsiTheme="majorBidi"/>
          <w:spacing w:val="2"/>
          <w:sz w:val="32"/>
          <w:szCs w:val="32"/>
          <w:cs/>
        </w:rPr>
        <w:br/>
      </w:r>
      <w:r w:rsidR="00994CF4" w:rsidRPr="008E7100">
        <w:rPr>
          <w:rFonts w:asciiTheme="majorBidi" w:hAnsiTheme="majorBidi"/>
          <w:spacing w:val="-4"/>
          <w:sz w:val="32"/>
          <w:szCs w:val="32"/>
          <w:cs/>
        </w:rPr>
        <w:t xml:space="preserve">(ดูหมายเหตุ </w:t>
      </w:r>
      <w:r w:rsidR="00994CF4" w:rsidRPr="008E7100">
        <w:rPr>
          <w:rFonts w:asciiTheme="majorBidi" w:hAnsiTheme="majorBidi"/>
          <w:spacing w:val="-4"/>
          <w:sz w:val="32"/>
          <w:szCs w:val="32"/>
        </w:rPr>
        <w:t>16)</w:t>
      </w:r>
      <w:r w:rsidR="00FB234F" w:rsidRPr="008E710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</w:p>
    <w:p w14:paraId="0E0BAC43" w14:textId="77777777" w:rsidR="007E6619" w:rsidRPr="008E7100" w:rsidRDefault="007E6619" w:rsidP="00F11353">
      <w:pPr>
        <w:tabs>
          <w:tab w:val="left" w:pos="851"/>
        </w:tabs>
        <w:spacing w:line="360" w:lineRule="exact"/>
        <w:ind w:left="284" w:firstLine="561"/>
        <w:jc w:val="thaiDistribute"/>
        <w:rPr>
          <w:rFonts w:asciiTheme="majorBidi" w:hAnsiTheme="majorBidi"/>
          <w:sz w:val="32"/>
          <w:szCs w:val="32"/>
        </w:rPr>
      </w:pPr>
    </w:p>
    <w:p w14:paraId="0F6F3238" w14:textId="08AC11D1" w:rsidR="00AB2305" w:rsidRPr="008E7100" w:rsidRDefault="00AB2305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="Angsana New" w:eastAsia="Calibri" w:hAnsi="Angsana New"/>
          <w:b/>
          <w:bCs/>
          <w:sz w:val="32"/>
          <w:szCs w:val="32"/>
        </w:rPr>
      </w:pPr>
      <w:r w:rsidRPr="008E7100">
        <w:rPr>
          <w:rFonts w:ascii="Angsana New" w:eastAsia="Calibri" w:hAnsi="Angsana New"/>
          <w:b/>
          <w:bCs/>
          <w:sz w:val="32"/>
          <w:szCs w:val="32"/>
        </w:rPr>
        <w:t>1</w:t>
      </w:r>
      <w:r w:rsidR="0031390A" w:rsidRPr="008E7100">
        <w:rPr>
          <w:rFonts w:ascii="Angsana New" w:eastAsia="Calibri" w:hAnsi="Angsana New"/>
          <w:b/>
          <w:bCs/>
          <w:sz w:val="32"/>
          <w:szCs w:val="32"/>
        </w:rPr>
        <w:t>4</w:t>
      </w:r>
      <w:r w:rsidRPr="008E7100">
        <w:rPr>
          <w:rFonts w:ascii="Angsana New" w:eastAsia="Calibri" w:hAnsi="Angsana New"/>
          <w:b/>
          <w:bCs/>
          <w:sz w:val="32"/>
          <w:szCs w:val="32"/>
        </w:rPr>
        <w:t>.</w:t>
      </w:r>
      <w:r w:rsidRPr="008E7100">
        <w:rPr>
          <w:rFonts w:ascii="Angsana New" w:eastAsia="Calibri" w:hAnsi="Angsana New"/>
          <w:b/>
          <w:bCs/>
          <w:sz w:val="32"/>
          <w:szCs w:val="32"/>
        </w:rPr>
        <w:tab/>
      </w:r>
      <w:r w:rsidRPr="008E7100">
        <w:rPr>
          <w:rFonts w:ascii="Angsana New" w:eastAsia="Calibri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BF3BEBA" w14:textId="77777777" w:rsidR="000429EA" w:rsidRPr="008E7100" w:rsidRDefault="000429EA" w:rsidP="00F11353">
      <w:pPr>
        <w:spacing w:line="360" w:lineRule="exact"/>
        <w:ind w:left="850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8E7100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8E7100" w:rsidRPr="008E7100" w14:paraId="530C8720" w14:textId="77777777" w:rsidTr="00D252BC">
        <w:trPr>
          <w:trHeight w:val="74"/>
        </w:trPr>
        <w:tc>
          <w:tcPr>
            <w:tcW w:w="3005" w:type="dxa"/>
            <w:noWrap/>
          </w:tcPr>
          <w:p w14:paraId="03EE3CEB" w14:textId="77777777" w:rsidR="00C17D16" w:rsidRPr="008E7100" w:rsidRDefault="00C17D16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65A3AC0E" w14:textId="77777777" w:rsidR="00C17D16" w:rsidRPr="008E7100" w:rsidRDefault="00C17D16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E7100" w:rsidRPr="008E7100" w14:paraId="5EB4BFB9" w14:textId="77777777" w:rsidTr="00D252BC">
        <w:trPr>
          <w:trHeight w:val="74"/>
        </w:trPr>
        <w:tc>
          <w:tcPr>
            <w:tcW w:w="3005" w:type="dxa"/>
            <w:noWrap/>
          </w:tcPr>
          <w:p w14:paraId="22A8C200" w14:textId="77777777" w:rsidR="00C17D16" w:rsidRPr="008E7100" w:rsidRDefault="00C17D16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3F2738A4" w14:textId="794A70EE" w:rsidR="00C17D16" w:rsidRPr="008E7100" w:rsidRDefault="00C17D16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E7100" w:rsidRPr="008E7100" w14:paraId="77890E06" w14:textId="77777777" w:rsidTr="00D252BC">
        <w:tc>
          <w:tcPr>
            <w:tcW w:w="3005" w:type="dxa"/>
            <w:noWrap/>
          </w:tcPr>
          <w:p w14:paraId="572BF55F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C711D32" w14:textId="3655F473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79DF48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0779803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270F702D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164F33F5" w14:textId="77777777" w:rsidR="008E7100" w:rsidRPr="008E7100" w:rsidRDefault="008E7100" w:rsidP="00F11353">
            <w:pPr>
              <w:spacing w:line="280" w:lineRule="exact"/>
              <w:ind w:hanging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252BC" w:rsidRPr="008E7100" w14:paraId="3A5C9768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5FEBFC15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B328DDD" w14:textId="137DE8BD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D794820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0D0E2BF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8977B2D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265D3342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74E1C999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4FFF4BC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252BC" w:rsidRPr="008E7100" w14:paraId="3DD114EF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0D2932B9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08B90B1" w14:textId="6DCBFAAC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053A9399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33CF80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503E04B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40C07D31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A097C81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48FA1A55" w14:textId="60FA03AC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252BC" w:rsidRPr="008E7100" w14:paraId="7CB13413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191CD770" w14:textId="77777777" w:rsidR="00D252BC" w:rsidRPr="008E7100" w:rsidRDefault="00D252BC" w:rsidP="00F1135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281A986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1383F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DE79611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874D81A" w14:textId="77777777" w:rsidR="00D252BC" w:rsidRPr="008E7100" w:rsidRDefault="00D252BC" w:rsidP="00F11353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59333B1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1A4E4C" w14:textId="77777777" w:rsidR="00D252BC" w:rsidRPr="008E7100" w:rsidRDefault="00D252BC" w:rsidP="00F11353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203A6E96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52BC" w:rsidRPr="008E7100" w14:paraId="2446EC2E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3527B6F6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FA2D129" w14:textId="0A82FEE6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75,812,535.52 </w:t>
            </w:r>
          </w:p>
        </w:tc>
        <w:tc>
          <w:tcPr>
            <w:tcW w:w="134" w:type="dxa"/>
          </w:tcPr>
          <w:p w14:paraId="343EEAE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CC6BE64" w14:textId="2B995381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</w:tcBorders>
          </w:tcPr>
          <w:p w14:paraId="1F82E2B0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7B3F4430" w14:textId="2869A112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AE6EC0D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7FA9C32" w14:textId="1E5B0484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75,812,535.52 </w:t>
            </w:r>
          </w:p>
        </w:tc>
      </w:tr>
      <w:tr w:rsidR="00D252BC" w:rsidRPr="008E7100" w14:paraId="6641E79A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4FDF5529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45D2E56E" w14:textId="72B8BFAC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10,902,495.63 </w:t>
            </w:r>
          </w:p>
        </w:tc>
        <w:tc>
          <w:tcPr>
            <w:tcW w:w="134" w:type="dxa"/>
          </w:tcPr>
          <w:p w14:paraId="46B87724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DBF732D" w14:textId="583369BE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716,430.76 </w:t>
            </w:r>
          </w:p>
        </w:tc>
        <w:tc>
          <w:tcPr>
            <w:tcW w:w="134" w:type="dxa"/>
            <w:tcBorders>
              <w:left w:val="nil"/>
            </w:tcBorders>
          </w:tcPr>
          <w:p w14:paraId="24B249AF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6C18B39" w14:textId="7754F585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69EEE1FB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0C60524C" w14:textId="24C8F5A6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11,618,926.39 </w:t>
            </w:r>
          </w:p>
        </w:tc>
      </w:tr>
      <w:tr w:rsidR="00D252BC" w:rsidRPr="008E7100" w14:paraId="2D85ECF0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E83DBE7" w14:textId="17AD5A52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47" w:type="dxa"/>
            <w:noWrap/>
          </w:tcPr>
          <w:p w14:paraId="1397F706" w14:textId="30F48AA8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1,664,874.68 </w:t>
            </w:r>
          </w:p>
        </w:tc>
        <w:tc>
          <w:tcPr>
            <w:tcW w:w="134" w:type="dxa"/>
          </w:tcPr>
          <w:p w14:paraId="47EC6D4F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42A3827" w14:textId="476C8340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551,016.27 </w:t>
            </w:r>
          </w:p>
        </w:tc>
        <w:tc>
          <w:tcPr>
            <w:tcW w:w="134" w:type="dxa"/>
            <w:tcBorders>
              <w:left w:val="nil"/>
            </w:tcBorders>
          </w:tcPr>
          <w:p w14:paraId="72B922CE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3793597" w14:textId="7FF6FD85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2DE9295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4E48317" w14:textId="4C84B5E6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2,215,890.95 </w:t>
            </w:r>
          </w:p>
        </w:tc>
      </w:tr>
      <w:tr w:rsidR="00D252BC" w:rsidRPr="008E7100" w14:paraId="5E23ECEE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95EEF6B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1A1381A3" w14:textId="0AB0FC9D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7,738,279.00 </w:t>
            </w:r>
          </w:p>
        </w:tc>
        <w:tc>
          <w:tcPr>
            <w:tcW w:w="134" w:type="dxa"/>
          </w:tcPr>
          <w:p w14:paraId="796112AB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C161CC4" w14:textId="28F4174D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1,689,900.00 </w:t>
            </w:r>
          </w:p>
        </w:tc>
        <w:tc>
          <w:tcPr>
            <w:tcW w:w="134" w:type="dxa"/>
            <w:tcBorders>
              <w:left w:val="nil"/>
            </w:tcBorders>
          </w:tcPr>
          <w:p w14:paraId="175A3B63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7BA4F092" w14:textId="47AA7B29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(372</w:t>
            </w:r>
            <w:r w:rsidRPr="00FD0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0658">
              <w:rPr>
                <w:rFonts w:asciiTheme="majorBidi" w:hAnsiTheme="majorBidi" w:cstheme="majorBidi"/>
                <w:sz w:val="24"/>
                <w:szCs w:val="24"/>
                <w:cs/>
              </w:rPr>
              <w:t>897.20)</w:t>
            </w:r>
          </w:p>
        </w:tc>
        <w:tc>
          <w:tcPr>
            <w:tcW w:w="134" w:type="dxa"/>
            <w:noWrap/>
          </w:tcPr>
          <w:p w14:paraId="59575863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06E6C518" w14:textId="1A43152B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9,055,281.80 </w:t>
            </w:r>
          </w:p>
        </w:tc>
      </w:tr>
      <w:tr w:rsidR="00D252BC" w:rsidRPr="008E7100" w14:paraId="6CC69634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3453DAE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5C002C" w14:textId="6A1B4A71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96,118,184.83 </w:t>
            </w:r>
          </w:p>
        </w:tc>
        <w:tc>
          <w:tcPr>
            <w:tcW w:w="134" w:type="dxa"/>
          </w:tcPr>
          <w:p w14:paraId="0E7F682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8CBAE02" w14:textId="372EB1C6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2,957,347.03 </w:t>
            </w:r>
          </w:p>
        </w:tc>
        <w:tc>
          <w:tcPr>
            <w:tcW w:w="134" w:type="dxa"/>
            <w:tcBorders>
              <w:left w:val="nil"/>
            </w:tcBorders>
          </w:tcPr>
          <w:p w14:paraId="48DF56A5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B0BE291" w14:textId="3BC36BBC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(372</w:t>
            </w:r>
            <w:r w:rsidRPr="00FD065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D0658">
              <w:rPr>
                <w:rFonts w:asciiTheme="majorBidi" w:hAnsiTheme="majorBidi" w:cstheme="majorBidi"/>
                <w:sz w:val="24"/>
                <w:szCs w:val="24"/>
                <w:cs/>
              </w:rPr>
              <w:t>897.20)</w:t>
            </w:r>
          </w:p>
        </w:tc>
        <w:tc>
          <w:tcPr>
            <w:tcW w:w="134" w:type="dxa"/>
          </w:tcPr>
          <w:p w14:paraId="63EAC1ED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1E7DA2" w14:textId="1A8FD995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98,702,634.66 </w:t>
            </w:r>
          </w:p>
        </w:tc>
      </w:tr>
      <w:tr w:rsidR="00D252BC" w:rsidRPr="008E7100" w14:paraId="28AF20BB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0EFEED81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64EA1B1E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1F4304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E5AA042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5C2D978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F1DB41A" w14:textId="77777777" w:rsidR="00D252BC" w:rsidRPr="008E7100" w:rsidRDefault="00D252BC" w:rsidP="00F11353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25D9B1EE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2B8BAE6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52BC" w:rsidRPr="008E7100" w14:paraId="713B449A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18761F3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21C59413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35,830,411.09 </w:t>
            </w:r>
          </w:p>
        </w:tc>
        <w:tc>
          <w:tcPr>
            <w:tcW w:w="134" w:type="dxa"/>
          </w:tcPr>
          <w:p w14:paraId="33CE6CDA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132B9C5" w14:textId="1136C4BA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2,926,843.33 </w:t>
            </w:r>
          </w:p>
        </w:tc>
        <w:tc>
          <w:tcPr>
            <w:tcW w:w="134" w:type="dxa"/>
            <w:tcBorders>
              <w:left w:val="nil"/>
            </w:tcBorders>
          </w:tcPr>
          <w:p w14:paraId="620D747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393AA28C" w14:textId="2C4A5B59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1D79EC6A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96F6324" w14:textId="707C330C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38,757,254.42 </w:t>
            </w:r>
          </w:p>
        </w:tc>
      </w:tr>
      <w:tr w:rsidR="00D252BC" w:rsidRPr="008E7100" w14:paraId="160FF1B2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9C3B0B3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335E741B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6,443,800.38 </w:t>
            </w:r>
          </w:p>
        </w:tc>
        <w:tc>
          <w:tcPr>
            <w:tcW w:w="134" w:type="dxa"/>
          </w:tcPr>
          <w:p w14:paraId="499908AC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EE98A9" w14:textId="2FFE0A41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904,089.36 </w:t>
            </w:r>
          </w:p>
        </w:tc>
        <w:tc>
          <w:tcPr>
            <w:tcW w:w="134" w:type="dxa"/>
            <w:tcBorders>
              <w:left w:val="nil"/>
            </w:tcBorders>
          </w:tcPr>
          <w:p w14:paraId="72634DA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6A60934" w14:textId="3B9F3CB4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2D128157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9F8BA4D" w14:textId="67BF495F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7,347,889.74 </w:t>
            </w:r>
          </w:p>
        </w:tc>
      </w:tr>
      <w:tr w:rsidR="00D252BC" w:rsidRPr="008E7100" w14:paraId="676A5D8F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CB7E558" w14:textId="2903072C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247" w:type="dxa"/>
            <w:noWrap/>
          </w:tcPr>
          <w:p w14:paraId="35E65D33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71,377.63 </w:t>
            </w:r>
          </w:p>
        </w:tc>
        <w:tc>
          <w:tcPr>
            <w:tcW w:w="134" w:type="dxa"/>
          </w:tcPr>
          <w:p w14:paraId="61924DA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4BA27F5" w14:textId="7B420F1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474,524.06 </w:t>
            </w:r>
          </w:p>
        </w:tc>
        <w:tc>
          <w:tcPr>
            <w:tcW w:w="134" w:type="dxa"/>
            <w:tcBorders>
              <w:left w:val="nil"/>
            </w:tcBorders>
          </w:tcPr>
          <w:p w14:paraId="349BBA7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54E6178" w14:textId="66E887ED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6BBD6D6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D1AC7A8" w14:textId="306E9EA6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545,901.69 </w:t>
            </w:r>
          </w:p>
        </w:tc>
      </w:tr>
      <w:tr w:rsidR="00D252BC" w:rsidRPr="008E7100" w14:paraId="47E500AF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6941581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2A09FEE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1,197,231.24 </w:t>
            </w:r>
          </w:p>
        </w:tc>
        <w:tc>
          <w:tcPr>
            <w:tcW w:w="134" w:type="dxa"/>
          </w:tcPr>
          <w:p w14:paraId="5C84ECA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277FC30" w14:textId="1CBC3EED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1,332,806.72 </w:t>
            </w:r>
          </w:p>
        </w:tc>
        <w:tc>
          <w:tcPr>
            <w:tcW w:w="134" w:type="dxa"/>
            <w:tcBorders>
              <w:left w:val="nil"/>
            </w:tcBorders>
          </w:tcPr>
          <w:p w14:paraId="0012B3C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8869F65" w14:textId="6C091C41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(62,550.50)</w:t>
            </w:r>
          </w:p>
        </w:tc>
        <w:tc>
          <w:tcPr>
            <w:tcW w:w="134" w:type="dxa"/>
            <w:noWrap/>
          </w:tcPr>
          <w:p w14:paraId="3AD6898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36795A7" w14:textId="1EC917AE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2,467,487.46 </w:t>
            </w:r>
          </w:p>
        </w:tc>
      </w:tr>
      <w:tr w:rsidR="00D252BC" w:rsidRPr="008E7100" w14:paraId="6D7752A6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7580B52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7B7292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43,542,820.34 </w:t>
            </w:r>
          </w:p>
        </w:tc>
        <w:tc>
          <w:tcPr>
            <w:tcW w:w="134" w:type="dxa"/>
          </w:tcPr>
          <w:p w14:paraId="58B260E8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E3C96C5" w14:textId="6F4F62FA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5,638,263.47 </w:t>
            </w:r>
          </w:p>
        </w:tc>
        <w:tc>
          <w:tcPr>
            <w:tcW w:w="134" w:type="dxa"/>
            <w:tcBorders>
              <w:left w:val="nil"/>
            </w:tcBorders>
          </w:tcPr>
          <w:p w14:paraId="0570F264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90F8C3E" w14:textId="348DC94C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(62,550.50)</w:t>
            </w:r>
          </w:p>
        </w:tc>
        <w:tc>
          <w:tcPr>
            <w:tcW w:w="134" w:type="dxa"/>
            <w:noWrap/>
          </w:tcPr>
          <w:p w14:paraId="5B7977EC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FA7C16" w14:textId="239E2BBB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49,118,533.31 </w:t>
            </w:r>
          </w:p>
        </w:tc>
      </w:tr>
      <w:tr w:rsidR="00D252BC" w:rsidRPr="008E7100" w14:paraId="1E7B271A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5AA9169" w14:textId="04DD54ED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B991A3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52,575,364.49 </w:t>
            </w:r>
          </w:p>
        </w:tc>
        <w:tc>
          <w:tcPr>
            <w:tcW w:w="134" w:type="dxa"/>
          </w:tcPr>
          <w:p w14:paraId="4B8FD592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012C36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009FC38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6A1DB9B2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31DEF9E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22632E4" w14:textId="06005D49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D0658">
              <w:rPr>
                <w:rFonts w:asciiTheme="majorBidi" w:hAnsiTheme="majorBidi" w:cstheme="majorBidi"/>
                <w:sz w:val="24"/>
                <w:szCs w:val="24"/>
              </w:rPr>
              <w:t xml:space="preserve">  49,584,101.35 </w:t>
            </w:r>
          </w:p>
        </w:tc>
      </w:tr>
    </w:tbl>
    <w:p w14:paraId="16712E03" w14:textId="77777777" w:rsidR="00CD6904" w:rsidRDefault="00CD6904" w:rsidP="00F11353">
      <w:pPr>
        <w:spacing w:line="280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8E7100" w:rsidRPr="008E7100" w14:paraId="26C2FF35" w14:textId="77777777" w:rsidTr="00D252BC">
        <w:trPr>
          <w:trHeight w:val="74"/>
        </w:trPr>
        <w:tc>
          <w:tcPr>
            <w:tcW w:w="3005" w:type="dxa"/>
            <w:noWrap/>
          </w:tcPr>
          <w:p w14:paraId="5E2EEFF0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49B7AF0A" w14:textId="77777777" w:rsidR="008E7100" w:rsidRPr="008E7100" w:rsidRDefault="008E7100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E7100" w:rsidRPr="008E7100" w14:paraId="2CFBB4A8" w14:textId="77777777" w:rsidTr="00D252BC">
        <w:trPr>
          <w:trHeight w:val="74"/>
        </w:trPr>
        <w:tc>
          <w:tcPr>
            <w:tcW w:w="3005" w:type="dxa"/>
            <w:noWrap/>
          </w:tcPr>
          <w:p w14:paraId="21C54F4D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297FF58C" w14:textId="77777777" w:rsidR="008E7100" w:rsidRPr="008E7100" w:rsidRDefault="008E7100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E7100" w:rsidRPr="008E7100" w14:paraId="780A0EFF" w14:textId="77777777" w:rsidTr="00D252BC">
        <w:tc>
          <w:tcPr>
            <w:tcW w:w="3005" w:type="dxa"/>
            <w:noWrap/>
          </w:tcPr>
          <w:p w14:paraId="4F4E5EBB" w14:textId="77777777" w:rsidR="008E7100" w:rsidRPr="008E7100" w:rsidRDefault="008E7100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C9513A3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1F16AD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9B5C91C" w14:textId="77777777" w:rsidR="008E7100" w:rsidRPr="008E7100" w:rsidRDefault="008E7100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6DF0FDFA" w14:textId="77777777" w:rsidR="008E7100" w:rsidRPr="008E7100" w:rsidRDefault="008E7100" w:rsidP="00F1135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514C529C" w14:textId="77777777" w:rsidR="008E7100" w:rsidRPr="008E7100" w:rsidRDefault="008E7100" w:rsidP="00F11353">
            <w:pPr>
              <w:spacing w:line="280" w:lineRule="exact"/>
              <w:ind w:hanging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252BC" w:rsidRPr="008E7100" w14:paraId="5CF414A7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34EE5528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645B793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2BA0464A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EB54E1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C818D9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2121AD6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EE47D0C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0E9DF607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252BC" w:rsidRPr="008E7100" w14:paraId="2CF42F47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1AC927A8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2031B78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C41905A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A4BAAA8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3DEC055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1385336E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BC81DD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772DA3DC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252BC" w:rsidRPr="008E7100" w14:paraId="40845E90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2EC6701D" w14:textId="77777777" w:rsidR="00D252BC" w:rsidRPr="008E7100" w:rsidRDefault="00D252BC" w:rsidP="00F1135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DC7E0A7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023185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732A6C4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3472D1" w14:textId="77777777" w:rsidR="00D252BC" w:rsidRPr="008E7100" w:rsidRDefault="00D252BC" w:rsidP="00F11353">
            <w:pPr>
              <w:spacing w:line="280" w:lineRule="exact"/>
              <w:ind w:lef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0256596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C8D60C" w14:textId="77777777" w:rsidR="00D252BC" w:rsidRPr="008E7100" w:rsidRDefault="00D252BC" w:rsidP="00F11353">
            <w:pPr>
              <w:spacing w:line="280" w:lineRule="exact"/>
              <w:ind w:left="-30" w:right="6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62C87D86" w14:textId="77777777" w:rsidR="00D252BC" w:rsidRPr="008E7100" w:rsidRDefault="00D252BC" w:rsidP="00F11353">
            <w:pPr>
              <w:spacing w:line="280" w:lineRule="exact"/>
              <w:ind w:left="-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52BC" w:rsidRPr="008E7100" w14:paraId="51776479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312C8ED5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1570570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75,812,535.52 </w:t>
            </w:r>
          </w:p>
        </w:tc>
        <w:tc>
          <w:tcPr>
            <w:tcW w:w="134" w:type="dxa"/>
          </w:tcPr>
          <w:p w14:paraId="11C74C43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5C559F8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</w:tcBorders>
          </w:tcPr>
          <w:p w14:paraId="1F193857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59332C1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70E01D4E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0D11DF7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75,812,535.52 </w:t>
            </w:r>
          </w:p>
        </w:tc>
      </w:tr>
      <w:tr w:rsidR="00D252BC" w:rsidRPr="008E7100" w14:paraId="19955D5F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C564454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44884A9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12,243,110.05 </w:t>
            </w:r>
          </w:p>
        </w:tc>
        <w:tc>
          <w:tcPr>
            <w:tcW w:w="134" w:type="dxa"/>
          </w:tcPr>
          <w:p w14:paraId="3BA186DA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3EBF1B6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662,336.26 </w:t>
            </w:r>
          </w:p>
        </w:tc>
        <w:tc>
          <w:tcPr>
            <w:tcW w:w="134" w:type="dxa"/>
            <w:tcBorders>
              <w:left w:val="nil"/>
            </w:tcBorders>
          </w:tcPr>
          <w:p w14:paraId="448C3AAE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2B3F861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</w:tcPr>
          <w:p w14:paraId="41227CC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31AE378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10,902,495.63 </w:t>
            </w:r>
          </w:p>
        </w:tc>
      </w:tr>
      <w:tr w:rsidR="00D252BC" w:rsidRPr="008E7100" w14:paraId="4CBC8D19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22BB2C6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47" w:type="dxa"/>
            <w:noWrap/>
          </w:tcPr>
          <w:p w14:paraId="3175FE51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16AA3F99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C567FB7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1,664,874.68 </w:t>
            </w:r>
          </w:p>
        </w:tc>
        <w:tc>
          <w:tcPr>
            <w:tcW w:w="134" w:type="dxa"/>
            <w:tcBorders>
              <w:left w:val="nil"/>
            </w:tcBorders>
          </w:tcPr>
          <w:p w14:paraId="3D6E4C9F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B7E51FE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4C76125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8A994C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1,664,874.68 </w:t>
            </w:r>
          </w:p>
        </w:tc>
      </w:tr>
      <w:tr w:rsidR="00D252BC" w:rsidRPr="008E7100" w14:paraId="44B75CBD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87DE1E1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104F60DD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3,674,793.00 </w:t>
            </w:r>
          </w:p>
        </w:tc>
        <w:tc>
          <w:tcPr>
            <w:tcW w:w="134" w:type="dxa"/>
          </w:tcPr>
          <w:p w14:paraId="5043B5F5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0A85045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4,063,486.00 </w:t>
            </w:r>
          </w:p>
        </w:tc>
        <w:tc>
          <w:tcPr>
            <w:tcW w:w="134" w:type="dxa"/>
            <w:tcBorders>
              <w:left w:val="nil"/>
            </w:tcBorders>
          </w:tcPr>
          <w:p w14:paraId="641C3FDB" w14:textId="77777777" w:rsidR="00D252BC" w:rsidRPr="008E7100" w:rsidRDefault="00D252BC" w:rsidP="00F11353">
            <w:pPr>
              <w:spacing w:line="280" w:lineRule="exact"/>
              <w:ind w:lef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2ACA97C4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2DB6DCF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B46C318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7,738,279.00 </w:t>
            </w:r>
          </w:p>
        </w:tc>
      </w:tr>
      <w:tr w:rsidR="00D252BC" w:rsidRPr="008E7100" w14:paraId="5D86A146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496DA383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E26C52A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91,730,438.57 </w:t>
            </w:r>
          </w:p>
        </w:tc>
        <w:tc>
          <w:tcPr>
            <w:tcW w:w="134" w:type="dxa"/>
          </w:tcPr>
          <w:p w14:paraId="0066974E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C743E7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6,390,696.94 </w:t>
            </w:r>
          </w:p>
        </w:tc>
        <w:tc>
          <w:tcPr>
            <w:tcW w:w="134" w:type="dxa"/>
            <w:tcBorders>
              <w:left w:val="nil"/>
            </w:tcBorders>
          </w:tcPr>
          <w:p w14:paraId="4984FA7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D889D24" w14:textId="77777777" w:rsidR="00D252BC" w:rsidRPr="008E7100" w:rsidRDefault="00D252BC" w:rsidP="00F1135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</w:tcPr>
          <w:p w14:paraId="0FB7C824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885BBE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96,118,184.83 </w:t>
            </w:r>
          </w:p>
        </w:tc>
      </w:tr>
    </w:tbl>
    <w:p w14:paraId="71DB8D0E" w14:textId="5CD0321C" w:rsidR="00662CFD" w:rsidRDefault="00662CFD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p w14:paraId="5EA951BF" w14:textId="77777777" w:rsidR="00662CFD" w:rsidRDefault="00662CFD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p w14:paraId="2EBA2D05" w14:textId="77777777" w:rsidR="004D72FC" w:rsidRDefault="004D72FC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p w14:paraId="656F5E81" w14:textId="77777777" w:rsidR="00662CFD" w:rsidRDefault="00662CFD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6"/>
        <w:gridCol w:w="134"/>
        <w:gridCol w:w="1249"/>
        <w:gridCol w:w="134"/>
        <w:gridCol w:w="1246"/>
        <w:gridCol w:w="7"/>
      </w:tblGrid>
      <w:tr w:rsidR="00662CFD" w:rsidRPr="008E7100" w14:paraId="1C516360" w14:textId="77777777" w:rsidTr="00D252BC">
        <w:trPr>
          <w:trHeight w:val="74"/>
        </w:trPr>
        <w:tc>
          <w:tcPr>
            <w:tcW w:w="3005" w:type="dxa"/>
            <w:noWrap/>
          </w:tcPr>
          <w:p w14:paraId="7E79B7CB" w14:textId="77777777" w:rsidR="00662CFD" w:rsidRPr="008E7100" w:rsidRDefault="00662CFD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1E8CD844" w14:textId="77777777" w:rsidR="00662CFD" w:rsidRPr="008E7100" w:rsidRDefault="00662CFD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62CFD" w:rsidRPr="008E7100" w14:paraId="52500C0A" w14:textId="77777777" w:rsidTr="00D252BC">
        <w:trPr>
          <w:trHeight w:val="74"/>
        </w:trPr>
        <w:tc>
          <w:tcPr>
            <w:tcW w:w="3005" w:type="dxa"/>
            <w:noWrap/>
          </w:tcPr>
          <w:p w14:paraId="795E15F7" w14:textId="77777777" w:rsidR="00662CFD" w:rsidRPr="008E7100" w:rsidRDefault="00662CFD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297D987F" w14:textId="77777777" w:rsidR="00662CFD" w:rsidRPr="008E7100" w:rsidRDefault="00662CFD" w:rsidP="00F11353">
            <w:pPr>
              <w:spacing w:line="280" w:lineRule="exact"/>
              <w:ind w:left="-108" w:right="4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62CFD" w:rsidRPr="008E7100" w14:paraId="5022D14A" w14:textId="77777777" w:rsidTr="00D252BC">
        <w:tc>
          <w:tcPr>
            <w:tcW w:w="3005" w:type="dxa"/>
            <w:noWrap/>
          </w:tcPr>
          <w:p w14:paraId="63EAB58B" w14:textId="77777777" w:rsidR="00662CFD" w:rsidRPr="008E7100" w:rsidRDefault="00662CFD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E439480" w14:textId="77777777" w:rsidR="00662CFD" w:rsidRPr="008E7100" w:rsidRDefault="00662CFD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1A4C7C5" w14:textId="77777777" w:rsidR="00662CFD" w:rsidRPr="008E7100" w:rsidRDefault="00662CFD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9909F2A" w14:textId="77777777" w:rsidR="00662CFD" w:rsidRPr="008E7100" w:rsidRDefault="00662CFD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6C36FCD9" w14:textId="77777777" w:rsidR="00662CFD" w:rsidRPr="008E7100" w:rsidRDefault="00662CFD" w:rsidP="00F1135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148F14EF" w14:textId="77777777" w:rsidR="00662CFD" w:rsidRPr="008E7100" w:rsidRDefault="00662CFD" w:rsidP="00F11353">
            <w:pPr>
              <w:spacing w:line="280" w:lineRule="exact"/>
              <w:ind w:hanging="3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D252BC" w:rsidRPr="008E7100" w14:paraId="7840CB8C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62C3F420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12794D37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5293E56F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noWrap/>
          </w:tcPr>
          <w:p w14:paraId="0ED5C4D8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9ED4D10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noWrap/>
          </w:tcPr>
          <w:p w14:paraId="5FB23A4C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F1EB353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left w:val="nil"/>
            </w:tcBorders>
            <w:noWrap/>
          </w:tcPr>
          <w:p w14:paraId="17D24229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252BC" w:rsidRPr="008E7100" w14:paraId="5F8C3CD7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68CDC3F3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8E3387D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7FFAECDF" w14:textId="77777777" w:rsidR="00D252BC" w:rsidRPr="008E7100" w:rsidRDefault="00D252BC" w:rsidP="00F11353">
            <w:pPr>
              <w:spacing w:line="280" w:lineRule="exact"/>
              <w:ind w:left="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noWrap/>
          </w:tcPr>
          <w:p w14:paraId="585E2291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E6102BF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noWrap/>
          </w:tcPr>
          <w:p w14:paraId="5AB32CB5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D914A17" w14:textId="77777777" w:rsidR="00D252BC" w:rsidRPr="008E7100" w:rsidRDefault="00D252BC" w:rsidP="00F11353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left w:val="nil"/>
              <w:bottom w:val="single" w:sz="6" w:space="0" w:color="auto"/>
            </w:tcBorders>
            <w:noWrap/>
          </w:tcPr>
          <w:p w14:paraId="79D445F2" w14:textId="77777777" w:rsidR="00D252BC" w:rsidRPr="008E7100" w:rsidRDefault="00D252BC" w:rsidP="00F1135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D252BC" w:rsidRPr="008E7100" w14:paraId="05C563B8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7517E393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3082848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22E7EB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827D0AD" w14:textId="77777777" w:rsidR="00D252BC" w:rsidRPr="008E7100" w:rsidRDefault="00D252BC" w:rsidP="00F11353">
            <w:pPr>
              <w:tabs>
                <w:tab w:val="center" w:pos="4536"/>
                <w:tab w:val="right" w:pos="9072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7D606E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noWrap/>
          </w:tcPr>
          <w:p w14:paraId="76E91ECB" w14:textId="77777777" w:rsidR="00D252BC" w:rsidRPr="008E7100" w:rsidRDefault="00D252BC" w:rsidP="00F11353">
            <w:pPr>
              <w:tabs>
                <w:tab w:val="left" w:pos="649"/>
              </w:tabs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5A39223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5CE2D9AB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52BC" w:rsidRPr="008E7100" w14:paraId="10122B69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08F4138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12C5BDBD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32,903,567.77 </w:t>
            </w:r>
          </w:p>
        </w:tc>
        <w:tc>
          <w:tcPr>
            <w:tcW w:w="134" w:type="dxa"/>
          </w:tcPr>
          <w:p w14:paraId="470CBE92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4EF7D43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2,926,843.32 </w:t>
            </w:r>
          </w:p>
        </w:tc>
        <w:tc>
          <w:tcPr>
            <w:tcW w:w="134" w:type="dxa"/>
            <w:tcBorders>
              <w:left w:val="nil"/>
            </w:tcBorders>
          </w:tcPr>
          <w:p w14:paraId="149657F2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noWrap/>
          </w:tcPr>
          <w:p w14:paraId="66B89755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3C3EE4F0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53E194B1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35,830,411.09 </w:t>
            </w:r>
          </w:p>
        </w:tc>
      </w:tr>
      <w:tr w:rsidR="00D252BC" w:rsidRPr="008E7100" w14:paraId="31856833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4181E35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4C4BA08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7,677,244.62 </w:t>
            </w:r>
          </w:p>
        </w:tc>
        <w:tc>
          <w:tcPr>
            <w:tcW w:w="134" w:type="dxa"/>
          </w:tcPr>
          <w:p w14:paraId="0C5A73FA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51FE6E3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769,506.44 </w:t>
            </w:r>
          </w:p>
        </w:tc>
        <w:tc>
          <w:tcPr>
            <w:tcW w:w="134" w:type="dxa"/>
            <w:tcBorders>
              <w:left w:val="nil"/>
            </w:tcBorders>
          </w:tcPr>
          <w:p w14:paraId="33E93442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noWrap/>
          </w:tcPr>
          <w:p w14:paraId="14869EBF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  <w:noWrap/>
          </w:tcPr>
          <w:p w14:paraId="0F43D45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3837034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6,443,800.38 </w:t>
            </w:r>
          </w:p>
        </w:tc>
      </w:tr>
      <w:tr w:rsidR="00D252BC" w:rsidRPr="008E7100" w14:paraId="4AFD448C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5FB4936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47" w:type="dxa"/>
            <w:noWrap/>
          </w:tcPr>
          <w:p w14:paraId="743490E7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</w:tcPr>
          <w:p w14:paraId="1FA7EA87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7DCF338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71,377.63 </w:t>
            </w:r>
          </w:p>
        </w:tc>
        <w:tc>
          <w:tcPr>
            <w:tcW w:w="134" w:type="dxa"/>
            <w:tcBorders>
              <w:left w:val="nil"/>
            </w:tcBorders>
          </w:tcPr>
          <w:p w14:paraId="426B6B55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noWrap/>
          </w:tcPr>
          <w:p w14:paraId="2E017A5D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534FB4C4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33D69AC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71,377.63 </w:t>
            </w:r>
          </w:p>
        </w:tc>
      </w:tr>
      <w:tr w:rsidR="00D252BC" w:rsidRPr="008E7100" w14:paraId="1D5DE3CC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713B90CA" w14:textId="77777777" w:rsidR="00D252BC" w:rsidRPr="008E7100" w:rsidRDefault="00D252BC" w:rsidP="00F11353">
            <w:pPr>
              <w:tabs>
                <w:tab w:val="left" w:pos="404"/>
              </w:tabs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152E7EBC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353,939.77 </w:t>
            </w:r>
          </w:p>
        </w:tc>
        <w:tc>
          <w:tcPr>
            <w:tcW w:w="134" w:type="dxa"/>
          </w:tcPr>
          <w:p w14:paraId="33C0B4C2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</w:tcPr>
          <w:p w14:paraId="02E354BE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843,291.47 </w:t>
            </w:r>
          </w:p>
        </w:tc>
        <w:tc>
          <w:tcPr>
            <w:tcW w:w="134" w:type="dxa"/>
            <w:tcBorders>
              <w:left w:val="nil"/>
            </w:tcBorders>
          </w:tcPr>
          <w:p w14:paraId="66369D77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noWrap/>
          </w:tcPr>
          <w:p w14:paraId="5843D106" w14:textId="77777777" w:rsidR="00D252BC" w:rsidRPr="008E7100" w:rsidRDefault="00D252BC" w:rsidP="00F11353">
            <w:pPr>
              <w:tabs>
                <w:tab w:val="left" w:pos="-88"/>
              </w:tabs>
              <w:spacing w:line="28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-   </w:t>
            </w:r>
          </w:p>
        </w:tc>
        <w:tc>
          <w:tcPr>
            <w:tcW w:w="134" w:type="dxa"/>
            <w:noWrap/>
          </w:tcPr>
          <w:p w14:paraId="0ED933E9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noWrap/>
          </w:tcPr>
          <w:p w14:paraId="3DA92785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1,197,231.24 </w:t>
            </w:r>
          </w:p>
        </w:tc>
      </w:tr>
      <w:tr w:rsidR="00D252BC" w:rsidRPr="008E7100" w14:paraId="5C4314EB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5F8D1B7" w14:textId="77777777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233B2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40,934,752.16 </w:t>
            </w:r>
          </w:p>
        </w:tc>
        <w:tc>
          <w:tcPr>
            <w:tcW w:w="134" w:type="dxa"/>
          </w:tcPr>
          <w:p w14:paraId="74D601D0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511073B6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4,611,018.86 </w:t>
            </w:r>
          </w:p>
        </w:tc>
        <w:tc>
          <w:tcPr>
            <w:tcW w:w="134" w:type="dxa"/>
            <w:tcBorders>
              <w:left w:val="nil"/>
            </w:tcBorders>
          </w:tcPr>
          <w:p w14:paraId="7F33DD5D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C0273C" w14:textId="77777777" w:rsidR="00D252BC" w:rsidRPr="008E7100" w:rsidRDefault="00D252BC" w:rsidP="00F11353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(2,002,950.68)</w:t>
            </w:r>
          </w:p>
        </w:tc>
        <w:tc>
          <w:tcPr>
            <w:tcW w:w="134" w:type="dxa"/>
            <w:noWrap/>
          </w:tcPr>
          <w:p w14:paraId="38E1946B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079DF2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43,542,820.34 </w:t>
            </w:r>
          </w:p>
        </w:tc>
      </w:tr>
      <w:tr w:rsidR="00D252BC" w:rsidRPr="008E7100" w14:paraId="20D896D0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4866A91" w14:textId="169FA082" w:rsidR="00D252BC" w:rsidRPr="008E7100" w:rsidRDefault="00D252BC" w:rsidP="00F11353">
            <w:pPr>
              <w:spacing w:line="28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3B3056F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50,795,686.41 </w:t>
            </w:r>
          </w:p>
        </w:tc>
        <w:tc>
          <w:tcPr>
            <w:tcW w:w="134" w:type="dxa"/>
          </w:tcPr>
          <w:p w14:paraId="05E4351D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ED65F72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1185DF3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noWrap/>
          </w:tcPr>
          <w:p w14:paraId="3ED8FC55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779DBFC3" w14:textId="77777777" w:rsidR="00D252BC" w:rsidRPr="008E7100" w:rsidRDefault="00D252BC" w:rsidP="00F11353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D2A388" w14:textId="77777777" w:rsidR="00D252BC" w:rsidRPr="008E7100" w:rsidRDefault="00D252BC" w:rsidP="00F11353">
            <w:pPr>
              <w:spacing w:line="28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 52,575,364.49 </w:t>
            </w:r>
          </w:p>
        </w:tc>
      </w:tr>
    </w:tbl>
    <w:p w14:paraId="5CE26A61" w14:textId="77777777" w:rsidR="00662CFD" w:rsidRDefault="00662CFD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8E7100" w:rsidRPr="008E7100" w14:paraId="6AFE34BF" w14:textId="77777777" w:rsidTr="00D252BC">
        <w:trPr>
          <w:trHeight w:val="74"/>
        </w:trPr>
        <w:tc>
          <w:tcPr>
            <w:tcW w:w="3005" w:type="dxa"/>
            <w:noWrap/>
          </w:tcPr>
          <w:p w14:paraId="70B3B28A" w14:textId="77777777" w:rsidR="00C17D16" w:rsidRPr="008E7100" w:rsidRDefault="00C17D16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7100">
              <w:rPr>
                <w:sz w:val="24"/>
                <w:szCs w:val="24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38D553D7" w14:textId="77777777" w:rsidR="00C17D16" w:rsidRPr="008E7100" w:rsidRDefault="00C17D16" w:rsidP="00F11353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7100" w:rsidRPr="008E7100" w14:paraId="186B9CB7" w14:textId="77777777" w:rsidTr="00D252BC">
        <w:trPr>
          <w:trHeight w:val="74"/>
        </w:trPr>
        <w:tc>
          <w:tcPr>
            <w:tcW w:w="3005" w:type="dxa"/>
            <w:noWrap/>
          </w:tcPr>
          <w:p w14:paraId="353A74D4" w14:textId="77777777" w:rsidR="00C17D16" w:rsidRPr="008E7100" w:rsidRDefault="00C17D16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1EA0C328" w14:textId="77777777" w:rsidR="00C17D16" w:rsidRPr="008E7100" w:rsidRDefault="00C17D16" w:rsidP="00F11353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E7100" w:rsidRPr="008E7100" w14:paraId="7D76BF5D" w14:textId="77777777" w:rsidTr="00D252BC">
        <w:tc>
          <w:tcPr>
            <w:tcW w:w="3005" w:type="dxa"/>
            <w:noWrap/>
          </w:tcPr>
          <w:p w14:paraId="7367E162" w14:textId="77777777" w:rsidR="008E7100" w:rsidRPr="008E7100" w:rsidRDefault="008E7100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33E62B0" w14:textId="62BFB456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5CDDF8" w14:textId="77777777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BC3973" w14:textId="77777777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73F4E01E" w14:textId="77777777" w:rsidR="008E7100" w:rsidRPr="008E7100" w:rsidRDefault="008E7100" w:rsidP="00F11353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1446DC1B" w14:textId="77777777" w:rsidR="008E7100" w:rsidRPr="008E7100" w:rsidRDefault="008E7100" w:rsidP="00F11353">
            <w:pPr>
              <w:spacing w:line="27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252BC" w:rsidRPr="008E7100" w14:paraId="3AB20140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4F983E88" w14:textId="77777777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1EA3C90A" w14:textId="2355A37E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0C64521D" w14:textId="77777777" w:rsidR="00D252BC" w:rsidRPr="008E7100" w:rsidRDefault="00D252BC" w:rsidP="00F11353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FAECEF7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046CEEA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677CEA81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09262279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705203A" w14:textId="77777777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252BC" w:rsidRPr="008E7100" w14:paraId="1D52AB71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59E6C638" w14:textId="77777777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54F479C" w14:textId="3A64035F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4"/>
                <w:szCs w:val="24"/>
              </w:rPr>
              <w:t>25</w:t>
            </w:r>
            <w:r w:rsidRPr="008E7100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8E7100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4D7AE96A" w14:textId="77777777" w:rsidR="00D252BC" w:rsidRPr="008E7100" w:rsidRDefault="00D252BC" w:rsidP="00F11353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5954C1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1157ABC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50123345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D932886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01866EBB" w14:textId="2736A6BE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4"/>
                <w:szCs w:val="24"/>
              </w:rPr>
              <w:t>25</w:t>
            </w:r>
            <w:r w:rsidRPr="008E7100">
              <w:rPr>
                <w:rFonts w:ascii="Angsana New" w:hAnsi="Angsana New" w:hint="cs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D252BC" w:rsidRPr="008E7100" w14:paraId="26C85AF7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0787C7AD" w14:textId="29FA6042" w:rsidR="00D252BC" w:rsidRPr="008E7100" w:rsidRDefault="00D252BC" w:rsidP="00F1135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70" w:lineRule="exact"/>
              <w:ind w:right="-42" w:hanging="5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7F03EA9C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4C520D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EF4AA32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B32021A" w14:textId="77777777" w:rsidR="00D252BC" w:rsidRPr="008E7100" w:rsidRDefault="00D252BC" w:rsidP="00F11353">
            <w:pPr>
              <w:spacing w:line="27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2887734B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591E1" w14:textId="77777777" w:rsidR="00D252BC" w:rsidRPr="008E7100" w:rsidRDefault="00D252BC" w:rsidP="00F11353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4C1A44A5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52BC" w:rsidRPr="008E7100" w14:paraId="058F127B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6F567438" w14:textId="3D0419DD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62B574EA" w14:textId="6337FB48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</w:tcPr>
          <w:p w14:paraId="6653167D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C929F51" w14:textId="0326ABC8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FF69B1A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72A90285" w14:textId="7D98D3E5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3043B10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45AAC40" w14:textId="7A36CA1A" w:rsidR="00D252BC" w:rsidRPr="00B640C0" w:rsidRDefault="00D252BC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0C0">
              <w:rPr>
                <w:rFonts w:asciiTheme="majorBidi" w:hAnsiTheme="majorBidi" w:cstheme="majorBidi"/>
                <w:sz w:val="24"/>
                <w:szCs w:val="24"/>
              </w:rPr>
              <w:t xml:space="preserve"> 75,812,535.52 </w:t>
            </w:r>
          </w:p>
        </w:tc>
      </w:tr>
      <w:tr w:rsidR="00D252BC" w:rsidRPr="008E7100" w14:paraId="61F0A230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5CC4BC7E" w14:textId="60DFF1B6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02801661" w14:textId="784C2F21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10,902,495.63</w:t>
            </w:r>
          </w:p>
        </w:tc>
        <w:tc>
          <w:tcPr>
            <w:tcW w:w="134" w:type="dxa"/>
          </w:tcPr>
          <w:p w14:paraId="06E72A3C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D4BEC9B" w14:textId="594208CF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716,430.76</w:t>
            </w:r>
          </w:p>
        </w:tc>
        <w:tc>
          <w:tcPr>
            <w:tcW w:w="134" w:type="dxa"/>
            <w:tcBorders>
              <w:left w:val="nil"/>
            </w:tcBorders>
          </w:tcPr>
          <w:p w14:paraId="14C0D89C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5428900" w14:textId="2E94C021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C47FD3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0368AE3A" w14:textId="22F4300C" w:rsidR="00D252BC" w:rsidRPr="00B640C0" w:rsidRDefault="00D252BC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0C0">
              <w:rPr>
                <w:rFonts w:asciiTheme="majorBidi" w:hAnsiTheme="majorBidi" w:cstheme="majorBidi"/>
                <w:sz w:val="24"/>
                <w:szCs w:val="24"/>
              </w:rPr>
              <w:t>11,618,926.39</w:t>
            </w:r>
          </w:p>
        </w:tc>
      </w:tr>
      <w:tr w:rsidR="00D252BC" w:rsidRPr="008E7100" w14:paraId="53D318E0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3AF0D9A" w14:textId="2581123E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6DA9710F" w14:textId="5CBB898C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3,474,794.40</w:t>
            </w:r>
          </w:p>
        </w:tc>
        <w:tc>
          <w:tcPr>
            <w:tcW w:w="134" w:type="dxa"/>
          </w:tcPr>
          <w:p w14:paraId="18633B6C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1EB5229" w14:textId="38DBFEFB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BBBC404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D5B8E1D" w14:textId="6AD1B561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651D3EF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1C3C63F3" w14:textId="0CE405B8" w:rsidR="00D252BC" w:rsidRPr="00B640C0" w:rsidRDefault="00D252BC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0C0">
              <w:rPr>
                <w:rFonts w:asciiTheme="majorBidi" w:hAnsiTheme="majorBidi" w:cstheme="majorBidi"/>
                <w:sz w:val="24"/>
                <w:szCs w:val="24"/>
              </w:rPr>
              <w:t>3,474,794.40</w:t>
            </w:r>
          </w:p>
        </w:tc>
      </w:tr>
      <w:tr w:rsidR="00D252BC" w:rsidRPr="008E7100" w14:paraId="39E3816F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46E1AAC" w14:textId="60E93376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F021565" w14:textId="79EDAFEC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90,189,825.55</w:t>
            </w:r>
          </w:p>
        </w:tc>
        <w:tc>
          <w:tcPr>
            <w:tcW w:w="134" w:type="dxa"/>
          </w:tcPr>
          <w:p w14:paraId="3DFBA686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02CA1" w14:textId="284A7559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  <w:cs/>
              </w:rPr>
              <w:t>716</w:t>
            </w:r>
            <w:r w:rsidRPr="00B640C0">
              <w:rPr>
                <w:rFonts w:ascii="Angsana New" w:hAnsi="Angsana New"/>
                <w:sz w:val="24"/>
                <w:szCs w:val="24"/>
              </w:rPr>
              <w:t>,</w:t>
            </w:r>
            <w:r w:rsidRPr="00B640C0">
              <w:rPr>
                <w:rFonts w:ascii="Angsana New" w:hAnsi="Angsana New"/>
                <w:sz w:val="24"/>
                <w:szCs w:val="24"/>
                <w:cs/>
              </w:rPr>
              <w:t>430.76</w:t>
            </w:r>
          </w:p>
        </w:tc>
        <w:tc>
          <w:tcPr>
            <w:tcW w:w="134" w:type="dxa"/>
            <w:tcBorders>
              <w:left w:val="nil"/>
            </w:tcBorders>
          </w:tcPr>
          <w:p w14:paraId="252D276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4D91A1" w14:textId="7162D055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C4E05F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E08F3A" w14:textId="22BC10A7" w:rsidR="00D252BC" w:rsidRPr="00B640C0" w:rsidRDefault="00D252BC" w:rsidP="00F11353">
            <w:pPr>
              <w:spacing w:line="270" w:lineRule="exact"/>
              <w:ind w:left="-3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0C0">
              <w:rPr>
                <w:rFonts w:asciiTheme="majorBidi" w:hAnsiTheme="majorBidi" w:cstheme="majorBidi"/>
                <w:sz w:val="24"/>
                <w:szCs w:val="24"/>
              </w:rPr>
              <w:t>90,906,256.31</w:t>
            </w:r>
          </w:p>
        </w:tc>
      </w:tr>
      <w:tr w:rsidR="00D252BC" w:rsidRPr="008E7100" w14:paraId="3A48ACE9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67E93F3C" w14:textId="50F7ED55" w:rsidR="00D252BC" w:rsidRPr="008E7100" w:rsidRDefault="00D252BC" w:rsidP="00F11353">
            <w:pPr>
              <w:spacing w:line="270" w:lineRule="exact"/>
              <w:ind w:right="-42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7A2BDEAC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0A72AF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BDE6357" w14:textId="77777777" w:rsidR="00D252BC" w:rsidRPr="008E7100" w:rsidRDefault="00D252BC" w:rsidP="00F11353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95CA31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7A62C9" w14:textId="77777777" w:rsidR="00D252BC" w:rsidRPr="008E7100" w:rsidRDefault="00D252BC" w:rsidP="00F11353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73B9F999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0A94F01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52BC" w:rsidRPr="008E7100" w14:paraId="262B7E96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11E2E6E" w14:textId="30A76884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4DE7E5E3" w14:textId="720E4596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35,830,411.09 </w:t>
            </w:r>
          </w:p>
        </w:tc>
        <w:tc>
          <w:tcPr>
            <w:tcW w:w="134" w:type="dxa"/>
          </w:tcPr>
          <w:p w14:paraId="546B0A95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981DD28" w14:textId="7B54DE50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 xml:space="preserve"> 2,926,843.33 </w:t>
            </w:r>
          </w:p>
        </w:tc>
        <w:tc>
          <w:tcPr>
            <w:tcW w:w="134" w:type="dxa"/>
            <w:tcBorders>
              <w:left w:val="nil"/>
            </w:tcBorders>
          </w:tcPr>
          <w:p w14:paraId="760E1800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5BBBB5A" w14:textId="24961CA9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26680706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7FE242D9" w14:textId="1C45E626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 xml:space="preserve"> 38,757,254.42 </w:t>
            </w:r>
          </w:p>
        </w:tc>
      </w:tr>
      <w:tr w:rsidR="00D252BC" w:rsidRPr="008E7100" w14:paraId="41E0B231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8384208" w14:textId="2E6CC1B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6149F429" w14:textId="4C321EA6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6,443,800.38</w:t>
            </w:r>
          </w:p>
        </w:tc>
        <w:tc>
          <w:tcPr>
            <w:tcW w:w="134" w:type="dxa"/>
          </w:tcPr>
          <w:p w14:paraId="6D28BF21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F3946F4" w14:textId="01E18D2A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904,089.36</w:t>
            </w:r>
          </w:p>
        </w:tc>
        <w:tc>
          <w:tcPr>
            <w:tcW w:w="134" w:type="dxa"/>
            <w:tcBorders>
              <w:left w:val="nil"/>
            </w:tcBorders>
          </w:tcPr>
          <w:p w14:paraId="6363E31E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0A0CE5FF" w14:textId="2DD634F8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7308FE83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3B18CF97" w14:textId="409B07A9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7,347,889.74</w:t>
            </w:r>
          </w:p>
        </w:tc>
      </w:tr>
      <w:tr w:rsidR="00D252BC" w:rsidRPr="008E7100" w14:paraId="17C3D345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420CF93" w14:textId="2FE8137F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59C82912" w14:textId="48B70808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656,148.40</w:t>
            </w:r>
          </w:p>
        </w:tc>
        <w:tc>
          <w:tcPr>
            <w:tcW w:w="134" w:type="dxa"/>
          </w:tcPr>
          <w:p w14:paraId="6EDC7C3D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B973529" w14:textId="44F13F8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558,508.87</w:t>
            </w:r>
          </w:p>
        </w:tc>
        <w:tc>
          <w:tcPr>
            <w:tcW w:w="134" w:type="dxa"/>
            <w:tcBorders>
              <w:left w:val="nil"/>
            </w:tcBorders>
          </w:tcPr>
          <w:p w14:paraId="12DF2942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63E87C5" w14:textId="0DBAE311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C3F987D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7EC99E1E" w14:textId="1681BFA8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1,214,657.27</w:t>
            </w:r>
          </w:p>
        </w:tc>
      </w:tr>
      <w:tr w:rsidR="00D252BC" w:rsidRPr="008E7100" w14:paraId="33C47D9B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4E8CC6F9" w14:textId="508ABA94" w:rsidR="00D252BC" w:rsidRPr="008E7100" w:rsidRDefault="00D252BC" w:rsidP="00F11353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9BA0E2F" w14:textId="38695560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42,930,359.87</w:t>
            </w:r>
          </w:p>
        </w:tc>
        <w:tc>
          <w:tcPr>
            <w:tcW w:w="134" w:type="dxa"/>
          </w:tcPr>
          <w:p w14:paraId="41BEDEBE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273E54E" w14:textId="761EEB85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4,389,441.56</w:t>
            </w:r>
          </w:p>
        </w:tc>
        <w:tc>
          <w:tcPr>
            <w:tcW w:w="134" w:type="dxa"/>
            <w:tcBorders>
              <w:left w:val="nil"/>
            </w:tcBorders>
          </w:tcPr>
          <w:p w14:paraId="4330C9B6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1B725EE" w14:textId="55A5B5E7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06F6F05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02FD83" w14:textId="0AA23AAB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47,319,801.43</w:t>
            </w:r>
          </w:p>
        </w:tc>
      </w:tr>
      <w:tr w:rsidR="00D252BC" w:rsidRPr="008E7100" w14:paraId="721D094E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CB19157" w14:textId="11D795EF" w:rsidR="00D252BC" w:rsidRPr="008E7100" w:rsidRDefault="00D252BC" w:rsidP="00F11353">
            <w:pPr>
              <w:spacing w:line="270" w:lineRule="exact"/>
              <w:ind w:left="-57"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321739A" w14:textId="7683FD01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47,259,465.68</w:t>
            </w:r>
          </w:p>
        </w:tc>
        <w:tc>
          <w:tcPr>
            <w:tcW w:w="134" w:type="dxa"/>
          </w:tcPr>
          <w:p w14:paraId="055C88E1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9FBE07A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EDF7FC3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F3534B5" w14:textId="77777777" w:rsidR="00D252BC" w:rsidRPr="00B640C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5FB1255C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9F333F5" w14:textId="5DBA5EC8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640C0">
              <w:rPr>
                <w:rFonts w:ascii="Angsana New" w:hAnsi="Angsana New"/>
                <w:sz w:val="24"/>
                <w:szCs w:val="24"/>
              </w:rPr>
              <w:t>43,586,454.88</w:t>
            </w:r>
          </w:p>
        </w:tc>
      </w:tr>
    </w:tbl>
    <w:p w14:paraId="1CB1230E" w14:textId="77777777" w:rsidR="00CC0B88" w:rsidRDefault="00CC0B88" w:rsidP="00F11353">
      <w:pPr>
        <w:spacing w:line="280" w:lineRule="exact"/>
        <w:rPr>
          <w:color w:val="EE0000"/>
          <w:sz w:val="24"/>
          <w:szCs w:val="24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47"/>
        <w:gridCol w:w="134"/>
        <w:gridCol w:w="1250"/>
        <w:gridCol w:w="134"/>
        <w:gridCol w:w="1247"/>
        <w:gridCol w:w="7"/>
      </w:tblGrid>
      <w:tr w:rsidR="008E7100" w:rsidRPr="008E7100" w14:paraId="4793659A" w14:textId="77777777" w:rsidTr="00D252BC">
        <w:trPr>
          <w:trHeight w:val="74"/>
        </w:trPr>
        <w:tc>
          <w:tcPr>
            <w:tcW w:w="3005" w:type="dxa"/>
            <w:noWrap/>
          </w:tcPr>
          <w:p w14:paraId="21006EFC" w14:textId="77777777" w:rsidR="008E7100" w:rsidRPr="008E7100" w:rsidRDefault="008E7100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7100">
              <w:rPr>
                <w:sz w:val="24"/>
                <w:szCs w:val="24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28AE738B" w14:textId="77777777" w:rsidR="008E7100" w:rsidRPr="008E7100" w:rsidRDefault="008E7100" w:rsidP="00F11353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E7100" w:rsidRPr="008E7100" w14:paraId="7901EBC5" w14:textId="77777777" w:rsidTr="00D252BC">
        <w:trPr>
          <w:trHeight w:val="74"/>
        </w:trPr>
        <w:tc>
          <w:tcPr>
            <w:tcW w:w="3005" w:type="dxa"/>
            <w:noWrap/>
          </w:tcPr>
          <w:p w14:paraId="7CAD9112" w14:textId="77777777" w:rsidR="008E7100" w:rsidRPr="008E7100" w:rsidRDefault="008E7100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  <w:noWrap/>
          </w:tcPr>
          <w:p w14:paraId="29A34E5C" w14:textId="77777777" w:rsidR="008E7100" w:rsidRPr="008E7100" w:rsidRDefault="008E7100" w:rsidP="00F11353">
            <w:pPr>
              <w:spacing w:line="270" w:lineRule="exact"/>
              <w:ind w:left="-108" w:right="4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E7100" w:rsidRPr="008E7100" w14:paraId="0CC194BA" w14:textId="77777777" w:rsidTr="00D252BC">
        <w:tc>
          <w:tcPr>
            <w:tcW w:w="3005" w:type="dxa"/>
            <w:noWrap/>
          </w:tcPr>
          <w:p w14:paraId="59BEE84A" w14:textId="77777777" w:rsidR="008E7100" w:rsidRPr="008E7100" w:rsidRDefault="008E7100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0BE24550" w14:textId="77777777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89CD28" w14:textId="77777777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B9028C1" w14:textId="77777777" w:rsidR="008E7100" w:rsidRPr="008E7100" w:rsidRDefault="008E7100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34" w:type="dxa"/>
          </w:tcPr>
          <w:p w14:paraId="64788147" w14:textId="77777777" w:rsidR="008E7100" w:rsidRPr="008E7100" w:rsidRDefault="008E7100" w:rsidP="00F11353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left w:val="nil"/>
            </w:tcBorders>
            <w:noWrap/>
          </w:tcPr>
          <w:p w14:paraId="7E0479CC" w14:textId="77777777" w:rsidR="008E7100" w:rsidRPr="008E7100" w:rsidRDefault="008E7100" w:rsidP="00F11353">
            <w:pPr>
              <w:spacing w:line="270" w:lineRule="exact"/>
              <w:ind w:hanging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252BC" w:rsidRPr="008E7100" w14:paraId="7FB66B4F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797362BB" w14:textId="77777777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5A9FA4DB" w14:textId="77777777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39844864" w14:textId="77777777" w:rsidR="00D252BC" w:rsidRPr="008E7100" w:rsidRDefault="00D252BC" w:rsidP="00F11353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22D9EE36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D9444D7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C21C0EC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6F82BBE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</w:tcBorders>
            <w:noWrap/>
          </w:tcPr>
          <w:p w14:paraId="19B2E98C" w14:textId="77777777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8E7100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D252BC" w:rsidRPr="008E7100" w14:paraId="5DA05CF3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143FB288" w14:textId="77777777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B0D68F" w14:textId="77777777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4"/>
                <w:szCs w:val="24"/>
              </w:rPr>
              <w:t>25</w:t>
            </w:r>
            <w:r w:rsidRPr="008E7100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8E710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D240CE9" w14:textId="77777777" w:rsidR="00D252BC" w:rsidRPr="008E7100" w:rsidRDefault="00D252BC" w:rsidP="00F11353">
            <w:pPr>
              <w:spacing w:line="270" w:lineRule="exact"/>
              <w:ind w:left="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B0FFBC6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F3A8616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336EBD0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F7889D" w14:textId="77777777" w:rsidR="00D252BC" w:rsidRPr="008E7100" w:rsidRDefault="00D252BC" w:rsidP="00F11353">
            <w:pPr>
              <w:spacing w:line="270" w:lineRule="exact"/>
              <w:ind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</w:tcBorders>
            <w:noWrap/>
          </w:tcPr>
          <w:p w14:paraId="7C40D10A" w14:textId="77777777" w:rsidR="00D252BC" w:rsidRPr="008E7100" w:rsidRDefault="00D252BC" w:rsidP="00F11353">
            <w:pPr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8E7100">
              <w:rPr>
                <w:rFonts w:ascii="Angsana New" w:hAnsi="Angsana New"/>
                <w:sz w:val="24"/>
                <w:szCs w:val="24"/>
              </w:rPr>
              <w:t>25</w:t>
            </w:r>
            <w:r w:rsidRPr="008E7100">
              <w:rPr>
                <w:rFonts w:ascii="Angsana New" w:hAnsi="Angsana New" w:hint="cs"/>
                <w:sz w:val="24"/>
                <w:szCs w:val="24"/>
              </w:rPr>
              <w:t>6</w:t>
            </w:r>
            <w:r w:rsidRPr="008E7100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252BC" w:rsidRPr="008E7100" w14:paraId="40575DEE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6C1ABAE7" w14:textId="77777777" w:rsidR="00D252BC" w:rsidRPr="008E7100" w:rsidRDefault="00D252BC" w:rsidP="00F11353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4"/>
                <w:tab w:val="left" w:pos="1857"/>
              </w:tabs>
              <w:spacing w:line="270" w:lineRule="exact"/>
              <w:ind w:right="-42" w:hanging="56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58812DF2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CC8AD5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37F6F920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C02242" w14:textId="77777777" w:rsidR="00D252BC" w:rsidRPr="008E7100" w:rsidRDefault="00D252BC" w:rsidP="00F11353">
            <w:pPr>
              <w:spacing w:line="270" w:lineRule="exact"/>
              <w:ind w:lef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1DEF0B74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87493B" w14:textId="77777777" w:rsidR="00D252BC" w:rsidRPr="008E7100" w:rsidRDefault="00D252BC" w:rsidP="00F11353">
            <w:pPr>
              <w:spacing w:line="270" w:lineRule="exact"/>
              <w:ind w:left="-30" w:right="6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</w:tcBorders>
            <w:noWrap/>
          </w:tcPr>
          <w:p w14:paraId="78110770" w14:textId="77777777" w:rsidR="00D252BC" w:rsidRPr="008E7100" w:rsidRDefault="00D252BC" w:rsidP="00F11353">
            <w:pPr>
              <w:spacing w:line="270" w:lineRule="exact"/>
              <w:ind w:left="-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52BC" w:rsidRPr="008E7100" w14:paraId="41CB08D3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72BB523E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174F0C1D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75,812,535.52 </w:t>
            </w:r>
          </w:p>
        </w:tc>
        <w:tc>
          <w:tcPr>
            <w:tcW w:w="134" w:type="dxa"/>
          </w:tcPr>
          <w:p w14:paraId="4E90641D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145D937D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4EFEBEA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633A511D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9C79882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193282A7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75,812,535.52 </w:t>
            </w:r>
          </w:p>
        </w:tc>
      </w:tr>
      <w:tr w:rsidR="00D252BC" w:rsidRPr="008E7100" w14:paraId="01473745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51E5D6C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18F2B8C0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12,243,110.05</w:t>
            </w:r>
          </w:p>
        </w:tc>
        <w:tc>
          <w:tcPr>
            <w:tcW w:w="134" w:type="dxa"/>
          </w:tcPr>
          <w:p w14:paraId="32A6604A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33C8B5C0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662,336.26</w:t>
            </w:r>
          </w:p>
        </w:tc>
        <w:tc>
          <w:tcPr>
            <w:tcW w:w="134" w:type="dxa"/>
            <w:tcBorders>
              <w:left w:val="nil"/>
            </w:tcBorders>
          </w:tcPr>
          <w:p w14:paraId="35F14970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049B1A7E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</w:rPr>
              <w:t>(2,002,950.68)</w:t>
            </w:r>
          </w:p>
        </w:tc>
        <w:tc>
          <w:tcPr>
            <w:tcW w:w="134" w:type="dxa"/>
          </w:tcPr>
          <w:p w14:paraId="4E7CF5F4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2AF482B6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10,902,495.63</w:t>
            </w:r>
          </w:p>
        </w:tc>
      </w:tr>
      <w:tr w:rsidR="00D252BC" w:rsidRPr="008E7100" w14:paraId="4BD60205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241FF98E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79B58BDC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2,729,000.00</w:t>
            </w:r>
          </w:p>
        </w:tc>
        <w:tc>
          <w:tcPr>
            <w:tcW w:w="134" w:type="dxa"/>
          </w:tcPr>
          <w:p w14:paraId="44C36302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6BA0B23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745,794.40</w:t>
            </w:r>
          </w:p>
        </w:tc>
        <w:tc>
          <w:tcPr>
            <w:tcW w:w="134" w:type="dxa"/>
            <w:tcBorders>
              <w:left w:val="nil"/>
            </w:tcBorders>
          </w:tcPr>
          <w:p w14:paraId="7A49F529" w14:textId="77777777" w:rsidR="00D252BC" w:rsidRPr="008E7100" w:rsidRDefault="00D252BC" w:rsidP="00F11353">
            <w:pPr>
              <w:spacing w:line="270" w:lineRule="exact"/>
              <w:ind w:lef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024F0F9F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5AF00627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4528DDE9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3,474,794.40</w:t>
            </w:r>
          </w:p>
        </w:tc>
      </w:tr>
      <w:tr w:rsidR="00D252BC" w:rsidRPr="008E7100" w14:paraId="4F8D0A7D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6C185381" w14:textId="77777777" w:rsidR="00D252BC" w:rsidRPr="008E7100" w:rsidRDefault="00D252BC" w:rsidP="00F11353">
            <w:pPr>
              <w:tabs>
                <w:tab w:val="left" w:pos="404"/>
              </w:tabs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C4865F5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90,784,645.57</w:t>
            </w:r>
          </w:p>
        </w:tc>
        <w:tc>
          <w:tcPr>
            <w:tcW w:w="134" w:type="dxa"/>
          </w:tcPr>
          <w:p w14:paraId="007C7001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0E17D8D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1,408,130.66</w:t>
            </w:r>
          </w:p>
        </w:tc>
        <w:tc>
          <w:tcPr>
            <w:tcW w:w="134" w:type="dxa"/>
            <w:tcBorders>
              <w:left w:val="nil"/>
            </w:tcBorders>
          </w:tcPr>
          <w:p w14:paraId="259A63FD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FAB714" w14:textId="77777777" w:rsidR="00D252BC" w:rsidRPr="008E7100" w:rsidRDefault="00D252BC" w:rsidP="00F11353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</w:rPr>
              <w:t>(2,002,950.68)</w:t>
            </w:r>
          </w:p>
        </w:tc>
        <w:tc>
          <w:tcPr>
            <w:tcW w:w="134" w:type="dxa"/>
          </w:tcPr>
          <w:p w14:paraId="6D9D876A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F60CC5E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90,189,825.55</w:t>
            </w:r>
          </w:p>
        </w:tc>
      </w:tr>
      <w:tr w:rsidR="00D252BC" w:rsidRPr="008E7100" w14:paraId="20F9115F" w14:textId="77777777" w:rsidTr="00D252BC">
        <w:trPr>
          <w:gridAfter w:val="1"/>
          <w:wAfter w:w="7" w:type="dxa"/>
        </w:trPr>
        <w:tc>
          <w:tcPr>
            <w:tcW w:w="3005" w:type="dxa"/>
            <w:noWrap/>
          </w:tcPr>
          <w:p w14:paraId="70D83D2A" w14:textId="77777777" w:rsidR="00D252BC" w:rsidRPr="008E7100" w:rsidRDefault="00D252BC" w:rsidP="00F11353">
            <w:pPr>
              <w:spacing w:line="270" w:lineRule="exact"/>
              <w:ind w:right="-42" w:hanging="56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47" w:type="dxa"/>
            <w:noWrap/>
          </w:tcPr>
          <w:p w14:paraId="32AF79B5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DCDB90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DFEFBE" w14:textId="77777777" w:rsidR="00D252BC" w:rsidRPr="008E7100" w:rsidRDefault="00D252BC" w:rsidP="00F11353">
            <w:pPr>
              <w:tabs>
                <w:tab w:val="center" w:pos="4536"/>
                <w:tab w:val="right" w:pos="9072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0FD09FD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751111" w14:textId="77777777" w:rsidR="00D252BC" w:rsidRPr="008E7100" w:rsidRDefault="00D252BC" w:rsidP="00F11353">
            <w:pPr>
              <w:tabs>
                <w:tab w:val="left" w:pos="649"/>
              </w:tabs>
              <w:spacing w:line="270" w:lineRule="exact"/>
              <w:ind w:left="-30" w:right="57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49A32DDB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14231569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252BC" w:rsidRPr="008E7100" w14:paraId="4E011E59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0E1C3425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247" w:type="dxa"/>
            <w:noWrap/>
          </w:tcPr>
          <w:p w14:paraId="6B091F9E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32,903,567.77</w:t>
            </w:r>
          </w:p>
        </w:tc>
        <w:tc>
          <w:tcPr>
            <w:tcW w:w="134" w:type="dxa"/>
          </w:tcPr>
          <w:p w14:paraId="580EE8BB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F03435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2,926,843.32 </w:t>
            </w:r>
          </w:p>
        </w:tc>
        <w:tc>
          <w:tcPr>
            <w:tcW w:w="134" w:type="dxa"/>
            <w:tcBorders>
              <w:left w:val="nil"/>
            </w:tcBorders>
          </w:tcPr>
          <w:p w14:paraId="4B3B7902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39E2D19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36115CE1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noWrap/>
          </w:tcPr>
          <w:p w14:paraId="5325036C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 35,830,411.09 </w:t>
            </w:r>
          </w:p>
        </w:tc>
      </w:tr>
      <w:tr w:rsidR="00D252BC" w:rsidRPr="008E7100" w14:paraId="0D97EE01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BF62D8D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247" w:type="dxa"/>
            <w:noWrap/>
          </w:tcPr>
          <w:p w14:paraId="4E3E3F4E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7,677,244.62</w:t>
            </w:r>
          </w:p>
        </w:tc>
        <w:tc>
          <w:tcPr>
            <w:tcW w:w="134" w:type="dxa"/>
          </w:tcPr>
          <w:p w14:paraId="450F7F4F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E93C9B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769,506.44</w:t>
            </w:r>
          </w:p>
        </w:tc>
        <w:tc>
          <w:tcPr>
            <w:tcW w:w="134" w:type="dxa"/>
            <w:tcBorders>
              <w:left w:val="nil"/>
            </w:tcBorders>
          </w:tcPr>
          <w:p w14:paraId="06AE97C0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7300569F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hanging="37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</w:rPr>
              <w:t>(2,002,950.68)</w:t>
            </w:r>
          </w:p>
        </w:tc>
        <w:tc>
          <w:tcPr>
            <w:tcW w:w="134" w:type="dxa"/>
            <w:noWrap/>
          </w:tcPr>
          <w:p w14:paraId="6459F709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6A670782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6,443,800.38</w:t>
            </w:r>
          </w:p>
        </w:tc>
      </w:tr>
      <w:tr w:rsidR="00D252BC" w:rsidRPr="008E7100" w14:paraId="48DBFDD2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89265CC" w14:textId="77777777" w:rsidR="00D252BC" w:rsidRPr="008E7100" w:rsidRDefault="00D252BC" w:rsidP="00F11353">
            <w:pPr>
              <w:spacing w:line="270" w:lineRule="exact"/>
              <w:ind w:left="-57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7" w:type="dxa"/>
            <w:noWrap/>
          </w:tcPr>
          <w:p w14:paraId="4357F6E3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231,479.01</w:t>
            </w:r>
          </w:p>
        </w:tc>
        <w:tc>
          <w:tcPr>
            <w:tcW w:w="134" w:type="dxa"/>
          </w:tcPr>
          <w:p w14:paraId="20A729A6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7F58E36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424,669.39</w:t>
            </w:r>
          </w:p>
        </w:tc>
        <w:tc>
          <w:tcPr>
            <w:tcW w:w="134" w:type="dxa"/>
            <w:tcBorders>
              <w:left w:val="nil"/>
            </w:tcBorders>
          </w:tcPr>
          <w:p w14:paraId="325D7D5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479E56A2" w14:textId="77777777" w:rsidR="00D252BC" w:rsidRPr="008E7100" w:rsidRDefault="00D252BC" w:rsidP="00F11353">
            <w:pPr>
              <w:tabs>
                <w:tab w:val="left" w:pos="-88"/>
              </w:tabs>
              <w:spacing w:line="270" w:lineRule="exact"/>
              <w:ind w:left="-108" w:right="39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noWrap/>
          </w:tcPr>
          <w:p w14:paraId="027E656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noWrap/>
          </w:tcPr>
          <w:p w14:paraId="4604FFF4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656,148.40</w:t>
            </w:r>
          </w:p>
        </w:tc>
      </w:tr>
      <w:tr w:rsidR="00D252BC" w:rsidRPr="008E7100" w14:paraId="44C6AAA0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3AA54B63" w14:textId="77777777" w:rsidR="00D252BC" w:rsidRPr="008E7100" w:rsidRDefault="00D252BC" w:rsidP="00F11353">
            <w:pPr>
              <w:spacing w:line="270" w:lineRule="exact"/>
              <w:ind w:right="-42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49F69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40,812,291.40</w:t>
            </w:r>
          </w:p>
        </w:tc>
        <w:tc>
          <w:tcPr>
            <w:tcW w:w="134" w:type="dxa"/>
          </w:tcPr>
          <w:p w14:paraId="1A86190F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7C2766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4,121,019.15</w:t>
            </w:r>
          </w:p>
        </w:tc>
        <w:tc>
          <w:tcPr>
            <w:tcW w:w="134" w:type="dxa"/>
            <w:tcBorders>
              <w:left w:val="nil"/>
            </w:tcBorders>
          </w:tcPr>
          <w:p w14:paraId="27002A74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697909" w14:textId="77777777" w:rsidR="00D252BC" w:rsidRPr="008E7100" w:rsidRDefault="00D252BC" w:rsidP="00F11353">
            <w:pPr>
              <w:spacing w:line="2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="Angsana New" w:hAnsi="Angsana New"/>
                <w:sz w:val="24"/>
                <w:szCs w:val="24"/>
              </w:rPr>
              <w:t>(2,002,950.68)</w:t>
            </w:r>
          </w:p>
        </w:tc>
        <w:tc>
          <w:tcPr>
            <w:tcW w:w="134" w:type="dxa"/>
            <w:noWrap/>
          </w:tcPr>
          <w:p w14:paraId="7EDD1C1E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38C9F44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42,930,359.87</w:t>
            </w:r>
          </w:p>
        </w:tc>
      </w:tr>
      <w:tr w:rsidR="00D252BC" w:rsidRPr="008E7100" w14:paraId="17299D78" w14:textId="77777777" w:rsidTr="00D252BC">
        <w:trPr>
          <w:gridAfter w:val="1"/>
          <w:wAfter w:w="7" w:type="dxa"/>
          <w:trHeight w:val="59"/>
        </w:trPr>
        <w:tc>
          <w:tcPr>
            <w:tcW w:w="3005" w:type="dxa"/>
            <w:noWrap/>
          </w:tcPr>
          <w:p w14:paraId="148C9B70" w14:textId="27FC3705" w:rsidR="00D252BC" w:rsidRPr="008E7100" w:rsidRDefault="00D252BC" w:rsidP="00F11353">
            <w:pPr>
              <w:spacing w:line="270" w:lineRule="exact"/>
              <w:ind w:left="-57"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E710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E7100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33CCF5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49,972,354.17</w:t>
            </w:r>
          </w:p>
        </w:tc>
        <w:tc>
          <w:tcPr>
            <w:tcW w:w="134" w:type="dxa"/>
          </w:tcPr>
          <w:p w14:paraId="6B4AD8D3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6D0061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DB4481B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83EF67F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noWrap/>
          </w:tcPr>
          <w:p w14:paraId="0EC76131" w14:textId="77777777" w:rsidR="00D252BC" w:rsidRPr="008E7100" w:rsidRDefault="00D252BC" w:rsidP="00F11353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11E84848" w14:textId="77777777" w:rsidR="00D252BC" w:rsidRPr="008E7100" w:rsidRDefault="00D252BC" w:rsidP="00F11353">
            <w:pPr>
              <w:spacing w:line="270" w:lineRule="exact"/>
              <w:ind w:left="-3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7100">
              <w:rPr>
                <w:rFonts w:asciiTheme="majorBidi" w:hAnsiTheme="majorBidi" w:cstheme="majorBidi"/>
                <w:sz w:val="24"/>
                <w:szCs w:val="24"/>
              </w:rPr>
              <w:t>47,259,465.68</w:t>
            </w:r>
          </w:p>
        </w:tc>
      </w:tr>
    </w:tbl>
    <w:p w14:paraId="4BDFAA48" w14:textId="132E28C5" w:rsidR="009A2841" w:rsidRPr="009A2841" w:rsidRDefault="009A2841" w:rsidP="00BD1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/>
          <w:color w:val="000000" w:themeColor="text1"/>
          <w:sz w:val="32"/>
          <w:szCs w:val="32"/>
        </w:rPr>
      </w:pP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lastRenderedPageBreak/>
        <w:t xml:space="preserve">บริษัทมีสัญญาเช่าที่ดินกับสำนักงานทรัพย์สินพระมหากษัตริย์จำนวนหนึ่งฉบับเพื่อปลูกสร้างอาคารโครงการเดอะศาลายา (คอมมูนิตี้ มอลล์) มีกำหนดเวลา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28</w:t>
      </w:r>
      <w:r w:rsidRPr="00DF2342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กุมภาพันธ์ </w:t>
      </w:r>
      <w:r w:rsidRPr="00DF2342">
        <w:rPr>
          <w:rFonts w:asciiTheme="majorBidi" w:hAnsiTheme="majorBidi"/>
          <w:color w:val="000000" w:themeColor="text1"/>
          <w:sz w:val="32"/>
          <w:szCs w:val="32"/>
        </w:rPr>
        <w:t>2582</w:t>
      </w:r>
    </w:p>
    <w:p w14:paraId="7602C207" w14:textId="77777777" w:rsidR="00612BC5" w:rsidRPr="009A2841" w:rsidRDefault="00612BC5" w:rsidP="00F11353">
      <w:pPr>
        <w:spacing w:line="280" w:lineRule="exact"/>
        <w:rPr>
          <w:rFonts w:asciiTheme="majorBidi" w:hAnsiTheme="majorBidi"/>
          <w:color w:val="000000" w:themeColor="text1"/>
          <w:sz w:val="32"/>
          <w:szCs w:val="32"/>
        </w:rPr>
      </w:pPr>
    </w:p>
    <w:p w14:paraId="3366A34C" w14:textId="5E94671E" w:rsidR="000945B3" w:rsidRPr="00800FC9" w:rsidRDefault="000945B3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right="-34" w:hanging="142"/>
        <w:contextualSpacing/>
        <w:jc w:val="thaiDistribute"/>
        <w:textAlignment w:val="baseline"/>
        <w:rPr>
          <w:rFonts w:ascii="Angsana New" w:eastAsia="Calibri" w:hAnsi="Angsana New"/>
          <w:b/>
          <w:bCs/>
          <w:sz w:val="32"/>
          <w:szCs w:val="32"/>
        </w:rPr>
      </w:pPr>
      <w:r w:rsidRPr="00800FC9">
        <w:rPr>
          <w:rFonts w:ascii="Angsana New" w:eastAsia="Calibri" w:hAnsi="Angsana New"/>
          <w:b/>
          <w:bCs/>
          <w:sz w:val="32"/>
          <w:szCs w:val="32"/>
        </w:rPr>
        <w:t>15.</w:t>
      </w:r>
      <w:r w:rsidRPr="00800FC9">
        <w:rPr>
          <w:rFonts w:ascii="Angsana New" w:eastAsia="Calibri" w:hAnsi="Angsana New"/>
          <w:b/>
          <w:bCs/>
          <w:sz w:val="32"/>
          <w:szCs w:val="32"/>
        </w:rPr>
        <w:tab/>
      </w:r>
      <w:r w:rsidRPr="00800FC9">
        <w:rPr>
          <w:rFonts w:ascii="Angsana New" w:eastAsia="Calibri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935F2C" w14:textId="72268387" w:rsidR="000945B3" w:rsidRDefault="000945B3" w:rsidP="00F113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00FC9">
        <w:rPr>
          <w:rFonts w:ascii="Angsana New" w:hAnsi="Angsana New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การเปลี่ยนแปลงของสินทรัพย์ภาษีเงินได้รอการตัดบัญชีสำหรับปีสิ</w:t>
      </w:r>
      <w:r w:rsidRPr="00800FC9">
        <w:rPr>
          <w:rStyle w:val="PageNumber"/>
          <w:rFonts w:ascii="Angsana New" w:hAnsi="Angsana New"/>
          <w:sz w:val="32"/>
          <w:szCs w:val="32"/>
          <w:cs/>
        </w:rPr>
        <w:t>้นสุดวันที่</w:t>
      </w:r>
      <w:r w:rsidRPr="00800FC9">
        <w:rPr>
          <w:rStyle w:val="PageNumber"/>
          <w:rFonts w:ascii="Angsana New" w:hAnsi="Angsana New"/>
          <w:sz w:val="32"/>
          <w:szCs w:val="32"/>
        </w:rPr>
        <w:t xml:space="preserve"> 31</w:t>
      </w:r>
      <w:r w:rsidRPr="00800FC9">
        <w:rPr>
          <w:rStyle w:val="PageNumber"/>
          <w:rFonts w:ascii="Angsana New" w:hAnsi="Angsana New"/>
          <w:sz w:val="32"/>
          <w:szCs w:val="32"/>
          <w:cs/>
        </w:rPr>
        <w:t xml:space="preserve"> ธันวาคม</w:t>
      </w:r>
      <w:r w:rsidRPr="00800FC9">
        <w:rPr>
          <w:rFonts w:ascii="Angsana New" w:hAnsi="Angsana New"/>
          <w:sz w:val="32"/>
          <w:szCs w:val="32"/>
        </w:rPr>
        <w:t xml:space="preserve"> 256</w:t>
      </w:r>
      <w:r w:rsidR="00800FC9" w:rsidRPr="00800FC9">
        <w:rPr>
          <w:rFonts w:ascii="Angsana New" w:hAnsi="Angsana New"/>
          <w:sz w:val="32"/>
          <w:szCs w:val="32"/>
        </w:rPr>
        <w:t>8</w:t>
      </w:r>
      <w:r w:rsidRPr="00800FC9">
        <w:rPr>
          <w:rFonts w:ascii="Angsana New" w:hAnsi="Angsana New"/>
          <w:sz w:val="32"/>
          <w:szCs w:val="32"/>
          <w:cs/>
        </w:rPr>
        <w:t xml:space="preserve"> และ</w:t>
      </w:r>
      <w:r w:rsidRPr="00800FC9">
        <w:rPr>
          <w:rFonts w:ascii="Angsana New" w:hAnsi="Angsana New"/>
          <w:sz w:val="32"/>
          <w:szCs w:val="32"/>
        </w:rPr>
        <w:t xml:space="preserve"> 256</w:t>
      </w:r>
      <w:r w:rsidR="00800FC9" w:rsidRPr="00800FC9">
        <w:rPr>
          <w:rFonts w:ascii="Angsana New" w:hAnsi="Angsana New"/>
          <w:sz w:val="32"/>
          <w:szCs w:val="32"/>
        </w:rPr>
        <w:t>7</w:t>
      </w:r>
      <w:r w:rsidRPr="00800FC9">
        <w:rPr>
          <w:rFonts w:ascii="Angsana New" w:hAnsi="Angsana New"/>
          <w:sz w:val="32"/>
          <w:szCs w:val="32"/>
        </w:rPr>
        <w:t xml:space="preserve"> </w:t>
      </w:r>
      <w:r w:rsidRPr="00800FC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2B43D0" w:rsidRPr="00F11353" w14:paraId="19D0504C" w14:textId="77777777" w:rsidTr="00D75C13">
        <w:tc>
          <w:tcPr>
            <w:tcW w:w="3685" w:type="dxa"/>
          </w:tcPr>
          <w:p w14:paraId="72F637E6" w14:textId="77777777" w:rsidR="002B43D0" w:rsidRPr="00800FC9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6ACB718E" w14:textId="77777777" w:rsidR="002B43D0" w:rsidRPr="00F11353" w:rsidRDefault="002B43D0" w:rsidP="00D75C1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B43D0" w:rsidRPr="00F11353" w14:paraId="1C5E5146" w14:textId="77777777" w:rsidTr="00D75C13">
        <w:tc>
          <w:tcPr>
            <w:tcW w:w="3685" w:type="dxa"/>
          </w:tcPr>
          <w:p w14:paraId="67A522E3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45384FE8" w14:textId="77777777" w:rsidR="002B43D0" w:rsidRPr="00F11353" w:rsidRDefault="002B43D0" w:rsidP="00D75C1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43D0" w:rsidRPr="00F11353" w14:paraId="6554BFDE" w14:textId="77777777" w:rsidTr="00D75C13">
        <w:tc>
          <w:tcPr>
            <w:tcW w:w="3685" w:type="dxa"/>
          </w:tcPr>
          <w:p w14:paraId="6960A3AC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B73F4FF" w14:textId="77777777" w:rsidR="002B43D0" w:rsidRPr="00F11353" w:rsidRDefault="002B43D0" w:rsidP="00D75C1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A8AA99C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9B0BE" w14:textId="77777777" w:rsidR="002B43D0" w:rsidRPr="00F11353" w:rsidRDefault="002B43D0" w:rsidP="00D75C1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1E5884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236A494" w14:textId="77777777" w:rsidR="002B43D0" w:rsidRPr="00F11353" w:rsidRDefault="002B43D0" w:rsidP="00D75C1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2B43D0" w:rsidRPr="00F11353" w14:paraId="0CA17209" w14:textId="77777777" w:rsidTr="00D75C13">
        <w:tc>
          <w:tcPr>
            <w:tcW w:w="3685" w:type="dxa"/>
          </w:tcPr>
          <w:p w14:paraId="7F519C62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8E95BA7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B6DFFD8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35FCC3C8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3CEF9FFB" w14:textId="77777777" w:rsidR="002B43D0" w:rsidRPr="00F11353" w:rsidRDefault="002B43D0" w:rsidP="00D75C13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FD92F3B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9F5DC79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4817F954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AC4F085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04BF276" w14:textId="77777777" w:rsidR="002B43D0" w:rsidRPr="00F11353" w:rsidRDefault="002B43D0" w:rsidP="00D75C1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B43D0" w:rsidRPr="00F11353" w14:paraId="34DB9EC7" w14:textId="77777777" w:rsidTr="00D75C13">
        <w:tc>
          <w:tcPr>
            <w:tcW w:w="3685" w:type="dxa"/>
          </w:tcPr>
          <w:p w14:paraId="28A07C97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2FD884F9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720F50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2C23525" w14:textId="77777777" w:rsidR="002B43D0" w:rsidRPr="00F11353" w:rsidRDefault="002B43D0" w:rsidP="00D75C1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F7DB869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5188A89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9875CF1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058C14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3D0" w:rsidRPr="00F11353" w14:paraId="527AC543" w14:textId="77777777" w:rsidTr="00D75C13">
        <w:tc>
          <w:tcPr>
            <w:tcW w:w="3685" w:type="dxa"/>
          </w:tcPr>
          <w:p w14:paraId="68670504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โครงการซื้อขายไฟ</w:t>
            </w:r>
          </w:p>
        </w:tc>
        <w:tc>
          <w:tcPr>
            <w:tcW w:w="1162" w:type="dxa"/>
          </w:tcPr>
          <w:p w14:paraId="53386AA8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66080B4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3652C8" w14:textId="77777777" w:rsidR="002B43D0" w:rsidRPr="00F11353" w:rsidRDefault="002B43D0" w:rsidP="00C82FCD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82FC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11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CD">
              <w:rPr>
                <w:rFonts w:asciiTheme="majorBidi" w:hAnsiTheme="majorBidi" w:cstheme="majorBidi"/>
                <w:sz w:val="24"/>
                <w:szCs w:val="24"/>
                <w:cs/>
              </w:rPr>
              <w:t>903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82FCD">
              <w:rPr>
                <w:rFonts w:asciiTheme="majorBidi" w:hAnsiTheme="majorBidi" w:cstheme="majorBidi"/>
                <w:sz w:val="24"/>
                <w:szCs w:val="24"/>
                <w:cs/>
              </w:rPr>
              <w:t>062.13</w:t>
            </w:r>
          </w:p>
        </w:tc>
        <w:tc>
          <w:tcPr>
            <w:tcW w:w="141" w:type="dxa"/>
          </w:tcPr>
          <w:p w14:paraId="521290E1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D4CF9DB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1A1288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45F2A6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 xml:space="preserve">  11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903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062.13</w:t>
            </w:r>
          </w:p>
        </w:tc>
      </w:tr>
      <w:tr w:rsidR="002B43D0" w:rsidRPr="00F11353" w14:paraId="2DAC428B" w14:textId="77777777" w:rsidTr="00D75C13">
        <w:tc>
          <w:tcPr>
            <w:tcW w:w="3685" w:type="dxa"/>
          </w:tcPr>
          <w:p w14:paraId="4AEE7807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397F7278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6,593,736.49 </w:t>
            </w:r>
          </w:p>
        </w:tc>
        <w:tc>
          <w:tcPr>
            <w:tcW w:w="141" w:type="dxa"/>
          </w:tcPr>
          <w:p w14:paraId="69573BD6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29F5D34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6,683,592.41 </w:t>
            </w:r>
          </w:p>
        </w:tc>
        <w:tc>
          <w:tcPr>
            <w:tcW w:w="141" w:type="dxa"/>
          </w:tcPr>
          <w:p w14:paraId="46C77346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9E2708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4C5F9C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EFCA75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13,277,328.90 </w:t>
            </w:r>
          </w:p>
        </w:tc>
      </w:tr>
      <w:tr w:rsidR="002B43D0" w:rsidRPr="00F11353" w14:paraId="619974BF" w14:textId="77777777" w:rsidTr="00D75C13">
        <w:tc>
          <w:tcPr>
            <w:tcW w:w="3685" w:type="dxa"/>
          </w:tcPr>
          <w:p w14:paraId="4481A018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3BE78B24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2,276,470.02 </w:t>
            </w:r>
          </w:p>
        </w:tc>
        <w:tc>
          <w:tcPr>
            <w:tcW w:w="141" w:type="dxa"/>
          </w:tcPr>
          <w:p w14:paraId="3CD1B66D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4503EF9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490,487.80 </w:t>
            </w:r>
          </w:p>
        </w:tc>
        <w:tc>
          <w:tcPr>
            <w:tcW w:w="141" w:type="dxa"/>
          </w:tcPr>
          <w:p w14:paraId="258CCC52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8734EA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05C7A7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C938EC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2,766,957.82 </w:t>
            </w:r>
          </w:p>
        </w:tc>
      </w:tr>
      <w:tr w:rsidR="002B43D0" w:rsidRPr="00F11353" w14:paraId="7289C541" w14:textId="77777777" w:rsidTr="00D75C13">
        <w:trPr>
          <w:trHeight w:val="270"/>
        </w:trPr>
        <w:tc>
          <w:tcPr>
            <w:tcW w:w="3685" w:type="dxa"/>
          </w:tcPr>
          <w:p w14:paraId="5720BA5F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1D9AB970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11,972,601.59 </w:t>
            </w:r>
          </w:p>
        </w:tc>
        <w:tc>
          <w:tcPr>
            <w:tcW w:w="141" w:type="dxa"/>
          </w:tcPr>
          <w:p w14:paraId="53C8B8E1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6697C9C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3,568,706.35 </w:t>
            </w:r>
          </w:p>
        </w:tc>
        <w:tc>
          <w:tcPr>
            <w:tcW w:w="141" w:type="dxa"/>
            <w:vAlign w:val="bottom"/>
          </w:tcPr>
          <w:p w14:paraId="27DE4397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4D3C64F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B6B7EFF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5F3BC41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15,541,307.94 </w:t>
            </w:r>
          </w:p>
        </w:tc>
      </w:tr>
      <w:tr w:rsidR="002B43D0" w:rsidRPr="00F11353" w14:paraId="14549377" w14:textId="77777777" w:rsidTr="00D75C13">
        <w:trPr>
          <w:trHeight w:val="270"/>
        </w:trPr>
        <w:tc>
          <w:tcPr>
            <w:tcW w:w="3685" w:type="dxa"/>
          </w:tcPr>
          <w:p w14:paraId="2A613EEF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6FB81516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76,941.02 </w:t>
            </w:r>
          </w:p>
        </w:tc>
        <w:tc>
          <w:tcPr>
            <w:tcW w:w="141" w:type="dxa"/>
          </w:tcPr>
          <w:p w14:paraId="040DEB07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4FE0CBD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(30,323.70)</w:t>
            </w:r>
          </w:p>
        </w:tc>
        <w:tc>
          <w:tcPr>
            <w:tcW w:w="141" w:type="dxa"/>
            <w:vAlign w:val="bottom"/>
          </w:tcPr>
          <w:p w14:paraId="413B740B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DFAB7B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3FC24D39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195EB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46,617.32 </w:t>
            </w:r>
          </w:p>
        </w:tc>
      </w:tr>
      <w:tr w:rsidR="002B43D0" w:rsidRPr="00F11353" w14:paraId="092C1D5D" w14:textId="77777777" w:rsidTr="00D75C13">
        <w:tc>
          <w:tcPr>
            <w:tcW w:w="3685" w:type="dxa"/>
          </w:tcPr>
          <w:p w14:paraId="0BA9FA0D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12EA729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9,197,520.95 </w:t>
            </w:r>
          </w:p>
        </w:tc>
        <w:tc>
          <w:tcPr>
            <w:tcW w:w="141" w:type="dxa"/>
          </w:tcPr>
          <w:p w14:paraId="473A77E6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168E1E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(3,983,718.02)</w:t>
            </w:r>
          </w:p>
        </w:tc>
        <w:tc>
          <w:tcPr>
            <w:tcW w:w="141" w:type="dxa"/>
          </w:tcPr>
          <w:p w14:paraId="6156ED63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EDDDCA9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67163E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CCE9A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5,213,802.93 </w:t>
            </w:r>
          </w:p>
        </w:tc>
      </w:tr>
      <w:tr w:rsidR="002B43D0" w:rsidRPr="00F11353" w14:paraId="2AC25C0B" w14:textId="77777777" w:rsidTr="00D75C13">
        <w:tc>
          <w:tcPr>
            <w:tcW w:w="3685" w:type="dxa"/>
          </w:tcPr>
          <w:p w14:paraId="7C6F2007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ขาดทุนจากการวัดมูลค่า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4E2C9520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124,758.43</w:t>
            </w:r>
          </w:p>
        </w:tc>
        <w:tc>
          <w:tcPr>
            <w:tcW w:w="141" w:type="dxa"/>
          </w:tcPr>
          <w:p w14:paraId="1F61BDED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3BFE3A6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99,783.90 </w:t>
            </w:r>
          </w:p>
        </w:tc>
        <w:tc>
          <w:tcPr>
            <w:tcW w:w="141" w:type="dxa"/>
          </w:tcPr>
          <w:p w14:paraId="738D13C5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63C5CD0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C14EEF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6FE099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224,542.33 </w:t>
            </w:r>
          </w:p>
        </w:tc>
      </w:tr>
      <w:tr w:rsidR="002B43D0" w:rsidRPr="00F11353" w14:paraId="07A25EA8" w14:textId="77777777" w:rsidTr="00D75C13">
        <w:tc>
          <w:tcPr>
            <w:tcW w:w="3685" w:type="dxa"/>
          </w:tcPr>
          <w:p w14:paraId="7D51CD56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/>
                <w:sz w:val="24"/>
                <w:szCs w:val="24"/>
                <w:cs/>
              </w:rPr>
              <w:t>ประมาณการต้นทุนในการรื้อถอน</w:t>
            </w:r>
          </w:p>
        </w:tc>
        <w:tc>
          <w:tcPr>
            <w:tcW w:w="1162" w:type="dxa"/>
          </w:tcPr>
          <w:p w14:paraId="463F570D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FB5C7A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417641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2,919,700.31</w:t>
            </w:r>
          </w:p>
        </w:tc>
        <w:tc>
          <w:tcPr>
            <w:tcW w:w="141" w:type="dxa"/>
          </w:tcPr>
          <w:p w14:paraId="4068F51E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590637B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452885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B30510D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2,919,700.31</w:t>
            </w:r>
          </w:p>
        </w:tc>
      </w:tr>
      <w:tr w:rsidR="002B43D0" w:rsidRPr="00F11353" w14:paraId="6FE1EB6C" w14:textId="77777777" w:rsidTr="00D75C13">
        <w:tc>
          <w:tcPr>
            <w:tcW w:w="3685" w:type="dxa"/>
          </w:tcPr>
          <w:p w14:paraId="7B15FB1D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154F8E8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4,347,370.61 </w:t>
            </w:r>
          </w:p>
        </w:tc>
        <w:tc>
          <w:tcPr>
            <w:tcW w:w="141" w:type="dxa"/>
          </w:tcPr>
          <w:p w14:paraId="281CC3B7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28D0D0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(2,003,255.41)</w:t>
            </w:r>
          </w:p>
        </w:tc>
        <w:tc>
          <w:tcPr>
            <w:tcW w:w="141" w:type="dxa"/>
          </w:tcPr>
          <w:p w14:paraId="283AE087" w14:textId="77777777" w:rsidR="002B43D0" w:rsidRPr="00F11353" w:rsidRDefault="002B43D0" w:rsidP="00D75C1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5C45A0E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BFC213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51776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2,344,115.20 </w:t>
            </w:r>
          </w:p>
        </w:tc>
      </w:tr>
      <w:tr w:rsidR="002B43D0" w:rsidRPr="00F11353" w14:paraId="0B44C551" w14:textId="77777777" w:rsidTr="00D75C13">
        <w:tc>
          <w:tcPr>
            <w:tcW w:w="3685" w:type="dxa"/>
          </w:tcPr>
          <w:p w14:paraId="49117B1B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EAC91CD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 w:cstheme="majorBidi"/>
                <w:sz w:val="24"/>
                <w:szCs w:val="24"/>
              </w:rPr>
              <w:t xml:space="preserve">  34,589,399.11</w:t>
            </w:r>
          </w:p>
        </w:tc>
        <w:tc>
          <w:tcPr>
            <w:tcW w:w="141" w:type="dxa"/>
          </w:tcPr>
          <w:p w14:paraId="7D623AE3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C7A195D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 xml:space="preserve">  19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648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035.77</w:t>
            </w:r>
          </w:p>
        </w:tc>
        <w:tc>
          <w:tcPr>
            <w:tcW w:w="141" w:type="dxa"/>
          </w:tcPr>
          <w:p w14:paraId="332BEB37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36EB5C12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E37F620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3EA36CA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 xml:space="preserve">  54</w:t>
            </w:r>
            <w:r w:rsidRPr="00560449">
              <w:rPr>
                <w:rFonts w:asciiTheme="majorBidi" w:hAnsi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237</w:t>
            </w:r>
            <w:r w:rsidRPr="00560449">
              <w:rPr>
                <w:rFonts w:asciiTheme="majorBidi" w:hAnsi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434.88</w:t>
            </w:r>
          </w:p>
        </w:tc>
      </w:tr>
      <w:tr w:rsidR="002B43D0" w:rsidRPr="00F11353" w14:paraId="5CF5D4DA" w14:textId="77777777" w:rsidTr="00D75C13">
        <w:tc>
          <w:tcPr>
            <w:tcW w:w="3685" w:type="dxa"/>
          </w:tcPr>
          <w:p w14:paraId="68527769" w14:textId="10B4B5EB" w:rsidR="002B43D0" w:rsidRPr="00F11353" w:rsidRDefault="002B43D0" w:rsidP="00D75C13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  <w:r w:rsidR="00DD0EF7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3EBBDFD2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864B9D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30F951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7D738AB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46A5E37E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153DC6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AEFCF6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43D0" w:rsidRPr="00F11353" w14:paraId="57FC5AE9" w14:textId="77777777" w:rsidTr="00D75C13">
        <w:tc>
          <w:tcPr>
            <w:tcW w:w="3685" w:type="dxa"/>
          </w:tcPr>
          <w:p w14:paraId="5DF38F07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สินทรัพย์ที่เกิดจากกสัญญา</w:t>
            </w:r>
          </w:p>
        </w:tc>
        <w:tc>
          <w:tcPr>
            <w:tcW w:w="1162" w:type="dxa"/>
          </w:tcPr>
          <w:p w14:paraId="63C2E598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EEE131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54200F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(1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057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752.94)</w:t>
            </w:r>
          </w:p>
        </w:tc>
        <w:tc>
          <w:tcPr>
            <w:tcW w:w="141" w:type="dxa"/>
          </w:tcPr>
          <w:p w14:paraId="602D1B90" w14:textId="77777777" w:rsidR="002B43D0" w:rsidRPr="00F11353" w:rsidRDefault="002B43D0" w:rsidP="00D75C1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D8756DA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1BC67C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9A3BF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(1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057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752.94)</w:t>
            </w:r>
          </w:p>
        </w:tc>
      </w:tr>
      <w:tr w:rsidR="002B43D0" w:rsidRPr="00F11353" w14:paraId="74D93B3E" w14:textId="77777777" w:rsidTr="00D75C13">
        <w:tc>
          <w:tcPr>
            <w:tcW w:w="3685" w:type="dxa"/>
          </w:tcPr>
          <w:p w14:paraId="07387C1B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ลูกหนี้ตามสัญญาเช่าเงินทุน</w:t>
            </w:r>
          </w:p>
        </w:tc>
        <w:tc>
          <w:tcPr>
            <w:tcW w:w="1162" w:type="dxa"/>
          </w:tcPr>
          <w:p w14:paraId="1CFDDB06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1C82608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667EB3C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 xml:space="preserve">  (16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414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828.15)</w:t>
            </w:r>
          </w:p>
        </w:tc>
        <w:tc>
          <w:tcPr>
            <w:tcW w:w="141" w:type="dxa"/>
          </w:tcPr>
          <w:p w14:paraId="5BB8069B" w14:textId="77777777" w:rsidR="002B43D0" w:rsidRPr="00F11353" w:rsidRDefault="002B43D0" w:rsidP="00D75C13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DE24FC9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1BA5F1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B9D2CF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449">
              <w:rPr>
                <w:rFonts w:asciiTheme="majorBidi" w:hAnsiTheme="majorBidi"/>
                <w:sz w:val="24"/>
                <w:szCs w:val="24"/>
                <w:cs/>
              </w:rPr>
              <w:t xml:space="preserve">  (16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414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60449">
              <w:rPr>
                <w:rFonts w:asciiTheme="majorBidi" w:hAnsiTheme="majorBidi"/>
                <w:sz w:val="24"/>
                <w:szCs w:val="24"/>
                <w:cs/>
              </w:rPr>
              <w:t>828.15)</w:t>
            </w:r>
          </w:p>
        </w:tc>
      </w:tr>
      <w:tr w:rsidR="002B43D0" w:rsidRPr="00F11353" w14:paraId="76DFDE99" w14:textId="77777777" w:rsidTr="00D75C13">
        <w:tc>
          <w:tcPr>
            <w:tcW w:w="3685" w:type="dxa"/>
          </w:tcPr>
          <w:p w14:paraId="4CC2B707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64F46AF9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(8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704.64)</w:t>
            </w:r>
          </w:p>
        </w:tc>
        <w:tc>
          <w:tcPr>
            <w:tcW w:w="141" w:type="dxa"/>
          </w:tcPr>
          <w:p w14:paraId="0FB8ADB9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AED4ED3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3,801,865.41 </w:t>
            </w:r>
          </w:p>
        </w:tc>
        <w:tc>
          <w:tcPr>
            <w:tcW w:w="141" w:type="dxa"/>
          </w:tcPr>
          <w:p w14:paraId="3CF5CC78" w14:textId="77777777" w:rsidR="002B43D0" w:rsidRPr="00F11353" w:rsidRDefault="002B43D0" w:rsidP="00D75C1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CB1ECF0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DB88C2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1A3E96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(4,407,839.23)</w:t>
            </w:r>
          </w:p>
        </w:tc>
      </w:tr>
      <w:tr w:rsidR="002B43D0" w:rsidRPr="00F11353" w14:paraId="66BC063D" w14:textId="77777777" w:rsidTr="00D75C13">
        <w:tc>
          <w:tcPr>
            <w:tcW w:w="3685" w:type="dxa"/>
          </w:tcPr>
          <w:p w14:paraId="056B992F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/>
                <w:sz w:val="24"/>
                <w:szCs w:val="24"/>
                <w:cs/>
              </w:rPr>
              <w:t>สินทรัพย์ต้นทุนในการรื้อถอน</w:t>
            </w:r>
          </w:p>
        </w:tc>
        <w:tc>
          <w:tcPr>
            <w:tcW w:w="1162" w:type="dxa"/>
          </w:tcPr>
          <w:p w14:paraId="0BE04E75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2EA2B1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3241F0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(2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150.77)</w:t>
            </w:r>
          </w:p>
        </w:tc>
        <w:tc>
          <w:tcPr>
            <w:tcW w:w="141" w:type="dxa"/>
          </w:tcPr>
          <w:p w14:paraId="6BC6B790" w14:textId="77777777" w:rsidR="002B43D0" w:rsidRPr="00F11353" w:rsidRDefault="002B43D0" w:rsidP="00D75C1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17D0AB8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1114F9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5E9662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/>
                <w:sz w:val="24"/>
                <w:szCs w:val="24"/>
                <w:cs/>
              </w:rPr>
              <w:t xml:space="preserve">  (2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/>
                <w:sz w:val="24"/>
                <w:szCs w:val="24"/>
                <w:cs/>
              </w:rPr>
              <w:t>256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/>
                <w:sz w:val="24"/>
                <w:szCs w:val="24"/>
                <w:cs/>
              </w:rPr>
              <w:t>150.77)</w:t>
            </w:r>
          </w:p>
        </w:tc>
      </w:tr>
      <w:tr w:rsidR="002B43D0" w:rsidRPr="00F11353" w14:paraId="58246ED1" w14:textId="77777777" w:rsidTr="00D75C13">
        <w:tc>
          <w:tcPr>
            <w:tcW w:w="3685" w:type="dxa"/>
          </w:tcPr>
          <w:p w14:paraId="56484DCA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กำไรจากการวัดมูลค่า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2EDD3359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  <w:tc>
          <w:tcPr>
            <w:tcW w:w="141" w:type="dxa"/>
          </w:tcPr>
          <w:p w14:paraId="7707A58F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B67630B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(6,497.99)</w:t>
            </w:r>
          </w:p>
        </w:tc>
        <w:tc>
          <w:tcPr>
            <w:tcW w:w="141" w:type="dxa"/>
          </w:tcPr>
          <w:p w14:paraId="484FA631" w14:textId="77777777" w:rsidR="002B43D0" w:rsidRPr="00F11353" w:rsidRDefault="002B43D0" w:rsidP="00D75C1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2A76FC2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7723AA" w14:textId="77777777" w:rsidR="002B43D0" w:rsidRPr="00F11353" w:rsidRDefault="002B43D0" w:rsidP="00D75C1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1A027D1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 xml:space="preserve">  (43,371.84)</w:t>
            </w:r>
          </w:p>
        </w:tc>
      </w:tr>
      <w:tr w:rsidR="002B43D0" w:rsidRPr="00F11353" w14:paraId="336876FD" w14:textId="77777777" w:rsidTr="00D75C13">
        <w:tc>
          <w:tcPr>
            <w:tcW w:w="3685" w:type="dxa"/>
          </w:tcPr>
          <w:p w14:paraId="08BC255D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34F227AB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246</w:t>
            </w:r>
            <w:r w:rsidRPr="00F113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578.49</w:t>
            </w:r>
            <w:r w:rsidRPr="00F1135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48E89E84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F160E2A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60449">
              <w:rPr>
                <w:rFonts w:asciiTheme="majorBidi" w:hAnsiTheme="majorBidi" w:cstheme="majorBidi"/>
                <w:sz w:val="24"/>
                <w:szCs w:val="24"/>
              </w:rPr>
              <w:t>15,933,364.44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C2A1D6D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6B7B2F7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599BCD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8BADACA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</w:t>
            </w:r>
            <w:r w:rsidRPr="00560449">
              <w:rPr>
                <w:rFonts w:asciiTheme="majorBidi" w:hAnsiTheme="majorBidi"/>
                <w:sz w:val="24"/>
                <w:szCs w:val="24"/>
              </w:rPr>
              <w:t>24,179,942.93</w:t>
            </w:r>
            <w:r>
              <w:rPr>
                <w:rFonts w:asciiTheme="majorBidi" w:hAnsiTheme="majorBidi"/>
                <w:sz w:val="24"/>
                <w:szCs w:val="24"/>
              </w:rPr>
              <w:t>)</w:t>
            </w:r>
          </w:p>
        </w:tc>
      </w:tr>
      <w:tr w:rsidR="002B43D0" w:rsidRPr="00800FC9" w14:paraId="02924AEB" w14:textId="77777777" w:rsidTr="00D75C13">
        <w:tc>
          <w:tcPr>
            <w:tcW w:w="3685" w:type="dxa"/>
          </w:tcPr>
          <w:p w14:paraId="49A98846" w14:textId="77777777" w:rsidR="002B43D0" w:rsidRPr="00F11353" w:rsidRDefault="002B43D0" w:rsidP="00D7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07DDC065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26,342,820.62</w:t>
            </w:r>
          </w:p>
        </w:tc>
        <w:tc>
          <w:tcPr>
            <w:tcW w:w="141" w:type="dxa"/>
          </w:tcPr>
          <w:p w14:paraId="612AA9CC" w14:textId="77777777" w:rsidR="002B43D0" w:rsidRPr="00F11353" w:rsidRDefault="002B43D0" w:rsidP="00D75C1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CC0DF69" w14:textId="77777777" w:rsidR="002B43D0" w:rsidRPr="00F11353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 w:cstheme="majorBidi"/>
                <w:sz w:val="24"/>
                <w:szCs w:val="24"/>
              </w:rPr>
              <w:t xml:space="preserve">  3,714,671.33</w:t>
            </w:r>
          </w:p>
        </w:tc>
        <w:tc>
          <w:tcPr>
            <w:tcW w:w="141" w:type="dxa"/>
          </w:tcPr>
          <w:p w14:paraId="4E4792FD" w14:textId="77777777" w:rsidR="002B43D0" w:rsidRPr="00F11353" w:rsidRDefault="002B43D0" w:rsidP="00D75C1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ADED791" w14:textId="77777777" w:rsidR="002B43D0" w:rsidRPr="00F11353" w:rsidRDefault="002B43D0" w:rsidP="00D75C1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009F7B" w14:textId="77777777" w:rsidR="002B43D0" w:rsidRPr="00F11353" w:rsidRDefault="002B43D0" w:rsidP="00D75C1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F3084D" w14:textId="77777777" w:rsidR="002B43D0" w:rsidRPr="00612BC5" w:rsidRDefault="002B43D0" w:rsidP="00D75C1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60449">
              <w:rPr>
                <w:rFonts w:asciiTheme="majorBidi" w:hAnsiTheme="majorBidi" w:cstheme="majorBidi"/>
                <w:sz w:val="24"/>
                <w:szCs w:val="24"/>
              </w:rPr>
              <w:t xml:space="preserve">  30,057,491.95</w:t>
            </w:r>
          </w:p>
        </w:tc>
      </w:tr>
    </w:tbl>
    <w:p w14:paraId="77DC0681" w14:textId="77777777" w:rsidR="002B43D0" w:rsidRDefault="002B43D0" w:rsidP="00F113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4E93F8C" w14:textId="77777777" w:rsidR="002B43D0" w:rsidRDefault="002B43D0" w:rsidP="00F113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9CBD401" w14:textId="77777777" w:rsidR="002B43D0" w:rsidRDefault="002B43D0" w:rsidP="00F113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4837A42" w14:textId="77777777" w:rsidR="002B43D0" w:rsidRPr="00800FC9" w:rsidRDefault="002B43D0" w:rsidP="00F11353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51C90EF" w14:textId="3DFDBDBA" w:rsidR="00BD1237" w:rsidRDefault="00BD1237" w:rsidP="00F11353">
      <w:pPr>
        <w:spacing w:line="280" w:lineRule="exact"/>
        <w:rPr>
          <w:rFonts w:asciiTheme="majorBidi" w:hAnsiTheme="majorBidi" w:cstheme="majorBidi"/>
          <w:color w:val="EE0000"/>
          <w:sz w:val="24"/>
          <w:szCs w:val="24"/>
        </w:rPr>
      </w:pPr>
    </w:p>
    <w:p w14:paraId="4A64597E" w14:textId="77777777" w:rsidR="00BD1237" w:rsidRDefault="00BD1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EE0000"/>
          <w:sz w:val="24"/>
          <w:szCs w:val="24"/>
        </w:rPr>
      </w:pPr>
      <w:r>
        <w:rPr>
          <w:rFonts w:asciiTheme="majorBidi" w:hAnsiTheme="majorBidi" w:cstheme="majorBidi"/>
          <w:color w:val="EE0000"/>
          <w:sz w:val="24"/>
          <w:szCs w:val="24"/>
        </w:rPr>
        <w:br w:type="page"/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C655B9" w:rsidRPr="00684EF6" w14:paraId="0D860905" w14:textId="77777777" w:rsidTr="00F11353">
        <w:tc>
          <w:tcPr>
            <w:tcW w:w="3685" w:type="dxa"/>
          </w:tcPr>
          <w:p w14:paraId="15195666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08144ACB" w14:textId="77777777" w:rsidR="00800FC9" w:rsidRPr="00684EF6" w:rsidRDefault="00800FC9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655B9" w:rsidRPr="00684EF6" w14:paraId="4FBB5ECD" w14:textId="77777777" w:rsidTr="00F11353">
        <w:tc>
          <w:tcPr>
            <w:tcW w:w="3685" w:type="dxa"/>
          </w:tcPr>
          <w:p w14:paraId="6A14ABED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36149C42" w14:textId="77777777" w:rsidR="00800FC9" w:rsidRPr="00684EF6" w:rsidRDefault="00800FC9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C655B9" w:rsidRPr="00684EF6" w14:paraId="2E2E752E" w14:textId="77777777" w:rsidTr="00F11353">
        <w:tc>
          <w:tcPr>
            <w:tcW w:w="3685" w:type="dxa"/>
          </w:tcPr>
          <w:p w14:paraId="6230BB9B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29A210C" w14:textId="77777777" w:rsidR="00800FC9" w:rsidRPr="00684EF6" w:rsidRDefault="00800FC9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DF286DF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D1E17" w14:textId="77777777" w:rsidR="00800FC9" w:rsidRPr="00684EF6" w:rsidRDefault="00800FC9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E81353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3A2F1F" w14:textId="77777777" w:rsidR="00800FC9" w:rsidRPr="00684EF6" w:rsidRDefault="00800FC9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C655B9" w:rsidRPr="00684EF6" w14:paraId="23EB22B8" w14:textId="77777777" w:rsidTr="00F11353">
        <w:tc>
          <w:tcPr>
            <w:tcW w:w="3685" w:type="dxa"/>
          </w:tcPr>
          <w:p w14:paraId="47523309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77CCB7E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99777D7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2DD4F7E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0F3F6D31" w14:textId="77777777" w:rsidR="00800FC9" w:rsidRPr="00684EF6" w:rsidRDefault="00800FC9" w:rsidP="00F11353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F4CB12B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0C357339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99218D0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4CECBDC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3C6FB121" w14:textId="77777777" w:rsidR="00800FC9" w:rsidRPr="00684EF6" w:rsidRDefault="00800FC9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655B9" w:rsidRPr="00684EF6" w14:paraId="3018C306" w14:textId="77777777" w:rsidTr="00F11353">
        <w:tc>
          <w:tcPr>
            <w:tcW w:w="3685" w:type="dxa"/>
          </w:tcPr>
          <w:p w14:paraId="0E9FBD9F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213A28E6" w14:textId="77777777" w:rsidR="00800FC9" w:rsidRPr="00684EF6" w:rsidRDefault="00800FC9" w:rsidP="00F113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3FB281" w14:textId="77777777" w:rsidR="00800FC9" w:rsidRPr="00684EF6" w:rsidRDefault="00800FC9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9AFEC7B" w14:textId="77777777" w:rsidR="00800FC9" w:rsidRPr="00684EF6" w:rsidRDefault="00800FC9" w:rsidP="00F1135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1020EC" w14:textId="77777777" w:rsidR="00800FC9" w:rsidRPr="00684EF6" w:rsidRDefault="00800FC9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ECBC955" w14:textId="77777777" w:rsidR="00800FC9" w:rsidRPr="00684EF6" w:rsidRDefault="00800FC9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F7CCA5" w14:textId="77777777" w:rsidR="00800FC9" w:rsidRPr="00684EF6" w:rsidRDefault="00800FC9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72BF11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B9" w:rsidRPr="00684EF6" w14:paraId="7DAFCCF6" w14:textId="77777777" w:rsidTr="00F11353">
        <w:tc>
          <w:tcPr>
            <w:tcW w:w="3685" w:type="dxa"/>
          </w:tcPr>
          <w:p w14:paraId="40FE7A79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7DAD3DC2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6,820,057.82 </w:t>
            </w:r>
          </w:p>
        </w:tc>
        <w:tc>
          <w:tcPr>
            <w:tcW w:w="141" w:type="dxa"/>
          </w:tcPr>
          <w:p w14:paraId="7A273874" w14:textId="77777777" w:rsidR="00800FC9" w:rsidRPr="00684EF6" w:rsidRDefault="00800FC9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ADB971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(226,321.33)</w:t>
            </w:r>
          </w:p>
        </w:tc>
        <w:tc>
          <w:tcPr>
            <w:tcW w:w="141" w:type="dxa"/>
          </w:tcPr>
          <w:p w14:paraId="1CB01545" w14:textId="77777777" w:rsidR="00800FC9" w:rsidRPr="00684EF6" w:rsidRDefault="00800FC9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2CBD27" w14:textId="77777777" w:rsidR="00800FC9" w:rsidRPr="00684EF6" w:rsidRDefault="00800FC9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6146C8" w14:textId="77777777" w:rsidR="00800FC9" w:rsidRPr="00684EF6" w:rsidRDefault="00800FC9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BE51051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6,593,736.49 </w:t>
            </w:r>
          </w:p>
        </w:tc>
      </w:tr>
      <w:tr w:rsidR="00C655B9" w:rsidRPr="00684EF6" w14:paraId="66CABA67" w14:textId="77777777" w:rsidTr="00F11353">
        <w:tc>
          <w:tcPr>
            <w:tcW w:w="3685" w:type="dxa"/>
          </w:tcPr>
          <w:p w14:paraId="5C56FBE4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73" w:hanging="142"/>
              <w:jc w:val="both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162" w:type="dxa"/>
          </w:tcPr>
          <w:p w14:paraId="100A43DB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863,916.99 </w:t>
            </w:r>
          </w:p>
        </w:tc>
        <w:tc>
          <w:tcPr>
            <w:tcW w:w="141" w:type="dxa"/>
          </w:tcPr>
          <w:p w14:paraId="74D9DCDB" w14:textId="77777777" w:rsidR="00800FC9" w:rsidRPr="00684EF6" w:rsidRDefault="00800FC9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AB584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1,412,553.03 </w:t>
            </w:r>
          </w:p>
        </w:tc>
        <w:tc>
          <w:tcPr>
            <w:tcW w:w="141" w:type="dxa"/>
          </w:tcPr>
          <w:p w14:paraId="011281D1" w14:textId="77777777" w:rsidR="00800FC9" w:rsidRPr="00684EF6" w:rsidRDefault="00800FC9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E0AE1E1" w14:textId="77777777" w:rsidR="00800FC9" w:rsidRPr="00684EF6" w:rsidRDefault="00800FC9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883BFF" w14:textId="77777777" w:rsidR="00800FC9" w:rsidRPr="00684EF6" w:rsidRDefault="00800FC9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F7280F9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2,276,470.02 </w:t>
            </w:r>
          </w:p>
        </w:tc>
      </w:tr>
      <w:tr w:rsidR="00C655B9" w:rsidRPr="00684EF6" w14:paraId="78C72197" w14:textId="77777777" w:rsidTr="00F11353">
        <w:trPr>
          <w:trHeight w:val="270"/>
        </w:trPr>
        <w:tc>
          <w:tcPr>
            <w:tcW w:w="3685" w:type="dxa"/>
          </w:tcPr>
          <w:p w14:paraId="0A5DFBA1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528B0CC7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10,110,948.85 </w:t>
            </w:r>
          </w:p>
        </w:tc>
        <w:tc>
          <w:tcPr>
            <w:tcW w:w="141" w:type="dxa"/>
          </w:tcPr>
          <w:p w14:paraId="3B761E76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D7B6B7C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1,861,652.74 </w:t>
            </w:r>
          </w:p>
        </w:tc>
        <w:tc>
          <w:tcPr>
            <w:tcW w:w="141" w:type="dxa"/>
            <w:vAlign w:val="bottom"/>
          </w:tcPr>
          <w:p w14:paraId="42D74CFD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8B150B0" w14:textId="77777777" w:rsidR="00800FC9" w:rsidRPr="00684EF6" w:rsidRDefault="00800FC9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571546B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C0569B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11,972,601.59 </w:t>
            </w:r>
          </w:p>
        </w:tc>
      </w:tr>
      <w:tr w:rsidR="00C655B9" w:rsidRPr="00684EF6" w14:paraId="6C1BC715" w14:textId="77777777" w:rsidTr="00F11353">
        <w:trPr>
          <w:trHeight w:val="270"/>
        </w:trPr>
        <w:tc>
          <w:tcPr>
            <w:tcW w:w="3685" w:type="dxa"/>
          </w:tcPr>
          <w:p w14:paraId="0A60A149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381811B6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412,530.43 </w:t>
            </w:r>
          </w:p>
        </w:tc>
        <w:tc>
          <w:tcPr>
            <w:tcW w:w="141" w:type="dxa"/>
          </w:tcPr>
          <w:p w14:paraId="0E6C42B2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A475664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(335,589.41)</w:t>
            </w:r>
          </w:p>
        </w:tc>
        <w:tc>
          <w:tcPr>
            <w:tcW w:w="141" w:type="dxa"/>
            <w:vAlign w:val="bottom"/>
          </w:tcPr>
          <w:p w14:paraId="4DCA2F37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082389B" w14:textId="77777777" w:rsidR="00800FC9" w:rsidRPr="00684EF6" w:rsidRDefault="00800FC9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EC27429" w14:textId="77777777" w:rsidR="00800FC9" w:rsidRPr="00684EF6" w:rsidRDefault="00800FC9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EF51A5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76,941.02 </w:t>
            </w:r>
          </w:p>
        </w:tc>
      </w:tr>
      <w:tr w:rsidR="00C655B9" w:rsidRPr="00684EF6" w14:paraId="5A4B21A9" w14:textId="77777777" w:rsidTr="00F11353">
        <w:tc>
          <w:tcPr>
            <w:tcW w:w="3685" w:type="dxa"/>
          </w:tcPr>
          <w:p w14:paraId="00B16DEA" w14:textId="77777777" w:rsidR="00800FC9" w:rsidRPr="00684EF6" w:rsidRDefault="00800FC9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31D25218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8,283,073.09</w:t>
            </w:r>
          </w:p>
        </w:tc>
        <w:tc>
          <w:tcPr>
            <w:tcW w:w="141" w:type="dxa"/>
          </w:tcPr>
          <w:p w14:paraId="6CA44360" w14:textId="77777777" w:rsidR="00800FC9" w:rsidRPr="00684EF6" w:rsidRDefault="00800FC9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4B9AB5A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914,447.86 </w:t>
            </w:r>
          </w:p>
        </w:tc>
        <w:tc>
          <w:tcPr>
            <w:tcW w:w="141" w:type="dxa"/>
          </w:tcPr>
          <w:p w14:paraId="11EF8C77" w14:textId="77777777" w:rsidR="00800FC9" w:rsidRPr="00684EF6" w:rsidRDefault="00800FC9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DEC72F2" w14:textId="77777777" w:rsidR="00800FC9" w:rsidRPr="00684EF6" w:rsidRDefault="00800FC9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026CDA" w14:textId="77777777" w:rsidR="00800FC9" w:rsidRPr="00684EF6" w:rsidRDefault="00800FC9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16D736" w14:textId="77777777" w:rsidR="00800FC9" w:rsidRPr="00684EF6" w:rsidRDefault="00800FC9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9,197,520.95 </w:t>
            </w:r>
          </w:p>
        </w:tc>
      </w:tr>
      <w:tr w:rsidR="00673302" w:rsidRPr="00684EF6" w14:paraId="16A4B7F2" w14:textId="77777777" w:rsidTr="00F11353">
        <w:tc>
          <w:tcPr>
            <w:tcW w:w="3685" w:type="dxa"/>
          </w:tcPr>
          <w:p w14:paraId="0F5731BB" w14:textId="5627A370" w:rsidR="00673302" w:rsidRPr="00684EF6" w:rsidRDefault="00673302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1F1B848A" w14:textId="79251315" w:rsidR="00673302" w:rsidRPr="00684EF6" w:rsidRDefault="008A1FDD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579,109.81</w:t>
            </w:r>
          </w:p>
        </w:tc>
        <w:tc>
          <w:tcPr>
            <w:tcW w:w="141" w:type="dxa"/>
          </w:tcPr>
          <w:p w14:paraId="7DB85F0C" w14:textId="77777777" w:rsidR="00673302" w:rsidRPr="00684EF6" w:rsidRDefault="00673302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523430D" w14:textId="249879F2" w:rsidR="00673302" w:rsidRPr="00684EF6" w:rsidRDefault="008A1FDD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(454,351.38)</w:t>
            </w:r>
          </w:p>
        </w:tc>
        <w:tc>
          <w:tcPr>
            <w:tcW w:w="141" w:type="dxa"/>
          </w:tcPr>
          <w:p w14:paraId="54D00E95" w14:textId="77777777" w:rsidR="00673302" w:rsidRPr="00684EF6" w:rsidRDefault="00673302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CC4132" w14:textId="77777777" w:rsidR="00673302" w:rsidRPr="00684EF6" w:rsidRDefault="00673302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EDF78D" w14:textId="77777777" w:rsidR="00673302" w:rsidRPr="00684EF6" w:rsidRDefault="00673302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3EB4A4" w14:textId="6D81870A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124,758.43</w:t>
            </w:r>
          </w:p>
        </w:tc>
      </w:tr>
      <w:tr w:rsidR="00673302" w:rsidRPr="00684EF6" w14:paraId="5BDD8C48" w14:textId="77777777" w:rsidTr="00F11353">
        <w:tc>
          <w:tcPr>
            <w:tcW w:w="3685" w:type="dxa"/>
          </w:tcPr>
          <w:p w14:paraId="48317383" w14:textId="77777777" w:rsidR="00673302" w:rsidRPr="00684EF6" w:rsidRDefault="00673302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2C295610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3,152,992.68 </w:t>
            </w:r>
          </w:p>
        </w:tc>
        <w:tc>
          <w:tcPr>
            <w:tcW w:w="141" w:type="dxa"/>
          </w:tcPr>
          <w:p w14:paraId="48D765C0" w14:textId="77777777" w:rsidR="00673302" w:rsidRPr="00684EF6" w:rsidRDefault="00673302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A674A99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312,120.41 </w:t>
            </w:r>
          </w:p>
        </w:tc>
        <w:tc>
          <w:tcPr>
            <w:tcW w:w="141" w:type="dxa"/>
          </w:tcPr>
          <w:p w14:paraId="37A58CE0" w14:textId="77777777" w:rsidR="00673302" w:rsidRPr="00684EF6" w:rsidRDefault="00673302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51A372D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882,257.52</w:t>
            </w:r>
          </w:p>
        </w:tc>
        <w:tc>
          <w:tcPr>
            <w:tcW w:w="142" w:type="dxa"/>
          </w:tcPr>
          <w:p w14:paraId="39C3B654" w14:textId="77777777" w:rsidR="00673302" w:rsidRPr="00684EF6" w:rsidRDefault="00673302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368D75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4,347,370.61 </w:t>
            </w:r>
          </w:p>
        </w:tc>
      </w:tr>
      <w:tr w:rsidR="00673302" w:rsidRPr="00684EF6" w14:paraId="4010334A" w14:textId="77777777" w:rsidTr="00F11353">
        <w:tc>
          <w:tcPr>
            <w:tcW w:w="3685" w:type="dxa"/>
          </w:tcPr>
          <w:p w14:paraId="5D5B8AA2" w14:textId="77777777" w:rsidR="00673302" w:rsidRPr="00684EF6" w:rsidRDefault="00673302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BE258F2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30,222,629.67</w:t>
            </w:r>
          </w:p>
        </w:tc>
        <w:tc>
          <w:tcPr>
            <w:tcW w:w="141" w:type="dxa"/>
          </w:tcPr>
          <w:p w14:paraId="557B0B90" w14:textId="77777777" w:rsidR="00673302" w:rsidRPr="00684EF6" w:rsidRDefault="00673302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C77705F" w14:textId="150741EC" w:rsidR="00673302" w:rsidRPr="00684EF6" w:rsidRDefault="008A1FDD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3,484,511.92</w:t>
            </w:r>
          </w:p>
        </w:tc>
        <w:tc>
          <w:tcPr>
            <w:tcW w:w="141" w:type="dxa"/>
          </w:tcPr>
          <w:p w14:paraId="3D1EDD48" w14:textId="77777777" w:rsidR="00673302" w:rsidRPr="00684EF6" w:rsidRDefault="00673302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41BD4DE" w14:textId="77777777" w:rsidR="00673302" w:rsidRPr="00684EF6" w:rsidRDefault="0067330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882,257.52</w:t>
            </w:r>
          </w:p>
        </w:tc>
        <w:tc>
          <w:tcPr>
            <w:tcW w:w="142" w:type="dxa"/>
          </w:tcPr>
          <w:p w14:paraId="1AC22DF4" w14:textId="77777777" w:rsidR="00673302" w:rsidRPr="00684EF6" w:rsidRDefault="00673302" w:rsidP="00F113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69B34C" w14:textId="4FBD57DC" w:rsidR="00673302" w:rsidRPr="00684EF6" w:rsidRDefault="008A1FDD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34,589,399.11</w:t>
            </w:r>
          </w:p>
        </w:tc>
      </w:tr>
      <w:tr w:rsidR="00DD0EF7" w:rsidRPr="00684EF6" w14:paraId="6D471FF5" w14:textId="77777777" w:rsidTr="00F11353">
        <w:tc>
          <w:tcPr>
            <w:tcW w:w="3685" w:type="dxa"/>
          </w:tcPr>
          <w:p w14:paraId="488C7F11" w14:textId="2C74482E" w:rsidR="00DD0EF7" w:rsidRPr="00684EF6" w:rsidRDefault="00DD0EF7" w:rsidP="00DD0EF7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0F37934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77DAB6A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B25CE16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5FEDE6" w14:textId="77777777" w:rsidR="00DD0EF7" w:rsidRPr="00684EF6" w:rsidRDefault="00DD0EF7" w:rsidP="00DD0EF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F36441B" w14:textId="77777777" w:rsidR="00DD0EF7" w:rsidRPr="00684EF6" w:rsidRDefault="00DD0EF7" w:rsidP="00DD0EF7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F9873" w14:textId="77777777" w:rsidR="00DD0EF7" w:rsidRPr="00684EF6" w:rsidRDefault="00DD0EF7" w:rsidP="00DD0EF7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FE8490B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0EF7" w:rsidRPr="00684EF6" w14:paraId="652BE544" w14:textId="77777777" w:rsidTr="00F11353">
        <w:tc>
          <w:tcPr>
            <w:tcW w:w="3685" w:type="dxa"/>
          </w:tcPr>
          <w:p w14:paraId="5CA1E899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4A651351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(7,135,810.89)</w:t>
            </w:r>
          </w:p>
        </w:tc>
        <w:tc>
          <w:tcPr>
            <w:tcW w:w="141" w:type="dxa"/>
          </w:tcPr>
          <w:p w14:paraId="22A2ED2F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F71E6FC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(1,073,893.75)</w:t>
            </w:r>
          </w:p>
        </w:tc>
        <w:tc>
          <w:tcPr>
            <w:tcW w:w="141" w:type="dxa"/>
          </w:tcPr>
          <w:p w14:paraId="2FB73341" w14:textId="77777777" w:rsidR="00DD0EF7" w:rsidRPr="00684EF6" w:rsidRDefault="00DD0EF7" w:rsidP="00DD0EF7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236190F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6C2321" w14:textId="77777777" w:rsidR="00DD0EF7" w:rsidRPr="00684EF6" w:rsidRDefault="00DD0EF7" w:rsidP="00DD0EF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C51D4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(8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209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704.64)</w:t>
            </w:r>
          </w:p>
        </w:tc>
      </w:tr>
      <w:tr w:rsidR="00DD0EF7" w:rsidRPr="00684EF6" w14:paraId="053E4BCE" w14:textId="77777777" w:rsidTr="00F11353">
        <w:tc>
          <w:tcPr>
            <w:tcW w:w="3685" w:type="dxa"/>
          </w:tcPr>
          <w:p w14:paraId="414B9CFB" w14:textId="02516E23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0CD213E4" w14:textId="120E7DFA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51C8F9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697ECAC" w14:textId="2FB6F7C6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  <w:tc>
          <w:tcPr>
            <w:tcW w:w="141" w:type="dxa"/>
          </w:tcPr>
          <w:p w14:paraId="4D5F51D5" w14:textId="77777777" w:rsidR="00DD0EF7" w:rsidRPr="00684EF6" w:rsidRDefault="00DD0EF7" w:rsidP="00DD0EF7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CD33FEE" w14:textId="05E70E09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48685A" w14:textId="77777777" w:rsidR="00DD0EF7" w:rsidRPr="00684EF6" w:rsidRDefault="00DD0EF7" w:rsidP="00DD0EF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D804D6" w14:textId="7F941DAE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</w:tr>
      <w:tr w:rsidR="00DD0EF7" w:rsidRPr="00684EF6" w14:paraId="4226CDC6" w14:textId="77777777" w:rsidTr="00F11353">
        <w:tc>
          <w:tcPr>
            <w:tcW w:w="3685" w:type="dxa"/>
          </w:tcPr>
          <w:p w14:paraId="600744D5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1E88522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(7,135,810.89)</w:t>
            </w:r>
          </w:p>
        </w:tc>
        <w:tc>
          <w:tcPr>
            <w:tcW w:w="141" w:type="dxa"/>
          </w:tcPr>
          <w:p w14:paraId="20483674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D5DD676" w14:textId="3F6CD31E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(1,110,767.60)</w:t>
            </w:r>
          </w:p>
        </w:tc>
        <w:tc>
          <w:tcPr>
            <w:tcW w:w="141" w:type="dxa"/>
          </w:tcPr>
          <w:p w14:paraId="63F929EF" w14:textId="77777777" w:rsidR="00DD0EF7" w:rsidRPr="00684EF6" w:rsidRDefault="00DD0EF7" w:rsidP="00DD0EF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8CA9116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2CDBF9" w14:textId="77777777" w:rsidR="00DD0EF7" w:rsidRPr="00684EF6" w:rsidRDefault="00DD0EF7" w:rsidP="00DD0EF7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9FFB746" w14:textId="739D7C30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246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578.49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DD0EF7" w:rsidRPr="00684EF6" w14:paraId="3A1F0BD8" w14:textId="77777777" w:rsidTr="00F11353">
        <w:tc>
          <w:tcPr>
            <w:tcW w:w="3685" w:type="dxa"/>
          </w:tcPr>
          <w:p w14:paraId="65B0FA7F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5186C49C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23,086,818.78</w:t>
            </w:r>
          </w:p>
        </w:tc>
        <w:tc>
          <w:tcPr>
            <w:tcW w:w="141" w:type="dxa"/>
          </w:tcPr>
          <w:p w14:paraId="3A3172C8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60D41E5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2,373,744.32</w:t>
            </w:r>
          </w:p>
        </w:tc>
        <w:tc>
          <w:tcPr>
            <w:tcW w:w="141" w:type="dxa"/>
          </w:tcPr>
          <w:p w14:paraId="15A59C80" w14:textId="77777777" w:rsidR="00DD0EF7" w:rsidRPr="00684EF6" w:rsidRDefault="00DD0EF7" w:rsidP="00DD0EF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0D7197B8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882,257.52</w:t>
            </w:r>
          </w:p>
        </w:tc>
        <w:tc>
          <w:tcPr>
            <w:tcW w:w="142" w:type="dxa"/>
          </w:tcPr>
          <w:p w14:paraId="59D630AE" w14:textId="77777777" w:rsidR="00DD0EF7" w:rsidRPr="00684EF6" w:rsidRDefault="00DD0EF7" w:rsidP="00DD0EF7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9165DF4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26,342,820.62</w:t>
            </w:r>
          </w:p>
        </w:tc>
      </w:tr>
    </w:tbl>
    <w:p w14:paraId="7695F39C" w14:textId="77777777" w:rsidR="000945B3" w:rsidRDefault="000945B3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24"/>
          <w:szCs w:val="24"/>
        </w:rPr>
      </w:pP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257446" w:rsidRPr="00684EF6" w14:paraId="579EB39E" w14:textId="77777777" w:rsidTr="00F11353">
        <w:tc>
          <w:tcPr>
            <w:tcW w:w="3685" w:type="dxa"/>
          </w:tcPr>
          <w:p w14:paraId="2D2B0F5C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67F9076C" w14:textId="77777777" w:rsidR="00257446" w:rsidRPr="00684EF6" w:rsidRDefault="00257446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57446" w:rsidRPr="00684EF6" w14:paraId="4C1DDD7C" w14:textId="77777777" w:rsidTr="00F11353">
        <w:tc>
          <w:tcPr>
            <w:tcW w:w="3685" w:type="dxa"/>
          </w:tcPr>
          <w:p w14:paraId="7E5D9820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67A1FAC2" w14:textId="77777777" w:rsidR="00257446" w:rsidRPr="00684EF6" w:rsidRDefault="00257446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57446" w:rsidRPr="00684EF6" w14:paraId="6114C90F" w14:textId="77777777" w:rsidTr="00F11353">
        <w:tc>
          <w:tcPr>
            <w:tcW w:w="3685" w:type="dxa"/>
          </w:tcPr>
          <w:p w14:paraId="30C6C54D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48BD9FD" w14:textId="77777777" w:rsidR="00257446" w:rsidRPr="00684EF6" w:rsidRDefault="00257446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368F89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D3F55" w14:textId="77777777" w:rsidR="00257446" w:rsidRPr="00684EF6" w:rsidRDefault="00257446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E35B13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329AE69" w14:textId="77777777" w:rsidR="00257446" w:rsidRPr="00684EF6" w:rsidRDefault="00257446" w:rsidP="00F11353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257446" w:rsidRPr="00684EF6" w14:paraId="117C1A0B" w14:textId="77777777" w:rsidTr="00F11353">
        <w:tc>
          <w:tcPr>
            <w:tcW w:w="3685" w:type="dxa"/>
          </w:tcPr>
          <w:p w14:paraId="75723942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3A0B9FFF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B05DFC3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5B662BC8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9AA7FE1" w14:textId="77777777" w:rsidR="00257446" w:rsidRPr="00684EF6" w:rsidRDefault="00257446" w:rsidP="00F11353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F8CDFB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1002D7C0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81B91C1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4B36B03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1D1A05" w14:textId="77777777" w:rsidR="00257446" w:rsidRPr="00684EF6" w:rsidRDefault="00257446" w:rsidP="00F1135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57446" w:rsidRPr="00684EF6" w14:paraId="69AD20FC" w14:textId="77777777" w:rsidTr="00F11353">
        <w:tc>
          <w:tcPr>
            <w:tcW w:w="3685" w:type="dxa"/>
          </w:tcPr>
          <w:p w14:paraId="60FFE4DF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53FC26C9" w14:textId="77777777" w:rsidR="00257446" w:rsidRPr="00684EF6" w:rsidRDefault="00257446" w:rsidP="00F113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68DCD1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0EBF1B3" w14:textId="77777777" w:rsidR="00257446" w:rsidRPr="00684EF6" w:rsidRDefault="00257446" w:rsidP="00F11353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A44D94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840C94E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77AB6D" w14:textId="77777777" w:rsidR="00257446" w:rsidRPr="00684EF6" w:rsidRDefault="00257446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F83244" w14:textId="77777777" w:rsidR="00257446" w:rsidRPr="00684EF6" w:rsidRDefault="00257446" w:rsidP="00F113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7446" w:rsidRPr="00684EF6" w14:paraId="2D050C9E" w14:textId="77777777" w:rsidTr="00F11353">
        <w:tc>
          <w:tcPr>
            <w:tcW w:w="3685" w:type="dxa"/>
          </w:tcPr>
          <w:p w14:paraId="31D74BEC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2B88778D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2,354,924.54 </w:t>
            </w:r>
          </w:p>
        </w:tc>
        <w:tc>
          <w:tcPr>
            <w:tcW w:w="141" w:type="dxa"/>
          </w:tcPr>
          <w:p w14:paraId="2D5F1565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C48DDF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648,755.06 </w:t>
            </w:r>
          </w:p>
        </w:tc>
        <w:tc>
          <w:tcPr>
            <w:tcW w:w="141" w:type="dxa"/>
          </w:tcPr>
          <w:p w14:paraId="1683771C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C7D3182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E114E0" w14:textId="77777777" w:rsidR="00257446" w:rsidRPr="00684EF6" w:rsidRDefault="00257446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EACE9C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3,003,679.60 </w:t>
            </w:r>
          </w:p>
        </w:tc>
      </w:tr>
      <w:tr w:rsidR="00257446" w:rsidRPr="00684EF6" w14:paraId="25A0A3EC" w14:textId="77777777" w:rsidTr="00F11353">
        <w:trPr>
          <w:trHeight w:val="270"/>
        </w:trPr>
        <w:tc>
          <w:tcPr>
            <w:tcW w:w="3685" w:type="dxa"/>
          </w:tcPr>
          <w:p w14:paraId="35C1C9FD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666EB86A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5,142,134.69 </w:t>
            </w:r>
          </w:p>
        </w:tc>
        <w:tc>
          <w:tcPr>
            <w:tcW w:w="141" w:type="dxa"/>
          </w:tcPr>
          <w:p w14:paraId="40A59B9D" w14:textId="77777777" w:rsidR="00257446" w:rsidRPr="00684EF6" w:rsidRDefault="0025744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4FBF76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1,508,047.13 </w:t>
            </w:r>
          </w:p>
        </w:tc>
        <w:tc>
          <w:tcPr>
            <w:tcW w:w="141" w:type="dxa"/>
          </w:tcPr>
          <w:p w14:paraId="0A70DB27" w14:textId="77777777" w:rsidR="00257446" w:rsidRPr="00684EF6" w:rsidRDefault="0025744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6940D02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8C3D527" w14:textId="77777777" w:rsidR="00257446" w:rsidRPr="00684EF6" w:rsidRDefault="0025744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BD50153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6,650,181.82 </w:t>
            </w:r>
          </w:p>
        </w:tc>
      </w:tr>
      <w:tr w:rsidR="00257446" w:rsidRPr="00684EF6" w14:paraId="2BECEF35" w14:textId="77777777" w:rsidTr="00F11353">
        <w:tc>
          <w:tcPr>
            <w:tcW w:w="3685" w:type="dxa"/>
          </w:tcPr>
          <w:p w14:paraId="1EBD5540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607C3AC9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4,438,802.55 </w:t>
            </w:r>
          </w:p>
        </w:tc>
        <w:tc>
          <w:tcPr>
            <w:tcW w:w="141" w:type="dxa"/>
          </w:tcPr>
          <w:p w14:paraId="18E81640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AAA57F0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(50,017.49)</w:t>
            </w:r>
          </w:p>
        </w:tc>
        <w:tc>
          <w:tcPr>
            <w:tcW w:w="141" w:type="dxa"/>
          </w:tcPr>
          <w:p w14:paraId="13FC5EFE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3D4F0B7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239065" w14:textId="77777777" w:rsidR="00257446" w:rsidRPr="00684EF6" w:rsidRDefault="00257446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E674C75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4,388,785.06 </w:t>
            </w:r>
          </w:p>
        </w:tc>
      </w:tr>
      <w:tr w:rsidR="00257446" w:rsidRPr="00684EF6" w14:paraId="4CCF5CA2" w14:textId="77777777" w:rsidTr="00F11353">
        <w:tc>
          <w:tcPr>
            <w:tcW w:w="3685" w:type="dxa"/>
          </w:tcPr>
          <w:p w14:paraId="3BA1A1C4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42C7AA0E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124,758.43</w:t>
            </w:r>
          </w:p>
        </w:tc>
        <w:tc>
          <w:tcPr>
            <w:tcW w:w="141" w:type="dxa"/>
          </w:tcPr>
          <w:p w14:paraId="00D3AA5D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3B6C01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87,394.48 </w:t>
            </w:r>
          </w:p>
        </w:tc>
        <w:tc>
          <w:tcPr>
            <w:tcW w:w="141" w:type="dxa"/>
          </w:tcPr>
          <w:p w14:paraId="29AB4160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9F7CB1B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378C5F" w14:textId="77777777" w:rsidR="00257446" w:rsidRPr="00684EF6" w:rsidRDefault="00257446" w:rsidP="00F11353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10EFE1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212,152.91 </w:t>
            </w:r>
          </w:p>
        </w:tc>
      </w:tr>
      <w:tr w:rsidR="00257446" w:rsidRPr="00684EF6" w14:paraId="2F73A68D" w14:textId="77777777" w:rsidTr="00F11353">
        <w:tc>
          <w:tcPr>
            <w:tcW w:w="3685" w:type="dxa"/>
          </w:tcPr>
          <w:p w14:paraId="4A21A125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072FF0AC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4,117,400.80 </w:t>
            </w:r>
          </w:p>
        </w:tc>
        <w:tc>
          <w:tcPr>
            <w:tcW w:w="141" w:type="dxa"/>
          </w:tcPr>
          <w:p w14:paraId="55309CFF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503CA6A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(2,126,837.80)</w:t>
            </w:r>
          </w:p>
        </w:tc>
        <w:tc>
          <w:tcPr>
            <w:tcW w:w="141" w:type="dxa"/>
          </w:tcPr>
          <w:p w14:paraId="3D790DF0" w14:textId="77777777" w:rsidR="00257446" w:rsidRPr="00684EF6" w:rsidRDefault="00257446" w:rsidP="00F11353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8188A53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7F7FB3" w14:textId="77777777" w:rsidR="00257446" w:rsidRPr="00684EF6" w:rsidRDefault="0025744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652BEF0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1,990,563.00 </w:t>
            </w:r>
          </w:p>
        </w:tc>
      </w:tr>
      <w:tr w:rsidR="00257446" w:rsidRPr="00684EF6" w14:paraId="6BA8C726" w14:textId="77777777" w:rsidTr="00F11353">
        <w:tc>
          <w:tcPr>
            <w:tcW w:w="3685" w:type="dxa"/>
          </w:tcPr>
          <w:p w14:paraId="02C92CE5" w14:textId="77777777" w:rsidR="00257446" w:rsidRPr="00684EF6" w:rsidRDefault="00257446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ACBED1C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16,178,021.01</w:t>
            </w:r>
          </w:p>
        </w:tc>
        <w:tc>
          <w:tcPr>
            <w:tcW w:w="141" w:type="dxa"/>
          </w:tcPr>
          <w:p w14:paraId="7C54338C" w14:textId="77777777" w:rsidR="00257446" w:rsidRPr="00684EF6" w:rsidRDefault="00257446" w:rsidP="00F11353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54A73AD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67,341.38 </w:t>
            </w:r>
          </w:p>
        </w:tc>
        <w:tc>
          <w:tcPr>
            <w:tcW w:w="141" w:type="dxa"/>
          </w:tcPr>
          <w:p w14:paraId="54448A64" w14:textId="77777777" w:rsidR="00257446" w:rsidRPr="00684EF6" w:rsidRDefault="00257446" w:rsidP="00F1135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47DF04C" w14:textId="77777777" w:rsidR="00257446" w:rsidRPr="00684EF6" w:rsidRDefault="00257446" w:rsidP="00F11353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E7888DF" w14:textId="77777777" w:rsidR="00257446" w:rsidRPr="00684EF6" w:rsidRDefault="00257446" w:rsidP="00F11353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127B71F" w14:textId="77777777" w:rsidR="00257446" w:rsidRPr="00684EF6" w:rsidRDefault="00257446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16,245,362.39 </w:t>
            </w:r>
          </w:p>
        </w:tc>
      </w:tr>
      <w:tr w:rsidR="00DD0EF7" w:rsidRPr="00684EF6" w14:paraId="1854C641" w14:textId="77777777" w:rsidTr="00F11353">
        <w:tc>
          <w:tcPr>
            <w:tcW w:w="3685" w:type="dxa"/>
          </w:tcPr>
          <w:p w14:paraId="44ECE10F" w14:textId="0F409515" w:rsidR="00DD0EF7" w:rsidRPr="00684EF6" w:rsidRDefault="00DD0EF7" w:rsidP="00DD0EF7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4E82E32D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521050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7D48942B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691DEB" w14:textId="77777777" w:rsidR="00DD0EF7" w:rsidRPr="00684EF6" w:rsidRDefault="00DD0EF7" w:rsidP="00DD0EF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FADBA95" w14:textId="77777777" w:rsidR="00DD0EF7" w:rsidRPr="00684EF6" w:rsidRDefault="00DD0EF7" w:rsidP="00DD0EF7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BA36C" w14:textId="77777777" w:rsidR="00DD0EF7" w:rsidRPr="00684EF6" w:rsidRDefault="00DD0EF7" w:rsidP="00DD0EF7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319300A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0EF7" w:rsidRPr="00684EF6" w14:paraId="152C3451" w14:textId="77777777" w:rsidTr="00F11353">
        <w:tc>
          <w:tcPr>
            <w:tcW w:w="3685" w:type="dxa"/>
          </w:tcPr>
          <w:p w14:paraId="07465E32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31984895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(3,482,638.99)</w:t>
            </w:r>
          </w:p>
        </w:tc>
        <w:tc>
          <w:tcPr>
            <w:tcW w:w="141" w:type="dxa"/>
          </w:tcPr>
          <w:p w14:paraId="3A253A3F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384C9E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274,329.05 </w:t>
            </w:r>
          </w:p>
        </w:tc>
        <w:tc>
          <w:tcPr>
            <w:tcW w:w="141" w:type="dxa"/>
          </w:tcPr>
          <w:p w14:paraId="27E0190D" w14:textId="77777777" w:rsidR="00DD0EF7" w:rsidRPr="00684EF6" w:rsidRDefault="00DD0EF7" w:rsidP="00DD0EF7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B2DBE6B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EEFFA4" w14:textId="77777777" w:rsidR="00DD0EF7" w:rsidRPr="00684EF6" w:rsidRDefault="00DD0EF7" w:rsidP="00DD0EF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FD1F837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(3,208,309.94)</w:t>
            </w:r>
          </w:p>
        </w:tc>
      </w:tr>
      <w:tr w:rsidR="00DD0EF7" w:rsidRPr="00684EF6" w14:paraId="56204ABD" w14:textId="77777777" w:rsidTr="00F11353">
        <w:tc>
          <w:tcPr>
            <w:tcW w:w="3685" w:type="dxa"/>
          </w:tcPr>
          <w:p w14:paraId="5BDFD533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3502F433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  <w:tc>
          <w:tcPr>
            <w:tcW w:w="141" w:type="dxa"/>
          </w:tcPr>
          <w:p w14:paraId="4D5F06DE" w14:textId="77777777" w:rsidR="00DD0EF7" w:rsidRPr="00684EF6" w:rsidRDefault="00DD0EF7" w:rsidP="00DD0EF7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1975148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(5,318.88)</w:t>
            </w:r>
          </w:p>
        </w:tc>
        <w:tc>
          <w:tcPr>
            <w:tcW w:w="141" w:type="dxa"/>
          </w:tcPr>
          <w:p w14:paraId="351620CE" w14:textId="77777777" w:rsidR="00DD0EF7" w:rsidRPr="00684EF6" w:rsidRDefault="00DD0EF7" w:rsidP="00DD0EF7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CF55D06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FE6F04" w14:textId="77777777" w:rsidR="00DD0EF7" w:rsidRPr="00684EF6" w:rsidRDefault="00DD0EF7" w:rsidP="00DD0EF7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F5E35D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(42,192.73)</w:t>
            </w:r>
          </w:p>
        </w:tc>
      </w:tr>
      <w:tr w:rsidR="00DD0EF7" w:rsidRPr="00684EF6" w14:paraId="2A05B6FC" w14:textId="77777777" w:rsidTr="00F11353">
        <w:tc>
          <w:tcPr>
            <w:tcW w:w="3685" w:type="dxa"/>
          </w:tcPr>
          <w:p w14:paraId="2FE01A57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435F41BD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(3,519,512.84)</w:t>
            </w:r>
          </w:p>
        </w:tc>
        <w:tc>
          <w:tcPr>
            <w:tcW w:w="141" w:type="dxa"/>
          </w:tcPr>
          <w:p w14:paraId="3869CA19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5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D7B0423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269,010.17 </w:t>
            </w:r>
          </w:p>
        </w:tc>
        <w:tc>
          <w:tcPr>
            <w:tcW w:w="141" w:type="dxa"/>
          </w:tcPr>
          <w:p w14:paraId="035A9181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48CACB9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B0B26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F7797C1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(3,250,502.67)</w:t>
            </w:r>
          </w:p>
        </w:tc>
      </w:tr>
      <w:tr w:rsidR="00DD0EF7" w:rsidRPr="00684EF6" w14:paraId="7D64120D" w14:textId="77777777" w:rsidTr="00F11353">
        <w:tc>
          <w:tcPr>
            <w:tcW w:w="3685" w:type="dxa"/>
          </w:tcPr>
          <w:p w14:paraId="38499C5E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7B008C2D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12,658,508.17 </w:t>
            </w:r>
          </w:p>
        </w:tc>
        <w:tc>
          <w:tcPr>
            <w:tcW w:w="141" w:type="dxa"/>
          </w:tcPr>
          <w:p w14:paraId="5F0E85DE" w14:textId="77777777" w:rsidR="00DD0EF7" w:rsidRPr="00684EF6" w:rsidRDefault="00DD0EF7" w:rsidP="00DD0EF7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B3288AA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336,351.55 </w:t>
            </w:r>
          </w:p>
        </w:tc>
        <w:tc>
          <w:tcPr>
            <w:tcW w:w="141" w:type="dxa"/>
          </w:tcPr>
          <w:p w14:paraId="6CB1B4A0" w14:textId="77777777" w:rsidR="00DD0EF7" w:rsidRPr="00684EF6" w:rsidRDefault="00DD0EF7" w:rsidP="00DD0EF7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786B5A47" w14:textId="77777777" w:rsidR="00DD0EF7" w:rsidRPr="00684EF6" w:rsidRDefault="00DD0EF7" w:rsidP="00DD0EF7">
            <w:pPr>
              <w:tabs>
                <w:tab w:val="left" w:pos="-88"/>
              </w:tabs>
              <w:spacing w:line="30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73553F" w14:textId="77777777" w:rsidR="00DD0EF7" w:rsidRPr="00684EF6" w:rsidRDefault="00DD0EF7" w:rsidP="00DD0EF7">
            <w:pPr>
              <w:spacing w:line="300" w:lineRule="exact"/>
              <w:ind w:left="-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89A2AAD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12,994,859.72 </w:t>
            </w:r>
          </w:p>
        </w:tc>
      </w:tr>
    </w:tbl>
    <w:p w14:paraId="565C4760" w14:textId="519E1FDB" w:rsidR="00BD1237" w:rsidRDefault="00BD1237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24"/>
          <w:szCs w:val="24"/>
        </w:rPr>
      </w:pPr>
    </w:p>
    <w:p w14:paraId="3A38F870" w14:textId="77777777" w:rsidR="00BD1237" w:rsidRDefault="00BD1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EE0000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EE0000"/>
          <w:sz w:val="24"/>
          <w:szCs w:val="24"/>
        </w:rPr>
        <w:br w:type="page"/>
      </w:r>
    </w:p>
    <w:tbl>
      <w:tblPr>
        <w:tblW w:w="895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62"/>
        <w:gridCol w:w="141"/>
        <w:gridCol w:w="1135"/>
        <w:gridCol w:w="141"/>
        <w:gridCol w:w="1277"/>
        <w:gridCol w:w="142"/>
        <w:gridCol w:w="1275"/>
      </w:tblGrid>
      <w:tr w:rsidR="008A1FDD" w:rsidRPr="00684EF6" w14:paraId="7B361A55" w14:textId="77777777" w:rsidTr="00F11353">
        <w:tc>
          <w:tcPr>
            <w:tcW w:w="3685" w:type="dxa"/>
          </w:tcPr>
          <w:p w14:paraId="0D009DEF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</w:tcPr>
          <w:p w14:paraId="6BB78A00" w14:textId="77777777" w:rsidR="00C655B9" w:rsidRPr="00684EF6" w:rsidRDefault="00C655B9" w:rsidP="00E1083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8A1FDD" w:rsidRPr="00684EF6" w14:paraId="2C1354FB" w14:textId="77777777" w:rsidTr="00F11353">
        <w:tc>
          <w:tcPr>
            <w:tcW w:w="3685" w:type="dxa"/>
          </w:tcPr>
          <w:p w14:paraId="659D244A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3" w:type="dxa"/>
            <w:gridSpan w:val="7"/>
            <w:tcBorders>
              <w:top w:val="single" w:sz="6" w:space="0" w:color="auto"/>
            </w:tcBorders>
          </w:tcPr>
          <w:p w14:paraId="58861CFF" w14:textId="77777777" w:rsidR="00C655B9" w:rsidRPr="00684EF6" w:rsidRDefault="00C655B9" w:rsidP="00E1083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A1FDD" w:rsidRPr="00684EF6" w14:paraId="2AFA0D2A" w14:textId="77777777" w:rsidTr="00F11353">
        <w:tc>
          <w:tcPr>
            <w:tcW w:w="3685" w:type="dxa"/>
          </w:tcPr>
          <w:p w14:paraId="7CAFDBB3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018C5CEA" w14:textId="77777777" w:rsidR="00C655B9" w:rsidRPr="00684EF6" w:rsidRDefault="00C655B9" w:rsidP="00E1083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0D52C4B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10DDF7" w14:textId="77777777" w:rsidR="00C655B9" w:rsidRPr="00684EF6" w:rsidRDefault="00C655B9" w:rsidP="00E1083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200BDB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73A7D2" w14:textId="77777777" w:rsidR="00C655B9" w:rsidRPr="00684EF6" w:rsidRDefault="00C655B9" w:rsidP="00E10832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8A1FDD" w:rsidRPr="00684EF6" w14:paraId="163CEF3A" w14:textId="77777777" w:rsidTr="00F11353">
        <w:tc>
          <w:tcPr>
            <w:tcW w:w="3685" w:type="dxa"/>
          </w:tcPr>
          <w:p w14:paraId="55D7D10F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37C0D41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59156A87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25A496CF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363A4DE7" w14:textId="77777777" w:rsidR="00C655B9" w:rsidRPr="00684EF6" w:rsidRDefault="00C655B9" w:rsidP="00E10832">
            <w:pPr>
              <w:spacing w:line="28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75CB746D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193E6DD0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B0793EA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CC23932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02190E0E" w14:textId="77777777" w:rsidR="00C655B9" w:rsidRPr="00684EF6" w:rsidRDefault="00C655B9" w:rsidP="00E10832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8A1FDD" w:rsidRPr="00684EF6" w14:paraId="0D56BAE5" w14:textId="77777777" w:rsidTr="00F11353">
        <w:tc>
          <w:tcPr>
            <w:tcW w:w="3685" w:type="dxa"/>
          </w:tcPr>
          <w:p w14:paraId="3AB24A22" w14:textId="77777777" w:rsidR="00C655B9" w:rsidRPr="00684EF6" w:rsidRDefault="00C655B9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64D2BE76" w14:textId="77777777" w:rsidR="00C655B9" w:rsidRPr="00684EF6" w:rsidRDefault="00C655B9" w:rsidP="00E10832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E192FB" w14:textId="77777777" w:rsidR="00C655B9" w:rsidRPr="00684EF6" w:rsidRDefault="00C655B9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FD0600D" w14:textId="77777777" w:rsidR="00C655B9" w:rsidRPr="00684EF6" w:rsidRDefault="00C655B9" w:rsidP="00E10832">
            <w:pPr>
              <w:spacing w:line="280" w:lineRule="exact"/>
              <w:ind w:left="-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801CDC0" w14:textId="77777777" w:rsidR="00C655B9" w:rsidRPr="00684EF6" w:rsidRDefault="00C655B9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83F48D7" w14:textId="77777777" w:rsidR="00C655B9" w:rsidRPr="00684EF6" w:rsidRDefault="00C655B9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DA5751" w14:textId="77777777" w:rsidR="00C655B9" w:rsidRPr="00684EF6" w:rsidRDefault="00C655B9" w:rsidP="00E1083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5497F8" w14:textId="77777777" w:rsidR="00C655B9" w:rsidRPr="00684EF6" w:rsidRDefault="00C655B9" w:rsidP="00E10832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1FDD" w:rsidRPr="00684EF6" w14:paraId="6470E6DA" w14:textId="77777777" w:rsidTr="00F11353">
        <w:tc>
          <w:tcPr>
            <w:tcW w:w="3685" w:type="dxa"/>
          </w:tcPr>
          <w:p w14:paraId="534CA6B3" w14:textId="77777777" w:rsidR="00C655B9" w:rsidRPr="00684EF6" w:rsidRDefault="00C655B9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2" w:type="dxa"/>
          </w:tcPr>
          <w:p w14:paraId="3EA4141E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2,820,640.96 </w:t>
            </w:r>
          </w:p>
        </w:tc>
        <w:tc>
          <w:tcPr>
            <w:tcW w:w="141" w:type="dxa"/>
          </w:tcPr>
          <w:p w14:paraId="37A49CBD" w14:textId="77777777" w:rsidR="00C655B9" w:rsidRPr="00684EF6" w:rsidRDefault="00C655B9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1DD055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(465,716.42)</w:t>
            </w:r>
          </w:p>
        </w:tc>
        <w:tc>
          <w:tcPr>
            <w:tcW w:w="141" w:type="dxa"/>
          </w:tcPr>
          <w:p w14:paraId="2FCE2645" w14:textId="77777777" w:rsidR="00C655B9" w:rsidRPr="00684EF6" w:rsidRDefault="00C655B9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29EF34B" w14:textId="77777777" w:rsidR="00C655B9" w:rsidRPr="00684EF6" w:rsidRDefault="00C655B9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6E84FFF" w14:textId="77777777" w:rsidR="00C655B9" w:rsidRPr="00684EF6" w:rsidRDefault="00C655B9" w:rsidP="00E1083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951DBFA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2,354,924.54 </w:t>
            </w:r>
          </w:p>
        </w:tc>
      </w:tr>
      <w:tr w:rsidR="008A1FDD" w:rsidRPr="00684EF6" w14:paraId="33186734" w14:textId="77777777" w:rsidTr="00F11353">
        <w:trPr>
          <w:trHeight w:val="270"/>
        </w:trPr>
        <w:tc>
          <w:tcPr>
            <w:tcW w:w="3685" w:type="dxa"/>
          </w:tcPr>
          <w:p w14:paraId="5A551BA6" w14:textId="77777777" w:rsidR="00C655B9" w:rsidRPr="00684EF6" w:rsidRDefault="00C655B9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162" w:type="dxa"/>
          </w:tcPr>
          <w:p w14:paraId="0E12A313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4,243,687.80 </w:t>
            </w:r>
          </w:p>
        </w:tc>
        <w:tc>
          <w:tcPr>
            <w:tcW w:w="141" w:type="dxa"/>
          </w:tcPr>
          <w:p w14:paraId="7C06B55D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868AA19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898,446.89 </w:t>
            </w:r>
          </w:p>
        </w:tc>
        <w:tc>
          <w:tcPr>
            <w:tcW w:w="141" w:type="dxa"/>
          </w:tcPr>
          <w:p w14:paraId="5252378E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72A1E73" w14:textId="77777777" w:rsidR="00C655B9" w:rsidRPr="00684EF6" w:rsidRDefault="00C655B9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5DEEFC7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A18281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5,142,134.69 </w:t>
            </w:r>
          </w:p>
        </w:tc>
      </w:tr>
      <w:tr w:rsidR="008A1FDD" w:rsidRPr="00684EF6" w14:paraId="735CFB76" w14:textId="77777777" w:rsidTr="00F11353">
        <w:trPr>
          <w:trHeight w:val="270"/>
        </w:trPr>
        <w:tc>
          <w:tcPr>
            <w:tcW w:w="3685" w:type="dxa"/>
          </w:tcPr>
          <w:p w14:paraId="4A3C15A6" w14:textId="77777777" w:rsidR="00C655B9" w:rsidRPr="00684EF6" w:rsidRDefault="00C655B9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162" w:type="dxa"/>
          </w:tcPr>
          <w:p w14:paraId="7E176063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318,380.05 </w:t>
            </w:r>
          </w:p>
        </w:tc>
        <w:tc>
          <w:tcPr>
            <w:tcW w:w="141" w:type="dxa"/>
          </w:tcPr>
          <w:p w14:paraId="61D9A30F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5516245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(318,380.05)</w:t>
            </w:r>
          </w:p>
        </w:tc>
        <w:tc>
          <w:tcPr>
            <w:tcW w:w="141" w:type="dxa"/>
          </w:tcPr>
          <w:p w14:paraId="4E33D984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62C7EE3" w14:textId="77777777" w:rsidR="00C655B9" w:rsidRPr="00684EF6" w:rsidRDefault="00C655B9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640C8D73" w14:textId="77777777" w:rsidR="00C655B9" w:rsidRPr="00684EF6" w:rsidRDefault="00C655B9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9B5D74" w14:textId="77777777" w:rsidR="00C655B9" w:rsidRPr="00684EF6" w:rsidRDefault="00C655B9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8A1FDD" w:rsidRPr="00684EF6" w14:paraId="2BFD44D6" w14:textId="77777777" w:rsidTr="00F11353">
        <w:tc>
          <w:tcPr>
            <w:tcW w:w="3685" w:type="dxa"/>
          </w:tcPr>
          <w:p w14:paraId="5127D347" w14:textId="77777777" w:rsidR="00C655B9" w:rsidRPr="00684EF6" w:rsidRDefault="00C655B9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7FE13CE8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3,955,821.34 </w:t>
            </w:r>
          </w:p>
        </w:tc>
        <w:tc>
          <w:tcPr>
            <w:tcW w:w="141" w:type="dxa"/>
          </w:tcPr>
          <w:p w14:paraId="7EEA829E" w14:textId="77777777" w:rsidR="00C655B9" w:rsidRPr="00684EF6" w:rsidRDefault="00C655B9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A1EECC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482,981.21 </w:t>
            </w:r>
          </w:p>
        </w:tc>
        <w:tc>
          <w:tcPr>
            <w:tcW w:w="141" w:type="dxa"/>
          </w:tcPr>
          <w:p w14:paraId="3052C447" w14:textId="77777777" w:rsidR="00C655B9" w:rsidRPr="00684EF6" w:rsidRDefault="00C655B9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240AC29" w14:textId="77777777" w:rsidR="00C655B9" w:rsidRPr="00684EF6" w:rsidRDefault="00C655B9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6198EF7" w14:textId="77777777" w:rsidR="00C655B9" w:rsidRPr="00684EF6" w:rsidRDefault="00C655B9" w:rsidP="00E1083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8E6D21" w14:textId="77777777" w:rsidR="00C655B9" w:rsidRPr="00684EF6" w:rsidRDefault="00C655B9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4,438,802.55 </w:t>
            </w:r>
          </w:p>
        </w:tc>
      </w:tr>
      <w:tr w:rsidR="008A1FDD" w:rsidRPr="00684EF6" w14:paraId="75346130" w14:textId="77777777" w:rsidTr="00F11353">
        <w:tc>
          <w:tcPr>
            <w:tcW w:w="3685" w:type="dxa"/>
          </w:tcPr>
          <w:p w14:paraId="2E4681E9" w14:textId="0CBBC39F" w:rsidR="008A1FDD" w:rsidRPr="00684EF6" w:rsidRDefault="008A1FDD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61F29C03" w14:textId="00CAA4B0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579,109.81</w:t>
            </w:r>
          </w:p>
        </w:tc>
        <w:tc>
          <w:tcPr>
            <w:tcW w:w="141" w:type="dxa"/>
          </w:tcPr>
          <w:p w14:paraId="33580D29" w14:textId="77777777" w:rsidR="008A1FDD" w:rsidRPr="00684EF6" w:rsidRDefault="008A1FDD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FDB137" w14:textId="59EDCF16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(454,351.38)</w:t>
            </w:r>
          </w:p>
        </w:tc>
        <w:tc>
          <w:tcPr>
            <w:tcW w:w="141" w:type="dxa"/>
          </w:tcPr>
          <w:p w14:paraId="46846438" w14:textId="77777777" w:rsidR="008A1FDD" w:rsidRPr="00684EF6" w:rsidRDefault="008A1FDD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0059EFE" w14:textId="76F853AF" w:rsidR="008A1FDD" w:rsidRPr="00684EF6" w:rsidRDefault="008A1FDD" w:rsidP="00E10832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B170A1" w14:textId="77777777" w:rsidR="008A1FDD" w:rsidRPr="00684EF6" w:rsidRDefault="008A1FDD" w:rsidP="00E10832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C3AC214" w14:textId="71F33425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124,758.43</w:t>
            </w:r>
          </w:p>
        </w:tc>
      </w:tr>
      <w:tr w:rsidR="008A1FDD" w:rsidRPr="00684EF6" w14:paraId="59A55B4E" w14:textId="77777777" w:rsidTr="00F11353">
        <w:tc>
          <w:tcPr>
            <w:tcW w:w="3685" w:type="dxa"/>
          </w:tcPr>
          <w:p w14:paraId="75816C3D" w14:textId="77777777" w:rsidR="008A1FDD" w:rsidRPr="00684EF6" w:rsidRDefault="008A1FDD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62" w:type="dxa"/>
          </w:tcPr>
          <w:p w14:paraId="01225F78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2,920,103.69 </w:t>
            </w:r>
          </w:p>
        </w:tc>
        <w:tc>
          <w:tcPr>
            <w:tcW w:w="141" w:type="dxa"/>
          </w:tcPr>
          <w:p w14:paraId="1EB52316" w14:textId="77777777" w:rsidR="008A1FDD" w:rsidRPr="00684EF6" w:rsidRDefault="008A1FDD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60FC814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232,186.79</w:t>
            </w:r>
          </w:p>
        </w:tc>
        <w:tc>
          <w:tcPr>
            <w:tcW w:w="141" w:type="dxa"/>
          </w:tcPr>
          <w:p w14:paraId="467B7860" w14:textId="77777777" w:rsidR="008A1FDD" w:rsidRPr="00684EF6" w:rsidRDefault="008A1FDD" w:rsidP="00E10832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C5D98D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0637A9C7" w14:textId="77777777" w:rsidR="008A1FDD" w:rsidRPr="00684EF6" w:rsidRDefault="008A1FDD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078E992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4,117,400.80 </w:t>
            </w:r>
          </w:p>
        </w:tc>
      </w:tr>
      <w:tr w:rsidR="008A1FDD" w:rsidRPr="00684EF6" w14:paraId="023D52EA" w14:textId="77777777" w:rsidTr="00F11353">
        <w:tc>
          <w:tcPr>
            <w:tcW w:w="3685" w:type="dxa"/>
          </w:tcPr>
          <w:p w14:paraId="37ACB44D" w14:textId="77777777" w:rsidR="008A1FDD" w:rsidRPr="00684EF6" w:rsidRDefault="008A1FDD" w:rsidP="00E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78DB633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14,837,743.65 </w:t>
            </w:r>
          </w:p>
        </w:tc>
        <w:tc>
          <w:tcPr>
            <w:tcW w:w="141" w:type="dxa"/>
          </w:tcPr>
          <w:p w14:paraId="1293C6A1" w14:textId="77777777" w:rsidR="008A1FDD" w:rsidRPr="00684EF6" w:rsidRDefault="008A1FDD" w:rsidP="00E10832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37CAF5" w14:textId="3C06629B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375,167.04</w:t>
            </w:r>
          </w:p>
        </w:tc>
        <w:tc>
          <w:tcPr>
            <w:tcW w:w="141" w:type="dxa"/>
          </w:tcPr>
          <w:p w14:paraId="5971E2E2" w14:textId="77777777" w:rsidR="008A1FDD" w:rsidRPr="00684EF6" w:rsidRDefault="008A1FDD" w:rsidP="00E1083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119D5B1" w14:textId="77777777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572795C1" w14:textId="77777777" w:rsidR="008A1FDD" w:rsidRPr="00684EF6" w:rsidRDefault="008A1FDD" w:rsidP="00E10832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4A8FEA2" w14:textId="754DD2E6" w:rsidR="008A1FDD" w:rsidRPr="00684EF6" w:rsidRDefault="008A1FDD" w:rsidP="00E10832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16,178,021.01 </w:t>
            </w:r>
          </w:p>
        </w:tc>
      </w:tr>
      <w:tr w:rsidR="00DD0EF7" w:rsidRPr="00684EF6" w14:paraId="671C31E6" w14:textId="77777777" w:rsidTr="00F11353">
        <w:tc>
          <w:tcPr>
            <w:tcW w:w="3685" w:type="dxa"/>
          </w:tcPr>
          <w:p w14:paraId="05A2881E" w14:textId="3C55524F" w:rsidR="00DD0EF7" w:rsidRPr="00684EF6" w:rsidRDefault="00DD0EF7" w:rsidP="00DD0EF7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280" w:lineRule="exact"/>
              <w:ind w:left="-24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353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หนี้สินภาษีเงินได้รอตัดบัญชี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474CA7B7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2CAE685" w14:textId="77777777" w:rsidR="00DD0EF7" w:rsidRPr="00684EF6" w:rsidRDefault="00DD0EF7" w:rsidP="00DD0EF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CFA5F13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1E1ED0" w14:textId="77777777" w:rsidR="00DD0EF7" w:rsidRPr="00684EF6" w:rsidRDefault="00DD0EF7" w:rsidP="00DD0E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A90F345" w14:textId="77777777" w:rsidR="00DD0EF7" w:rsidRPr="00684EF6" w:rsidRDefault="00DD0EF7" w:rsidP="00DD0EF7">
            <w:pPr>
              <w:tabs>
                <w:tab w:val="clear" w:pos="907"/>
                <w:tab w:val="left" w:pos="59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369" w:right="27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D17282" w14:textId="77777777" w:rsidR="00DD0EF7" w:rsidRPr="00684EF6" w:rsidRDefault="00DD0EF7" w:rsidP="00DD0EF7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F22DA44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0EF7" w:rsidRPr="00684EF6" w14:paraId="62C8D868" w14:textId="77777777" w:rsidTr="00F11353">
        <w:tc>
          <w:tcPr>
            <w:tcW w:w="3685" w:type="dxa"/>
          </w:tcPr>
          <w:p w14:paraId="3FB34488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62" w:type="dxa"/>
          </w:tcPr>
          <w:p w14:paraId="5B58F889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(3,078,883.83)</w:t>
            </w:r>
          </w:p>
        </w:tc>
        <w:tc>
          <w:tcPr>
            <w:tcW w:w="141" w:type="dxa"/>
          </w:tcPr>
          <w:p w14:paraId="7F438585" w14:textId="77777777" w:rsidR="00DD0EF7" w:rsidRPr="00684EF6" w:rsidRDefault="00DD0EF7" w:rsidP="00DD0EF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6632C8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(403,755.16)</w:t>
            </w:r>
          </w:p>
        </w:tc>
        <w:tc>
          <w:tcPr>
            <w:tcW w:w="141" w:type="dxa"/>
          </w:tcPr>
          <w:p w14:paraId="57B6F90C" w14:textId="77777777" w:rsidR="00DD0EF7" w:rsidRPr="00684EF6" w:rsidRDefault="00DD0EF7" w:rsidP="00DD0EF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17D2BC2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5A04889E" w14:textId="77777777" w:rsidR="00DD0EF7" w:rsidRPr="00684EF6" w:rsidRDefault="00DD0EF7" w:rsidP="00DD0EF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AF9F8C0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(3,482,638.99)</w:t>
            </w:r>
          </w:p>
        </w:tc>
      </w:tr>
      <w:tr w:rsidR="00DD0EF7" w:rsidRPr="00684EF6" w14:paraId="46D2165B" w14:textId="77777777" w:rsidTr="00F11353">
        <w:tc>
          <w:tcPr>
            <w:tcW w:w="3685" w:type="dxa"/>
          </w:tcPr>
          <w:p w14:paraId="706B76BB" w14:textId="2D45DE4D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กำไรจากการวัดมูลค่า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162" w:type="dxa"/>
          </w:tcPr>
          <w:p w14:paraId="65B6DB71" w14:textId="6C6DF2A8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30D7377" w14:textId="77777777" w:rsidR="00DD0EF7" w:rsidRPr="00684EF6" w:rsidRDefault="00DD0EF7" w:rsidP="00DD0EF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61367E9" w14:textId="51030A32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  <w:tc>
          <w:tcPr>
            <w:tcW w:w="141" w:type="dxa"/>
          </w:tcPr>
          <w:p w14:paraId="51861AA7" w14:textId="77777777" w:rsidR="00DD0EF7" w:rsidRPr="00684EF6" w:rsidRDefault="00DD0EF7" w:rsidP="00DD0EF7">
            <w:pPr>
              <w:spacing w:line="280" w:lineRule="exact"/>
              <w:ind w:left="-340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0B95DAC" w14:textId="7CAB010B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4B63A2" w14:textId="77777777" w:rsidR="00DD0EF7" w:rsidRPr="00684EF6" w:rsidRDefault="00DD0EF7" w:rsidP="00DD0EF7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39F0A8" w14:textId="4753FDE1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(36,873.85)</w:t>
            </w:r>
          </w:p>
        </w:tc>
      </w:tr>
      <w:tr w:rsidR="00DD0EF7" w:rsidRPr="00684EF6" w14:paraId="3D4E3F4E" w14:textId="77777777" w:rsidTr="00F11353">
        <w:tc>
          <w:tcPr>
            <w:tcW w:w="3685" w:type="dxa"/>
          </w:tcPr>
          <w:p w14:paraId="4E22F4F5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2E1C396A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(266,177.01)</w:t>
            </w:r>
          </w:p>
        </w:tc>
        <w:tc>
          <w:tcPr>
            <w:tcW w:w="141" w:type="dxa"/>
          </w:tcPr>
          <w:p w14:paraId="0BD36C41" w14:textId="77777777" w:rsidR="00DD0EF7" w:rsidRPr="00684EF6" w:rsidRDefault="00DD0EF7" w:rsidP="00DD0EF7">
            <w:pPr>
              <w:spacing w:line="28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8ECBDCC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266,177.01 </w:t>
            </w:r>
          </w:p>
        </w:tc>
        <w:tc>
          <w:tcPr>
            <w:tcW w:w="141" w:type="dxa"/>
          </w:tcPr>
          <w:p w14:paraId="3D3A2030" w14:textId="77777777" w:rsidR="00DD0EF7" w:rsidRPr="00684EF6" w:rsidRDefault="00DD0EF7" w:rsidP="00DD0EF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9F1AC8C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47757244" w14:textId="77777777" w:rsidR="00DD0EF7" w:rsidRPr="00684EF6" w:rsidRDefault="00DD0EF7" w:rsidP="00DD0EF7">
            <w:pPr>
              <w:spacing w:line="280" w:lineRule="exact"/>
              <w:ind w:left="-369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AD7AD5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</w:tr>
      <w:tr w:rsidR="00DD0EF7" w:rsidRPr="00684EF6" w14:paraId="3C12CC40" w14:textId="77777777" w:rsidTr="00F11353">
        <w:tc>
          <w:tcPr>
            <w:tcW w:w="3685" w:type="dxa"/>
          </w:tcPr>
          <w:p w14:paraId="7DDF6BF9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8" w:hanging="2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7F3E2B16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(3,345,060.84)</w:t>
            </w:r>
          </w:p>
        </w:tc>
        <w:tc>
          <w:tcPr>
            <w:tcW w:w="141" w:type="dxa"/>
          </w:tcPr>
          <w:p w14:paraId="0F07E01C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57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C2D420D" w14:textId="0D58B7E3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(174,452.00)</w:t>
            </w:r>
          </w:p>
        </w:tc>
        <w:tc>
          <w:tcPr>
            <w:tcW w:w="141" w:type="dxa"/>
          </w:tcPr>
          <w:p w14:paraId="2F4BC92F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0971EF76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72FC3E1B" w14:textId="77777777" w:rsidR="00DD0EF7" w:rsidRPr="00684EF6" w:rsidRDefault="00DD0EF7" w:rsidP="00DD0EF7">
            <w:pPr>
              <w:tabs>
                <w:tab w:val="left" w:pos="-88"/>
              </w:tabs>
              <w:spacing w:line="280" w:lineRule="exact"/>
              <w:ind w:left="-108" w:right="454" w:hanging="37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1E79382" w14:textId="3C10F8F3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(3,519,512.84)</w:t>
            </w:r>
          </w:p>
        </w:tc>
      </w:tr>
      <w:tr w:rsidR="00DD0EF7" w:rsidRPr="00684EF6" w14:paraId="43BCD1F6" w14:textId="77777777" w:rsidTr="00F11353">
        <w:tc>
          <w:tcPr>
            <w:tcW w:w="3685" w:type="dxa"/>
          </w:tcPr>
          <w:p w14:paraId="38328DEA" w14:textId="77777777" w:rsidR="00DD0EF7" w:rsidRPr="00684EF6" w:rsidRDefault="00DD0EF7" w:rsidP="00DD0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067B1B9C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11,492,682.81 </w:t>
            </w:r>
          </w:p>
        </w:tc>
        <w:tc>
          <w:tcPr>
            <w:tcW w:w="141" w:type="dxa"/>
          </w:tcPr>
          <w:p w14:paraId="3BDEDBBB" w14:textId="77777777" w:rsidR="00DD0EF7" w:rsidRPr="00684EF6" w:rsidRDefault="00DD0EF7" w:rsidP="00DD0EF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FA06747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200,715.04 </w:t>
            </w:r>
          </w:p>
        </w:tc>
        <w:tc>
          <w:tcPr>
            <w:tcW w:w="141" w:type="dxa"/>
          </w:tcPr>
          <w:p w14:paraId="77A70088" w14:textId="77777777" w:rsidR="00DD0EF7" w:rsidRPr="00684EF6" w:rsidRDefault="00DD0EF7" w:rsidP="00DD0EF7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CCC576B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965,110.32</w:t>
            </w:r>
          </w:p>
        </w:tc>
        <w:tc>
          <w:tcPr>
            <w:tcW w:w="142" w:type="dxa"/>
          </w:tcPr>
          <w:p w14:paraId="26428102" w14:textId="77777777" w:rsidR="00DD0EF7" w:rsidRPr="00684EF6" w:rsidRDefault="00DD0EF7" w:rsidP="00DD0EF7">
            <w:pPr>
              <w:spacing w:line="280" w:lineRule="exact"/>
              <w:ind w:left="-3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05BFB19" w14:textId="77777777" w:rsidR="00DD0EF7" w:rsidRPr="00684EF6" w:rsidRDefault="00DD0EF7" w:rsidP="00DD0EF7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12,658,508.17 </w:t>
            </w:r>
          </w:p>
        </w:tc>
      </w:tr>
    </w:tbl>
    <w:p w14:paraId="3EB8E4D0" w14:textId="77777777" w:rsidR="000B4573" w:rsidRDefault="000B4573" w:rsidP="00E10832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4870DC75" w14:textId="1A4D319D" w:rsidR="00FD3B83" w:rsidRPr="00B5225F" w:rsidRDefault="001C1D4E" w:rsidP="00F11353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B5225F">
        <w:rPr>
          <w:rFonts w:ascii="Angsana New" w:hAnsi="Angsana New"/>
          <w:b/>
          <w:bCs/>
          <w:sz w:val="32"/>
          <w:szCs w:val="32"/>
        </w:rPr>
        <w:t>1</w:t>
      </w:r>
      <w:r w:rsidR="005F59B9" w:rsidRPr="00B5225F">
        <w:rPr>
          <w:rFonts w:ascii="Angsana New" w:hAnsi="Angsana New"/>
          <w:b/>
          <w:bCs/>
          <w:sz w:val="32"/>
          <w:szCs w:val="32"/>
        </w:rPr>
        <w:t>6</w:t>
      </w:r>
      <w:r w:rsidR="00FD3B83" w:rsidRPr="00B5225F">
        <w:rPr>
          <w:rFonts w:ascii="Angsana New" w:hAnsi="Angsana New"/>
          <w:b/>
          <w:bCs/>
          <w:sz w:val="32"/>
          <w:szCs w:val="32"/>
        </w:rPr>
        <w:t>.</w:t>
      </w:r>
      <w:r w:rsidR="00FD3B83" w:rsidRPr="00B5225F">
        <w:rPr>
          <w:rFonts w:ascii="Angsana New" w:hAnsi="Angsana New"/>
          <w:b/>
          <w:bCs/>
          <w:sz w:val="32"/>
          <w:szCs w:val="32"/>
        </w:rPr>
        <w:tab/>
      </w:r>
      <w:r w:rsidR="00410C52" w:rsidRPr="00B5225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12C65790" w:rsidR="00FD3B83" w:rsidRPr="00B5225F" w:rsidRDefault="00FD3B83" w:rsidP="00F1135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B5225F">
        <w:rPr>
          <w:rFonts w:ascii="Angsana New" w:hAnsi="Angsana New"/>
          <w:sz w:val="32"/>
          <w:szCs w:val="32"/>
        </w:rPr>
        <w:tab/>
      </w:r>
      <w:r w:rsidRPr="00B5225F">
        <w:rPr>
          <w:rFonts w:ascii="Angsana New" w:hAnsi="Angsana New"/>
          <w:sz w:val="32"/>
          <w:szCs w:val="32"/>
        </w:rPr>
        <w:tab/>
      </w:r>
      <w:r w:rsidRPr="00B5225F">
        <w:rPr>
          <w:rFonts w:ascii="Angsana New" w:hAnsi="Angsana New"/>
          <w:sz w:val="32"/>
          <w:szCs w:val="32"/>
        </w:rPr>
        <w:tab/>
      </w:r>
      <w:r w:rsidRPr="00B5225F">
        <w:rPr>
          <w:rFonts w:ascii="Angsana New" w:hAnsi="Angsana New"/>
          <w:sz w:val="32"/>
          <w:szCs w:val="32"/>
        </w:rPr>
        <w:tab/>
      </w:r>
      <w:r w:rsidRPr="00B5225F">
        <w:rPr>
          <w:rFonts w:ascii="Angsana New" w:hAnsi="Angsana New"/>
          <w:sz w:val="32"/>
          <w:szCs w:val="32"/>
        </w:rPr>
        <w:tab/>
      </w:r>
      <w:r w:rsidRPr="00B5225F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6"/>
        <w:gridCol w:w="141"/>
        <w:gridCol w:w="1276"/>
        <w:gridCol w:w="142"/>
        <w:gridCol w:w="1275"/>
      </w:tblGrid>
      <w:tr w:rsidR="00B5225F" w:rsidRPr="00B5225F" w14:paraId="263CC46E" w14:textId="77777777" w:rsidTr="000A35DC">
        <w:tc>
          <w:tcPr>
            <w:tcW w:w="2835" w:type="dxa"/>
          </w:tcPr>
          <w:p w14:paraId="6BCA9AD1" w14:textId="77777777" w:rsidR="00540644" w:rsidRPr="00B5225F" w:rsidRDefault="00540644" w:rsidP="00D252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6A22A47" w14:textId="77777777" w:rsidR="00540644" w:rsidRPr="00B5225F" w:rsidRDefault="00540644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B5225F" w:rsidRPr="00B5225F" w14:paraId="5C010FFE" w14:textId="77777777" w:rsidTr="000A35DC">
        <w:tc>
          <w:tcPr>
            <w:tcW w:w="2835" w:type="dxa"/>
          </w:tcPr>
          <w:p w14:paraId="04487340" w14:textId="77777777" w:rsidR="00540644" w:rsidRPr="00B5225F" w:rsidRDefault="00540644" w:rsidP="00D252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14:paraId="6A7A1612" w14:textId="77777777" w:rsidR="00540644" w:rsidRPr="00B5225F" w:rsidRDefault="00540644" w:rsidP="00D252BC">
            <w:pPr>
              <w:spacing w:line="320" w:lineRule="exact"/>
              <w:ind w:left="-57" w:right="-57" w:hanging="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8AD96BD" w14:textId="77777777" w:rsidR="00540644" w:rsidRPr="00B5225F" w:rsidRDefault="00540644" w:rsidP="00D252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67CC792" w14:textId="77777777" w:rsidR="00540644" w:rsidRPr="00B5225F" w:rsidRDefault="00540644" w:rsidP="00D252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25F" w:rsidRPr="00B5225F" w14:paraId="616F9FB8" w14:textId="77777777" w:rsidTr="000A35DC">
        <w:tc>
          <w:tcPr>
            <w:tcW w:w="2835" w:type="dxa"/>
          </w:tcPr>
          <w:p w14:paraId="2FCF68F4" w14:textId="77777777" w:rsidR="00B5225F" w:rsidRPr="00B5225F" w:rsidRDefault="00B5225F" w:rsidP="00D252BC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FA1EC6" w14:textId="60D156A9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07B6C5F" w14:textId="77777777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69F93534" w14:textId="7BC9F51B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187AEAAD" w14:textId="77777777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3E89C012" w14:textId="5E17E77C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459A487B" w14:textId="77777777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4ADB7DA2" w14:textId="35A23315" w:rsidR="00B5225F" w:rsidRPr="00B5225F" w:rsidRDefault="00B5225F" w:rsidP="00D252BC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3BC3" w:rsidRPr="00B5225F" w14:paraId="36301026" w14:textId="77777777" w:rsidTr="00A87BD1">
        <w:tc>
          <w:tcPr>
            <w:tcW w:w="2835" w:type="dxa"/>
          </w:tcPr>
          <w:p w14:paraId="488C4225" w14:textId="77777777" w:rsidR="00B53BC3" w:rsidRPr="00B5225F" w:rsidRDefault="00B53BC3" w:rsidP="00D252BC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7D2705D" w14:textId="031ACC06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97,999,992.00 </w:t>
            </w:r>
          </w:p>
        </w:tc>
        <w:tc>
          <w:tcPr>
            <w:tcW w:w="142" w:type="dxa"/>
          </w:tcPr>
          <w:p w14:paraId="6F2D8157" w14:textId="77777777" w:rsidR="00B53BC3" w:rsidRPr="00B5225F" w:rsidRDefault="00B53BC3" w:rsidP="00D252B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C7D37A" w14:textId="50878C96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59,999,992.00 </w:t>
            </w:r>
          </w:p>
        </w:tc>
        <w:tc>
          <w:tcPr>
            <w:tcW w:w="141" w:type="dxa"/>
          </w:tcPr>
          <w:p w14:paraId="7008C64F" w14:textId="77777777" w:rsidR="00B53BC3" w:rsidRPr="00B5225F" w:rsidRDefault="00B53BC3" w:rsidP="00D252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ACC07C" w14:textId="57D16F44" w:rsidR="00B53BC3" w:rsidRPr="00197ED2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7ED2">
              <w:rPr>
                <w:rFonts w:asciiTheme="majorBidi" w:hAnsiTheme="majorBidi" w:cstheme="majorBidi"/>
                <w:sz w:val="26"/>
                <w:szCs w:val="26"/>
              </w:rPr>
              <w:t xml:space="preserve"> 30,000,000.00 </w:t>
            </w:r>
          </w:p>
        </w:tc>
        <w:tc>
          <w:tcPr>
            <w:tcW w:w="142" w:type="dxa"/>
          </w:tcPr>
          <w:p w14:paraId="4D610B38" w14:textId="77777777" w:rsidR="00B53BC3" w:rsidRPr="00B5225F" w:rsidRDefault="00B53BC3" w:rsidP="00D252B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1EF849B3" w14:textId="7A2C0BC2" w:rsidR="00B53BC3" w:rsidRPr="00B5225F" w:rsidRDefault="00B53BC3" w:rsidP="00D252BC">
            <w:pPr>
              <w:tabs>
                <w:tab w:val="left" w:pos="-88"/>
              </w:tabs>
              <w:spacing w:line="320" w:lineRule="exact"/>
              <w:ind w:left="-108" w:right="397" w:hanging="374"/>
              <w:jc w:val="right"/>
              <w:rPr>
                <w:rFonts w:asciiTheme="majorBidi" w:hAnsiTheme="majorBidi"/>
                <w:bCs/>
                <w:sz w:val="26"/>
                <w:szCs w:val="26"/>
              </w:rPr>
            </w:pPr>
            <w:r w:rsidRPr="00B5225F">
              <w:rPr>
                <w:rFonts w:asciiTheme="majorBidi" w:hAnsiTheme="majorBidi"/>
                <w:bCs/>
                <w:sz w:val="26"/>
                <w:szCs w:val="26"/>
              </w:rPr>
              <w:t xml:space="preserve"> - </w:t>
            </w:r>
          </w:p>
        </w:tc>
      </w:tr>
      <w:tr w:rsidR="00B53BC3" w:rsidRPr="00B5225F" w14:paraId="2D03D04C" w14:textId="77777777" w:rsidTr="000A35DC">
        <w:tc>
          <w:tcPr>
            <w:tcW w:w="2835" w:type="dxa"/>
          </w:tcPr>
          <w:p w14:paraId="6CE85D84" w14:textId="77777777" w:rsidR="00B53BC3" w:rsidRPr="00B5225F" w:rsidRDefault="00B53BC3" w:rsidP="00D252BC">
            <w:pPr>
              <w:tabs>
                <w:tab w:val="left" w:pos="284"/>
                <w:tab w:val="left" w:pos="567"/>
              </w:tabs>
              <w:spacing w:line="32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76" w:type="dxa"/>
          </w:tcPr>
          <w:p w14:paraId="29587762" w14:textId="62B76594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399,681,373.05 </w:t>
            </w:r>
          </w:p>
        </w:tc>
        <w:tc>
          <w:tcPr>
            <w:tcW w:w="142" w:type="dxa"/>
          </w:tcPr>
          <w:p w14:paraId="41E8A9C4" w14:textId="77777777" w:rsidR="00B53BC3" w:rsidRPr="00B5225F" w:rsidRDefault="00B53BC3" w:rsidP="00D25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C5A2C4" w14:textId="7497D0EA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504,560,555.90 </w:t>
            </w:r>
          </w:p>
        </w:tc>
        <w:tc>
          <w:tcPr>
            <w:tcW w:w="141" w:type="dxa"/>
          </w:tcPr>
          <w:p w14:paraId="5A01F585" w14:textId="77777777" w:rsidR="00B53BC3" w:rsidRPr="00B5225F" w:rsidRDefault="00B53BC3" w:rsidP="00D252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34D1A0" w14:textId="18A67752" w:rsidR="00B53BC3" w:rsidRPr="00197ED2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7ED2">
              <w:rPr>
                <w:rFonts w:asciiTheme="majorBidi" w:hAnsiTheme="majorBidi" w:cstheme="majorBidi"/>
                <w:sz w:val="26"/>
                <w:szCs w:val="26"/>
              </w:rPr>
              <w:t xml:space="preserve"> 302,075,054.00 </w:t>
            </w:r>
          </w:p>
        </w:tc>
        <w:tc>
          <w:tcPr>
            <w:tcW w:w="142" w:type="dxa"/>
          </w:tcPr>
          <w:p w14:paraId="3D5AA697" w14:textId="77777777" w:rsidR="00B53BC3" w:rsidRPr="00B5225F" w:rsidRDefault="00B53BC3" w:rsidP="00D252B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9B5C2EC" w14:textId="5AC6F4E0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444</w:t>
            </w:r>
            <w:r w:rsidRPr="00B5225F">
              <w:rPr>
                <w:rFonts w:asciiTheme="majorBidi" w:hAnsiTheme="majorBidi"/>
                <w:sz w:val="26"/>
                <w:szCs w:val="26"/>
              </w:rPr>
              <w:t>,</w:t>
            </w: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796</w:t>
            </w:r>
            <w:r w:rsidRPr="00B5225F">
              <w:rPr>
                <w:rFonts w:asciiTheme="majorBidi" w:hAnsiTheme="majorBidi"/>
                <w:sz w:val="26"/>
                <w:szCs w:val="26"/>
              </w:rPr>
              <w:t>,</w:t>
            </w: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937.49</w:t>
            </w:r>
          </w:p>
        </w:tc>
      </w:tr>
      <w:tr w:rsidR="00B53BC3" w:rsidRPr="00B5225F" w14:paraId="52F1CC5F" w14:textId="77777777" w:rsidTr="000A35DC">
        <w:trPr>
          <w:trHeight w:val="51"/>
        </w:trPr>
        <w:tc>
          <w:tcPr>
            <w:tcW w:w="2835" w:type="dxa"/>
          </w:tcPr>
          <w:p w14:paraId="065AB10E" w14:textId="77777777" w:rsidR="00B53BC3" w:rsidRPr="00B5225F" w:rsidRDefault="00B53BC3" w:rsidP="00D252BC">
            <w:pPr>
              <w:tabs>
                <w:tab w:val="left" w:pos="284"/>
                <w:tab w:val="left" w:pos="567"/>
              </w:tabs>
              <w:spacing w:line="320" w:lineRule="exact"/>
              <w:ind w:hanging="59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0471776" w14:textId="7192C922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497,681,365.05 </w:t>
            </w:r>
          </w:p>
        </w:tc>
        <w:tc>
          <w:tcPr>
            <w:tcW w:w="142" w:type="dxa"/>
          </w:tcPr>
          <w:p w14:paraId="225BFE9C" w14:textId="77777777" w:rsidR="00B53BC3" w:rsidRPr="00B5225F" w:rsidRDefault="00B53BC3" w:rsidP="00D252B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E435A00" w14:textId="6978188A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3BC3">
              <w:rPr>
                <w:rFonts w:asciiTheme="majorBidi" w:hAnsiTheme="majorBidi" w:cstheme="majorBidi"/>
                <w:sz w:val="26"/>
                <w:szCs w:val="26"/>
              </w:rPr>
              <w:t xml:space="preserve">  564,560,547.90 </w:t>
            </w:r>
          </w:p>
        </w:tc>
        <w:tc>
          <w:tcPr>
            <w:tcW w:w="141" w:type="dxa"/>
          </w:tcPr>
          <w:p w14:paraId="38E075BC" w14:textId="77777777" w:rsidR="00B53BC3" w:rsidRPr="00B5225F" w:rsidRDefault="00B53BC3" w:rsidP="00D252BC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118EEE" w14:textId="453C42AE" w:rsidR="00B53BC3" w:rsidRPr="00197ED2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7ED2">
              <w:rPr>
                <w:rFonts w:asciiTheme="majorBidi" w:hAnsiTheme="majorBidi" w:cstheme="majorBidi"/>
                <w:sz w:val="26"/>
                <w:szCs w:val="26"/>
              </w:rPr>
              <w:t xml:space="preserve"> 332,075,054.00 </w:t>
            </w:r>
          </w:p>
        </w:tc>
        <w:tc>
          <w:tcPr>
            <w:tcW w:w="142" w:type="dxa"/>
          </w:tcPr>
          <w:p w14:paraId="3AA50DF0" w14:textId="77777777" w:rsidR="00B53BC3" w:rsidRPr="00B5225F" w:rsidRDefault="00B53BC3" w:rsidP="00D252BC">
            <w:pPr>
              <w:tabs>
                <w:tab w:val="left" w:pos="284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91482FB" w14:textId="142D5725" w:rsidR="00B53BC3" w:rsidRPr="00B5225F" w:rsidRDefault="00B53BC3" w:rsidP="00D252BC">
            <w:pPr>
              <w:tabs>
                <w:tab w:val="left" w:pos="284"/>
                <w:tab w:val="left" w:pos="851"/>
                <w:tab w:val="left" w:pos="1331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444</w:t>
            </w:r>
            <w:r w:rsidRPr="00B5225F">
              <w:rPr>
                <w:rFonts w:asciiTheme="majorBidi" w:hAnsiTheme="majorBidi"/>
                <w:sz w:val="26"/>
                <w:szCs w:val="26"/>
              </w:rPr>
              <w:t>,</w:t>
            </w: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796</w:t>
            </w:r>
            <w:r w:rsidRPr="00B5225F">
              <w:rPr>
                <w:rFonts w:asciiTheme="majorBidi" w:hAnsiTheme="majorBidi"/>
                <w:sz w:val="26"/>
                <w:szCs w:val="26"/>
              </w:rPr>
              <w:t>,</w:t>
            </w: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937.49</w:t>
            </w:r>
          </w:p>
        </w:tc>
      </w:tr>
    </w:tbl>
    <w:p w14:paraId="6F65CF0B" w14:textId="77777777" w:rsidR="00E10832" w:rsidRDefault="00E10832" w:rsidP="00E10832">
      <w:pPr>
        <w:tabs>
          <w:tab w:val="left" w:pos="851"/>
        </w:tabs>
        <w:spacing w:line="24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</w:p>
    <w:p w14:paraId="254178D2" w14:textId="23B199CB" w:rsidR="00784090" w:rsidRPr="00B5225F" w:rsidRDefault="005C40BD" w:rsidP="00F11353">
      <w:pPr>
        <w:tabs>
          <w:tab w:val="left" w:pos="851"/>
        </w:tabs>
        <w:spacing w:line="380" w:lineRule="exact"/>
        <w:ind w:left="284" w:firstLine="561"/>
        <w:jc w:val="thaiDistribute"/>
        <w:rPr>
          <w:rFonts w:ascii="Angsana New" w:hAnsi="Angsana New"/>
          <w:sz w:val="32"/>
          <w:szCs w:val="32"/>
        </w:rPr>
      </w:pPr>
      <w:r w:rsidRPr="00B5225F">
        <w:rPr>
          <w:rFonts w:ascii="Angsana New" w:hAnsi="Angsana New" w:hint="cs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41"/>
        <w:gridCol w:w="993"/>
        <w:gridCol w:w="142"/>
        <w:gridCol w:w="1276"/>
        <w:gridCol w:w="141"/>
        <w:gridCol w:w="1276"/>
        <w:gridCol w:w="142"/>
        <w:gridCol w:w="1275"/>
      </w:tblGrid>
      <w:tr w:rsidR="00B5225F" w:rsidRPr="00B5225F" w14:paraId="308FEED8" w14:textId="77777777" w:rsidTr="00253B0F">
        <w:tc>
          <w:tcPr>
            <w:tcW w:w="2835" w:type="dxa"/>
          </w:tcPr>
          <w:p w14:paraId="30596FCB" w14:textId="77777777" w:rsidR="005263DC" w:rsidRPr="00B5225F" w:rsidRDefault="005263DC" w:rsidP="00BD12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</w:tcPr>
          <w:p w14:paraId="72227FDB" w14:textId="4D341B7E" w:rsidR="005263DC" w:rsidRPr="00B5225F" w:rsidRDefault="005263DC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</w:p>
        </w:tc>
      </w:tr>
      <w:tr w:rsidR="00B5225F" w:rsidRPr="00B5225F" w14:paraId="125C1BED" w14:textId="77777777" w:rsidTr="00253B0F">
        <w:tc>
          <w:tcPr>
            <w:tcW w:w="2835" w:type="dxa"/>
          </w:tcPr>
          <w:p w14:paraId="1CCA98BB" w14:textId="77777777" w:rsidR="005263DC" w:rsidRPr="00B5225F" w:rsidRDefault="005263DC" w:rsidP="00BD12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</w:tcPr>
          <w:p w14:paraId="2352039E" w14:textId="77777777" w:rsidR="005263DC" w:rsidRPr="00B5225F" w:rsidRDefault="005263DC" w:rsidP="00BD123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C619B65" w14:textId="77777777" w:rsidR="005263DC" w:rsidRPr="00B5225F" w:rsidRDefault="005263DC" w:rsidP="00BD123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auto"/>
            </w:tcBorders>
          </w:tcPr>
          <w:p w14:paraId="679320BF" w14:textId="77777777" w:rsidR="005263DC" w:rsidRPr="00B5225F" w:rsidRDefault="005263DC" w:rsidP="00BD123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25F" w:rsidRPr="00B5225F" w14:paraId="219C4AEB" w14:textId="77777777" w:rsidTr="00253B0F">
        <w:tc>
          <w:tcPr>
            <w:tcW w:w="2835" w:type="dxa"/>
          </w:tcPr>
          <w:p w14:paraId="72A81315" w14:textId="77777777" w:rsidR="00B5225F" w:rsidRPr="00B5225F" w:rsidRDefault="00B5225F" w:rsidP="00BD123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34F1117A" w14:textId="23BF7EA2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F38511C" w14:textId="0469CA86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4E8C6634" w14:textId="17EED3F6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1" w:type="dxa"/>
          </w:tcPr>
          <w:p w14:paraId="7B39BA38" w14:textId="77777777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auto"/>
            </w:tcBorders>
          </w:tcPr>
          <w:p w14:paraId="70A9F4AC" w14:textId="7EEF8DB1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431C4DEA" w14:textId="471BB371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2FE5E559" w14:textId="32FC4D81" w:rsidR="00B5225F" w:rsidRPr="00B5225F" w:rsidRDefault="00B5225F" w:rsidP="00BD1237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225F" w:rsidRPr="00B5225F" w14:paraId="3E515CB4" w14:textId="77777777" w:rsidTr="00253B0F">
        <w:tc>
          <w:tcPr>
            <w:tcW w:w="2835" w:type="dxa"/>
          </w:tcPr>
          <w:p w14:paraId="03F2ED12" w14:textId="6E3725A6" w:rsidR="00B5225F" w:rsidRPr="00B5225F" w:rsidRDefault="00B5225F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276" w:type="dxa"/>
            <w:gridSpan w:val="3"/>
          </w:tcPr>
          <w:p w14:paraId="197D7AE5" w14:textId="6EDE1D76" w:rsidR="00B5225F" w:rsidRPr="00B5225F" w:rsidRDefault="00B5225F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E0753C" w14:textId="77777777" w:rsidR="00B5225F" w:rsidRPr="00B5225F" w:rsidRDefault="00B5225F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26FE7B08" w14:textId="204414C9" w:rsidR="00B5225F" w:rsidRPr="00B5225F" w:rsidRDefault="00B5225F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C29BAE" w14:textId="77777777" w:rsidR="00B5225F" w:rsidRPr="00B5225F" w:rsidRDefault="00B5225F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DB1769" w14:textId="5BA69236" w:rsidR="00B5225F" w:rsidRPr="00B5225F" w:rsidRDefault="00B5225F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471DEFA2" w14:textId="77777777" w:rsidR="00B5225F" w:rsidRPr="00B5225F" w:rsidRDefault="00B5225F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627F078B" w14:textId="46022732" w:rsidR="00B5225F" w:rsidRPr="00B5225F" w:rsidRDefault="00B5225F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A2E51" w:rsidRPr="00B5225F" w14:paraId="55EC3BEB" w14:textId="77777777" w:rsidTr="00253B0F">
        <w:tc>
          <w:tcPr>
            <w:tcW w:w="2835" w:type="dxa"/>
          </w:tcPr>
          <w:p w14:paraId="1B928CA8" w14:textId="0C8AA456" w:rsidR="004A2E51" w:rsidRPr="00B5225F" w:rsidRDefault="004A2E51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เงินเบิกเกินบัญชี</w:t>
            </w:r>
          </w:p>
        </w:tc>
        <w:tc>
          <w:tcPr>
            <w:tcW w:w="1276" w:type="dxa"/>
            <w:gridSpan w:val="3"/>
          </w:tcPr>
          <w:p w14:paraId="602AC08D" w14:textId="3CA1528B" w:rsidR="004A2E51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 w:cstheme="majorBidi"/>
                <w:sz w:val="26"/>
                <w:szCs w:val="26"/>
              </w:rPr>
              <w:t xml:space="preserve">  62.00</w:t>
            </w:r>
          </w:p>
        </w:tc>
        <w:tc>
          <w:tcPr>
            <w:tcW w:w="142" w:type="dxa"/>
          </w:tcPr>
          <w:p w14:paraId="6329D1EA" w14:textId="77777777" w:rsidR="004A2E51" w:rsidRPr="00B5225F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66DF0A" w14:textId="32A1B17A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  <w:cs/>
              </w:rPr>
              <w:t xml:space="preserve">  62.00</w:t>
            </w:r>
          </w:p>
        </w:tc>
        <w:tc>
          <w:tcPr>
            <w:tcW w:w="141" w:type="dxa"/>
          </w:tcPr>
          <w:p w14:paraId="43876517" w14:textId="77777777" w:rsidR="004A2E51" w:rsidRPr="004A2E51" w:rsidRDefault="004A2E51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3DF0C2" w14:textId="6B28C64A" w:rsidR="004A2E51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4A2E51">
              <w:rPr>
                <w:rFonts w:asciiTheme="majorBidi" w:hAnsiTheme="majorBidi" w:hint="cs"/>
                <w:sz w:val="26"/>
                <w:szCs w:val="26"/>
                <w:cs/>
              </w:rPr>
              <w:t>57.00</w:t>
            </w:r>
          </w:p>
        </w:tc>
        <w:tc>
          <w:tcPr>
            <w:tcW w:w="142" w:type="dxa"/>
          </w:tcPr>
          <w:p w14:paraId="2F4A0E4E" w14:textId="77777777" w:rsidR="004A2E51" w:rsidRPr="004A2E51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47139948" w14:textId="5B2ED7A7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2E51">
              <w:rPr>
                <w:rFonts w:asciiTheme="majorBidi" w:hAnsiTheme="majorBidi" w:hint="cs"/>
                <w:sz w:val="26"/>
                <w:szCs w:val="26"/>
                <w:cs/>
              </w:rPr>
              <w:t>57.00</w:t>
            </w:r>
          </w:p>
        </w:tc>
      </w:tr>
      <w:tr w:rsidR="004A2E51" w:rsidRPr="00B5225F" w14:paraId="0111B229" w14:textId="77777777" w:rsidTr="00C33C79">
        <w:tc>
          <w:tcPr>
            <w:tcW w:w="2977" w:type="dxa"/>
            <w:gridSpan w:val="2"/>
          </w:tcPr>
          <w:p w14:paraId="154D0EA3" w14:textId="5509F85E" w:rsidR="004A2E51" w:rsidRPr="00B5225F" w:rsidRDefault="004A2E51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B5225F">
              <w:rPr>
                <w:rFonts w:asciiTheme="majorBidi" w:hAnsiTheme="majorBidi"/>
                <w:sz w:val="26"/>
                <w:szCs w:val="26"/>
              </w:rPr>
              <w:t>PN L/C T/R L/G</w:t>
            </w: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5225F">
              <w:rPr>
                <w:rFonts w:asciiTheme="majorBidi" w:hAnsiTheme="majorBidi" w:cstheme="majorBidi"/>
                <w:sz w:val="26"/>
                <w:szCs w:val="26"/>
              </w:rPr>
              <w:t>Forward Contracts</w:t>
            </w:r>
          </w:p>
        </w:tc>
        <w:tc>
          <w:tcPr>
            <w:tcW w:w="1134" w:type="dxa"/>
            <w:gridSpan w:val="2"/>
          </w:tcPr>
          <w:p w14:paraId="48373484" w14:textId="14293FF0" w:rsidR="004A2E51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 w:cstheme="majorBidi"/>
                <w:sz w:val="26"/>
                <w:szCs w:val="26"/>
              </w:rPr>
              <w:t xml:space="preserve">  2,314.77</w:t>
            </w:r>
          </w:p>
        </w:tc>
        <w:tc>
          <w:tcPr>
            <w:tcW w:w="142" w:type="dxa"/>
          </w:tcPr>
          <w:p w14:paraId="08E699BA" w14:textId="77777777" w:rsidR="004A2E51" w:rsidRPr="00B5225F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1A42C05" w14:textId="414C2961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6"/>
                <w:szCs w:val="26"/>
              </w:rPr>
              <w:t>2,187.87</w:t>
            </w:r>
          </w:p>
        </w:tc>
        <w:tc>
          <w:tcPr>
            <w:tcW w:w="141" w:type="dxa"/>
          </w:tcPr>
          <w:p w14:paraId="62397F2D" w14:textId="77777777" w:rsidR="004A2E51" w:rsidRPr="004A2E51" w:rsidRDefault="004A2E51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D0C680" w14:textId="61CA8593" w:rsidR="004A2E51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2F228D">
              <w:rPr>
                <w:rFonts w:asciiTheme="majorBidi" w:hAnsiTheme="majorBidi"/>
                <w:sz w:val="26"/>
                <w:szCs w:val="26"/>
              </w:rPr>
              <w:t>,</w:t>
            </w:r>
            <w:r w:rsidRPr="002F228D">
              <w:rPr>
                <w:rFonts w:asciiTheme="majorBidi" w:hAnsiTheme="majorBidi"/>
                <w:sz w:val="26"/>
                <w:szCs w:val="26"/>
                <w:cs/>
              </w:rPr>
              <w:t>359.20</w:t>
            </w:r>
          </w:p>
        </w:tc>
        <w:tc>
          <w:tcPr>
            <w:tcW w:w="142" w:type="dxa"/>
          </w:tcPr>
          <w:p w14:paraId="2E5BFE95" w14:textId="77777777" w:rsidR="004A2E51" w:rsidRPr="004A2E51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1A426B0E" w14:textId="2E1A2B16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1,831.87</w:t>
            </w:r>
          </w:p>
        </w:tc>
      </w:tr>
      <w:tr w:rsidR="004A2E51" w:rsidRPr="00B5225F" w14:paraId="56E6ACEE" w14:textId="77777777" w:rsidTr="00354171">
        <w:tc>
          <w:tcPr>
            <w:tcW w:w="2835" w:type="dxa"/>
          </w:tcPr>
          <w:p w14:paraId="25E26CF1" w14:textId="4793289E" w:rsidR="004A2E51" w:rsidRPr="00B5225F" w:rsidRDefault="004A2E51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B5225F">
              <w:rPr>
                <w:rFonts w:asciiTheme="majorBidi" w:hAnsiTheme="majorBidi" w:cstheme="majorBidi"/>
                <w:sz w:val="26"/>
                <w:szCs w:val="26"/>
              </w:rPr>
              <w:t>Fleet Card</w:t>
            </w:r>
          </w:p>
        </w:tc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7A7A17BD" w14:textId="466205EF" w:rsidR="004A2E51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 w:cstheme="majorBidi"/>
                <w:sz w:val="26"/>
                <w:szCs w:val="26"/>
              </w:rPr>
              <w:t xml:space="preserve">  2.60</w:t>
            </w:r>
          </w:p>
        </w:tc>
        <w:tc>
          <w:tcPr>
            <w:tcW w:w="142" w:type="dxa"/>
          </w:tcPr>
          <w:p w14:paraId="38EDA4B9" w14:textId="77777777" w:rsidR="004A2E51" w:rsidRPr="00B5225F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D518D0" w14:textId="1D276BE9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6"/>
                <w:szCs w:val="26"/>
              </w:rPr>
              <w:t xml:space="preserve">  2.10 </w:t>
            </w:r>
          </w:p>
        </w:tc>
        <w:tc>
          <w:tcPr>
            <w:tcW w:w="141" w:type="dxa"/>
          </w:tcPr>
          <w:p w14:paraId="7D25A19A" w14:textId="77777777" w:rsidR="004A2E51" w:rsidRPr="004A2E51" w:rsidRDefault="004A2E51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7B57A12" w14:textId="5BBAF8BE" w:rsidR="004A2E51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1.2</w:t>
            </w:r>
            <w:r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7818D861" w14:textId="77777777" w:rsidR="004A2E51" w:rsidRPr="004A2E51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C320B41" w14:textId="6EF56F7F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1.20</w:t>
            </w:r>
          </w:p>
        </w:tc>
      </w:tr>
      <w:tr w:rsidR="004A2E51" w:rsidRPr="00B5225F" w14:paraId="56E55C9D" w14:textId="77777777" w:rsidTr="00354171">
        <w:tc>
          <w:tcPr>
            <w:tcW w:w="2835" w:type="dxa"/>
          </w:tcPr>
          <w:p w14:paraId="1DD36AE7" w14:textId="100CEF11" w:rsidR="004A2E51" w:rsidRPr="00B5225F" w:rsidRDefault="004A2E51" w:rsidP="00BD1237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2B8D378" w14:textId="0E7B0820" w:rsidR="004A2E51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 w:cstheme="majorBidi"/>
                <w:sz w:val="26"/>
                <w:szCs w:val="26"/>
              </w:rPr>
              <w:t>2,379.37</w:t>
            </w:r>
          </w:p>
        </w:tc>
        <w:tc>
          <w:tcPr>
            <w:tcW w:w="142" w:type="dxa"/>
          </w:tcPr>
          <w:p w14:paraId="17957B3D" w14:textId="77777777" w:rsidR="004A2E51" w:rsidRPr="00B5225F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A58210" w14:textId="604819FC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6"/>
                <w:szCs w:val="26"/>
              </w:rPr>
              <w:t>2,251.97</w:t>
            </w:r>
          </w:p>
        </w:tc>
        <w:tc>
          <w:tcPr>
            <w:tcW w:w="141" w:type="dxa"/>
          </w:tcPr>
          <w:p w14:paraId="547B94C6" w14:textId="77777777" w:rsidR="004A2E51" w:rsidRPr="004A2E51" w:rsidRDefault="004A2E51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075E87" w14:textId="18832BD3" w:rsidR="004A2E51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6"/>
                <w:szCs w:val="26"/>
              </w:rPr>
              <w:t>1,417.40</w:t>
            </w:r>
          </w:p>
        </w:tc>
        <w:tc>
          <w:tcPr>
            <w:tcW w:w="142" w:type="dxa"/>
          </w:tcPr>
          <w:p w14:paraId="49C2186A" w14:textId="77777777" w:rsidR="004A2E51" w:rsidRPr="004A2E51" w:rsidRDefault="004A2E51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362F7D44" w14:textId="57D93E44" w:rsidR="004A2E51" w:rsidRPr="004A2E51" w:rsidRDefault="004A2E51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1,890.07</w:t>
            </w:r>
          </w:p>
        </w:tc>
      </w:tr>
      <w:tr w:rsidR="002F228D" w:rsidRPr="00B5225F" w14:paraId="2DA397C2" w14:textId="77777777" w:rsidTr="00C33C79">
        <w:tc>
          <w:tcPr>
            <w:tcW w:w="2835" w:type="dxa"/>
          </w:tcPr>
          <w:p w14:paraId="528F9EC7" w14:textId="77777777" w:rsidR="002F228D" w:rsidRPr="00B5225F" w:rsidRDefault="002F228D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B5225F">
              <w:rPr>
                <w:rFonts w:asciiTheme="majorBidi" w:hAnsiTheme="majorBidi" w:cstheme="majorBidi"/>
                <w:sz w:val="26"/>
                <w:szCs w:val="26"/>
              </w:rPr>
              <w:t>Forward Contracts</w:t>
            </w: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  <w:p w14:paraId="57579C48" w14:textId="6ACB0B29" w:rsidR="002F228D" w:rsidRPr="00B5225F" w:rsidRDefault="002F228D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 xml:space="preserve">        (</w:t>
            </w: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ล้านดอลลาร์สหรัฐอเมริกา</w:t>
            </w:r>
            <w:r w:rsidRPr="00B5225F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40DBD562" w14:textId="77777777" w:rsidR="002F228D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57134BE0" w14:textId="37C3BFB8" w:rsidR="002F228D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14.51</w:t>
            </w:r>
          </w:p>
        </w:tc>
        <w:tc>
          <w:tcPr>
            <w:tcW w:w="142" w:type="dxa"/>
          </w:tcPr>
          <w:p w14:paraId="1A52A26D" w14:textId="77777777" w:rsidR="002F228D" w:rsidRPr="00B5225F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224E88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  <w:p w14:paraId="6F2DDF1A" w14:textId="112BA0FC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/>
                <w:sz w:val="26"/>
                <w:szCs w:val="26"/>
              </w:rPr>
              <w:t>14.51</w:t>
            </w:r>
          </w:p>
        </w:tc>
        <w:tc>
          <w:tcPr>
            <w:tcW w:w="141" w:type="dxa"/>
          </w:tcPr>
          <w:p w14:paraId="4DD4C86E" w14:textId="77777777" w:rsidR="002F228D" w:rsidRPr="004A2E51" w:rsidRDefault="002F228D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D001371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9F1A9" w14:textId="16F6B8E2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  <w:tc>
          <w:tcPr>
            <w:tcW w:w="142" w:type="dxa"/>
          </w:tcPr>
          <w:p w14:paraId="3958C819" w14:textId="77777777" w:rsidR="002F228D" w:rsidRPr="004A2E51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6D26F8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1298C" w14:textId="767CA319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4"/>
                <w:szCs w:val="24"/>
              </w:rPr>
              <w:t>14.51</w:t>
            </w:r>
          </w:p>
        </w:tc>
      </w:tr>
      <w:tr w:rsidR="002F228D" w:rsidRPr="00B5225F" w14:paraId="4F5BAAD4" w14:textId="77777777" w:rsidTr="00C33C79">
        <w:tc>
          <w:tcPr>
            <w:tcW w:w="2835" w:type="dxa"/>
          </w:tcPr>
          <w:p w14:paraId="4122886F" w14:textId="3EAF10A0" w:rsidR="002F228D" w:rsidRPr="00B5225F" w:rsidRDefault="002F228D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76" w:type="dxa"/>
            <w:gridSpan w:val="3"/>
          </w:tcPr>
          <w:p w14:paraId="64D8D015" w14:textId="77777777" w:rsidR="002F228D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B39396" w14:textId="77777777" w:rsidR="002F228D" w:rsidRPr="00B5225F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31D927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3648A27" w14:textId="77777777" w:rsidR="002F228D" w:rsidRPr="004A2E51" w:rsidRDefault="002F228D" w:rsidP="00BD123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314E3F7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37A66DA" w14:textId="77777777" w:rsidR="002F228D" w:rsidRPr="004A2E51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69C89727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228D" w:rsidRPr="00B5225F" w14:paraId="0327AA59" w14:textId="77777777" w:rsidTr="005B714E">
        <w:tc>
          <w:tcPr>
            <w:tcW w:w="3118" w:type="dxa"/>
            <w:gridSpan w:val="3"/>
          </w:tcPr>
          <w:p w14:paraId="525E2CDF" w14:textId="62277398" w:rsidR="002F228D" w:rsidRPr="00B5225F" w:rsidRDefault="002F228D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เงินฝากสถาบันการเงิน </w:t>
            </w:r>
            <w:r w:rsidRPr="00B5225F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B5225F">
              <w:rPr>
                <w:rFonts w:ascii="Angsana New" w:hAnsi="Angsana New"/>
                <w:spacing w:val="-2"/>
                <w:sz w:val="26"/>
                <w:szCs w:val="26"/>
              </w:rPr>
              <w:t>10)</w:t>
            </w:r>
          </w:p>
        </w:tc>
        <w:tc>
          <w:tcPr>
            <w:tcW w:w="993" w:type="dxa"/>
          </w:tcPr>
          <w:p w14:paraId="01EC4BCB" w14:textId="15243328" w:rsidR="002F228D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 w:cstheme="majorBidi"/>
                <w:sz w:val="26"/>
                <w:szCs w:val="26"/>
              </w:rPr>
              <w:t>109.17</w:t>
            </w:r>
          </w:p>
        </w:tc>
        <w:tc>
          <w:tcPr>
            <w:tcW w:w="142" w:type="dxa"/>
          </w:tcPr>
          <w:p w14:paraId="612469FC" w14:textId="77777777" w:rsidR="002F228D" w:rsidRPr="00B5225F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D02CE14" w14:textId="0A0BD741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6"/>
                <w:szCs w:val="26"/>
              </w:rPr>
              <w:t>106.68</w:t>
            </w:r>
          </w:p>
        </w:tc>
        <w:tc>
          <w:tcPr>
            <w:tcW w:w="141" w:type="dxa"/>
          </w:tcPr>
          <w:p w14:paraId="7FA8A476" w14:textId="77777777" w:rsidR="002F228D" w:rsidRPr="004A2E51" w:rsidRDefault="002F228D" w:rsidP="00BD123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3BA42D9" w14:textId="121F7FFC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4"/>
                <w:szCs w:val="24"/>
                <w:cs/>
              </w:rPr>
              <w:t>86.12</w:t>
            </w:r>
          </w:p>
        </w:tc>
        <w:tc>
          <w:tcPr>
            <w:tcW w:w="142" w:type="dxa"/>
          </w:tcPr>
          <w:p w14:paraId="1BA33B9A" w14:textId="77777777" w:rsidR="002F228D" w:rsidRPr="004A2E51" w:rsidRDefault="002F228D" w:rsidP="00BD1237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0324255" w14:textId="173B5A7A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2E51">
              <w:rPr>
                <w:rFonts w:asciiTheme="majorBidi" w:hAnsiTheme="majorBidi" w:cstheme="majorBidi"/>
                <w:sz w:val="24"/>
                <w:szCs w:val="24"/>
                <w:cs/>
              </w:rPr>
              <w:t>86.12</w:t>
            </w:r>
          </w:p>
        </w:tc>
      </w:tr>
      <w:tr w:rsidR="002F228D" w:rsidRPr="00B5225F" w14:paraId="71CAD887" w14:textId="77777777" w:rsidTr="00253B0F">
        <w:tc>
          <w:tcPr>
            <w:tcW w:w="2835" w:type="dxa"/>
          </w:tcPr>
          <w:p w14:paraId="23BEC84A" w14:textId="37EE6842" w:rsidR="002F228D" w:rsidRPr="00B5225F" w:rsidRDefault="002F228D" w:rsidP="00BD123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</w:t>
            </w:r>
            <w:r w:rsidRPr="00B5225F">
              <w:rPr>
                <w:rFonts w:asciiTheme="majorBidi" w:hAnsiTheme="majorBidi" w:hint="cs"/>
                <w:sz w:val="26"/>
                <w:szCs w:val="26"/>
                <w:cs/>
              </w:rPr>
              <w:t>ที่ดิน</w:t>
            </w:r>
            <w:r w:rsidRPr="00B5225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5225F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(ดูหมายเหตุ </w:t>
            </w:r>
            <w:r w:rsidRPr="00B5225F">
              <w:rPr>
                <w:rFonts w:ascii="Angsana New" w:hAnsi="Angsana New"/>
                <w:spacing w:val="-2"/>
                <w:sz w:val="26"/>
                <w:szCs w:val="26"/>
              </w:rPr>
              <w:t>13)</w:t>
            </w:r>
          </w:p>
        </w:tc>
        <w:tc>
          <w:tcPr>
            <w:tcW w:w="1276" w:type="dxa"/>
            <w:gridSpan w:val="3"/>
          </w:tcPr>
          <w:p w14:paraId="4245B578" w14:textId="77777777" w:rsidR="002F228D" w:rsidRPr="002F228D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ที่ดินบางส่วน</w:t>
            </w:r>
          </w:p>
          <w:p w14:paraId="69167BF3" w14:textId="074F9E87" w:rsidR="002F228D" w:rsidRPr="00B5225F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1E9E0B8C" w14:textId="77777777" w:rsidR="002F228D" w:rsidRPr="00B5225F" w:rsidRDefault="002F228D" w:rsidP="00BD12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502C30" w14:textId="77777777" w:rsidR="002F228D" w:rsidRPr="002F228D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ที่ดินบางส่วน</w:t>
            </w:r>
          </w:p>
          <w:p w14:paraId="302DAD69" w14:textId="2BBC282C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41" w:type="dxa"/>
          </w:tcPr>
          <w:p w14:paraId="63626DC8" w14:textId="77777777" w:rsidR="002F228D" w:rsidRPr="004A2E51" w:rsidRDefault="002F228D" w:rsidP="00BD1237">
            <w:pPr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8E336A" w14:textId="77777777" w:rsidR="002F228D" w:rsidRPr="002F228D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ที่ดินบางส่วน</w:t>
            </w:r>
          </w:p>
          <w:p w14:paraId="521A8D4A" w14:textId="1C5748BF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142" w:type="dxa"/>
          </w:tcPr>
          <w:p w14:paraId="5FAB1E7B" w14:textId="77777777" w:rsidR="002F228D" w:rsidRPr="004A2E51" w:rsidRDefault="002F228D" w:rsidP="00BD123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646AA0F" w14:textId="77777777" w:rsidR="002F228D" w:rsidRPr="002F228D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ที่ดินบางส่วน</w:t>
            </w:r>
          </w:p>
          <w:p w14:paraId="42BD4347" w14:textId="1FF6E87A" w:rsidR="002F228D" w:rsidRPr="004A2E51" w:rsidRDefault="002F228D" w:rsidP="00BD123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hanging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F228D">
              <w:rPr>
                <w:rFonts w:asciiTheme="majorBidi" w:hAnsiTheme="majorBidi"/>
                <w:sz w:val="24"/>
                <w:szCs w:val="24"/>
                <w:cs/>
              </w:rPr>
              <w:t>ของบริษัท</w:t>
            </w:r>
          </w:p>
        </w:tc>
      </w:tr>
    </w:tbl>
    <w:p w14:paraId="565E6741" w14:textId="0EF64C13" w:rsidR="001E27E2" w:rsidRPr="00B5225F" w:rsidRDefault="000C6100" w:rsidP="00F11353">
      <w:pPr>
        <w:pStyle w:val="PlainText"/>
        <w:tabs>
          <w:tab w:val="left" w:pos="284"/>
          <w:tab w:val="left" w:pos="851"/>
        </w:tabs>
        <w:spacing w:line="36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225F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</w:t>
      </w:r>
      <w:r w:rsidR="005F59B9" w:rsidRPr="00B5225F">
        <w:rPr>
          <w:rFonts w:asciiTheme="majorBidi" w:hAnsiTheme="majorBidi" w:cstheme="majorBidi"/>
          <w:b/>
          <w:bCs/>
          <w:sz w:val="32"/>
          <w:szCs w:val="32"/>
          <w:lang w:val="en-US"/>
        </w:rPr>
        <w:t>7</w:t>
      </w:r>
      <w:r w:rsidR="001E27E2" w:rsidRPr="00B5225F">
        <w:rPr>
          <w:rFonts w:asciiTheme="majorBidi" w:hAnsiTheme="majorBidi"/>
          <w:b/>
          <w:bCs/>
          <w:sz w:val="32"/>
          <w:szCs w:val="32"/>
          <w:lang w:val="en-US"/>
        </w:rPr>
        <w:t>.</w:t>
      </w:r>
      <w:r w:rsidR="001E27E2" w:rsidRPr="00B522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721D" w:rsidRPr="00B5225F">
        <w:rPr>
          <w:rFonts w:asciiTheme="majorBidi" w:hAnsiTheme="majorBidi"/>
          <w:b/>
          <w:bCs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B5225F" w:rsidRDefault="001E27E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851"/>
        <w:rPr>
          <w:rFonts w:asciiTheme="majorBidi" w:hAnsiTheme="majorBidi" w:cstheme="majorBidi"/>
          <w:sz w:val="32"/>
          <w:szCs w:val="32"/>
        </w:rPr>
      </w:pPr>
      <w:r w:rsidRPr="00B5225F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B5225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B5225F" w:rsidRPr="00B5225F" w14:paraId="0FD656DA" w14:textId="77777777" w:rsidTr="00A22E7D">
        <w:tc>
          <w:tcPr>
            <w:tcW w:w="3005" w:type="dxa"/>
          </w:tcPr>
          <w:p w14:paraId="321A2742" w14:textId="77777777" w:rsidR="001C6520" w:rsidRPr="00B5225F" w:rsidRDefault="001C6520" w:rsidP="00F11353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3060E24C" w14:textId="77777777" w:rsidR="001C6520" w:rsidRPr="00B5225F" w:rsidRDefault="001C6520" w:rsidP="00F11353">
            <w:pPr>
              <w:tabs>
                <w:tab w:val="left" w:pos="1152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B5225F" w:rsidRPr="00B5225F" w14:paraId="4EFB474B" w14:textId="77777777" w:rsidTr="00A22E7D">
        <w:tc>
          <w:tcPr>
            <w:tcW w:w="3005" w:type="dxa"/>
          </w:tcPr>
          <w:p w14:paraId="2CCEA97C" w14:textId="77777777" w:rsidR="001C6520" w:rsidRPr="00B5225F" w:rsidRDefault="001C6520" w:rsidP="00F11353">
            <w:pPr>
              <w:tabs>
                <w:tab w:val="left" w:pos="540"/>
              </w:tabs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48CE0B" w14:textId="77777777" w:rsidR="001C6520" w:rsidRPr="00B5225F" w:rsidRDefault="001C6520" w:rsidP="00F11353">
            <w:pPr>
              <w:tabs>
                <w:tab w:val="left" w:pos="1152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154739" w14:textId="77777777" w:rsidR="001C6520" w:rsidRPr="00B5225F" w:rsidRDefault="001C6520" w:rsidP="00F11353">
            <w:pPr>
              <w:tabs>
                <w:tab w:val="left" w:pos="1152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A3DA3" w14:textId="77777777" w:rsidR="001C6520" w:rsidRPr="00B5225F" w:rsidRDefault="001C6520" w:rsidP="00F11353">
            <w:pPr>
              <w:tabs>
                <w:tab w:val="left" w:pos="1152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225F" w:rsidRPr="00B5225F" w14:paraId="512CFE09" w14:textId="77777777" w:rsidTr="00A22E7D">
        <w:tc>
          <w:tcPr>
            <w:tcW w:w="3005" w:type="dxa"/>
          </w:tcPr>
          <w:p w14:paraId="18EAE11D" w14:textId="77777777" w:rsidR="00B5225F" w:rsidRPr="00B5225F" w:rsidRDefault="00B5225F" w:rsidP="00F11353">
            <w:pPr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05CAD959" w14:textId="2420F958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00ED91" w14:textId="77777777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08A6C366" w14:textId="4B87B5B4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00A2CCDE" w14:textId="77777777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6" w:space="0" w:color="auto"/>
            </w:tcBorders>
          </w:tcPr>
          <w:p w14:paraId="009A0598" w14:textId="3AF35828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2FD53A63" w14:textId="77777777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6" w:space="0" w:color="auto"/>
            </w:tcBorders>
          </w:tcPr>
          <w:p w14:paraId="222DC6B6" w14:textId="78D46B57" w:rsidR="00B5225F" w:rsidRPr="00B5225F" w:rsidRDefault="00B5225F" w:rsidP="00F11353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B5225F" w:rsidRPr="00B5225F" w14:paraId="31B28392" w14:textId="77777777" w:rsidTr="00A22E7D">
        <w:tc>
          <w:tcPr>
            <w:tcW w:w="3005" w:type="dxa"/>
          </w:tcPr>
          <w:p w14:paraId="461A6D28" w14:textId="77777777" w:rsidR="00B5225F" w:rsidRPr="00B5225F" w:rsidRDefault="00B5225F" w:rsidP="00F11353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EDA7D6E" w14:textId="4743DCDE" w:rsidR="00B5225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17F">
              <w:rPr>
                <w:rFonts w:asciiTheme="majorBidi" w:hAnsiTheme="majorBidi" w:cstheme="majorBidi"/>
                <w:sz w:val="26"/>
                <w:szCs w:val="26"/>
              </w:rPr>
              <w:t xml:space="preserve">  126,275,173.72</w:t>
            </w:r>
          </w:p>
        </w:tc>
        <w:tc>
          <w:tcPr>
            <w:tcW w:w="134" w:type="dxa"/>
          </w:tcPr>
          <w:p w14:paraId="1F0AE65D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0344BF1" w14:textId="1886ADAA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 xml:space="preserve">  101,901,773.88   </w:t>
            </w:r>
          </w:p>
        </w:tc>
        <w:tc>
          <w:tcPr>
            <w:tcW w:w="134" w:type="dxa"/>
          </w:tcPr>
          <w:p w14:paraId="7151FAF8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115F28E" w14:textId="1AC4DAF1" w:rsidR="00B5225F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97ED2">
              <w:rPr>
                <w:rFonts w:asciiTheme="majorBidi" w:hAnsiTheme="majorBidi"/>
                <w:sz w:val="26"/>
                <w:szCs w:val="26"/>
              </w:rPr>
              <w:t>49,848,413.83</w:t>
            </w:r>
          </w:p>
        </w:tc>
        <w:tc>
          <w:tcPr>
            <w:tcW w:w="134" w:type="dxa"/>
          </w:tcPr>
          <w:p w14:paraId="7207208D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78C1E1" w14:textId="5975EB15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</w:rPr>
              <w:t>23,343,424.39</w:t>
            </w:r>
          </w:p>
        </w:tc>
      </w:tr>
      <w:tr w:rsidR="00B5225F" w:rsidRPr="00B5225F" w14:paraId="74D363F2" w14:textId="77777777" w:rsidTr="00A22E7D">
        <w:tc>
          <w:tcPr>
            <w:tcW w:w="3005" w:type="dxa"/>
          </w:tcPr>
          <w:p w14:paraId="286E3FAC" w14:textId="77777777" w:rsidR="00B5225F" w:rsidRPr="00B5225F" w:rsidRDefault="00B5225F" w:rsidP="00F11353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46" w:type="dxa"/>
          </w:tcPr>
          <w:p w14:paraId="288D75D7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5EE701A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74F7BB9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4A3FB8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E7B7C0A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425271C3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FE30F6B" w14:textId="77777777" w:rsidR="00B5225F" w:rsidRPr="00B5225F" w:rsidRDefault="00B5225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4217F" w:rsidRPr="00B5225F" w14:paraId="75945664" w14:textId="77777777" w:rsidTr="00A22E7D">
        <w:tc>
          <w:tcPr>
            <w:tcW w:w="3005" w:type="dxa"/>
          </w:tcPr>
          <w:p w14:paraId="6CAE204A" w14:textId="523CD1AF" w:rsidR="0014217F" w:rsidRPr="00B5225F" w:rsidRDefault="0014217F" w:rsidP="00F11353">
            <w:pPr>
              <w:tabs>
                <w:tab w:val="left" w:pos="284"/>
              </w:tabs>
              <w:spacing w:line="340" w:lineRule="exact"/>
              <w:ind w:left="22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46" w:type="dxa"/>
          </w:tcPr>
          <w:p w14:paraId="6F19ADF1" w14:textId="6514C3F6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17F">
              <w:rPr>
                <w:rFonts w:asciiTheme="majorBidi" w:hAnsiTheme="majorBidi" w:cstheme="majorBidi"/>
                <w:sz w:val="26"/>
                <w:szCs w:val="26"/>
              </w:rPr>
              <w:t xml:space="preserve">  16,431,722.43 </w:t>
            </w:r>
          </w:p>
        </w:tc>
        <w:tc>
          <w:tcPr>
            <w:tcW w:w="134" w:type="dxa"/>
          </w:tcPr>
          <w:p w14:paraId="4732E884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70EF470" w14:textId="66411025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 xml:space="preserve">  17,256,269.93 </w:t>
            </w:r>
          </w:p>
        </w:tc>
        <w:tc>
          <w:tcPr>
            <w:tcW w:w="134" w:type="dxa"/>
          </w:tcPr>
          <w:p w14:paraId="63C4100D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3A8B8BB" w14:textId="14585C81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97ED2">
              <w:rPr>
                <w:rFonts w:asciiTheme="majorBidi" w:hAnsiTheme="majorBidi"/>
                <w:sz w:val="26"/>
                <w:szCs w:val="26"/>
              </w:rPr>
              <w:t xml:space="preserve"> 7,907,101.09 </w:t>
            </w:r>
          </w:p>
        </w:tc>
        <w:tc>
          <w:tcPr>
            <w:tcW w:w="134" w:type="dxa"/>
          </w:tcPr>
          <w:p w14:paraId="2AC3E15C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37A950FA" w14:textId="740A6EAA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</w:rPr>
              <w:t xml:space="preserve"> 6,701,808.86 </w:t>
            </w:r>
          </w:p>
        </w:tc>
      </w:tr>
      <w:tr w:rsidR="0014217F" w:rsidRPr="00B5225F" w14:paraId="1900BF65" w14:textId="77777777" w:rsidTr="00A22E7D">
        <w:tc>
          <w:tcPr>
            <w:tcW w:w="3005" w:type="dxa"/>
          </w:tcPr>
          <w:p w14:paraId="56C336C8" w14:textId="6B430F13" w:rsidR="0014217F" w:rsidRPr="00B5225F" w:rsidRDefault="0014217F" w:rsidP="00F11353">
            <w:pPr>
              <w:tabs>
                <w:tab w:val="clear" w:pos="907"/>
                <w:tab w:val="left" w:pos="284"/>
                <w:tab w:val="left" w:pos="885"/>
              </w:tabs>
              <w:spacing w:line="340" w:lineRule="exact"/>
              <w:ind w:left="22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5225F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46" w:type="dxa"/>
          </w:tcPr>
          <w:p w14:paraId="1A198B9F" w14:textId="68AEA26F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17F">
              <w:rPr>
                <w:rFonts w:asciiTheme="majorBidi" w:hAnsiTheme="majorBidi" w:cstheme="majorBidi"/>
                <w:sz w:val="26"/>
                <w:szCs w:val="26"/>
              </w:rPr>
              <w:t xml:space="preserve">  487,235.79 </w:t>
            </w:r>
          </w:p>
        </w:tc>
        <w:tc>
          <w:tcPr>
            <w:tcW w:w="134" w:type="dxa"/>
          </w:tcPr>
          <w:p w14:paraId="610E1AFE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E6001" w14:textId="72F996A8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 xml:space="preserve">  1,219,150.34 </w:t>
            </w:r>
          </w:p>
        </w:tc>
        <w:tc>
          <w:tcPr>
            <w:tcW w:w="134" w:type="dxa"/>
          </w:tcPr>
          <w:p w14:paraId="0F260F7C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422CCB1C" w14:textId="1CE17099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97ED2">
              <w:rPr>
                <w:rFonts w:asciiTheme="majorBidi" w:hAnsiTheme="majorBidi"/>
                <w:sz w:val="26"/>
                <w:szCs w:val="26"/>
              </w:rPr>
              <w:t xml:space="preserve"> 300,494.46 </w:t>
            </w:r>
          </w:p>
        </w:tc>
        <w:tc>
          <w:tcPr>
            <w:tcW w:w="134" w:type="dxa"/>
          </w:tcPr>
          <w:p w14:paraId="4B78BA74" w14:textId="77777777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195C057" w14:textId="0D297D55" w:rsidR="0014217F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</w:rPr>
              <w:t xml:space="preserve"> 1,046,143.27 </w:t>
            </w:r>
          </w:p>
        </w:tc>
      </w:tr>
      <w:tr w:rsidR="00197ED2" w:rsidRPr="00B5225F" w14:paraId="7ABA502B" w14:textId="77777777" w:rsidTr="00A22E7D">
        <w:tc>
          <w:tcPr>
            <w:tcW w:w="3005" w:type="dxa"/>
          </w:tcPr>
          <w:p w14:paraId="48A46307" w14:textId="004ABF48" w:rsidR="00197ED2" w:rsidRPr="00B5225F" w:rsidRDefault="00197ED2" w:rsidP="00F11353">
            <w:pPr>
              <w:tabs>
                <w:tab w:val="left" w:pos="284"/>
              </w:tabs>
              <w:spacing w:line="340" w:lineRule="exact"/>
              <w:ind w:left="227"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46" w:type="dxa"/>
          </w:tcPr>
          <w:p w14:paraId="6577DD15" w14:textId="30738FC2" w:rsidR="00197ED2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12</w:t>
            </w:r>
            <w:r w:rsidRPr="001421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>122</w:t>
            </w:r>
            <w:r w:rsidRPr="001421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>600.80</w:t>
            </w:r>
          </w:p>
        </w:tc>
        <w:tc>
          <w:tcPr>
            <w:tcW w:w="134" w:type="dxa"/>
          </w:tcPr>
          <w:p w14:paraId="426961CB" w14:textId="77777777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FD9898D" w14:textId="5E2C5773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 xml:space="preserve">  7,182,893.50</w:t>
            </w:r>
          </w:p>
        </w:tc>
        <w:tc>
          <w:tcPr>
            <w:tcW w:w="134" w:type="dxa"/>
          </w:tcPr>
          <w:p w14:paraId="377EDA23" w14:textId="77777777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8834A7B" w14:textId="0FA95140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97ED2">
              <w:rPr>
                <w:rFonts w:asciiTheme="majorBidi" w:hAnsiTheme="majorBidi"/>
                <w:sz w:val="26"/>
                <w:szCs w:val="26"/>
              </w:rPr>
              <w:t xml:space="preserve"> 1,041,976.96 </w:t>
            </w:r>
          </w:p>
        </w:tc>
        <w:tc>
          <w:tcPr>
            <w:tcW w:w="134" w:type="dxa"/>
          </w:tcPr>
          <w:p w14:paraId="7FCD1B62" w14:textId="77777777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</w:tcPr>
          <w:p w14:paraId="7AA08279" w14:textId="64DB1E7C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</w:rPr>
              <w:t xml:space="preserve"> 1,238,967.43 </w:t>
            </w:r>
          </w:p>
        </w:tc>
      </w:tr>
      <w:tr w:rsidR="00197ED2" w:rsidRPr="00B5225F" w14:paraId="0231F93E" w14:textId="77777777" w:rsidTr="00A22E7D">
        <w:tc>
          <w:tcPr>
            <w:tcW w:w="3005" w:type="dxa"/>
          </w:tcPr>
          <w:p w14:paraId="58A27755" w14:textId="77777777" w:rsidR="00197ED2" w:rsidRPr="00B5225F" w:rsidRDefault="00197ED2" w:rsidP="00F11353">
            <w:pPr>
              <w:tabs>
                <w:tab w:val="left" w:pos="284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BC8DF81" w14:textId="20640E07" w:rsidR="00197ED2" w:rsidRPr="00B5225F" w:rsidRDefault="0014217F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155</w:t>
            </w:r>
            <w:r w:rsidRPr="001421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>316</w:t>
            </w:r>
            <w:r w:rsidRPr="001421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217F">
              <w:rPr>
                <w:rFonts w:asciiTheme="majorBidi" w:hAnsiTheme="majorBidi" w:cstheme="majorBidi"/>
                <w:sz w:val="26"/>
                <w:szCs w:val="26"/>
                <w:cs/>
              </w:rPr>
              <w:t>732.74</w:t>
            </w:r>
          </w:p>
        </w:tc>
        <w:tc>
          <w:tcPr>
            <w:tcW w:w="134" w:type="dxa"/>
          </w:tcPr>
          <w:p w14:paraId="143339B9" w14:textId="77777777" w:rsidR="00197ED2" w:rsidRPr="00B5225F" w:rsidRDefault="00197ED2" w:rsidP="00F113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C3A2A61" w14:textId="0BCEC663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 w:cstheme="majorBidi"/>
                <w:sz w:val="26"/>
                <w:szCs w:val="26"/>
              </w:rPr>
              <w:t>127,560,087.65</w:t>
            </w:r>
          </w:p>
        </w:tc>
        <w:tc>
          <w:tcPr>
            <w:tcW w:w="134" w:type="dxa"/>
          </w:tcPr>
          <w:p w14:paraId="2E78793F" w14:textId="77777777" w:rsidR="00197ED2" w:rsidRPr="00B5225F" w:rsidRDefault="00197ED2" w:rsidP="00F11353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ED02D97" w14:textId="648EB1EF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97ED2">
              <w:rPr>
                <w:rFonts w:asciiTheme="majorBidi" w:hAnsiTheme="majorBidi"/>
                <w:sz w:val="26"/>
                <w:szCs w:val="26"/>
              </w:rPr>
              <w:t>59,097,986.34</w:t>
            </w:r>
          </w:p>
        </w:tc>
        <w:tc>
          <w:tcPr>
            <w:tcW w:w="134" w:type="dxa"/>
          </w:tcPr>
          <w:p w14:paraId="7371F389" w14:textId="77777777" w:rsidR="00197ED2" w:rsidRPr="00B5225F" w:rsidRDefault="00197ED2" w:rsidP="00F11353">
            <w:pPr>
              <w:tabs>
                <w:tab w:val="left" w:pos="284"/>
                <w:tab w:val="left" w:pos="1418"/>
              </w:tabs>
              <w:spacing w:line="340" w:lineRule="exact"/>
              <w:ind w:right="57" w:hanging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598CE5F" w14:textId="37CCF39C" w:rsidR="00197ED2" w:rsidRPr="00B5225F" w:rsidRDefault="00197ED2" w:rsidP="00F11353">
            <w:pPr>
              <w:spacing w:line="34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225F">
              <w:rPr>
                <w:rFonts w:asciiTheme="majorBidi" w:hAnsiTheme="majorBidi"/>
                <w:sz w:val="26"/>
                <w:szCs w:val="26"/>
              </w:rPr>
              <w:t>32,330,343.95</w:t>
            </w:r>
          </w:p>
        </w:tc>
      </w:tr>
    </w:tbl>
    <w:p w14:paraId="609070CF" w14:textId="77777777" w:rsidR="000B4573" w:rsidRDefault="000B4573" w:rsidP="00F1135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4E1CEA22" w14:textId="03C54704" w:rsidR="00BB3B91" w:rsidRPr="00B5225F" w:rsidRDefault="00BB3B91" w:rsidP="00F11353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B5225F">
        <w:rPr>
          <w:rFonts w:ascii="Angsana New" w:hAnsi="Angsana New" w:hint="cs"/>
          <w:b/>
          <w:bCs/>
          <w:sz w:val="32"/>
          <w:szCs w:val="32"/>
        </w:rPr>
        <w:t>1</w:t>
      </w:r>
      <w:r w:rsidRPr="00B5225F">
        <w:rPr>
          <w:rFonts w:ascii="Angsana New" w:hAnsi="Angsana New"/>
          <w:b/>
          <w:bCs/>
          <w:sz w:val="32"/>
          <w:szCs w:val="32"/>
        </w:rPr>
        <w:t>8.</w:t>
      </w:r>
      <w:r w:rsidRPr="00B5225F">
        <w:rPr>
          <w:rFonts w:ascii="Angsana New" w:hAnsi="Angsana New"/>
          <w:b/>
          <w:bCs/>
          <w:sz w:val="32"/>
          <w:szCs w:val="32"/>
        </w:rPr>
        <w:tab/>
      </w:r>
      <w:r w:rsidRPr="00B5225F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C418CA5" w14:textId="18142E8E" w:rsidR="000A444B" w:rsidRPr="00B5225F" w:rsidRDefault="000A444B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B5225F">
        <w:rPr>
          <w:rFonts w:asciiTheme="majorBidi" w:hAnsiTheme="majorBidi"/>
          <w:spacing w:val="-4"/>
          <w:sz w:val="32"/>
          <w:szCs w:val="32"/>
          <w:cs/>
        </w:rPr>
        <w:t>มูลค่าตามบัญชีของเงินกู้ยืมระยะยาวจากสถาบันการเงินและการเคลื่อนไหวสำหรับ</w:t>
      </w:r>
      <w:r w:rsidRPr="00B5225F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Pr="00B5225F">
        <w:rPr>
          <w:rFonts w:asciiTheme="majorBidi" w:hAnsiTheme="majorBidi"/>
          <w:spacing w:val="-4"/>
          <w:sz w:val="32"/>
          <w:szCs w:val="32"/>
          <w:cs/>
        </w:rPr>
        <w:t>สิ้นสุดวันที่</w:t>
      </w:r>
      <w:r w:rsidRPr="00B5225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5225F">
        <w:rPr>
          <w:rFonts w:asciiTheme="majorBidi" w:hAnsiTheme="majorBidi"/>
          <w:spacing w:val="-4"/>
          <w:sz w:val="32"/>
          <w:szCs w:val="32"/>
        </w:rPr>
        <w:br/>
        <w:t xml:space="preserve">31 </w:t>
      </w:r>
      <w:r w:rsidRPr="00B5225F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B5225F">
        <w:rPr>
          <w:rFonts w:asciiTheme="majorBidi" w:hAnsiTheme="majorBidi"/>
          <w:spacing w:val="-4"/>
          <w:sz w:val="32"/>
          <w:szCs w:val="32"/>
        </w:rPr>
        <w:t xml:space="preserve"> 256</w:t>
      </w:r>
      <w:r w:rsidR="00B5225F" w:rsidRPr="00B5225F">
        <w:rPr>
          <w:rFonts w:asciiTheme="majorBidi" w:hAnsiTheme="majorBidi"/>
          <w:spacing w:val="-4"/>
          <w:sz w:val="32"/>
          <w:szCs w:val="32"/>
        </w:rPr>
        <w:t>8</w:t>
      </w:r>
      <w:r w:rsidRPr="00B5225F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Pr="00B5225F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B5225F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Pr="00B5225F">
        <w:rPr>
          <w:rFonts w:asciiTheme="majorBidi" w:hAnsiTheme="majorBidi"/>
          <w:spacing w:val="-4"/>
          <w:sz w:val="32"/>
          <w:szCs w:val="32"/>
        </w:rPr>
        <w:t>256</w:t>
      </w:r>
      <w:r w:rsidR="00B5225F" w:rsidRPr="00B5225F">
        <w:rPr>
          <w:rFonts w:asciiTheme="majorBidi" w:hAnsiTheme="majorBidi"/>
          <w:spacing w:val="-4"/>
          <w:sz w:val="32"/>
          <w:szCs w:val="32"/>
        </w:rPr>
        <w:t>7</w:t>
      </w:r>
      <w:r w:rsidRPr="00B5225F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5225F">
        <w:rPr>
          <w:rFonts w:asciiTheme="majorBidi" w:hAnsi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406" w:type="dxa"/>
        <w:tblInd w:w="851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83"/>
      </w:tblGrid>
      <w:tr w:rsidR="00B5225F" w:rsidRPr="004D72FC" w14:paraId="0FE7B7C7" w14:textId="77777777" w:rsidTr="00836D65">
        <w:tc>
          <w:tcPr>
            <w:tcW w:w="5102" w:type="dxa"/>
          </w:tcPr>
          <w:p w14:paraId="09BD6598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</w:p>
        </w:tc>
        <w:tc>
          <w:tcPr>
            <w:tcW w:w="3304" w:type="dxa"/>
            <w:gridSpan w:val="3"/>
            <w:tcBorders>
              <w:bottom w:val="single" w:sz="6" w:space="0" w:color="auto"/>
            </w:tcBorders>
          </w:tcPr>
          <w:p w14:paraId="41EF2EEB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บาท</w:t>
            </w:r>
          </w:p>
        </w:tc>
      </w:tr>
      <w:tr w:rsidR="00B5225F" w:rsidRPr="004D72FC" w14:paraId="4B6FC5E2" w14:textId="77777777" w:rsidTr="00836D65">
        <w:tc>
          <w:tcPr>
            <w:tcW w:w="5102" w:type="dxa"/>
          </w:tcPr>
          <w:p w14:paraId="47820EEE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33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39ECB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งบการเงินรวม</w:t>
            </w:r>
          </w:p>
        </w:tc>
      </w:tr>
      <w:tr w:rsidR="00B5225F" w:rsidRPr="004D72FC" w14:paraId="2FE9B309" w14:textId="77777777" w:rsidTr="005C0391">
        <w:tc>
          <w:tcPr>
            <w:tcW w:w="5102" w:type="dxa"/>
          </w:tcPr>
          <w:p w14:paraId="1A075DC6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27A53346" w14:textId="207A8FDE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</w:t>
            </w:r>
            <w:r w:rsidR="00B5225F"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8</w:t>
            </w:r>
          </w:p>
        </w:tc>
        <w:tc>
          <w:tcPr>
            <w:tcW w:w="134" w:type="dxa"/>
          </w:tcPr>
          <w:p w14:paraId="07ACBCB4" w14:textId="77777777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auto"/>
            </w:tcBorders>
          </w:tcPr>
          <w:p w14:paraId="08D008AE" w14:textId="6742A120" w:rsidR="000A444B" w:rsidRPr="004D72FC" w:rsidRDefault="000A444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57"/>
              <w:jc w:val="center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256</w:t>
            </w:r>
            <w:r w:rsidR="00B5225F"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7</w:t>
            </w:r>
          </w:p>
        </w:tc>
      </w:tr>
      <w:tr w:rsidR="0014217F" w:rsidRPr="004D72FC" w14:paraId="27C71684" w14:textId="77777777" w:rsidTr="005C0391">
        <w:tc>
          <w:tcPr>
            <w:tcW w:w="5102" w:type="dxa"/>
          </w:tcPr>
          <w:p w14:paraId="3386201C" w14:textId="77777777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ยอดคงเหลือ ณ วันที่ </w:t>
            </w: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1</w:t>
            </w: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B8AA2B8" w14:textId="4DA3CF22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217F">
              <w:rPr>
                <w:rFonts w:asciiTheme="majorBidi" w:hAnsiTheme="majorBidi" w:cstheme="majorBidi"/>
                <w:sz w:val="32"/>
                <w:szCs w:val="32"/>
              </w:rPr>
              <w:t xml:space="preserve"> 229,578,836.66 </w:t>
            </w:r>
          </w:p>
        </w:tc>
        <w:tc>
          <w:tcPr>
            <w:tcW w:w="134" w:type="dxa"/>
          </w:tcPr>
          <w:p w14:paraId="509150CC" w14:textId="77777777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71D587C9" w14:textId="319A8749" w:rsidR="0014217F" w:rsidRPr="004E164A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164A">
              <w:rPr>
                <w:rFonts w:asciiTheme="majorBidi" w:hAnsiTheme="majorBidi" w:cstheme="majorBidi"/>
                <w:sz w:val="32"/>
                <w:szCs w:val="32"/>
              </w:rPr>
              <w:t xml:space="preserve"> 215,500,957.42 </w:t>
            </w:r>
          </w:p>
        </w:tc>
      </w:tr>
      <w:tr w:rsidR="00F119CD" w:rsidRPr="004D72FC" w14:paraId="3E720B40" w14:textId="77777777" w:rsidTr="00F119CD">
        <w:tc>
          <w:tcPr>
            <w:tcW w:w="5102" w:type="dxa"/>
          </w:tcPr>
          <w:p w14:paraId="1BB7A065" w14:textId="777777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เพิ่มขึ้นระหว่างปี</w:t>
            </w:r>
          </w:p>
        </w:tc>
        <w:tc>
          <w:tcPr>
            <w:tcW w:w="1587" w:type="dxa"/>
          </w:tcPr>
          <w:p w14:paraId="6E90FF61" w14:textId="30A34F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119CD">
              <w:rPr>
                <w:rFonts w:asciiTheme="majorBidi" w:hAnsiTheme="majorBidi" w:cstheme="majorBidi"/>
                <w:sz w:val="32"/>
                <w:szCs w:val="32"/>
              </w:rPr>
              <w:t xml:space="preserve">  45,818,763.20 </w:t>
            </w:r>
          </w:p>
        </w:tc>
        <w:tc>
          <w:tcPr>
            <w:tcW w:w="134" w:type="dxa"/>
          </w:tcPr>
          <w:p w14:paraId="4BA23163" w14:textId="777777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3" w:type="dxa"/>
          </w:tcPr>
          <w:p w14:paraId="284D7444" w14:textId="07A6E694" w:rsidR="00F119CD" w:rsidRPr="004E164A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164A">
              <w:rPr>
                <w:rFonts w:asciiTheme="majorBidi" w:hAnsiTheme="majorBidi" w:cstheme="majorBidi"/>
                <w:sz w:val="32"/>
                <w:szCs w:val="32"/>
              </w:rPr>
              <w:t xml:space="preserve">  53,722,146.23 </w:t>
            </w:r>
          </w:p>
        </w:tc>
      </w:tr>
      <w:tr w:rsidR="00F119CD" w:rsidRPr="00EF6B40" w14:paraId="409406C1" w14:textId="77777777" w:rsidTr="00F119CD">
        <w:tc>
          <w:tcPr>
            <w:tcW w:w="5102" w:type="dxa"/>
          </w:tcPr>
          <w:p w14:paraId="38267915" w14:textId="777777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จ่ายชำระระหว่างปี</w:t>
            </w:r>
          </w:p>
        </w:tc>
        <w:tc>
          <w:tcPr>
            <w:tcW w:w="1587" w:type="dxa"/>
          </w:tcPr>
          <w:p w14:paraId="36FFE482" w14:textId="0647CE56" w:rsidR="00F119CD" w:rsidRPr="00F119CD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F119CD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(45,416,856.36)</w:t>
            </w:r>
          </w:p>
        </w:tc>
        <w:tc>
          <w:tcPr>
            <w:tcW w:w="134" w:type="dxa"/>
          </w:tcPr>
          <w:p w14:paraId="11EE2CD1" w14:textId="777777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firstLine="33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3" w:type="dxa"/>
          </w:tcPr>
          <w:p w14:paraId="7939FC61" w14:textId="79CC5A80" w:rsidR="00F119CD" w:rsidRPr="004E164A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E164A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 (39,644,266.99)</w:t>
            </w:r>
          </w:p>
        </w:tc>
      </w:tr>
      <w:tr w:rsidR="00F119CD" w:rsidRPr="00EF6B40" w14:paraId="1C80D9CD" w14:textId="77777777" w:rsidTr="00F119CD">
        <w:tc>
          <w:tcPr>
            <w:tcW w:w="5102" w:type="dxa"/>
          </w:tcPr>
          <w:p w14:paraId="19A94164" w14:textId="5108BF91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>
              <w:rPr>
                <w:rFonts w:asciiTheme="majorBidi" w:eastAsia="Calibri" w:hAnsiTheme="majorBidi" w:cstheme="majorBidi" w:hint="cs"/>
                <w:kern w:val="2"/>
                <w:sz w:val="32"/>
                <w:szCs w:val="32"/>
                <w:cs/>
                <w14:ligatures w14:val="standardContextual"/>
              </w:rPr>
              <w:t>ต้นทุนทางการเงินรอตัดบัญชี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D3E4C22" w14:textId="080F1F2A" w:rsidR="00F119CD" w:rsidRPr="00F119CD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F119CD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 (835,833.32)</w:t>
            </w:r>
          </w:p>
        </w:tc>
        <w:tc>
          <w:tcPr>
            <w:tcW w:w="134" w:type="dxa"/>
          </w:tcPr>
          <w:p w14:paraId="29FB6DAC" w14:textId="77777777" w:rsidR="00F119CD" w:rsidRPr="004D72FC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firstLine="33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2DAB379A" w14:textId="350A344F" w:rsidR="00F119CD" w:rsidRPr="004E164A" w:rsidRDefault="00F119CD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56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-</w:t>
            </w:r>
          </w:p>
        </w:tc>
      </w:tr>
      <w:tr w:rsidR="0014217F" w:rsidRPr="004D72FC" w14:paraId="42566853" w14:textId="77777777" w:rsidTr="005C0391">
        <w:tc>
          <w:tcPr>
            <w:tcW w:w="5102" w:type="dxa"/>
          </w:tcPr>
          <w:p w14:paraId="09D3FB26" w14:textId="77777777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ยอดคงเหลือ ณ วันที่ 31 ธันวาคม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4569CE6" w14:textId="7C9115B6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217F">
              <w:rPr>
                <w:rFonts w:asciiTheme="majorBidi" w:hAnsiTheme="majorBidi" w:cstheme="majorBidi"/>
                <w:sz w:val="32"/>
                <w:szCs w:val="32"/>
              </w:rPr>
              <w:t xml:space="preserve"> 229,144,910.18 </w:t>
            </w:r>
          </w:p>
        </w:tc>
        <w:tc>
          <w:tcPr>
            <w:tcW w:w="134" w:type="dxa"/>
          </w:tcPr>
          <w:p w14:paraId="29CDF0F5" w14:textId="77777777" w:rsidR="0014217F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</w:tcBorders>
          </w:tcPr>
          <w:p w14:paraId="5CA1B2D4" w14:textId="14319DFE" w:rsidR="0014217F" w:rsidRPr="004E164A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164A">
              <w:rPr>
                <w:rFonts w:asciiTheme="majorBidi" w:hAnsiTheme="majorBidi" w:cstheme="majorBidi"/>
                <w:sz w:val="32"/>
                <w:szCs w:val="32"/>
              </w:rPr>
              <w:t xml:space="preserve"> 229,578,836.66 </w:t>
            </w:r>
          </w:p>
        </w:tc>
      </w:tr>
      <w:tr w:rsidR="00CA1614" w:rsidRPr="00EF6B40" w14:paraId="0C5E0076" w14:textId="77777777" w:rsidTr="005C0391">
        <w:tc>
          <w:tcPr>
            <w:tcW w:w="5102" w:type="dxa"/>
          </w:tcPr>
          <w:p w14:paraId="07ED14EB" w14:textId="77777777" w:rsidR="00CA1614" w:rsidRPr="004D72FC" w:rsidRDefault="00CA1614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u w:val="single"/>
                <w:cs/>
                <w14:ligatures w14:val="standardContextual"/>
              </w:rPr>
              <w:t>หัก</w:t>
            </w: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D4829E7" w14:textId="064A2068" w:rsidR="00CA1614" w:rsidRPr="0014217F" w:rsidRDefault="0014217F" w:rsidP="00F1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14217F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 (56,442,097.60)</w:t>
            </w:r>
          </w:p>
        </w:tc>
        <w:tc>
          <w:tcPr>
            <w:tcW w:w="134" w:type="dxa"/>
          </w:tcPr>
          <w:p w14:paraId="447C550A" w14:textId="77777777" w:rsidR="00CA1614" w:rsidRPr="004D72FC" w:rsidRDefault="00CA1614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 w:right="-108" w:firstLine="33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</w:tcPr>
          <w:p w14:paraId="70D73D77" w14:textId="2247D2C5" w:rsidR="00CA1614" w:rsidRPr="004E164A" w:rsidRDefault="00CA1614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</w:pPr>
            <w:r w:rsidRPr="004E164A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 (</w:t>
            </w:r>
            <w:r w:rsidR="00EF6B40" w:rsidRPr="00EF6B40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>43,169,543.67</w:t>
            </w:r>
            <w:r w:rsidRPr="004E164A">
              <w:rPr>
                <w:rFonts w:asciiTheme="majorBidi" w:eastAsia="Calibri" w:hAnsiTheme="majorBidi" w:cstheme="majorBidi"/>
                <w:kern w:val="2"/>
                <w:sz w:val="32"/>
                <w:szCs w:val="32"/>
                <w14:ligatures w14:val="standardContextual"/>
              </w:rPr>
              <w:t xml:space="preserve">) </w:t>
            </w:r>
          </w:p>
        </w:tc>
      </w:tr>
      <w:tr w:rsidR="00CA1614" w:rsidRPr="004D72FC" w14:paraId="25B6C2FB" w14:textId="77777777" w:rsidTr="005C0391">
        <w:tc>
          <w:tcPr>
            <w:tcW w:w="5102" w:type="dxa"/>
          </w:tcPr>
          <w:p w14:paraId="0D4456A8" w14:textId="77777777" w:rsidR="00CA1614" w:rsidRPr="004D72FC" w:rsidRDefault="00CA1614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</w:pPr>
            <w:r w:rsidRPr="004D72FC">
              <w:rPr>
                <w:rFonts w:asciiTheme="majorBidi" w:eastAsia="Calibri" w:hAnsiTheme="majorBidi" w:cstheme="majorBidi"/>
                <w:kern w:val="2"/>
                <w:sz w:val="32"/>
                <w:szCs w:val="32"/>
                <w:cs/>
                <w14:ligatures w14:val="standardContextual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1BD2FD2" w14:textId="176FB65F" w:rsidR="00CA1614" w:rsidRPr="004D72FC" w:rsidRDefault="0014217F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217F">
              <w:rPr>
                <w:rFonts w:asciiTheme="majorBidi" w:hAnsiTheme="majorBidi" w:cstheme="majorBidi"/>
                <w:sz w:val="32"/>
                <w:szCs w:val="32"/>
              </w:rPr>
              <w:t xml:space="preserve"> 172,702,812.58</w:t>
            </w:r>
          </w:p>
        </w:tc>
        <w:tc>
          <w:tcPr>
            <w:tcW w:w="134" w:type="dxa"/>
          </w:tcPr>
          <w:p w14:paraId="21E03507" w14:textId="77777777" w:rsidR="00CA1614" w:rsidRPr="004D72FC" w:rsidRDefault="00CA1614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  <w:bottom w:val="double" w:sz="6" w:space="0" w:color="auto"/>
            </w:tcBorders>
          </w:tcPr>
          <w:p w14:paraId="315F07B0" w14:textId="3733C69C" w:rsidR="00CA1614" w:rsidRPr="004E164A" w:rsidRDefault="00C317E3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164A">
              <w:rPr>
                <w:rFonts w:asciiTheme="majorBidi" w:hAnsiTheme="majorBidi" w:cstheme="majorBidi"/>
                <w:sz w:val="32"/>
                <w:szCs w:val="32"/>
              </w:rPr>
              <w:t>186,409,292.99</w:t>
            </w:r>
          </w:p>
        </w:tc>
      </w:tr>
    </w:tbl>
    <w:p w14:paraId="005FC813" w14:textId="77777777" w:rsidR="004D72FC" w:rsidRDefault="004D72FC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16C628D4" w14:textId="119E48E9" w:rsidR="00BB3B91" w:rsidRDefault="00BB3B91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7305EA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พรีเมี่ยม เฟล็กซิเบิ้ล แพจเกจจิ้ง จำกัด </w:t>
      </w:r>
    </w:p>
    <w:p w14:paraId="6F90574D" w14:textId="0D989778" w:rsidR="00F119CD" w:rsidRDefault="00F119CD" w:rsidP="00F119CD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144ADF">
        <w:rPr>
          <w:rFonts w:ascii="Angsana New" w:hAnsi="Angsana New"/>
          <w:spacing w:val="-2"/>
          <w:sz w:val="32"/>
          <w:szCs w:val="32"/>
        </w:rPr>
        <w:t>31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144ADF">
        <w:rPr>
          <w:rFonts w:ascii="Angsana New" w:hAnsi="Angsana New"/>
          <w:spacing w:val="-2"/>
          <w:sz w:val="32"/>
          <w:szCs w:val="32"/>
        </w:rPr>
        <w:t>2568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บริษัทมีสัญญากู้ยืมเงินจำนวน </w:t>
      </w:r>
      <w:r w:rsidRPr="00144ADF">
        <w:rPr>
          <w:rFonts w:ascii="Angsana New" w:hAnsi="Angsana New"/>
          <w:spacing w:val="-2"/>
          <w:sz w:val="32"/>
          <w:szCs w:val="32"/>
        </w:rPr>
        <w:t>3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ฉบับกับธนาคารในประเทศแห่งหนึ่งจำนวนเงินรวม </w:t>
      </w:r>
      <w:r w:rsidRPr="00144ADF">
        <w:rPr>
          <w:rFonts w:ascii="Angsana New" w:hAnsi="Angsana New"/>
          <w:spacing w:val="-2"/>
          <w:sz w:val="32"/>
          <w:szCs w:val="32"/>
        </w:rPr>
        <w:t>180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ล้านบาท เพื่อเป็นเงินทุนหมุนเวียนในกิจการ ซื้อที่ดิน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ก่อสร้างอาคารคลังสินค้าและใช้เป็นเงินลงทุนในเครื่องจักรและอุปกรณ์ เงินกู้ยืมนี้มีอัตราดอกเบี้ยในอัตรา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MLR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ลบร้อยละ </w:t>
      </w:r>
      <w:r w:rsidRPr="00144ADF">
        <w:rPr>
          <w:rFonts w:ascii="Angsana New" w:hAnsi="Angsana New"/>
          <w:spacing w:val="-2"/>
          <w:sz w:val="32"/>
          <w:szCs w:val="32"/>
        </w:rPr>
        <w:t>1.25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 xml:space="preserve"> ต่อปี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อัตรา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MLR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ลบร้อยละ </w:t>
      </w:r>
      <w:r w:rsidRPr="00144ADF">
        <w:rPr>
          <w:rFonts w:ascii="Angsana New" w:hAnsi="Angsana New"/>
          <w:spacing w:val="-2"/>
          <w:sz w:val="32"/>
          <w:szCs w:val="32"/>
        </w:rPr>
        <w:t>2.25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ต่อปี กำหนดชำระคืนเงินต้น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งวดเดือนละ </w:t>
      </w:r>
      <w:r w:rsidRPr="00144ADF">
        <w:rPr>
          <w:rFonts w:ascii="Angsana New" w:hAnsi="Angsana New"/>
          <w:spacing w:val="-2"/>
          <w:sz w:val="32"/>
          <w:szCs w:val="32"/>
        </w:rPr>
        <w:t>0.084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ล้านบาท รวม </w:t>
      </w:r>
      <w:r w:rsidRPr="00144ADF">
        <w:rPr>
          <w:rFonts w:ascii="Angsana New" w:hAnsi="Angsana New"/>
          <w:spacing w:val="-2"/>
          <w:sz w:val="32"/>
          <w:szCs w:val="32"/>
        </w:rPr>
        <w:t>36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งวด และ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>งวดเดือนละ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/>
          <w:spacing w:val="-2"/>
          <w:sz w:val="32"/>
          <w:szCs w:val="32"/>
        </w:rPr>
        <w:t>2.25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ล้านบาท รวม </w:t>
      </w:r>
      <w:r w:rsidRPr="00144ADF">
        <w:rPr>
          <w:rFonts w:ascii="Angsana New" w:hAnsi="Angsana New"/>
          <w:spacing w:val="-2"/>
          <w:sz w:val="32"/>
          <w:szCs w:val="32"/>
        </w:rPr>
        <w:t>72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งวด ตามลำดับ  </w:t>
      </w:r>
    </w:p>
    <w:p w14:paraId="0F721F42" w14:textId="77777777" w:rsidR="00F119CD" w:rsidRPr="00144ADF" w:rsidRDefault="00F119CD" w:rsidP="00F119CD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144ADF">
        <w:rPr>
          <w:rFonts w:ascii="Angsana New" w:hAnsi="Angsana New"/>
          <w:spacing w:val="-2"/>
          <w:sz w:val="32"/>
          <w:szCs w:val="32"/>
          <w:cs/>
        </w:rPr>
        <w:t>เงินกู้ยืมนี้และวงเงินเบิกเกินบัญชีกับธนาคารดังกล่าวค้ำประกันโดย</w:t>
      </w:r>
    </w:p>
    <w:p w14:paraId="2825EB3D" w14:textId="77777777" w:rsidR="00F119CD" w:rsidRPr="00144ADF" w:rsidRDefault="00F119CD" w:rsidP="00F119CD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 ก) บริษัท พรพรหมเม็ททอล จำกัด (มหาชน) และ     </w:t>
      </w:r>
    </w:p>
    <w:p w14:paraId="51BE48D8" w14:textId="5A1D65D5" w:rsidR="00F119CD" w:rsidRDefault="00F119CD" w:rsidP="00F119CD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  <w:highlight w:val="yellow"/>
        </w:rPr>
      </w:pP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 ข) จำนองที่ดินพร้อมสิ่งปลูกสร้างของบริษัทที่มีอยู่แล้วในขณะนี้</w:t>
      </w:r>
    </w:p>
    <w:p w14:paraId="1E8252BE" w14:textId="1FA78951" w:rsidR="00F119CD" w:rsidRPr="00144ADF" w:rsidRDefault="00F119CD" w:rsidP="00E10832">
      <w:pPr>
        <w:tabs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144ADF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31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2567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บริษัทมีสัญญากู้ยืมเงิน จำนวน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1 </w:t>
      </w:r>
      <w:r w:rsidRPr="00144ADF">
        <w:rPr>
          <w:rFonts w:ascii="Angsana New" w:hAnsi="Angsana New"/>
          <w:spacing w:val="-2"/>
          <w:sz w:val="32"/>
          <w:szCs w:val="32"/>
          <w:cs/>
        </w:rPr>
        <w:t>ฉบับ</w:t>
      </w:r>
      <w:r w:rsidR="00684EF6">
        <w:rPr>
          <w:rFonts w:ascii="Angsana New" w:hAnsi="Angsana New"/>
          <w:spacing w:val="-2"/>
          <w:sz w:val="32"/>
          <w:szCs w:val="32"/>
        </w:rPr>
        <w:t xml:space="preserve">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กับธนาคารในประเทศแห่งหนึ่ง จำนวนเงิน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3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ล้านบาท เพื่อใช้เป็นทุนหมุนเวียนภายในกิจการ 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>โดยคิด</w:t>
      </w:r>
      <w:r w:rsidRPr="00144ADF">
        <w:rPr>
          <w:rFonts w:ascii="Angsana New" w:hAnsi="Angsana New"/>
          <w:spacing w:val="-2"/>
          <w:sz w:val="32"/>
          <w:szCs w:val="32"/>
          <w:cs/>
        </w:rPr>
        <w:t>ดอกเบี้ยในอัตรา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MLR 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 xml:space="preserve">ลบร้อยละ </w:t>
      </w:r>
      <w:r w:rsidRPr="00144ADF">
        <w:rPr>
          <w:rFonts w:ascii="Angsana New" w:hAnsi="Angsana New" w:hint="cs"/>
          <w:spacing w:val="-2"/>
          <w:sz w:val="32"/>
          <w:szCs w:val="32"/>
        </w:rPr>
        <w:t xml:space="preserve">1.25 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 xml:space="preserve">ต่อปี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กำหนดชำระคืนเงินต้นงวดที่ </w:t>
      </w:r>
      <w:r w:rsidRPr="00144ADF">
        <w:rPr>
          <w:rFonts w:ascii="Angsana New" w:hAnsi="Angsana New"/>
          <w:spacing w:val="-2"/>
          <w:sz w:val="32"/>
          <w:szCs w:val="32"/>
        </w:rPr>
        <w:t xml:space="preserve">1 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ถึง งวดที่ </w:t>
      </w:r>
      <w:r w:rsidRPr="00144ADF">
        <w:rPr>
          <w:rFonts w:ascii="Angsana New" w:hAnsi="Angsana New"/>
          <w:spacing w:val="-2"/>
          <w:sz w:val="32"/>
          <w:szCs w:val="32"/>
        </w:rPr>
        <w:t>35</w:t>
      </w:r>
      <w:r w:rsidRPr="00144AD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เดือนละ </w:t>
      </w:r>
      <w:r w:rsidR="00F60AD5" w:rsidRPr="00144ADF">
        <w:rPr>
          <w:rFonts w:ascii="Angsana New" w:hAnsi="Angsana New"/>
          <w:spacing w:val="-2"/>
          <w:sz w:val="32"/>
          <w:szCs w:val="32"/>
        </w:rPr>
        <w:t>0.084</w:t>
      </w:r>
      <w:r w:rsidR="00F60AD5" w:rsidRPr="00144AD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>และงวด</w:t>
      </w:r>
      <w:r w:rsidR="00F60AD5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/>
          <w:spacing w:val="-2"/>
          <w:sz w:val="32"/>
          <w:szCs w:val="32"/>
        </w:rPr>
        <w:t>36 (</w:t>
      </w:r>
      <w:r w:rsidRPr="00144ADF">
        <w:rPr>
          <w:rFonts w:ascii="Angsana New" w:hAnsi="Angsana New"/>
          <w:spacing w:val="-2"/>
          <w:sz w:val="32"/>
          <w:szCs w:val="32"/>
          <w:cs/>
        </w:rPr>
        <w:t>งวด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>สุดท้าย)</w:t>
      </w:r>
      <w:r w:rsidRPr="00144ADF">
        <w:rPr>
          <w:rFonts w:ascii="Angsana New" w:hAnsi="Angsana New"/>
          <w:spacing w:val="-2"/>
          <w:sz w:val="32"/>
          <w:szCs w:val="32"/>
          <w:cs/>
        </w:rPr>
        <w:t xml:space="preserve"> ชำระหนี้ส่วนที่เหลือทั้งหมด</w:t>
      </w:r>
      <w:r w:rsidRPr="00144AD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ADF">
        <w:rPr>
          <w:rFonts w:ascii="Angsana New" w:hAnsi="Angsana New"/>
          <w:sz w:val="32"/>
          <w:szCs w:val="32"/>
          <w:cs/>
        </w:rPr>
        <w:t xml:space="preserve">เงินกู้ยืมนี้ค้ำประกันโดยบริษัท พรพรหมเม็ททอล จำกัด (มหาชน) </w:t>
      </w:r>
    </w:p>
    <w:p w14:paraId="0B9C1A37" w14:textId="77777777" w:rsidR="00F119CD" w:rsidRPr="007305EA" w:rsidRDefault="00F119CD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66C4AC21" w14:textId="77777777" w:rsidR="00BB3B91" w:rsidRPr="005E2C4D" w:rsidRDefault="00BB3B91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5E2C4D">
        <w:rPr>
          <w:rFonts w:asciiTheme="majorBidi" w:hAnsiTheme="majorBidi"/>
          <w:sz w:val="32"/>
          <w:szCs w:val="32"/>
          <w:u w:val="single"/>
          <w:cs/>
        </w:rPr>
        <w:t>บริษัท โซลาร์ พีพีเอ็ม จำกัด</w:t>
      </w:r>
      <w:r w:rsidRPr="005E2C4D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220C6341" w14:textId="5F682BC6" w:rsidR="00BB3B91" w:rsidRPr="005E2C4D" w:rsidRDefault="00332164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/>
        <w:contextualSpacing/>
        <w:jc w:val="thaiDistribute"/>
        <w:rPr>
          <w:rFonts w:asciiTheme="majorBidi" w:hAnsiTheme="majorBidi"/>
          <w:sz w:val="32"/>
          <w:szCs w:val="32"/>
        </w:rPr>
      </w:pPr>
      <w:r w:rsidRPr="005E2C4D">
        <w:rPr>
          <w:rFonts w:asciiTheme="majorBidi" w:hAnsiTheme="majorBidi"/>
          <w:spacing w:val="-6"/>
          <w:sz w:val="32"/>
          <w:szCs w:val="32"/>
        </w:rPr>
        <w:tab/>
      </w:r>
      <w:r w:rsidRPr="005E2C4D">
        <w:rPr>
          <w:rFonts w:asciiTheme="majorBidi" w:hAnsiTheme="majorBidi"/>
          <w:spacing w:val="-6"/>
          <w:sz w:val="32"/>
          <w:szCs w:val="32"/>
        </w:rPr>
        <w:tab/>
      </w:r>
      <w:r w:rsidR="00BB3B91" w:rsidRPr="005E2C4D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BB3B91" w:rsidRPr="005E2C4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กรกฎาคม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BB3B91" w:rsidRPr="005E2C4D">
        <w:rPr>
          <w:rFonts w:asciiTheme="majorBidi" w:hAnsiTheme="majorBidi" w:cstheme="majorBidi" w:hint="cs"/>
          <w:spacing w:val="-4"/>
          <w:sz w:val="32"/>
          <w:szCs w:val="32"/>
          <w:cs/>
        </w:rPr>
        <w:t>ย่อย</w:t>
      </w:r>
      <w:r w:rsidR="00BB3B91" w:rsidRPr="005E2C4D">
        <w:rPr>
          <w:rFonts w:asciiTheme="majorBidi" w:hAnsiTheme="majorBidi" w:cstheme="majorBidi" w:hint="cs"/>
          <w:spacing w:val="-6"/>
          <w:sz w:val="32"/>
          <w:szCs w:val="32"/>
          <w:cs/>
        </w:rPr>
        <w:t>ได้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  <w:cs/>
        </w:rPr>
        <w:t>ทำสัญญา</w:t>
      </w:r>
      <w:r w:rsidR="00BB3B91" w:rsidRPr="005E2C4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กู้ยืมเงิน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BB3B91" w:rsidRPr="005E2C4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  <w:cs/>
        </w:rPr>
        <w:t>ฉบับกับธนาคารในประเทศ</w:t>
      </w:r>
      <w:r w:rsidR="00BB3B91" w:rsidRPr="005E2C4D">
        <w:rPr>
          <w:rFonts w:asciiTheme="majorBidi" w:hAnsiTheme="majorBidi" w:cstheme="majorBidi"/>
          <w:spacing w:val="-6"/>
          <w:sz w:val="32"/>
          <w:szCs w:val="32"/>
          <w:cs/>
        </w:rPr>
        <w:br/>
        <w:t>แห่ง</w:t>
      </w:r>
      <w:r w:rsidR="00BB3B91" w:rsidRPr="005E2C4D">
        <w:rPr>
          <w:rFonts w:asciiTheme="majorBidi" w:hAnsiTheme="majorBidi" w:cstheme="majorBidi"/>
          <w:sz w:val="32"/>
          <w:szCs w:val="32"/>
          <w:cs/>
        </w:rPr>
        <w:t>หนึ่ง</w:t>
      </w:r>
      <w:r w:rsidR="00BB3B91" w:rsidRPr="005E2C4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3B91" w:rsidRPr="005E2C4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มีวงเงินสินเชื่อจำนวนเงิน </w:t>
      </w:r>
      <w:r w:rsidR="00BB3B91" w:rsidRPr="005E2C4D">
        <w:rPr>
          <w:rFonts w:asciiTheme="majorBidi" w:hAnsiTheme="majorBidi" w:cstheme="majorBidi"/>
          <w:spacing w:val="-4"/>
          <w:sz w:val="32"/>
          <w:szCs w:val="32"/>
        </w:rPr>
        <w:t xml:space="preserve">128 </w:t>
      </w:r>
      <w:r w:rsidR="00BB3B91" w:rsidRPr="005E2C4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สำหรับการติดตั้งแผงโซลาร์ให้กับบริษัทเอกชนแห่งหนึ่ง ใน</w:t>
      </w:r>
      <w:r w:rsidR="00BB3B91" w:rsidRPr="005E2C4D">
        <w:rPr>
          <w:rFonts w:asciiTheme="majorBidi" w:hAnsiTheme="majorBidi" w:cstheme="majorBidi" w:hint="cs"/>
          <w:sz w:val="32"/>
          <w:szCs w:val="32"/>
          <w:cs/>
        </w:rPr>
        <w:t xml:space="preserve">รูปแบบสัญญาซื้อขายไฟฟ้าจากระบบผลิตไฟฟ้าพลังงานแสงอาทิตย์ รวม </w:t>
      </w:r>
      <w:r w:rsidR="00BB3B91" w:rsidRPr="005E2C4D">
        <w:rPr>
          <w:rFonts w:asciiTheme="majorBidi" w:hAnsiTheme="majorBidi" w:cstheme="majorBidi"/>
          <w:sz w:val="32"/>
          <w:szCs w:val="32"/>
        </w:rPr>
        <w:t xml:space="preserve">6 </w:t>
      </w:r>
      <w:r w:rsidR="00BB3B91" w:rsidRPr="005E2C4D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="00BB3B91" w:rsidRPr="005E2C4D">
        <w:rPr>
          <w:rFonts w:asciiTheme="majorBidi" w:hAnsiTheme="majorBidi" w:cstheme="majorBidi"/>
          <w:sz w:val="32"/>
          <w:szCs w:val="32"/>
          <w:cs/>
        </w:rPr>
        <w:t>เงินกู้ยืมนี้มีดอกเบี้ย</w:t>
      </w:r>
      <w:r w:rsidR="00BB3B91" w:rsidRPr="005E2C4D">
        <w:rPr>
          <w:rFonts w:asciiTheme="majorBidi" w:hAnsiTheme="majorBidi" w:cstheme="majorBidi" w:hint="cs"/>
          <w:sz w:val="32"/>
          <w:szCs w:val="32"/>
          <w:cs/>
        </w:rPr>
        <w:t>ในอัตราถัวเฉลี่ยร้อยละ</w:t>
      </w:r>
      <w:r w:rsidR="00BB3B91" w:rsidRPr="005E2C4D">
        <w:rPr>
          <w:rFonts w:asciiTheme="majorBidi" w:hAnsiTheme="majorBidi" w:cstheme="majorBidi"/>
          <w:sz w:val="32"/>
          <w:szCs w:val="32"/>
        </w:rPr>
        <w:t xml:space="preserve"> </w:t>
      </w:r>
      <w:r w:rsidR="00BB3B91" w:rsidRPr="005E2C4D">
        <w:rPr>
          <w:rFonts w:ascii="Angsana New" w:hAnsi="Angsana New"/>
          <w:sz w:val="32"/>
          <w:szCs w:val="32"/>
        </w:rPr>
        <w:t xml:space="preserve">MLR-1.468 </w:t>
      </w:r>
      <w:r w:rsidR="00BB3B91" w:rsidRPr="005E2C4D">
        <w:rPr>
          <w:rFonts w:ascii="Angsana New" w:hAnsi="Angsana New"/>
          <w:sz w:val="32"/>
          <w:szCs w:val="32"/>
          <w:cs/>
        </w:rPr>
        <w:t>ต่อปี</w:t>
      </w:r>
      <w:r w:rsidR="00BB3B91" w:rsidRPr="005E2C4D">
        <w:rPr>
          <w:rFonts w:asciiTheme="majorBidi" w:hAnsiTheme="majorBidi"/>
          <w:sz w:val="32"/>
          <w:szCs w:val="32"/>
          <w:cs/>
        </w:rPr>
        <w:t xml:space="preserve"> 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กำหนดชำระเฉพาะดอกเบี้ยตั้งแต่เดือนที่ </w:t>
      </w:r>
      <w:r w:rsidR="00BB3B91" w:rsidRPr="005E2C4D">
        <w:rPr>
          <w:rFonts w:asciiTheme="majorBidi" w:hAnsiTheme="majorBidi"/>
          <w:sz w:val="32"/>
          <w:szCs w:val="32"/>
        </w:rPr>
        <w:t xml:space="preserve">1 - 6 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ส่วนเดือนที่ </w:t>
      </w:r>
      <w:r w:rsidR="00BB3B91" w:rsidRPr="005E2C4D">
        <w:rPr>
          <w:rFonts w:asciiTheme="majorBidi" w:hAnsiTheme="majorBidi"/>
          <w:sz w:val="32"/>
          <w:szCs w:val="32"/>
        </w:rPr>
        <w:t xml:space="preserve">7 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เป็นต้นไป </w:t>
      </w:r>
      <w:r w:rsidR="00BB3B91" w:rsidRPr="005E2C4D">
        <w:rPr>
          <w:rFonts w:asciiTheme="majorBidi" w:hAnsiTheme="majorBidi"/>
          <w:sz w:val="32"/>
          <w:szCs w:val="32"/>
          <w:cs/>
        </w:rPr>
        <w:t>ชำระคืนเงิน</w:t>
      </w:r>
      <w:r w:rsidR="00BB3B91" w:rsidRPr="005E2C4D">
        <w:rPr>
          <w:rFonts w:asciiTheme="majorBidi" w:hAnsiTheme="majorBidi" w:hint="cs"/>
          <w:sz w:val="32"/>
          <w:szCs w:val="32"/>
          <w:cs/>
        </w:rPr>
        <w:t>ต้นพร้อมดอกเบี้ย</w:t>
      </w:r>
      <w:r w:rsidR="00BB3B91" w:rsidRPr="005E2C4D">
        <w:rPr>
          <w:rFonts w:asciiTheme="majorBidi" w:hAnsiTheme="majorBidi"/>
          <w:sz w:val="32"/>
          <w:szCs w:val="32"/>
          <w:cs/>
        </w:rPr>
        <w:t>เดือน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ละ </w:t>
      </w:r>
      <w:r w:rsidR="00BB3B91" w:rsidRPr="005E2C4D">
        <w:rPr>
          <w:rFonts w:asciiTheme="majorBidi" w:hAnsiTheme="majorBidi" w:cstheme="majorBidi"/>
          <w:sz w:val="32"/>
          <w:szCs w:val="32"/>
        </w:rPr>
        <w:t>2.04</w:t>
      </w:r>
      <w:r w:rsidR="00BB3B91" w:rsidRPr="005E2C4D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B3B91" w:rsidRPr="005E2C4D">
        <w:rPr>
          <w:rFonts w:asciiTheme="majorBidi" w:hAnsiTheme="majorBidi" w:cstheme="majorBidi" w:hint="cs"/>
          <w:sz w:val="32"/>
          <w:szCs w:val="32"/>
          <w:cs/>
        </w:rPr>
        <w:t xml:space="preserve"> โดยงวดสุดท้ายให้ชำระเงินต้นที่เหลือทั้งหมด ระยะเวลาทั้งสัญญาไม่เกิน </w:t>
      </w:r>
      <w:r w:rsidR="00BB3B91" w:rsidRPr="005E2C4D">
        <w:rPr>
          <w:rFonts w:asciiTheme="majorBidi" w:hAnsiTheme="majorBidi"/>
          <w:sz w:val="32"/>
          <w:szCs w:val="32"/>
        </w:rPr>
        <w:t xml:space="preserve">6 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ปี </w:t>
      </w:r>
      <w:r w:rsidR="00BB3B91" w:rsidRPr="005E2C4D">
        <w:rPr>
          <w:rFonts w:asciiTheme="majorBidi" w:hAnsiTheme="majorBidi"/>
          <w:sz w:val="32"/>
          <w:szCs w:val="32"/>
        </w:rPr>
        <w:t>6</w:t>
      </w:r>
      <w:r w:rsidR="00BB3B91" w:rsidRPr="005E2C4D">
        <w:rPr>
          <w:rFonts w:asciiTheme="majorBidi" w:hAnsiTheme="majorBidi" w:hint="cs"/>
          <w:sz w:val="32"/>
          <w:szCs w:val="32"/>
          <w:cs/>
        </w:rPr>
        <w:t xml:space="preserve"> เดือน</w:t>
      </w:r>
    </w:p>
    <w:p w14:paraId="5048725B" w14:textId="77777777" w:rsidR="00BB3B91" w:rsidRPr="005E2C4D" w:rsidRDefault="00BB3B91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2C4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Pr="005E2C4D">
        <w:rPr>
          <w:rFonts w:asciiTheme="majorBidi" w:hAnsiTheme="majorBidi" w:cstheme="majorBidi" w:hint="cs"/>
          <w:sz w:val="32"/>
          <w:szCs w:val="32"/>
          <w:cs/>
        </w:rPr>
        <w:t>กับธนาคารดังกล่าว มีหลักประกันดังนี้</w:t>
      </w:r>
    </w:p>
    <w:p w14:paraId="0657DA50" w14:textId="77777777" w:rsidR="00BB3B91" w:rsidRPr="005E2C4D" w:rsidRDefault="00BB3B91" w:rsidP="00E1083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2C4D">
        <w:rPr>
          <w:rFonts w:asciiTheme="majorBidi" w:hAnsiTheme="majorBidi"/>
          <w:sz w:val="32"/>
          <w:szCs w:val="32"/>
          <w:cs/>
        </w:rPr>
        <w:t>มอบอำนาจการรับเงินตามสัญญา</w:t>
      </w:r>
      <w:r w:rsidRPr="005E2C4D">
        <w:rPr>
          <w:rFonts w:asciiTheme="majorBidi" w:hAnsiTheme="majorBidi" w:hint="cs"/>
          <w:sz w:val="32"/>
          <w:szCs w:val="32"/>
          <w:cs/>
        </w:rPr>
        <w:t>ซื้อขายไฟฟ้า</w:t>
      </w:r>
      <w:r w:rsidRPr="005E2C4D">
        <w:rPr>
          <w:rFonts w:asciiTheme="majorBidi" w:hAnsiTheme="majorBidi"/>
          <w:sz w:val="32"/>
          <w:szCs w:val="32"/>
          <w:cs/>
        </w:rPr>
        <w:t>ให้แก่ธนาคาร</w:t>
      </w:r>
    </w:p>
    <w:p w14:paraId="735EECF3" w14:textId="77777777" w:rsidR="00BB3B91" w:rsidRPr="005E2C4D" w:rsidRDefault="00BB3B91" w:rsidP="00E1083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2C4D">
        <w:rPr>
          <w:rFonts w:asciiTheme="majorBidi" w:hAnsiTheme="majorBidi"/>
          <w:sz w:val="32"/>
          <w:szCs w:val="32"/>
          <w:cs/>
        </w:rPr>
        <w:t xml:space="preserve">จดทะเบียนหลักประกันทางธุรกิจ </w:t>
      </w:r>
      <w:r w:rsidRPr="005E2C4D">
        <w:rPr>
          <w:rFonts w:asciiTheme="majorBidi" w:hAnsiTheme="majorBidi" w:cstheme="majorBidi"/>
          <w:sz w:val="32"/>
          <w:szCs w:val="32"/>
        </w:rPr>
        <w:t xml:space="preserve">Solar Plant </w:t>
      </w:r>
      <w:r w:rsidRPr="005E2C4D">
        <w:rPr>
          <w:rFonts w:asciiTheme="majorBidi" w:hAnsiTheme="majorBidi"/>
          <w:sz w:val="32"/>
          <w:szCs w:val="32"/>
          <w:cs/>
        </w:rPr>
        <w:t xml:space="preserve">ทั้ง </w:t>
      </w:r>
      <w:r w:rsidRPr="005E2C4D">
        <w:rPr>
          <w:rFonts w:asciiTheme="majorBidi" w:hAnsiTheme="majorBidi" w:cstheme="majorBidi"/>
          <w:sz w:val="32"/>
          <w:szCs w:val="32"/>
        </w:rPr>
        <w:t xml:space="preserve">6 </w:t>
      </w:r>
      <w:r w:rsidRPr="005E2C4D">
        <w:rPr>
          <w:rFonts w:asciiTheme="majorBidi" w:hAnsiTheme="majorBidi"/>
          <w:sz w:val="32"/>
          <w:szCs w:val="32"/>
          <w:cs/>
        </w:rPr>
        <w:t>โครงการ</w:t>
      </w:r>
    </w:p>
    <w:p w14:paraId="1BB527D5" w14:textId="77777777" w:rsidR="00BB3B91" w:rsidRPr="005E2C4D" w:rsidRDefault="00BB3B91" w:rsidP="00E1083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2C4D">
        <w:rPr>
          <w:rFonts w:asciiTheme="majorBidi" w:hAnsiTheme="majorBidi" w:cstheme="majorBidi"/>
          <w:sz w:val="32"/>
          <w:szCs w:val="32"/>
          <w:cs/>
        </w:rPr>
        <w:t>บริษัท พรพรหมเม็ททอล จำกัด (มหาชน</w:t>
      </w:r>
      <w:r w:rsidRPr="005E2C4D">
        <w:rPr>
          <w:rFonts w:asciiTheme="majorBidi" w:hAnsiTheme="majorBidi" w:cstheme="majorBidi" w:hint="cs"/>
          <w:sz w:val="32"/>
          <w:szCs w:val="32"/>
          <w:cs/>
        </w:rPr>
        <w:t>)</w:t>
      </w:r>
      <w:r w:rsidRPr="005E2C4D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AE11B0" w14:textId="6009589B" w:rsidR="002C3088" w:rsidRDefault="00BB3B91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E2C4D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5E2C4D">
        <w:rPr>
          <w:rFonts w:asciiTheme="majorBidi" w:hAnsiTheme="majorBidi" w:cstheme="majorBidi"/>
          <w:sz w:val="32"/>
          <w:szCs w:val="32"/>
        </w:rPr>
        <w:t xml:space="preserve">31 </w:t>
      </w:r>
      <w:r w:rsidRPr="005E2C4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2C4D">
        <w:rPr>
          <w:rFonts w:asciiTheme="majorBidi" w:hAnsiTheme="majorBidi" w:cstheme="majorBidi"/>
          <w:sz w:val="32"/>
          <w:szCs w:val="32"/>
        </w:rPr>
        <w:t>256</w:t>
      </w:r>
      <w:r w:rsidR="00B5225F" w:rsidRPr="005E2C4D">
        <w:rPr>
          <w:rFonts w:asciiTheme="majorBidi" w:hAnsiTheme="majorBidi" w:cstheme="majorBidi"/>
          <w:sz w:val="32"/>
          <w:szCs w:val="32"/>
        </w:rPr>
        <w:t>8</w:t>
      </w:r>
      <w:r w:rsidR="001B5B18" w:rsidRPr="005E2C4D">
        <w:rPr>
          <w:rFonts w:asciiTheme="majorBidi" w:hAnsiTheme="majorBidi" w:cstheme="majorBidi"/>
          <w:sz w:val="32"/>
          <w:szCs w:val="32"/>
        </w:rPr>
        <w:t xml:space="preserve"> </w:t>
      </w:r>
      <w:r w:rsidR="001B5B18" w:rsidRPr="005E2C4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B5B18" w:rsidRPr="005E2C4D">
        <w:rPr>
          <w:rFonts w:asciiTheme="majorBidi" w:hAnsiTheme="majorBidi" w:cstheme="majorBidi"/>
          <w:sz w:val="32"/>
          <w:szCs w:val="32"/>
        </w:rPr>
        <w:t>256</w:t>
      </w:r>
      <w:r w:rsidR="00B5225F" w:rsidRPr="005E2C4D">
        <w:rPr>
          <w:rFonts w:asciiTheme="majorBidi" w:hAnsiTheme="majorBidi" w:cstheme="majorBidi"/>
          <w:sz w:val="32"/>
          <w:szCs w:val="32"/>
        </w:rPr>
        <w:t>7</w:t>
      </w:r>
      <w:r w:rsidRPr="005E2C4D">
        <w:rPr>
          <w:rFonts w:asciiTheme="majorBidi" w:hAnsiTheme="majorBidi" w:cstheme="majorBidi"/>
          <w:sz w:val="32"/>
          <w:szCs w:val="32"/>
        </w:rPr>
        <w:t xml:space="preserve"> </w:t>
      </w:r>
      <w:r w:rsidRPr="005E2C4D">
        <w:rPr>
          <w:rFonts w:asciiTheme="majorBidi" w:hAnsiTheme="majorBidi" w:cstheme="majorBidi" w:hint="cs"/>
          <w:sz w:val="32"/>
          <w:szCs w:val="32"/>
          <w:cs/>
        </w:rPr>
        <w:t xml:space="preserve">เงินกู้ดังกล่าวเบิกใช้แล้ว จำนวนเงิน </w:t>
      </w:r>
      <w:r w:rsidR="00B5225F" w:rsidRPr="005E2C4D">
        <w:rPr>
          <w:rFonts w:asciiTheme="majorBidi" w:hAnsiTheme="majorBidi" w:cstheme="majorBidi"/>
          <w:sz w:val="32"/>
          <w:szCs w:val="32"/>
        </w:rPr>
        <w:t xml:space="preserve">127.12 </w:t>
      </w:r>
      <w:r w:rsidRPr="005E2C4D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D32C150" w14:textId="68CFF534" w:rsidR="005E2C4D" w:rsidRPr="00332164" w:rsidRDefault="005E2C4D" w:rsidP="00E10832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sz w:val="32"/>
          <w:szCs w:val="32"/>
        </w:rPr>
      </w:pPr>
      <w:r w:rsidRPr="0033216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32164">
        <w:rPr>
          <w:rFonts w:ascii="Angsana New" w:hAnsi="Angsana New"/>
          <w:sz w:val="32"/>
          <w:szCs w:val="32"/>
        </w:rPr>
        <w:t xml:space="preserve">31 </w:t>
      </w:r>
      <w:r w:rsidRPr="0033216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3216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3216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/>
          <w:sz w:val="32"/>
          <w:szCs w:val="32"/>
          <w:cs/>
        </w:rPr>
        <w:t>บริษัท</w:t>
      </w:r>
      <w:r w:rsidRPr="00332164">
        <w:rPr>
          <w:rFonts w:ascii="Angsana New" w:hAnsi="Angsana New" w:hint="cs"/>
          <w:sz w:val="32"/>
          <w:szCs w:val="32"/>
          <w:cs/>
        </w:rPr>
        <w:t>ย่อยแห่งหนึ่งมี</w:t>
      </w:r>
      <w:r w:rsidRPr="00332164">
        <w:rPr>
          <w:rFonts w:ascii="Angsana New" w:hAnsi="Angsana New"/>
          <w:sz w:val="32"/>
          <w:szCs w:val="32"/>
          <w:cs/>
        </w:rPr>
        <w:t>สัญญา</w:t>
      </w:r>
      <w:r w:rsidR="00F60AD5">
        <w:rPr>
          <w:rFonts w:ascii="Angsana New" w:hAnsi="Angsana New" w:hint="cs"/>
          <w:sz w:val="32"/>
          <w:szCs w:val="32"/>
          <w:cs/>
        </w:rPr>
        <w:t>เงินกู้ยืม</w:t>
      </w:r>
      <w:r w:rsidRPr="00332164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7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/>
          <w:sz w:val="32"/>
          <w:szCs w:val="32"/>
          <w:cs/>
        </w:rPr>
        <w:t>สัญญา</w:t>
      </w:r>
      <w:r w:rsidRPr="00332164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6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 w:hint="cs"/>
          <w:sz w:val="32"/>
          <w:szCs w:val="32"/>
          <w:cs/>
        </w:rPr>
        <w:t xml:space="preserve">สัญญา ตามลำดับ </w:t>
      </w:r>
      <w:r w:rsidRPr="00332164">
        <w:rPr>
          <w:rFonts w:ascii="Angsana New" w:hAnsi="Angsana New"/>
          <w:sz w:val="32"/>
          <w:szCs w:val="32"/>
          <w:cs/>
        </w:rPr>
        <w:t>กับบริษัทลิสซิ่งในประเทศ มูลค่าตามสัญญา</w:t>
      </w:r>
      <w:r w:rsidRPr="00332164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171.20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/>
          <w:sz w:val="32"/>
          <w:szCs w:val="32"/>
          <w:cs/>
        </w:rPr>
        <w:t>ล้านบาท</w:t>
      </w:r>
      <w:r w:rsidRPr="00332164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32164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>1</w:t>
      </w:r>
      <w:r w:rsidRPr="00332164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20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/>
          <w:sz w:val="32"/>
          <w:szCs w:val="32"/>
          <w:cs/>
        </w:rPr>
        <w:t>ล้านบาท</w:t>
      </w:r>
      <w:r w:rsidRPr="00332164">
        <w:rPr>
          <w:rFonts w:ascii="Angsana New" w:hAnsi="Angsana New" w:hint="cs"/>
          <w:sz w:val="32"/>
          <w:szCs w:val="32"/>
          <w:cs/>
        </w:rPr>
        <w:t xml:space="preserve"> ตามลำดับ กำหนด</w:t>
      </w:r>
      <w:r w:rsidRPr="00332164">
        <w:rPr>
          <w:rFonts w:ascii="Angsana New" w:hAnsi="Angsana New"/>
          <w:sz w:val="32"/>
          <w:szCs w:val="32"/>
          <w:cs/>
        </w:rPr>
        <w:t>ระยะเวลา</w:t>
      </w:r>
      <w:r w:rsidRPr="00332164">
        <w:rPr>
          <w:rFonts w:ascii="Angsana New" w:hAnsi="Angsana New"/>
          <w:spacing w:val="-6"/>
          <w:sz w:val="32"/>
          <w:szCs w:val="32"/>
          <w:cs/>
        </w:rPr>
        <w:t xml:space="preserve">ผ่อนชำระ </w:t>
      </w:r>
      <w:r w:rsidRPr="00332164">
        <w:rPr>
          <w:rFonts w:ascii="Angsana New" w:hAnsi="Angsana New"/>
          <w:spacing w:val="-6"/>
          <w:sz w:val="32"/>
          <w:szCs w:val="32"/>
        </w:rPr>
        <w:t>60</w:t>
      </w:r>
      <w:r w:rsidRPr="00332164">
        <w:rPr>
          <w:rFonts w:ascii="Angsana New" w:hAnsi="Angsana New"/>
          <w:spacing w:val="-6"/>
          <w:sz w:val="32"/>
          <w:szCs w:val="32"/>
          <w:cs/>
        </w:rPr>
        <w:t xml:space="preserve"> งวดเดือน </w:t>
      </w:r>
      <w:r w:rsidRPr="00332164">
        <w:rPr>
          <w:rFonts w:ascii="Angsana New" w:hAnsi="Angsana New"/>
          <w:spacing w:val="-4"/>
          <w:sz w:val="32"/>
          <w:szCs w:val="32"/>
          <w:cs/>
        </w:rPr>
        <w:t>ผ่อนชำระงวดเดือน</w:t>
      </w:r>
      <w:r w:rsidRPr="00332164">
        <w:rPr>
          <w:rFonts w:ascii="Angsana New" w:hAnsi="Angsana New" w:hint="cs"/>
          <w:spacing w:val="-4"/>
          <w:sz w:val="32"/>
          <w:szCs w:val="32"/>
          <w:cs/>
        </w:rPr>
        <w:t>ละ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2.70</w:t>
      </w:r>
      <w:r w:rsidRPr="00332164">
        <w:rPr>
          <w:rFonts w:ascii="Angsana New" w:hAnsi="Angsana New"/>
          <w:spacing w:val="-6"/>
          <w:sz w:val="32"/>
          <w:szCs w:val="32"/>
        </w:rPr>
        <w:t xml:space="preserve"> </w:t>
      </w:r>
      <w:r w:rsidRPr="0033216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332164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Pr="00332164">
        <w:rPr>
          <w:rFonts w:ascii="Angsana New" w:hAnsi="Angsana New"/>
          <w:spacing w:val="-6"/>
          <w:sz w:val="32"/>
          <w:szCs w:val="32"/>
        </w:rPr>
        <w:t xml:space="preserve">2.38 </w:t>
      </w:r>
      <w:r w:rsidRPr="00332164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33216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32164">
        <w:rPr>
          <w:rFonts w:ascii="Angsana New" w:hAnsi="Angsana New"/>
          <w:spacing w:val="-6"/>
          <w:sz w:val="32"/>
          <w:szCs w:val="32"/>
        </w:rPr>
        <w:t>(</w:t>
      </w:r>
      <w:r w:rsidRPr="00332164">
        <w:rPr>
          <w:rFonts w:ascii="Angsana New" w:hAnsi="Angsana New"/>
          <w:spacing w:val="-6"/>
          <w:sz w:val="32"/>
          <w:szCs w:val="32"/>
          <w:cs/>
        </w:rPr>
        <w:t>รวมภาษีมูลค่าเพิ่ม)</w:t>
      </w:r>
      <w:r w:rsidRPr="00332164">
        <w:rPr>
          <w:rFonts w:ascii="Angsana New" w:hAnsi="Angsana New"/>
          <w:sz w:val="32"/>
          <w:szCs w:val="32"/>
        </w:rPr>
        <w:t xml:space="preserve"> </w:t>
      </w:r>
      <w:r w:rsidRPr="00332164">
        <w:rPr>
          <w:rFonts w:ascii="Angsana New" w:hAnsi="Angsana New" w:hint="cs"/>
          <w:sz w:val="32"/>
          <w:szCs w:val="32"/>
          <w:cs/>
        </w:rPr>
        <w:t>ตามลำดับ</w:t>
      </w:r>
      <w:r w:rsidR="00F60AD5">
        <w:rPr>
          <w:rFonts w:ascii="Angsana New" w:hAnsi="Angsana New" w:hint="cs"/>
          <w:sz w:val="32"/>
          <w:szCs w:val="32"/>
          <w:cs/>
        </w:rPr>
        <w:t xml:space="preserve"> ค้ำประกันโดยโครงการซื้อขายไฟฟ้า</w:t>
      </w:r>
    </w:p>
    <w:p w14:paraId="568450EE" w14:textId="77777777" w:rsidR="005E2C4D" w:rsidRDefault="005E2C4D" w:rsidP="00E10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51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D54C572" w14:textId="74023910" w:rsidR="005F652E" w:rsidRPr="00332164" w:rsidRDefault="000C6100" w:rsidP="00E10832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332164">
        <w:rPr>
          <w:rFonts w:ascii="Angsana New" w:hAnsi="Angsana New"/>
          <w:b/>
          <w:bCs/>
          <w:sz w:val="32"/>
          <w:szCs w:val="32"/>
        </w:rPr>
        <w:t>1</w:t>
      </w:r>
      <w:r w:rsidR="00BB3B91" w:rsidRPr="00332164">
        <w:rPr>
          <w:rFonts w:ascii="Angsana New" w:hAnsi="Angsana New"/>
          <w:b/>
          <w:bCs/>
          <w:sz w:val="32"/>
          <w:szCs w:val="32"/>
        </w:rPr>
        <w:t>9</w:t>
      </w:r>
      <w:r w:rsidR="005F652E" w:rsidRPr="00332164">
        <w:rPr>
          <w:rFonts w:ascii="Angsana New" w:hAnsi="Angsana New"/>
          <w:b/>
          <w:bCs/>
          <w:sz w:val="32"/>
          <w:szCs w:val="32"/>
        </w:rPr>
        <w:t>.</w:t>
      </w:r>
      <w:r w:rsidR="005F652E" w:rsidRPr="00332164">
        <w:rPr>
          <w:rFonts w:ascii="Angsana New" w:hAnsi="Angsana New"/>
          <w:b/>
          <w:bCs/>
          <w:sz w:val="32"/>
          <w:szCs w:val="32"/>
        </w:rPr>
        <w:tab/>
      </w:r>
      <w:r w:rsidR="00B87D86" w:rsidRPr="0033216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1DEB357" w14:textId="5EF83E04" w:rsidR="000E44B5" w:rsidRPr="00332164" w:rsidRDefault="000E44B5" w:rsidP="00E10832">
      <w:pPr>
        <w:tabs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332164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332164">
        <w:rPr>
          <w:rFonts w:asciiTheme="majorBidi" w:hAnsiTheme="majorBidi"/>
          <w:sz w:val="32"/>
          <w:szCs w:val="32"/>
          <w:cs/>
        </w:rPr>
        <w:t>สำหรับ</w:t>
      </w:r>
      <w:r w:rsidRPr="00332164">
        <w:rPr>
          <w:rFonts w:asciiTheme="majorBidi" w:hAnsiTheme="majorBidi" w:hint="cs"/>
          <w:sz w:val="32"/>
          <w:szCs w:val="32"/>
          <w:cs/>
        </w:rPr>
        <w:t>ปี</w:t>
      </w:r>
      <w:r w:rsidRPr="00332164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332164">
        <w:rPr>
          <w:rFonts w:asciiTheme="majorBidi" w:hAnsiTheme="majorBidi" w:cstheme="majorBidi"/>
          <w:sz w:val="32"/>
          <w:szCs w:val="32"/>
        </w:rPr>
        <w:t xml:space="preserve"> 31 </w:t>
      </w:r>
      <w:r w:rsidRPr="0033216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32164">
        <w:rPr>
          <w:rFonts w:asciiTheme="majorBidi" w:hAnsiTheme="majorBidi" w:cstheme="majorBidi"/>
          <w:sz w:val="32"/>
          <w:szCs w:val="32"/>
        </w:rPr>
        <w:t xml:space="preserve"> 256</w:t>
      </w:r>
      <w:r w:rsidR="00332164" w:rsidRPr="00332164">
        <w:rPr>
          <w:rFonts w:asciiTheme="majorBidi" w:hAnsiTheme="majorBidi" w:cstheme="majorBidi"/>
          <w:sz w:val="32"/>
          <w:szCs w:val="32"/>
        </w:rPr>
        <w:t>8</w:t>
      </w:r>
      <w:r w:rsidRPr="0033216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216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32164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32164">
        <w:rPr>
          <w:rFonts w:asciiTheme="majorBidi" w:hAnsiTheme="majorBidi" w:cstheme="majorBidi"/>
          <w:sz w:val="32"/>
          <w:szCs w:val="32"/>
        </w:rPr>
        <w:t>256</w:t>
      </w:r>
      <w:r w:rsidR="00332164" w:rsidRPr="00332164">
        <w:rPr>
          <w:rFonts w:asciiTheme="majorBidi" w:hAnsiTheme="majorBidi" w:cstheme="majorBidi"/>
          <w:sz w:val="32"/>
          <w:szCs w:val="32"/>
        </w:rPr>
        <w:t>7</w:t>
      </w:r>
      <w:r w:rsidRPr="00332164">
        <w:rPr>
          <w:rFonts w:asciiTheme="majorBidi" w:hAnsiTheme="majorBidi" w:cstheme="majorBidi"/>
          <w:sz w:val="32"/>
          <w:szCs w:val="32"/>
        </w:rPr>
        <w:t xml:space="preserve"> </w:t>
      </w:r>
      <w:r w:rsidRPr="0033216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1"/>
        <w:gridCol w:w="1243"/>
        <w:gridCol w:w="136"/>
        <w:gridCol w:w="1248"/>
        <w:gridCol w:w="134"/>
        <w:gridCol w:w="1247"/>
        <w:gridCol w:w="134"/>
        <w:gridCol w:w="1250"/>
        <w:gridCol w:w="6"/>
      </w:tblGrid>
      <w:tr w:rsidR="00332164" w:rsidRPr="00332164" w14:paraId="1D611384" w14:textId="77777777" w:rsidTr="008D426C">
        <w:tc>
          <w:tcPr>
            <w:tcW w:w="3001" w:type="dxa"/>
          </w:tcPr>
          <w:p w14:paraId="5792CEF2" w14:textId="77777777" w:rsidR="000E44B5" w:rsidRPr="00332164" w:rsidRDefault="000E44B5" w:rsidP="00F11353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8" w:type="dxa"/>
            <w:gridSpan w:val="8"/>
            <w:tcBorders>
              <w:bottom w:val="single" w:sz="6" w:space="0" w:color="auto"/>
            </w:tcBorders>
          </w:tcPr>
          <w:p w14:paraId="3619F88D" w14:textId="77777777" w:rsidR="000E44B5" w:rsidRPr="00332164" w:rsidRDefault="000E44B5" w:rsidP="00F1135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32164" w:rsidRPr="00332164" w14:paraId="117FEC42" w14:textId="77777777" w:rsidTr="004D72FC">
        <w:trPr>
          <w:gridAfter w:val="1"/>
          <w:wAfter w:w="6" w:type="dxa"/>
        </w:trPr>
        <w:tc>
          <w:tcPr>
            <w:tcW w:w="3001" w:type="dxa"/>
          </w:tcPr>
          <w:p w14:paraId="30365DB6" w14:textId="77777777" w:rsidR="000E44B5" w:rsidRPr="00332164" w:rsidRDefault="000E44B5" w:rsidP="00F11353">
            <w:pPr>
              <w:tabs>
                <w:tab w:val="left" w:pos="540"/>
              </w:tabs>
              <w:spacing w:line="320" w:lineRule="exact"/>
              <w:ind w:left="170" w:hanging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B5CFC8" w14:textId="77777777" w:rsidR="000E44B5" w:rsidRPr="00332164" w:rsidRDefault="000E44B5" w:rsidP="00F1135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9F0FC21" w14:textId="77777777" w:rsidR="000E44B5" w:rsidRPr="00332164" w:rsidRDefault="000E44B5" w:rsidP="00F1135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55AFA" w14:textId="77777777" w:rsidR="000E44B5" w:rsidRPr="00332164" w:rsidRDefault="000E44B5" w:rsidP="00F11353">
            <w:pPr>
              <w:tabs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164" w:rsidRPr="00332164" w14:paraId="19EA5619" w14:textId="77777777" w:rsidTr="004D72FC">
        <w:trPr>
          <w:gridAfter w:val="1"/>
          <w:wAfter w:w="6" w:type="dxa"/>
        </w:trPr>
        <w:tc>
          <w:tcPr>
            <w:tcW w:w="3001" w:type="dxa"/>
          </w:tcPr>
          <w:p w14:paraId="739765BB" w14:textId="77777777" w:rsidR="00332164" w:rsidRPr="00332164" w:rsidRDefault="00332164" w:rsidP="00F11353">
            <w:pPr>
              <w:tabs>
                <w:tab w:val="left" w:pos="540"/>
              </w:tabs>
              <w:spacing w:line="320" w:lineRule="exact"/>
              <w:ind w:left="170" w:hanging="22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single" w:sz="6" w:space="0" w:color="auto"/>
            </w:tcBorders>
          </w:tcPr>
          <w:p w14:paraId="1226BB43" w14:textId="4DACADB6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6" w:type="dxa"/>
          </w:tcPr>
          <w:p w14:paraId="72EAA46C" w14:textId="77777777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single" w:sz="6" w:space="0" w:color="auto"/>
            </w:tcBorders>
          </w:tcPr>
          <w:p w14:paraId="2EB2AE15" w14:textId="77F3A8F3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left w:val="nil"/>
            </w:tcBorders>
          </w:tcPr>
          <w:p w14:paraId="17CD365F" w14:textId="77777777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6AB8CB7" w14:textId="0B85F267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6E4216C7" w14:textId="77777777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single" w:sz="6" w:space="0" w:color="auto"/>
            </w:tcBorders>
          </w:tcPr>
          <w:p w14:paraId="7870C960" w14:textId="682D1297" w:rsidR="00332164" w:rsidRPr="00332164" w:rsidRDefault="00332164" w:rsidP="00F11353">
            <w:pPr>
              <w:spacing w:line="320" w:lineRule="exact"/>
              <w:ind w:left="-141" w:right="-108" w:firstLine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712007" w:rsidRPr="00332164" w14:paraId="56150DEC" w14:textId="77777777" w:rsidTr="004D72FC">
        <w:trPr>
          <w:gridAfter w:val="1"/>
          <w:wAfter w:w="6" w:type="dxa"/>
          <w:trHeight w:val="62"/>
        </w:trPr>
        <w:tc>
          <w:tcPr>
            <w:tcW w:w="3001" w:type="dxa"/>
          </w:tcPr>
          <w:p w14:paraId="4DF5B80D" w14:textId="7062543A" w:rsidR="00712007" w:rsidRPr="00332164" w:rsidRDefault="00712007" w:rsidP="00F11353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164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Pr="00332164">
              <w:rPr>
                <w:rFonts w:asciiTheme="majorBidi" w:hAnsiTheme="majorBidi"/>
                <w:sz w:val="26"/>
                <w:szCs w:val="26"/>
                <w:cs/>
              </w:rPr>
              <w:t xml:space="preserve">ณ วันที่ </w:t>
            </w:r>
            <w:r w:rsidRPr="00332164">
              <w:rPr>
                <w:rFonts w:asciiTheme="majorBidi" w:hAnsiTheme="majorBidi"/>
                <w:sz w:val="26"/>
                <w:szCs w:val="26"/>
              </w:rPr>
              <w:t>1</w:t>
            </w:r>
            <w:r w:rsidRPr="00332164">
              <w:rPr>
                <w:rFonts w:asciiTheme="majorBidi" w:hAnsiTheme="majorBidi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66A2A2B0" w14:textId="0E1540FA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25,958,271.12 </w:t>
            </w:r>
          </w:p>
        </w:tc>
        <w:tc>
          <w:tcPr>
            <w:tcW w:w="136" w:type="dxa"/>
          </w:tcPr>
          <w:p w14:paraId="08481D39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5195BAAB" w14:textId="7EB60BE0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67E23">
              <w:rPr>
                <w:rFonts w:asciiTheme="majorBidi" w:hAnsiTheme="majorBidi"/>
                <w:sz w:val="26"/>
                <w:szCs w:val="26"/>
              </w:rPr>
              <w:t xml:space="preserve">  22,454,155.04</w:t>
            </w:r>
          </w:p>
        </w:tc>
        <w:tc>
          <w:tcPr>
            <w:tcW w:w="134" w:type="dxa"/>
          </w:tcPr>
          <w:p w14:paraId="78271D57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9D900A" w14:textId="007E8914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 xml:space="preserve"> 22,153,351.68 </w:t>
            </w:r>
          </w:p>
        </w:tc>
        <w:tc>
          <w:tcPr>
            <w:tcW w:w="134" w:type="dxa"/>
          </w:tcPr>
          <w:p w14:paraId="2AAB85CF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1391631" w14:textId="3F01423A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>21,862,789.70</w:t>
            </w:r>
          </w:p>
        </w:tc>
      </w:tr>
      <w:tr w:rsidR="00712007" w:rsidRPr="00332164" w14:paraId="218B69D2" w14:textId="77777777" w:rsidTr="00CD6904">
        <w:trPr>
          <w:gridAfter w:val="1"/>
          <w:wAfter w:w="6" w:type="dxa"/>
          <w:trHeight w:val="72"/>
        </w:trPr>
        <w:tc>
          <w:tcPr>
            <w:tcW w:w="3001" w:type="dxa"/>
          </w:tcPr>
          <w:p w14:paraId="00C3F273" w14:textId="77777777" w:rsidR="00712007" w:rsidRPr="00332164" w:rsidRDefault="00712007" w:rsidP="00F11353">
            <w:pPr>
              <w:tabs>
                <w:tab w:val="left" w:pos="0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16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243" w:type="dxa"/>
          </w:tcPr>
          <w:p w14:paraId="7838E5D7" w14:textId="606A6D84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2,517,347.03 </w:t>
            </w:r>
          </w:p>
        </w:tc>
        <w:tc>
          <w:tcPr>
            <w:tcW w:w="136" w:type="dxa"/>
          </w:tcPr>
          <w:p w14:paraId="39D64E8F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6D90A714" w14:textId="498BBB56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67E23">
              <w:rPr>
                <w:rFonts w:asciiTheme="majorBidi" w:hAnsiTheme="majorBidi"/>
                <w:sz w:val="26"/>
                <w:szCs w:val="26"/>
              </w:rPr>
              <w:t xml:space="preserve">  4,865,900.50</w:t>
            </w:r>
          </w:p>
        </w:tc>
        <w:tc>
          <w:tcPr>
            <w:tcW w:w="134" w:type="dxa"/>
          </w:tcPr>
          <w:p w14:paraId="61669004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AFDD12" w14:textId="2EA45ABD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D6904">
              <w:rPr>
                <w:rFonts w:asciiTheme="majorBidi" w:hAnsiTheme="majorBidi"/>
                <w:sz w:val="26"/>
                <w:szCs w:val="26"/>
              </w:rPr>
              <w:t>716,430.76</w:t>
            </w:r>
          </w:p>
        </w:tc>
        <w:tc>
          <w:tcPr>
            <w:tcW w:w="134" w:type="dxa"/>
          </w:tcPr>
          <w:p w14:paraId="13C0B96F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3968C26" w14:textId="485DEE81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 xml:space="preserve"> 1,155,682.06 </w:t>
            </w:r>
          </w:p>
        </w:tc>
      </w:tr>
      <w:tr w:rsidR="00712007" w:rsidRPr="00332164" w14:paraId="54E24113" w14:textId="77777777" w:rsidTr="00CD6904">
        <w:trPr>
          <w:gridAfter w:val="1"/>
          <w:wAfter w:w="6" w:type="dxa"/>
        </w:trPr>
        <w:tc>
          <w:tcPr>
            <w:tcW w:w="3001" w:type="dxa"/>
          </w:tcPr>
          <w:p w14:paraId="7C6752DC" w14:textId="77777777" w:rsidR="00712007" w:rsidRPr="00332164" w:rsidRDefault="00712007" w:rsidP="00F1135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3216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243" w:type="dxa"/>
          </w:tcPr>
          <w:p w14:paraId="22E2BD42" w14:textId="1FFB7300" w:rsidR="00712007" w:rsidRPr="00712007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(2,219,853.55)</w:t>
            </w:r>
          </w:p>
        </w:tc>
        <w:tc>
          <w:tcPr>
            <w:tcW w:w="136" w:type="dxa"/>
          </w:tcPr>
          <w:p w14:paraId="6F833FDA" w14:textId="77777777" w:rsidR="00712007" w:rsidRPr="00712007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193574DA" w14:textId="3192DAEF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67E23">
              <w:rPr>
                <w:rFonts w:asciiTheme="majorBidi" w:hAnsiTheme="majorBidi" w:cstheme="majorBidi"/>
                <w:sz w:val="26"/>
                <w:szCs w:val="26"/>
              </w:rPr>
              <w:t xml:space="preserve">  (1,361,784.42)</w:t>
            </w:r>
          </w:p>
        </w:tc>
        <w:tc>
          <w:tcPr>
            <w:tcW w:w="134" w:type="dxa"/>
          </w:tcPr>
          <w:p w14:paraId="32D07CFA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3575BFD" w14:textId="44FB805F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 w:rsidRPr="00CD6904">
              <w:rPr>
                <w:rFonts w:asciiTheme="majorBidi" w:hAnsiTheme="majorBidi"/>
                <w:sz w:val="26"/>
                <w:szCs w:val="26"/>
              </w:rPr>
              <w:t>(955,675.30)</w:t>
            </w:r>
          </w:p>
        </w:tc>
        <w:tc>
          <w:tcPr>
            <w:tcW w:w="134" w:type="dxa"/>
          </w:tcPr>
          <w:p w14:paraId="4970B23B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372598E" w14:textId="7BEB3EFC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>(865,120.08)</w:t>
            </w:r>
          </w:p>
        </w:tc>
      </w:tr>
      <w:tr w:rsidR="00712007" w:rsidRPr="00332164" w14:paraId="50FAF427" w14:textId="77777777" w:rsidTr="00F11353">
        <w:trPr>
          <w:gridAfter w:val="1"/>
          <w:wAfter w:w="6" w:type="dxa"/>
        </w:trPr>
        <w:tc>
          <w:tcPr>
            <w:tcW w:w="3001" w:type="dxa"/>
          </w:tcPr>
          <w:p w14:paraId="27ED2121" w14:textId="21AD74A6" w:rsidR="00712007" w:rsidRPr="00332164" w:rsidRDefault="00FB39C7" w:rsidP="00F1135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B39C7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ยกเลิกสัญญาเช่า</w:t>
            </w:r>
            <w:r w:rsidR="009F046D" w:rsidRPr="0033216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43" w:type="dxa"/>
          </w:tcPr>
          <w:p w14:paraId="4F1CC7ED" w14:textId="64F0CF02" w:rsidR="00712007" w:rsidRPr="00712007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(231,477.41)</w:t>
            </w:r>
          </w:p>
        </w:tc>
        <w:tc>
          <w:tcPr>
            <w:tcW w:w="136" w:type="dxa"/>
          </w:tcPr>
          <w:p w14:paraId="1E2EC03E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vAlign w:val="center"/>
          </w:tcPr>
          <w:p w14:paraId="0291C8A5" w14:textId="5BAA4648" w:rsidR="00712007" w:rsidRPr="00712007" w:rsidRDefault="00712007" w:rsidP="00F1135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4" w:type="dxa"/>
          </w:tcPr>
          <w:p w14:paraId="2DCB054F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center"/>
          </w:tcPr>
          <w:p w14:paraId="60977759" w14:textId="37796B2D" w:rsidR="00712007" w:rsidRPr="00712007" w:rsidRDefault="00712007" w:rsidP="00F1135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  <w:tc>
          <w:tcPr>
            <w:tcW w:w="134" w:type="dxa"/>
          </w:tcPr>
          <w:p w14:paraId="2DCA8566" w14:textId="77777777" w:rsidR="00712007" w:rsidRPr="00712007" w:rsidRDefault="00712007" w:rsidP="00F1135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vAlign w:val="center"/>
          </w:tcPr>
          <w:p w14:paraId="4D6C5B64" w14:textId="21E38CF3" w:rsidR="00712007" w:rsidRPr="00712007" w:rsidRDefault="00712007" w:rsidP="00F11353">
            <w:pPr>
              <w:tabs>
                <w:tab w:val="left" w:pos="-88"/>
              </w:tabs>
              <w:spacing w:line="320" w:lineRule="exact"/>
              <w:ind w:left="-108" w:right="454" w:hanging="374"/>
              <w:jc w:val="right"/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</w:pPr>
            <w:r w:rsidRPr="00CB6BB3">
              <w:rPr>
                <w:rFonts w:asciiTheme="majorBidi" w:hAnsiTheme="majorBidi"/>
                <w:bCs/>
                <w:color w:val="000000" w:themeColor="text1"/>
                <w:sz w:val="26"/>
                <w:szCs w:val="26"/>
              </w:rPr>
              <w:t xml:space="preserve"> - </w:t>
            </w:r>
          </w:p>
        </w:tc>
      </w:tr>
      <w:tr w:rsidR="00712007" w:rsidRPr="00332164" w14:paraId="0FC204C7" w14:textId="77777777" w:rsidTr="00CD6904">
        <w:trPr>
          <w:gridAfter w:val="1"/>
          <w:wAfter w:w="6" w:type="dxa"/>
        </w:trPr>
        <w:tc>
          <w:tcPr>
            <w:tcW w:w="3001" w:type="dxa"/>
          </w:tcPr>
          <w:p w14:paraId="06E7615A" w14:textId="4D624ED9" w:rsidR="00712007" w:rsidRPr="00332164" w:rsidRDefault="00712007" w:rsidP="00F11353">
            <w:pPr>
              <w:tabs>
                <w:tab w:val="left" w:pos="36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332164">
              <w:rPr>
                <w:rFonts w:asciiTheme="majorBidi" w:hAnsiTheme="majorBidi" w:hint="cs"/>
                <w:sz w:val="26"/>
                <w:szCs w:val="26"/>
                <w:cs/>
              </w:rPr>
              <w:t xml:space="preserve">ยอดคงเหลือ </w:t>
            </w:r>
            <w:r w:rsidRPr="00332164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33216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332164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758E7F4D" w14:textId="60DD8F31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26,024,287.19 </w:t>
            </w:r>
          </w:p>
        </w:tc>
        <w:tc>
          <w:tcPr>
            <w:tcW w:w="136" w:type="dxa"/>
          </w:tcPr>
          <w:p w14:paraId="76B6A35B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57A5D9F6" w14:textId="2E6F840C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67E23">
              <w:rPr>
                <w:rFonts w:asciiTheme="majorBidi" w:hAnsiTheme="majorBidi"/>
                <w:sz w:val="26"/>
                <w:szCs w:val="26"/>
              </w:rPr>
              <w:t xml:space="preserve">  25,958,271.12 </w:t>
            </w:r>
          </w:p>
        </w:tc>
        <w:tc>
          <w:tcPr>
            <w:tcW w:w="134" w:type="dxa"/>
          </w:tcPr>
          <w:p w14:paraId="10A78E9B" w14:textId="77777777" w:rsidR="00712007" w:rsidRPr="00891E0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7169ACB" w14:textId="6FBA757A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D6904">
              <w:rPr>
                <w:rFonts w:asciiTheme="majorBidi" w:hAnsiTheme="majorBidi"/>
                <w:sz w:val="26"/>
                <w:szCs w:val="26"/>
              </w:rPr>
              <w:t>21,914,107.14</w:t>
            </w:r>
          </w:p>
        </w:tc>
        <w:tc>
          <w:tcPr>
            <w:tcW w:w="134" w:type="dxa"/>
          </w:tcPr>
          <w:p w14:paraId="093CFFFE" w14:textId="77777777" w:rsidR="00712007" w:rsidRPr="00891E0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4356721" w14:textId="28AEDA56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 xml:space="preserve"> 22,153,351.68 </w:t>
            </w:r>
          </w:p>
        </w:tc>
      </w:tr>
      <w:tr w:rsidR="00712007" w:rsidRPr="00332164" w14:paraId="53AC0D06" w14:textId="77777777" w:rsidTr="00CD6904">
        <w:trPr>
          <w:gridAfter w:val="1"/>
          <w:wAfter w:w="6" w:type="dxa"/>
        </w:trPr>
        <w:tc>
          <w:tcPr>
            <w:tcW w:w="3001" w:type="dxa"/>
          </w:tcPr>
          <w:p w14:paraId="213E0B14" w14:textId="428BA57E" w:rsidR="00712007" w:rsidRPr="00332164" w:rsidRDefault="00712007" w:rsidP="00F11353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2164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332164">
              <w:rPr>
                <w:rFonts w:asciiTheme="majorBidi" w:hAnsiTheme="majorBidi"/>
                <w:sz w:val="26"/>
                <w:szCs w:val="26"/>
                <w:cs/>
              </w:rPr>
              <w:t xml:space="preserve"> ส่วนที่ถึงกำหนดชำระ</w:t>
            </w:r>
            <w:r w:rsidRPr="00332164">
              <w:rPr>
                <w:rFonts w:asciiTheme="majorBidi" w:hAnsiTheme="majorBidi" w:hint="cs"/>
                <w:sz w:val="26"/>
                <w:szCs w:val="26"/>
                <w:cs/>
              </w:rPr>
              <w:t>ภาย</w:t>
            </w:r>
            <w:r w:rsidRPr="00332164">
              <w:rPr>
                <w:rFonts w:asciiTheme="majorBidi" w:hAnsiTheme="majorBidi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243" w:type="dxa"/>
          </w:tcPr>
          <w:p w14:paraId="643BCE5D" w14:textId="2ECB3520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(2,797,621.49)</w:t>
            </w:r>
          </w:p>
        </w:tc>
        <w:tc>
          <w:tcPr>
            <w:tcW w:w="136" w:type="dxa"/>
          </w:tcPr>
          <w:p w14:paraId="6568A64A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8" w:type="dxa"/>
          </w:tcPr>
          <w:p w14:paraId="7AC06349" w14:textId="625544F7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567E23">
              <w:rPr>
                <w:rFonts w:asciiTheme="majorBidi" w:hAnsiTheme="majorBidi"/>
                <w:sz w:val="26"/>
                <w:szCs w:val="26"/>
              </w:rPr>
              <w:t xml:space="preserve">  (2,279,108.15)</w:t>
            </w:r>
          </w:p>
        </w:tc>
        <w:tc>
          <w:tcPr>
            <w:tcW w:w="134" w:type="dxa"/>
          </w:tcPr>
          <w:p w14:paraId="41ADD1C5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553BEC" w14:textId="4A30133D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</w:t>
            </w:r>
            <w:r w:rsidRPr="00CD6904">
              <w:rPr>
                <w:rFonts w:asciiTheme="majorBidi" w:hAnsiTheme="majorBidi"/>
                <w:sz w:val="26"/>
                <w:szCs w:val="26"/>
              </w:rPr>
              <w:t>1,382,724.43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14E89FE8" w14:textId="77777777" w:rsidR="00712007" w:rsidRPr="00332164" w:rsidRDefault="00712007" w:rsidP="00F11353">
            <w:pPr>
              <w:spacing w:line="320" w:lineRule="exact"/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B4B5296" w14:textId="6FB37857" w:rsidR="00712007" w:rsidRPr="00332164" w:rsidRDefault="00712007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>(1,108,873.16)</w:t>
            </w:r>
          </w:p>
        </w:tc>
      </w:tr>
      <w:tr w:rsidR="00712007" w:rsidRPr="00332164" w14:paraId="3FCBDB5D" w14:textId="77777777" w:rsidTr="00CD6904">
        <w:trPr>
          <w:gridAfter w:val="1"/>
          <w:wAfter w:w="6" w:type="dxa"/>
        </w:trPr>
        <w:tc>
          <w:tcPr>
            <w:tcW w:w="3001" w:type="dxa"/>
          </w:tcPr>
          <w:p w14:paraId="0A7C726E" w14:textId="115935B2" w:rsidR="00712007" w:rsidRPr="00332164" w:rsidRDefault="00712007" w:rsidP="00F11353">
            <w:pPr>
              <w:tabs>
                <w:tab w:val="left" w:pos="284"/>
              </w:tabs>
              <w:spacing w:line="320" w:lineRule="exact"/>
              <w:ind w:left="170" w:hanging="227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  <w:cs/>
              </w:rPr>
              <w:t>หนี้สินตามสัญญาเช่า-สุทธิ</w:t>
            </w: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726EDC6B" w14:textId="44C1DCCC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712007">
              <w:rPr>
                <w:rFonts w:asciiTheme="majorBidi" w:hAnsiTheme="majorBidi"/>
                <w:sz w:val="26"/>
                <w:szCs w:val="26"/>
              </w:rPr>
              <w:t xml:space="preserve">  23,226,665.70 </w:t>
            </w:r>
          </w:p>
        </w:tc>
        <w:tc>
          <w:tcPr>
            <w:tcW w:w="136" w:type="dxa"/>
          </w:tcPr>
          <w:p w14:paraId="220AEEDB" w14:textId="77777777" w:rsidR="00712007" w:rsidRPr="00332164" w:rsidRDefault="00712007" w:rsidP="00F11353">
            <w:pPr>
              <w:spacing w:line="320" w:lineRule="exact"/>
              <w:ind w:left="-10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1EB6AADE" w14:textId="7C439D2E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567E23">
              <w:rPr>
                <w:rFonts w:asciiTheme="majorBidi" w:hAnsiTheme="majorBidi"/>
                <w:sz w:val="26"/>
                <w:szCs w:val="26"/>
              </w:rPr>
              <w:t xml:space="preserve">  23,679,162.97 </w:t>
            </w:r>
          </w:p>
        </w:tc>
        <w:tc>
          <w:tcPr>
            <w:tcW w:w="134" w:type="dxa"/>
          </w:tcPr>
          <w:p w14:paraId="60C5DC24" w14:textId="77777777" w:rsidR="00712007" w:rsidRPr="00332164" w:rsidRDefault="00712007" w:rsidP="00F11353">
            <w:pPr>
              <w:spacing w:line="320" w:lineRule="exact"/>
              <w:ind w:left="-105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A3D1A5C" w14:textId="7667FAE7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D6904">
              <w:rPr>
                <w:rFonts w:asciiTheme="majorBidi" w:hAnsiTheme="majorBidi"/>
                <w:sz w:val="26"/>
                <w:szCs w:val="26"/>
              </w:rPr>
              <w:t>20,531,382.71</w:t>
            </w:r>
          </w:p>
        </w:tc>
        <w:tc>
          <w:tcPr>
            <w:tcW w:w="134" w:type="dxa"/>
          </w:tcPr>
          <w:p w14:paraId="75291A47" w14:textId="77777777" w:rsidR="00712007" w:rsidRPr="00332164" w:rsidRDefault="00712007" w:rsidP="00F11353">
            <w:pPr>
              <w:tabs>
                <w:tab w:val="left" w:pos="284"/>
                <w:tab w:val="left" w:pos="1418"/>
              </w:tabs>
              <w:spacing w:line="320" w:lineRule="exact"/>
              <w:ind w:left="-105" w:right="57" w:hanging="249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0336C3B" w14:textId="080BC6E7" w:rsidR="00712007" w:rsidRPr="00332164" w:rsidRDefault="00712007" w:rsidP="00F11353">
            <w:pPr>
              <w:spacing w:line="320" w:lineRule="exact"/>
              <w:ind w:left="-105"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32164">
              <w:rPr>
                <w:rFonts w:asciiTheme="majorBidi" w:hAnsiTheme="majorBidi"/>
                <w:sz w:val="26"/>
                <w:szCs w:val="26"/>
              </w:rPr>
              <w:t xml:space="preserve"> 21,044,478.52 </w:t>
            </w:r>
          </w:p>
        </w:tc>
      </w:tr>
    </w:tbl>
    <w:p w14:paraId="2D1C531A" w14:textId="77777777" w:rsidR="005E2C4D" w:rsidRDefault="005E2C4D" w:rsidP="00F1135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</w:rPr>
      </w:pPr>
    </w:p>
    <w:p w14:paraId="449EE193" w14:textId="201DAA55" w:rsidR="000E44B5" w:rsidRPr="00332164" w:rsidRDefault="00A233CC" w:rsidP="00F11353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="Angsana New" w:hAnsi="Angsana New"/>
          <w:position w:val="2"/>
        </w:rPr>
      </w:pPr>
      <w:r w:rsidRPr="00332164">
        <w:rPr>
          <w:rFonts w:ascii="Angsana New" w:hAnsi="Angsana New" w:hint="cs"/>
          <w:position w:val="2"/>
          <w:cs/>
        </w:rPr>
        <w:lastRenderedPageBreak/>
        <w:t>ค่าใช้จ่ายเกี่ยวกับสัญญาเช่า</w:t>
      </w:r>
      <w:r w:rsidR="000E44B5" w:rsidRPr="00332164">
        <w:rPr>
          <w:rFonts w:ascii="Angsana New" w:hAnsi="Angsana New"/>
          <w:position w:val="2"/>
          <w:cs/>
        </w:rPr>
        <w:t>ที่รับรู้ในงบกำไรขาดทุน</w:t>
      </w:r>
      <w:r w:rsidR="000E44B5" w:rsidRPr="00332164">
        <w:rPr>
          <w:rFonts w:ascii="Angsana New" w:hAnsi="Angsana New" w:hint="cs"/>
          <w:position w:val="2"/>
          <w:cs/>
        </w:rPr>
        <w:t>เบ็ดเสร็จ</w:t>
      </w:r>
      <w:r w:rsidR="000E44B5" w:rsidRPr="00332164">
        <w:rPr>
          <w:rFonts w:ascii="Angsana New" w:hAnsi="Angsana New"/>
          <w:position w:val="2"/>
          <w:cs/>
        </w:rPr>
        <w:t>สำหรับ</w:t>
      </w:r>
      <w:r w:rsidR="000E44B5" w:rsidRPr="00332164">
        <w:rPr>
          <w:rFonts w:ascii="Angsana New" w:hAnsi="Angsana New" w:hint="cs"/>
          <w:position w:val="2"/>
          <w:cs/>
        </w:rPr>
        <w:t>ปี</w:t>
      </w:r>
      <w:r w:rsidR="000E44B5" w:rsidRPr="00332164">
        <w:rPr>
          <w:rFonts w:ascii="Angsana New" w:hAnsi="Angsana New"/>
          <w:position w:val="2"/>
          <w:cs/>
        </w:rPr>
        <w:t>สิ้นสุดวันที่</w:t>
      </w:r>
      <w:r w:rsidR="000E44B5" w:rsidRPr="00332164">
        <w:rPr>
          <w:rFonts w:ascii="Angsana New" w:hAnsi="Angsana New"/>
          <w:position w:val="2"/>
        </w:rPr>
        <w:t xml:space="preserve"> 31 </w:t>
      </w:r>
      <w:r w:rsidR="000E44B5" w:rsidRPr="00332164">
        <w:rPr>
          <w:rFonts w:ascii="Angsana New" w:hAnsi="Angsana New" w:hint="cs"/>
          <w:position w:val="2"/>
          <w:cs/>
        </w:rPr>
        <w:t>ธันวาคม</w:t>
      </w:r>
      <w:r w:rsidR="000E44B5" w:rsidRPr="00332164">
        <w:rPr>
          <w:rFonts w:ascii="Angsana New" w:hAnsi="Angsana New" w:hint="cs"/>
          <w:position w:val="2"/>
        </w:rPr>
        <w:t xml:space="preserve"> </w:t>
      </w:r>
      <w:r w:rsidR="000E44B5" w:rsidRPr="00332164">
        <w:rPr>
          <w:rFonts w:ascii="Angsana New" w:hAnsi="Angsana New"/>
          <w:position w:val="2"/>
        </w:rPr>
        <w:t>256</w:t>
      </w:r>
      <w:r w:rsidR="00B02618">
        <w:rPr>
          <w:rFonts w:ascii="Angsana New" w:hAnsi="Angsana New"/>
          <w:position w:val="2"/>
        </w:rPr>
        <w:t>8</w:t>
      </w:r>
      <w:r w:rsidR="000E44B5" w:rsidRPr="00332164">
        <w:rPr>
          <w:rFonts w:ascii="Angsana New" w:hAnsi="Angsana New" w:hint="cs"/>
          <w:position w:val="2"/>
          <w:cs/>
        </w:rPr>
        <w:t xml:space="preserve">และ </w:t>
      </w:r>
      <w:r w:rsidR="000E44B5" w:rsidRPr="00332164">
        <w:rPr>
          <w:rFonts w:ascii="Angsana New" w:hAnsi="Angsana New"/>
          <w:position w:val="2"/>
        </w:rPr>
        <w:t>256</w:t>
      </w:r>
      <w:r w:rsidR="00B02618">
        <w:rPr>
          <w:rFonts w:ascii="Angsana New" w:hAnsi="Angsana New"/>
          <w:position w:val="2"/>
        </w:rPr>
        <w:t>7</w:t>
      </w:r>
      <w:r w:rsidR="000E44B5" w:rsidRPr="00332164">
        <w:rPr>
          <w:rFonts w:ascii="Angsana New" w:hAnsi="Angsana New" w:hint="cs"/>
          <w:position w:val="2"/>
          <w:cs/>
        </w:rPr>
        <w:t xml:space="preserve"> มีดังนี้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47"/>
        <w:gridCol w:w="134"/>
        <w:gridCol w:w="1250"/>
        <w:gridCol w:w="134"/>
        <w:gridCol w:w="1247"/>
        <w:gridCol w:w="137"/>
        <w:gridCol w:w="1249"/>
      </w:tblGrid>
      <w:tr w:rsidR="00332164" w:rsidRPr="00684EF6" w14:paraId="5837C50E" w14:textId="77777777" w:rsidTr="00A22E7D">
        <w:trPr>
          <w:trHeight w:val="20"/>
        </w:trPr>
        <w:tc>
          <w:tcPr>
            <w:tcW w:w="2977" w:type="dxa"/>
          </w:tcPr>
          <w:p w14:paraId="049451F5" w14:textId="77777777" w:rsidR="000E44B5" w:rsidRPr="00684EF6" w:rsidRDefault="000E44B5" w:rsidP="00684EF6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4918D1DC" w14:textId="77777777" w:rsidR="000E44B5" w:rsidRPr="00684EF6" w:rsidRDefault="000E44B5" w:rsidP="00684E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32164" w:rsidRPr="00684EF6" w14:paraId="546D2190" w14:textId="77777777" w:rsidTr="00A22E7D">
        <w:trPr>
          <w:trHeight w:val="20"/>
        </w:trPr>
        <w:tc>
          <w:tcPr>
            <w:tcW w:w="2977" w:type="dxa"/>
          </w:tcPr>
          <w:p w14:paraId="6E8F85A5" w14:textId="77777777" w:rsidR="000E44B5" w:rsidRPr="00684EF6" w:rsidRDefault="000E44B5" w:rsidP="00684EF6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709CC" w14:textId="77777777" w:rsidR="000E44B5" w:rsidRPr="00684EF6" w:rsidRDefault="000E44B5" w:rsidP="00684E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00F9E85" w14:textId="77777777" w:rsidR="000E44B5" w:rsidRPr="00684EF6" w:rsidRDefault="000E44B5" w:rsidP="00684EF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10BC3" w14:textId="77777777" w:rsidR="000E44B5" w:rsidRPr="00684EF6" w:rsidRDefault="000E44B5" w:rsidP="00684EF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164" w:rsidRPr="00684EF6" w14:paraId="19F35B95" w14:textId="77777777" w:rsidTr="004E7D18">
        <w:trPr>
          <w:trHeight w:val="20"/>
        </w:trPr>
        <w:tc>
          <w:tcPr>
            <w:tcW w:w="2977" w:type="dxa"/>
          </w:tcPr>
          <w:p w14:paraId="79AD7676" w14:textId="77777777" w:rsidR="00332164" w:rsidRPr="00684EF6" w:rsidRDefault="00332164" w:rsidP="00684EF6">
            <w:pPr>
              <w:spacing w:line="320" w:lineRule="exact"/>
              <w:ind w:left="113" w:hanging="17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EA69551" w14:textId="44A7AE3D" w:rsidR="00332164" w:rsidRPr="00684EF6" w:rsidRDefault="00332164" w:rsidP="00684EF6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BAEF10" w14:textId="77777777" w:rsidR="00332164" w:rsidRPr="00684EF6" w:rsidRDefault="00332164" w:rsidP="00684EF6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4971F9DA" w14:textId="47DE7754" w:rsidR="00332164" w:rsidRPr="00684EF6" w:rsidRDefault="00332164" w:rsidP="00684EF6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348AED26" w14:textId="77777777" w:rsidR="00332164" w:rsidRPr="00684EF6" w:rsidRDefault="00332164" w:rsidP="00684EF6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50B8932F" w14:textId="23095FF4" w:rsidR="00332164" w:rsidRPr="00684EF6" w:rsidRDefault="00332164" w:rsidP="00684EF6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F35DBF" w14:textId="77777777" w:rsidR="00332164" w:rsidRPr="00684EF6" w:rsidRDefault="00332164" w:rsidP="00684EF6">
            <w:pPr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3A6042E7" w14:textId="1E05DF1D" w:rsidR="00332164" w:rsidRPr="00684EF6" w:rsidRDefault="00332164" w:rsidP="00684EF6">
            <w:pPr>
              <w:tabs>
                <w:tab w:val="center" w:pos="409"/>
              </w:tabs>
              <w:spacing w:line="320" w:lineRule="exact"/>
              <w:ind w:hanging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4217F" w:rsidRPr="00684EF6" w14:paraId="5639A3AE" w14:textId="77777777" w:rsidTr="0014217F">
        <w:trPr>
          <w:trHeight w:val="20"/>
        </w:trPr>
        <w:tc>
          <w:tcPr>
            <w:tcW w:w="2977" w:type="dxa"/>
          </w:tcPr>
          <w:p w14:paraId="280D176E" w14:textId="77777777" w:rsidR="0014217F" w:rsidRPr="00684EF6" w:rsidRDefault="0014217F" w:rsidP="00684EF6">
            <w:pPr>
              <w:tabs>
                <w:tab w:val="clear" w:pos="227"/>
                <w:tab w:val="clear" w:pos="680"/>
                <w:tab w:val="left" w:pos="676"/>
              </w:tabs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</w:tcPr>
          <w:p w14:paraId="1948A88F" w14:textId="4A9051C2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5,638,263.</w:t>
            </w:r>
            <w:r w:rsidR="00D252BC" w:rsidRPr="00684EF6">
              <w:rPr>
                <w:rFonts w:asciiTheme="majorBidi" w:hAnsiTheme="majorBidi" w:cstheme="majorBidi" w:hint="cs"/>
                <w:sz w:val="26"/>
                <w:szCs w:val="26"/>
                <w:cs/>
              </w:rPr>
              <w:t>47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3774860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22036DB" w14:textId="420AF8F3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4,611,018.86 </w:t>
            </w:r>
          </w:p>
        </w:tc>
        <w:tc>
          <w:tcPr>
            <w:tcW w:w="134" w:type="dxa"/>
            <w:vAlign w:val="bottom"/>
          </w:tcPr>
          <w:p w14:paraId="08E5614E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2D29678" w14:textId="1D9842EB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4,389,441.56</w:t>
            </w:r>
          </w:p>
        </w:tc>
        <w:tc>
          <w:tcPr>
            <w:tcW w:w="137" w:type="dxa"/>
            <w:vAlign w:val="bottom"/>
          </w:tcPr>
          <w:p w14:paraId="43E36F15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07294B47" w14:textId="3041BDF8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4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121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019.15</w:t>
            </w:r>
          </w:p>
        </w:tc>
      </w:tr>
      <w:tr w:rsidR="0014217F" w:rsidRPr="00684EF6" w14:paraId="11DF8557" w14:textId="77777777" w:rsidTr="00852CDF">
        <w:trPr>
          <w:trHeight w:val="20"/>
        </w:trPr>
        <w:tc>
          <w:tcPr>
            <w:tcW w:w="2977" w:type="dxa"/>
          </w:tcPr>
          <w:p w14:paraId="7C492F96" w14:textId="77777777" w:rsidR="0014217F" w:rsidRPr="00684EF6" w:rsidRDefault="0014217F" w:rsidP="00684EF6">
            <w:pPr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</w:tcPr>
          <w:p w14:paraId="1EB3847B" w14:textId="3D82B5ED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1,416,984.26 </w:t>
            </w:r>
          </w:p>
        </w:tc>
        <w:tc>
          <w:tcPr>
            <w:tcW w:w="134" w:type="dxa"/>
            <w:vAlign w:val="bottom"/>
          </w:tcPr>
          <w:p w14:paraId="67EE273E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6645715" w14:textId="4739C2C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1,269,274.91 </w:t>
            </w:r>
          </w:p>
        </w:tc>
        <w:tc>
          <w:tcPr>
            <w:tcW w:w="134" w:type="dxa"/>
            <w:vAlign w:val="bottom"/>
          </w:tcPr>
          <w:p w14:paraId="426D8723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EE620A1" w14:textId="4CB75122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1,165,277.74</w:t>
            </w:r>
          </w:p>
        </w:tc>
        <w:tc>
          <w:tcPr>
            <w:tcW w:w="137" w:type="dxa"/>
            <w:vAlign w:val="bottom"/>
          </w:tcPr>
          <w:p w14:paraId="5D7EB54D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60FE2BB4" w14:textId="53B58F61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172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956.76</w:t>
            </w:r>
          </w:p>
        </w:tc>
      </w:tr>
      <w:tr w:rsidR="0014217F" w:rsidRPr="00684EF6" w14:paraId="110A5F67" w14:textId="77777777" w:rsidTr="0014217F">
        <w:trPr>
          <w:trHeight w:val="20"/>
        </w:trPr>
        <w:tc>
          <w:tcPr>
            <w:tcW w:w="2977" w:type="dxa"/>
          </w:tcPr>
          <w:p w14:paraId="470B1221" w14:textId="77777777" w:rsidR="0014217F" w:rsidRPr="00684EF6" w:rsidRDefault="0014217F" w:rsidP="00684EF6">
            <w:pPr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</w:tcPr>
          <w:p w14:paraId="0EC34652" w14:textId="5A8A1558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3,013,380.27 </w:t>
            </w:r>
          </w:p>
        </w:tc>
        <w:tc>
          <w:tcPr>
            <w:tcW w:w="134" w:type="dxa"/>
            <w:vAlign w:val="bottom"/>
          </w:tcPr>
          <w:p w14:paraId="746D7274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5CCD4F6" w14:textId="1E826E75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5,115,459.73 </w:t>
            </w:r>
          </w:p>
        </w:tc>
        <w:tc>
          <w:tcPr>
            <w:tcW w:w="134" w:type="dxa"/>
            <w:vAlign w:val="bottom"/>
          </w:tcPr>
          <w:p w14:paraId="3E12AEEB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DCD4722" w14:textId="58526E7C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34,080.00</w:t>
            </w:r>
          </w:p>
        </w:tc>
        <w:tc>
          <w:tcPr>
            <w:tcW w:w="137" w:type="dxa"/>
            <w:vAlign w:val="bottom"/>
          </w:tcPr>
          <w:p w14:paraId="772ED46A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5A97EA75" w14:textId="7D3EE79E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174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080.00</w:t>
            </w:r>
          </w:p>
        </w:tc>
      </w:tr>
      <w:tr w:rsidR="0014217F" w:rsidRPr="00684EF6" w14:paraId="7938E520" w14:textId="77777777" w:rsidTr="0014217F">
        <w:trPr>
          <w:trHeight w:val="20"/>
        </w:trPr>
        <w:tc>
          <w:tcPr>
            <w:tcW w:w="2977" w:type="dxa"/>
          </w:tcPr>
          <w:p w14:paraId="55FA9E2D" w14:textId="7944CB77" w:rsidR="0014217F" w:rsidRPr="00684EF6" w:rsidRDefault="0014217F" w:rsidP="00684EF6">
            <w:pPr>
              <w:tabs>
                <w:tab w:val="clear" w:pos="227"/>
                <w:tab w:val="clear" w:pos="454"/>
                <w:tab w:val="clear" w:pos="680"/>
                <w:tab w:val="left" w:pos="676"/>
              </w:tabs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  <w:r w:rsidRPr="00684EF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684EF6">
              <w:rPr>
                <w:rFonts w:asciiTheme="majorBidi" w:hAnsiTheme="majorBidi" w:cstheme="majorBidi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247" w:type="dxa"/>
          </w:tcPr>
          <w:p w14:paraId="29CA2D37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30130" w14:textId="3489E95C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394,200.00 </w:t>
            </w:r>
          </w:p>
        </w:tc>
        <w:tc>
          <w:tcPr>
            <w:tcW w:w="134" w:type="dxa"/>
            <w:vAlign w:val="bottom"/>
          </w:tcPr>
          <w:p w14:paraId="44A143F0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</w:tcPr>
          <w:p w14:paraId="60BD818C" w14:textId="77777777" w:rsidR="00852CD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</w:p>
          <w:p w14:paraId="271E3AA6" w14:textId="02C528DE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342,550.00 </w:t>
            </w:r>
          </w:p>
        </w:tc>
        <w:tc>
          <w:tcPr>
            <w:tcW w:w="134" w:type="dxa"/>
            <w:vAlign w:val="bottom"/>
          </w:tcPr>
          <w:p w14:paraId="4DBCCAA5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EB6FBB3" w14:textId="66919A58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292,200.00</w:t>
            </w:r>
          </w:p>
        </w:tc>
        <w:tc>
          <w:tcPr>
            <w:tcW w:w="137" w:type="dxa"/>
            <w:vAlign w:val="bottom"/>
          </w:tcPr>
          <w:p w14:paraId="2CE2E11D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vAlign w:val="bottom"/>
          </w:tcPr>
          <w:p w14:paraId="18290887" w14:textId="0B018774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228</w:t>
            </w:r>
            <w:r w:rsidRPr="00684EF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84EF6">
              <w:rPr>
                <w:rFonts w:asciiTheme="majorBidi" w:hAnsiTheme="majorBidi"/>
                <w:sz w:val="26"/>
                <w:szCs w:val="26"/>
                <w:cs/>
              </w:rPr>
              <w:t>450.00</w:t>
            </w:r>
          </w:p>
        </w:tc>
      </w:tr>
      <w:tr w:rsidR="0014217F" w:rsidRPr="00684EF6" w14:paraId="78CA19A6" w14:textId="77777777" w:rsidTr="00852CDF">
        <w:trPr>
          <w:trHeight w:val="20"/>
        </w:trPr>
        <w:tc>
          <w:tcPr>
            <w:tcW w:w="2977" w:type="dxa"/>
          </w:tcPr>
          <w:p w14:paraId="16BB04C6" w14:textId="465C3CE2" w:rsidR="0014217F" w:rsidRPr="00684EF6" w:rsidRDefault="0014217F" w:rsidP="00684EF6">
            <w:pPr>
              <w:spacing w:line="320" w:lineRule="exact"/>
              <w:ind w:left="113" w:hanging="1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84EF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FB2D50E" w14:textId="06F9154F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10,462,827.95 </w:t>
            </w:r>
          </w:p>
        </w:tc>
        <w:tc>
          <w:tcPr>
            <w:tcW w:w="134" w:type="dxa"/>
            <w:vAlign w:val="bottom"/>
          </w:tcPr>
          <w:p w14:paraId="2AA44B9C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BF56B1F" w14:textId="15359190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 xml:space="preserve">  11,338,303.50 </w:t>
            </w:r>
          </w:p>
        </w:tc>
        <w:tc>
          <w:tcPr>
            <w:tcW w:w="134" w:type="dxa"/>
            <w:vAlign w:val="bottom"/>
          </w:tcPr>
          <w:p w14:paraId="111B8118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3440DF" w14:textId="35C7BC5B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5,880,999.30</w:t>
            </w:r>
          </w:p>
        </w:tc>
        <w:tc>
          <w:tcPr>
            <w:tcW w:w="137" w:type="dxa"/>
            <w:vAlign w:val="bottom"/>
          </w:tcPr>
          <w:p w14:paraId="5AA98BF8" w14:textId="77777777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6B8495" w14:textId="684DB33E" w:rsidR="0014217F" w:rsidRPr="00684EF6" w:rsidRDefault="0014217F" w:rsidP="00684EF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84EF6">
              <w:rPr>
                <w:rFonts w:asciiTheme="majorBidi" w:hAnsiTheme="majorBidi" w:cstheme="majorBidi"/>
                <w:sz w:val="26"/>
                <w:szCs w:val="26"/>
              </w:rPr>
              <w:t>6,696,505.91</w:t>
            </w:r>
          </w:p>
        </w:tc>
      </w:tr>
    </w:tbl>
    <w:p w14:paraId="085AC692" w14:textId="77777777" w:rsidR="004D72FC" w:rsidRDefault="004D72FC" w:rsidP="00F11353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</w:p>
    <w:p w14:paraId="463E9249" w14:textId="07683B79" w:rsidR="004D7A83" w:rsidRPr="00332164" w:rsidRDefault="00642EB8" w:rsidP="00F11353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สำหรับปีสิ้นสุดวันที่ </w:t>
      </w:r>
      <w:r w:rsidRPr="00332164">
        <w:rPr>
          <w:rFonts w:ascii="Angsana New" w:eastAsia="MS Mincho" w:hAnsi="Angsana New"/>
          <w:sz w:val="32"/>
          <w:szCs w:val="32"/>
        </w:rPr>
        <w:t xml:space="preserve">31 </w:t>
      </w: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332164">
        <w:rPr>
          <w:rFonts w:ascii="Angsana New" w:eastAsia="MS Mincho" w:hAnsi="Angsana New"/>
          <w:sz w:val="32"/>
          <w:szCs w:val="32"/>
        </w:rPr>
        <w:t>256</w:t>
      </w:r>
      <w:r w:rsidR="00332164" w:rsidRPr="00332164">
        <w:rPr>
          <w:rFonts w:ascii="Angsana New" w:eastAsia="MS Mincho" w:hAnsi="Angsana New"/>
          <w:sz w:val="32"/>
          <w:szCs w:val="32"/>
        </w:rPr>
        <w:t>8</w:t>
      </w:r>
      <w:r w:rsidRPr="00332164">
        <w:rPr>
          <w:rFonts w:ascii="Angsana New" w:eastAsia="MS Mincho" w:hAnsi="Angsana New"/>
          <w:sz w:val="32"/>
          <w:szCs w:val="32"/>
        </w:rPr>
        <w:t xml:space="preserve"> </w:t>
      </w: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332164">
        <w:rPr>
          <w:rFonts w:ascii="Angsana New" w:eastAsia="MS Mincho" w:hAnsi="Angsana New"/>
          <w:sz w:val="32"/>
          <w:szCs w:val="32"/>
        </w:rPr>
        <w:t>256</w:t>
      </w:r>
      <w:r w:rsidR="00332164" w:rsidRPr="00332164">
        <w:rPr>
          <w:rFonts w:ascii="Angsana New" w:eastAsia="MS Mincho" w:hAnsi="Angsana New"/>
          <w:sz w:val="32"/>
          <w:szCs w:val="32"/>
        </w:rPr>
        <w:t>7</w:t>
      </w:r>
      <w:r w:rsidRPr="00332164">
        <w:rPr>
          <w:rFonts w:ascii="Angsana New" w:eastAsia="MS Mincho" w:hAnsi="Angsana New"/>
          <w:sz w:val="32"/>
          <w:szCs w:val="32"/>
        </w:rPr>
        <w:t xml:space="preserve"> </w:t>
      </w:r>
      <w:r w:rsidRPr="00332164">
        <w:rPr>
          <w:rFonts w:ascii="Angsana New" w:eastAsia="MS Mincho" w:hAnsi="Angsana New"/>
          <w:sz w:val="32"/>
          <w:szCs w:val="32"/>
          <w:cs/>
        </w:rPr>
        <w:t>กระแสเงินสด</w:t>
      </w:r>
      <w:r w:rsidRPr="00332164">
        <w:rPr>
          <w:rFonts w:ascii="Angsana New" w:eastAsia="MS Mincho" w:hAnsi="Angsana New" w:hint="cs"/>
          <w:sz w:val="32"/>
          <w:szCs w:val="32"/>
          <w:cs/>
        </w:rPr>
        <w:t>จ่าย</w:t>
      </w:r>
      <w:r w:rsidRPr="00332164">
        <w:rPr>
          <w:rFonts w:ascii="Angsana New" w:eastAsia="MS Mincho" w:hAnsi="Angsana New"/>
          <w:sz w:val="32"/>
          <w:szCs w:val="32"/>
          <w:cs/>
        </w:rPr>
        <w:t>ทั้งหมดสำหรับสัญญาเช่า</w:t>
      </w:r>
      <w:r w:rsidR="00684EF6">
        <w:rPr>
          <w:rFonts w:ascii="Angsana New" w:eastAsia="MS Mincho" w:hAnsi="Angsana New"/>
          <w:sz w:val="32"/>
          <w:szCs w:val="32"/>
        </w:rPr>
        <w:br/>
      </w:r>
      <w:r w:rsidRPr="00332164">
        <w:rPr>
          <w:rFonts w:ascii="Angsana New" w:eastAsia="MS Mincho" w:hAnsi="Angsana New" w:hint="cs"/>
          <w:sz w:val="32"/>
          <w:szCs w:val="32"/>
          <w:cs/>
        </w:rPr>
        <w:t>ในงบการเงินรวม เป็นจำนวนเงิน</w:t>
      </w:r>
      <w:r w:rsidR="0014217F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14217F">
        <w:rPr>
          <w:rFonts w:ascii="Angsana New" w:eastAsia="MS Mincho" w:hAnsi="Angsana New"/>
          <w:sz w:val="32"/>
          <w:szCs w:val="32"/>
        </w:rPr>
        <w:t xml:space="preserve">7.44 </w:t>
      </w:r>
      <w:r w:rsidRPr="00332164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332164">
        <w:rPr>
          <w:rFonts w:ascii="Angsana New" w:eastAsia="MS Mincho" w:hAnsi="Angsana New"/>
          <w:sz w:val="32"/>
          <w:szCs w:val="32"/>
        </w:rPr>
        <w:t xml:space="preserve"> </w:t>
      </w: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="0014217F">
        <w:rPr>
          <w:rFonts w:ascii="Angsana New" w:eastAsia="MS Mincho" w:hAnsi="Angsana New"/>
          <w:sz w:val="32"/>
          <w:szCs w:val="32"/>
        </w:rPr>
        <w:t>8.09</w:t>
      </w:r>
      <w:r w:rsidR="00332164" w:rsidRPr="00332164">
        <w:rPr>
          <w:rFonts w:ascii="Angsana New" w:eastAsia="MS Mincho" w:hAnsi="Angsana New"/>
          <w:sz w:val="32"/>
          <w:szCs w:val="32"/>
        </w:rPr>
        <w:t xml:space="preserve"> </w:t>
      </w:r>
      <w:r w:rsidRPr="00332164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 ตามลำดับ </w:t>
      </w:r>
      <w:r w:rsidRPr="00332164">
        <w:rPr>
          <w:rFonts w:asciiTheme="majorBidi" w:hAnsiTheme="majorBidi" w:cstheme="majorBidi"/>
          <w:sz w:val="32"/>
          <w:szCs w:val="32"/>
        </w:rPr>
        <w:t>(</w:t>
      </w:r>
      <w:r w:rsidRPr="00332164">
        <w:rPr>
          <w:rFonts w:asciiTheme="majorBidi" w:hAnsiTheme="majorBidi" w:cstheme="majorBidi" w:hint="cs"/>
          <w:sz w:val="32"/>
          <w:szCs w:val="32"/>
          <w:cs/>
        </w:rPr>
        <w:t>เฉพาะกิจการ จำนวนเงิ</w:t>
      </w:r>
      <w:r w:rsidR="0014217F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14217F">
        <w:rPr>
          <w:rFonts w:asciiTheme="majorBidi" w:hAnsiTheme="majorBidi" w:cstheme="majorBidi"/>
          <w:sz w:val="32"/>
          <w:szCs w:val="32"/>
        </w:rPr>
        <w:t>2.45</w:t>
      </w:r>
      <w:r w:rsidR="0087506C" w:rsidRPr="00332164">
        <w:rPr>
          <w:rFonts w:asciiTheme="majorBidi" w:hAnsiTheme="majorBidi" w:cstheme="majorBidi"/>
          <w:sz w:val="32"/>
          <w:szCs w:val="32"/>
        </w:rPr>
        <w:t xml:space="preserve"> </w:t>
      </w:r>
      <w:r w:rsidRPr="00332164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332164" w:rsidRPr="00332164">
        <w:rPr>
          <w:rFonts w:asciiTheme="majorBidi" w:hAnsiTheme="majorBidi" w:cstheme="majorBidi"/>
          <w:sz w:val="32"/>
          <w:szCs w:val="32"/>
        </w:rPr>
        <w:t xml:space="preserve">3.44 </w:t>
      </w:r>
      <w:r w:rsidRPr="00332164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332164">
        <w:rPr>
          <w:rFonts w:ascii="Angsana New" w:eastAsia="MS Mincho" w:hAnsi="Angsana New" w:hint="cs"/>
          <w:sz w:val="32"/>
          <w:szCs w:val="32"/>
          <w:cs/>
        </w:rPr>
        <w:t xml:space="preserve"> ตามลำดับ)</w:t>
      </w:r>
    </w:p>
    <w:p w14:paraId="03B4A860" w14:textId="77777777" w:rsidR="000F3615" w:rsidRPr="00332164" w:rsidRDefault="000F3615" w:rsidP="00F11353">
      <w:pPr>
        <w:tabs>
          <w:tab w:val="clear" w:pos="680"/>
          <w:tab w:val="clear" w:pos="1644"/>
          <w:tab w:val="left" w:pos="675"/>
          <w:tab w:val="left" w:pos="1667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  <w:cs/>
        </w:rPr>
      </w:pPr>
    </w:p>
    <w:p w14:paraId="5F27E4F6" w14:textId="01E99FB9" w:rsidR="00532235" w:rsidRPr="00332164" w:rsidRDefault="00A715A8" w:rsidP="00F1135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332164">
        <w:rPr>
          <w:rFonts w:ascii="Angsana New" w:hAnsi="Angsana New"/>
          <w:b/>
          <w:bCs/>
          <w:sz w:val="32"/>
          <w:szCs w:val="32"/>
        </w:rPr>
        <w:t>20</w:t>
      </w:r>
      <w:r w:rsidR="00532235" w:rsidRPr="00332164">
        <w:rPr>
          <w:rFonts w:ascii="Angsana New" w:hAnsi="Angsana New"/>
          <w:b/>
          <w:bCs/>
          <w:sz w:val="32"/>
          <w:szCs w:val="32"/>
        </w:rPr>
        <w:t>.</w:t>
      </w:r>
      <w:r w:rsidR="00532235" w:rsidRPr="00332164">
        <w:rPr>
          <w:rFonts w:ascii="Angsana New" w:hAnsi="Angsana New"/>
          <w:b/>
          <w:bCs/>
          <w:sz w:val="32"/>
          <w:szCs w:val="32"/>
        </w:rPr>
        <w:tab/>
      </w:r>
      <w:r w:rsidR="00532235" w:rsidRPr="00332164">
        <w:rPr>
          <w:rFonts w:ascii="Angsana New" w:hAnsi="Angsana New"/>
          <w:b/>
          <w:bCs/>
          <w:sz w:val="32"/>
          <w:szCs w:val="32"/>
        </w:rPr>
        <w:tab/>
      </w:r>
      <w:r w:rsidR="00532235" w:rsidRPr="00332164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14:paraId="18878F2E" w14:textId="4868BC2D" w:rsidR="00532235" w:rsidRPr="00332164" w:rsidRDefault="00532235" w:rsidP="00F11353">
      <w:pPr>
        <w:tabs>
          <w:tab w:val="left" w:pos="284"/>
          <w:tab w:val="left" w:pos="851"/>
          <w:tab w:val="left" w:pos="1418"/>
        </w:tabs>
        <w:spacing w:line="36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32164">
        <w:rPr>
          <w:rFonts w:ascii="Angsana New" w:hAnsi="Angsana New"/>
          <w:sz w:val="32"/>
          <w:szCs w:val="32"/>
          <w:u w:val="single"/>
          <w:cs/>
        </w:rPr>
        <w:t>งบฐานะการเงิน</w:t>
      </w:r>
    </w:p>
    <w:tbl>
      <w:tblPr>
        <w:tblW w:w="84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7"/>
        <w:gridCol w:w="1134"/>
        <w:gridCol w:w="136"/>
        <w:gridCol w:w="1136"/>
        <w:gridCol w:w="138"/>
        <w:gridCol w:w="1134"/>
      </w:tblGrid>
      <w:tr w:rsidR="00332164" w:rsidRPr="00684EF6" w14:paraId="284E6AE8" w14:textId="77777777" w:rsidTr="00BB3B91">
        <w:trPr>
          <w:cantSplit/>
        </w:trPr>
        <w:tc>
          <w:tcPr>
            <w:tcW w:w="3457" w:type="dxa"/>
          </w:tcPr>
          <w:p w14:paraId="3B1A4823" w14:textId="77777777" w:rsidR="00642EB8" w:rsidRPr="00684EF6" w:rsidRDefault="00642EB8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9" w:type="dxa"/>
            <w:gridSpan w:val="7"/>
            <w:tcBorders>
              <w:bottom w:val="single" w:sz="6" w:space="0" w:color="auto"/>
            </w:tcBorders>
          </w:tcPr>
          <w:p w14:paraId="7A4E48DE" w14:textId="77777777" w:rsidR="00642EB8" w:rsidRPr="00684EF6" w:rsidRDefault="00642EB8" w:rsidP="00F1135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332164" w:rsidRPr="00684EF6" w14:paraId="4850DEC7" w14:textId="77777777" w:rsidTr="00C14027">
        <w:trPr>
          <w:cantSplit/>
        </w:trPr>
        <w:tc>
          <w:tcPr>
            <w:tcW w:w="3457" w:type="dxa"/>
          </w:tcPr>
          <w:p w14:paraId="6367FC4D" w14:textId="77777777" w:rsidR="00642EB8" w:rsidRPr="00684EF6" w:rsidRDefault="00642EB8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4714C1" w14:textId="77777777" w:rsidR="00642EB8" w:rsidRPr="00684EF6" w:rsidRDefault="00642EB8" w:rsidP="00F1135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CF3F079" w14:textId="77777777" w:rsidR="00642EB8" w:rsidRPr="00684EF6" w:rsidRDefault="00642EB8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5D5348" w14:textId="77777777" w:rsidR="00642EB8" w:rsidRPr="00684EF6" w:rsidRDefault="00642EB8" w:rsidP="00F11353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2164" w:rsidRPr="00684EF6" w14:paraId="2FF8B8C6" w14:textId="77777777" w:rsidTr="00C14027">
        <w:trPr>
          <w:cantSplit/>
        </w:trPr>
        <w:tc>
          <w:tcPr>
            <w:tcW w:w="3457" w:type="dxa"/>
          </w:tcPr>
          <w:p w14:paraId="617F482A" w14:textId="77777777" w:rsidR="00332164" w:rsidRPr="00684EF6" w:rsidRDefault="00332164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006539" w14:textId="3B682D98" w:rsidR="00332164" w:rsidRPr="00684EF6" w:rsidRDefault="00332164" w:rsidP="00F11353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938201D" w14:textId="77777777" w:rsidR="00332164" w:rsidRPr="00684EF6" w:rsidRDefault="00332164" w:rsidP="00F1135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34BB4C" w14:textId="25BE44E0" w:rsidR="00332164" w:rsidRPr="00684EF6" w:rsidRDefault="00332164" w:rsidP="00F11353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07022662" w14:textId="77777777" w:rsidR="00332164" w:rsidRPr="00684EF6" w:rsidRDefault="00332164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88733EC" w14:textId="62B41A11" w:rsidR="00332164" w:rsidRPr="00684EF6" w:rsidRDefault="00332164" w:rsidP="00F11353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8" w:type="dxa"/>
          </w:tcPr>
          <w:p w14:paraId="75DFD905" w14:textId="77777777" w:rsidR="00332164" w:rsidRPr="00684EF6" w:rsidRDefault="00332164" w:rsidP="00F1135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95916D" w14:textId="4935DBBA" w:rsidR="00332164" w:rsidRPr="00684EF6" w:rsidRDefault="00332164" w:rsidP="00F11353">
            <w:pPr>
              <w:spacing w:line="300" w:lineRule="exact"/>
              <w:ind w:left="-42" w:right="-7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C27AE1" w:rsidRPr="00684EF6" w14:paraId="615AB3FC" w14:textId="77777777" w:rsidTr="00C14027">
        <w:trPr>
          <w:cantSplit/>
        </w:trPr>
        <w:tc>
          <w:tcPr>
            <w:tcW w:w="3457" w:type="dxa"/>
          </w:tcPr>
          <w:p w14:paraId="73D543EA" w14:textId="77777777" w:rsidR="00C27AE1" w:rsidRPr="00684EF6" w:rsidRDefault="00C27AE1" w:rsidP="00F1135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ณ วันต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9B6CDB" w14:textId="5A47B2C1" w:rsidR="00C27AE1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21,736,853.00</w:t>
            </w:r>
          </w:p>
        </w:tc>
        <w:tc>
          <w:tcPr>
            <w:tcW w:w="137" w:type="dxa"/>
          </w:tcPr>
          <w:p w14:paraId="00ABE95A" w14:textId="77777777" w:rsidR="00C27AE1" w:rsidRPr="00684EF6" w:rsidRDefault="00C27AE1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E23C25D" w14:textId="344BDF96" w:rsidR="00C27AE1" w:rsidRPr="00684EF6" w:rsidRDefault="00C27AE1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  15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764</w:t>
            </w:r>
            <w:r w:rsidRPr="00684EF6">
              <w:rPr>
                <w:rFonts w:ascii="Angsana New" w:hAnsi="Angsana New"/>
                <w:sz w:val="24"/>
                <w:szCs w:val="24"/>
              </w:rPr>
              <w:t>,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963.42</w:t>
            </w:r>
          </w:p>
        </w:tc>
        <w:tc>
          <w:tcPr>
            <w:tcW w:w="136" w:type="dxa"/>
          </w:tcPr>
          <w:p w14:paraId="1CE44B1F" w14:textId="77777777" w:rsidR="00C27AE1" w:rsidRPr="00684EF6" w:rsidRDefault="00C27AE1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D22A153" w14:textId="7C2B2275" w:rsidR="00C27AE1" w:rsidRPr="00684EF6" w:rsidRDefault="00C27AE1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20,587,004.00</w:t>
            </w:r>
          </w:p>
        </w:tc>
        <w:tc>
          <w:tcPr>
            <w:tcW w:w="138" w:type="dxa"/>
          </w:tcPr>
          <w:p w14:paraId="3493EEC8" w14:textId="77777777" w:rsidR="00C27AE1" w:rsidRPr="00684EF6" w:rsidRDefault="00C27AE1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3C2B6D" w14:textId="2794F2F9" w:rsidR="00C27AE1" w:rsidRPr="00684EF6" w:rsidRDefault="00C27AE1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14,600,518.42</w:t>
            </w:r>
          </w:p>
        </w:tc>
      </w:tr>
      <w:tr w:rsidR="00C27AE1" w:rsidRPr="00684EF6" w14:paraId="1B28F074" w14:textId="77777777" w:rsidTr="00C14027">
        <w:trPr>
          <w:cantSplit/>
        </w:trPr>
        <w:tc>
          <w:tcPr>
            <w:tcW w:w="3457" w:type="dxa"/>
          </w:tcPr>
          <w:p w14:paraId="6FB7BE02" w14:textId="7716C8DB" w:rsidR="00C27AE1" w:rsidRPr="00684EF6" w:rsidRDefault="00C27AE1" w:rsidP="00F1135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="00F60AD5" w:rsidRPr="00684EF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134" w:type="dxa"/>
          </w:tcPr>
          <w:p w14:paraId="77014F67" w14:textId="4E3D8849" w:rsidR="00C27AE1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1,983,723.00</w:t>
            </w:r>
          </w:p>
        </w:tc>
        <w:tc>
          <w:tcPr>
            <w:tcW w:w="137" w:type="dxa"/>
          </w:tcPr>
          <w:p w14:paraId="08502C37" w14:textId="77777777" w:rsidR="00C27AE1" w:rsidRPr="00684EF6" w:rsidRDefault="00C27AE1" w:rsidP="00F11353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CEEF5" w14:textId="280F7B66" w:rsidR="00C27AE1" w:rsidRPr="00684EF6" w:rsidRDefault="00C27AE1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1,857,116.00 </w:t>
            </w:r>
          </w:p>
        </w:tc>
        <w:tc>
          <w:tcPr>
            <w:tcW w:w="136" w:type="dxa"/>
          </w:tcPr>
          <w:p w14:paraId="1927F098" w14:textId="77777777" w:rsidR="00C27AE1" w:rsidRPr="00684EF6" w:rsidRDefault="00C27AE1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C45A48D" w14:textId="3A81C0D2" w:rsidR="00C27AE1" w:rsidRPr="00684EF6" w:rsidRDefault="001775D0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1,365,811.00</w:t>
            </w:r>
          </w:p>
        </w:tc>
        <w:tc>
          <w:tcPr>
            <w:tcW w:w="138" w:type="dxa"/>
          </w:tcPr>
          <w:p w14:paraId="06C68AF2" w14:textId="77777777" w:rsidR="00C27AE1" w:rsidRPr="00684EF6" w:rsidRDefault="00C27AE1" w:rsidP="00F11353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CD119A" w14:textId="0501921E" w:rsidR="00C27AE1" w:rsidRPr="00684EF6" w:rsidRDefault="00C27AE1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1,457,448.00 </w:t>
            </w:r>
          </w:p>
        </w:tc>
      </w:tr>
      <w:tr w:rsidR="0014217F" w:rsidRPr="00684EF6" w14:paraId="070956A2" w14:textId="77777777" w:rsidTr="00C95EDD">
        <w:trPr>
          <w:cantSplit/>
        </w:trPr>
        <w:tc>
          <w:tcPr>
            <w:tcW w:w="3457" w:type="dxa"/>
          </w:tcPr>
          <w:p w14:paraId="49474C89" w14:textId="23DF74D4" w:rsidR="0014217F" w:rsidRPr="00684EF6" w:rsidRDefault="0014217F" w:rsidP="00D252BC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พนักงานที่กำหนดไว้</w:t>
            </w:r>
          </w:p>
        </w:tc>
        <w:tc>
          <w:tcPr>
            <w:tcW w:w="1134" w:type="dxa"/>
          </w:tcPr>
          <w:p w14:paraId="1623058D" w14:textId="77777777" w:rsidR="0014217F" w:rsidRPr="00684EF6" w:rsidRDefault="0014217F" w:rsidP="00F11353">
            <w:pPr>
              <w:spacing w:line="300" w:lineRule="exact"/>
              <w:ind w:left="-368" w:right="397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4FF644" w14:textId="5898BA74" w:rsidR="0014217F" w:rsidRPr="00684EF6" w:rsidRDefault="0014217F" w:rsidP="00F11353">
            <w:pPr>
              <w:spacing w:line="300" w:lineRule="exact"/>
              <w:ind w:right="39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9A76804" w14:textId="77777777" w:rsidR="0014217F" w:rsidRPr="00684EF6" w:rsidRDefault="0014217F" w:rsidP="00F11353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949C8D" w14:textId="77777777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64E4F13" w14:textId="79EDD1C0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4,411,287.58</w:t>
            </w:r>
          </w:p>
        </w:tc>
        <w:tc>
          <w:tcPr>
            <w:tcW w:w="136" w:type="dxa"/>
          </w:tcPr>
          <w:p w14:paraId="753C5BC6" w14:textId="77777777" w:rsidR="0014217F" w:rsidRPr="00684EF6" w:rsidRDefault="0014217F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0731B6C8" w14:textId="77777777" w:rsidR="0014217F" w:rsidRPr="00684EF6" w:rsidRDefault="0014217F" w:rsidP="00F11353">
            <w:pPr>
              <w:spacing w:line="300" w:lineRule="exact"/>
              <w:ind w:left="-368" w:right="454"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799ACE6" w14:textId="335DAF27" w:rsidR="0014217F" w:rsidRPr="00684EF6" w:rsidRDefault="0014217F" w:rsidP="00F11353">
            <w:pPr>
              <w:spacing w:line="300" w:lineRule="exact"/>
              <w:ind w:left="-368" w:right="397" w:hanging="57"/>
              <w:jc w:val="right"/>
              <w:rPr>
                <w:rFonts w:asciiTheme="majorBidi" w:hAnsiTheme="majorBidi"/>
                <w:bCs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8" w:type="dxa"/>
          </w:tcPr>
          <w:p w14:paraId="4D8AB1AB" w14:textId="77777777" w:rsidR="0014217F" w:rsidRPr="00684EF6" w:rsidRDefault="0014217F" w:rsidP="00F11353">
            <w:pPr>
              <w:spacing w:line="30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D8ABDE" w14:textId="77777777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CCEDD36" w14:textId="0E655815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  4,825,551.58</w:t>
            </w:r>
          </w:p>
        </w:tc>
      </w:tr>
      <w:tr w:rsidR="0014217F" w:rsidRPr="00684EF6" w14:paraId="20BFF621" w14:textId="77777777" w:rsidTr="00C14027">
        <w:trPr>
          <w:cantSplit/>
        </w:trPr>
        <w:tc>
          <w:tcPr>
            <w:tcW w:w="3457" w:type="dxa"/>
          </w:tcPr>
          <w:p w14:paraId="59D747BE" w14:textId="3FC01359" w:rsidR="0014217F" w:rsidRPr="00684EF6" w:rsidRDefault="0014217F" w:rsidP="00F1135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1134" w:type="dxa"/>
          </w:tcPr>
          <w:p w14:paraId="32E82D4C" w14:textId="113F522A" w:rsidR="0014217F" w:rsidRPr="00684EF6" w:rsidRDefault="0014217F" w:rsidP="00F1135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(12,000,000.00)</w:t>
            </w:r>
          </w:p>
        </w:tc>
        <w:tc>
          <w:tcPr>
            <w:tcW w:w="137" w:type="dxa"/>
            <w:vAlign w:val="bottom"/>
          </w:tcPr>
          <w:p w14:paraId="101E9E52" w14:textId="77777777" w:rsidR="0014217F" w:rsidRPr="00684EF6" w:rsidRDefault="0014217F" w:rsidP="00F1135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AC5DE0" w14:textId="4A5BDE03" w:rsidR="0014217F" w:rsidRPr="00684EF6" w:rsidRDefault="0014217F" w:rsidP="00F1135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(296,514.00)</w:t>
            </w:r>
          </w:p>
        </w:tc>
        <w:tc>
          <w:tcPr>
            <w:tcW w:w="136" w:type="dxa"/>
            <w:vAlign w:val="bottom"/>
          </w:tcPr>
          <w:p w14:paraId="4C9A02B0" w14:textId="77777777" w:rsidR="0014217F" w:rsidRPr="00684EF6" w:rsidRDefault="0014217F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4B65E924" w14:textId="330F3272" w:rsidR="0014217F" w:rsidRPr="00684EF6" w:rsidRDefault="0014217F" w:rsidP="00F1135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(12,000,000.00)</w:t>
            </w:r>
          </w:p>
        </w:tc>
        <w:tc>
          <w:tcPr>
            <w:tcW w:w="138" w:type="dxa"/>
            <w:vAlign w:val="bottom"/>
          </w:tcPr>
          <w:p w14:paraId="1FADD456" w14:textId="77777777" w:rsidR="0014217F" w:rsidRPr="00684EF6" w:rsidRDefault="0014217F" w:rsidP="00F1135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B79AF1" w14:textId="05E8B184" w:rsidR="0014217F" w:rsidRPr="00684EF6" w:rsidRDefault="0014217F" w:rsidP="00F11353">
            <w:pPr>
              <w:spacing w:line="300" w:lineRule="exact"/>
              <w:ind w:right="-57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(296,514.00)</w:t>
            </w:r>
          </w:p>
        </w:tc>
      </w:tr>
      <w:tr w:rsidR="0014217F" w:rsidRPr="00684EF6" w14:paraId="7DFE4B13" w14:textId="77777777" w:rsidTr="00C14027">
        <w:trPr>
          <w:cantSplit/>
        </w:trPr>
        <w:tc>
          <w:tcPr>
            <w:tcW w:w="3457" w:type="dxa"/>
          </w:tcPr>
          <w:p w14:paraId="230E9131" w14:textId="77777777" w:rsidR="0014217F" w:rsidRPr="00684EF6" w:rsidRDefault="0014217F" w:rsidP="00F1135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ณ วันส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ิ้นปี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CF49" w14:textId="68427EC2" w:rsidR="0014217F" w:rsidRPr="00684EF6" w:rsidRDefault="0014217F" w:rsidP="00F1135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11,720,576.00</w:t>
            </w:r>
          </w:p>
        </w:tc>
        <w:tc>
          <w:tcPr>
            <w:tcW w:w="137" w:type="dxa"/>
          </w:tcPr>
          <w:p w14:paraId="64F0C5C3" w14:textId="77777777" w:rsidR="0014217F" w:rsidRPr="00684EF6" w:rsidRDefault="0014217F" w:rsidP="00F1135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DFA40F" w14:textId="40993785" w:rsidR="0014217F" w:rsidRPr="00684EF6" w:rsidRDefault="0014217F" w:rsidP="00F11353">
            <w:pPr>
              <w:spacing w:line="300" w:lineRule="exact"/>
              <w:ind w:left="-56"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  21,736,853.00</w:t>
            </w:r>
          </w:p>
        </w:tc>
        <w:tc>
          <w:tcPr>
            <w:tcW w:w="136" w:type="dxa"/>
          </w:tcPr>
          <w:p w14:paraId="35A586B3" w14:textId="77777777" w:rsidR="0014217F" w:rsidRPr="00684EF6" w:rsidRDefault="0014217F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ind w:right="-199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A2D6429" w14:textId="437D5564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9,952,815.00</w:t>
            </w:r>
          </w:p>
        </w:tc>
        <w:tc>
          <w:tcPr>
            <w:tcW w:w="138" w:type="dxa"/>
          </w:tcPr>
          <w:p w14:paraId="2A683849" w14:textId="77777777" w:rsidR="0014217F" w:rsidRPr="00684EF6" w:rsidRDefault="0014217F" w:rsidP="00F1135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44159E" w14:textId="47AB3D31" w:rsidR="0014217F" w:rsidRPr="00684EF6" w:rsidRDefault="0014217F" w:rsidP="00F11353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20,587,004.00</w:t>
            </w:r>
          </w:p>
        </w:tc>
      </w:tr>
    </w:tbl>
    <w:p w14:paraId="1872BACE" w14:textId="77C4A0F0" w:rsidR="006C75E5" w:rsidRPr="00E66756" w:rsidRDefault="006C75E5" w:rsidP="00F11353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color w:val="EE0000"/>
          <w:sz w:val="32"/>
          <w:szCs w:val="32"/>
          <w:u w:val="single"/>
        </w:rPr>
      </w:pPr>
    </w:p>
    <w:p w14:paraId="4D6185CF" w14:textId="32E2522C" w:rsidR="00AF4798" w:rsidRPr="00F667DE" w:rsidRDefault="00AF4798" w:rsidP="00F11353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F667DE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0E888F3E" w14:textId="2BE5605A" w:rsidR="00642EB8" w:rsidRPr="00F667DE" w:rsidRDefault="00642EB8" w:rsidP="00F11353">
      <w:pPr>
        <w:tabs>
          <w:tab w:val="left" w:pos="284"/>
          <w:tab w:val="left" w:pos="851"/>
          <w:tab w:val="left" w:pos="1418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667DE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F667DE">
        <w:rPr>
          <w:rFonts w:ascii="Angsana New" w:hAnsi="Angsana New"/>
          <w:sz w:val="32"/>
          <w:szCs w:val="32"/>
        </w:rPr>
        <w:t xml:space="preserve"> 31</w:t>
      </w:r>
      <w:r w:rsidRPr="00F667D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667DE">
        <w:rPr>
          <w:rFonts w:ascii="Angsana New" w:hAnsi="Angsana New"/>
          <w:sz w:val="32"/>
          <w:szCs w:val="32"/>
        </w:rPr>
        <w:t>256</w:t>
      </w:r>
      <w:r w:rsidR="00F667DE" w:rsidRPr="00F667DE">
        <w:rPr>
          <w:rFonts w:ascii="Angsana New" w:hAnsi="Angsana New"/>
          <w:sz w:val="32"/>
          <w:szCs w:val="32"/>
        </w:rPr>
        <w:t>8</w:t>
      </w:r>
      <w:r w:rsidRPr="00F667DE">
        <w:rPr>
          <w:rFonts w:ascii="Angsana New" w:hAnsi="Angsana New"/>
          <w:sz w:val="32"/>
          <w:szCs w:val="32"/>
          <w:cs/>
        </w:rPr>
        <w:t xml:space="preserve"> และ</w:t>
      </w:r>
      <w:r w:rsidRPr="00F667DE">
        <w:rPr>
          <w:rFonts w:ascii="Angsana New" w:hAnsi="Angsana New"/>
          <w:sz w:val="32"/>
          <w:szCs w:val="32"/>
        </w:rPr>
        <w:t xml:space="preserve"> 256</w:t>
      </w:r>
      <w:r w:rsidR="00F667DE" w:rsidRPr="00F667DE">
        <w:rPr>
          <w:rFonts w:ascii="Angsana New" w:hAnsi="Angsana New"/>
          <w:sz w:val="32"/>
          <w:szCs w:val="32"/>
        </w:rPr>
        <w:t>7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F667DE" w:rsidRPr="00F667DE" w14:paraId="537AF343" w14:textId="77777777" w:rsidTr="00386CF3">
        <w:tc>
          <w:tcPr>
            <w:tcW w:w="3456" w:type="dxa"/>
          </w:tcPr>
          <w:p w14:paraId="27EBEEAE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213042AF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F667DE" w:rsidRPr="00F667DE" w14:paraId="58C6E1A9" w14:textId="77777777" w:rsidTr="00386CF3">
        <w:tc>
          <w:tcPr>
            <w:tcW w:w="3456" w:type="dxa"/>
          </w:tcPr>
          <w:p w14:paraId="2ED33A51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0FB41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63F7E8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2A4C89" w14:textId="77777777" w:rsidR="00642EB8" w:rsidRPr="00F667DE" w:rsidRDefault="00642EB8" w:rsidP="00F11353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7DE" w:rsidRPr="00F667DE" w14:paraId="454FDCAB" w14:textId="77777777" w:rsidTr="00386CF3">
        <w:trPr>
          <w:gridAfter w:val="1"/>
          <w:wAfter w:w="6" w:type="dxa"/>
        </w:trPr>
        <w:tc>
          <w:tcPr>
            <w:tcW w:w="3456" w:type="dxa"/>
          </w:tcPr>
          <w:p w14:paraId="60CBEB95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98F25" w14:textId="423012B5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953405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3F9526D" w14:textId="43CB6F4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2EDBD253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2092DE" w14:textId="05255A3D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14:paraId="76AF2AE2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0D10F2" w14:textId="3C334443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14217F" w:rsidRPr="00F667DE" w14:paraId="0C98E786" w14:textId="77777777" w:rsidTr="00386CF3">
        <w:trPr>
          <w:gridAfter w:val="1"/>
          <w:wAfter w:w="6" w:type="dxa"/>
        </w:trPr>
        <w:tc>
          <w:tcPr>
            <w:tcW w:w="3456" w:type="dxa"/>
          </w:tcPr>
          <w:p w14:paraId="23D17446" w14:textId="77777777" w:rsidR="0014217F" w:rsidRPr="00F667DE" w:rsidRDefault="0014217F" w:rsidP="00F11353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</w:tcPr>
          <w:p w14:paraId="35666757" w14:textId="339FF8B5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17F">
              <w:rPr>
                <w:rFonts w:ascii="Angsana New" w:hAnsi="Angsana New"/>
                <w:sz w:val="26"/>
                <w:szCs w:val="26"/>
              </w:rPr>
              <w:t xml:space="preserve">  1,567,665.00 </w:t>
            </w:r>
          </w:p>
        </w:tc>
        <w:tc>
          <w:tcPr>
            <w:tcW w:w="134" w:type="dxa"/>
          </w:tcPr>
          <w:p w14:paraId="34973A24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89E4023" w14:textId="29D20094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 1,510,435.00 </w:t>
            </w:r>
          </w:p>
        </w:tc>
        <w:tc>
          <w:tcPr>
            <w:tcW w:w="134" w:type="dxa"/>
          </w:tcPr>
          <w:p w14:paraId="5A0F3603" w14:textId="77777777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497ECE1" w14:textId="6DB8A405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5D0">
              <w:rPr>
                <w:rFonts w:ascii="Angsana New" w:hAnsi="Angsana New"/>
                <w:sz w:val="26"/>
                <w:szCs w:val="26"/>
              </w:rPr>
              <w:t xml:space="preserve"> 978,445.00 </w:t>
            </w:r>
          </w:p>
        </w:tc>
        <w:tc>
          <w:tcPr>
            <w:tcW w:w="134" w:type="dxa"/>
          </w:tcPr>
          <w:p w14:paraId="23673AC6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4678E6" w14:textId="31D64CB4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1,129,467.00 </w:t>
            </w:r>
          </w:p>
        </w:tc>
      </w:tr>
      <w:tr w:rsidR="0014217F" w:rsidRPr="00F667DE" w14:paraId="77628E03" w14:textId="77777777" w:rsidTr="00386CF3">
        <w:trPr>
          <w:gridAfter w:val="1"/>
          <w:wAfter w:w="6" w:type="dxa"/>
        </w:trPr>
        <w:tc>
          <w:tcPr>
            <w:tcW w:w="3456" w:type="dxa"/>
          </w:tcPr>
          <w:p w14:paraId="60F6BC98" w14:textId="77777777" w:rsidR="0014217F" w:rsidRPr="00F667DE" w:rsidRDefault="0014217F" w:rsidP="00F1135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DE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</w:tcPr>
          <w:p w14:paraId="74AE06E8" w14:textId="1B151531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17F">
              <w:rPr>
                <w:rFonts w:ascii="Angsana New" w:hAnsi="Angsana New"/>
                <w:sz w:val="26"/>
                <w:szCs w:val="26"/>
              </w:rPr>
              <w:t xml:space="preserve">  416,058.00 </w:t>
            </w:r>
          </w:p>
        </w:tc>
        <w:tc>
          <w:tcPr>
            <w:tcW w:w="134" w:type="dxa"/>
          </w:tcPr>
          <w:p w14:paraId="534BDD81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07D7502" w14:textId="099B990E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 346,681.00 </w:t>
            </w:r>
          </w:p>
        </w:tc>
        <w:tc>
          <w:tcPr>
            <w:tcW w:w="134" w:type="dxa"/>
          </w:tcPr>
          <w:p w14:paraId="07FE8AB9" w14:textId="77777777" w:rsidR="0014217F" w:rsidRPr="00F667DE" w:rsidRDefault="0014217F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1C8923" w14:textId="5F794E2C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5D0">
              <w:rPr>
                <w:rFonts w:ascii="Angsana New" w:hAnsi="Angsana New"/>
                <w:sz w:val="26"/>
                <w:szCs w:val="26"/>
              </w:rPr>
              <w:t xml:space="preserve"> 387,366.00 </w:t>
            </w:r>
          </w:p>
        </w:tc>
        <w:tc>
          <w:tcPr>
            <w:tcW w:w="134" w:type="dxa"/>
          </w:tcPr>
          <w:p w14:paraId="20C5EAD2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CE2B5E" w14:textId="6AE43722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327,981.00 </w:t>
            </w:r>
          </w:p>
        </w:tc>
      </w:tr>
      <w:tr w:rsidR="0014217F" w:rsidRPr="00F667DE" w14:paraId="779002B0" w14:textId="77777777" w:rsidTr="00386CF3">
        <w:trPr>
          <w:gridAfter w:val="1"/>
          <w:wAfter w:w="6" w:type="dxa"/>
        </w:trPr>
        <w:tc>
          <w:tcPr>
            <w:tcW w:w="3456" w:type="dxa"/>
          </w:tcPr>
          <w:p w14:paraId="4B052710" w14:textId="77777777" w:rsidR="0014217F" w:rsidRPr="00F667DE" w:rsidRDefault="0014217F" w:rsidP="00F11353">
            <w:pPr>
              <w:tabs>
                <w:tab w:val="clear" w:pos="227"/>
                <w:tab w:val="left" w:pos="252"/>
                <w:tab w:val="left" w:pos="584"/>
                <w:tab w:val="left" w:pos="1418"/>
              </w:tabs>
              <w:spacing w:line="300" w:lineRule="exact"/>
              <w:ind w:hanging="5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67D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FB86615" w14:textId="6CF86FF8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217F">
              <w:rPr>
                <w:rFonts w:ascii="Angsana New" w:hAnsi="Angsana New"/>
                <w:sz w:val="26"/>
                <w:szCs w:val="26"/>
              </w:rPr>
              <w:t xml:space="preserve">  1,983,723.00 </w:t>
            </w:r>
          </w:p>
        </w:tc>
        <w:tc>
          <w:tcPr>
            <w:tcW w:w="134" w:type="dxa"/>
          </w:tcPr>
          <w:p w14:paraId="0031023C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32F59A9" w14:textId="32413620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 1,857,116.00 </w:t>
            </w:r>
          </w:p>
        </w:tc>
        <w:tc>
          <w:tcPr>
            <w:tcW w:w="134" w:type="dxa"/>
          </w:tcPr>
          <w:p w14:paraId="7A8FAC7E" w14:textId="77777777" w:rsidR="0014217F" w:rsidRPr="00F667DE" w:rsidRDefault="0014217F" w:rsidP="00F11353">
            <w:pPr>
              <w:tabs>
                <w:tab w:val="clear" w:pos="227"/>
                <w:tab w:val="left" w:pos="252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D94EFD" w14:textId="34925ABE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775D0">
              <w:rPr>
                <w:rFonts w:ascii="Angsana New" w:hAnsi="Angsana New"/>
                <w:sz w:val="26"/>
                <w:szCs w:val="26"/>
              </w:rPr>
              <w:t>1,365,811.00</w:t>
            </w:r>
          </w:p>
        </w:tc>
        <w:tc>
          <w:tcPr>
            <w:tcW w:w="134" w:type="dxa"/>
          </w:tcPr>
          <w:p w14:paraId="4FB82B6E" w14:textId="77777777" w:rsidR="0014217F" w:rsidRPr="00F667DE" w:rsidRDefault="0014217F" w:rsidP="00F1135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7670DF9" w14:textId="0FD60561" w:rsidR="0014217F" w:rsidRPr="00F667DE" w:rsidRDefault="0014217F" w:rsidP="00F1135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 xml:space="preserve"> 1,457,448.00 </w:t>
            </w:r>
          </w:p>
        </w:tc>
      </w:tr>
    </w:tbl>
    <w:p w14:paraId="0FDB7BF0" w14:textId="3DC546F3" w:rsidR="00B942D2" w:rsidRDefault="00686B35" w:rsidP="00F11353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color w:val="EE0000"/>
        </w:rPr>
      </w:pPr>
      <w:r w:rsidRPr="00E66756">
        <w:rPr>
          <w:rFonts w:ascii="Angsana New" w:hAnsi="Angsana New"/>
          <w:color w:val="EE0000"/>
        </w:rPr>
        <w:tab/>
      </w:r>
      <w:r w:rsidRPr="00E66756">
        <w:rPr>
          <w:rFonts w:ascii="Angsana New" w:hAnsi="Angsana New"/>
          <w:color w:val="EE0000"/>
        </w:rPr>
        <w:tab/>
      </w:r>
    </w:p>
    <w:p w14:paraId="49F070A6" w14:textId="77777777" w:rsidR="00E10832" w:rsidRDefault="00E10832" w:rsidP="00F11353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color w:val="EE0000"/>
        </w:rPr>
      </w:pPr>
    </w:p>
    <w:p w14:paraId="34B4FE44" w14:textId="77777777" w:rsidR="00E10832" w:rsidRPr="00E66756" w:rsidRDefault="00E10832" w:rsidP="00F11353">
      <w:pPr>
        <w:pStyle w:val="BodyText3"/>
        <w:tabs>
          <w:tab w:val="left" w:pos="284"/>
          <w:tab w:val="left" w:pos="854"/>
        </w:tabs>
        <w:spacing w:line="400" w:lineRule="exact"/>
        <w:ind w:left="306" w:hanging="448"/>
        <w:jc w:val="left"/>
        <w:rPr>
          <w:rFonts w:ascii="Angsana New" w:hAnsi="Angsana New"/>
          <w:color w:val="EE0000"/>
          <w:spacing w:val="-2"/>
        </w:rPr>
      </w:pPr>
    </w:p>
    <w:p w14:paraId="5DD7AE01" w14:textId="77777777" w:rsidR="0097329B" w:rsidRPr="00F667DE" w:rsidRDefault="0097329B" w:rsidP="00F1135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  <w:r w:rsidRPr="00F667DE">
        <w:rPr>
          <w:rFonts w:ascii="Angsana New" w:hAnsi="Angsana New"/>
          <w:sz w:val="32"/>
          <w:szCs w:val="32"/>
          <w:u w:val="single"/>
          <w:cs/>
        </w:rPr>
        <w:lastRenderedPageBreak/>
        <w:t>ข้อสมมติหลักในการประมาณการตามหลักการคณิตศาสตร์ประกันภัย</w:t>
      </w:r>
    </w:p>
    <w:p w14:paraId="363B4963" w14:textId="28DFFA4F" w:rsidR="0097329B" w:rsidRPr="00F667DE" w:rsidRDefault="0097329B" w:rsidP="00F11353">
      <w:pPr>
        <w:tabs>
          <w:tab w:val="left" w:pos="284"/>
          <w:tab w:val="left" w:pos="851"/>
          <w:tab w:val="left" w:pos="1418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</w:rPr>
      </w:pPr>
      <w:r w:rsidRPr="00F667DE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F667DE">
        <w:rPr>
          <w:rFonts w:ascii="Angsana New" w:hAnsi="Angsana New"/>
          <w:sz w:val="32"/>
          <w:szCs w:val="32"/>
        </w:rPr>
        <w:t xml:space="preserve">31 </w:t>
      </w:r>
      <w:r w:rsidRPr="00F667D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667DE">
        <w:rPr>
          <w:rFonts w:ascii="Angsana New" w:hAnsi="Angsana New"/>
          <w:sz w:val="32"/>
          <w:szCs w:val="32"/>
        </w:rPr>
        <w:t>256</w:t>
      </w:r>
      <w:r w:rsidR="00F667DE" w:rsidRPr="00F667DE">
        <w:rPr>
          <w:rFonts w:ascii="Angsana New" w:hAnsi="Angsana New"/>
          <w:sz w:val="32"/>
          <w:szCs w:val="32"/>
        </w:rPr>
        <w:t>8</w:t>
      </w:r>
      <w:r w:rsidRPr="00F667DE">
        <w:rPr>
          <w:rFonts w:ascii="Angsana New" w:hAnsi="Angsana New"/>
          <w:sz w:val="32"/>
          <w:szCs w:val="32"/>
        </w:rPr>
        <w:t xml:space="preserve"> </w:t>
      </w:r>
      <w:r w:rsidRPr="00F667D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667DE">
        <w:rPr>
          <w:rFonts w:ascii="Angsana New" w:hAnsi="Angsana New"/>
          <w:sz w:val="32"/>
          <w:szCs w:val="32"/>
        </w:rPr>
        <w:t>256</w:t>
      </w:r>
      <w:r w:rsidR="00F667DE" w:rsidRPr="00F667DE">
        <w:rPr>
          <w:rFonts w:ascii="Angsana New" w:hAnsi="Angsana New"/>
          <w:sz w:val="32"/>
          <w:szCs w:val="32"/>
        </w:rPr>
        <w:t>7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418"/>
        <w:gridCol w:w="141"/>
        <w:gridCol w:w="1418"/>
        <w:gridCol w:w="137"/>
        <w:gridCol w:w="1441"/>
        <w:gridCol w:w="134"/>
        <w:gridCol w:w="1495"/>
        <w:gridCol w:w="9"/>
      </w:tblGrid>
      <w:tr w:rsidR="00F667DE" w:rsidRPr="00F667DE" w14:paraId="6771356C" w14:textId="77777777" w:rsidTr="00684EF6">
        <w:trPr>
          <w:gridAfter w:val="1"/>
          <w:wAfter w:w="9" w:type="dxa"/>
          <w:trHeight w:val="60"/>
        </w:trPr>
        <w:tc>
          <w:tcPr>
            <w:tcW w:w="2211" w:type="dxa"/>
          </w:tcPr>
          <w:p w14:paraId="3BB117D6" w14:textId="27357FD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ab/>
            </w:r>
            <w:r w:rsidRPr="00F667DE">
              <w:rPr>
                <w:rFonts w:ascii="Angsana New" w:hAnsi="Angsana New"/>
                <w:sz w:val="26"/>
                <w:szCs w:val="26"/>
              </w:rPr>
              <w:tab/>
            </w:r>
            <w:r w:rsidRPr="00F667DE">
              <w:rPr>
                <w:rFonts w:ascii="Angsana New" w:hAnsi="Angsana New"/>
                <w:sz w:val="26"/>
                <w:szCs w:val="26"/>
              </w:rPr>
              <w:tab/>
            </w:r>
            <w:r w:rsidRPr="00F667D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6184" w:type="dxa"/>
            <w:gridSpan w:val="7"/>
            <w:tcBorders>
              <w:bottom w:val="single" w:sz="6" w:space="0" w:color="auto"/>
            </w:tcBorders>
          </w:tcPr>
          <w:p w14:paraId="13EC331A" w14:textId="7777777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67D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</w:p>
        </w:tc>
      </w:tr>
      <w:tr w:rsidR="00F667DE" w:rsidRPr="00F667DE" w14:paraId="7D94D4A2" w14:textId="77777777" w:rsidTr="00684EF6">
        <w:trPr>
          <w:trHeight w:val="45"/>
        </w:trPr>
        <w:tc>
          <w:tcPr>
            <w:tcW w:w="2211" w:type="dxa"/>
          </w:tcPr>
          <w:p w14:paraId="7D1B6D49" w14:textId="7777777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03C8FCB" w14:textId="7777777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67D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7" w:type="dxa"/>
          </w:tcPr>
          <w:p w14:paraId="4E652567" w14:textId="7777777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79" w:type="dxa"/>
            <w:gridSpan w:val="4"/>
            <w:tcBorders>
              <w:bottom w:val="single" w:sz="6" w:space="0" w:color="auto"/>
            </w:tcBorders>
          </w:tcPr>
          <w:p w14:paraId="1958C546" w14:textId="77777777" w:rsidR="00C14027" w:rsidRPr="00F667DE" w:rsidRDefault="00C14027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0" w:right="0" w:firstLine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667D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667DE" w:rsidRPr="00F667DE" w14:paraId="4C6D9962" w14:textId="77777777" w:rsidTr="00684EF6">
        <w:tc>
          <w:tcPr>
            <w:tcW w:w="2211" w:type="dxa"/>
          </w:tcPr>
          <w:p w14:paraId="51AE529F" w14:textId="77777777" w:rsidR="00F667DE" w:rsidRPr="00F667DE" w:rsidRDefault="00F667DE" w:rsidP="00F1135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20" w:lineRule="exact"/>
              <w:ind w:left="-57" w:right="0" w:firstLine="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A47CB3" w14:textId="5FD0AA48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667D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center"/>
          </w:tcPr>
          <w:p w14:paraId="6C5097D2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DD475A" w14:textId="02EF200B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667D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7" w:type="dxa"/>
          </w:tcPr>
          <w:p w14:paraId="46072F79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B4FE77" w14:textId="13E552B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667DE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6692D5F9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279AE2" w14:textId="1FF721FA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F667D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F667DE" w:rsidRPr="00F667DE" w14:paraId="12ECE24A" w14:textId="77777777" w:rsidTr="00684EF6">
        <w:tc>
          <w:tcPr>
            <w:tcW w:w="2211" w:type="dxa"/>
          </w:tcPr>
          <w:p w14:paraId="23A210CE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667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B6B7E43" w14:textId="66E68183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2.16 - 2.59</w:t>
            </w:r>
          </w:p>
        </w:tc>
        <w:tc>
          <w:tcPr>
            <w:tcW w:w="141" w:type="dxa"/>
          </w:tcPr>
          <w:p w14:paraId="05D79880" w14:textId="77777777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B0216E8" w14:textId="49390524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2.16 - 2.59</w:t>
            </w:r>
          </w:p>
        </w:tc>
        <w:tc>
          <w:tcPr>
            <w:tcW w:w="137" w:type="dxa"/>
          </w:tcPr>
          <w:p w14:paraId="5A3582CB" w14:textId="77777777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51E78EA5" w14:textId="17ABFD6C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2.16</w:t>
            </w:r>
          </w:p>
        </w:tc>
        <w:tc>
          <w:tcPr>
            <w:tcW w:w="134" w:type="dxa"/>
          </w:tcPr>
          <w:p w14:paraId="3B58352C" w14:textId="77777777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04" w:type="dxa"/>
            <w:gridSpan w:val="2"/>
            <w:tcBorders>
              <w:top w:val="single" w:sz="6" w:space="0" w:color="auto"/>
            </w:tcBorders>
          </w:tcPr>
          <w:p w14:paraId="41FC9BAC" w14:textId="1ADF15AE" w:rsidR="00F667DE" w:rsidRPr="00F667DE" w:rsidRDefault="00F667DE" w:rsidP="00F11353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2.16</w:t>
            </w:r>
          </w:p>
        </w:tc>
      </w:tr>
      <w:tr w:rsidR="00F667DE" w:rsidRPr="00F667DE" w14:paraId="7C547D8E" w14:textId="77777777" w:rsidTr="00684EF6">
        <w:tc>
          <w:tcPr>
            <w:tcW w:w="2211" w:type="dxa"/>
          </w:tcPr>
          <w:p w14:paraId="24B1EB54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18" w:type="dxa"/>
          </w:tcPr>
          <w:p w14:paraId="589DC311" w14:textId="11051F8F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41" w:type="dxa"/>
          </w:tcPr>
          <w:p w14:paraId="37513CF1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9BB441" w14:textId="75AE90BB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7" w:type="dxa"/>
          </w:tcPr>
          <w:p w14:paraId="6A5EFF1F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1" w:type="dxa"/>
          </w:tcPr>
          <w:p w14:paraId="596E3C79" w14:textId="14D06A68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  <w:tc>
          <w:tcPr>
            <w:tcW w:w="134" w:type="dxa"/>
          </w:tcPr>
          <w:p w14:paraId="7512E397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972"/>
                <w:tab w:val="left" w:pos="126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0B21ECC" w14:textId="315210B6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00</w:t>
            </w:r>
          </w:p>
        </w:tc>
      </w:tr>
      <w:tr w:rsidR="00F667DE" w:rsidRPr="00F667DE" w14:paraId="536EC5B3" w14:textId="77777777" w:rsidTr="00684EF6">
        <w:tc>
          <w:tcPr>
            <w:tcW w:w="2211" w:type="dxa"/>
          </w:tcPr>
          <w:p w14:paraId="50619DC1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18" w:type="dxa"/>
          </w:tcPr>
          <w:p w14:paraId="4BEDE7FA" w14:textId="04BC8814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 xml:space="preserve">0.00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.00</w:t>
            </w:r>
          </w:p>
        </w:tc>
        <w:tc>
          <w:tcPr>
            <w:tcW w:w="141" w:type="dxa"/>
          </w:tcPr>
          <w:p w14:paraId="00E94D1F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14055F0" w14:textId="473F02D2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 xml:space="preserve">0.00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.00</w:t>
            </w:r>
          </w:p>
        </w:tc>
        <w:tc>
          <w:tcPr>
            <w:tcW w:w="137" w:type="dxa"/>
          </w:tcPr>
          <w:p w14:paraId="6C2D8A17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2A1778A6" w14:textId="7634B0D2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0.00 - 2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.00</w:t>
            </w:r>
          </w:p>
        </w:tc>
        <w:tc>
          <w:tcPr>
            <w:tcW w:w="134" w:type="dxa"/>
          </w:tcPr>
          <w:p w14:paraId="617C43E8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7745FFAF" w14:textId="2D3E546F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0.00 - 2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</w:rPr>
              <w:t>.00</w:t>
            </w:r>
          </w:p>
        </w:tc>
      </w:tr>
      <w:tr w:rsidR="00F667DE" w:rsidRPr="00F667DE" w14:paraId="130E2D38" w14:textId="77777777" w:rsidTr="00684EF6">
        <w:tc>
          <w:tcPr>
            <w:tcW w:w="2211" w:type="dxa"/>
          </w:tcPr>
          <w:p w14:paraId="5BA337DF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667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อัตราทุพพลภาพ</w:t>
            </w:r>
          </w:p>
        </w:tc>
        <w:tc>
          <w:tcPr>
            <w:tcW w:w="1418" w:type="dxa"/>
          </w:tcPr>
          <w:p w14:paraId="1FA349AB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41" w:type="dxa"/>
          </w:tcPr>
          <w:p w14:paraId="564DEEED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D3D0B8" w14:textId="042CDE6D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ของอัตรามรณะ</w:t>
            </w:r>
          </w:p>
        </w:tc>
        <w:tc>
          <w:tcPr>
            <w:tcW w:w="137" w:type="dxa"/>
          </w:tcPr>
          <w:p w14:paraId="06FAD56D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FDA5B03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  <w:tc>
          <w:tcPr>
            <w:tcW w:w="134" w:type="dxa"/>
          </w:tcPr>
          <w:p w14:paraId="56E26691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4685B8C5" w14:textId="0AFCDEBE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 w:hanging="1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ของอัตรามรณะ</w:t>
            </w:r>
          </w:p>
        </w:tc>
      </w:tr>
      <w:tr w:rsidR="00F667DE" w:rsidRPr="00F667DE" w14:paraId="77A881CC" w14:textId="77777777" w:rsidTr="00684EF6">
        <w:tc>
          <w:tcPr>
            <w:tcW w:w="2211" w:type="dxa"/>
          </w:tcPr>
          <w:p w14:paraId="21E9740B" w14:textId="77777777" w:rsidR="00F667DE" w:rsidRPr="00F667DE" w:rsidRDefault="00F667DE" w:rsidP="00F11353">
            <w:pPr>
              <w:tabs>
                <w:tab w:val="clear" w:pos="907"/>
                <w:tab w:val="left" w:pos="284"/>
                <w:tab w:val="left" w:pos="900"/>
                <w:tab w:val="left" w:pos="1260"/>
              </w:tabs>
              <w:spacing w:line="320" w:lineRule="exact"/>
              <w:ind w:left="-57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667D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18" w:type="dxa"/>
          </w:tcPr>
          <w:p w14:paraId="14159467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41" w:type="dxa"/>
          </w:tcPr>
          <w:p w14:paraId="1AEAF50F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2C7F86C" w14:textId="4F42C45B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7" w:type="dxa"/>
          </w:tcPr>
          <w:p w14:paraId="0C921503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</w:tcPr>
          <w:p w14:paraId="5B3CDC65" w14:textId="77777777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134" w:type="dxa"/>
          </w:tcPr>
          <w:p w14:paraId="48DFF365" w14:textId="77777777" w:rsidR="00F667DE" w:rsidRPr="00F667DE" w:rsidRDefault="00F667DE" w:rsidP="00F11353">
            <w:pPr>
              <w:tabs>
                <w:tab w:val="left" w:pos="284"/>
                <w:tab w:val="left" w:pos="97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52894853" w14:textId="0AE1A996" w:rsidR="00F667DE" w:rsidRPr="00F667DE" w:rsidRDefault="00F667DE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ตามตารางมรณะไทย ปี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</w:tbl>
    <w:p w14:paraId="4F780C5F" w14:textId="77777777" w:rsidR="00C14027" w:rsidRDefault="00C14027" w:rsidP="00F11353">
      <w:pPr>
        <w:tabs>
          <w:tab w:val="left" w:pos="284"/>
          <w:tab w:val="left" w:pos="851"/>
          <w:tab w:val="left" w:pos="1418"/>
        </w:tabs>
        <w:spacing w:line="240" w:lineRule="exact"/>
        <w:jc w:val="both"/>
        <w:rPr>
          <w:rFonts w:ascii="Angsana New" w:hAnsi="Angsana New"/>
          <w:color w:val="EE0000"/>
          <w:spacing w:val="-2"/>
          <w:sz w:val="32"/>
          <w:szCs w:val="32"/>
        </w:rPr>
      </w:pPr>
    </w:p>
    <w:p w14:paraId="1F720AE8" w14:textId="77777777" w:rsidR="0097329B" w:rsidRPr="00F667DE" w:rsidRDefault="0097329B" w:rsidP="00F1135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F667DE">
        <w:rPr>
          <w:rFonts w:ascii="Angsana New" w:hAnsi="Angsana New"/>
          <w:spacing w:val="-2"/>
          <w:sz w:val="32"/>
          <w:szCs w:val="32"/>
          <w:u w:val="single"/>
          <w:cs/>
        </w:rPr>
        <w:t>การ</w:t>
      </w:r>
      <w:r w:rsidRPr="00F667DE">
        <w:rPr>
          <w:rFonts w:ascii="Angsana New" w:hAnsi="Angsana New"/>
          <w:sz w:val="32"/>
          <w:szCs w:val="32"/>
          <w:u w:val="single"/>
          <w:cs/>
        </w:rPr>
        <w:t xml:space="preserve">วิเคราะห์ความอ่อนไหว </w:t>
      </w:r>
    </w:p>
    <w:p w14:paraId="75191F26" w14:textId="7D24219C" w:rsidR="0097329B" w:rsidRPr="00684EF6" w:rsidRDefault="0097329B" w:rsidP="00F11353">
      <w:pPr>
        <w:pStyle w:val="BodyText3"/>
        <w:tabs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/>
        </w:rPr>
      </w:pPr>
      <w:r w:rsidRPr="00F667DE">
        <w:rPr>
          <w:rFonts w:ascii="Angsana New" w:hAnsi="Angsana New"/>
          <w:spacing w:val="-4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Pr="00684EF6">
        <w:rPr>
          <w:rFonts w:ascii="Angsana New" w:hAnsi="Angsana New"/>
          <w:cs/>
        </w:rPr>
        <w:t>ผลประโยชน์ระยะยาวของพนักงาน ณ วันที่</w:t>
      </w:r>
      <w:r w:rsidRPr="00684EF6">
        <w:rPr>
          <w:rFonts w:ascii="Angsana New" w:hAnsi="Angsana New"/>
        </w:rPr>
        <w:t xml:space="preserve"> 31 </w:t>
      </w:r>
      <w:r w:rsidRPr="00684EF6">
        <w:rPr>
          <w:rFonts w:ascii="Angsana New" w:hAnsi="Angsana New"/>
          <w:cs/>
        </w:rPr>
        <w:t xml:space="preserve">ธันวาคม </w:t>
      </w:r>
      <w:r w:rsidRPr="00684EF6">
        <w:rPr>
          <w:rFonts w:ascii="Angsana New" w:hAnsi="Angsana New"/>
        </w:rPr>
        <w:t>256</w:t>
      </w:r>
      <w:r w:rsidR="00F667DE" w:rsidRPr="00684EF6">
        <w:rPr>
          <w:rFonts w:ascii="Angsana New" w:hAnsi="Angsana New"/>
        </w:rPr>
        <w:t>8</w:t>
      </w:r>
      <w:r w:rsidRPr="00684EF6">
        <w:rPr>
          <w:rFonts w:ascii="Angsana New" w:hAnsi="Angsana New"/>
        </w:rPr>
        <w:t xml:space="preserve"> </w:t>
      </w:r>
      <w:r w:rsidRPr="00684EF6">
        <w:rPr>
          <w:rFonts w:ascii="Angsana New" w:hAnsi="Angsana New" w:hint="cs"/>
          <w:cs/>
        </w:rPr>
        <w:t xml:space="preserve">และ </w:t>
      </w:r>
      <w:r w:rsidRPr="00684EF6">
        <w:rPr>
          <w:rFonts w:ascii="Angsana New" w:hAnsi="Angsana New"/>
        </w:rPr>
        <w:t>256</w:t>
      </w:r>
      <w:r w:rsidR="00F667DE" w:rsidRPr="00684EF6">
        <w:rPr>
          <w:rFonts w:ascii="Angsana New" w:hAnsi="Angsana New"/>
        </w:rPr>
        <w:t>7</w:t>
      </w:r>
      <w:r w:rsidRPr="00684EF6">
        <w:rPr>
          <w:rFonts w:ascii="Angsana New" w:hAnsi="Angsana New"/>
        </w:rPr>
        <w:t xml:space="preserve"> </w:t>
      </w:r>
      <w:r w:rsidRPr="00684EF6">
        <w:rPr>
          <w:rFonts w:ascii="Angsana New" w:hAnsi="Angsana New"/>
          <w:cs/>
        </w:rPr>
        <w:t xml:space="preserve">สรุปได้ดังนี้ </w:t>
      </w:r>
    </w:p>
    <w:tbl>
      <w:tblPr>
        <w:tblW w:w="7828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9"/>
        <w:gridCol w:w="1247"/>
        <w:gridCol w:w="134"/>
        <w:gridCol w:w="1247"/>
        <w:gridCol w:w="139"/>
        <w:gridCol w:w="1247"/>
        <w:gridCol w:w="158"/>
        <w:gridCol w:w="1247"/>
      </w:tblGrid>
      <w:tr w:rsidR="00F667DE" w:rsidRPr="00F667DE" w14:paraId="7C2C9ABA" w14:textId="77777777" w:rsidTr="00597684">
        <w:tc>
          <w:tcPr>
            <w:tcW w:w="2409" w:type="dxa"/>
          </w:tcPr>
          <w:p w14:paraId="5FCCEFD6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9" w:type="dxa"/>
            <w:gridSpan w:val="7"/>
            <w:tcBorders>
              <w:bottom w:val="single" w:sz="6" w:space="0" w:color="auto"/>
            </w:tcBorders>
          </w:tcPr>
          <w:p w14:paraId="5419C879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บาท</w:t>
            </w:r>
          </w:p>
        </w:tc>
      </w:tr>
      <w:tr w:rsidR="00F667DE" w:rsidRPr="00F667DE" w14:paraId="06981964" w14:textId="77777777" w:rsidTr="00597684">
        <w:tc>
          <w:tcPr>
            <w:tcW w:w="2409" w:type="dxa"/>
          </w:tcPr>
          <w:p w14:paraId="5638CA6E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BAB759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18C5EC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DBA7D" w14:textId="77777777" w:rsidR="0097329B" w:rsidRPr="00F667DE" w:rsidRDefault="0097329B" w:rsidP="00F11353">
            <w:pPr>
              <w:tabs>
                <w:tab w:val="clear" w:pos="907"/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67DE" w:rsidRPr="00F667DE" w14:paraId="36ED0B41" w14:textId="77777777" w:rsidTr="00597684">
        <w:tc>
          <w:tcPr>
            <w:tcW w:w="2409" w:type="dxa"/>
          </w:tcPr>
          <w:p w14:paraId="1412CBDA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23185A" w14:textId="19CDAB73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center"/>
          </w:tcPr>
          <w:p w14:paraId="4D6A0A56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1B76AE" w14:textId="4A645589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50A4F190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62D400FE" w14:textId="1441CFC3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8" w:type="dxa"/>
            <w:vAlign w:val="center"/>
          </w:tcPr>
          <w:p w14:paraId="7A370EC0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14:paraId="2D3DCCF8" w14:textId="6BC6CEE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667DE" w:rsidRPr="00F667DE" w14:paraId="2B69612A" w14:textId="77777777" w:rsidTr="00597684">
        <w:tc>
          <w:tcPr>
            <w:tcW w:w="2409" w:type="dxa"/>
          </w:tcPr>
          <w:p w14:paraId="3ED58931" w14:textId="77777777" w:rsidR="00F667DE" w:rsidRPr="00F667DE" w:rsidRDefault="00F667DE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47" w:type="dxa"/>
          </w:tcPr>
          <w:p w14:paraId="20FCE8B5" w14:textId="77777777" w:rsidR="00F667DE" w:rsidRPr="00F667DE" w:rsidRDefault="00F667DE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781B4F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7BC57FB" w14:textId="77777777" w:rsidR="00F667DE" w:rsidRPr="00F667DE" w:rsidRDefault="00F667DE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</w:tcPr>
          <w:p w14:paraId="2F87E717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B92BF5" w14:textId="77777777" w:rsidR="00F667DE" w:rsidRPr="00F667DE" w:rsidRDefault="00F667DE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</w:tcPr>
          <w:p w14:paraId="59D81E3C" w14:textId="77777777" w:rsidR="00F667DE" w:rsidRPr="00F667DE" w:rsidRDefault="00F667DE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30CC188" w14:textId="77777777" w:rsidR="00F667DE" w:rsidRPr="00F667DE" w:rsidRDefault="00F667DE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DF3CC6" w:rsidRPr="00F667DE" w14:paraId="1914E004" w14:textId="77777777" w:rsidTr="00597684">
        <w:tc>
          <w:tcPr>
            <w:tcW w:w="2409" w:type="dxa"/>
          </w:tcPr>
          <w:p w14:paraId="04C14B2C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066D9255" w14:textId="29DAFFA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(943,396.00)</w:t>
            </w:r>
          </w:p>
        </w:tc>
        <w:tc>
          <w:tcPr>
            <w:tcW w:w="134" w:type="dxa"/>
          </w:tcPr>
          <w:p w14:paraId="349374F6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7FAD00B" w14:textId="519C878F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(828,588.00)</w:t>
            </w:r>
          </w:p>
        </w:tc>
        <w:tc>
          <w:tcPr>
            <w:tcW w:w="139" w:type="dxa"/>
          </w:tcPr>
          <w:p w14:paraId="0C0C0533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3028C7" w14:textId="226306F6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(740,806.00)</w:t>
            </w:r>
          </w:p>
        </w:tc>
        <w:tc>
          <w:tcPr>
            <w:tcW w:w="158" w:type="dxa"/>
          </w:tcPr>
          <w:p w14:paraId="06993D6D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D63DFD" w14:textId="217BB7FB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(687,471.00)</w:t>
            </w:r>
          </w:p>
        </w:tc>
      </w:tr>
      <w:tr w:rsidR="00DF3CC6" w:rsidRPr="00F667DE" w14:paraId="0632259C" w14:textId="77777777" w:rsidTr="00597684">
        <w:tc>
          <w:tcPr>
            <w:tcW w:w="2409" w:type="dxa"/>
          </w:tcPr>
          <w:p w14:paraId="50E2A968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2289DE37" w14:textId="518F8A6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1,065,472.00 </w:t>
            </w:r>
          </w:p>
        </w:tc>
        <w:tc>
          <w:tcPr>
            <w:tcW w:w="134" w:type="dxa"/>
          </w:tcPr>
          <w:p w14:paraId="1E1E98E2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DBD2B9" w14:textId="69CE0026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936,295.00 </w:t>
            </w:r>
          </w:p>
        </w:tc>
        <w:tc>
          <w:tcPr>
            <w:tcW w:w="139" w:type="dxa"/>
          </w:tcPr>
          <w:p w14:paraId="0A2FB4AA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3328CBC" w14:textId="6FCA12F6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829,217.00 </w:t>
            </w:r>
          </w:p>
        </w:tc>
        <w:tc>
          <w:tcPr>
            <w:tcW w:w="158" w:type="dxa"/>
          </w:tcPr>
          <w:p w14:paraId="254E043B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050F8B" w14:textId="1EE0F4A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771,460.00</w:t>
            </w:r>
          </w:p>
        </w:tc>
      </w:tr>
      <w:tr w:rsidR="00DF3CC6" w:rsidRPr="00F667DE" w14:paraId="098632C5" w14:textId="77777777" w:rsidTr="00597684">
        <w:tc>
          <w:tcPr>
            <w:tcW w:w="2409" w:type="dxa"/>
          </w:tcPr>
          <w:p w14:paraId="4CD98A8B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อัตราการขึ้น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ของ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1247" w:type="dxa"/>
          </w:tcPr>
          <w:p w14:paraId="50A4CB2A" w14:textId="7DB500B9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</w:tcPr>
          <w:p w14:paraId="5D12EDD6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A3B13F1" w14:textId="77777777" w:rsidR="00DF3CC6" w:rsidRPr="00F667DE" w:rsidRDefault="00DF3CC6" w:rsidP="00F11353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</w:tcPr>
          <w:p w14:paraId="0778DF4B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31AF273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</w:tcPr>
          <w:p w14:paraId="7BD3F413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4775FD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DF3CC6" w:rsidRPr="00F667DE" w14:paraId="2EC4F47C" w14:textId="77777777" w:rsidTr="00597684">
        <w:tc>
          <w:tcPr>
            <w:tcW w:w="2409" w:type="dxa"/>
          </w:tcPr>
          <w:p w14:paraId="7C566A75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1A3F01DE" w14:textId="48F83A48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1,348,109.00 </w:t>
            </w:r>
          </w:p>
        </w:tc>
        <w:tc>
          <w:tcPr>
            <w:tcW w:w="134" w:type="dxa"/>
          </w:tcPr>
          <w:p w14:paraId="7E3762C2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D4A6C3" w14:textId="5BA0BAD6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1,183,967.00 </w:t>
            </w:r>
          </w:p>
        </w:tc>
        <w:tc>
          <w:tcPr>
            <w:tcW w:w="139" w:type="dxa"/>
          </w:tcPr>
          <w:p w14:paraId="520E4B19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963EA22" w14:textId="44ACED0C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1,086,668.00 </w:t>
            </w:r>
          </w:p>
        </w:tc>
        <w:tc>
          <w:tcPr>
            <w:tcW w:w="158" w:type="dxa"/>
          </w:tcPr>
          <w:p w14:paraId="5919CAFB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8CD49A" w14:textId="19928608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798,489.00</w:t>
            </w:r>
          </w:p>
        </w:tc>
      </w:tr>
      <w:tr w:rsidR="00DF3CC6" w:rsidRPr="00F667DE" w14:paraId="00BC1D58" w14:textId="77777777" w:rsidTr="00597684">
        <w:tc>
          <w:tcPr>
            <w:tcW w:w="2409" w:type="dxa"/>
          </w:tcPr>
          <w:p w14:paraId="54E3F909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48D5ACC1" w14:textId="75E0B4A5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(1,097,974.00)</w:t>
            </w:r>
          </w:p>
        </w:tc>
        <w:tc>
          <w:tcPr>
            <w:tcW w:w="134" w:type="dxa"/>
          </w:tcPr>
          <w:p w14:paraId="485143D3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0A3DC14" w14:textId="052E1690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(1,049,920.00)</w:t>
            </w:r>
          </w:p>
        </w:tc>
        <w:tc>
          <w:tcPr>
            <w:tcW w:w="139" w:type="dxa"/>
          </w:tcPr>
          <w:p w14:paraId="593ED0B8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D9FA95" w14:textId="04E6C36B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(872,019.00)</w:t>
            </w:r>
          </w:p>
        </w:tc>
        <w:tc>
          <w:tcPr>
            <w:tcW w:w="158" w:type="dxa"/>
          </w:tcPr>
          <w:p w14:paraId="1A6F1ADF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3669057" w14:textId="3E58B654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(723,602.00)</w:t>
            </w:r>
          </w:p>
        </w:tc>
      </w:tr>
      <w:tr w:rsidR="00DF3CC6" w:rsidRPr="00F667DE" w14:paraId="33135ACD" w14:textId="77777777" w:rsidTr="00597684">
        <w:tc>
          <w:tcPr>
            <w:tcW w:w="2409" w:type="dxa"/>
          </w:tcPr>
          <w:p w14:paraId="4BBE743D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50" w:hanging="62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</w:t>
            </w:r>
            <w:r w:rsidRPr="00F667DE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พนักงาน </w:t>
            </w:r>
          </w:p>
        </w:tc>
        <w:tc>
          <w:tcPr>
            <w:tcW w:w="1247" w:type="dxa"/>
          </w:tcPr>
          <w:p w14:paraId="647E15A3" w14:textId="256E4C5A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</w:t>
            </w:r>
          </w:p>
        </w:tc>
        <w:tc>
          <w:tcPr>
            <w:tcW w:w="134" w:type="dxa"/>
          </w:tcPr>
          <w:p w14:paraId="5410EC79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84CCB21" w14:textId="77777777" w:rsidR="00DF3CC6" w:rsidRPr="00F667DE" w:rsidRDefault="00DF3CC6" w:rsidP="00F11353">
            <w:pPr>
              <w:tabs>
                <w:tab w:val="left" w:pos="93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39" w:type="dxa"/>
          </w:tcPr>
          <w:p w14:paraId="25197D6B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DED2FD6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58" w:type="dxa"/>
          </w:tcPr>
          <w:p w14:paraId="6F5106E5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827D73" w14:textId="77777777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DF3CC6" w:rsidRPr="00F667DE" w14:paraId="51C61C48" w14:textId="77777777" w:rsidTr="00597684">
        <w:tc>
          <w:tcPr>
            <w:tcW w:w="2409" w:type="dxa"/>
          </w:tcPr>
          <w:p w14:paraId="088F42E4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7B05E530" w14:textId="4CEE430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(1,012,814.00)</w:t>
            </w:r>
          </w:p>
        </w:tc>
        <w:tc>
          <w:tcPr>
            <w:tcW w:w="134" w:type="dxa"/>
          </w:tcPr>
          <w:p w14:paraId="2C3663C4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9E1D76" w14:textId="11144B59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(887,450.00)</w:t>
            </w:r>
          </w:p>
        </w:tc>
        <w:tc>
          <w:tcPr>
            <w:tcW w:w="139" w:type="dxa"/>
          </w:tcPr>
          <w:p w14:paraId="75DD07BD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B7ECFA0" w14:textId="6F530F93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(789,446.00)</w:t>
            </w:r>
          </w:p>
        </w:tc>
        <w:tc>
          <w:tcPr>
            <w:tcW w:w="158" w:type="dxa"/>
          </w:tcPr>
          <w:p w14:paraId="0AF0119B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E0310A" w14:textId="75F46B1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(733,320.00)</w:t>
            </w:r>
          </w:p>
        </w:tc>
      </w:tr>
      <w:tr w:rsidR="00DF3CC6" w:rsidRPr="00F667DE" w14:paraId="1DC45F8D" w14:textId="77777777" w:rsidTr="00597684">
        <w:tc>
          <w:tcPr>
            <w:tcW w:w="2409" w:type="dxa"/>
          </w:tcPr>
          <w:p w14:paraId="3837D338" w14:textId="77777777" w:rsidR="00DF3CC6" w:rsidRPr="00F667DE" w:rsidRDefault="00DF3CC6" w:rsidP="00F11353">
            <w:pPr>
              <w:tabs>
                <w:tab w:val="left" w:pos="543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284" w:right="-51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667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ลดลงร้อยละ </w:t>
            </w:r>
            <w:r w:rsidRPr="00F667DE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47" w:type="dxa"/>
          </w:tcPr>
          <w:p w14:paraId="50AED5BF" w14:textId="6B8F5DEE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DF3CC6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260,893.00 </w:t>
            </w:r>
          </w:p>
        </w:tc>
        <w:tc>
          <w:tcPr>
            <w:tcW w:w="134" w:type="dxa"/>
          </w:tcPr>
          <w:p w14:paraId="5E4AE863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AC1FC4C" w14:textId="2B13F590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231,275.00 </w:t>
            </w:r>
          </w:p>
        </w:tc>
        <w:tc>
          <w:tcPr>
            <w:tcW w:w="139" w:type="dxa"/>
          </w:tcPr>
          <w:p w14:paraId="7EF8E3BF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460535" w14:textId="1487C59D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F448B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 169,647.00 </w:t>
            </w:r>
          </w:p>
        </w:tc>
        <w:tc>
          <w:tcPr>
            <w:tcW w:w="158" w:type="dxa"/>
          </w:tcPr>
          <w:p w14:paraId="72428E9A" w14:textId="77777777" w:rsidR="00DF3CC6" w:rsidRPr="00F667DE" w:rsidRDefault="00DF3CC6" w:rsidP="00F11353">
            <w:pPr>
              <w:tabs>
                <w:tab w:val="clear" w:pos="907"/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E65ADAA" w14:textId="6A390AB6" w:rsidR="00DF3CC6" w:rsidRPr="00F667DE" w:rsidRDefault="00DF3CC6" w:rsidP="00F1135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 w:hanging="1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F667DE">
              <w:rPr>
                <w:rFonts w:asciiTheme="majorBidi" w:hAnsiTheme="majorBidi" w:cstheme="majorBidi"/>
                <w:kern w:val="28"/>
                <w:sz w:val="26"/>
                <w:szCs w:val="26"/>
              </w:rPr>
              <w:t>161,872.00</w:t>
            </w:r>
          </w:p>
        </w:tc>
      </w:tr>
    </w:tbl>
    <w:p w14:paraId="27FB39E5" w14:textId="77777777" w:rsidR="000B4573" w:rsidRDefault="000B4573" w:rsidP="00F11353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</w:p>
    <w:p w14:paraId="13C931EC" w14:textId="15B0500A" w:rsidR="00813FD3" w:rsidRPr="00F667DE" w:rsidRDefault="008658C1" w:rsidP="00F11353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F667DE">
        <w:rPr>
          <w:rFonts w:ascii="Angsana New" w:hAnsi="Angsana New"/>
          <w:b/>
          <w:bCs/>
          <w:sz w:val="32"/>
          <w:szCs w:val="32"/>
        </w:rPr>
        <w:t>2</w:t>
      </w:r>
      <w:r w:rsidR="00A715A8" w:rsidRPr="00F667DE">
        <w:rPr>
          <w:rFonts w:ascii="Angsana New" w:hAnsi="Angsana New"/>
          <w:b/>
          <w:bCs/>
          <w:sz w:val="32"/>
          <w:szCs w:val="32"/>
        </w:rPr>
        <w:t>1</w:t>
      </w:r>
      <w:r w:rsidR="00813FD3" w:rsidRPr="00F667DE">
        <w:rPr>
          <w:rFonts w:ascii="Angsana New" w:hAnsi="Angsana New"/>
          <w:b/>
          <w:bCs/>
          <w:sz w:val="32"/>
          <w:szCs w:val="32"/>
        </w:rPr>
        <w:t>.</w:t>
      </w:r>
      <w:r w:rsidR="00813FD3" w:rsidRPr="00F667DE">
        <w:rPr>
          <w:rFonts w:ascii="Angsana New" w:hAnsi="Angsana New"/>
          <w:b/>
          <w:bCs/>
          <w:sz w:val="32"/>
          <w:szCs w:val="32"/>
        </w:rPr>
        <w:tab/>
      </w:r>
      <w:r w:rsidR="00813FD3" w:rsidRPr="00F667DE">
        <w:rPr>
          <w:rFonts w:ascii="Angsana New" w:hAnsi="Angsana New"/>
          <w:b/>
          <w:bCs/>
          <w:sz w:val="32"/>
          <w:szCs w:val="32"/>
          <w:cs/>
        </w:rPr>
        <w:t>ค่าใช้จ่ายแบ่งตาม</w:t>
      </w:r>
      <w:r w:rsidR="0035742A" w:rsidRPr="00F667DE">
        <w:rPr>
          <w:rFonts w:ascii="Angsana New" w:hAnsi="Angsana New" w:hint="cs"/>
          <w:b/>
          <w:bCs/>
          <w:sz w:val="32"/>
          <w:szCs w:val="32"/>
          <w:cs/>
        </w:rPr>
        <w:t>ธรรมชาติ</w:t>
      </w:r>
    </w:p>
    <w:p w14:paraId="288CF6CA" w14:textId="1E1216E1" w:rsidR="00813FD3" w:rsidRPr="00F667DE" w:rsidRDefault="00813FD3" w:rsidP="00F11353">
      <w:pPr>
        <w:tabs>
          <w:tab w:val="left" w:pos="1418"/>
          <w:tab w:val="left" w:pos="1985"/>
          <w:tab w:val="left" w:pos="2552"/>
        </w:tabs>
        <w:spacing w:line="380" w:lineRule="exact"/>
        <w:ind w:left="851" w:right="28"/>
        <w:jc w:val="thaiDistribute"/>
        <w:rPr>
          <w:rFonts w:ascii="Angsana New" w:hAnsi="Angsana New"/>
          <w:sz w:val="32"/>
          <w:szCs w:val="32"/>
        </w:rPr>
      </w:pPr>
      <w:r w:rsidRPr="00F667DE">
        <w:rPr>
          <w:rFonts w:ascii="Angsana New" w:hAnsi="Angsana New"/>
          <w:sz w:val="32"/>
          <w:szCs w:val="32"/>
          <w:cs/>
        </w:rPr>
        <w:t>รายการค่าใช้จ่ายแบ่งตาม</w:t>
      </w:r>
      <w:r w:rsidR="0035742A" w:rsidRPr="00F667DE">
        <w:rPr>
          <w:rFonts w:ascii="Angsana New" w:hAnsi="Angsana New" w:hint="cs"/>
          <w:sz w:val="32"/>
          <w:szCs w:val="32"/>
          <w:cs/>
        </w:rPr>
        <w:t>ธรรมชาติ</w:t>
      </w:r>
      <w:r w:rsidRPr="00F667DE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  <w:gridCol w:w="7"/>
      </w:tblGrid>
      <w:tr w:rsidR="00F667DE" w:rsidRPr="00684EF6" w14:paraId="16D0852A" w14:textId="77777777" w:rsidTr="00CB406F">
        <w:trPr>
          <w:cantSplit/>
          <w:trHeight w:val="20"/>
        </w:trPr>
        <w:tc>
          <w:tcPr>
            <w:tcW w:w="3005" w:type="dxa"/>
          </w:tcPr>
          <w:p w14:paraId="42E464DF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7" w:type="dxa"/>
            <w:gridSpan w:val="9"/>
            <w:tcBorders>
              <w:bottom w:val="single" w:sz="6" w:space="0" w:color="auto"/>
            </w:tcBorders>
          </w:tcPr>
          <w:p w14:paraId="4EFE8F69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667DE" w:rsidRPr="00684EF6" w14:paraId="4BEC8213" w14:textId="77777777" w:rsidTr="00CB406F">
        <w:trPr>
          <w:cantSplit/>
          <w:trHeight w:val="20"/>
        </w:trPr>
        <w:tc>
          <w:tcPr>
            <w:tcW w:w="3005" w:type="dxa"/>
          </w:tcPr>
          <w:p w14:paraId="589163D0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AF0E4F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C4CE2E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26A09E" w14:textId="77777777" w:rsidR="00813FD3" w:rsidRPr="00684EF6" w:rsidRDefault="00813FD3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667DE" w:rsidRPr="00684EF6" w14:paraId="7C7B09A7" w14:textId="77777777" w:rsidTr="00CB406F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4B46E0FA" w14:textId="77777777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539" w:right="-108" w:hanging="53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31BAFF" w14:textId="0CDC8BA9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DFC339" w14:textId="77777777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A511B7A" w14:textId="3865FE1C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34" w:type="dxa"/>
          </w:tcPr>
          <w:p w14:paraId="5497F2E2" w14:textId="77777777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44DA097" w14:textId="1DDA782B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116AE8E" w14:textId="77777777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E332E11" w14:textId="5455592D" w:rsidR="00F667DE" w:rsidRPr="00684EF6" w:rsidRDefault="00F667DE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0B2FB7" w:rsidRPr="00684EF6" w14:paraId="23BE5F14" w14:textId="77777777" w:rsidTr="00313047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172E56D0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57" w:hanging="17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การเปลี่ยนแปลงในสินค้าคง</w:t>
            </w: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สำเร็จรูปและสินค้าระหว่างผลิต</w:t>
            </w:r>
          </w:p>
        </w:tc>
        <w:tc>
          <w:tcPr>
            <w:tcW w:w="1247" w:type="dxa"/>
            <w:gridSpan w:val="2"/>
          </w:tcPr>
          <w:p w14:paraId="393A6904" w14:textId="77777777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  <w:p w14:paraId="67C528E0" w14:textId="61955713" w:rsidR="000B2FB7" w:rsidRPr="00684EF6" w:rsidRDefault="000B2FB7" w:rsidP="00D252BC">
            <w:pPr>
              <w:tabs>
                <w:tab w:val="clear" w:pos="1871"/>
                <w:tab w:val="left" w:pos="284"/>
                <w:tab w:val="left" w:pos="1196"/>
                <w:tab w:val="left" w:pos="3600"/>
                <w:tab w:val="left" w:pos="4500"/>
              </w:tabs>
              <w:spacing w:line="320" w:lineRule="exact"/>
              <w:ind w:right="-57" w:hanging="136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  (6,010,134.81)</w:t>
            </w:r>
          </w:p>
        </w:tc>
        <w:tc>
          <w:tcPr>
            <w:tcW w:w="134" w:type="dxa"/>
            <w:vAlign w:val="bottom"/>
          </w:tcPr>
          <w:p w14:paraId="11BE05E0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C39EA71" w14:textId="77777777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  <w:p w14:paraId="41F41673" w14:textId="24E3A3A1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 xml:space="preserve"> 50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253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083.95</w:t>
            </w:r>
          </w:p>
        </w:tc>
        <w:tc>
          <w:tcPr>
            <w:tcW w:w="134" w:type="dxa"/>
            <w:vAlign w:val="bottom"/>
          </w:tcPr>
          <w:p w14:paraId="4C0E1CD5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474F62A" w14:textId="30FB681D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31,960,837.39</w:t>
            </w:r>
          </w:p>
        </w:tc>
        <w:tc>
          <w:tcPr>
            <w:tcW w:w="134" w:type="dxa"/>
            <w:vAlign w:val="bottom"/>
          </w:tcPr>
          <w:p w14:paraId="26147A7B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AAB96A0" w14:textId="799CC610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6,878,718.89</w:t>
            </w:r>
          </w:p>
        </w:tc>
      </w:tr>
      <w:tr w:rsidR="000B2FB7" w:rsidRPr="00684EF6" w14:paraId="548E9513" w14:textId="77777777" w:rsidTr="00313047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59524BEB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ซื้อสินค้าซื้อมาเพื่อขาย</w:t>
            </w:r>
          </w:p>
        </w:tc>
        <w:tc>
          <w:tcPr>
            <w:tcW w:w="1247" w:type="dxa"/>
            <w:gridSpan w:val="2"/>
          </w:tcPr>
          <w:p w14:paraId="4537656A" w14:textId="1F344858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  980,614,489.83 </w:t>
            </w:r>
          </w:p>
        </w:tc>
        <w:tc>
          <w:tcPr>
            <w:tcW w:w="134" w:type="dxa"/>
            <w:vAlign w:val="bottom"/>
          </w:tcPr>
          <w:p w14:paraId="793A74B0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29B7454" w14:textId="15746F2F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 xml:space="preserve">  1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038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925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113.28</w:t>
            </w:r>
          </w:p>
        </w:tc>
        <w:tc>
          <w:tcPr>
            <w:tcW w:w="134" w:type="dxa"/>
            <w:vAlign w:val="bottom"/>
          </w:tcPr>
          <w:p w14:paraId="30CAA60A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9509A35" w14:textId="115E471E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872,064,203.07</w:t>
            </w:r>
          </w:p>
        </w:tc>
        <w:tc>
          <w:tcPr>
            <w:tcW w:w="134" w:type="dxa"/>
            <w:vAlign w:val="bottom"/>
          </w:tcPr>
          <w:p w14:paraId="5438D585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364293C" w14:textId="2E8D3DED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1,114,448,649.46</w:t>
            </w:r>
          </w:p>
        </w:tc>
      </w:tr>
      <w:tr w:rsidR="000B2FB7" w:rsidRPr="00684EF6" w14:paraId="1DD41D5A" w14:textId="77777777" w:rsidTr="00313047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7CF9CF2B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วัตถุดิบ และวัสดุสิ้นเปลืองใช้ไป</w:t>
            </w:r>
          </w:p>
        </w:tc>
        <w:tc>
          <w:tcPr>
            <w:tcW w:w="1247" w:type="dxa"/>
            <w:gridSpan w:val="2"/>
          </w:tcPr>
          <w:p w14:paraId="168D9996" w14:textId="02C16C2B" w:rsidR="000B2FB7" w:rsidRPr="00684EF6" w:rsidRDefault="005E2C4D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  373,432,412.50</w:t>
            </w:r>
          </w:p>
        </w:tc>
        <w:tc>
          <w:tcPr>
            <w:tcW w:w="134" w:type="dxa"/>
            <w:vAlign w:val="bottom"/>
          </w:tcPr>
          <w:p w14:paraId="5149D7CC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8E891D1" w14:textId="0235D97D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 xml:space="preserve">  410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434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214.49</w:t>
            </w:r>
          </w:p>
        </w:tc>
        <w:tc>
          <w:tcPr>
            <w:tcW w:w="134" w:type="dxa"/>
            <w:vAlign w:val="bottom"/>
          </w:tcPr>
          <w:p w14:paraId="2D2EB733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436E2CF" w14:textId="461CF652" w:rsidR="000B2FB7" w:rsidRPr="00684EF6" w:rsidRDefault="000B2FB7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8A823BF" w14:textId="77777777" w:rsidR="000B2FB7" w:rsidRPr="00684EF6" w:rsidRDefault="000B2FB7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5703CA9" w14:textId="7DC6AAA5" w:rsidR="000B2FB7" w:rsidRPr="00684EF6" w:rsidRDefault="000B2FB7" w:rsidP="00F1135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</w:tr>
      <w:tr w:rsidR="000B2FB7" w:rsidRPr="00684EF6" w14:paraId="5509F9EC" w14:textId="77777777" w:rsidTr="00E10832">
        <w:trPr>
          <w:gridAfter w:val="1"/>
          <w:wAfter w:w="7" w:type="dxa"/>
          <w:cantSplit/>
          <w:trHeight w:val="20"/>
        </w:trPr>
        <w:tc>
          <w:tcPr>
            <w:tcW w:w="3118" w:type="dxa"/>
            <w:gridSpan w:val="2"/>
          </w:tcPr>
          <w:p w14:paraId="6D76C622" w14:textId="350C8158" w:rsidR="000B2FB7" w:rsidRPr="00E10832" w:rsidRDefault="000B2FB7" w:rsidP="00E10832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113" w:right="-165" w:hanging="170"/>
              <w:jc w:val="left"/>
              <w:rPr>
                <w:rFonts w:asciiTheme="majorBidi" w:hAnsiTheme="majorBidi" w:cstheme="majorBidi"/>
                <w:spacing w:val="-4"/>
                <w:sz w:val="24"/>
                <w:szCs w:val="24"/>
                <w:lang w:val="en-US"/>
              </w:rPr>
            </w:pPr>
            <w:r w:rsidRPr="00E10832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  <w:lang w:val="en-US"/>
              </w:rPr>
              <w:t>เงินเดือน ค่าแรง และผลประโยชน์อื่นของพนักงาน</w:t>
            </w:r>
          </w:p>
        </w:tc>
        <w:tc>
          <w:tcPr>
            <w:tcW w:w="1134" w:type="dxa"/>
          </w:tcPr>
          <w:p w14:paraId="782AFB94" w14:textId="688860CF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164,634,616.72 </w:t>
            </w:r>
          </w:p>
        </w:tc>
        <w:tc>
          <w:tcPr>
            <w:tcW w:w="134" w:type="dxa"/>
            <w:vAlign w:val="bottom"/>
          </w:tcPr>
          <w:p w14:paraId="24024C69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73A2FE4" w14:textId="7E265167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 xml:space="preserve">  140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652</w:t>
            </w:r>
            <w:r w:rsidRPr="00684EF6">
              <w:rPr>
                <w:rFonts w:asciiTheme="majorBidi" w:hAnsi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756.83</w:t>
            </w:r>
          </w:p>
        </w:tc>
        <w:tc>
          <w:tcPr>
            <w:tcW w:w="134" w:type="dxa"/>
            <w:vAlign w:val="bottom"/>
          </w:tcPr>
          <w:p w14:paraId="5E4BE5D7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0BD42CC" w14:textId="3AF2B53A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65,528,061.31</w:t>
            </w:r>
          </w:p>
        </w:tc>
        <w:tc>
          <w:tcPr>
            <w:tcW w:w="134" w:type="dxa"/>
            <w:vAlign w:val="bottom"/>
          </w:tcPr>
          <w:p w14:paraId="17B84FD9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4DBF31A" w14:textId="50934F36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63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698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443.52</w:t>
            </w:r>
          </w:p>
        </w:tc>
      </w:tr>
      <w:tr w:rsidR="000B2FB7" w:rsidRPr="00684EF6" w14:paraId="47F6F3E1" w14:textId="77777777" w:rsidTr="00313047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7AC5A587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47" w:type="dxa"/>
            <w:gridSpan w:val="2"/>
          </w:tcPr>
          <w:p w14:paraId="0B6C213C" w14:textId="387DDB1F" w:rsidR="000B2FB7" w:rsidRPr="00684EF6" w:rsidRDefault="00D252BC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55,248,078.71</w:t>
            </w:r>
          </w:p>
        </w:tc>
        <w:tc>
          <w:tcPr>
            <w:tcW w:w="134" w:type="dxa"/>
            <w:vAlign w:val="bottom"/>
          </w:tcPr>
          <w:p w14:paraId="4E43B192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5FFFF6A" w14:textId="71263978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54,576,822.46 </w:t>
            </w:r>
          </w:p>
        </w:tc>
        <w:tc>
          <w:tcPr>
            <w:tcW w:w="134" w:type="dxa"/>
            <w:vAlign w:val="bottom"/>
          </w:tcPr>
          <w:p w14:paraId="18F64307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A761BE4" w14:textId="52087B20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27,361,057.75</w:t>
            </w:r>
          </w:p>
        </w:tc>
        <w:tc>
          <w:tcPr>
            <w:tcW w:w="134" w:type="dxa"/>
            <w:vAlign w:val="bottom"/>
          </w:tcPr>
          <w:p w14:paraId="6018C415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12733B2" w14:textId="020EDE9B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28,338,619.17</w:t>
            </w:r>
          </w:p>
        </w:tc>
      </w:tr>
      <w:tr w:rsidR="000B2FB7" w:rsidRPr="00684EF6" w14:paraId="2C8A3790" w14:textId="77777777" w:rsidTr="00313047">
        <w:trPr>
          <w:gridAfter w:val="1"/>
          <w:wAfter w:w="7" w:type="dxa"/>
          <w:cantSplit/>
          <w:trHeight w:val="20"/>
        </w:trPr>
        <w:tc>
          <w:tcPr>
            <w:tcW w:w="3005" w:type="dxa"/>
          </w:tcPr>
          <w:p w14:paraId="67F6CBC3" w14:textId="77777777" w:rsidR="000B2FB7" w:rsidRPr="00684EF6" w:rsidRDefault="000B2FB7" w:rsidP="00F11353">
            <w:pPr>
              <w:pStyle w:val="BlockText"/>
              <w:tabs>
                <w:tab w:val="clear" w:pos="540"/>
                <w:tab w:val="left" w:pos="6804"/>
              </w:tabs>
              <w:spacing w:before="0" w:line="320" w:lineRule="exact"/>
              <w:ind w:left="204" w:right="-57" w:hanging="2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ค่าใช้จ่ายในการเดินทางและค่าขนส่ง</w:t>
            </w:r>
          </w:p>
        </w:tc>
        <w:tc>
          <w:tcPr>
            <w:tcW w:w="1247" w:type="dxa"/>
            <w:gridSpan w:val="2"/>
          </w:tcPr>
          <w:p w14:paraId="01F3ED8E" w14:textId="6D7F51B8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ind w:hanging="13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  8,455,680.38 </w:t>
            </w:r>
          </w:p>
        </w:tc>
        <w:tc>
          <w:tcPr>
            <w:tcW w:w="134" w:type="dxa"/>
            <w:vAlign w:val="bottom"/>
          </w:tcPr>
          <w:p w14:paraId="05ED21C7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53583D1" w14:textId="24397A45" w:rsidR="000B2FB7" w:rsidRPr="00684EF6" w:rsidRDefault="000B2FB7" w:rsidP="00F11353">
            <w:pPr>
              <w:tabs>
                <w:tab w:val="left" w:pos="284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7,115,867.99 </w:t>
            </w:r>
          </w:p>
        </w:tc>
        <w:tc>
          <w:tcPr>
            <w:tcW w:w="134" w:type="dxa"/>
            <w:vAlign w:val="bottom"/>
          </w:tcPr>
          <w:p w14:paraId="210EE66C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3AA9161" w14:textId="32EBC528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4,673,258.23</w:t>
            </w:r>
          </w:p>
        </w:tc>
        <w:tc>
          <w:tcPr>
            <w:tcW w:w="134" w:type="dxa"/>
            <w:vAlign w:val="bottom"/>
          </w:tcPr>
          <w:p w14:paraId="51980F67" w14:textId="77777777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193C21A" w14:textId="03D91024" w:rsidR="000B2FB7" w:rsidRPr="00684EF6" w:rsidRDefault="000B2FB7" w:rsidP="00F11353">
            <w:pPr>
              <w:pStyle w:val="BlockText"/>
              <w:tabs>
                <w:tab w:val="left" w:pos="6804"/>
              </w:tabs>
              <w:spacing w:before="0" w:line="32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5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371</w:t>
            </w:r>
            <w:r w:rsidRPr="00684E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440.69</w:t>
            </w:r>
          </w:p>
        </w:tc>
      </w:tr>
    </w:tbl>
    <w:p w14:paraId="141B9A7B" w14:textId="0464B929" w:rsidR="00D61C98" w:rsidRPr="00F667DE" w:rsidRDefault="00410470" w:rsidP="00F11353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667D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A715A8" w:rsidRPr="00F667DE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DB121F" w:rsidRPr="00F667DE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5D0D18" w:rsidRPr="00F667DE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DB121F" w:rsidRPr="00F667DE">
        <w:rPr>
          <w:rFonts w:ascii="Angsana New" w:hAnsi="Angsana New"/>
          <w:b/>
          <w:bCs/>
          <w:sz w:val="32"/>
          <w:szCs w:val="32"/>
          <w:cs/>
          <w:lang w:val="en-US"/>
        </w:rPr>
        <w:t>ค่าใช้จ่ายภาษีเงินได้</w:t>
      </w:r>
    </w:p>
    <w:p w14:paraId="79EE422B" w14:textId="67899149" w:rsidR="003C4A14" w:rsidRPr="00F667DE" w:rsidRDefault="003C4A14" w:rsidP="00F11353">
      <w:pPr>
        <w:pStyle w:val="BodyTextIndent"/>
        <w:tabs>
          <w:tab w:val="left" w:pos="284"/>
          <w:tab w:val="left" w:pos="851"/>
          <w:tab w:val="left" w:pos="993"/>
        </w:tabs>
        <w:spacing w:after="0" w:line="360" w:lineRule="exact"/>
        <w:ind w:left="864" w:hanging="634"/>
        <w:jc w:val="thaiDistribute"/>
        <w:rPr>
          <w:rFonts w:ascii="Angsana New" w:hAnsi="Angsana New"/>
          <w:sz w:val="32"/>
          <w:szCs w:val="32"/>
        </w:rPr>
      </w:pPr>
      <w:r w:rsidRPr="00F667DE">
        <w:rPr>
          <w:rFonts w:ascii="Angsana New" w:hAnsi="Angsana New"/>
          <w:b/>
          <w:bCs/>
          <w:sz w:val="32"/>
          <w:szCs w:val="32"/>
        </w:rPr>
        <w:tab/>
      </w:r>
      <w:r w:rsidR="00410470" w:rsidRPr="00F667DE">
        <w:rPr>
          <w:rFonts w:ascii="Angsana New" w:hAnsi="Angsana New"/>
          <w:sz w:val="32"/>
          <w:szCs w:val="32"/>
        </w:rPr>
        <w:t>2</w:t>
      </w:r>
      <w:r w:rsidR="00A715A8" w:rsidRPr="00F667DE">
        <w:rPr>
          <w:rFonts w:ascii="Angsana New" w:hAnsi="Angsana New"/>
          <w:sz w:val="32"/>
          <w:szCs w:val="32"/>
        </w:rPr>
        <w:t>2</w:t>
      </w:r>
      <w:r w:rsidRPr="00F667DE">
        <w:rPr>
          <w:rFonts w:ascii="Angsana New" w:hAnsi="Angsana New"/>
          <w:sz w:val="32"/>
          <w:szCs w:val="32"/>
        </w:rPr>
        <w:t>.1</w:t>
      </w:r>
      <w:r w:rsidRPr="00F667DE">
        <w:rPr>
          <w:rFonts w:ascii="Angsana New" w:hAnsi="Angsana New"/>
          <w:sz w:val="32"/>
          <w:szCs w:val="32"/>
        </w:rPr>
        <w:tab/>
      </w:r>
      <w:r w:rsidRPr="00F667DE">
        <w:rPr>
          <w:rFonts w:ascii="Angsana New" w:hAnsi="Angsana New"/>
          <w:sz w:val="32"/>
          <w:szCs w:val="32"/>
        </w:rPr>
        <w:tab/>
      </w:r>
      <w:r w:rsidRPr="00F667DE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ส่วนประกอบหลักของค่าใช้จ่ายภาษีเงินได้สำหรับปีสิ้นสุดวันที่</w:t>
      </w:r>
      <w:r w:rsidRPr="00F667DE">
        <w:rPr>
          <w:rFonts w:ascii="Angsana New" w:hAnsi="Angsana New"/>
          <w:sz w:val="32"/>
          <w:szCs w:val="32"/>
        </w:rPr>
        <w:t xml:space="preserve"> 31 </w:t>
      </w:r>
      <w:r w:rsidRPr="00F667D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667DE">
        <w:rPr>
          <w:rFonts w:ascii="Angsana New" w:hAnsi="Angsana New"/>
          <w:sz w:val="32"/>
          <w:szCs w:val="32"/>
        </w:rPr>
        <w:t>256</w:t>
      </w:r>
      <w:r w:rsidR="00F667DE" w:rsidRPr="00F667DE">
        <w:rPr>
          <w:rFonts w:ascii="Angsana New" w:hAnsi="Angsana New"/>
          <w:sz w:val="32"/>
          <w:szCs w:val="32"/>
        </w:rPr>
        <w:t>8</w:t>
      </w:r>
      <w:r w:rsidRPr="00F667DE">
        <w:rPr>
          <w:rFonts w:ascii="Angsana New" w:hAnsi="Angsana New"/>
          <w:sz w:val="32"/>
          <w:szCs w:val="32"/>
          <w:cs/>
        </w:rPr>
        <w:t xml:space="preserve"> และ</w:t>
      </w:r>
      <w:r w:rsidRPr="00F667DE">
        <w:rPr>
          <w:rFonts w:ascii="Angsana New" w:hAnsi="Angsana New"/>
          <w:sz w:val="32"/>
          <w:szCs w:val="32"/>
        </w:rPr>
        <w:t xml:space="preserve"> 256</w:t>
      </w:r>
      <w:r w:rsidR="001C6427">
        <w:rPr>
          <w:rFonts w:ascii="Angsana New" w:hAnsi="Angsana New"/>
          <w:sz w:val="32"/>
          <w:szCs w:val="32"/>
        </w:rPr>
        <w:t>7</w:t>
      </w:r>
      <w:r w:rsidRPr="00F667DE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45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6"/>
        <w:gridCol w:w="1134"/>
        <w:gridCol w:w="134"/>
        <w:gridCol w:w="1136"/>
        <w:gridCol w:w="135"/>
        <w:gridCol w:w="1133"/>
        <w:gridCol w:w="134"/>
        <w:gridCol w:w="1083"/>
      </w:tblGrid>
      <w:tr w:rsidR="00F667DE" w:rsidRPr="00684EF6" w14:paraId="7405FF5F" w14:textId="77777777" w:rsidTr="009E434C">
        <w:trPr>
          <w:cantSplit/>
          <w:trHeight w:val="20"/>
        </w:trPr>
        <w:tc>
          <w:tcPr>
            <w:tcW w:w="3456" w:type="dxa"/>
          </w:tcPr>
          <w:p w14:paraId="446D5C17" w14:textId="77777777" w:rsidR="003C4A14" w:rsidRPr="00684EF6" w:rsidRDefault="003C4A14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3272AA8F" w14:textId="77777777" w:rsidR="003C4A14" w:rsidRPr="00684EF6" w:rsidRDefault="003C4A14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F667DE" w:rsidRPr="00684EF6" w14:paraId="5B355938" w14:textId="77777777" w:rsidTr="009E434C">
        <w:trPr>
          <w:cantSplit/>
          <w:trHeight w:val="20"/>
        </w:trPr>
        <w:tc>
          <w:tcPr>
            <w:tcW w:w="3456" w:type="dxa"/>
          </w:tcPr>
          <w:p w14:paraId="2522CE08" w14:textId="77777777" w:rsidR="003C4A14" w:rsidRPr="00684EF6" w:rsidRDefault="003C4A14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46DFC0" w14:textId="77777777" w:rsidR="003C4A14" w:rsidRPr="00684EF6" w:rsidRDefault="003C4A14" w:rsidP="00684EF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1102903C" w14:textId="77777777" w:rsidR="003C4A14" w:rsidRPr="00684EF6" w:rsidRDefault="003C4A14" w:rsidP="00684EF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640C37" w14:textId="77777777" w:rsidR="003C4A14" w:rsidRPr="00684EF6" w:rsidRDefault="003C4A14" w:rsidP="00684EF6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667DE" w:rsidRPr="00684EF6" w14:paraId="1219A0E4" w14:textId="77777777" w:rsidTr="009E434C">
        <w:trPr>
          <w:cantSplit/>
          <w:trHeight w:val="20"/>
        </w:trPr>
        <w:tc>
          <w:tcPr>
            <w:tcW w:w="3456" w:type="dxa"/>
          </w:tcPr>
          <w:p w14:paraId="28AC9EE0" w14:textId="77777777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539" w:right="-108" w:hanging="53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157AF93" w14:textId="0B17B321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F756B9" w14:textId="77777777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AC6B326" w14:textId="5659182D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35" w:type="dxa"/>
          </w:tcPr>
          <w:p w14:paraId="33D3AA23" w14:textId="77777777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A32BD2E" w14:textId="1324C1F4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907DF4" w14:textId="77777777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2D3CD73A" w14:textId="77C0528A" w:rsidR="00F667DE" w:rsidRPr="00684EF6" w:rsidRDefault="00F667DE" w:rsidP="00684EF6">
            <w:pPr>
              <w:pStyle w:val="BlockText"/>
              <w:tabs>
                <w:tab w:val="left" w:pos="6804"/>
              </w:tabs>
              <w:spacing w:before="0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684EF6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</w:tr>
      <w:tr w:rsidR="00F667DE" w:rsidRPr="00684EF6" w14:paraId="0BF2EEE3" w14:textId="77777777" w:rsidTr="009E434C">
        <w:trPr>
          <w:cantSplit/>
          <w:trHeight w:val="20"/>
        </w:trPr>
        <w:tc>
          <w:tcPr>
            <w:tcW w:w="3456" w:type="dxa"/>
          </w:tcPr>
          <w:p w14:paraId="7C3E15FA" w14:textId="77777777" w:rsidR="00F667DE" w:rsidRPr="00684EF6" w:rsidRDefault="00F667DE" w:rsidP="00684EF6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ค่าใช้จ่าย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74DE1F23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D83B8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692E305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4C1BDAA2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639F4BF2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316D9C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1046ECB1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69203F62" w14:textId="77777777" w:rsidTr="009E434C">
        <w:trPr>
          <w:cantSplit/>
          <w:trHeight w:val="20"/>
        </w:trPr>
        <w:tc>
          <w:tcPr>
            <w:tcW w:w="3456" w:type="dxa"/>
          </w:tcPr>
          <w:p w14:paraId="01C330DE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ภาษีเงินได้ของ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vAlign w:val="bottom"/>
          </w:tcPr>
          <w:p w14:paraId="3836632E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987ADD6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524B839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CBC0F23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059DA6E8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C18C90F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DE5EF76" w14:textId="77777777" w:rsidR="00F667DE" w:rsidRPr="00684EF6" w:rsidRDefault="00F667DE" w:rsidP="00684EF6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4C59A86D" w14:textId="77777777" w:rsidTr="009E434C">
        <w:trPr>
          <w:cantSplit/>
          <w:trHeight w:val="20"/>
        </w:trPr>
        <w:tc>
          <w:tcPr>
            <w:tcW w:w="3456" w:type="dxa"/>
          </w:tcPr>
          <w:p w14:paraId="152C7150" w14:textId="7016D416" w:rsidR="00F667DE" w:rsidRPr="00684EF6" w:rsidRDefault="00F667DE" w:rsidP="00684EF6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ภาษีเงินได้สำหรับปี</w:t>
            </w:r>
          </w:p>
        </w:tc>
        <w:tc>
          <w:tcPr>
            <w:tcW w:w="1134" w:type="dxa"/>
            <w:vAlign w:val="bottom"/>
          </w:tcPr>
          <w:p w14:paraId="6503D451" w14:textId="690EA32D" w:rsidR="00F667DE" w:rsidRPr="00684EF6" w:rsidRDefault="0054644D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33,042,138.18</w:t>
            </w:r>
          </w:p>
        </w:tc>
        <w:tc>
          <w:tcPr>
            <w:tcW w:w="134" w:type="dxa"/>
            <w:vAlign w:val="bottom"/>
          </w:tcPr>
          <w:p w14:paraId="5EF5017D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846FEFC" w14:textId="54A79086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29,214,278.22</w:t>
            </w:r>
          </w:p>
        </w:tc>
        <w:tc>
          <w:tcPr>
            <w:tcW w:w="135" w:type="dxa"/>
            <w:vAlign w:val="bottom"/>
          </w:tcPr>
          <w:p w14:paraId="56B0FCEF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5EE45289" w14:textId="458E69B4" w:rsidR="00F667DE" w:rsidRPr="00684EF6" w:rsidRDefault="00890B33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16,352,397.72</w:t>
            </w:r>
          </w:p>
        </w:tc>
        <w:tc>
          <w:tcPr>
            <w:tcW w:w="134" w:type="dxa"/>
            <w:vAlign w:val="bottom"/>
          </w:tcPr>
          <w:p w14:paraId="783F3951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2C86D9AE" w14:textId="5A839410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17,427,467.44</w:t>
            </w:r>
          </w:p>
        </w:tc>
      </w:tr>
      <w:tr w:rsidR="00F667DE" w:rsidRPr="00684EF6" w14:paraId="0CCA0269" w14:textId="77777777" w:rsidTr="00A60E98">
        <w:trPr>
          <w:cantSplit/>
          <w:trHeight w:val="20"/>
        </w:trPr>
        <w:tc>
          <w:tcPr>
            <w:tcW w:w="3456" w:type="dxa"/>
          </w:tcPr>
          <w:p w14:paraId="29B45404" w14:textId="77777777" w:rsidR="00F667DE" w:rsidRPr="00684EF6" w:rsidRDefault="00F667DE" w:rsidP="00684EF6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607DFD8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7231265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17859DFC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C0A9899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14:paraId="3D8D0D6F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7492BDF" w14:textId="77777777" w:rsidR="00F667DE" w:rsidRPr="00684EF6" w:rsidRDefault="00F667DE" w:rsidP="00684EF6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D24EDF6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18ED82E1" w14:textId="77777777" w:rsidTr="00F44DC5">
        <w:trPr>
          <w:cantSplit/>
          <w:trHeight w:val="20"/>
        </w:trPr>
        <w:tc>
          <w:tcPr>
            <w:tcW w:w="3456" w:type="dxa"/>
          </w:tcPr>
          <w:p w14:paraId="3CCB3C5A" w14:textId="1D0FBA55" w:rsidR="00F667DE" w:rsidRPr="00684EF6" w:rsidRDefault="00F667DE" w:rsidP="00684EF6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454" w:hanging="170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BD72A1A" w14:textId="3D5DA915" w:rsidR="00F667DE" w:rsidRPr="00684EF6" w:rsidRDefault="0054644D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(3,714,671.33)</w:t>
            </w:r>
          </w:p>
        </w:tc>
        <w:tc>
          <w:tcPr>
            <w:tcW w:w="134" w:type="dxa"/>
            <w:vAlign w:val="bottom"/>
          </w:tcPr>
          <w:p w14:paraId="68770661" w14:textId="77777777" w:rsidR="00F667DE" w:rsidRPr="00684EF6" w:rsidRDefault="00F667DE" w:rsidP="00684EF6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393C9666" w14:textId="755F909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2,373,744.32</w:t>
            </w:r>
          </w:p>
        </w:tc>
        <w:tc>
          <w:tcPr>
            <w:tcW w:w="135" w:type="dxa"/>
            <w:vAlign w:val="bottom"/>
          </w:tcPr>
          <w:p w14:paraId="646294C1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4F197D1" w14:textId="68A5BD5F" w:rsidR="00F667DE" w:rsidRPr="00684EF6" w:rsidRDefault="00890B33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(336,351.55)</w:t>
            </w:r>
          </w:p>
        </w:tc>
        <w:tc>
          <w:tcPr>
            <w:tcW w:w="134" w:type="dxa"/>
            <w:vAlign w:val="bottom"/>
          </w:tcPr>
          <w:p w14:paraId="3359EF63" w14:textId="77777777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1C41873A" w14:textId="545DB22F" w:rsidR="00F667DE" w:rsidRPr="00684EF6" w:rsidRDefault="00F667DE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(200,715.04)</w:t>
            </w:r>
          </w:p>
        </w:tc>
      </w:tr>
      <w:tr w:rsidR="00852CDF" w:rsidRPr="00684EF6" w14:paraId="17D0FEB2" w14:textId="77777777" w:rsidTr="00F44DC5">
        <w:trPr>
          <w:cantSplit/>
          <w:trHeight w:val="20"/>
        </w:trPr>
        <w:tc>
          <w:tcPr>
            <w:tcW w:w="3456" w:type="dxa"/>
          </w:tcPr>
          <w:p w14:paraId="6AC2BE2A" w14:textId="77777777" w:rsidR="00852CDF" w:rsidRPr="00684EF6" w:rsidRDefault="00852CDF" w:rsidP="00684EF6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063596" w14:textId="685F23A1" w:rsidR="00852CDF" w:rsidRPr="00684EF6" w:rsidRDefault="00EF5789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29,327,466.85</w:t>
            </w:r>
          </w:p>
        </w:tc>
        <w:tc>
          <w:tcPr>
            <w:tcW w:w="134" w:type="dxa"/>
            <w:vAlign w:val="bottom"/>
          </w:tcPr>
          <w:p w14:paraId="25429DA6" w14:textId="77777777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A6C133" w14:textId="6513ABA5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588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022.54</w:t>
            </w:r>
          </w:p>
        </w:tc>
        <w:tc>
          <w:tcPr>
            <w:tcW w:w="135" w:type="dxa"/>
            <w:vAlign w:val="bottom"/>
          </w:tcPr>
          <w:p w14:paraId="234E777A" w14:textId="77777777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4A54C5" w14:textId="0527B1FF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16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016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/>
                <w:sz w:val="24"/>
                <w:szCs w:val="24"/>
                <w:cs/>
              </w:rPr>
              <w:t>046.17</w:t>
            </w:r>
          </w:p>
        </w:tc>
        <w:tc>
          <w:tcPr>
            <w:tcW w:w="134" w:type="dxa"/>
            <w:vAlign w:val="bottom"/>
          </w:tcPr>
          <w:p w14:paraId="02A2CE0E" w14:textId="77777777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C7A350" w14:textId="1F41E167" w:rsidR="00852CDF" w:rsidRPr="00684EF6" w:rsidRDefault="00852CDF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17,226,752.40</w:t>
            </w:r>
          </w:p>
        </w:tc>
      </w:tr>
      <w:tr w:rsidR="00852CDF" w:rsidRPr="00684EF6" w14:paraId="756F3B12" w14:textId="77777777" w:rsidTr="008A3CAF">
        <w:trPr>
          <w:cantSplit/>
          <w:trHeight w:val="20"/>
        </w:trPr>
        <w:tc>
          <w:tcPr>
            <w:tcW w:w="8345" w:type="dxa"/>
            <w:gridSpan w:val="8"/>
          </w:tcPr>
          <w:p w14:paraId="1E567264" w14:textId="5A8407DA" w:rsidR="00852CDF" w:rsidRPr="00684EF6" w:rsidRDefault="00852CDF" w:rsidP="00684EF6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</w:tr>
      <w:tr w:rsidR="00EE4AA8" w:rsidRPr="00684EF6" w14:paraId="1D2467CB" w14:textId="77777777" w:rsidTr="00904B1F">
        <w:trPr>
          <w:cantSplit/>
          <w:trHeight w:val="20"/>
        </w:trPr>
        <w:tc>
          <w:tcPr>
            <w:tcW w:w="3456" w:type="dxa"/>
          </w:tcPr>
          <w:p w14:paraId="3355929C" w14:textId="7B76182A" w:rsidR="00EE4AA8" w:rsidRPr="00684EF6" w:rsidRDefault="00EE4AA8" w:rsidP="00684EF6">
            <w:pPr>
              <w:tabs>
                <w:tab w:val="left" w:pos="300"/>
                <w:tab w:val="left" w:pos="872"/>
              </w:tabs>
              <w:spacing w:line="300" w:lineRule="exact"/>
              <w:ind w:left="283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จากการ</w:t>
            </w:r>
            <w:r w:rsidR="00D252BC" w:rsidRPr="00684EF6">
              <w:rPr>
                <w:rFonts w:ascii="Angsana New" w:hAnsi="Angsana New" w:hint="cs"/>
                <w:sz w:val="24"/>
                <w:szCs w:val="24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134" w:type="dxa"/>
            <w:vAlign w:val="bottom"/>
          </w:tcPr>
          <w:p w14:paraId="74E63227" w14:textId="22938C6D" w:rsidR="00EE4AA8" w:rsidRPr="00684EF6" w:rsidRDefault="00EE4AA8" w:rsidP="00684E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E1EE6F2" w14:textId="77777777" w:rsidR="00EE4AA8" w:rsidRPr="00684EF6" w:rsidRDefault="00EE4AA8" w:rsidP="00684EF6">
            <w:pPr>
              <w:tabs>
                <w:tab w:val="clear" w:pos="227"/>
                <w:tab w:val="left" w:pos="-39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28EB798" w14:textId="788D63C7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882,257.52</w:t>
            </w:r>
          </w:p>
        </w:tc>
        <w:tc>
          <w:tcPr>
            <w:tcW w:w="135" w:type="dxa"/>
            <w:vAlign w:val="bottom"/>
          </w:tcPr>
          <w:p w14:paraId="78260859" w14:textId="77777777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61B3F22" w14:textId="4AFD1DB3" w:rsidR="00EE4AA8" w:rsidRPr="00684EF6" w:rsidRDefault="00EE4AA8" w:rsidP="00684E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E51DE7B" w14:textId="77777777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vAlign w:val="bottom"/>
          </w:tcPr>
          <w:p w14:paraId="65D0FA6F" w14:textId="68D8B42C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110.32</w:t>
            </w:r>
          </w:p>
        </w:tc>
      </w:tr>
      <w:tr w:rsidR="00EE4AA8" w:rsidRPr="00684EF6" w14:paraId="1ECBED90" w14:textId="77777777" w:rsidTr="00904B1F">
        <w:trPr>
          <w:cantSplit/>
          <w:trHeight w:val="20"/>
        </w:trPr>
        <w:tc>
          <w:tcPr>
            <w:tcW w:w="3456" w:type="dxa"/>
          </w:tcPr>
          <w:p w14:paraId="564095AA" w14:textId="1EF9AB4F" w:rsidR="00EE4AA8" w:rsidRPr="00684EF6" w:rsidRDefault="00EE4AA8" w:rsidP="00684EF6">
            <w:pPr>
              <w:tabs>
                <w:tab w:val="left" w:pos="1130"/>
              </w:tabs>
              <w:spacing w:line="300" w:lineRule="exact"/>
              <w:ind w:firstLine="69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BA71E7" w14:textId="4DB66999" w:rsidR="00EE4AA8" w:rsidRPr="00684EF6" w:rsidRDefault="00EE4AA8" w:rsidP="00684E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9B067E9" w14:textId="77777777" w:rsidR="00EE4AA8" w:rsidRPr="00684EF6" w:rsidRDefault="00EE4AA8" w:rsidP="00684EF6">
            <w:pPr>
              <w:tabs>
                <w:tab w:val="clear" w:pos="227"/>
                <w:tab w:val="left" w:pos="-39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8F29F0" w14:textId="6339C893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882,257.52</w:t>
            </w:r>
          </w:p>
        </w:tc>
        <w:tc>
          <w:tcPr>
            <w:tcW w:w="135" w:type="dxa"/>
            <w:vAlign w:val="bottom"/>
          </w:tcPr>
          <w:p w14:paraId="7248C349" w14:textId="77777777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78C552" w14:textId="3C2608E9" w:rsidR="00EE4AA8" w:rsidRPr="00684EF6" w:rsidRDefault="00EE4AA8" w:rsidP="00684EF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036DA17" w14:textId="77777777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599593" w14:textId="5C84DE24" w:rsidR="00EE4AA8" w:rsidRPr="00684EF6" w:rsidRDefault="00EE4AA8" w:rsidP="00684EF6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965</w:t>
            </w:r>
            <w:r w:rsidRPr="00684E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110.32</w:t>
            </w:r>
          </w:p>
        </w:tc>
      </w:tr>
    </w:tbl>
    <w:p w14:paraId="11DADDD7" w14:textId="77777777" w:rsidR="00F44DC5" w:rsidRDefault="00F44DC5" w:rsidP="00F11353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7D124A65" w14:textId="304A4299" w:rsidR="003C4A14" w:rsidRPr="00F667DE" w:rsidRDefault="00410470" w:rsidP="00F11353">
      <w:pPr>
        <w:pStyle w:val="BodyTextIndent"/>
        <w:tabs>
          <w:tab w:val="left" w:pos="284"/>
          <w:tab w:val="left" w:pos="993"/>
        </w:tabs>
        <w:spacing w:after="0"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F667DE">
        <w:rPr>
          <w:rFonts w:ascii="Angsana New" w:hAnsi="Angsana New"/>
          <w:sz w:val="32"/>
          <w:szCs w:val="32"/>
        </w:rPr>
        <w:t>2</w:t>
      </w:r>
      <w:r w:rsidR="00A715A8" w:rsidRPr="00F667DE">
        <w:rPr>
          <w:rFonts w:ascii="Angsana New" w:hAnsi="Angsana New"/>
          <w:sz w:val="32"/>
          <w:szCs w:val="32"/>
        </w:rPr>
        <w:t>2</w:t>
      </w:r>
      <w:r w:rsidR="003C4A14" w:rsidRPr="00F667DE">
        <w:rPr>
          <w:rFonts w:ascii="Angsana New" w:hAnsi="Angsana New"/>
          <w:sz w:val="32"/>
          <w:szCs w:val="32"/>
        </w:rPr>
        <w:t>.2</w:t>
      </w:r>
      <w:r w:rsidR="003C4A14" w:rsidRPr="00F667DE">
        <w:rPr>
          <w:rFonts w:ascii="Angsana New" w:hAnsi="Angsana New"/>
          <w:sz w:val="32"/>
          <w:szCs w:val="32"/>
        </w:rPr>
        <w:tab/>
      </w:r>
      <w:r w:rsidR="003C4A14" w:rsidRPr="00F667DE">
        <w:rPr>
          <w:rFonts w:ascii="Angsana New" w:hAnsi="Angsana New"/>
          <w:sz w:val="32"/>
          <w:szCs w:val="32"/>
        </w:rPr>
        <w:tab/>
      </w:r>
      <w:r w:rsidR="003C4A14" w:rsidRPr="00F667DE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="003C4A14" w:rsidRPr="00F667DE">
        <w:rPr>
          <w:rFonts w:ascii="Angsana New" w:hAnsi="Angsana New"/>
          <w:sz w:val="32"/>
          <w:szCs w:val="32"/>
        </w:rPr>
        <w:t xml:space="preserve"> 31 </w:t>
      </w:r>
      <w:r w:rsidR="003C4A14" w:rsidRPr="00F667DE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4A14" w:rsidRPr="00F667DE">
        <w:rPr>
          <w:rFonts w:ascii="Angsana New" w:hAnsi="Angsana New"/>
          <w:sz w:val="32"/>
          <w:szCs w:val="32"/>
        </w:rPr>
        <w:t>256</w:t>
      </w:r>
      <w:r w:rsidR="00F667DE" w:rsidRPr="00F667DE">
        <w:rPr>
          <w:rFonts w:ascii="Angsana New" w:hAnsi="Angsana New"/>
          <w:sz w:val="32"/>
          <w:szCs w:val="32"/>
        </w:rPr>
        <w:t>8</w:t>
      </w:r>
      <w:r w:rsidR="003C4A14" w:rsidRPr="00F667DE">
        <w:rPr>
          <w:rFonts w:ascii="Angsana New" w:hAnsi="Angsana New"/>
          <w:sz w:val="32"/>
          <w:szCs w:val="32"/>
          <w:cs/>
        </w:rPr>
        <w:t xml:space="preserve"> และ</w:t>
      </w:r>
      <w:r w:rsidR="003C4A14" w:rsidRPr="00F667DE">
        <w:rPr>
          <w:rFonts w:ascii="Angsana New" w:hAnsi="Angsana New"/>
          <w:sz w:val="32"/>
          <w:szCs w:val="32"/>
        </w:rPr>
        <w:t xml:space="preserve"> 256</w:t>
      </w:r>
      <w:r w:rsidR="00F667DE" w:rsidRPr="00F667DE">
        <w:rPr>
          <w:rFonts w:ascii="Angsana New" w:hAnsi="Angsana New"/>
          <w:sz w:val="32"/>
          <w:szCs w:val="32"/>
        </w:rPr>
        <w:t>7</w:t>
      </w:r>
      <w:r w:rsidR="00BB3B91" w:rsidRPr="00F667DE">
        <w:rPr>
          <w:rFonts w:ascii="Angsana New" w:hAnsi="Angsana New"/>
          <w:sz w:val="32"/>
          <w:szCs w:val="32"/>
        </w:rPr>
        <w:t xml:space="preserve"> </w:t>
      </w:r>
      <w:r w:rsidR="003C4A14" w:rsidRPr="00F667D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4"/>
        <w:gridCol w:w="134"/>
        <w:gridCol w:w="1136"/>
        <w:gridCol w:w="134"/>
        <w:gridCol w:w="1129"/>
        <w:gridCol w:w="139"/>
        <w:gridCol w:w="1134"/>
        <w:gridCol w:w="6"/>
      </w:tblGrid>
      <w:tr w:rsidR="00F667DE" w:rsidRPr="00684EF6" w14:paraId="19E1AC61" w14:textId="77777777" w:rsidTr="00390DDB">
        <w:trPr>
          <w:cantSplit/>
        </w:trPr>
        <w:tc>
          <w:tcPr>
            <w:tcW w:w="3515" w:type="dxa"/>
          </w:tcPr>
          <w:p w14:paraId="41BD01AC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</w:tcPr>
          <w:p w14:paraId="0AF5FC6E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F667DE" w:rsidRPr="00684EF6" w14:paraId="1889FFB7" w14:textId="77777777" w:rsidTr="00390DDB">
        <w:trPr>
          <w:cantSplit/>
        </w:trPr>
        <w:tc>
          <w:tcPr>
            <w:tcW w:w="3515" w:type="dxa"/>
          </w:tcPr>
          <w:p w14:paraId="019EC35C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B943CA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86A6C08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BF576F" w14:textId="77777777" w:rsidR="003C4A14" w:rsidRPr="00684EF6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67DE" w:rsidRPr="00684EF6" w14:paraId="4CFB9024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123C06A" w14:textId="77777777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994712" w14:textId="5ED32483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</w:tcPr>
          <w:p w14:paraId="3A486FF5" w14:textId="77777777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FBD6F6" w14:textId="3EF6E1DD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63723D62" w14:textId="77777777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0A9C446" w14:textId="7C3361DA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BDB8BF1" w14:textId="77777777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948693" w14:textId="1E7F7EE4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E5DBC" w:rsidRPr="00684EF6" w14:paraId="3B188306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9D58DA4" w14:textId="06FAA22E" w:rsidR="002E5DBC" w:rsidRPr="00684EF6" w:rsidRDefault="002E5DBC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กำไรทางบัญชีสำหรับปี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A7C13E" w14:textId="68C05553" w:rsidR="002E5DBC" w:rsidRPr="00684EF6" w:rsidRDefault="00852CDF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142,070,320.77</w:t>
            </w:r>
          </w:p>
        </w:tc>
        <w:tc>
          <w:tcPr>
            <w:tcW w:w="134" w:type="dxa"/>
          </w:tcPr>
          <w:p w14:paraId="7EAD3A3E" w14:textId="77777777" w:rsidR="002E5DBC" w:rsidRPr="00684EF6" w:rsidRDefault="002E5DBC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A04ABE" w14:textId="5ED651D3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151,406,408.17</w:t>
            </w:r>
          </w:p>
        </w:tc>
        <w:tc>
          <w:tcPr>
            <w:tcW w:w="134" w:type="dxa"/>
          </w:tcPr>
          <w:p w14:paraId="5E603C5B" w14:textId="77777777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2CF84707" w14:textId="5A8A54DE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80,173,152.09 </w:t>
            </w:r>
          </w:p>
        </w:tc>
        <w:tc>
          <w:tcPr>
            <w:tcW w:w="139" w:type="dxa"/>
          </w:tcPr>
          <w:p w14:paraId="4BC99476" w14:textId="77777777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514032" w14:textId="0740F2D6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85,467,292.37 </w:t>
            </w:r>
          </w:p>
        </w:tc>
      </w:tr>
      <w:tr w:rsidR="002E5DBC" w:rsidRPr="00684EF6" w14:paraId="3365576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3667543F" w14:textId="77777777" w:rsidR="002E5DBC" w:rsidRPr="00684EF6" w:rsidRDefault="002E5DBC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อัตราภาษีที่ใช้ (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17D146" w14:textId="617FAFF4" w:rsidR="002E5DBC" w:rsidRPr="00684EF6" w:rsidRDefault="00852CDF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6DC442D8" w14:textId="77777777" w:rsidR="002E5DBC" w:rsidRPr="00684EF6" w:rsidRDefault="002E5DBC" w:rsidP="00F1135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453F33" w14:textId="345D769C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4" w:type="dxa"/>
          </w:tcPr>
          <w:p w14:paraId="04963C35" w14:textId="77777777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29064F8" w14:textId="07E6BC0B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9" w:type="dxa"/>
          </w:tcPr>
          <w:p w14:paraId="487E3BE9" w14:textId="77777777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CD2DDE" w14:textId="50EB9846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2E5DBC" w:rsidRPr="00684EF6" w14:paraId="2DE1E09B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1D77F6F" w14:textId="77777777" w:rsidR="002E5DBC" w:rsidRPr="00684EF6" w:rsidRDefault="002E5DBC" w:rsidP="00F1135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09DD0" w14:textId="6A79C14E" w:rsidR="002E5DBC" w:rsidRPr="00684EF6" w:rsidRDefault="00852CDF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28,414,064.15</w:t>
            </w:r>
          </w:p>
        </w:tc>
        <w:tc>
          <w:tcPr>
            <w:tcW w:w="134" w:type="dxa"/>
          </w:tcPr>
          <w:p w14:paraId="70F32241" w14:textId="77777777" w:rsidR="002E5DBC" w:rsidRPr="00684EF6" w:rsidRDefault="002E5DBC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7614D2" w14:textId="7C7CACC1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30,281,281.63</w:t>
            </w:r>
          </w:p>
        </w:tc>
        <w:tc>
          <w:tcPr>
            <w:tcW w:w="134" w:type="dxa"/>
          </w:tcPr>
          <w:p w14:paraId="5F0983D8" w14:textId="77777777" w:rsidR="002E5DBC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0B13E138" w14:textId="39C89AFC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16,034,630.42 </w:t>
            </w:r>
          </w:p>
        </w:tc>
        <w:tc>
          <w:tcPr>
            <w:tcW w:w="139" w:type="dxa"/>
          </w:tcPr>
          <w:p w14:paraId="14B3DC77" w14:textId="77777777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1D80C5" w14:textId="4D7F6FC4" w:rsidR="002E5DBC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17,093,458.47 </w:t>
            </w:r>
          </w:p>
        </w:tc>
      </w:tr>
      <w:tr w:rsidR="00F667DE" w:rsidRPr="00684EF6" w14:paraId="2D895BF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D726862" w14:textId="77777777" w:rsidR="00F667DE" w:rsidRPr="00684EF6" w:rsidRDefault="00F667DE" w:rsidP="00F1135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391B5BC8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99CDBE0" w14:textId="77777777" w:rsidR="00F667DE" w:rsidRPr="00684EF6" w:rsidRDefault="00F667DE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AC0082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C56C9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14:paraId="4EBA5BDF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5E6367C8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914178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 w:hanging="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759E7E4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099984CC" w14:textId="77777777" w:rsidR="00F667DE" w:rsidRPr="00684EF6" w:rsidRDefault="00F667DE" w:rsidP="00F11353">
            <w:pPr>
              <w:spacing w:line="300" w:lineRule="exact"/>
              <w:ind w:left="449" w:right="-198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ผลกระทบทางภาษี</w:t>
            </w:r>
            <w:r w:rsidRPr="00684EF6">
              <w:rPr>
                <w:rFonts w:ascii="Angsana New" w:hAnsi="Angsana New"/>
                <w:spacing w:val="-4"/>
                <w:sz w:val="24"/>
                <w:szCs w:val="24"/>
                <w:cs/>
              </w:rPr>
              <w:t>ของค่าใช้จ่ายที่ไม่สามารถ</w:t>
            </w:r>
          </w:p>
        </w:tc>
        <w:tc>
          <w:tcPr>
            <w:tcW w:w="1134" w:type="dxa"/>
            <w:tcBorders>
              <w:left w:val="nil"/>
            </w:tcBorders>
          </w:tcPr>
          <w:p w14:paraId="618841D3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5232F0" w14:textId="77777777" w:rsidR="00F667DE" w:rsidRPr="00684EF6" w:rsidRDefault="00F667DE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379019F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4001D6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69336BF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08A82C96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C318E3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2EBE0852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C5E4985" w14:textId="77777777" w:rsidR="00F667DE" w:rsidRPr="00684EF6" w:rsidRDefault="00F667DE" w:rsidP="00F11353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นำมาหักในการคำนวณกำไรทางภาษี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28375F4A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4F69E7" w14:textId="77777777" w:rsidR="00F667DE" w:rsidRPr="00684EF6" w:rsidRDefault="00F667DE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49EC2D2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A4CE86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7293DB85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2D596C49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C06CF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167F509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4B51F274" w14:textId="77777777" w:rsidR="00F667DE" w:rsidRPr="00684EF6" w:rsidRDefault="00F667DE" w:rsidP="00F11353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21CF1C9E" w14:textId="70158E06" w:rsidR="00F667DE" w:rsidRPr="00684EF6" w:rsidRDefault="0015018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999,662.70</w:t>
            </w:r>
          </w:p>
        </w:tc>
        <w:tc>
          <w:tcPr>
            <w:tcW w:w="134" w:type="dxa"/>
            <w:vAlign w:val="bottom"/>
          </w:tcPr>
          <w:p w14:paraId="21899006" w14:textId="77777777" w:rsidR="00F667DE" w:rsidRPr="00684EF6" w:rsidRDefault="00F667DE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3566F99E" w14:textId="4E23F52E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1,385,508.86</w:t>
            </w:r>
          </w:p>
        </w:tc>
        <w:tc>
          <w:tcPr>
            <w:tcW w:w="134" w:type="dxa"/>
            <w:vAlign w:val="bottom"/>
          </w:tcPr>
          <w:p w14:paraId="4A82E828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1B11247E" w14:textId="4EC59416" w:rsidR="00F667DE" w:rsidRPr="00684EF6" w:rsidRDefault="002E5DBC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67,675.75</w:t>
            </w:r>
          </w:p>
        </w:tc>
        <w:tc>
          <w:tcPr>
            <w:tcW w:w="139" w:type="dxa"/>
            <w:vAlign w:val="bottom"/>
          </w:tcPr>
          <w:p w14:paraId="7BB1C711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EDA73" w14:textId="7F8E34A0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462,455.66</w:t>
            </w:r>
          </w:p>
        </w:tc>
      </w:tr>
      <w:tr w:rsidR="00F667DE" w:rsidRPr="00684EF6" w14:paraId="7905AF73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D443AA1" w14:textId="77777777" w:rsidR="00F667DE" w:rsidRPr="00684EF6" w:rsidRDefault="00F667DE" w:rsidP="00F11353">
            <w:pPr>
              <w:spacing w:line="300" w:lineRule="exact"/>
              <w:ind w:left="449" w:right="-56" w:hanging="31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ผลกระทบทาง</w:t>
            </w:r>
            <w:r w:rsidRPr="00684EF6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ภาษีของรายได้หรือกำไรที่ต้อง</w:t>
            </w:r>
          </w:p>
        </w:tc>
        <w:tc>
          <w:tcPr>
            <w:tcW w:w="1134" w:type="dxa"/>
            <w:tcBorders>
              <w:left w:val="nil"/>
            </w:tcBorders>
          </w:tcPr>
          <w:p w14:paraId="2D89F0AE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E313E9" w14:textId="77777777" w:rsidR="00F667DE" w:rsidRPr="00684EF6" w:rsidRDefault="00F667DE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657F9D2C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BD7E6B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5FA7BC1D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40E89E72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134332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745B1A30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A28CA42" w14:textId="77777777" w:rsidR="00F667DE" w:rsidRPr="00684EF6" w:rsidRDefault="00F667DE" w:rsidP="00F11353">
            <w:pPr>
              <w:spacing w:line="300" w:lineRule="exact"/>
              <w:ind w:left="449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นำมาคำนวณกำไรทางภาษี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9E42D01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19F4FD7" w14:textId="77777777" w:rsidR="00F667DE" w:rsidRPr="00684EF6" w:rsidRDefault="00F667DE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7C6A1BA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37465E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35937BBC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</w:tcPr>
          <w:p w14:paraId="75FEB13D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E2581D" w14:textId="77777777" w:rsidR="00F667DE" w:rsidRPr="00684EF6" w:rsidRDefault="00F667DE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67DE" w:rsidRPr="00684EF6" w14:paraId="060335E5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6608927B" w14:textId="77777777" w:rsidR="00F667DE" w:rsidRPr="00684EF6" w:rsidRDefault="00F667DE" w:rsidP="00F11353">
            <w:pPr>
              <w:spacing w:line="300" w:lineRule="exact"/>
              <w:ind w:left="454" w:hanging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684EF6">
              <w:rPr>
                <w:rFonts w:ascii="Angsana New" w:hAnsi="Angsana New"/>
                <w:sz w:val="24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71E85A03" w14:textId="2B340ACF" w:rsidR="00F667DE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 (86,260.00)</w:t>
            </w:r>
          </w:p>
        </w:tc>
        <w:tc>
          <w:tcPr>
            <w:tcW w:w="134" w:type="dxa"/>
          </w:tcPr>
          <w:p w14:paraId="79D2236A" w14:textId="77777777" w:rsidR="00F667DE" w:rsidRPr="00684EF6" w:rsidRDefault="00F667DE" w:rsidP="00F11353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0DA5A34E" w14:textId="12CEDCAE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(91,600.00)</w:t>
            </w:r>
          </w:p>
        </w:tc>
        <w:tc>
          <w:tcPr>
            <w:tcW w:w="134" w:type="dxa"/>
          </w:tcPr>
          <w:p w14:paraId="26769C50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</w:tcPr>
          <w:p w14:paraId="2F576CA6" w14:textId="41B5D305" w:rsidR="00F667DE" w:rsidRPr="00684EF6" w:rsidRDefault="002E5DBC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(86,260.00)</w:t>
            </w:r>
          </w:p>
        </w:tc>
        <w:tc>
          <w:tcPr>
            <w:tcW w:w="139" w:type="dxa"/>
          </w:tcPr>
          <w:p w14:paraId="47EFF000" w14:textId="77777777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D705B7" w14:textId="64DFC08D" w:rsidR="00F667DE" w:rsidRPr="00684EF6" w:rsidRDefault="00F667DE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(91,600.00)</w:t>
            </w:r>
          </w:p>
        </w:tc>
      </w:tr>
      <w:tr w:rsidR="00267A33" w:rsidRPr="00684EF6" w14:paraId="4B56C1A6" w14:textId="77777777" w:rsidTr="007B5C73">
        <w:trPr>
          <w:gridAfter w:val="1"/>
          <w:wAfter w:w="6" w:type="dxa"/>
          <w:cantSplit/>
        </w:trPr>
        <w:tc>
          <w:tcPr>
            <w:tcW w:w="3515" w:type="dxa"/>
          </w:tcPr>
          <w:p w14:paraId="443741B2" w14:textId="77777777" w:rsidR="00267A33" w:rsidRPr="00684EF6" w:rsidRDefault="00267A33" w:rsidP="00F11353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684EF6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ขาดทุนทางภาษีที่ยังไม่ได้บันทึกสินทรัพย์</w:t>
            </w:r>
          </w:p>
          <w:p w14:paraId="16E029A6" w14:textId="77777777" w:rsidR="00267A33" w:rsidRPr="00684EF6" w:rsidRDefault="00267A33" w:rsidP="00F11353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</w:rPr>
              <w:tab/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AD39532" w14:textId="7619A1C7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0F65BF" w14:textId="77777777" w:rsidR="00267A33" w:rsidRPr="00684EF6" w:rsidRDefault="00267A33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5AB438E4" w14:textId="77777777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63BF2E45" w14:textId="4EF778C4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(297,304.84)</w:t>
            </w:r>
          </w:p>
        </w:tc>
        <w:tc>
          <w:tcPr>
            <w:tcW w:w="134" w:type="dxa"/>
            <w:vAlign w:val="bottom"/>
          </w:tcPr>
          <w:p w14:paraId="385EFDC2" w14:textId="77777777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2F39DC83" w14:textId="4ECAA0D0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59CD49AE" w14:textId="77777777" w:rsidR="00267A33" w:rsidRPr="00684EF6" w:rsidRDefault="00267A33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908BFA" w14:textId="2A97D2A0" w:rsidR="00267A33" w:rsidRPr="00684EF6" w:rsidRDefault="00267A33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21309" w:rsidRPr="00684EF6" w14:paraId="1B4F4799" w14:textId="77777777" w:rsidTr="00887041">
        <w:trPr>
          <w:gridAfter w:val="1"/>
          <w:wAfter w:w="6" w:type="dxa"/>
          <w:cantSplit/>
        </w:trPr>
        <w:tc>
          <w:tcPr>
            <w:tcW w:w="3515" w:type="dxa"/>
          </w:tcPr>
          <w:p w14:paraId="547FA31C" w14:textId="0AA87E9E" w:rsidR="00621309" w:rsidRPr="00684EF6" w:rsidRDefault="00621309" w:rsidP="00F11353">
            <w:pPr>
              <w:spacing w:line="300" w:lineRule="exact"/>
              <w:ind w:left="454" w:hanging="1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 w:hint="cs"/>
                <w:sz w:val="24"/>
                <w:szCs w:val="24"/>
              </w:rPr>
              <w:t xml:space="preserve">-  </w:t>
            </w:r>
            <w:r w:rsidRPr="00684EF6">
              <w:rPr>
                <w:rFonts w:ascii="Angsana New" w:hAnsi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3FA14376" w14:textId="1E591116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8A5DAFD" w14:textId="77777777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7DCEDC92" w14:textId="470B3EC0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310,136.89</w:t>
            </w:r>
          </w:p>
        </w:tc>
        <w:tc>
          <w:tcPr>
            <w:tcW w:w="134" w:type="dxa"/>
            <w:vAlign w:val="bottom"/>
          </w:tcPr>
          <w:p w14:paraId="03F0C3E1" w14:textId="77777777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46974583" w14:textId="2C71F540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346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39" w:type="dxa"/>
            <w:vAlign w:val="bottom"/>
          </w:tcPr>
          <w:p w14:paraId="345283F7" w14:textId="77777777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9D583F" w14:textId="76660080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(237,561.73)</w:t>
            </w:r>
          </w:p>
        </w:tc>
      </w:tr>
      <w:tr w:rsidR="00621309" w:rsidRPr="00684EF6" w14:paraId="1D42B54C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5A4FD040" w14:textId="77777777" w:rsidR="00621309" w:rsidRPr="00684EF6" w:rsidRDefault="00621309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F50403" w14:textId="585EDB65" w:rsidR="00621309" w:rsidRPr="00684EF6" w:rsidRDefault="00EF5789" w:rsidP="00EF5789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913,402.70</w:t>
            </w:r>
          </w:p>
        </w:tc>
        <w:tc>
          <w:tcPr>
            <w:tcW w:w="134" w:type="dxa"/>
          </w:tcPr>
          <w:p w14:paraId="4CA7BBFC" w14:textId="77777777" w:rsidR="00621309" w:rsidRPr="00684EF6" w:rsidRDefault="00621309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E384AB" w14:textId="7FC8E8C1" w:rsidR="00621309" w:rsidRPr="00684EF6" w:rsidRDefault="00621309" w:rsidP="00BD1237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1,306,740.91</w:t>
            </w:r>
          </w:p>
        </w:tc>
        <w:tc>
          <w:tcPr>
            <w:tcW w:w="134" w:type="dxa"/>
          </w:tcPr>
          <w:p w14:paraId="086570F6" w14:textId="77777777" w:rsidR="00621309" w:rsidRPr="00684EF6" w:rsidRDefault="00621309" w:rsidP="00F11353">
            <w:pPr>
              <w:tabs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6AB42DE" w14:textId="6ED75A0C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(18,584.25)</w:t>
            </w:r>
          </w:p>
        </w:tc>
        <w:tc>
          <w:tcPr>
            <w:tcW w:w="139" w:type="dxa"/>
          </w:tcPr>
          <w:p w14:paraId="63310CA6" w14:textId="77777777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BF1983" w14:textId="7EDF96DC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/>
                <w:sz w:val="24"/>
                <w:szCs w:val="24"/>
              </w:rPr>
              <w:t xml:space="preserve"> 133,293.93 </w:t>
            </w:r>
          </w:p>
        </w:tc>
      </w:tr>
      <w:tr w:rsidR="00621309" w:rsidRPr="00684EF6" w14:paraId="05640A17" w14:textId="77777777" w:rsidTr="00390DDB">
        <w:trPr>
          <w:gridAfter w:val="1"/>
          <w:wAfter w:w="6" w:type="dxa"/>
          <w:cantSplit/>
        </w:trPr>
        <w:tc>
          <w:tcPr>
            <w:tcW w:w="3515" w:type="dxa"/>
          </w:tcPr>
          <w:p w14:paraId="2331DE15" w14:textId="77777777" w:rsidR="00621309" w:rsidRPr="00684EF6" w:rsidRDefault="00621309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684EF6">
              <w:rPr>
                <w:rFonts w:ascii="Angsana New" w:hAnsi="Angsana New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218B51" w14:textId="552E2432" w:rsidR="00621309" w:rsidRPr="00684EF6" w:rsidRDefault="00EF578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29,327,466.85</w:t>
            </w:r>
          </w:p>
        </w:tc>
        <w:tc>
          <w:tcPr>
            <w:tcW w:w="134" w:type="dxa"/>
          </w:tcPr>
          <w:p w14:paraId="60EA8B66" w14:textId="77777777" w:rsidR="00621309" w:rsidRPr="00684EF6" w:rsidRDefault="00621309" w:rsidP="00F11353">
            <w:pPr>
              <w:spacing w:line="30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F2B441" w14:textId="70F4C985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31,588,022.54</w:t>
            </w:r>
          </w:p>
        </w:tc>
        <w:tc>
          <w:tcPr>
            <w:tcW w:w="134" w:type="dxa"/>
          </w:tcPr>
          <w:p w14:paraId="19F9E02E" w14:textId="77777777" w:rsidR="00621309" w:rsidRPr="00684EF6" w:rsidRDefault="00621309" w:rsidP="00F11353">
            <w:pPr>
              <w:tabs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21A11E4" w14:textId="56A66B14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 xml:space="preserve"> 16,016,046.17 </w:t>
            </w:r>
          </w:p>
        </w:tc>
        <w:tc>
          <w:tcPr>
            <w:tcW w:w="139" w:type="dxa"/>
          </w:tcPr>
          <w:p w14:paraId="5D2D0EC0" w14:textId="77777777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49BBB10" w14:textId="681E8D17" w:rsidR="00621309" w:rsidRPr="00684EF6" w:rsidRDefault="00621309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EF6">
              <w:rPr>
                <w:rFonts w:asciiTheme="majorBidi" w:hAnsiTheme="majorBidi" w:cstheme="majorBidi"/>
                <w:sz w:val="24"/>
                <w:szCs w:val="24"/>
              </w:rPr>
              <w:t>17,226,752.40</w:t>
            </w:r>
          </w:p>
        </w:tc>
      </w:tr>
    </w:tbl>
    <w:p w14:paraId="75FDEE41" w14:textId="77777777" w:rsidR="00AF5460" w:rsidRDefault="00AF5460" w:rsidP="00F11353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3C0B9EA" w14:textId="136DCA7E" w:rsidR="003C4A14" w:rsidRPr="0043334B" w:rsidRDefault="00410470" w:rsidP="00F11353">
      <w:pPr>
        <w:pStyle w:val="BodyTextIndent"/>
        <w:tabs>
          <w:tab w:val="left" w:pos="284"/>
          <w:tab w:val="left" w:pos="993"/>
        </w:tabs>
        <w:spacing w:after="0"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43334B">
        <w:rPr>
          <w:rFonts w:ascii="Angsana New" w:hAnsi="Angsana New"/>
          <w:sz w:val="32"/>
          <w:szCs w:val="32"/>
        </w:rPr>
        <w:lastRenderedPageBreak/>
        <w:t>2</w:t>
      </w:r>
      <w:r w:rsidR="00A715A8" w:rsidRPr="0043334B">
        <w:rPr>
          <w:rFonts w:ascii="Angsana New" w:hAnsi="Angsana New"/>
          <w:sz w:val="32"/>
          <w:szCs w:val="32"/>
        </w:rPr>
        <w:t>2</w:t>
      </w:r>
      <w:r w:rsidR="003C4A14" w:rsidRPr="0043334B">
        <w:rPr>
          <w:rFonts w:ascii="Angsana New" w:hAnsi="Angsana New"/>
          <w:sz w:val="32"/>
          <w:szCs w:val="32"/>
        </w:rPr>
        <w:t>.3</w:t>
      </w:r>
      <w:r w:rsidR="003C4A14" w:rsidRPr="0043334B">
        <w:rPr>
          <w:rFonts w:ascii="Angsana New" w:hAnsi="Angsana New"/>
          <w:sz w:val="32"/>
          <w:szCs w:val="32"/>
        </w:rPr>
        <w:tab/>
      </w:r>
      <w:r w:rsidR="003C4A14" w:rsidRPr="0043334B">
        <w:rPr>
          <w:rFonts w:ascii="Angsana New" w:hAnsi="Angsana New"/>
          <w:sz w:val="32"/>
          <w:szCs w:val="32"/>
        </w:rPr>
        <w:tab/>
      </w:r>
      <w:r w:rsidR="003C4A14" w:rsidRPr="0043334B">
        <w:rPr>
          <w:rFonts w:ascii="Angsana New" w:hAnsi="Angsana New"/>
          <w:spacing w:val="-4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="003C4A14" w:rsidRPr="0043334B">
        <w:rPr>
          <w:rFonts w:ascii="Angsana New" w:hAnsi="Angsana New"/>
          <w:spacing w:val="-4"/>
          <w:sz w:val="32"/>
          <w:szCs w:val="32"/>
        </w:rPr>
        <w:t xml:space="preserve"> 31 </w:t>
      </w:r>
      <w:r w:rsidR="003C4A14" w:rsidRPr="0043334B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="003C4A14" w:rsidRPr="0043334B">
        <w:rPr>
          <w:rFonts w:ascii="Angsana New" w:hAnsi="Angsana New"/>
          <w:spacing w:val="-4"/>
          <w:sz w:val="32"/>
          <w:szCs w:val="32"/>
        </w:rPr>
        <w:t xml:space="preserve"> 256</w:t>
      </w:r>
      <w:r w:rsidR="0043334B" w:rsidRPr="0043334B">
        <w:rPr>
          <w:rFonts w:ascii="Angsana New" w:hAnsi="Angsana New"/>
          <w:spacing w:val="-4"/>
          <w:sz w:val="32"/>
          <w:szCs w:val="32"/>
        </w:rPr>
        <w:t>8</w:t>
      </w:r>
      <w:r w:rsidR="003C4A14" w:rsidRPr="0043334B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3C4A14" w:rsidRPr="0043334B">
        <w:rPr>
          <w:rFonts w:ascii="Angsana New" w:hAnsi="Angsana New"/>
          <w:spacing w:val="-4"/>
          <w:sz w:val="32"/>
          <w:szCs w:val="32"/>
        </w:rPr>
        <w:t xml:space="preserve"> 256</w:t>
      </w:r>
      <w:r w:rsidR="0043334B" w:rsidRPr="0043334B">
        <w:rPr>
          <w:rFonts w:ascii="Angsana New" w:hAnsi="Angsana New"/>
          <w:spacing w:val="-4"/>
          <w:sz w:val="32"/>
          <w:szCs w:val="32"/>
        </w:rPr>
        <w:t>7</w:t>
      </w:r>
      <w:r w:rsidR="003C4A14" w:rsidRPr="0043334B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34"/>
        <w:gridCol w:w="858"/>
        <w:gridCol w:w="138"/>
        <w:gridCol w:w="1180"/>
        <w:gridCol w:w="134"/>
        <w:gridCol w:w="883"/>
      </w:tblGrid>
      <w:tr w:rsidR="0043334B" w:rsidRPr="0043334B" w14:paraId="49B7FB2E" w14:textId="77777777" w:rsidTr="009E434C">
        <w:trPr>
          <w:cantSplit/>
        </w:trPr>
        <w:tc>
          <w:tcPr>
            <w:tcW w:w="3912" w:type="dxa"/>
          </w:tcPr>
          <w:p w14:paraId="03A909F9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60" w:type="dxa"/>
            <w:gridSpan w:val="7"/>
            <w:tcBorders>
              <w:left w:val="nil"/>
              <w:bottom w:val="single" w:sz="6" w:space="0" w:color="auto"/>
            </w:tcBorders>
          </w:tcPr>
          <w:p w14:paraId="06F03F45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3334B" w:rsidRPr="0043334B" w14:paraId="674283A9" w14:textId="77777777" w:rsidTr="009E434C">
        <w:trPr>
          <w:cantSplit/>
        </w:trPr>
        <w:tc>
          <w:tcPr>
            <w:tcW w:w="3912" w:type="dxa"/>
          </w:tcPr>
          <w:p w14:paraId="322BE7A2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hanging="16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61F61C" w14:textId="3A18DE05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256</w:t>
            </w:r>
            <w:r w:rsidR="0043334B" w:rsidRPr="0043334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8" w:type="dxa"/>
          </w:tcPr>
          <w:p w14:paraId="1E2B7C39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494757" w14:textId="5AF674B0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256</w:t>
            </w:r>
            <w:r w:rsidR="0043334B" w:rsidRPr="0043334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3334B" w:rsidRPr="0043334B" w14:paraId="6FDDEBCC" w14:textId="77777777" w:rsidTr="009E434C">
        <w:trPr>
          <w:cantSplit/>
        </w:trPr>
        <w:tc>
          <w:tcPr>
            <w:tcW w:w="3912" w:type="dxa"/>
          </w:tcPr>
          <w:p w14:paraId="7DC1C6ED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F97ED1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3782D033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</w:tcPr>
          <w:p w14:paraId="3079F7D0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24C4BF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679CB996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0288A668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4F64A15F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628F9F31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DAF7F0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single" w:sz="6" w:space="0" w:color="auto"/>
            </w:tcBorders>
          </w:tcPr>
          <w:p w14:paraId="7D66838E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60D1E8D4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3334B" w:rsidRPr="0043334B" w14:paraId="30AA52CD" w14:textId="77777777" w:rsidTr="009E434C">
        <w:trPr>
          <w:cantSplit/>
        </w:trPr>
        <w:tc>
          <w:tcPr>
            <w:tcW w:w="3912" w:type="dxa"/>
          </w:tcPr>
          <w:p w14:paraId="2FABE8B2" w14:textId="271DEE26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0ACA9B" w14:textId="5AB7B932" w:rsidR="0043334B" w:rsidRPr="0043334B" w:rsidRDefault="00AF5460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460">
              <w:rPr>
                <w:rFonts w:asciiTheme="majorBidi" w:hAnsiTheme="majorBidi" w:cstheme="majorBidi"/>
                <w:sz w:val="24"/>
                <w:szCs w:val="24"/>
              </w:rPr>
              <w:t>142,070,320.77</w:t>
            </w:r>
          </w:p>
        </w:tc>
        <w:tc>
          <w:tcPr>
            <w:tcW w:w="134" w:type="dxa"/>
          </w:tcPr>
          <w:p w14:paraId="460B8343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</w:tcBorders>
          </w:tcPr>
          <w:p w14:paraId="42B76AFF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1908152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FBDE19B" w14:textId="1CD715D4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151,406,408.17</w:t>
            </w:r>
          </w:p>
        </w:tc>
        <w:tc>
          <w:tcPr>
            <w:tcW w:w="134" w:type="dxa"/>
          </w:tcPr>
          <w:p w14:paraId="6284E7B3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</w:tcBorders>
          </w:tcPr>
          <w:p w14:paraId="1FB9A98D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334B" w:rsidRPr="0043334B" w14:paraId="0C105C58" w14:textId="77777777" w:rsidTr="009E434C">
        <w:trPr>
          <w:cantSplit/>
        </w:trPr>
        <w:tc>
          <w:tcPr>
            <w:tcW w:w="3912" w:type="dxa"/>
          </w:tcPr>
          <w:p w14:paraId="11374E61" w14:textId="77777777" w:rsidR="0043334B" w:rsidRPr="0043334B" w:rsidRDefault="0043334B" w:rsidP="00F11353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11C692CB" w14:textId="3788CC08" w:rsidR="0043334B" w:rsidRPr="0043334B" w:rsidRDefault="007F7C48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7C48">
              <w:rPr>
                <w:rFonts w:asciiTheme="majorBidi" w:hAnsiTheme="majorBidi" w:cstheme="majorBidi"/>
                <w:sz w:val="24"/>
                <w:szCs w:val="24"/>
              </w:rPr>
              <w:t>28,414,064.15</w:t>
            </w:r>
          </w:p>
        </w:tc>
        <w:tc>
          <w:tcPr>
            <w:tcW w:w="134" w:type="dxa"/>
          </w:tcPr>
          <w:p w14:paraId="09FA2807" w14:textId="77777777" w:rsidR="0043334B" w:rsidRPr="0043334B" w:rsidRDefault="0043334B" w:rsidP="00F11353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</w:tcBorders>
          </w:tcPr>
          <w:p w14:paraId="5CDE4372" w14:textId="0FFEA130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55CE6160" w14:textId="77777777" w:rsidR="0043334B" w:rsidRPr="0043334B" w:rsidRDefault="0043334B" w:rsidP="00F11353">
            <w:pPr>
              <w:spacing w:line="300" w:lineRule="exact"/>
              <w:ind w:hanging="44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697A8E78" w14:textId="2EA006A3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30,281,281.63</w:t>
            </w:r>
          </w:p>
        </w:tc>
        <w:tc>
          <w:tcPr>
            <w:tcW w:w="134" w:type="dxa"/>
          </w:tcPr>
          <w:p w14:paraId="1DB86F55" w14:textId="77777777" w:rsidR="0043334B" w:rsidRPr="0043334B" w:rsidRDefault="0043334B" w:rsidP="00F11353">
            <w:pPr>
              <w:spacing w:line="300" w:lineRule="exact"/>
              <w:ind w:hanging="4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</w:tcPr>
          <w:p w14:paraId="4793CC45" w14:textId="373FA4E7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AF5460" w:rsidRPr="0043334B" w14:paraId="3DA71B98" w14:textId="77777777" w:rsidTr="009E434C">
        <w:trPr>
          <w:cantSplit/>
        </w:trPr>
        <w:tc>
          <w:tcPr>
            <w:tcW w:w="3912" w:type="dxa"/>
          </w:tcPr>
          <w:p w14:paraId="6AB3574F" w14:textId="77777777" w:rsidR="00AF5460" w:rsidRPr="0043334B" w:rsidRDefault="00AF5460" w:rsidP="00AF5460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7D296C81" w14:textId="56404535" w:rsidR="00AF5460" w:rsidRPr="0043334B" w:rsidRDefault="00AF5460" w:rsidP="00AF5460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460">
              <w:rPr>
                <w:rFonts w:asciiTheme="majorBidi" w:hAnsiTheme="majorBidi" w:cstheme="majorBidi"/>
                <w:sz w:val="24"/>
                <w:szCs w:val="24"/>
              </w:rPr>
              <w:t>913,402.70</w:t>
            </w:r>
          </w:p>
        </w:tc>
        <w:tc>
          <w:tcPr>
            <w:tcW w:w="134" w:type="dxa"/>
          </w:tcPr>
          <w:p w14:paraId="393485E7" w14:textId="77777777" w:rsidR="00AF5460" w:rsidRPr="0043334B" w:rsidRDefault="00AF5460" w:rsidP="00AF546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6" w:space="0" w:color="auto"/>
            </w:tcBorders>
          </w:tcPr>
          <w:p w14:paraId="2F01BE45" w14:textId="490BE662" w:rsidR="00AF5460" w:rsidRPr="0043334B" w:rsidRDefault="00AF5460" w:rsidP="00AF5460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38" w:type="dxa"/>
          </w:tcPr>
          <w:p w14:paraId="70ED1E40" w14:textId="77777777" w:rsidR="00AF5460" w:rsidRPr="0043334B" w:rsidRDefault="00AF5460" w:rsidP="00AF5460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53AE7E80" w14:textId="40C1BBC7" w:rsidR="00AF5460" w:rsidRPr="0043334B" w:rsidRDefault="00AF5460" w:rsidP="00AF5460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1,306,740.91</w:t>
            </w:r>
          </w:p>
        </w:tc>
        <w:tc>
          <w:tcPr>
            <w:tcW w:w="134" w:type="dxa"/>
          </w:tcPr>
          <w:p w14:paraId="6837DB13" w14:textId="77777777" w:rsidR="00AF5460" w:rsidRPr="0043334B" w:rsidRDefault="00AF5460" w:rsidP="00AF5460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bottom w:val="single" w:sz="6" w:space="0" w:color="auto"/>
            </w:tcBorders>
          </w:tcPr>
          <w:p w14:paraId="41DC5B4B" w14:textId="327EE1F3" w:rsidR="00AF5460" w:rsidRPr="0043334B" w:rsidRDefault="00AF5460" w:rsidP="00AF5460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0.86</w:t>
            </w:r>
          </w:p>
        </w:tc>
      </w:tr>
      <w:tr w:rsidR="007F7C48" w:rsidRPr="0043334B" w14:paraId="0B2FE245" w14:textId="77777777" w:rsidTr="009E434C">
        <w:trPr>
          <w:cantSplit/>
        </w:trPr>
        <w:tc>
          <w:tcPr>
            <w:tcW w:w="3912" w:type="dxa"/>
          </w:tcPr>
          <w:p w14:paraId="4EDA7DC5" w14:textId="77777777" w:rsidR="007F7C48" w:rsidRPr="0043334B" w:rsidRDefault="007F7C48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jc w:val="both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17C975" w14:textId="356A6E57" w:rsidR="007F7C48" w:rsidRPr="0043334B" w:rsidRDefault="00AF5460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F5460">
              <w:rPr>
                <w:rFonts w:asciiTheme="majorBidi" w:hAnsiTheme="majorBidi" w:cstheme="majorBidi"/>
                <w:sz w:val="24"/>
                <w:szCs w:val="24"/>
              </w:rPr>
              <w:t>29,327,466.85</w:t>
            </w:r>
          </w:p>
        </w:tc>
        <w:tc>
          <w:tcPr>
            <w:tcW w:w="134" w:type="dxa"/>
          </w:tcPr>
          <w:p w14:paraId="3E984DA5" w14:textId="77777777" w:rsidR="007F7C48" w:rsidRPr="0043334B" w:rsidRDefault="007F7C48" w:rsidP="00F11353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E778FF" w14:textId="2E06200C" w:rsidR="007F7C48" w:rsidRPr="0043334B" w:rsidRDefault="00AF5460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20.64</w:t>
            </w:r>
          </w:p>
        </w:tc>
        <w:tc>
          <w:tcPr>
            <w:tcW w:w="138" w:type="dxa"/>
          </w:tcPr>
          <w:p w14:paraId="1219C879" w14:textId="77777777" w:rsidR="007F7C48" w:rsidRPr="0043334B" w:rsidRDefault="007F7C48" w:rsidP="00F11353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22C8AED" w14:textId="79583545" w:rsidR="007F7C48" w:rsidRPr="0043334B" w:rsidRDefault="007F7C48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31,588,022.54</w:t>
            </w:r>
          </w:p>
        </w:tc>
        <w:tc>
          <w:tcPr>
            <w:tcW w:w="134" w:type="dxa"/>
          </w:tcPr>
          <w:p w14:paraId="01DA45B9" w14:textId="77777777" w:rsidR="007F7C48" w:rsidRPr="0043334B" w:rsidRDefault="007F7C48" w:rsidP="00F11353">
            <w:pPr>
              <w:tabs>
                <w:tab w:val="left" w:pos="284"/>
                <w:tab w:val="left" w:pos="567"/>
              </w:tabs>
              <w:spacing w:line="300" w:lineRule="exact"/>
              <w:ind w:hanging="44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6" w:space="0" w:color="auto"/>
              <w:bottom w:val="double" w:sz="6" w:space="0" w:color="auto"/>
            </w:tcBorders>
          </w:tcPr>
          <w:p w14:paraId="2DB17059" w14:textId="59AD8316" w:rsidR="007F7C48" w:rsidRPr="0043334B" w:rsidRDefault="007F7C48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20.86</w:t>
            </w:r>
          </w:p>
        </w:tc>
      </w:tr>
    </w:tbl>
    <w:p w14:paraId="47081807" w14:textId="77777777" w:rsidR="003C4A14" w:rsidRPr="0043334B" w:rsidRDefault="003C4A14" w:rsidP="00F11353">
      <w:pPr>
        <w:spacing w:line="280" w:lineRule="exact"/>
        <w:rPr>
          <w:sz w:val="24"/>
          <w:szCs w:val="24"/>
        </w:rPr>
      </w:pPr>
    </w:p>
    <w:tbl>
      <w:tblPr>
        <w:tblW w:w="84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133"/>
        <w:gridCol w:w="142"/>
        <w:gridCol w:w="850"/>
        <w:gridCol w:w="138"/>
        <w:gridCol w:w="1180"/>
        <w:gridCol w:w="154"/>
        <w:gridCol w:w="896"/>
      </w:tblGrid>
      <w:tr w:rsidR="0043334B" w:rsidRPr="0043334B" w14:paraId="11AB3875" w14:textId="77777777" w:rsidTr="009E434C">
        <w:trPr>
          <w:cantSplit/>
          <w:trHeight w:val="20"/>
        </w:trPr>
        <w:tc>
          <w:tcPr>
            <w:tcW w:w="3912" w:type="dxa"/>
          </w:tcPr>
          <w:p w14:paraId="1C8EAFC5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sz w:val="24"/>
                <w:szCs w:val="24"/>
              </w:rPr>
              <w:br w:type="page"/>
            </w:r>
            <w:r w:rsidRPr="0043334B">
              <w:rPr>
                <w:rFonts w:ascii="Angsana New" w:hAnsi="Angsana New"/>
                <w:sz w:val="24"/>
                <w:szCs w:val="24"/>
              </w:rPr>
              <w:tab/>
              <w:t xml:space="preserve">  </w:t>
            </w: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8F9C946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334B" w:rsidRPr="0043334B" w14:paraId="0BFE9500" w14:textId="77777777" w:rsidTr="009E434C">
        <w:trPr>
          <w:cantSplit/>
          <w:trHeight w:val="20"/>
        </w:trPr>
        <w:tc>
          <w:tcPr>
            <w:tcW w:w="3912" w:type="dxa"/>
          </w:tcPr>
          <w:p w14:paraId="70A1928E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803851" w14:textId="009ECE56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256</w:t>
            </w:r>
            <w:r w:rsidR="0043334B" w:rsidRPr="0043334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8" w:type="dxa"/>
          </w:tcPr>
          <w:p w14:paraId="2EFD301A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2B2386" w14:textId="523D376B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256</w:t>
            </w:r>
            <w:r w:rsidR="0043334B" w:rsidRPr="0043334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43334B" w:rsidRPr="0043334B" w14:paraId="4347EF01" w14:textId="77777777" w:rsidTr="009E434C">
        <w:trPr>
          <w:cantSplit/>
          <w:trHeight w:val="20"/>
        </w:trPr>
        <w:tc>
          <w:tcPr>
            <w:tcW w:w="3912" w:type="dxa"/>
          </w:tcPr>
          <w:p w14:paraId="40A6DD8B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8DEE58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4BFD7F6F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570E9A84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4AA7F2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5919E1A1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8" w:type="dxa"/>
          </w:tcPr>
          <w:p w14:paraId="50F1BAD9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single" w:sz="6" w:space="0" w:color="auto"/>
            </w:tcBorders>
          </w:tcPr>
          <w:p w14:paraId="6499FD1B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จำนวนภาษี </w:t>
            </w:r>
          </w:p>
          <w:p w14:paraId="028FF2B1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675E29C5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single" w:sz="6" w:space="0" w:color="auto"/>
            </w:tcBorders>
          </w:tcPr>
          <w:p w14:paraId="227550A0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 xml:space="preserve">อัตราภาษี </w:t>
            </w:r>
          </w:p>
          <w:p w14:paraId="09A2BD61" w14:textId="77777777" w:rsidR="003C4A14" w:rsidRPr="0043334B" w:rsidRDefault="003C4A14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</w:rPr>
              <w:t>(</w:t>
            </w:r>
            <w:r w:rsidRPr="0043334B">
              <w:rPr>
                <w:rFonts w:ascii="Angsana New" w:hAnsi="Angsana New" w:hint="cs"/>
                <w:sz w:val="24"/>
                <w:szCs w:val="24"/>
                <w:cs/>
              </w:rPr>
              <w:t>ร้อยละ</w:t>
            </w:r>
            <w:r w:rsidRPr="0043334B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43334B" w:rsidRPr="0043334B" w14:paraId="04D09222" w14:textId="77777777" w:rsidTr="009E434C">
        <w:trPr>
          <w:cantSplit/>
          <w:trHeight w:val="20"/>
        </w:trPr>
        <w:tc>
          <w:tcPr>
            <w:tcW w:w="3912" w:type="dxa"/>
          </w:tcPr>
          <w:p w14:paraId="39A8DF1E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E844F01" w14:textId="18F9AA63" w:rsidR="0043334B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DBC">
              <w:rPr>
                <w:rFonts w:asciiTheme="majorBidi" w:hAnsiTheme="majorBidi" w:cstheme="majorBidi"/>
                <w:sz w:val="24"/>
                <w:szCs w:val="24"/>
              </w:rPr>
              <w:t>80,173,152.09</w:t>
            </w:r>
          </w:p>
        </w:tc>
        <w:tc>
          <w:tcPr>
            <w:tcW w:w="142" w:type="dxa"/>
          </w:tcPr>
          <w:p w14:paraId="54D78951" w14:textId="77777777" w:rsidR="0043334B" w:rsidRPr="0043334B" w:rsidRDefault="0043334B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6BBBCBDA" w14:textId="77777777" w:rsidR="0043334B" w:rsidRPr="0043334B" w:rsidRDefault="0043334B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E886BD3" w14:textId="77777777" w:rsidR="0043334B" w:rsidRPr="0043334B" w:rsidRDefault="0043334B" w:rsidP="00F1135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729D3A6B" w14:textId="33152C40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85,467,292.37</w:t>
            </w:r>
          </w:p>
        </w:tc>
        <w:tc>
          <w:tcPr>
            <w:tcW w:w="154" w:type="dxa"/>
          </w:tcPr>
          <w:p w14:paraId="14D700A0" w14:textId="77777777" w:rsidR="0043334B" w:rsidRPr="0043334B" w:rsidRDefault="0043334B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173FC761" w14:textId="77777777" w:rsidR="0043334B" w:rsidRPr="0043334B" w:rsidRDefault="0043334B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3334B" w:rsidRPr="0043334B" w14:paraId="2DFA471D" w14:textId="77777777" w:rsidTr="009E434C">
        <w:trPr>
          <w:cantSplit/>
          <w:trHeight w:val="20"/>
        </w:trPr>
        <w:tc>
          <w:tcPr>
            <w:tcW w:w="3912" w:type="dxa"/>
          </w:tcPr>
          <w:p w14:paraId="5082D72D" w14:textId="77777777" w:rsidR="0043334B" w:rsidRPr="0043334B" w:rsidRDefault="0043334B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4685B55C" w14:textId="48F36546" w:rsidR="0043334B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DBC">
              <w:rPr>
                <w:rFonts w:asciiTheme="majorBidi" w:hAnsiTheme="majorBidi" w:cstheme="majorBidi"/>
                <w:sz w:val="24"/>
                <w:szCs w:val="24"/>
              </w:rPr>
              <w:t>16,034,630.42</w:t>
            </w:r>
          </w:p>
        </w:tc>
        <w:tc>
          <w:tcPr>
            <w:tcW w:w="142" w:type="dxa"/>
          </w:tcPr>
          <w:p w14:paraId="128B665D" w14:textId="77777777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</w:tcBorders>
          </w:tcPr>
          <w:p w14:paraId="08E2AC65" w14:textId="1A53C5C2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38" w:type="dxa"/>
          </w:tcPr>
          <w:p w14:paraId="7AFC516A" w14:textId="77777777" w:rsidR="0043334B" w:rsidRPr="0043334B" w:rsidRDefault="0043334B" w:rsidP="00F1135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</w:tcBorders>
          </w:tcPr>
          <w:p w14:paraId="3CCC4E96" w14:textId="5613744E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17,093,458.47</w:t>
            </w:r>
          </w:p>
        </w:tc>
        <w:tc>
          <w:tcPr>
            <w:tcW w:w="154" w:type="dxa"/>
          </w:tcPr>
          <w:p w14:paraId="04EFACBC" w14:textId="77777777" w:rsidR="0043334B" w:rsidRPr="0043334B" w:rsidRDefault="0043334B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9C24C69" w14:textId="1740F08E" w:rsidR="0043334B" w:rsidRPr="0043334B" w:rsidRDefault="0043334B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4179D5" w:rsidRPr="0043334B" w14:paraId="44B77D05" w14:textId="77777777" w:rsidTr="009E434C">
        <w:trPr>
          <w:cantSplit/>
          <w:trHeight w:val="20"/>
        </w:trPr>
        <w:tc>
          <w:tcPr>
            <w:tcW w:w="3912" w:type="dxa"/>
          </w:tcPr>
          <w:p w14:paraId="7586FDD2" w14:textId="77777777" w:rsidR="004179D5" w:rsidRPr="0043334B" w:rsidRDefault="004179D5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56C45CC5" w14:textId="4395B99A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DBC">
              <w:rPr>
                <w:rFonts w:asciiTheme="majorBidi" w:hAnsiTheme="majorBidi" w:cstheme="majorBidi"/>
                <w:sz w:val="24"/>
                <w:szCs w:val="24"/>
              </w:rPr>
              <w:t>(18,584.25)</w:t>
            </w:r>
          </w:p>
        </w:tc>
        <w:tc>
          <w:tcPr>
            <w:tcW w:w="142" w:type="dxa"/>
          </w:tcPr>
          <w:p w14:paraId="4627D898" w14:textId="77777777" w:rsidR="004179D5" w:rsidRPr="0043334B" w:rsidRDefault="004179D5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01AD0FB2" w14:textId="61A76EBC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9D5">
              <w:rPr>
                <w:rFonts w:asciiTheme="majorBidi" w:hAnsiTheme="majorBidi" w:cstheme="majorBidi"/>
                <w:sz w:val="24"/>
                <w:szCs w:val="24"/>
              </w:rPr>
              <w:t xml:space="preserve"> (0.02)</w:t>
            </w:r>
          </w:p>
        </w:tc>
        <w:tc>
          <w:tcPr>
            <w:tcW w:w="138" w:type="dxa"/>
          </w:tcPr>
          <w:p w14:paraId="673FD649" w14:textId="77777777" w:rsidR="004179D5" w:rsidRPr="0043334B" w:rsidRDefault="004179D5" w:rsidP="00F1135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6" w:space="0" w:color="auto"/>
            </w:tcBorders>
          </w:tcPr>
          <w:p w14:paraId="170C9853" w14:textId="45BBCC23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 xml:space="preserve"> 133,293.93 </w:t>
            </w:r>
          </w:p>
        </w:tc>
        <w:tc>
          <w:tcPr>
            <w:tcW w:w="154" w:type="dxa"/>
          </w:tcPr>
          <w:p w14:paraId="593C5E8D" w14:textId="77777777" w:rsidR="004179D5" w:rsidRPr="0043334B" w:rsidRDefault="004179D5" w:rsidP="00F1135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</w:tcPr>
          <w:p w14:paraId="7C041C1D" w14:textId="3C98A322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 xml:space="preserve"> 0.16 </w:t>
            </w:r>
          </w:p>
        </w:tc>
      </w:tr>
      <w:tr w:rsidR="004179D5" w:rsidRPr="0043334B" w14:paraId="1BFA17FF" w14:textId="77777777" w:rsidTr="009E434C">
        <w:trPr>
          <w:cantSplit/>
          <w:trHeight w:val="20"/>
        </w:trPr>
        <w:tc>
          <w:tcPr>
            <w:tcW w:w="3912" w:type="dxa"/>
          </w:tcPr>
          <w:p w14:paraId="4E4405A7" w14:textId="77777777" w:rsidR="004179D5" w:rsidRPr="0043334B" w:rsidRDefault="004179D5" w:rsidP="00F11353">
            <w:pPr>
              <w:tabs>
                <w:tab w:val="left" w:pos="284"/>
                <w:tab w:val="left" w:pos="567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43334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299B388" w14:textId="4CD70AFD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5DBC">
              <w:rPr>
                <w:rFonts w:asciiTheme="majorBidi" w:hAnsiTheme="majorBidi" w:cstheme="majorBidi"/>
                <w:sz w:val="24"/>
                <w:szCs w:val="24"/>
              </w:rPr>
              <w:t>16,016,046.17</w:t>
            </w:r>
          </w:p>
        </w:tc>
        <w:tc>
          <w:tcPr>
            <w:tcW w:w="142" w:type="dxa"/>
          </w:tcPr>
          <w:p w14:paraId="7D893667" w14:textId="77777777" w:rsidR="004179D5" w:rsidRPr="0043334B" w:rsidRDefault="004179D5" w:rsidP="00F11353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910FF" w14:textId="6F500A4B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79D5">
              <w:rPr>
                <w:rFonts w:asciiTheme="majorBidi" w:hAnsiTheme="majorBidi" w:cstheme="majorBidi"/>
                <w:sz w:val="24"/>
                <w:szCs w:val="24"/>
              </w:rPr>
              <w:t xml:space="preserve"> 19.98 </w:t>
            </w:r>
          </w:p>
        </w:tc>
        <w:tc>
          <w:tcPr>
            <w:tcW w:w="138" w:type="dxa"/>
          </w:tcPr>
          <w:p w14:paraId="550DB89D" w14:textId="77777777" w:rsidR="004179D5" w:rsidRPr="0043334B" w:rsidRDefault="004179D5" w:rsidP="00F11353">
            <w:pPr>
              <w:tabs>
                <w:tab w:val="left" w:pos="56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single" w:sz="6" w:space="0" w:color="auto"/>
              <w:bottom w:val="double" w:sz="6" w:space="0" w:color="auto"/>
            </w:tcBorders>
          </w:tcPr>
          <w:p w14:paraId="0A703ECC" w14:textId="7D5D7B54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17,226,752.40</w:t>
            </w:r>
          </w:p>
        </w:tc>
        <w:tc>
          <w:tcPr>
            <w:tcW w:w="154" w:type="dxa"/>
          </w:tcPr>
          <w:p w14:paraId="0F25D0D5" w14:textId="77777777" w:rsidR="004179D5" w:rsidRPr="0043334B" w:rsidRDefault="004179D5" w:rsidP="00F11353">
            <w:pPr>
              <w:tabs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auto"/>
              <w:bottom w:val="double" w:sz="6" w:space="0" w:color="auto"/>
            </w:tcBorders>
          </w:tcPr>
          <w:p w14:paraId="38C9421D" w14:textId="7770AFA3" w:rsidR="004179D5" w:rsidRPr="0043334B" w:rsidRDefault="004179D5" w:rsidP="00F11353">
            <w:pPr>
              <w:tabs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 xml:space="preserve"> 20.16 </w:t>
            </w:r>
          </w:p>
        </w:tc>
      </w:tr>
    </w:tbl>
    <w:p w14:paraId="74F22B7A" w14:textId="77777777" w:rsidR="00A1057F" w:rsidRPr="00E66756" w:rsidRDefault="00A1057F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0D059F6D" w14:textId="7DD9CD2F" w:rsidR="004A3A68" w:rsidRPr="0043334B" w:rsidRDefault="00410470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3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15A8" w:rsidRPr="0043334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A3A68" w:rsidRPr="004333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3A68"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3A68" w:rsidRPr="0043334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2F5EC5" w:rsidRPr="0043334B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2BC1C5C8" w14:textId="6E66D992" w:rsidR="001064A6" w:rsidRPr="0043334B" w:rsidRDefault="004A3A68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334B">
        <w:rPr>
          <w:rFonts w:asciiTheme="majorBidi" w:hAnsiTheme="majorBidi" w:cstheme="majorBidi"/>
          <w:sz w:val="32"/>
          <w:szCs w:val="32"/>
          <w:cs/>
        </w:rPr>
        <w:t>กำไ</w:t>
      </w:r>
      <w:r w:rsidR="003B1873" w:rsidRPr="0043334B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43334B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3B1873" w:rsidRPr="0043334B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E0698D" w:rsidRPr="0043334B">
        <w:rPr>
          <w:rFonts w:asciiTheme="majorBidi" w:hAnsiTheme="majorBidi" w:cstheme="majorBidi" w:hint="cs"/>
          <w:sz w:val="32"/>
          <w:szCs w:val="32"/>
          <w:cs/>
        </w:rPr>
        <w:t xml:space="preserve"> (ไม่รวมกำไรขาดทุนเบ็ดเสร็จอื่น) </w:t>
      </w:r>
      <w:r w:rsidRPr="0043334B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</w:t>
      </w:r>
      <w:r w:rsidR="003B1873" w:rsidRPr="0043334B">
        <w:rPr>
          <w:rFonts w:asciiTheme="majorBidi" w:hAnsiTheme="majorBidi" w:cstheme="majorBidi" w:hint="cs"/>
          <w:sz w:val="32"/>
          <w:szCs w:val="32"/>
          <w:cs/>
        </w:rPr>
        <w:t>ปี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4"/>
        <w:gridCol w:w="1077"/>
        <w:gridCol w:w="137"/>
        <w:gridCol w:w="1077"/>
        <w:gridCol w:w="134"/>
        <w:gridCol w:w="1077"/>
        <w:gridCol w:w="134"/>
        <w:gridCol w:w="1079"/>
      </w:tblGrid>
      <w:tr w:rsidR="0043334B" w:rsidRPr="0043334B" w14:paraId="40332A42" w14:textId="77777777" w:rsidTr="002F5EC5">
        <w:trPr>
          <w:cantSplit/>
        </w:trPr>
        <w:tc>
          <w:tcPr>
            <w:tcW w:w="3684" w:type="dxa"/>
          </w:tcPr>
          <w:p w14:paraId="05ECAC35" w14:textId="77777777" w:rsidR="003C4A14" w:rsidRPr="0043334B" w:rsidRDefault="003C4A14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1" w:type="dxa"/>
            <w:gridSpan w:val="3"/>
            <w:tcBorders>
              <w:bottom w:val="single" w:sz="6" w:space="0" w:color="auto"/>
            </w:tcBorders>
          </w:tcPr>
          <w:p w14:paraId="63971603" w14:textId="77777777" w:rsidR="003C4A14" w:rsidRPr="0043334B" w:rsidRDefault="003C4A14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6346A1A" w14:textId="77777777" w:rsidR="003C4A14" w:rsidRPr="0043334B" w:rsidRDefault="003C4A14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6" w:space="0" w:color="auto"/>
            </w:tcBorders>
          </w:tcPr>
          <w:p w14:paraId="13D72856" w14:textId="77777777" w:rsidR="003C4A14" w:rsidRPr="0043334B" w:rsidRDefault="003C4A14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334B" w:rsidRPr="0043334B" w14:paraId="4E136D1A" w14:textId="77777777" w:rsidTr="002F5EC5">
        <w:trPr>
          <w:cantSplit/>
        </w:trPr>
        <w:tc>
          <w:tcPr>
            <w:tcW w:w="3684" w:type="dxa"/>
          </w:tcPr>
          <w:p w14:paraId="05E8F69A" w14:textId="77777777" w:rsidR="0043334B" w:rsidRPr="0043334B" w:rsidRDefault="0043334B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55493681" w14:textId="26B418AD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74BCD46B" w14:textId="77777777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0B2DF9BF" w14:textId="2513A14B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7DD2C503" w14:textId="77777777" w:rsidR="0043334B" w:rsidRPr="0043334B" w:rsidRDefault="0043334B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19DCFFE0" w14:textId="5082B417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50EA8C" w14:textId="77777777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single" w:sz="6" w:space="0" w:color="auto"/>
            </w:tcBorders>
          </w:tcPr>
          <w:p w14:paraId="1142E337" w14:textId="630BE5EB" w:rsidR="0043334B" w:rsidRPr="0043334B" w:rsidRDefault="0043334B" w:rsidP="00F11353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43334B" w:rsidRPr="0043334B" w14:paraId="64A05347" w14:textId="77777777" w:rsidTr="002F5EC5">
        <w:trPr>
          <w:cantSplit/>
        </w:trPr>
        <w:tc>
          <w:tcPr>
            <w:tcW w:w="3684" w:type="dxa"/>
          </w:tcPr>
          <w:p w14:paraId="5A4D5A28" w14:textId="29FBA95E" w:rsidR="0043334B" w:rsidRPr="0043334B" w:rsidRDefault="0043334B" w:rsidP="00F11353">
            <w:pPr>
              <w:tabs>
                <w:tab w:val="left" w:pos="177"/>
              </w:tabs>
              <w:spacing w:line="320" w:lineRule="exact"/>
              <w:ind w:left="-59" w:right="-19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34B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กำไรสำหรับปีที่เป็นของผู้ถือหุ้นสามัญบริษัทใหญ่ (บาท)</w:t>
            </w: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7" w:type="dxa"/>
            <w:tcBorders>
              <w:top w:val="single" w:sz="6" w:space="0" w:color="auto"/>
            </w:tcBorders>
            <w:vAlign w:val="bottom"/>
          </w:tcPr>
          <w:p w14:paraId="648896F5" w14:textId="2714F683" w:rsidR="0043334B" w:rsidRPr="0043334B" w:rsidRDefault="009B2517" w:rsidP="00F11353">
            <w:pPr>
              <w:pStyle w:val="acctfourfigures"/>
              <w:tabs>
                <w:tab w:val="clear" w:pos="765"/>
              </w:tabs>
              <w:spacing w:line="320" w:lineRule="exact"/>
              <w:ind w:hanging="54"/>
              <w:jc w:val="right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9B251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112,650,112.08</w:t>
            </w:r>
          </w:p>
        </w:tc>
        <w:tc>
          <w:tcPr>
            <w:tcW w:w="137" w:type="dxa"/>
            <w:vAlign w:val="bottom"/>
          </w:tcPr>
          <w:p w14:paraId="67141A74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0947D219" w14:textId="3D0B5DFD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ind w:hanging="54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119,737,754.72</w:t>
            </w:r>
          </w:p>
        </w:tc>
        <w:tc>
          <w:tcPr>
            <w:tcW w:w="134" w:type="dxa"/>
            <w:vAlign w:val="bottom"/>
          </w:tcPr>
          <w:p w14:paraId="2353C986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6066D53F" w14:textId="6EB0B092" w:rsidR="0043334B" w:rsidRPr="0043334B" w:rsidRDefault="004179D5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64</w:t>
            </w:r>
            <w:r w:rsidRPr="004179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157</w:t>
            </w:r>
            <w:r w:rsidRPr="004179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105.92</w:t>
            </w:r>
          </w:p>
        </w:tc>
        <w:tc>
          <w:tcPr>
            <w:tcW w:w="134" w:type="dxa"/>
            <w:vAlign w:val="bottom"/>
          </w:tcPr>
          <w:p w14:paraId="640FBB3C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A8ED579" w14:textId="0695767D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68,240,539.97</w:t>
            </w:r>
          </w:p>
        </w:tc>
      </w:tr>
      <w:tr w:rsidR="0043334B" w:rsidRPr="0043334B" w14:paraId="42A982F5" w14:textId="77777777" w:rsidTr="002F5EC5">
        <w:trPr>
          <w:cantSplit/>
        </w:trPr>
        <w:tc>
          <w:tcPr>
            <w:tcW w:w="3684" w:type="dxa"/>
          </w:tcPr>
          <w:p w14:paraId="75A7C034" w14:textId="77777777" w:rsidR="0043334B" w:rsidRPr="0043334B" w:rsidRDefault="0043334B" w:rsidP="00F11353">
            <w:pPr>
              <w:spacing w:line="320" w:lineRule="exact"/>
              <w:ind w:right="-58" w:hanging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จำนวนหุ้นสามัญถัวเฉลี่ยถ่วงน้ำหนักขั้นพื้นฐาน</w:t>
            </w:r>
            <w:r w:rsidRPr="0043334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077" w:type="dxa"/>
          </w:tcPr>
          <w:p w14:paraId="3F857CEF" w14:textId="44B32AA2" w:rsidR="0043334B" w:rsidRPr="0043334B" w:rsidRDefault="007F7C48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422</w:t>
            </w:r>
            <w:r w:rsidRPr="004179D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000</w:t>
            </w:r>
            <w:r w:rsidRPr="004179D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713</w:t>
            </w:r>
          </w:p>
        </w:tc>
        <w:tc>
          <w:tcPr>
            <w:tcW w:w="137" w:type="dxa"/>
          </w:tcPr>
          <w:p w14:paraId="7F16A1FB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22510D20" w14:textId="3758937F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422</w:t>
            </w:r>
            <w:r w:rsidRPr="00433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000</w:t>
            </w:r>
            <w:r w:rsidRPr="00433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370</w:t>
            </w:r>
          </w:p>
        </w:tc>
        <w:tc>
          <w:tcPr>
            <w:tcW w:w="134" w:type="dxa"/>
          </w:tcPr>
          <w:p w14:paraId="1A7150AE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0830E4B4" w14:textId="04D1862E" w:rsidR="0043334B" w:rsidRPr="004179D5" w:rsidRDefault="004179D5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422</w:t>
            </w:r>
            <w:r w:rsidRPr="004179D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000</w:t>
            </w:r>
            <w:r w:rsidRPr="004179D5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,</w:t>
            </w: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713</w:t>
            </w:r>
          </w:p>
        </w:tc>
        <w:tc>
          <w:tcPr>
            <w:tcW w:w="134" w:type="dxa"/>
          </w:tcPr>
          <w:p w14:paraId="56C2776D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9" w:type="dxa"/>
          </w:tcPr>
          <w:p w14:paraId="7D6C669D" w14:textId="2F6DBABB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422</w:t>
            </w:r>
            <w:r w:rsidRPr="00433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000</w:t>
            </w:r>
            <w:r w:rsidRPr="0043334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370</w:t>
            </w:r>
          </w:p>
        </w:tc>
      </w:tr>
      <w:tr w:rsidR="0043334B" w:rsidRPr="0043334B" w14:paraId="2A81A7AA" w14:textId="77777777" w:rsidTr="002F5EC5">
        <w:trPr>
          <w:cantSplit/>
          <w:trHeight w:val="63"/>
        </w:trPr>
        <w:tc>
          <w:tcPr>
            <w:tcW w:w="3684" w:type="dxa"/>
          </w:tcPr>
          <w:p w14:paraId="7C11B676" w14:textId="37D9C684" w:rsidR="0043334B" w:rsidRPr="0043334B" w:rsidRDefault="0043334B" w:rsidP="00F11353">
            <w:pPr>
              <w:spacing w:line="320" w:lineRule="exact"/>
              <w:ind w:left="-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กำไรต่อหุ้นขั้นพื้นฐาน (</w:t>
            </w:r>
            <w:r w:rsidRPr="0043334B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าท</w:t>
            </w:r>
            <w:r w:rsidRPr="0043334B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ต่อหุ้น</w:t>
            </w:r>
            <w:r w:rsidRPr="0043334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077" w:type="dxa"/>
          </w:tcPr>
          <w:p w14:paraId="4E91B551" w14:textId="60390154" w:rsidR="0043334B" w:rsidRPr="0043334B" w:rsidRDefault="009B2517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9B2517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0.2669</w:t>
            </w:r>
          </w:p>
        </w:tc>
        <w:tc>
          <w:tcPr>
            <w:tcW w:w="137" w:type="dxa"/>
          </w:tcPr>
          <w:p w14:paraId="46E5C65B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77F77A68" w14:textId="352308CE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0.2837</w:t>
            </w:r>
          </w:p>
        </w:tc>
        <w:tc>
          <w:tcPr>
            <w:tcW w:w="134" w:type="dxa"/>
          </w:tcPr>
          <w:p w14:paraId="6C1FD074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077" w:type="dxa"/>
          </w:tcPr>
          <w:p w14:paraId="1B8CE8E8" w14:textId="6C7FDE79" w:rsidR="0043334B" w:rsidRPr="0043334B" w:rsidRDefault="004179D5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179D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0.1520</w:t>
            </w:r>
          </w:p>
        </w:tc>
        <w:tc>
          <w:tcPr>
            <w:tcW w:w="134" w:type="dxa"/>
          </w:tcPr>
          <w:p w14:paraId="07CFBC04" w14:textId="77777777" w:rsidR="0043334B" w:rsidRPr="0043334B" w:rsidRDefault="0043334B" w:rsidP="00F11353">
            <w:pPr>
              <w:pStyle w:val="acctfourfigures"/>
              <w:tabs>
                <w:tab w:val="clear" w:pos="765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</w:tcPr>
          <w:p w14:paraId="476C8D9D" w14:textId="0CF8C8BD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334B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0.1617</w:t>
            </w:r>
          </w:p>
        </w:tc>
      </w:tr>
    </w:tbl>
    <w:p w14:paraId="6771F703" w14:textId="77777777" w:rsidR="00981AF6" w:rsidRPr="00E66756" w:rsidRDefault="00981AF6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color w:val="EE0000"/>
          <w:sz w:val="32"/>
          <w:szCs w:val="32"/>
        </w:rPr>
      </w:pPr>
    </w:p>
    <w:p w14:paraId="657D6B31" w14:textId="106E02E6" w:rsidR="00E061A6" w:rsidRPr="0043334B" w:rsidRDefault="00410470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43334B">
        <w:rPr>
          <w:rFonts w:ascii="Angsana New" w:hAnsi="Angsana New"/>
          <w:b/>
          <w:bCs/>
          <w:sz w:val="32"/>
          <w:szCs w:val="32"/>
        </w:rPr>
        <w:t>2</w:t>
      </w:r>
      <w:r w:rsidR="00A715A8" w:rsidRPr="0043334B">
        <w:rPr>
          <w:rFonts w:ascii="Angsana New" w:hAnsi="Angsana New"/>
          <w:b/>
          <w:bCs/>
          <w:sz w:val="32"/>
          <w:szCs w:val="32"/>
        </w:rPr>
        <w:t>4</w:t>
      </w:r>
      <w:r w:rsidR="00E061A6" w:rsidRPr="0043334B">
        <w:rPr>
          <w:rFonts w:ascii="Angsana New" w:hAnsi="Angsana New"/>
          <w:b/>
          <w:bCs/>
          <w:sz w:val="32"/>
          <w:szCs w:val="32"/>
        </w:rPr>
        <w:t>.</w:t>
      </w:r>
      <w:r w:rsidR="00E061A6" w:rsidRPr="0043334B">
        <w:rPr>
          <w:rFonts w:ascii="Angsana New" w:hAnsi="Angsana New"/>
          <w:b/>
          <w:bCs/>
          <w:sz w:val="32"/>
          <w:szCs w:val="32"/>
        </w:rPr>
        <w:tab/>
      </w:r>
      <w:r w:rsidR="00E061A6" w:rsidRPr="0043334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7862B9E" w14:textId="77777777" w:rsidR="00E061A6" w:rsidRPr="0043334B" w:rsidRDefault="00E061A6" w:rsidP="00F11353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43334B">
        <w:rPr>
          <w:rFonts w:ascii="Angsana New" w:hAnsi="Angsana New"/>
          <w:sz w:val="32"/>
          <w:szCs w:val="32"/>
        </w:rPr>
        <w:tab/>
      </w:r>
      <w:r w:rsidRPr="0043334B">
        <w:rPr>
          <w:rFonts w:ascii="Angsana New" w:hAnsi="Angsana New"/>
          <w:sz w:val="32"/>
          <w:szCs w:val="32"/>
          <w:u w:val="single"/>
          <w:cs/>
        </w:rPr>
        <w:t>บริษัท</w:t>
      </w:r>
    </w:p>
    <w:p w14:paraId="114406B2" w14:textId="243D83C8" w:rsidR="00E061A6" w:rsidRPr="0043334B" w:rsidRDefault="00E061A6" w:rsidP="00F11353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  <w:r w:rsidRPr="0043334B">
        <w:rPr>
          <w:rFonts w:ascii="Angsana New" w:hAnsi="Angsana New"/>
          <w:sz w:val="32"/>
          <w:szCs w:val="32"/>
          <w:cs/>
        </w:rPr>
        <w:t>ตามพระราชบัญญัติบริษัทมหาชนจำกัดซึ่งกำหนดให้บริษัทจัดสรรสำรองตามกฎหมายด้วยจำนวนเงินไม่น้อยกว่าร้อยละ</w:t>
      </w:r>
      <w:r w:rsidRPr="0043334B">
        <w:rPr>
          <w:rFonts w:ascii="Angsana New" w:hAnsi="Angsana New"/>
          <w:sz w:val="32"/>
          <w:szCs w:val="32"/>
        </w:rPr>
        <w:t xml:space="preserve"> 5 </w:t>
      </w:r>
      <w:r w:rsidRPr="0043334B">
        <w:rPr>
          <w:rFonts w:ascii="Angsana New" w:hAnsi="Angsana New"/>
          <w:sz w:val="32"/>
          <w:szCs w:val="32"/>
          <w:cs/>
        </w:rPr>
        <w:t>ของกำไรสุทธิประจำปีจนกว่าสำรองนี้จะมีจำนวนเท่ากับร้อยละ</w:t>
      </w:r>
      <w:r w:rsidRPr="0043334B">
        <w:rPr>
          <w:rFonts w:ascii="Angsana New" w:hAnsi="Angsana New"/>
          <w:sz w:val="32"/>
          <w:szCs w:val="32"/>
        </w:rPr>
        <w:t xml:space="preserve"> 10 </w:t>
      </w:r>
      <w:r w:rsidRPr="0043334B">
        <w:rPr>
          <w:rFonts w:ascii="Angsana New" w:hAnsi="Angsana New"/>
          <w:sz w:val="32"/>
          <w:szCs w:val="32"/>
          <w:cs/>
        </w:rPr>
        <w:t>ของทุน</w:t>
      </w:r>
      <w:r w:rsidRPr="0043334B">
        <w:rPr>
          <w:rFonts w:ascii="Angsana New" w:hAnsi="Angsana New"/>
          <w:sz w:val="32"/>
          <w:szCs w:val="32"/>
        </w:rPr>
        <w:br/>
      </w:r>
      <w:r w:rsidRPr="0043334B">
        <w:rPr>
          <w:rFonts w:ascii="Angsana New" w:hAnsi="Angsana New"/>
          <w:sz w:val="32"/>
          <w:szCs w:val="32"/>
          <w:cs/>
        </w:rPr>
        <w:t>จดทะเบียน สำรองดังกล่าวจะนำไปจ่ายเป็นเงินปันผลไม่ได้</w:t>
      </w:r>
    </w:p>
    <w:p w14:paraId="66F55470" w14:textId="77777777" w:rsidR="00CA2DEA" w:rsidRPr="0043334B" w:rsidRDefault="00CA2DEA" w:rsidP="00F11353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8" w:right="29" w:firstLine="563"/>
        <w:jc w:val="thaiDistribute"/>
        <w:rPr>
          <w:rFonts w:ascii="Angsana New" w:hAnsi="Angsana New"/>
          <w:sz w:val="32"/>
          <w:szCs w:val="32"/>
        </w:rPr>
      </w:pPr>
    </w:p>
    <w:p w14:paraId="79C19A46" w14:textId="77777777" w:rsidR="00E061A6" w:rsidRPr="0043334B" w:rsidRDefault="00E061A6" w:rsidP="00F1135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after="0" w:line="360" w:lineRule="exact"/>
        <w:ind w:left="288" w:right="28" w:hanging="288"/>
        <w:jc w:val="thaiDistribute"/>
        <w:rPr>
          <w:rFonts w:ascii="Angsana New" w:hAnsi="Angsana New"/>
          <w:sz w:val="32"/>
          <w:szCs w:val="32"/>
          <w:u w:val="single"/>
        </w:rPr>
      </w:pPr>
      <w:r w:rsidRPr="0043334B">
        <w:rPr>
          <w:rFonts w:ascii="Angsana New" w:hAnsi="Angsana New"/>
          <w:sz w:val="32"/>
          <w:szCs w:val="32"/>
        </w:rPr>
        <w:tab/>
      </w:r>
      <w:r w:rsidRPr="0043334B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5CB7094E" w14:textId="21A60B28" w:rsidR="000B4573" w:rsidRPr="0043334B" w:rsidRDefault="00E061A6" w:rsidP="00F11353">
      <w:pPr>
        <w:pStyle w:val="BodyText"/>
        <w:tabs>
          <w:tab w:val="left" w:pos="851"/>
          <w:tab w:val="left" w:pos="1418"/>
          <w:tab w:val="left" w:pos="1985"/>
        </w:tabs>
        <w:spacing w:after="0" w:line="360" w:lineRule="exact"/>
        <w:ind w:left="289" w:right="28" w:firstLine="561"/>
        <w:jc w:val="thaiDistribute"/>
        <w:rPr>
          <w:rFonts w:ascii="Angsana New" w:hAnsi="Angsana New"/>
          <w:sz w:val="32"/>
          <w:szCs w:val="32"/>
        </w:rPr>
      </w:pPr>
      <w:r w:rsidRPr="0043334B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ซึ่งกำหนดให้บริษัทจัดสรรสำรองตามกฎหมายด้วยจำนวนเงินไม่น้อยกว่าร้อยละ </w:t>
      </w:r>
      <w:r w:rsidRPr="0043334B">
        <w:rPr>
          <w:rFonts w:ascii="Angsana New" w:hAnsi="Angsana New"/>
          <w:sz w:val="32"/>
          <w:szCs w:val="32"/>
        </w:rPr>
        <w:t xml:space="preserve">5 </w:t>
      </w:r>
      <w:r w:rsidRPr="0043334B">
        <w:rPr>
          <w:rFonts w:ascii="Angsana New" w:hAnsi="Angsana New"/>
          <w:sz w:val="32"/>
          <w:szCs w:val="32"/>
          <w:cs/>
        </w:rPr>
        <w:t xml:space="preserve">ของกำไรสุทธิทุกคราวที่มีการประกาศจ่ายเงินปันผลจนกว่าสำรองนี้จะมียอดเท่ากับร้อยละ </w:t>
      </w:r>
      <w:r w:rsidRPr="0043334B">
        <w:rPr>
          <w:rFonts w:ascii="Angsana New" w:hAnsi="Angsana New"/>
          <w:sz w:val="32"/>
          <w:szCs w:val="32"/>
        </w:rPr>
        <w:t xml:space="preserve">10 </w:t>
      </w:r>
      <w:r w:rsidRPr="0043334B">
        <w:rPr>
          <w:rFonts w:ascii="Angsana New" w:hAnsi="Angsana New"/>
          <w:sz w:val="32"/>
          <w:szCs w:val="32"/>
          <w:cs/>
        </w:rPr>
        <w:t>ของทุนจดทะเบียน สำรองดังกล่าวจะนำไปจ่ายเป็นเงินปันผลไม่ได้</w:t>
      </w:r>
    </w:p>
    <w:p w14:paraId="1621F105" w14:textId="38960B06" w:rsidR="00ED3AA5" w:rsidRPr="0043334B" w:rsidRDefault="00000DC3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3334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E647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D65A8" w:rsidRPr="0043334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3AA5"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5A8" w:rsidRPr="0043334B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14:paraId="5E32CFE3" w14:textId="77777777" w:rsidR="0043334B" w:rsidRPr="0043334B" w:rsidRDefault="0043334B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43334B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43334B">
        <w:rPr>
          <w:rFonts w:asciiTheme="majorBidi" w:hAnsiTheme="majorBidi" w:cstheme="majorBidi"/>
          <w:sz w:val="32"/>
          <w:szCs w:val="32"/>
          <w:u w:val="single"/>
        </w:rPr>
        <w:t>2568</w:t>
      </w:r>
    </w:p>
    <w:p w14:paraId="5E5E1F2A" w14:textId="4798940A" w:rsidR="0043334B" w:rsidRPr="0043334B" w:rsidRDefault="0043334B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334B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43334B">
        <w:rPr>
          <w:rFonts w:asciiTheme="majorBidi" w:hAnsiTheme="majorBidi"/>
          <w:sz w:val="32"/>
          <w:szCs w:val="32"/>
        </w:rPr>
        <w:t xml:space="preserve">2568 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43334B">
        <w:rPr>
          <w:rFonts w:asciiTheme="majorBidi" w:hAnsiTheme="majorBidi"/>
          <w:sz w:val="32"/>
          <w:szCs w:val="32"/>
        </w:rPr>
        <w:t xml:space="preserve">24 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43334B">
        <w:rPr>
          <w:rFonts w:asciiTheme="majorBidi" w:hAnsiTheme="majorBidi"/>
          <w:sz w:val="32"/>
          <w:szCs w:val="32"/>
        </w:rPr>
        <w:t>2568</w:t>
      </w:r>
      <w:r w:rsidRPr="0043334B">
        <w:rPr>
          <w:rFonts w:asciiTheme="majorBidi" w:hAnsiTheme="majorBidi" w:cstheme="majorBidi" w:hint="cs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43334B">
        <w:rPr>
          <w:rFonts w:asciiTheme="majorBidi" w:hAnsiTheme="majorBidi" w:cstheme="majorBidi"/>
          <w:sz w:val="32"/>
          <w:szCs w:val="32"/>
        </w:rPr>
        <w:t>2567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ให้แก่ผู้ถือหุ้นสามัญจำนวน </w:t>
      </w:r>
      <w:r w:rsidRPr="0043334B">
        <w:rPr>
          <w:rFonts w:asciiTheme="majorBidi" w:hAnsiTheme="majorBidi" w:cstheme="majorBidi"/>
          <w:sz w:val="32"/>
          <w:szCs w:val="32"/>
        </w:rPr>
        <w:t>422,000,713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 หุ้</w:t>
      </w:r>
      <w:r w:rsidRPr="0043334B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Pr="0043334B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Pr="0043334B">
        <w:rPr>
          <w:rFonts w:asciiTheme="majorBidi" w:hAnsiTheme="majorBidi" w:cstheme="majorBidi"/>
          <w:sz w:val="32"/>
          <w:szCs w:val="32"/>
        </w:rPr>
        <w:t xml:space="preserve"> 0.05 </w:t>
      </w:r>
      <w:r w:rsidRPr="0043334B">
        <w:rPr>
          <w:rFonts w:asciiTheme="majorBidi" w:hAnsiTheme="majorBidi" w:cstheme="majorBidi"/>
          <w:sz w:val="32"/>
          <w:szCs w:val="32"/>
          <w:cs/>
        </w:rPr>
        <w:t>บาท รวมเป็นจำนวนเงินปัน</w:t>
      </w:r>
      <w:r w:rsidRPr="0043334B">
        <w:rPr>
          <w:rFonts w:ascii="Angsana New" w:hAnsi="Angsana New"/>
          <w:sz w:val="32"/>
          <w:szCs w:val="32"/>
          <w:cs/>
        </w:rPr>
        <w:t xml:space="preserve">ผลจ่าย </w:t>
      </w:r>
      <w:r w:rsidRPr="0043334B">
        <w:rPr>
          <w:rFonts w:ascii="Angsana New" w:hAnsi="Angsana New"/>
          <w:sz w:val="32"/>
          <w:szCs w:val="32"/>
        </w:rPr>
        <w:t>21.10</w:t>
      </w:r>
      <w:r w:rsidRPr="0043334B">
        <w:rPr>
          <w:rFonts w:ascii="Angsana New" w:hAnsi="Angsana New"/>
          <w:sz w:val="32"/>
          <w:szCs w:val="32"/>
          <w:cs/>
        </w:rPr>
        <w:t xml:space="preserve"> ล้าน</w:t>
      </w:r>
      <w:r w:rsidRPr="0043334B">
        <w:rPr>
          <w:rFonts w:asciiTheme="majorBidi" w:hAnsiTheme="majorBidi" w:cstheme="majorBidi"/>
          <w:sz w:val="32"/>
          <w:szCs w:val="32"/>
          <w:cs/>
        </w:rPr>
        <w:t>บาท การจ่ายเงินปันผลจะจ่ายให้แก่ผู้ถือหุ้นที่มีรายชื่อปรากฏอยู่ใน</w:t>
      </w:r>
      <w:r w:rsidR="00E10832">
        <w:rPr>
          <w:rFonts w:asciiTheme="majorBidi" w:hAnsiTheme="majorBidi" w:cstheme="majorBidi"/>
          <w:sz w:val="32"/>
          <w:szCs w:val="32"/>
          <w:cs/>
        </w:rPr>
        <w:br/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43334B">
        <w:rPr>
          <w:rFonts w:asciiTheme="majorBidi" w:hAnsiTheme="majorBidi" w:cstheme="majorBidi"/>
          <w:sz w:val="32"/>
          <w:szCs w:val="32"/>
        </w:rPr>
        <w:t xml:space="preserve">8 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3334B">
        <w:rPr>
          <w:rFonts w:asciiTheme="majorBidi" w:hAnsiTheme="majorBidi" w:cstheme="majorBidi"/>
          <w:sz w:val="32"/>
          <w:szCs w:val="32"/>
        </w:rPr>
        <w:t xml:space="preserve">2568 (Record Date) </w:t>
      </w:r>
      <w:r w:rsidRPr="0043334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จ่ายเงินปันผลในวันที่ </w:t>
      </w:r>
      <w:r w:rsidRPr="0043334B">
        <w:rPr>
          <w:rFonts w:asciiTheme="majorBidi" w:hAnsiTheme="majorBidi" w:cstheme="majorBidi"/>
          <w:sz w:val="32"/>
          <w:szCs w:val="32"/>
        </w:rPr>
        <w:t>23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3334B">
        <w:rPr>
          <w:rFonts w:asciiTheme="majorBidi" w:hAnsiTheme="majorBidi" w:cstheme="majorBidi"/>
          <w:sz w:val="32"/>
          <w:szCs w:val="32"/>
        </w:rPr>
        <w:t>2568</w:t>
      </w:r>
    </w:p>
    <w:p w14:paraId="0F7387F1" w14:textId="77777777" w:rsidR="0043334B" w:rsidRPr="0043334B" w:rsidRDefault="0043334B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30DBB9E" w14:textId="12176B0F" w:rsidR="001C70CD" w:rsidRPr="0043334B" w:rsidRDefault="001C70CD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  <w:r w:rsidRPr="0043334B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43334B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156CF1" w:rsidRPr="0043334B">
        <w:rPr>
          <w:rFonts w:asciiTheme="majorBidi" w:hAnsiTheme="majorBidi" w:cstheme="majorBidi"/>
          <w:sz w:val="32"/>
          <w:szCs w:val="32"/>
          <w:u w:val="single"/>
        </w:rPr>
        <w:t>7</w:t>
      </w:r>
    </w:p>
    <w:p w14:paraId="1C218526" w14:textId="77777777" w:rsidR="00156CF1" w:rsidRPr="0043334B" w:rsidRDefault="00156CF1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3334B">
        <w:rPr>
          <w:rFonts w:asciiTheme="majorBidi" w:hAnsiTheme="majorBidi" w:cstheme="majorBidi"/>
          <w:sz w:val="32"/>
          <w:szCs w:val="32"/>
          <w:cs/>
        </w:rPr>
        <w:t xml:space="preserve">ในการประชุมสามัญผู้ถือหุ้นประจำปี </w:t>
      </w:r>
      <w:r w:rsidRPr="0043334B">
        <w:rPr>
          <w:rFonts w:asciiTheme="majorBidi" w:hAnsiTheme="majorBidi"/>
          <w:sz w:val="32"/>
          <w:szCs w:val="32"/>
        </w:rPr>
        <w:t xml:space="preserve">2567 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Pr="0043334B">
        <w:rPr>
          <w:rFonts w:asciiTheme="majorBidi" w:hAnsiTheme="majorBidi"/>
          <w:sz w:val="32"/>
          <w:szCs w:val="32"/>
        </w:rPr>
        <w:t xml:space="preserve">25 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43334B">
        <w:rPr>
          <w:rFonts w:asciiTheme="majorBidi" w:hAnsiTheme="majorBidi"/>
          <w:sz w:val="32"/>
          <w:szCs w:val="32"/>
        </w:rPr>
        <w:t>2567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43334B">
        <w:rPr>
          <w:rFonts w:asciiTheme="majorBidi" w:hAnsiTheme="majorBidi"/>
          <w:sz w:val="32"/>
          <w:szCs w:val="32"/>
        </w:rPr>
        <w:t>2566</w:t>
      </w:r>
      <w:r w:rsidRPr="0043334B">
        <w:rPr>
          <w:rFonts w:asciiTheme="majorBidi" w:hAnsiTheme="majorBidi"/>
          <w:sz w:val="32"/>
          <w:szCs w:val="32"/>
          <w:cs/>
        </w:rPr>
        <w:t xml:space="preserve"> ให้แก่ผู้ถือหุ้นสามัญจำนวน </w:t>
      </w:r>
      <w:r w:rsidRPr="0043334B">
        <w:rPr>
          <w:rFonts w:asciiTheme="majorBidi" w:hAnsiTheme="majorBidi"/>
          <w:sz w:val="32"/>
          <w:szCs w:val="32"/>
        </w:rPr>
        <w:t>422,000,100</w:t>
      </w:r>
      <w:r w:rsidRPr="0043334B">
        <w:rPr>
          <w:rFonts w:asciiTheme="majorBidi" w:hAnsiTheme="majorBidi"/>
          <w:sz w:val="32"/>
          <w:szCs w:val="32"/>
          <w:cs/>
        </w:rPr>
        <w:t xml:space="preserve"> หุ้</w:t>
      </w:r>
      <w:r w:rsidRPr="0043334B">
        <w:rPr>
          <w:rFonts w:asciiTheme="majorBidi" w:hAnsiTheme="majorBidi" w:hint="cs"/>
          <w:sz w:val="32"/>
          <w:szCs w:val="32"/>
          <w:cs/>
        </w:rPr>
        <w:t xml:space="preserve">น </w:t>
      </w:r>
      <w:r w:rsidRPr="0043334B">
        <w:rPr>
          <w:rFonts w:asciiTheme="majorBidi" w:hAnsiTheme="majorBidi"/>
          <w:sz w:val="32"/>
          <w:szCs w:val="32"/>
          <w:cs/>
        </w:rPr>
        <w:t>ในอัตราหุ้นละ</w:t>
      </w:r>
      <w:r w:rsidRPr="0043334B">
        <w:rPr>
          <w:rFonts w:asciiTheme="majorBidi" w:hAnsiTheme="majorBidi"/>
          <w:sz w:val="32"/>
          <w:szCs w:val="32"/>
        </w:rPr>
        <w:t xml:space="preserve"> 0.058 </w:t>
      </w:r>
      <w:r w:rsidRPr="0043334B">
        <w:rPr>
          <w:rFonts w:asciiTheme="majorBidi" w:hAnsiTheme="majorBidi"/>
          <w:sz w:val="32"/>
          <w:szCs w:val="32"/>
          <w:cs/>
        </w:rPr>
        <w:t>บาท รวมเป็นจำนวนเงินปัน</w:t>
      </w:r>
      <w:r w:rsidRPr="0043334B">
        <w:rPr>
          <w:rFonts w:ascii="Angsana New" w:hAnsi="Angsana New"/>
          <w:sz w:val="32"/>
          <w:szCs w:val="32"/>
          <w:cs/>
        </w:rPr>
        <w:t xml:space="preserve">ผลจ่าย </w:t>
      </w:r>
      <w:r w:rsidRPr="0043334B">
        <w:rPr>
          <w:rFonts w:asciiTheme="majorBidi" w:eastAsia="Calibri" w:hAnsiTheme="majorBidi" w:cstheme="majorBidi"/>
          <w:sz w:val="32"/>
          <w:szCs w:val="32"/>
        </w:rPr>
        <w:t>24.48</w:t>
      </w:r>
      <w:r w:rsidRPr="0043334B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43334B">
        <w:rPr>
          <w:rFonts w:ascii="Angsana New" w:hAnsi="Angsana New" w:cstheme="majorBidi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43334B">
        <w:rPr>
          <w:rFonts w:ascii="Angsana New" w:hAnsi="Angsana New"/>
          <w:sz w:val="32"/>
          <w:szCs w:val="32"/>
          <w:cs/>
        </w:rPr>
        <w:br/>
      </w:r>
      <w:r w:rsidRPr="0043334B">
        <w:rPr>
          <w:rFonts w:ascii="Angsana New" w:hAnsi="Angsana New" w:cstheme="majorBidi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43334B">
        <w:rPr>
          <w:rFonts w:ascii="Angsana New" w:hAnsi="Angsana New"/>
          <w:spacing w:val="2"/>
          <w:sz w:val="32"/>
          <w:szCs w:val="32"/>
        </w:rPr>
        <w:t xml:space="preserve">9 </w:t>
      </w:r>
      <w:r w:rsidRPr="0043334B">
        <w:rPr>
          <w:rFonts w:ascii="Angsana New" w:hAnsi="Angsana New"/>
          <w:spacing w:val="2"/>
          <w:sz w:val="32"/>
          <w:szCs w:val="32"/>
          <w:cs/>
        </w:rPr>
        <w:t xml:space="preserve">พฤษภาคม </w:t>
      </w:r>
      <w:r w:rsidRPr="0043334B">
        <w:rPr>
          <w:rFonts w:ascii="Angsana New" w:hAnsi="Angsana New"/>
          <w:spacing w:val="2"/>
          <w:sz w:val="32"/>
          <w:szCs w:val="32"/>
        </w:rPr>
        <w:t xml:space="preserve">2567 (Record Date) </w:t>
      </w:r>
      <w:r w:rsidRPr="0043334B">
        <w:rPr>
          <w:rFonts w:ascii="Angsana New" w:hAnsi="Angsana New" w:hint="cs"/>
          <w:spacing w:val="2"/>
          <w:sz w:val="32"/>
          <w:szCs w:val="32"/>
          <w:cs/>
        </w:rPr>
        <w:t>โดย</w:t>
      </w:r>
      <w:r w:rsidRPr="0043334B">
        <w:rPr>
          <w:rFonts w:ascii="Angsana New" w:hAnsi="Angsana New"/>
          <w:spacing w:val="2"/>
          <w:sz w:val="32"/>
          <w:szCs w:val="32"/>
          <w:cs/>
        </w:rPr>
        <w:t>จ่ายเงินปันผล</w:t>
      </w:r>
      <w:r w:rsidRPr="0043334B">
        <w:rPr>
          <w:rFonts w:ascii="Angsana New" w:hAnsi="Angsana New"/>
          <w:spacing w:val="4"/>
          <w:sz w:val="32"/>
          <w:szCs w:val="32"/>
          <w:cs/>
        </w:rPr>
        <w:t xml:space="preserve">ในวันที่ </w:t>
      </w:r>
      <w:r w:rsidRPr="0043334B">
        <w:rPr>
          <w:rFonts w:ascii="Angsana New" w:hAnsi="Angsana New"/>
          <w:spacing w:val="4"/>
          <w:sz w:val="32"/>
          <w:szCs w:val="32"/>
          <w:cs/>
        </w:rPr>
        <w:br/>
      </w:r>
      <w:r w:rsidRPr="0043334B">
        <w:rPr>
          <w:rFonts w:ascii="Angsana New" w:hAnsi="Angsana New"/>
          <w:spacing w:val="4"/>
          <w:sz w:val="32"/>
          <w:szCs w:val="32"/>
        </w:rPr>
        <w:t>24</w:t>
      </w:r>
      <w:r w:rsidRPr="0043334B">
        <w:rPr>
          <w:rFonts w:ascii="Angsana New" w:hAnsi="Angsana New"/>
          <w:spacing w:val="4"/>
          <w:sz w:val="32"/>
          <w:szCs w:val="32"/>
          <w:cs/>
        </w:rPr>
        <w:t xml:space="preserve"> พฤษภาคม </w:t>
      </w:r>
      <w:r w:rsidRPr="0043334B">
        <w:rPr>
          <w:rFonts w:ascii="Angsana New" w:hAnsi="Angsana New"/>
          <w:spacing w:val="4"/>
          <w:sz w:val="32"/>
          <w:szCs w:val="32"/>
        </w:rPr>
        <w:t>2567</w:t>
      </w:r>
    </w:p>
    <w:p w14:paraId="30302D50" w14:textId="77777777" w:rsidR="00A715A8" w:rsidRPr="00E66756" w:rsidRDefault="00A715A8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63B64353" w14:textId="616600E7" w:rsidR="009E434C" w:rsidRPr="0043334B" w:rsidRDefault="00000DC3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4333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E6478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E434C" w:rsidRPr="0043334B">
        <w:rPr>
          <w:rFonts w:asciiTheme="majorBidi" w:hAnsiTheme="majorBidi"/>
          <w:b/>
          <w:bCs/>
          <w:sz w:val="32"/>
          <w:szCs w:val="32"/>
        </w:rPr>
        <w:t>.</w:t>
      </w:r>
      <w:r w:rsidR="009E434C"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34C"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34C" w:rsidRPr="0043334B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6241B8D1" w14:textId="12C87054" w:rsidR="009E434C" w:rsidRPr="0043334B" w:rsidRDefault="009E434C" w:rsidP="00F1135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3334B">
        <w:rPr>
          <w:rFonts w:ascii="Angsana New" w:hAnsi="Angsana New" w:hint="cs"/>
          <w:sz w:val="32"/>
          <w:szCs w:val="32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</w:t>
      </w:r>
      <w:r w:rsidR="007F1670" w:rsidRPr="0043334B">
        <w:rPr>
          <w:rFonts w:ascii="Angsana New" w:hAnsi="Angsana New" w:hint="cs"/>
          <w:sz w:val="32"/>
          <w:szCs w:val="32"/>
          <w:cs/>
        </w:rPr>
        <w:t xml:space="preserve">โดยพนักงานจ่ายเงินสะสมและบริษัทจ่ายเงินสมทบในอัตราเท่ากันร้อยละ </w:t>
      </w:r>
      <w:r w:rsidR="007F1670" w:rsidRPr="0043334B">
        <w:rPr>
          <w:rFonts w:ascii="Angsana New" w:hAnsi="Angsana New"/>
          <w:sz w:val="32"/>
          <w:szCs w:val="32"/>
        </w:rPr>
        <w:t>3</w:t>
      </w:r>
      <w:r w:rsidR="007F1670" w:rsidRPr="0043334B">
        <w:rPr>
          <w:rFonts w:ascii="Angsana New" w:hAnsi="Angsana New" w:hint="cs"/>
          <w:sz w:val="32"/>
          <w:szCs w:val="32"/>
          <w:cs/>
        </w:rPr>
        <w:t xml:space="preserve"> ของเงินเดือนของพนักงานทุกเดือน </w:t>
      </w:r>
      <w:r w:rsidRPr="0043334B">
        <w:rPr>
          <w:rFonts w:ascii="Angsana New" w:hAnsi="Angsana New" w:hint="cs"/>
          <w:sz w:val="32"/>
          <w:szCs w:val="32"/>
          <w:cs/>
        </w:rPr>
        <w:t xml:space="preserve">กองทุนสำรองเลี้ยงชีพนี้ได้จดทะเบียนเป็นกองทุนสำรองเลี้ยงชีพตามข้อกำหนดของกระทรวงการคลังตามพระราชบัญญัติกองทุนสำรองเลี้ยงชีพ พ.ศ. </w:t>
      </w:r>
      <w:r w:rsidRPr="0043334B">
        <w:rPr>
          <w:rFonts w:ascii="Angsana New" w:hAnsi="Angsana New"/>
          <w:sz w:val="32"/>
          <w:szCs w:val="32"/>
        </w:rPr>
        <w:t>2530</w:t>
      </w:r>
      <w:r w:rsidRPr="0043334B">
        <w:rPr>
          <w:rFonts w:ascii="Angsana New" w:hAnsi="Angsana New" w:hint="cs"/>
          <w:sz w:val="32"/>
          <w:szCs w:val="32"/>
        </w:rPr>
        <w:t xml:space="preserve"> </w:t>
      </w:r>
      <w:r w:rsidRPr="0043334B">
        <w:rPr>
          <w:rFonts w:ascii="Angsana New" w:hAnsi="Angsana New" w:hint="cs"/>
          <w:sz w:val="32"/>
          <w:szCs w:val="32"/>
          <w:cs/>
        </w:rPr>
        <w:t>และจัดการกองทุนโดยผู้จัดการกองทุนที่ได้รับอนุญาต</w:t>
      </w:r>
      <w:r w:rsidRPr="0043334B">
        <w:rPr>
          <w:rFonts w:ascii="Angsana New" w:hAnsi="Angsana New"/>
          <w:sz w:val="32"/>
          <w:szCs w:val="32"/>
          <w:cs/>
        </w:rPr>
        <w:t xml:space="preserve"> </w:t>
      </w:r>
    </w:p>
    <w:p w14:paraId="736A364B" w14:textId="2163271B" w:rsidR="00F032F1" w:rsidRPr="0043334B" w:rsidRDefault="009E434C" w:rsidP="00F11353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3334B">
        <w:rPr>
          <w:rFonts w:ascii="Angsana New" w:hAnsi="Angsana New"/>
          <w:sz w:val="32"/>
          <w:szCs w:val="32"/>
          <w:cs/>
        </w:rPr>
        <w:t xml:space="preserve">บริษัทจ่ายสมทบเข้ากองทุนสำรองเลี้ยงชีพสำหรับปีสิ้นสุดวันที่ </w:t>
      </w:r>
      <w:r w:rsidRPr="0043334B">
        <w:rPr>
          <w:rFonts w:ascii="Angsana New" w:hAnsi="Angsana New"/>
          <w:sz w:val="32"/>
          <w:szCs w:val="32"/>
        </w:rPr>
        <w:t>31</w:t>
      </w:r>
      <w:r w:rsidRPr="0043334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3334B">
        <w:rPr>
          <w:rFonts w:ascii="Angsana New" w:hAnsi="Angsana New"/>
          <w:sz w:val="32"/>
          <w:szCs w:val="32"/>
        </w:rPr>
        <w:t>256</w:t>
      </w:r>
      <w:r w:rsidR="0043334B" w:rsidRPr="0043334B">
        <w:rPr>
          <w:rFonts w:ascii="Angsana New" w:hAnsi="Angsana New"/>
          <w:sz w:val="32"/>
          <w:szCs w:val="32"/>
        </w:rPr>
        <w:t>8</w:t>
      </w:r>
      <w:r w:rsidRPr="0043334B">
        <w:rPr>
          <w:rFonts w:ascii="Angsana New" w:hAnsi="Angsana New"/>
          <w:sz w:val="32"/>
          <w:szCs w:val="32"/>
        </w:rPr>
        <w:t xml:space="preserve"> </w:t>
      </w:r>
      <w:r w:rsidRPr="0043334B">
        <w:rPr>
          <w:rFonts w:ascii="Angsana New" w:hAnsi="Angsana New"/>
          <w:sz w:val="32"/>
          <w:szCs w:val="32"/>
          <w:cs/>
        </w:rPr>
        <w:t>และ</w:t>
      </w:r>
      <w:r w:rsidRPr="0043334B">
        <w:rPr>
          <w:rFonts w:ascii="Angsana New" w:hAnsi="Angsana New"/>
          <w:sz w:val="32"/>
          <w:szCs w:val="32"/>
        </w:rPr>
        <w:t xml:space="preserve"> 256</w:t>
      </w:r>
      <w:r w:rsidR="0043334B" w:rsidRPr="0043334B">
        <w:rPr>
          <w:rFonts w:ascii="Angsana New" w:hAnsi="Angsana New"/>
          <w:sz w:val="32"/>
          <w:szCs w:val="32"/>
        </w:rPr>
        <w:t>7</w:t>
      </w:r>
      <w:r w:rsidRPr="0043334B">
        <w:rPr>
          <w:rFonts w:ascii="Angsana New" w:hAnsi="Angsana New"/>
          <w:sz w:val="32"/>
          <w:szCs w:val="32"/>
          <w:cs/>
        </w:rPr>
        <w:t xml:space="preserve"> เป็นจำนวนเงิน</w:t>
      </w:r>
      <w:r w:rsidR="00032EF0">
        <w:rPr>
          <w:rFonts w:ascii="Angsana New" w:hAnsi="Angsana New" w:hint="cs"/>
          <w:sz w:val="32"/>
          <w:szCs w:val="32"/>
          <w:cs/>
        </w:rPr>
        <w:t xml:space="preserve"> </w:t>
      </w:r>
      <w:r w:rsidR="00032EF0">
        <w:rPr>
          <w:rFonts w:ascii="Angsana New" w:hAnsi="Angsana New"/>
          <w:sz w:val="32"/>
          <w:szCs w:val="32"/>
        </w:rPr>
        <w:t>0.82</w:t>
      </w:r>
      <w:r w:rsidR="00336BE3" w:rsidRPr="0043334B">
        <w:rPr>
          <w:rFonts w:ascii="Angsana New" w:hAnsi="Angsana New"/>
          <w:sz w:val="32"/>
          <w:szCs w:val="32"/>
        </w:rPr>
        <w:t xml:space="preserve"> </w:t>
      </w:r>
      <w:r w:rsidRPr="0043334B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1C70CD" w:rsidRPr="0043334B">
        <w:rPr>
          <w:rFonts w:ascii="Angsana New" w:hAnsi="Angsana New"/>
          <w:sz w:val="32"/>
          <w:szCs w:val="32"/>
        </w:rPr>
        <w:t>0.8</w:t>
      </w:r>
      <w:r w:rsidR="0043334B" w:rsidRPr="0043334B">
        <w:rPr>
          <w:rFonts w:ascii="Angsana New" w:hAnsi="Angsana New"/>
          <w:sz w:val="32"/>
          <w:szCs w:val="32"/>
        </w:rPr>
        <w:t>3</w:t>
      </w:r>
      <w:r w:rsidR="001C70CD" w:rsidRPr="0043334B">
        <w:rPr>
          <w:rFonts w:ascii="Angsana New" w:hAnsi="Angsana New"/>
          <w:sz w:val="32"/>
          <w:szCs w:val="32"/>
        </w:rPr>
        <w:t xml:space="preserve"> </w:t>
      </w:r>
      <w:r w:rsidRPr="0043334B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3F4FBECC" w14:textId="32EEC645" w:rsidR="007734F5" w:rsidRPr="00E66756" w:rsidRDefault="007734F5" w:rsidP="00F1135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EE0000"/>
          <w:sz w:val="32"/>
          <w:szCs w:val="32"/>
        </w:rPr>
      </w:pPr>
    </w:p>
    <w:p w14:paraId="3D1E0ACB" w14:textId="4FE88AF9" w:rsidR="00F032F1" w:rsidRPr="0043334B" w:rsidRDefault="00F032F1" w:rsidP="00F1135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3334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E6478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3334B">
        <w:rPr>
          <w:rFonts w:asciiTheme="majorBidi" w:hAnsiTheme="majorBidi"/>
          <w:b/>
          <w:bCs/>
          <w:sz w:val="32"/>
          <w:szCs w:val="32"/>
        </w:rPr>
        <w:t>.</w:t>
      </w:r>
      <w:r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3334B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4490E03E" w14:textId="4739107B" w:rsidR="00F032F1" w:rsidRPr="0043334B" w:rsidRDefault="00F032F1" w:rsidP="00F113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334B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วัตถุประสงค์ในการบริหารจัดการทุนที่สำคัญของบริษัทและบริษัทย่อยคือ การจัดให้มีซึ่งโครงสร้างทางการเงินและโครงสร้างของเงินทุนที่เหมาะสมและการดำรงไว้ซึ่งสภาพคล่องทางการเงินและความสามารถในการดำเนินธุรกิจอย่างต่อเนื่องต่อไปได้ตามปกติ ทั้งนี้ บริษัทและบริษัทย่อยไม่มีการเปลี่ยนแปลงที่สำคัญใด ๆ เกี่ยวกับนโยบายในการบริหารจัดการทุนในระหว่างปี </w:t>
      </w:r>
    </w:p>
    <w:p w14:paraId="04F783D8" w14:textId="5D4FB0C2" w:rsidR="00F032F1" w:rsidRPr="0043334B" w:rsidRDefault="00F032F1" w:rsidP="00F1135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334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3334B">
        <w:rPr>
          <w:rFonts w:asciiTheme="majorBidi" w:hAnsiTheme="majorBidi"/>
          <w:sz w:val="32"/>
          <w:szCs w:val="32"/>
        </w:rPr>
        <w:t xml:space="preserve"> </w:t>
      </w:r>
      <w:r w:rsidRPr="0043334B">
        <w:rPr>
          <w:rFonts w:asciiTheme="majorBidi" w:hAnsiTheme="majorBidi" w:cstheme="majorBidi"/>
          <w:sz w:val="32"/>
          <w:szCs w:val="32"/>
        </w:rPr>
        <w:t>31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3334B">
        <w:rPr>
          <w:rFonts w:asciiTheme="majorBidi" w:hAnsiTheme="majorBidi" w:cstheme="majorBidi"/>
          <w:sz w:val="32"/>
          <w:szCs w:val="32"/>
        </w:rPr>
        <w:t>256</w:t>
      </w:r>
      <w:r w:rsidR="0043334B">
        <w:rPr>
          <w:rFonts w:asciiTheme="majorBidi" w:hAnsiTheme="majorBidi" w:cstheme="majorBidi"/>
          <w:sz w:val="32"/>
          <w:szCs w:val="32"/>
        </w:rPr>
        <w:t>8</w:t>
      </w:r>
      <w:r w:rsidRPr="0043334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3334B">
        <w:rPr>
          <w:rFonts w:asciiTheme="majorBidi" w:hAnsiTheme="majorBidi" w:cstheme="majorBidi"/>
          <w:sz w:val="32"/>
          <w:szCs w:val="32"/>
        </w:rPr>
        <w:t>256</w:t>
      </w:r>
      <w:r w:rsidR="0043334B">
        <w:rPr>
          <w:rFonts w:asciiTheme="majorBidi" w:hAnsiTheme="majorBidi"/>
          <w:sz w:val="32"/>
          <w:szCs w:val="32"/>
        </w:rPr>
        <w:t>7</w:t>
      </w:r>
      <w:r w:rsidRPr="0043334B">
        <w:rPr>
          <w:rFonts w:asciiTheme="majorBidi" w:hAnsiTheme="majorBidi"/>
          <w:sz w:val="32"/>
          <w:szCs w:val="32"/>
          <w:cs/>
        </w:rPr>
        <w:t xml:space="preserve"> </w:t>
      </w:r>
      <w:r w:rsidRPr="0043334B">
        <w:rPr>
          <w:rFonts w:asciiTheme="majorBidi" w:hAnsiTheme="majorBidi" w:cstheme="majorBidi"/>
          <w:sz w:val="32"/>
          <w:szCs w:val="32"/>
          <w:cs/>
        </w:rPr>
        <w:t>บริษัทและบริษัท</w:t>
      </w:r>
      <w:r w:rsidRPr="0043334B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3334B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86"/>
        <w:gridCol w:w="1271"/>
        <w:gridCol w:w="134"/>
        <w:gridCol w:w="1278"/>
        <w:gridCol w:w="141"/>
        <w:gridCol w:w="1275"/>
        <w:gridCol w:w="134"/>
        <w:gridCol w:w="1244"/>
      </w:tblGrid>
      <w:tr w:rsidR="0043334B" w:rsidRPr="0043334B" w14:paraId="2BFC4800" w14:textId="77777777" w:rsidTr="008D632A">
        <w:trPr>
          <w:cantSplit/>
        </w:trPr>
        <w:tc>
          <w:tcPr>
            <w:tcW w:w="2886" w:type="dxa"/>
          </w:tcPr>
          <w:p w14:paraId="2689965D" w14:textId="77777777" w:rsidR="00F032F1" w:rsidRPr="0043334B" w:rsidRDefault="00F032F1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14:paraId="075A3DAA" w14:textId="77777777" w:rsidR="00F032F1" w:rsidRPr="0043334B" w:rsidRDefault="00F032F1" w:rsidP="00F11353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อัตราส่วน</w:t>
            </w:r>
          </w:p>
        </w:tc>
      </w:tr>
      <w:tr w:rsidR="0043334B" w:rsidRPr="0043334B" w14:paraId="022E3255" w14:textId="77777777" w:rsidTr="008D632A">
        <w:trPr>
          <w:cantSplit/>
        </w:trPr>
        <w:tc>
          <w:tcPr>
            <w:tcW w:w="2886" w:type="dxa"/>
          </w:tcPr>
          <w:p w14:paraId="0862E60B" w14:textId="77777777" w:rsidR="00F032F1" w:rsidRPr="0043334B" w:rsidRDefault="00F032F1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FF6C2" w14:textId="77777777" w:rsidR="00F032F1" w:rsidRPr="0043334B" w:rsidRDefault="00F032F1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A443F" w14:textId="77777777" w:rsidR="00F032F1" w:rsidRPr="0043334B" w:rsidRDefault="00F032F1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90193" w14:textId="77777777" w:rsidR="00F032F1" w:rsidRPr="0043334B" w:rsidRDefault="00F032F1" w:rsidP="00F11353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3334B" w:rsidRPr="0043334B" w14:paraId="312FF8C7" w14:textId="77777777" w:rsidTr="008D632A">
        <w:trPr>
          <w:cantSplit/>
        </w:trPr>
        <w:tc>
          <w:tcPr>
            <w:tcW w:w="2886" w:type="dxa"/>
          </w:tcPr>
          <w:p w14:paraId="414D96C2" w14:textId="77777777" w:rsidR="0043334B" w:rsidRPr="0043334B" w:rsidRDefault="0043334B" w:rsidP="00F1135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589D6CF0" w14:textId="60D9F2BB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692993" w14:textId="77777777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F6CC5F2" w14:textId="00EEE392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2AF28AB7" w14:textId="77777777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C051FE" w14:textId="44AF437B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2E164A00" w14:textId="77777777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821BBD7" w14:textId="0B805798" w:rsidR="0043334B" w:rsidRPr="0043334B" w:rsidRDefault="0043334B" w:rsidP="00F11353">
            <w:pPr>
              <w:tabs>
                <w:tab w:val="left" w:pos="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3334B" w:rsidRPr="0043334B" w14:paraId="106E6B2C" w14:textId="77777777" w:rsidTr="00684EF6">
        <w:trPr>
          <w:cantSplit/>
          <w:trHeight w:val="201"/>
        </w:trPr>
        <w:tc>
          <w:tcPr>
            <w:tcW w:w="2886" w:type="dxa"/>
          </w:tcPr>
          <w:p w14:paraId="1867C3AF" w14:textId="77777777" w:rsidR="0043334B" w:rsidRPr="0043334B" w:rsidRDefault="0043334B" w:rsidP="00F11353">
            <w:pPr>
              <w:spacing w:line="300" w:lineRule="exact"/>
              <w:ind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5FCADECC" w14:textId="0479FFCB" w:rsidR="0043334B" w:rsidRPr="0043334B" w:rsidRDefault="002A2F18" w:rsidP="00F11353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0.76 </w:t>
            </w:r>
            <w:r w:rsidR="0043334B" w:rsidRPr="004333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: 1</w:t>
            </w:r>
          </w:p>
        </w:tc>
        <w:tc>
          <w:tcPr>
            <w:tcW w:w="134" w:type="dxa"/>
          </w:tcPr>
          <w:p w14:paraId="04D22A3B" w14:textId="77777777" w:rsidR="0043334B" w:rsidRPr="0043334B" w:rsidRDefault="0043334B" w:rsidP="00F11353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DAABF0D" w14:textId="0BB91C32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0.85 : 1</w:t>
            </w:r>
          </w:p>
        </w:tc>
        <w:tc>
          <w:tcPr>
            <w:tcW w:w="141" w:type="dxa"/>
          </w:tcPr>
          <w:p w14:paraId="6A70103D" w14:textId="77777777" w:rsidR="0043334B" w:rsidRPr="0043334B" w:rsidRDefault="0043334B" w:rsidP="00F11353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82BEF0A" w14:textId="7395C4C6" w:rsidR="0043334B" w:rsidRPr="0043334B" w:rsidRDefault="00032EF0" w:rsidP="00F11353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0.39</w:t>
            </w:r>
            <w:r w:rsidR="0043334B" w:rsidRPr="004333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: 1</w:t>
            </w:r>
          </w:p>
        </w:tc>
        <w:tc>
          <w:tcPr>
            <w:tcW w:w="134" w:type="dxa"/>
          </w:tcPr>
          <w:p w14:paraId="787E4EA3" w14:textId="77777777" w:rsidR="0043334B" w:rsidRPr="0043334B" w:rsidRDefault="0043334B" w:rsidP="00F11353">
            <w:pPr>
              <w:pStyle w:val="a0"/>
              <w:tabs>
                <w:tab w:val="left" w:pos="0"/>
                <w:tab w:val="decimal" w:pos="792"/>
              </w:tabs>
              <w:spacing w:line="300" w:lineRule="exact"/>
              <w:ind w:left="57" w:right="57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209BB4A9" w14:textId="6A3A9573" w:rsidR="0043334B" w:rsidRPr="0043334B" w:rsidRDefault="0043334B" w:rsidP="00F11353">
            <w:pPr>
              <w:pStyle w:val="acctfourfigures"/>
              <w:tabs>
                <w:tab w:val="clear" w:pos="765"/>
              </w:tabs>
              <w:spacing w:line="300" w:lineRule="exact"/>
              <w:ind w:left="57"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3334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0.50 : 1</w:t>
            </w:r>
          </w:p>
        </w:tc>
      </w:tr>
    </w:tbl>
    <w:p w14:paraId="1E0D2984" w14:textId="77777777" w:rsidR="00981AF6" w:rsidRDefault="00981AF6" w:rsidP="00F11353">
      <w:pPr>
        <w:spacing w:line="360" w:lineRule="exact"/>
        <w:ind w:left="284" w:firstLine="567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48037757" w14:textId="77777777" w:rsidR="00D563B8" w:rsidRDefault="00D563B8" w:rsidP="00F11353">
      <w:pPr>
        <w:spacing w:line="360" w:lineRule="exact"/>
        <w:ind w:left="284" w:firstLine="567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21CEE7FB" w14:textId="51570205" w:rsidR="002E7912" w:rsidRPr="0043334B" w:rsidRDefault="00000DC3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3334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E647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E7912" w:rsidRPr="0043334B">
        <w:rPr>
          <w:rFonts w:asciiTheme="majorBidi" w:hAnsiTheme="majorBidi"/>
          <w:b/>
          <w:bCs/>
          <w:sz w:val="32"/>
          <w:szCs w:val="32"/>
        </w:rPr>
        <w:t>.</w:t>
      </w:r>
      <w:r w:rsidR="002E7912" w:rsidRPr="004333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7912" w:rsidRPr="0043334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43334B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3334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43334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3334B">
        <w:rPr>
          <w:rFonts w:asciiTheme="majorBidi" w:hAnsiTheme="majorBidi"/>
          <w:spacing w:val="-2"/>
          <w:sz w:val="32"/>
          <w:szCs w:val="32"/>
        </w:rPr>
        <w:tab/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43334B">
        <w:rPr>
          <w:rFonts w:asciiTheme="majorBidi" w:hAnsiTheme="majorBidi" w:hint="cs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037AB1AB" w:rsidR="002E7912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ส่วนงาน </w:t>
      </w:r>
      <w:r w:rsidRPr="0043334B">
        <w:rPr>
          <w:rFonts w:asciiTheme="majorBidi" w:hAnsiTheme="majorBidi"/>
          <w:spacing w:val="-2"/>
          <w:sz w:val="32"/>
          <w:szCs w:val="32"/>
        </w:rPr>
        <w:t xml:space="preserve">2 </w:t>
      </w:r>
      <w:r w:rsidR="00FC6A50" w:rsidRPr="0043334B">
        <w:rPr>
          <w:rFonts w:asciiTheme="majorBidi" w:hAnsiTheme="majorBidi"/>
          <w:spacing w:val="-2"/>
          <w:sz w:val="32"/>
          <w:szCs w:val="32"/>
        </w:rPr>
        <w:tab/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ส่วนงานธุรกิจผลิต</w:t>
      </w:r>
      <w:r w:rsidRPr="0043334B">
        <w:rPr>
          <w:rFonts w:asciiTheme="majorBidi" w:hAnsiTheme="majorBidi" w:hint="cs"/>
          <w:spacing w:val="-2"/>
          <w:sz w:val="32"/>
          <w:szCs w:val="32"/>
          <w:cs/>
        </w:rPr>
        <w:t>ภัณฑ์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วัสดุก่อสร้าง</w:t>
      </w:r>
    </w:p>
    <w:p w14:paraId="5D0B5B22" w14:textId="2853AFA7" w:rsidR="008C7FBA" w:rsidRPr="0043334B" w:rsidRDefault="008C7FBA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3334B">
        <w:rPr>
          <w:rFonts w:ascii="Angsana New" w:hAnsi="Angsana New"/>
          <w:spacing w:val="-2"/>
          <w:sz w:val="32"/>
          <w:szCs w:val="32"/>
          <w:cs/>
        </w:rPr>
        <w:t>ส่วนงาน</w:t>
      </w:r>
      <w:r w:rsidR="00FC6A50" w:rsidRPr="0043334B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3334B">
        <w:rPr>
          <w:rFonts w:ascii="Angsana New" w:hAnsi="Angsana New"/>
          <w:spacing w:val="-2"/>
          <w:sz w:val="32"/>
          <w:szCs w:val="32"/>
        </w:rPr>
        <w:t>3</w:t>
      </w:r>
      <w:r w:rsidR="00FC6A50" w:rsidRPr="0043334B">
        <w:rPr>
          <w:rFonts w:asciiTheme="majorBidi" w:hAnsiTheme="majorBidi"/>
          <w:spacing w:val="-2"/>
          <w:sz w:val="32"/>
          <w:szCs w:val="32"/>
        </w:rPr>
        <w:tab/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ส่วนงานธุรกิจ</w:t>
      </w:r>
      <w:r w:rsidRPr="0043334B">
        <w:rPr>
          <w:rFonts w:asciiTheme="majorBidi" w:hAnsiTheme="majorBidi" w:hint="cs"/>
          <w:spacing w:val="-2"/>
          <w:sz w:val="32"/>
          <w:szCs w:val="32"/>
          <w:cs/>
        </w:rPr>
        <w:t>กลุ่มผลิตภัณฑ์โซลาร์เซลล์โดย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>ให้บริการออกแบบจัดหาและติดตั้ง</w:t>
      </w:r>
      <w:r w:rsidRPr="0043334B">
        <w:rPr>
          <w:rFonts w:asciiTheme="majorBidi" w:hAnsiTheme="majorBidi" w:hint="cs"/>
          <w:spacing w:val="-2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3334B">
        <w:rPr>
          <w:rFonts w:asciiTheme="majorBidi" w:hAnsi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7B0E7CF4" w:rsidR="004000C1" w:rsidRPr="0043334B" w:rsidRDefault="002E791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43334B">
        <w:rPr>
          <w:rFonts w:asciiTheme="majorBidi" w:hAnsiTheme="majorBidi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BA721C" w:rsidRPr="0043334B">
        <w:rPr>
          <w:rFonts w:asciiTheme="majorBidi" w:hAnsiTheme="majorBidi"/>
          <w:sz w:val="32"/>
          <w:szCs w:val="32"/>
          <w:cs/>
        </w:rPr>
        <w:br/>
      </w:r>
      <w:r w:rsidRPr="0043334B">
        <w:rPr>
          <w:rFonts w:asciiTheme="majorBidi" w:hAnsiTheme="majorBidi"/>
          <w:sz w:val="32"/>
          <w:szCs w:val="32"/>
          <w:cs/>
        </w:rPr>
        <w:t>ส่วนงาน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7139088F" w14:textId="3686E4DD" w:rsidR="00F032F1" w:rsidRPr="0043334B" w:rsidRDefault="00F032F1" w:rsidP="00F11353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43334B">
        <w:rPr>
          <w:rFonts w:asciiTheme="majorBidi" w:hAnsiTheme="majorBidi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</w:t>
      </w:r>
      <w:r w:rsidRPr="0043334B">
        <w:rPr>
          <w:rFonts w:asciiTheme="majorBidi" w:hAnsiTheme="majorBidi" w:hint="cs"/>
          <w:spacing w:val="-2"/>
          <w:sz w:val="32"/>
          <w:szCs w:val="32"/>
          <w:cs/>
        </w:rPr>
        <w:t>ปี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สิ้นสุดวันที่</w:t>
      </w:r>
      <w:r w:rsidRPr="0043334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3334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43334B">
        <w:rPr>
          <w:rFonts w:asciiTheme="majorBidi" w:hAnsiTheme="majorBidi" w:hint="cs"/>
          <w:spacing w:val="-2"/>
          <w:sz w:val="32"/>
          <w:szCs w:val="32"/>
          <w:cs/>
        </w:rPr>
        <w:t>ธันวาคม</w:t>
      </w:r>
      <w:r w:rsidRPr="0043334B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43334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3FCD">
        <w:rPr>
          <w:rFonts w:asciiTheme="majorBidi" w:hAnsiTheme="majorBidi"/>
          <w:spacing w:val="-2"/>
          <w:sz w:val="32"/>
          <w:szCs w:val="32"/>
        </w:rPr>
        <w:t>8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Pr="0043334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53FCD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43334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3334B">
        <w:rPr>
          <w:rFonts w:asciiTheme="majorBidi" w:hAnsiTheme="majorBidi"/>
          <w:spacing w:val="-2"/>
          <w:sz w:val="32"/>
          <w:szCs w:val="32"/>
          <w:cs/>
        </w:rPr>
        <w:t>มีดังนี้</w:t>
      </w:r>
    </w:p>
    <w:tbl>
      <w:tblPr>
        <w:tblW w:w="898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37"/>
        <w:gridCol w:w="134"/>
        <w:gridCol w:w="794"/>
        <w:gridCol w:w="136"/>
        <w:gridCol w:w="792"/>
      </w:tblGrid>
      <w:tr w:rsidR="00553FCD" w:rsidRPr="00684EF6" w14:paraId="2DABD032" w14:textId="77777777" w:rsidTr="00C56D67">
        <w:tc>
          <w:tcPr>
            <w:tcW w:w="2041" w:type="dxa"/>
          </w:tcPr>
          <w:p w14:paraId="58DBDE8A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bottom w:val="single" w:sz="6" w:space="0" w:color="auto"/>
            </w:tcBorders>
          </w:tcPr>
          <w:p w14:paraId="05F546DA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553FCD" w:rsidRPr="00684EF6" w14:paraId="4F35547D" w14:textId="77777777" w:rsidTr="00C56D67">
        <w:tc>
          <w:tcPr>
            <w:tcW w:w="2041" w:type="dxa"/>
          </w:tcPr>
          <w:p w14:paraId="335ECE14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48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5714ACC8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53FCD" w:rsidRPr="00684EF6" w14:paraId="10C88C88" w14:textId="77777777" w:rsidTr="00C56D67">
        <w:tc>
          <w:tcPr>
            <w:tcW w:w="2041" w:type="dxa"/>
          </w:tcPr>
          <w:p w14:paraId="4BF72576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6508D7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  <w:p w14:paraId="36110C4E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34" w:type="dxa"/>
          </w:tcPr>
          <w:p w14:paraId="4711CAE7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10A1CD19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ผลิตภัณฑ์</w:t>
            </w:r>
          </w:p>
          <w:p w14:paraId="2A45EF02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34" w:type="dxa"/>
          </w:tcPr>
          <w:p w14:paraId="57EED8AC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08" w:type="dxa"/>
            <w:gridSpan w:val="3"/>
            <w:tcBorders>
              <w:bottom w:val="single" w:sz="6" w:space="0" w:color="auto"/>
            </w:tcBorders>
          </w:tcPr>
          <w:p w14:paraId="00FB1A20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โครงการ</w:t>
            </w:r>
          </w:p>
          <w:p w14:paraId="3C25F6B9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34" w:type="dxa"/>
          </w:tcPr>
          <w:p w14:paraId="1776DA6C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bottom w:val="single" w:sz="6" w:space="0" w:color="auto"/>
            </w:tcBorders>
          </w:tcPr>
          <w:p w14:paraId="45A61D8D" w14:textId="77777777" w:rsidR="00A515AF" w:rsidRPr="00684EF6" w:rsidRDefault="00A515AF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53FCD" w:rsidRPr="00684EF6" w14:paraId="4C4595D5" w14:textId="77777777" w:rsidTr="00B24FBB">
        <w:tc>
          <w:tcPr>
            <w:tcW w:w="2041" w:type="dxa"/>
          </w:tcPr>
          <w:p w14:paraId="78C3FCDE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11C8CB16" w14:textId="08EED8BF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23B6F9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82F6032" w14:textId="0977AB6D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4C8A540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71C65FBD" w14:textId="2F69F01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6253D5A3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537B158" w14:textId="58977F03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049B62BA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827204F" w14:textId="2CB6F648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4" w:type="dxa"/>
          </w:tcPr>
          <w:p w14:paraId="700F4D04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60A75E3" w14:textId="2CC4F662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134" w:type="dxa"/>
          </w:tcPr>
          <w:p w14:paraId="2A593A71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C23C4A3" w14:textId="5EF4D273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36" w:type="dxa"/>
          </w:tcPr>
          <w:p w14:paraId="433B74E9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5B00E45C" w14:textId="6725658F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B24FBB" w:rsidRPr="00684EF6" w14:paraId="6AF9AAC4" w14:textId="77777777" w:rsidTr="00B24FBB">
        <w:tc>
          <w:tcPr>
            <w:tcW w:w="2041" w:type="dxa"/>
            <w:vAlign w:val="bottom"/>
          </w:tcPr>
          <w:p w14:paraId="2491E24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0BA16AE0" w14:textId="3F3DD084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1,241,167 </w:t>
            </w:r>
          </w:p>
        </w:tc>
        <w:tc>
          <w:tcPr>
            <w:tcW w:w="134" w:type="dxa"/>
          </w:tcPr>
          <w:p w14:paraId="4A8DBAA3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3A3DDFF3" w14:textId="2287C2AB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684E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152</w:t>
            </w:r>
            <w:r w:rsidRPr="00684E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65</w:t>
            </w:r>
            <w:r w:rsidRPr="00684EF6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  <w:vAlign w:val="bottom"/>
          </w:tcPr>
          <w:p w14:paraId="72C533D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12635CCF" w14:textId="0AFE6AB4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488,972</w:t>
            </w:r>
          </w:p>
        </w:tc>
        <w:tc>
          <w:tcPr>
            <w:tcW w:w="134" w:type="dxa"/>
          </w:tcPr>
          <w:p w14:paraId="08EC3B9B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  <w:vAlign w:val="bottom"/>
          </w:tcPr>
          <w:p w14:paraId="69B76AF2" w14:textId="3F6AFD85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553,922</w:t>
            </w:r>
          </w:p>
        </w:tc>
        <w:tc>
          <w:tcPr>
            <w:tcW w:w="134" w:type="dxa"/>
            <w:vAlign w:val="bottom"/>
          </w:tcPr>
          <w:p w14:paraId="3C8EA440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473FF907" w14:textId="16A2DCC9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380,743</w:t>
            </w:r>
          </w:p>
        </w:tc>
        <w:tc>
          <w:tcPr>
            <w:tcW w:w="134" w:type="dxa"/>
          </w:tcPr>
          <w:p w14:paraId="7C4149D8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6FBAEE88" w14:textId="60842B6F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465,675</w:t>
            </w:r>
          </w:p>
        </w:tc>
        <w:tc>
          <w:tcPr>
            <w:tcW w:w="134" w:type="dxa"/>
            <w:vAlign w:val="bottom"/>
          </w:tcPr>
          <w:p w14:paraId="715DDC67" w14:textId="77777777" w:rsidR="00B24FBB" w:rsidRPr="00684EF6" w:rsidRDefault="00B24FBB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38DD4524" w14:textId="2E4B27AD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2,110,882</w:t>
            </w:r>
          </w:p>
        </w:tc>
        <w:tc>
          <w:tcPr>
            <w:tcW w:w="136" w:type="dxa"/>
          </w:tcPr>
          <w:p w14:paraId="1BB25B4F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  <w:vAlign w:val="bottom"/>
          </w:tcPr>
          <w:p w14:paraId="2465A863" w14:textId="422CE389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2,172,251</w:t>
            </w:r>
          </w:p>
        </w:tc>
      </w:tr>
      <w:tr w:rsidR="00B24FBB" w:rsidRPr="00684EF6" w14:paraId="2A0C4107" w14:textId="77777777" w:rsidTr="00B24FBB">
        <w:tc>
          <w:tcPr>
            <w:tcW w:w="2041" w:type="dxa"/>
            <w:vAlign w:val="bottom"/>
          </w:tcPr>
          <w:p w14:paraId="07190204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37" w:type="dxa"/>
          </w:tcPr>
          <w:p w14:paraId="656EFAA3" w14:textId="4A5A6BBA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(1,048,251) </w:t>
            </w:r>
          </w:p>
        </w:tc>
        <w:tc>
          <w:tcPr>
            <w:tcW w:w="134" w:type="dxa"/>
          </w:tcPr>
          <w:p w14:paraId="6D923F57" w14:textId="77777777" w:rsidR="00B24FBB" w:rsidRPr="00684EF6" w:rsidRDefault="00B24FBB" w:rsidP="00F11353">
            <w:pPr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E94DDAD" w14:textId="41A864E9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(1,040,092)</w:t>
            </w:r>
          </w:p>
        </w:tc>
        <w:tc>
          <w:tcPr>
            <w:tcW w:w="134" w:type="dxa"/>
            <w:vAlign w:val="bottom"/>
          </w:tcPr>
          <w:p w14:paraId="5008ED12" w14:textId="77777777" w:rsidR="00B24FBB" w:rsidRPr="00684EF6" w:rsidRDefault="00B24FBB" w:rsidP="00F11353">
            <w:pPr>
              <w:spacing w:line="260" w:lineRule="exact"/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17BA05D" w14:textId="53C88C76" w:rsidR="00B24FBB" w:rsidRPr="00684EF6" w:rsidRDefault="00B24FBB" w:rsidP="00F11353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(372,962)</w:t>
            </w:r>
          </w:p>
        </w:tc>
        <w:tc>
          <w:tcPr>
            <w:tcW w:w="134" w:type="dxa"/>
          </w:tcPr>
          <w:p w14:paraId="7EC3B492" w14:textId="77777777" w:rsidR="00B24FBB" w:rsidRPr="00684EF6" w:rsidRDefault="00B24FBB" w:rsidP="00F11353">
            <w:pPr>
              <w:tabs>
                <w:tab w:val="clear" w:pos="907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4F34C5D" w14:textId="5C786B18" w:rsidR="00B24FBB" w:rsidRPr="00684EF6" w:rsidRDefault="00B24FBB" w:rsidP="00F11353">
            <w:pPr>
              <w:tabs>
                <w:tab w:val="clear" w:pos="907"/>
                <w:tab w:val="left" w:pos="174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(433,099)</w:t>
            </w:r>
          </w:p>
        </w:tc>
        <w:tc>
          <w:tcPr>
            <w:tcW w:w="134" w:type="dxa"/>
            <w:vAlign w:val="bottom"/>
          </w:tcPr>
          <w:p w14:paraId="74C54C72" w14:textId="77777777" w:rsidR="00B24FBB" w:rsidRPr="00684EF6" w:rsidRDefault="00B24FBB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012A840" w14:textId="4BB9A8F9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(316,821)</w:t>
            </w:r>
          </w:p>
        </w:tc>
        <w:tc>
          <w:tcPr>
            <w:tcW w:w="134" w:type="dxa"/>
          </w:tcPr>
          <w:p w14:paraId="76CD7C62" w14:textId="77777777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429B356" w14:textId="45C176E0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(366,893)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ED1CE46" w14:textId="77777777" w:rsidR="00B24FBB" w:rsidRPr="00684EF6" w:rsidRDefault="00B24FBB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1E319B7" w14:textId="4D3014F2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(1,738,034)</w:t>
            </w:r>
          </w:p>
        </w:tc>
        <w:tc>
          <w:tcPr>
            <w:tcW w:w="136" w:type="dxa"/>
          </w:tcPr>
          <w:p w14:paraId="205E437F" w14:textId="77777777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2" w:type="dxa"/>
            <w:vAlign w:val="bottom"/>
          </w:tcPr>
          <w:p w14:paraId="5B501396" w14:textId="60742ADC" w:rsidR="00B24FBB" w:rsidRPr="00684EF6" w:rsidRDefault="00B24FBB" w:rsidP="00F11353">
            <w:pPr>
              <w:tabs>
                <w:tab w:val="clear" w:pos="907"/>
                <w:tab w:val="left" w:pos="196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(1,840,084)</w:t>
            </w:r>
          </w:p>
        </w:tc>
      </w:tr>
      <w:tr w:rsidR="00B24FBB" w:rsidRPr="00684EF6" w14:paraId="468AB6BA" w14:textId="77777777" w:rsidTr="00B24FBB">
        <w:tc>
          <w:tcPr>
            <w:tcW w:w="2041" w:type="dxa"/>
            <w:vAlign w:val="bottom"/>
          </w:tcPr>
          <w:p w14:paraId="332773B9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0B8F534E" w14:textId="7BB3E1CE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192,916 </w:t>
            </w:r>
          </w:p>
        </w:tc>
        <w:tc>
          <w:tcPr>
            <w:tcW w:w="134" w:type="dxa"/>
          </w:tcPr>
          <w:p w14:paraId="147B9BAC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650FE222" w14:textId="0F93281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>112,562</w:t>
            </w:r>
          </w:p>
        </w:tc>
        <w:tc>
          <w:tcPr>
            <w:tcW w:w="134" w:type="dxa"/>
          </w:tcPr>
          <w:p w14:paraId="2D632B96" w14:textId="06D63335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08BEF49" w14:textId="694DBEDE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116,010</w:t>
            </w:r>
          </w:p>
        </w:tc>
        <w:tc>
          <w:tcPr>
            <w:tcW w:w="134" w:type="dxa"/>
          </w:tcPr>
          <w:p w14:paraId="23679C89" w14:textId="62773B1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8ED0584" w14:textId="3BF979ED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>120,823</w:t>
            </w:r>
          </w:p>
        </w:tc>
        <w:tc>
          <w:tcPr>
            <w:tcW w:w="134" w:type="dxa"/>
          </w:tcPr>
          <w:p w14:paraId="17F97950" w14:textId="1322BC19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58AFBC2A" w14:textId="7CA04EBC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63,922</w:t>
            </w:r>
          </w:p>
        </w:tc>
        <w:tc>
          <w:tcPr>
            <w:tcW w:w="134" w:type="dxa"/>
          </w:tcPr>
          <w:p w14:paraId="68D289BF" w14:textId="3DC09761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6FFB5334" w14:textId="03DA1D82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>98,782</w:t>
            </w:r>
          </w:p>
        </w:tc>
        <w:tc>
          <w:tcPr>
            <w:tcW w:w="134" w:type="dxa"/>
          </w:tcPr>
          <w:p w14:paraId="17B3E489" w14:textId="70D17C9C" w:rsidR="00B24FBB" w:rsidRPr="00684EF6" w:rsidRDefault="00B24FBB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B530BF2" w14:textId="64DD2B9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372,848</w:t>
            </w:r>
          </w:p>
        </w:tc>
        <w:tc>
          <w:tcPr>
            <w:tcW w:w="136" w:type="dxa"/>
          </w:tcPr>
          <w:p w14:paraId="6BFE3B3F" w14:textId="2FA65E90" w:rsidR="00B24FBB" w:rsidRPr="00684EF6" w:rsidRDefault="00B24FBB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1333D54D" w14:textId="1E7315D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>332,167</w:t>
            </w:r>
          </w:p>
        </w:tc>
      </w:tr>
      <w:tr w:rsidR="00553FCD" w:rsidRPr="00684EF6" w14:paraId="692F658D" w14:textId="77777777" w:rsidTr="00B24FBB">
        <w:tc>
          <w:tcPr>
            <w:tcW w:w="2041" w:type="dxa"/>
          </w:tcPr>
          <w:p w14:paraId="5290C98C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37" w:type="dxa"/>
            <w:vAlign w:val="bottom"/>
          </w:tcPr>
          <w:p w14:paraId="1790E0BF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C0AAD8B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0B08324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EA3C72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C1C2385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E8B8501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7A2931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E8B0E9E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7BCD117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1AE2569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0DE26FA" w14:textId="77777777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58A2C00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0C6B41E" w14:textId="371FFE25" w:rsidR="00553FCD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59,493</w:t>
            </w:r>
          </w:p>
        </w:tc>
        <w:tc>
          <w:tcPr>
            <w:tcW w:w="136" w:type="dxa"/>
          </w:tcPr>
          <w:p w14:paraId="11F8E4FA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4750AE3" w14:textId="2F3301CD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45,129</w:t>
            </w:r>
          </w:p>
        </w:tc>
      </w:tr>
      <w:tr w:rsidR="00B24FBB" w:rsidRPr="00684EF6" w14:paraId="06F07CDD" w14:textId="77777777" w:rsidTr="00B24FBB">
        <w:tc>
          <w:tcPr>
            <w:tcW w:w="2041" w:type="dxa"/>
          </w:tcPr>
          <w:p w14:paraId="5A57D02D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37" w:type="dxa"/>
            <w:vAlign w:val="bottom"/>
          </w:tcPr>
          <w:p w14:paraId="75DA3525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F35D4BC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F2F19B8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CFA977D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492629D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EDDF076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35EA706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13A67F3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B295CA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294F4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9D36263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D7232A8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10DFD78" w14:textId="4C3A78C9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(60,036) </w:t>
            </w:r>
          </w:p>
        </w:tc>
        <w:tc>
          <w:tcPr>
            <w:tcW w:w="136" w:type="dxa"/>
          </w:tcPr>
          <w:p w14:paraId="40C1C567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64BECDF8" w14:textId="67506282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(57,507)</w:t>
            </w:r>
          </w:p>
        </w:tc>
      </w:tr>
      <w:tr w:rsidR="00B24FBB" w:rsidRPr="00684EF6" w14:paraId="3EF8A9F6" w14:textId="77777777" w:rsidTr="00B24FBB">
        <w:tc>
          <w:tcPr>
            <w:tcW w:w="2041" w:type="dxa"/>
          </w:tcPr>
          <w:p w14:paraId="52F2CEA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37" w:type="dxa"/>
            <w:vAlign w:val="bottom"/>
          </w:tcPr>
          <w:p w14:paraId="47EDADA3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42B1412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3AD9F74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6CADF5C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FE7AB6F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A8811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7C6D18EF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06270E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B920CEE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06FD74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035F7B9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16D50F9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C80EFD" w14:textId="66DDBC4F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(201,893) </w:t>
            </w:r>
          </w:p>
        </w:tc>
        <w:tc>
          <w:tcPr>
            <w:tcW w:w="136" w:type="dxa"/>
          </w:tcPr>
          <w:p w14:paraId="7AF3D207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6CD59BD" w14:textId="5A8686F2" w:rsidR="00B24FBB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(134,907)</w:t>
            </w:r>
          </w:p>
        </w:tc>
      </w:tr>
      <w:tr w:rsidR="00553FCD" w:rsidRPr="00684EF6" w14:paraId="6DBEA7D4" w14:textId="77777777" w:rsidTr="00B24FBB">
        <w:tc>
          <w:tcPr>
            <w:tcW w:w="2041" w:type="dxa"/>
          </w:tcPr>
          <w:p w14:paraId="13BA4B71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37" w:type="dxa"/>
            <w:vAlign w:val="bottom"/>
          </w:tcPr>
          <w:p w14:paraId="6CECD95B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55B77CF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1034DD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5C8D501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4A07596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6ACBB662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420C4F7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830F8D9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9C74A64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7DA296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7D3408A" w14:textId="77777777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E5FC520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7B1A320A" w14:textId="2B7FDA34" w:rsidR="00553FCD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(28,342)</w:t>
            </w:r>
          </w:p>
        </w:tc>
        <w:tc>
          <w:tcPr>
            <w:tcW w:w="136" w:type="dxa"/>
          </w:tcPr>
          <w:p w14:paraId="36FEAC89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632DC3D5" w14:textId="25EAB0A1" w:rsidR="00553FCD" w:rsidRPr="00684EF6" w:rsidRDefault="00553FCD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(33,476)</w:t>
            </w:r>
          </w:p>
        </w:tc>
      </w:tr>
      <w:tr w:rsidR="00553FCD" w:rsidRPr="00684EF6" w14:paraId="274490ED" w14:textId="77777777" w:rsidTr="00B24FBB">
        <w:tc>
          <w:tcPr>
            <w:tcW w:w="2041" w:type="dxa"/>
          </w:tcPr>
          <w:p w14:paraId="46396DF8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</w:t>
            </w: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37" w:type="dxa"/>
            <w:vAlign w:val="bottom"/>
          </w:tcPr>
          <w:p w14:paraId="243CA9F9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5177FE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E753081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0D2878D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7A6F907" w14:textId="3835C2C9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BAC3BFC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862677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A7E56B5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BD12F6C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31541FC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1915535" w14:textId="77777777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F7ECB56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4B9076" w14:textId="2F786134" w:rsidR="00553FCD" w:rsidRPr="00684EF6" w:rsidRDefault="00B24FBB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9B2517" w:rsidRPr="00684EF6">
              <w:rPr>
                <w:rFonts w:asciiTheme="majorBidi" w:hAnsiTheme="majorBidi"/>
                <w:sz w:val="22"/>
                <w:szCs w:val="22"/>
                <w:cs/>
              </w:rPr>
              <w:t>29</w:t>
            </w:r>
            <w:r w:rsidR="009B2517" w:rsidRPr="00684EF6">
              <w:rPr>
                <w:rFonts w:asciiTheme="majorBidi" w:hAnsiTheme="majorBidi"/>
                <w:sz w:val="22"/>
                <w:szCs w:val="22"/>
              </w:rPr>
              <w:t>,</w:t>
            </w:r>
            <w:r w:rsidR="009B2517" w:rsidRPr="00684EF6">
              <w:rPr>
                <w:rFonts w:asciiTheme="majorBidi" w:hAnsiTheme="majorBidi"/>
                <w:sz w:val="22"/>
                <w:szCs w:val="22"/>
                <w:cs/>
              </w:rPr>
              <w:t>327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</w:tcPr>
          <w:p w14:paraId="63F1E032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  <w:vAlign w:val="bottom"/>
          </w:tcPr>
          <w:p w14:paraId="5132DC91" w14:textId="4D37716E" w:rsidR="00553FCD" w:rsidRPr="00684EF6" w:rsidRDefault="00553FCD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(31,588)</w:t>
            </w:r>
          </w:p>
        </w:tc>
      </w:tr>
      <w:tr w:rsidR="00553FCD" w:rsidRPr="00684EF6" w14:paraId="16BDF468" w14:textId="77777777" w:rsidTr="00B24FBB">
        <w:tc>
          <w:tcPr>
            <w:tcW w:w="2041" w:type="dxa"/>
          </w:tcPr>
          <w:p w14:paraId="0C789D4E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</w:t>
            </w: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737" w:type="dxa"/>
            <w:vAlign w:val="bottom"/>
          </w:tcPr>
          <w:p w14:paraId="0A377E93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DFF7A96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D0E944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35B1BB8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94336F6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A06265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DEB8D29" w14:textId="7D292133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093613F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1067166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F3922C8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DF83800" w14:textId="77777777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268911FF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842DBD" w14:textId="6C0E56E9" w:rsidR="00553FCD" w:rsidRPr="00684EF6" w:rsidRDefault="009B2517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112</w:t>
            </w:r>
            <w:r w:rsidRPr="00684EF6">
              <w:rPr>
                <w:rFonts w:asciiTheme="majorBidi" w:hAnsiTheme="majorBidi"/>
                <w:sz w:val="22"/>
                <w:szCs w:val="22"/>
              </w:rPr>
              <w:t>,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74</w:t>
            </w:r>
            <w:r w:rsidRPr="00684EF6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  <w:tc>
          <w:tcPr>
            <w:tcW w:w="136" w:type="dxa"/>
          </w:tcPr>
          <w:p w14:paraId="30DB9E2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4F069F" w14:textId="2D6BE3E3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119,818</w:t>
            </w:r>
          </w:p>
        </w:tc>
      </w:tr>
      <w:tr w:rsidR="00553FCD" w:rsidRPr="00684EF6" w14:paraId="07E333E6" w14:textId="77777777" w:rsidTr="00B24FBB">
        <w:tc>
          <w:tcPr>
            <w:tcW w:w="2041" w:type="dxa"/>
          </w:tcPr>
          <w:p w14:paraId="1055E9F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 xml:space="preserve">ณ วันที่ </w:t>
            </w:r>
            <w:r w:rsidRPr="00684EF6">
              <w:rPr>
                <w:rFonts w:asciiTheme="majorBidi" w:hAnsiTheme="majorBidi" w:cstheme="majorBidi" w:hint="cs"/>
                <w:sz w:val="22"/>
                <w:szCs w:val="22"/>
                <w:u w:val="single"/>
              </w:rPr>
              <w:t xml:space="preserve">31 </w:t>
            </w:r>
            <w:r w:rsidRPr="00684EF6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737" w:type="dxa"/>
            <w:vAlign w:val="bottom"/>
          </w:tcPr>
          <w:p w14:paraId="4AFD5457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3995C81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D7EA4F7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5E8B8B58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A6D9339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8B5CCE5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1824935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E3F2BD3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88138FC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074002C" w14:textId="77777777" w:rsidR="00553FCD" w:rsidRPr="00684EF6" w:rsidRDefault="00553FC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D379604" w14:textId="77777777" w:rsidR="00553FCD" w:rsidRPr="00684EF6" w:rsidRDefault="00553FC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882DF02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B23B79" w14:textId="77777777" w:rsidR="00553FCD" w:rsidRPr="00684EF6" w:rsidRDefault="00553FCD" w:rsidP="00F11353">
            <w:pPr>
              <w:tabs>
                <w:tab w:val="clear" w:pos="907"/>
                <w:tab w:val="left" w:pos="195"/>
              </w:tabs>
              <w:spacing w:line="260" w:lineRule="exact"/>
              <w:ind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53A07270" w14:textId="77777777" w:rsidR="00553FCD" w:rsidRPr="00684EF6" w:rsidRDefault="00553FC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D531897" w14:textId="77777777" w:rsidR="00553FCD" w:rsidRPr="00684EF6" w:rsidRDefault="00553FCD" w:rsidP="00F11353">
            <w:pPr>
              <w:tabs>
                <w:tab w:val="clear" w:pos="680"/>
                <w:tab w:val="clear" w:pos="907"/>
                <w:tab w:val="left" w:pos="195"/>
              </w:tabs>
              <w:spacing w:line="260" w:lineRule="exact"/>
              <w:ind w:right="-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4FBB" w:rsidRPr="00684EF6" w14:paraId="40B9D3D9" w14:textId="77777777" w:rsidTr="00B24FBB">
        <w:tc>
          <w:tcPr>
            <w:tcW w:w="2041" w:type="dxa"/>
          </w:tcPr>
          <w:p w14:paraId="324AA645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737" w:type="dxa"/>
            <w:vAlign w:val="bottom"/>
          </w:tcPr>
          <w:p w14:paraId="74D962E1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2B34C52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383C5EC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14CCA4C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9F99E19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83312C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A643322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10A8D33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CD79BF2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86522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A0A9333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2BDD268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73DD989" w14:textId="35E7AABF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  <w:tc>
          <w:tcPr>
            <w:tcW w:w="136" w:type="dxa"/>
          </w:tcPr>
          <w:p w14:paraId="1ACF636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125C315" w14:textId="1C11F203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11,152</w:t>
            </w:r>
          </w:p>
        </w:tc>
      </w:tr>
      <w:tr w:rsidR="00B24FBB" w:rsidRPr="00684EF6" w14:paraId="0A9A04BC" w14:textId="77777777" w:rsidTr="00B24FBB">
        <w:tc>
          <w:tcPr>
            <w:tcW w:w="2041" w:type="dxa"/>
          </w:tcPr>
          <w:p w14:paraId="3400EFC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</w:tc>
        <w:tc>
          <w:tcPr>
            <w:tcW w:w="737" w:type="dxa"/>
            <w:vAlign w:val="bottom"/>
          </w:tcPr>
          <w:p w14:paraId="22FC0EEC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AD534D9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0593CC1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A7C7C6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4BC348F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33928F1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2E47AF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24E58A2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2AAFED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4FF5C9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38FFF93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4C6167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416C56" w14:textId="0DC138C1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356,361</w:t>
            </w:r>
          </w:p>
        </w:tc>
        <w:tc>
          <w:tcPr>
            <w:tcW w:w="136" w:type="dxa"/>
          </w:tcPr>
          <w:p w14:paraId="67E5D065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6789286" w14:textId="3CE37E9A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353,902</w:t>
            </w:r>
          </w:p>
        </w:tc>
      </w:tr>
      <w:tr w:rsidR="00B24FBB" w:rsidRPr="00684EF6" w14:paraId="4CAC5305" w14:textId="77777777" w:rsidTr="00B24FBB">
        <w:tc>
          <w:tcPr>
            <w:tcW w:w="2041" w:type="dxa"/>
          </w:tcPr>
          <w:p w14:paraId="51B4630F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737" w:type="dxa"/>
            <w:vAlign w:val="bottom"/>
          </w:tcPr>
          <w:p w14:paraId="10490A39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D19E307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52777D5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62CFCA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6E43C39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E7361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D12F2F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FFA2B4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C11BD5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F998674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0FC7CD6F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F20E52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02F99B" w14:textId="05D9807A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49,584</w:t>
            </w:r>
          </w:p>
        </w:tc>
        <w:tc>
          <w:tcPr>
            <w:tcW w:w="136" w:type="dxa"/>
          </w:tcPr>
          <w:p w14:paraId="092E8841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592DCA07" w14:textId="12A7E512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52,575</w:t>
            </w:r>
          </w:p>
        </w:tc>
      </w:tr>
      <w:tr w:rsidR="00B24FBB" w:rsidRPr="00684EF6" w14:paraId="7F104A7D" w14:textId="77777777" w:rsidTr="00B24FBB">
        <w:tc>
          <w:tcPr>
            <w:tcW w:w="2041" w:type="dxa"/>
          </w:tcPr>
          <w:p w14:paraId="09F9D6EA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สินทรัพย์ไม่มีตัวตน</w:t>
            </w:r>
          </w:p>
        </w:tc>
        <w:tc>
          <w:tcPr>
            <w:tcW w:w="737" w:type="dxa"/>
            <w:vAlign w:val="bottom"/>
          </w:tcPr>
          <w:p w14:paraId="50B6784B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331B250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24924B1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1B580C73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BE266C1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78CBED2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D816DC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95D764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18FA630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EE746FE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99B6A06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A3F234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33A0083" w14:textId="3DB031DB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5,760</w:t>
            </w:r>
          </w:p>
        </w:tc>
        <w:tc>
          <w:tcPr>
            <w:tcW w:w="136" w:type="dxa"/>
          </w:tcPr>
          <w:p w14:paraId="43327CA1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02E3FA91" w14:textId="30AFA378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858</w:t>
            </w:r>
          </w:p>
        </w:tc>
      </w:tr>
      <w:tr w:rsidR="009B2517" w:rsidRPr="00684EF6" w14:paraId="3BB77870" w14:textId="77777777" w:rsidTr="005D2355">
        <w:tc>
          <w:tcPr>
            <w:tcW w:w="2041" w:type="dxa"/>
          </w:tcPr>
          <w:p w14:paraId="2F0697FF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737" w:type="dxa"/>
            <w:vAlign w:val="bottom"/>
          </w:tcPr>
          <w:p w14:paraId="2B01E27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5A8884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6633DEC8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EF68CA7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37EC607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317FA8A0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974D0CE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17B17A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47FB19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4678D136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3FEEA5F" w14:textId="77777777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5720B9E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3345C5B" w14:textId="269B93C3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1,827,928 </w:t>
            </w:r>
          </w:p>
        </w:tc>
        <w:tc>
          <w:tcPr>
            <w:tcW w:w="136" w:type="dxa"/>
          </w:tcPr>
          <w:p w14:paraId="0AC7CC21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  <w:vAlign w:val="bottom"/>
          </w:tcPr>
          <w:p w14:paraId="2DEEC2E4" w14:textId="06924506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1,774,262</w:t>
            </w:r>
          </w:p>
        </w:tc>
      </w:tr>
      <w:tr w:rsidR="009B2517" w:rsidRPr="00684EF6" w14:paraId="22786D41" w14:textId="77777777" w:rsidTr="005D2355">
        <w:tc>
          <w:tcPr>
            <w:tcW w:w="2041" w:type="dxa"/>
          </w:tcPr>
          <w:p w14:paraId="0894468E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737" w:type="dxa"/>
            <w:vAlign w:val="bottom"/>
          </w:tcPr>
          <w:p w14:paraId="3B6379E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72491F62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A45EBD5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77546AF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9258E9A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0DC7A6B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355137D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07D8B65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FD8AD2F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6789BAC" w14:textId="77777777" w:rsidR="009B2517" w:rsidRPr="00684EF6" w:rsidRDefault="009B2517" w:rsidP="009B2517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6BF8E6C7" w14:textId="77777777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6BA6391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78A9481" w14:textId="39805BEF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2,250,785 </w:t>
            </w:r>
          </w:p>
        </w:tc>
        <w:tc>
          <w:tcPr>
            <w:tcW w:w="136" w:type="dxa"/>
          </w:tcPr>
          <w:p w14:paraId="1A70091C" w14:textId="77777777" w:rsidR="009B2517" w:rsidRPr="00684EF6" w:rsidRDefault="009B2517" w:rsidP="009B2517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1A2E8B" w14:textId="14C3BEA3" w:rsidR="009B2517" w:rsidRPr="00684EF6" w:rsidRDefault="009B2517" w:rsidP="009B251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2,192,749</w:t>
            </w:r>
          </w:p>
        </w:tc>
      </w:tr>
      <w:tr w:rsidR="00B24FBB" w:rsidRPr="00684EF6" w14:paraId="6B3549FA" w14:textId="77777777" w:rsidTr="00B24FBB">
        <w:tc>
          <w:tcPr>
            <w:tcW w:w="2041" w:type="dxa"/>
          </w:tcPr>
          <w:p w14:paraId="3ECF021A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vAlign w:val="bottom"/>
          </w:tcPr>
          <w:p w14:paraId="26906415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0C5C3BCB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96E9D22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338EF8A5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EE59CDF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9BFE311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7176C4A9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4637E27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27EB9AA0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497BABA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1BE339CE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772D4B34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FAB1303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051D28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  <w:vAlign w:val="bottom"/>
          </w:tcPr>
          <w:p w14:paraId="3C3C2A73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</w:tr>
      <w:tr w:rsidR="00B24FBB" w:rsidRPr="00684EF6" w14:paraId="17F9374C" w14:textId="77777777" w:rsidTr="00B24FBB">
        <w:tc>
          <w:tcPr>
            <w:tcW w:w="2041" w:type="dxa"/>
          </w:tcPr>
          <w:p w14:paraId="01041987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37" w:type="dxa"/>
            <w:vAlign w:val="bottom"/>
          </w:tcPr>
          <w:p w14:paraId="15540B64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5445A969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F80FB53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62365699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59A5154E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2F367E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074A3B7F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5D921B2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35EE8A19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</w:tcPr>
          <w:p w14:paraId="1B34B228" w14:textId="77777777" w:rsidR="00B24FBB" w:rsidRPr="00684EF6" w:rsidRDefault="00B24FBB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4FA37089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vAlign w:val="bottom"/>
          </w:tcPr>
          <w:p w14:paraId="4C2126F6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EE09A7D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6" w:type="dxa"/>
          </w:tcPr>
          <w:p w14:paraId="79936F32" w14:textId="77777777" w:rsidR="00B24FBB" w:rsidRPr="00684EF6" w:rsidRDefault="00B24FBB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81DBD70" w14:textId="77777777" w:rsidR="00B24FBB" w:rsidRPr="00684EF6" w:rsidRDefault="00B24FBB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683D" w:rsidRPr="00684EF6" w14:paraId="1F94E809" w14:textId="77777777" w:rsidTr="00B24FBB">
        <w:tc>
          <w:tcPr>
            <w:tcW w:w="2041" w:type="dxa"/>
          </w:tcPr>
          <w:p w14:paraId="4ECB2EA2" w14:textId="77777777" w:rsidR="00C4683D" w:rsidRPr="00684EF6" w:rsidRDefault="00C4683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37" w:type="dxa"/>
          </w:tcPr>
          <w:p w14:paraId="63C8D664" w14:textId="547C3572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 xml:space="preserve">  797,884 </w:t>
            </w:r>
          </w:p>
        </w:tc>
        <w:tc>
          <w:tcPr>
            <w:tcW w:w="134" w:type="dxa"/>
          </w:tcPr>
          <w:p w14:paraId="2AD5967E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EFB2348" w14:textId="173412F5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 xml:space="preserve">  884,686 </w:t>
            </w:r>
          </w:p>
        </w:tc>
        <w:tc>
          <w:tcPr>
            <w:tcW w:w="134" w:type="dxa"/>
            <w:vAlign w:val="bottom"/>
          </w:tcPr>
          <w:p w14:paraId="6385743F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11C96EBB" w14:textId="53BB0EF1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 488,972</w:t>
            </w:r>
          </w:p>
        </w:tc>
        <w:tc>
          <w:tcPr>
            <w:tcW w:w="134" w:type="dxa"/>
          </w:tcPr>
          <w:p w14:paraId="77A9A73D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vAlign w:val="bottom"/>
          </w:tcPr>
          <w:p w14:paraId="4281CEEA" w14:textId="3ED297B3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553,922</w:t>
            </w:r>
          </w:p>
        </w:tc>
        <w:tc>
          <w:tcPr>
            <w:tcW w:w="134" w:type="dxa"/>
            <w:vAlign w:val="bottom"/>
          </w:tcPr>
          <w:p w14:paraId="08EBB550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5976A6B" w14:textId="728E1516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 82,437 </w:t>
            </w:r>
          </w:p>
        </w:tc>
        <w:tc>
          <w:tcPr>
            <w:tcW w:w="134" w:type="dxa"/>
          </w:tcPr>
          <w:p w14:paraId="2CDA7918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</w:tcPr>
          <w:p w14:paraId="5464489D" w14:textId="7E45C531" w:rsidR="00C4683D" w:rsidRPr="00684EF6" w:rsidRDefault="00FE25AF" w:rsidP="00FE25AF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 176,951</w:t>
            </w:r>
          </w:p>
        </w:tc>
        <w:tc>
          <w:tcPr>
            <w:tcW w:w="134" w:type="dxa"/>
            <w:vAlign w:val="bottom"/>
          </w:tcPr>
          <w:p w14:paraId="26428009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</w:tcPr>
          <w:p w14:paraId="60369A4E" w14:textId="568B9905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1,369,293 </w:t>
            </w:r>
          </w:p>
        </w:tc>
        <w:tc>
          <w:tcPr>
            <w:tcW w:w="136" w:type="dxa"/>
          </w:tcPr>
          <w:p w14:paraId="29CA95A7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5BDBF00C" w14:textId="10374FF5" w:rsidR="00C4683D" w:rsidRPr="00684EF6" w:rsidRDefault="002A3EAA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1,615,559</w:t>
            </w:r>
          </w:p>
        </w:tc>
      </w:tr>
      <w:tr w:rsidR="00C4683D" w:rsidRPr="00684EF6" w14:paraId="77CF8311" w14:textId="77777777" w:rsidTr="00B24FBB">
        <w:tc>
          <w:tcPr>
            <w:tcW w:w="2041" w:type="dxa"/>
          </w:tcPr>
          <w:p w14:paraId="2E96556C" w14:textId="77777777" w:rsidR="00C4683D" w:rsidRPr="00684EF6" w:rsidRDefault="00C4683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sz w:val="22"/>
                <w:szCs w:val="22"/>
                <w:cs/>
              </w:rPr>
            </w:pPr>
            <w:r w:rsidRPr="00684EF6">
              <w:rPr>
                <w:rFonts w:asciiTheme="majorBidi" w:hAnsiTheme="majorBidi" w:hint="cs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5857D3E5" w14:textId="3C1B3DE4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 xml:space="preserve">  443,283 </w:t>
            </w:r>
          </w:p>
        </w:tc>
        <w:tc>
          <w:tcPr>
            <w:tcW w:w="134" w:type="dxa"/>
          </w:tcPr>
          <w:p w14:paraId="3C68D2DB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C6DED28" w14:textId="6C1FC024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</w:rPr>
              <w:t xml:space="preserve">  267,968 </w:t>
            </w:r>
          </w:p>
        </w:tc>
        <w:tc>
          <w:tcPr>
            <w:tcW w:w="134" w:type="dxa"/>
            <w:vAlign w:val="bottom"/>
          </w:tcPr>
          <w:p w14:paraId="402FE9F4" w14:textId="77777777" w:rsidR="00C4683D" w:rsidRPr="00684EF6" w:rsidRDefault="00C4683D" w:rsidP="00F11353">
            <w:pPr>
              <w:tabs>
                <w:tab w:val="clear" w:pos="907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92F07FE" w14:textId="42074181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C524049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left="-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A792662" w14:textId="5004B790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04C24CCE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2D092E17" w14:textId="4FCBF091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 298,306 </w:t>
            </w:r>
          </w:p>
        </w:tc>
        <w:tc>
          <w:tcPr>
            <w:tcW w:w="134" w:type="dxa"/>
          </w:tcPr>
          <w:p w14:paraId="5439E51F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C17BC04" w14:textId="5ADFD932" w:rsidR="00C4683D" w:rsidRPr="00684EF6" w:rsidRDefault="00FE25AF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 288,724</w:t>
            </w:r>
          </w:p>
        </w:tc>
        <w:tc>
          <w:tcPr>
            <w:tcW w:w="134" w:type="dxa"/>
            <w:vAlign w:val="bottom"/>
          </w:tcPr>
          <w:p w14:paraId="4594B28E" w14:textId="77777777" w:rsidR="00C4683D" w:rsidRPr="00684EF6" w:rsidRDefault="00C4683D" w:rsidP="00F11353">
            <w:pPr>
              <w:tabs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492C7E7" w14:textId="447A4715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741,589 </w:t>
            </w:r>
          </w:p>
        </w:tc>
        <w:tc>
          <w:tcPr>
            <w:tcW w:w="136" w:type="dxa"/>
          </w:tcPr>
          <w:p w14:paraId="3E0BCC59" w14:textId="77777777" w:rsidR="00C4683D" w:rsidRPr="00684EF6" w:rsidRDefault="00C4683D" w:rsidP="00F11353">
            <w:pPr>
              <w:tabs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65AB4DAB" w14:textId="6747DBBA" w:rsidR="00C4683D" w:rsidRPr="00684EF6" w:rsidRDefault="002A3EAA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556,692</w:t>
            </w:r>
          </w:p>
        </w:tc>
      </w:tr>
      <w:tr w:rsidR="00C4683D" w:rsidRPr="00684EF6" w14:paraId="784EEFB7" w14:textId="77777777" w:rsidTr="00CB1B37">
        <w:tc>
          <w:tcPr>
            <w:tcW w:w="2041" w:type="dxa"/>
          </w:tcPr>
          <w:p w14:paraId="267EBBFF" w14:textId="77777777" w:rsidR="00C4683D" w:rsidRPr="00684EF6" w:rsidRDefault="00C4683D" w:rsidP="00F11353">
            <w:pPr>
              <w:tabs>
                <w:tab w:val="left" w:pos="1800"/>
                <w:tab w:val="left" w:pos="1980"/>
              </w:tabs>
              <w:spacing w:line="260" w:lineRule="exact"/>
              <w:ind w:left="-57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66FEDA29" w14:textId="3D893808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1,241,167 </w:t>
            </w:r>
          </w:p>
        </w:tc>
        <w:tc>
          <w:tcPr>
            <w:tcW w:w="134" w:type="dxa"/>
          </w:tcPr>
          <w:p w14:paraId="5A043D65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B4381C" w14:textId="6BA52A9E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684E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152</w:t>
            </w:r>
            <w:r w:rsidRPr="00684EF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84EF6">
              <w:rPr>
                <w:rFonts w:asciiTheme="majorBidi" w:hAnsiTheme="majorBidi"/>
                <w:sz w:val="22"/>
                <w:szCs w:val="22"/>
                <w:cs/>
              </w:rPr>
              <w:t>65</w:t>
            </w:r>
            <w:r w:rsidRPr="00684EF6">
              <w:rPr>
                <w:rFonts w:asciiTheme="majorBidi" w:hAnsiTheme="majorBidi"/>
                <w:sz w:val="22"/>
                <w:szCs w:val="22"/>
              </w:rPr>
              <w:t>4</w:t>
            </w:r>
          </w:p>
        </w:tc>
        <w:tc>
          <w:tcPr>
            <w:tcW w:w="134" w:type="dxa"/>
            <w:vAlign w:val="bottom"/>
          </w:tcPr>
          <w:p w14:paraId="6FD98401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6AA01B1" w14:textId="3A60E08A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488,972</w:t>
            </w:r>
          </w:p>
        </w:tc>
        <w:tc>
          <w:tcPr>
            <w:tcW w:w="134" w:type="dxa"/>
          </w:tcPr>
          <w:p w14:paraId="430FA95C" w14:textId="77777777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E101E4" w14:textId="6D77FA81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553,922</w:t>
            </w:r>
          </w:p>
        </w:tc>
        <w:tc>
          <w:tcPr>
            <w:tcW w:w="134" w:type="dxa"/>
            <w:vAlign w:val="bottom"/>
          </w:tcPr>
          <w:p w14:paraId="35126F01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F3957C6" w14:textId="2ED214A2" w:rsidR="00C4683D" w:rsidRPr="00684EF6" w:rsidRDefault="00C4683D" w:rsidP="00BD123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380,743</w:t>
            </w:r>
          </w:p>
        </w:tc>
        <w:tc>
          <w:tcPr>
            <w:tcW w:w="134" w:type="dxa"/>
          </w:tcPr>
          <w:p w14:paraId="75E91BAC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AD78009" w14:textId="42B4E4FD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465,675</w:t>
            </w:r>
          </w:p>
        </w:tc>
        <w:tc>
          <w:tcPr>
            <w:tcW w:w="134" w:type="dxa"/>
            <w:vAlign w:val="bottom"/>
          </w:tcPr>
          <w:p w14:paraId="08579823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3743967" w14:textId="53380F23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 xml:space="preserve"> 2,110,882 </w:t>
            </w:r>
          </w:p>
        </w:tc>
        <w:tc>
          <w:tcPr>
            <w:tcW w:w="136" w:type="dxa"/>
          </w:tcPr>
          <w:p w14:paraId="3CCAF138" w14:textId="77777777" w:rsidR="00C4683D" w:rsidRPr="00684EF6" w:rsidRDefault="00C4683D" w:rsidP="00F11353">
            <w:pPr>
              <w:tabs>
                <w:tab w:val="left" w:pos="195"/>
                <w:tab w:val="left" w:pos="1800"/>
                <w:tab w:val="left" w:pos="198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94D227" w14:textId="5D852820" w:rsidR="00C4683D" w:rsidRPr="00684EF6" w:rsidRDefault="00C4683D" w:rsidP="00F11353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60" w:lineRule="exact"/>
              <w:ind w:hanging="2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84EF6">
              <w:rPr>
                <w:rFonts w:asciiTheme="majorBidi" w:hAnsiTheme="majorBidi" w:cstheme="majorBidi"/>
                <w:sz w:val="22"/>
                <w:szCs w:val="22"/>
              </w:rPr>
              <w:t>2,172,251</w:t>
            </w:r>
          </w:p>
        </w:tc>
      </w:tr>
    </w:tbl>
    <w:p w14:paraId="41AF2291" w14:textId="74ECE25B" w:rsidR="002A0769" w:rsidRPr="00553FCD" w:rsidRDefault="003E6478" w:rsidP="00BD1237">
      <w:pPr>
        <w:tabs>
          <w:tab w:val="left" w:pos="854"/>
          <w:tab w:val="left" w:pos="1418"/>
          <w:tab w:val="left" w:pos="1985"/>
        </w:tabs>
        <w:spacing w:line="380" w:lineRule="exact"/>
        <w:ind w:left="306" w:hanging="448"/>
        <w:contextualSpacing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416AC2" w:rsidRPr="00553FCD">
        <w:rPr>
          <w:rFonts w:ascii="Angsana New" w:hAnsi="Angsana New" w:hint="cs"/>
          <w:b/>
          <w:bCs/>
          <w:sz w:val="32"/>
          <w:szCs w:val="32"/>
        </w:rPr>
        <w:t>.</w:t>
      </w:r>
      <w:r w:rsidR="002A0769" w:rsidRPr="00553FCD">
        <w:rPr>
          <w:rFonts w:ascii="Angsana New" w:hAnsi="Angsana New"/>
          <w:b/>
          <w:bCs/>
          <w:sz w:val="32"/>
          <w:szCs w:val="32"/>
        </w:rPr>
        <w:tab/>
      </w:r>
      <w:r w:rsidR="002A0769" w:rsidRPr="00553FCD">
        <w:rPr>
          <w:rFonts w:ascii="Angsana New" w:hAnsi="Angsana New"/>
          <w:b/>
          <w:bCs/>
          <w:sz w:val="32"/>
          <w:szCs w:val="32"/>
        </w:rPr>
        <w:tab/>
      </w:r>
      <w:r w:rsidR="002A0769" w:rsidRPr="00553FC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6CDECB7" w14:textId="2DACF5F6" w:rsidR="002A0769" w:rsidRPr="00553FCD" w:rsidRDefault="003E6478" w:rsidP="00BD123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</w:t>
      </w:r>
      <w:r w:rsidR="00416AC2" w:rsidRPr="00553FCD">
        <w:rPr>
          <w:rFonts w:ascii="Angsana New" w:hAnsi="Angsana New"/>
          <w:spacing w:val="-4"/>
          <w:sz w:val="32"/>
          <w:szCs w:val="32"/>
        </w:rPr>
        <w:t>.</w:t>
      </w:r>
      <w:r w:rsidR="002A0769" w:rsidRPr="00553FCD">
        <w:rPr>
          <w:rFonts w:ascii="Angsana New" w:hAnsi="Angsana New"/>
          <w:spacing w:val="-4"/>
          <w:sz w:val="32"/>
          <w:szCs w:val="32"/>
        </w:rPr>
        <w:t>1</w:t>
      </w:r>
      <w:r w:rsidR="002A0769" w:rsidRPr="00553FCD">
        <w:rPr>
          <w:rFonts w:ascii="Angsana New" w:hAnsi="Angsana New"/>
          <w:spacing w:val="-4"/>
          <w:sz w:val="32"/>
          <w:szCs w:val="32"/>
        </w:rPr>
        <w:tab/>
      </w:r>
      <w:r w:rsidR="002A0769" w:rsidRPr="00553FCD">
        <w:rPr>
          <w:rFonts w:ascii="Angsana New" w:hAnsi="Angsana New"/>
          <w:spacing w:val="-4"/>
          <w:sz w:val="32"/>
          <w:szCs w:val="32"/>
        </w:rPr>
        <w:tab/>
      </w:r>
      <w:r w:rsidR="002A0769" w:rsidRPr="00553FCD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54FF12BA" w14:textId="20670217" w:rsidR="002A0769" w:rsidRPr="00553FCD" w:rsidRDefault="002A0769" w:rsidP="00BD123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3FCD">
        <w:rPr>
          <w:rFonts w:ascii="Angsana New" w:hAnsi="Angsana New"/>
          <w:sz w:val="32"/>
          <w:szCs w:val="32"/>
          <w:cs/>
        </w:rPr>
        <w:t xml:space="preserve">บริษัทและบริษัทย่อยบริหารความเสี่ยงทางการเงินที่อาจเกิดขึ้นในสินทรัพย์ทางการเงินและหนี้สินทางการเงิน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 ๆ   </w:t>
      </w:r>
    </w:p>
    <w:p w14:paraId="2F2E561F" w14:textId="77777777" w:rsidR="000B4573" w:rsidRPr="00553FCD" w:rsidRDefault="000B4573" w:rsidP="00BD1237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2343F0F" w14:textId="23D68CC4" w:rsidR="002A0769" w:rsidRPr="00553FCD" w:rsidRDefault="003E6478" w:rsidP="00BD123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29</w:t>
      </w:r>
      <w:r w:rsidR="00416AC2" w:rsidRPr="00553FCD">
        <w:rPr>
          <w:rFonts w:ascii="Angsana New" w:hAnsi="Angsana New"/>
          <w:spacing w:val="-4"/>
          <w:sz w:val="32"/>
          <w:szCs w:val="32"/>
        </w:rPr>
        <w:t>.</w:t>
      </w:r>
      <w:r w:rsidR="002A0769" w:rsidRPr="00553FCD">
        <w:rPr>
          <w:rFonts w:ascii="Angsana New" w:hAnsi="Angsana New"/>
          <w:spacing w:val="-4"/>
          <w:sz w:val="32"/>
          <w:szCs w:val="32"/>
        </w:rPr>
        <w:t>2</w:t>
      </w:r>
      <w:r w:rsidR="002A0769" w:rsidRPr="00553FCD">
        <w:rPr>
          <w:rFonts w:ascii="Angsana New" w:hAnsi="Angsana New"/>
          <w:spacing w:val="-4"/>
          <w:sz w:val="32"/>
          <w:szCs w:val="32"/>
        </w:rPr>
        <w:tab/>
      </w:r>
      <w:r w:rsidR="002A0769" w:rsidRPr="00553FCD">
        <w:rPr>
          <w:rFonts w:ascii="Angsana New" w:hAnsi="Angsana New"/>
          <w:spacing w:val="-4"/>
          <w:sz w:val="32"/>
          <w:szCs w:val="32"/>
        </w:rPr>
        <w:tab/>
      </w:r>
      <w:r w:rsidR="002A0769" w:rsidRPr="00553FCD">
        <w:rPr>
          <w:rFonts w:ascii="Angsana New" w:hAnsi="Angsana New"/>
          <w:spacing w:val="-4"/>
          <w:sz w:val="32"/>
          <w:szCs w:val="32"/>
        </w:rPr>
        <w:tab/>
      </w:r>
      <w:r w:rsidR="002A0769" w:rsidRPr="00553FCD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2963C764" w14:textId="1CC37380" w:rsidR="002A0769" w:rsidRPr="00553FCD" w:rsidRDefault="002A0769" w:rsidP="00BD1237">
      <w:pPr>
        <w:tabs>
          <w:tab w:val="clear" w:pos="907"/>
          <w:tab w:val="left" w:pos="90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3FC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บริษัทและบริษัทย่อยมีความเสี่ยงจากอัตราดอกเบี้ยเนื่องจากมีเงินฝากสถาบันการเงิน </w:t>
      </w:r>
      <w:r w:rsidR="002813A3" w:rsidRPr="00553FCD">
        <w:rPr>
          <w:rFonts w:ascii="Angsana New" w:hAnsi="Angsana New"/>
          <w:sz w:val="32"/>
          <w:szCs w:val="32"/>
        </w:rPr>
        <w:br/>
      </w:r>
      <w:r w:rsidRPr="00553FCD">
        <w:rPr>
          <w:rFonts w:ascii="Angsana New" w:hAnsi="Angsana New" w:hint="cs"/>
          <w:sz w:val="32"/>
          <w:szCs w:val="32"/>
          <w:cs/>
        </w:rPr>
        <w:t>เงินเบิกเกินบัญชี ทั้งนี้</w:t>
      </w:r>
      <w:r w:rsidRPr="00553FC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</w:t>
      </w:r>
      <w:r w:rsidRPr="00553FCD">
        <w:rPr>
          <w:rFonts w:ascii="Angsana New" w:hAnsi="Angsana New"/>
          <w:spacing w:val="-4"/>
          <w:sz w:val="32"/>
          <w:szCs w:val="32"/>
          <w:cs/>
        </w:rPr>
        <w:t>ตลาดหรือมีอัตราดอกเบี้ยคงที่ซึ่งใกล้เคียงกับอัตราตลาดในปัจจุบัน อย่างไรก็ตามบริษัท</w:t>
      </w:r>
      <w:r w:rsidR="00F15CD0" w:rsidRPr="00553FCD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553FCD">
        <w:rPr>
          <w:rFonts w:ascii="Angsana New" w:hAnsi="Angsana New"/>
          <w:sz w:val="32"/>
          <w:szCs w:val="32"/>
          <w:cs/>
        </w:rPr>
        <w:t>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223AB05A" w14:textId="056DD256" w:rsidR="00BF6CD4" w:rsidRDefault="002A0769" w:rsidP="00BD123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53F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53FCD">
        <w:rPr>
          <w:rFonts w:ascii="Angsana New" w:hAnsi="Angsana New"/>
          <w:sz w:val="32"/>
          <w:szCs w:val="32"/>
        </w:rPr>
        <w:t>31</w:t>
      </w:r>
      <w:r w:rsidRPr="00553FC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53FCD">
        <w:rPr>
          <w:rFonts w:ascii="Angsana New" w:hAnsi="Angsana New" w:hint="cs"/>
          <w:sz w:val="32"/>
          <w:szCs w:val="32"/>
        </w:rPr>
        <w:t xml:space="preserve"> </w:t>
      </w:r>
      <w:r w:rsidRPr="00553FCD">
        <w:rPr>
          <w:rFonts w:ascii="Angsana New" w:hAnsi="Angsana New"/>
          <w:sz w:val="32"/>
          <w:szCs w:val="32"/>
        </w:rPr>
        <w:t>256</w:t>
      </w:r>
      <w:r w:rsidR="00553FCD">
        <w:rPr>
          <w:rFonts w:ascii="Angsana New" w:hAnsi="Angsana New"/>
          <w:sz w:val="32"/>
          <w:szCs w:val="32"/>
        </w:rPr>
        <w:t>8</w:t>
      </w:r>
      <w:r w:rsidRPr="00553FCD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53FCD">
        <w:rPr>
          <w:rFonts w:ascii="Angsana New" w:hAnsi="Angsana New"/>
          <w:sz w:val="32"/>
          <w:szCs w:val="32"/>
        </w:rPr>
        <w:t xml:space="preserve"> 256</w:t>
      </w:r>
      <w:r w:rsidR="00553FCD">
        <w:rPr>
          <w:rFonts w:ascii="Angsana New" w:hAnsi="Angsana New"/>
          <w:sz w:val="32"/>
          <w:szCs w:val="32"/>
        </w:rPr>
        <w:t>7</w:t>
      </w:r>
      <w:r w:rsidRPr="00553FCD">
        <w:rPr>
          <w:rFonts w:ascii="Angsana New" w:hAnsi="Angsana New"/>
          <w:sz w:val="32"/>
          <w:szCs w:val="32"/>
        </w:rPr>
        <w:t xml:space="preserve"> </w:t>
      </w:r>
      <w:r w:rsidRPr="00553FCD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</w:t>
      </w:r>
      <w:r w:rsidR="00BE013F" w:rsidRPr="00553FCD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9"/>
        <w:gridCol w:w="1015"/>
        <w:gridCol w:w="134"/>
        <w:gridCol w:w="1020"/>
        <w:gridCol w:w="134"/>
        <w:gridCol w:w="1020"/>
      </w:tblGrid>
      <w:tr w:rsidR="00553FCD" w:rsidRPr="00684EF6" w14:paraId="5D5B5835" w14:textId="77777777" w:rsidTr="005A1BF2">
        <w:trPr>
          <w:cantSplit/>
        </w:trPr>
        <w:tc>
          <w:tcPr>
            <w:tcW w:w="2211" w:type="dxa"/>
            <w:vAlign w:val="bottom"/>
          </w:tcPr>
          <w:p w14:paraId="65F1BA53" w14:textId="77777777" w:rsidR="00553FCD" w:rsidRPr="00684EF6" w:rsidRDefault="00553FC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0585F9BE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7FCA9D99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0D03E6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3FCD" w:rsidRPr="00684EF6" w14:paraId="6F0352B7" w14:textId="77777777" w:rsidTr="005A1BF2">
        <w:trPr>
          <w:cantSplit/>
        </w:trPr>
        <w:tc>
          <w:tcPr>
            <w:tcW w:w="2211" w:type="dxa"/>
            <w:vAlign w:val="bottom"/>
          </w:tcPr>
          <w:p w14:paraId="1453D84D" w14:textId="77777777" w:rsidR="00553FCD" w:rsidRPr="00684EF6" w:rsidRDefault="00553FC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6F9DBCCA" w14:textId="764D0759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684EF6">
              <w:rPr>
                <w:rFonts w:ascii="Angsana New" w:hAnsi="Angsana New"/>
                <w:sz w:val="20"/>
                <w:szCs w:val="20"/>
              </w:rPr>
              <w:t>31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684EF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116081C7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5F7474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3FCD" w:rsidRPr="00684EF6" w14:paraId="29ABF706" w14:textId="77777777" w:rsidTr="000B5337">
        <w:trPr>
          <w:cantSplit/>
        </w:trPr>
        <w:tc>
          <w:tcPr>
            <w:tcW w:w="2211" w:type="dxa"/>
            <w:vAlign w:val="bottom"/>
          </w:tcPr>
          <w:p w14:paraId="6D8928BE" w14:textId="77777777" w:rsidR="00553FCD" w:rsidRPr="00684EF6" w:rsidRDefault="00553FC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D0160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C5A9F8F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7BA80910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78709C07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131EA411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988ECD5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4F253E3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F890142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60219FE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553FCD" w:rsidRPr="00684EF6" w14:paraId="2AC40DA0" w14:textId="77777777" w:rsidTr="000B5337">
        <w:trPr>
          <w:cantSplit/>
        </w:trPr>
        <w:tc>
          <w:tcPr>
            <w:tcW w:w="2211" w:type="dxa"/>
            <w:vAlign w:val="bottom"/>
          </w:tcPr>
          <w:p w14:paraId="45305B2D" w14:textId="77777777" w:rsidR="00553FCD" w:rsidRPr="00684EF6" w:rsidRDefault="00553FC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B269773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84EF6">
              <w:rPr>
                <w:rFonts w:ascii="Angsana New" w:hAnsi="Angsana New"/>
                <w:sz w:val="20"/>
                <w:szCs w:val="20"/>
              </w:rPr>
              <w:t>1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8D0945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7A96486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788234F4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1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684EF6">
              <w:rPr>
                <w:rFonts w:ascii="Angsana New" w:hAnsi="Angsana New"/>
                <w:sz w:val="20"/>
                <w:szCs w:val="20"/>
              </w:rPr>
              <w:t>5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36367166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1A91A2A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2F5D9B5E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9" w:type="dxa"/>
          </w:tcPr>
          <w:p w14:paraId="351E4462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</w:tcPr>
          <w:p w14:paraId="65323845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52A592A5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4F7AD24" w14:textId="40247EEE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BA18D2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2A56E27E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623BCA12" w14:textId="77777777" w:rsidR="00553FCD" w:rsidRPr="00684EF6" w:rsidRDefault="00553FCD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(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684EF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53FCD" w:rsidRPr="00684EF6" w14:paraId="2DC80289" w14:textId="77777777" w:rsidTr="000B5337">
        <w:trPr>
          <w:cantSplit/>
        </w:trPr>
        <w:tc>
          <w:tcPr>
            <w:tcW w:w="2211" w:type="dxa"/>
            <w:vAlign w:val="bottom"/>
          </w:tcPr>
          <w:p w14:paraId="3E4B7AFB" w14:textId="77777777" w:rsidR="00553FCD" w:rsidRPr="00684EF6" w:rsidRDefault="00553FCD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84EF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70B9D070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7E500D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FD1C3D6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D52BCA9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1C8A05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3E7A793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</w:tcPr>
          <w:p w14:paraId="7914905C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F31116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E32F9E" w14:textId="77777777" w:rsidR="00553FCD" w:rsidRPr="00684EF6" w:rsidRDefault="00553FC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5A683D5" w14:textId="77777777" w:rsidR="00553FCD" w:rsidRPr="00684EF6" w:rsidRDefault="00553FCD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1C6E81" w14:textId="77777777" w:rsidR="00553FCD" w:rsidRPr="00684EF6" w:rsidRDefault="00553FCD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3645F" w:rsidRPr="00684EF6" w14:paraId="6EE46AF6" w14:textId="77777777" w:rsidTr="000B5337">
        <w:trPr>
          <w:cantSplit/>
        </w:trPr>
        <w:tc>
          <w:tcPr>
            <w:tcW w:w="2211" w:type="dxa"/>
            <w:vAlign w:val="bottom"/>
          </w:tcPr>
          <w:p w14:paraId="6D161A08" w14:textId="77777777" w:rsidR="0053645F" w:rsidRPr="00684EF6" w:rsidRDefault="0053645F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</w:tcPr>
          <w:p w14:paraId="03F1A410" w14:textId="53700CD9" w:rsidR="0053645F" w:rsidRPr="00684EF6" w:rsidRDefault="0053645F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82FB6BA" w14:textId="77777777" w:rsidR="0053645F" w:rsidRPr="00684EF6" w:rsidRDefault="0053645F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981F143" w14:textId="70A3672C" w:rsidR="0053645F" w:rsidRPr="00684EF6" w:rsidRDefault="0053645F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9115C33" w14:textId="77777777" w:rsidR="0053645F" w:rsidRPr="00684EF6" w:rsidRDefault="0053645F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A0AE799" w14:textId="2CCA1E28" w:rsidR="0053645F" w:rsidRPr="00684EF6" w:rsidRDefault="0053645F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144,150,137.02 </w:t>
            </w:r>
          </w:p>
        </w:tc>
        <w:tc>
          <w:tcPr>
            <w:tcW w:w="139" w:type="dxa"/>
            <w:vAlign w:val="bottom"/>
          </w:tcPr>
          <w:p w14:paraId="5F638E9B" w14:textId="77777777" w:rsidR="0053645F" w:rsidRPr="00684EF6" w:rsidRDefault="0053645F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0962A8BA" w14:textId="76AD038B" w:rsidR="0053645F" w:rsidRPr="00684EF6" w:rsidRDefault="0053645F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119,281,352.97 </w:t>
            </w:r>
          </w:p>
        </w:tc>
        <w:tc>
          <w:tcPr>
            <w:tcW w:w="134" w:type="dxa"/>
            <w:vAlign w:val="bottom"/>
          </w:tcPr>
          <w:p w14:paraId="28EFA7EF" w14:textId="77777777" w:rsidR="0053645F" w:rsidRPr="00684EF6" w:rsidRDefault="0053645F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D0A56CA" w14:textId="7E299A6C" w:rsidR="0053645F" w:rsidRPr="00684EF6" w:rsidRDefault="0053645F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263,431,489.99 </w:t>
            </w:r>
          </w:p>
        </w:tc>
        <w:tc>
          <w:tcPr>
            <w:tcW w:w="134" w:type="dxa"/>
          </w:tcPr>
          <w:p w14:paraId="60B04A7D" w14:textId="77777777" w:rsidR="0053645F" w:rsidRPr="00684EF6" w:rsidRDefault="0053645F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2685B5" w14:textId="2E770EB2" w:rsidR="0053645F" w:rsidRPr="00684EF6" w:rsidRDefault="000B533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0.</w:t>
            </w:r>
            <w:r w:rsidR="008E0748" w:rsidRPr="00684EF6">
              <w:rPr>
                <w:rFonts w:ascii="Angsana New" w:hAnsi="Angsana New"/>
                <w:sz w:val="20"/>
                <w:szCs w:val="20"/>
              </w:rPr>
              <w:t>15</w:t>
            </w:r>
            <w:r w:rsidRPr="00684E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E0748" w:rsidRPr="00684EF6">
              <w:rPr>
                <w:rFonts w:ascii="Angsana New" w:hAnsi="Angsana New"/>
                <w:sz w:val="20"/>
                <w:szCs w:val="20"/>
              </w:rPr>
              <w:t>-</w:t>
            </w:r>
            <w:r w:rsidRPr="00684EF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E0748" w:rsidRPr="00684EF6">
              <w:rPr>
                <w:rFonts w:ascii="Angsana New" w:hAnsi="Angsana New"/>
                <w:sz w:val="20"/>
                <w:szCs w:val="20"/>
              </w:rPr>
              <w:t>0.40</w:t>
            </w:r>
          </w:p>
        </w:tc>
      </w:tr>
      <w:tr w:rsidR="000B5337" w:rsidRPr="00684EF6" w14:paraId="7BE748B3" w14:textId="77777777" w:rsidTr="000B5337">
        <w:trPr>
          <w:cantSplit/>
          <w:trHeight w:val="162"/>
        </w:trPr>
        <w:tc>
          <w:tcPr>
            <w:tcW w:w="2211" w:type="dxa"/>
            <w:vAlign w:val="bottom"/>
          </w:tcPr>
          <w:p w14:paraId="4BE84305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28600723" w14:textId="0CA9BC53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6FE87E9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DB09FFA" w14:textId="44BA69F6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BF62BB6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DF7C28E" w14:textId="1D6C50FF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44EF8878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345336FD" w14:textId="666DDBBD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308,463,286.03 </w:t>
            </w:r>
          </w:p>
        </w:tc>
        <w:tc>
          <w:tcPr>
            <w:tcW w:w="134" w:type="dxa"/>
            <w:vAlign w:val="bottom"/>
          </w:tcPr>
          <w:p w14:paraId="7771681D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4B4296E" w14:textId="1D1618F9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308,463,286.03 </w:t>
            </w:r>
          </w:p>
        </w:tc>
        <w:tc>
          <w:tcPr>
            <w:tcW w:w="134" w:type="dxa"/>
          </w:tcPr>
          <w:p w14:paraId="1EA63568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95BA574" w14:textId="63154DF6" w:rsidR="000B5337" w:rsidRPr="00684EF6" w:rsidRDefault="000B533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0B5337" w:rsidRPr="00684EF6" w14:paraId="22711A04" w14:textId="77777777" w:rsidTr="000B5337">
        <w:trPr>
          <w:cantSplit/>
          <w:trHeight w:val="162"/>
        </w:trPr>
        <w:tc>
          <w:tcPr>
            <w:tcW w:w="2211" w:type="dxa"/>
            <w:vAlign w:val="bottom"/>
          </w:tcPr>
          <w:p w14:paraId="72DCFB01" w14:textId="117DEAEA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</w:t>
            </w:r>
          </w:p>
        </w:tc>
        <w:tc>
          <w:tcPr>
            <w:tcW w:w="1020" w:type="dxa"/>
          </w:tcPr>
          <w:p w14:paraId="2296387F" w14:textId="66AA674F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8021F99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4832B05" w14:textId="4BC4FCB1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7160ACD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3A925D9" w14:textId="50DF08BC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6B1DEBB1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75E7DAC9" w14:textId="1F93D653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62,494,670.41 </w:t>
            </w:r>
          </w:p>
        </w:tc>
        <w:tc>
          <w:tcPr>
            <w:tcW w:w="134" w:type="dxa"/>
            <w:vAlign w:val="bottom"/>
          </w:tcPr>
          <w:p w14:paraId="5AC14A07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441D5DF" w14:textId="73C8C61F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62,494,670.41 </w:t>
            </w:r>
          </w:p>
        </w:tc>
        <w:tc>
          <w:tcPr>
            <w:tcW w:w="134" w:type="dxa"/>
          </w:tcPr>
          <w:p w14:paraId="2CB691FF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0BB023" w14:textId="3C855E60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0B5337" w:rsidRPr="00684EF6" w14:paraId="66404C88" w14:textId="77777777" w:rsidTr="000B5337">
        <w:trPr>
          <w:cantSplit/>
          <w:trHeight w:val="162"/>
        </w:trPr>
        <w:tc>
          <w:tcPr>
            <w:tcW w:w="2211" w:type="dxa"/>
            <w:vAlign w:val="bottom"/>
          </w:tcPr>
          <w:p w14:paraId="67FFC31F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</w:tcPr>
          <w:p w14:paraId="59ED7AE4" w14:textId="324A3384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50,338,734.31 </w:t>
            </w:r>
          </w:p>
        </w:tc>
        <w:tc>
          <w:tcPr>
            <w:tcW w:w="134" w:type="dxa"/>
            <w:vAlign w:val="bottom"/>
          </w:tcPr>
          <w:p w14:paraId="0690559F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A31719A" w14:textId="1367F105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409,324,693.77 </w:t>
            </w:r>
          </w:p>
        </w:tc>
        <w:tc>
          <w:tcPr>
            <w:tcW w:w="134" w:type="dxa"/>
            <w:vAlign w:val="bottom"/>
          </w:tcPr>
          <w:p w14:paraId="05E00DAC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F792219" w14:textId="313B76DE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651E1623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4E441CB3" w14:textId="059200E1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60DCCA8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A710366" w14:textId="78657FE8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459,663,428.08 </w:t>
            </w:r>
          </w:p>
        </w:tc>
        <w:tc>
          <w:tcPr>
            <w:tcW w:w="134" w:type="dxa"/>
          </w:tcPr>
          <w:p w14:paraId="5C9C4D00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42D708" w14:textId="26C7E0B4" w:rsidR="000B5337" w:rsidRPr="00684EF6" w:rsidRDefault="000B533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3.93 - 5.73</w:t>
            </w:r>
          </w:p>
        </w:tc>
      </w:tr>
      <w:tr w:rsidR="000B5337" w:rsidRPr="00684EF6" w14:paraId="627573FD" w14:textId="77777777" w:rsidTr="000B5337">
        <w:trPr>
          <w:cantSplit/>
          <w:trHeight w:val="162"/>
        </w:trPr>
        <w:tc>
          <w:tcPr>
            <w:tcW w:w="2211" w:type="dxa"/>
            <w:vAlign w:val="bottom"/>
          </w:tcPr>
          <w:p w14:paraId="4BC4FCB6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สิน</w:t>
            </w: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ทรัพย์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1020" w:type="dxa"/>
          </w:tcPr>
          <w:p w14:paraId="5F1F9CE5" w14:textId="0B6933CF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AD2E1AB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7284D36" w14:textId="53A8B918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02706A2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4362B8D" w14:textId="6BB1D29D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6D318AA0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20A00421" w14:textId="4D38593B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216,859.23 </w:t>
            </w:r>
          </w:p>
        </w:tc>
        <w:tc>
          <w:tcPr>
            <w:tcW w:w="134" w:type="dxa"/>
            <w:vAlign w:val="bottom"/>
          </w:tcPr>
          <w:p w14:paraId="35CB1DF6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C493424" w14:textId="68E8CFCE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216,859.23 </w:t>
            </w:r>
          </w:p>
        </w:tc>
        <w:tc>
          <w:tcPr>
            <w:tcW w:w="134" w:type="dxa"/>
          </w:tcPr>
          <w:p w14:paraId="2F6237C0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017F17" w14:textId="638264BC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0B5337" w:rsidRPr="00684EF6" w14:paraId="2E2477F3" w14:textId="77777777" w:rsidTr="000B5337">
        <w:trPr>
          <w:cantSplit/>
          <w:trHeight w:val="162"/>
        </w:trPr>
        <w:tc>
          <w:tcPr>
            <w:tcW w:w="2211" w:type="dxa"/>
            <w:vAlign w:val="bottom"/>
          </w:tcPr>
          <w:p w14:paraId="4EEF9A8F" w14:textId="77777777" w:rsidR="000B5337" w:rsidRPr="00684EF6" w:rsidRDefault="000B5337" w:rsidP="00F11353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</w:tcPr>
          <w:p w14:paraId="59093E22" w14:textId="1E536B3D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91,351,354.37 </w:t>
            </w:r>
          </w:p>
        </w:tc>
        <w:tc>
          <w:tcPr>
            <w:tcW w:w="134" w:type="dxa"/>
            <w:vAlign w:val="bottom"/>
          </w:tcPr>
          <w:p w14:paraId="52A1848E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9670C23" w14:textId="2C1DDC32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149584F" w14:textId="77777777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5CD8E04" w14:textId="7FA0B4FB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17,815,047.25 </w:t>
            </w:r>
          </w:p>
        </w:tc>
        <w:tc>
          <w:tcPr>
            <w:tcW w:w="139" w:type="dxa"/>
            <w:vAlign w:val="bottom"/>
          </w:tcPr>
          <w:p w14:paraId="09CDF597" w14:textId="77777777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3D5355EE" w14:textId="05C40DB2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41146E84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7E09CBD" w14:textId="4678FAA9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109,166,401.62 </w:t>
            </w:r>
          </w:p>
        </w:tc>
        <w:tc>
          <w:tcPr>
            <w:tcW w:w="134" w:type="dxa"/>
          </w:tcPr>
          <w:p w14:paraId="0EE9CFE3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AD8E70C" w14:textId="2FF0F679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0.10 - 1.30</w:t>
            </w:r>
          </w:p>
        </w:tc>
      </w:tr>
      <w:tr w:rsidR="000B5337" w:rsidRPr="00684EF6" w14:paraId="05119D64" w14:textId="77777777" w:rsidTr="000B5337">
        <w:trPr>
          <w:cantSplit/>
          <w:trHeight w:val="90"/>
        </w:trPr>
        <w:tc>
          <w:tcPr>
            <w:tcW w:w="2211" w:type="dxa"/>
            <w:vAlign w:val="bottom"/>
          </w:tcPr>
          <w:p w14:paraId="481A6EC8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918CFC4" w14:textId="0145D62F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141,690,088.68 </w:t>
            </w:r>
          </w:p>
        </w:tc>
        <w:tc>
          <w:tcPr>
            <w:tcW w:w="134" w:type="dxa"/>
            <w:vAlign w:val="bottom"/>
          </w:tcPr>
          <w:p w14:paraId="07E75545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0BEDAFB" w14:textId="1640DFC8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409,324,693.77 </w:t>
            </w:r>
          </w:p>
        </w:tc>
        <w:tc>
          <w:tcPr>
            <w:tcW w:w="134" w:type="dxa"/>
            <w:vAlign w:val="bottom"/>
          </w:tcPr>
          <w:p w14:paraId="44E3C1C0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08CB22C" w14:textId="534BF399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161,965,184.27 </w:t>
            </w:r>
          </w:p>
        </w:tc>
        <w:tc>
          <w:tcPr>
            <w:tcW w:w="139" w:type="dxa"/>
            <w:vAlign w:val="bottom"/>
          </w:tcPr>
          <w:p w14:paraId="609C3080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</w:tcPr>
          <w:p w14:paraId="62FD9BB4" w14:textId="4D4E104C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490,456,168.64 </w:t>
            </w:r>
          </w:p>
        </w:tc>
        <w:tc>
          <w:tcPr>
            <w:tcW w:w="134" w:type="dxa"/>
            <w:vAlign w:val="bottom"/>
          </w:tcPr>
          <w:p w14:paraId="364B363D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E6C8092" w14:textId="788F1B25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1,203,436,135.36 </w:t>
            </w:r>
          </w:p>
        </w:tc>
        <w:tc>
          <w:tcPr>
            <w:tcW w:w="134" w:type="dxa"/>
          </w:tcPr>
          <w:p w14:paraId="238D6D02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9BA4E5" w14:textId="77777777" w:rsidR="000B5337" w:rsidRPr="00684EF6" w:rsidRDefault="000B533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5337" w:rsidRPr="00684EF6" w14:paraId="28341667" w14:textId="77777777" w:rsidTr="000B5337">
        <w:trPr>
          <w:cantSplit/>
          <w:trHeight w:val="207"/>
        </w:trPr>
        <w:tc>
          <w:tcPr>
            <w:tcW w:w="2211" w:type="dxa"/>
            <w:vAlign w:val="bottom"/>
          </w:tcPr>
          <w:p w14:paraId="0FCFC1A6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044B940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7838BB7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6C93BF8C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B28566A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5882AC0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3DCE688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vAlign w:val="bottom"/>
          </w:tcPr>
          <w:p w14:paraId="2C84E6FE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19E7438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6DD48EF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243C254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C82FD16" w14:textId="77777777" w:rsidR="000B5337" w:rsidRPr="00684EF6" w:rsidRDefault="000B533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B5337" w:rsidRPr="00684EF6" w14:paraId="07F9931D" w14:textId="77777777" w:rsidTr="00D252BC">
        <w:trPr>
          <w:cantSplit/>
          <w:trHeight w:val="70"/>
        </w:trPr>
        <w:tc>
          <w:tcPr>
            <w:tcW w:w="2211" w:type="dxa"/>
          </w:tcPr>
          <w:p w14:paraId="714C25FC" w14:textId="177957D0" w:rsidR="000B5337" w:rsidRPr="00684EF6" w:rsidRDefault="000B5337" w:rsidP="00F11353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4D729264" w14:textId="03E0D55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449,965,227.85 </w:t>
            </w:r>
          </w:p>
        </w:tc>
        <w:tc>
          <w:tcPr>
            <w:tcW w:w="134" w:type="dxa"/>
            <w:vAlign w:val="bottom"/>
          </w:tcPr>
          <w:p w14:paraId="3F66D59A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B66FB0D" w14:textId="3B146839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8BA07D9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42316E1" w14:textId="278D4B10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47,716,137.20 </w:t>
            </w:r>
          </w:p>
        </w:tc>
        <w:tc>
          <w:tcPr>
            <w:tcW w:w="139" w:type="dxa"/>
            <w:vAlign w:val="bottom"/>
          </w:tcPr>
          <w:p w14:paraId="5131708E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5A4B4D57" w14:textId="0472D433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5E2F5A0" w14:textId="77777777" w:rsidR="000B5337" w:rsidRPr="00684EF6" w:rsidRDefault="000B533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12CC7A4" w14:textId="68021A76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497,681,365.05 </w:t>
            </w:r>
          </w:p>
        </w:tc>
        <w:tc>
          <w:tcPr>
            <w:tcW w:w="134" w:type="dxa"/>
          </w:tcPr>
          <w:p w14:paraId="5DF3DDF4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F96D1C0" w14:textId="4C008CBA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2.28</w:t>
            </w:r>
            <w:r w:rsidR="00D252BC" w:rsidRPr="00684EF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84EF6">
              <w:rPr>
                <w:rFonts w:ascii="Angsana New" w:hAnsi="Angsana New"/>
                <w:sz w:val="20"/>
                <w:szCs w:val="20"/>
              </w:rPr>
              <w:t>- 5.46</w:t>
            </w:r>
          </w:p>
        </w:tc>
      </w:tr>
      <w:tr w:rsidR="000B5337" w:rsidRPr="00684EF6" w14:paraId="6CD25FA2" w14:textId="77777777" w:rsidTr="000B5337">
        <w:trPr>
          <w:cantSplit/>
        </w:trPr>
        <w:tc>
          <w:tcPr>
            <w:tcW w:w="2211" w:type="dxa"/>
            <w:vAlign w:val="bottom"/>
          </w:tcPr>
          <w:p w14:paraId="0C8D636E" w14:textId="77777777" w:rsidR="000B5337" w:rsidRPr="00684EF6" w:rsidRDefault="000B533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684EF6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272C26AA" w14:textId="1E53C8EE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3D407F8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842A87B" w14:textId="274AD7F2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0466C66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8B9463D" w14:textId="1601BF17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76C89369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07CC09BA" w14:textId="27F67AC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155,316,732.74 </w:t>
            </w:r>
          </w:p>
        </w:tc>
        <w:tc>
          <w:tcPr>
            <w:tcW w:w="134" w:type="dxa"/>
            <w:vAlign w:val="bottom"/>
          </w:tcPr>
          <w:p w14:paraId="399DCB4F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8D6C03" w14:textId="5F7F838F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155,316,732.74 </w:t>
            </w:r>
          </w:p>
        </w:tc>
        <w:tc>
          <w:tcPr>
            <w:tcW w:w="134" w:type="dxa"/>
          </w:tcPr>
          <w:p w14:paraId="4D75B8E2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8429171" w14:textId="2B3E9B24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0B5337" w:rsidRPr="00684EF6" w14:paraId="034DF8CE" w14:textId="77777777" w:rsidTr="000B5337">
        <w:trPr>
          <w:cantSplit/>
        </w:trPr>
        <w:tc>
          <w:tcPr>
            <w:tcW w:w="2211" w:type="dxa"/>
          </w:tcPr>
          <w:p w14:paraId="5DABC3E9" w14:textId="77777777" w:rsidR="000B5337" w:rsidRPr="00684EF6" w:rsidRDefault="000B5337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</w:tcPr>
          <w:p w14:paraId="21879771" w14:textId="0F501A8C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9C97CB3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1C1D722" w14:textId="490C7E73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4673A13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72BB527" w14:textId="6C28B42A" w:rsidR="000B5337" w:rsidRPr="00684EF6" w:rsidRDefault="000B533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62D19998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1DFE42F3" w14:textId="2848AE5C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1,122,711.66 </w:t>
            </w:r>
          </w:p>
        </w:tc>
        <w:tc>
          <w:tcPr>
            <w:tcW w:w="134" w:type="dxa"/>
            <w:vAlign w:val="bottom"/>
          </w:tcPr>
          <w:p w14:paraId="3E5B18E1" w14:textId="77777777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7D636D8" w14:textId="6D33AC8E" w:rsidR="000B5337" w:rsidRPr="00684EF6" w:rsidRDefault="000B533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1,122,711.66 </w:t>
            </w:r>
          </w:p>
        </w:tc>
        <w:tc>
          <w:tcPr>
            <w:tcW w:w="134" w:type="dxa"/>
          </w:tcPr>
          <w:p w14:paraId="0002E4C6" w14:textId="77777777" w:rsidR="000B5337" w:rsidRPr="00684EF6" w:rsidRDefault="000B533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A0F2D6A" w14:textId="1BD27711" w:rsidR="000B5337" w:rsidRPr="00684EF6" w:rsidRDefault="008E074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F56738" w:rsidRPr="00684EF6" w14:paraId="4AF253CF" w14:textId="77777777" w:rsidTr="00FD55B6">
        <w:trPr>
          <w:cantSplit/>
        </w:trPr>
        <w:tc>
          <w:tcPr>
            <w:tcW w:w="2211" w:type="dxa"/>
          </w:tcPr>
          <w:p w14:paraId="65382B10" w14:textId="368AA70C" w:rsidR="00F56738" w:rsidRPr="00684EF6" w:rsidRDefault="00F56738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</w:tcPr>
          <w:p w14:paraId="36D8EB77" w14:textId="7DB47EBF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36,080,980.70 </w:t>
            </w:r>
          </w:p>
        </w:tc>
        <w:tc>
          <w:tcPr>
            <w:tcW w:w="134" w:type="dxa"/>
            <w:vAlign w:val="bottom"/>
          </w:tcPr>
          <w:p w14:paraId="3ACE083A" w14:textId="7777777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D1E644D" w14:textId="1CCCE14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101,376,656.98 </w:t>
            </w:r>
          </w:p>
        </w:tc>
        <w:tc>
          <w:tcPr>
            <w:tcW w:w="134" w:type="dxa"/>
            <w:vAlign w:val="bottom"/>
          </w:tcPr>
          <w:p w14:paraId="61FA9F88" w14:textId="7777777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6C72222" w14:textId="28D13D1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91,687,272.50 </w:t>
            </w:r>
          </w:p>
        </w:tc>
        <w:tc>
          <w:tcPr>
            <w:tcW w:w="139" w:type="dxa"/>
            <w:vAlign w:val="bottom"/>
          </w:tcPr>
          <w:p w14:paraId="00756A9E" w14:textId="7777777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3387D0F8" w14:textId="104EE95D" w:rsidR="00F56738" w:rsidRPr="00684EF6" w:rsidRDefault="00F56738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7C687BF4" w14:textId="77777777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F683E62" w14:textId="4F7FBD8B" w:rsidR="00F56738" w:rsidRPr="00684EF6" w:rsidRDefault="00F56738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229,144,910.18 </w:t>
            </w:r>
          </w:p>
        </w:tc>
        <w:tc>
          <w:tcPr>
            <w:tcW w:w="134" w:type="dxa"/>
          </w:tcPr>
          <w:p w14:paraId="6D2E05B3" w14:textId="77777777" w:rsidR="00F56738" w:rsidRPr="00684EF6" w:rsidRDefault="00F56738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889F342" w14:textId="77777777" w:rsidR="00F56738" w:rsidRPr="00684EF6" w:rsidRDefault="00F56738" w:rsidP="00F11353">
            <w:pPr>
              <w:spacing w:line="260" w:lineRule="exact"/>
              <w:ind w:left="-170" w:right="-1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4.25 - 5.67</w:t>
            </w:r>
          </w:p>
          <w:p w14:paraId="199D848A" w14:textId="4F460125" w:rsidR="00F56738" w:rsidRPr="00684EF6" w:rsidRDefault="00F56738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MLR-1.468</w:t>
            </w:r>
          </w:p>
        </w:tc>
      </w:tr>
      <w:tr w:rsidR="00533817" w:rsidRPr="00684EF6" w14:paraId="68CD47E2" w14:textId="77777777" w:rsidTr="00FD55B6">
        <w:trPr>
          <w:cantSplit/>
        </w:trPr>
        <w:tc>
          <w:tcPr>
            <w:tcW w:w="2211" w:type="dxa"/>
          </w:tcPr>
          <w:p w14:paraId="205C7FDA" w14:textId="34C04729" w:rsidR="00533817" w:rsidRPr="00684EF6" w:rsidRDefault="00533817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684EF6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17A1A1AB" w14:textId="4F76C2B1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2,797,621.49 </w:t>
            </w:r>
          </w:p>
        </w:tc>
        <w:tc>
          <w:tcPr>
            <w:tcW w:w="134" w:type="dxa"/>
            <w:vAlign w:val="bottom"/>
          </w:tcPr>
          <w:p w14:paraId="2EC3DDEF" w14:textId="77777777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B25F83C" w14:textId="1A17CF21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23,226,665.70 </w:t>
            </w:r>
          </w:p>
        </w:tc>
        <w:tc>
          <w:tcPr>
            <w:tcW w:w="134" w:type="dxa"/>
            <w:vAlign w:val="bottom"/>
          </w:tcPr>
          <w:p w14:paraId="6AB0EA8A" w14:textId="77777777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0229AAF" w14:textId="1E71DBC3" w:rsidR="00533817" w:rsidRPr="00684EF6" w:rsidRDefault="00533817" w:rsidP="00FC5CD0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9" w:type="dxa"/>
            <w:vAlign w:val="bottom"/>
          </w:tcPr>
          <w:p w14:paraId="6A94EA49" w14:textId="77777777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</w:tcPr>
          <w:p w14:paraId="6DECF3FE" w14:textId="11089937" w:rsidR="00533817" w:rsidRPr="00684EF6" w:rsidRDefault="0053381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65952AE" w14:textId="77777777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BC5BD59" w14:textId="11EA9080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26,024,287.19 </w:t>
            </w:r>
          </w:p>
        </w:tc>
        <w:tc>
          <w:tcPr>
            <w:tcW w:w="134" w:type="dxa"/>
          </w:tcPr>
          <w:p w14:paraId="0BFDB489" w14:textId="77777777" w:rsidR="00533817" w:rsidRPr="00684EF6" w:rsidRDefault="0053381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F039DE6" w14:textId="6EB636D8" w:rsidR="00533817" w:rsidRPr="00684EF6" w:rsidRDefault="00533817" w:rsidP="00F11353">
            <w:pPr>
              <w:spacing w:line="260" w:lineRule="exact"/>
              <w:ind w:left="-170" w:right="-1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>2.69 - 5.49</w:t>
            </w:r>
          </w:p>
        </w:tc>
      </w:tr>
      <w:tr w:rsidR="00533817" w:rsidRPr="00684EF6" w14:paraId="1FBDB096" w14:textId="77777777" w:rsidTr="000B5337">
        <w:trPr>
          <w:cantSplit/>
          <w:trHeight w:val="59"/>
        </w:trPr>
        <w:tc>
          <w:tcPr>
            <w:tcW w:w="2211" w:type="dxa"/>
          </w:tcPr>
          <w:p w14:paraId="0EAC7E1F" w14:textId="77777777" w:rsidR="00533817" w:rsidRPr="00684EF6" w:rsidRDefault="0053381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A6F264F" w14:textId="572B010C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488,843,830.04 </w:t>
            </w:r>
          </w:p>
        </w:tc>
        <w:tc>
          <w:tcPr>
            <w:tcW w:w="134" w:type="dxa"/>
            <w:vAlign w:val="bottom"/>
          </w:tcPr>
          <w:p w14:paraId="651D5D45" w14:textId="77777777" w:rsidR="00533817" w:rsidRPr="00684EF6" w:rsidRDefault="0053381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28FFF3A" w14:textId="4E795DDE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124,603,322.68 </w:t>
            </w:r>
          </w:p>
        </w:tc>
        <w:tc>
          <w:tcPr>
            <w:tcW w:w="134" w:type="dxa"/>
            <w:vAlign w:val="bottom"/>
          </w:tcPr>
          <w:p w14:paraId="593F21C5" w14:textId="77777777" w:rsidR="00533817" w:rsidRPr="00684EF6" w:rsidRDefault="0053381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5FF6A44" w14:textId="2BC39E63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139,403,409.70 </w:t>
            </w:r>
          </w:p>
        </w:tc>
        <w:tc>
          <w:tcPr>
            <w:tcW w:w="139" w:type="dxa"/>
            <w:vAlign w:val="bottom"/>
          </w:tcPr>
          <w:p w14:paraId="129C9B88" w14:textId="77777777" w:rsidR="00533817" w:rsidRPr="00684EF6" w:rsidRDefault="0053381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</w:tcPr>
          <w:p w14:paraId="1D07684E" w14:textId="7570678E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156,439,444.40 </w:t>
            </w:r>
          </w:p>
        </w:tc>
        <w:tc>
          <w:tcPr>
            <w:tcW w:w="134" w:type="dxa"/>
            <w:vAlign w:val="bottom"/>
          </w:tcPr>
          <w:p w14:paraId="40393F25" w14:textId="77777777" w:rsidR="00533817" w:rsidRPr="00684EF6" w:rsidRDefault="0053381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F383ADE" w14:textId="0EE36859" w:rsidR="00533817" w:rsidRPr="00684EF6" w:rsidRDefault="0053381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84EF6">
              <w:rPr>
                <w:rFonts w:ascii="Angsana New" w:hAnsi="Angsana New"/>
                <w:sz w:val="20"/>
                <w:szCs w:val="20"/>
              </w:rPr>
              <w:t xml:space="preserve">  909,290,006.82 </w:t>
            </w:r>
          </w:p>
        </w:tc>
        <w:tc>
          <w:tcPr>
            <w:tcW w:w="134" w:type="dxa"/>
          </w:tcPr>
          <w:p w14:paraId="5B373AFA" w14:textId="77777777" w:rsidR="00533817" w:rsidRPr="00684EF6" w:rsidRDefault="0053381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0DE6B0C" w14:textId="77777777" w:rsidR="00533817" w:rsidRPr="00684EF6" w:rsidRDefault="0053381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05105C7" w14:textId="77777777" w:rsidR="00553FCD" w:rsidRDefault="00553FCD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DD92C71" w14:textId="77777777" w:rsidR="00D563B8" w:rsidRDefault="00D563B8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2066825F" w14:textId="77777777" w:rsidR="00D252BC" w:rsidRDefault="00D252BC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6E00AF3" w14:textId="77777777" w:rsidR="00D563B8" w:rsidRDefault="00D563B8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EBEAF61" w14:textId="77777777" w:rsidR="00BD1237" w:rsidRDefault="00BD1237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E438A18" w14:textId="77777777" w:rsidR="00BD1237" w:rsidRDefault="00BD1237" w:rsidP="00BD1237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553FCD" w:rsidRPr="00553FCD" w14:paraId="2DC22CE0" w14:textId="77777777" w:rsidTr="00D2638B">
        <w:trPr>
          <w:cantSplit/>
        </w:trPr>
        <w:tc>
          <w:tcPr>
            <w:tcW w:w="2211" w:type="dxa"/>
            <w:vAlign w:val="bottom"/>
          </w:tcPr>
          <w:p w14:paraId="18E9D1C1" w14:textId="77777777" w:rsidR="00156CF1" w:rsidRPr="00553FCD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5D208A7D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446DD226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23D57E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3FCD" w:rsidRPr="00553FCD" w14:paraId="757B54EB" w14:textId="77777777" w:rsidTr="00D2638B">
        <w:trPr>
          <w:cantSplit/>
        </w:trPr>
        <w:tc>
          <w:tcPr>
            <w:tcW w:w="2211" w:type="dxa"/>
            <w:vAlign w:val="bottom"/>
          </w:tcPr>
          <w:p w14:paraId="0D4048A6" w14:textId="77777777" w:rsidR="00156CF1" w:rsidRPr="00553FCD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62FAF6A" w14:textId="2348366B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 xml:space="preserve">งบการเงินรวม ณ วันที่ </w:t>
            </w:r>
            <w:r w:rsidRPr="00553FCD">
              <w:rPr>
                <w:rFonts w:ascii="Angsana New" w:hAnsi="Angsana New"/>
                <w:sz w:val="20"/>
                <w:szCs w:val="20"/>
              </w:rPr>
              <w:t>31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553FC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14:paraId="1E696EAB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DC76505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53FCD" w:rsidRPr="00553FCD" w14:paraId="1B6B2693" w14:textId="77777777" w:rsidTr="00D2638B">
        <w:trPr>
          <w:cantSplit/>
        </w:trPr>
        <w:tc>
          <w:tcPr>
            <w:tcW w:w="2211" w:type="dxa"/>
            <w:vAlign w:val="bottom"/>
          </w:tcPr>
          <w:p w14:paraId="1775AEFD" w14:textId="77777777" w:rsidR="00156CF1" w:rsidRPr="00553FCD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C6DDE1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3ABC89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85F854D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8990EC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5F897F2E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E0F28F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8C6328A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568DA2C3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A9E963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553FCD" w:rsidRPr="00553FCD" w14:paraId="4B246AAA" w14:textId="77777777" w:rsidTr="00D2638B">
        <w:trPr>
          <w:cantSplit/>
        </w:trPr>
        <w:tc>
          <w:tcPr>
            <w:tcW w:w="2211" w:type="dxa"/>
            <w:vAlign w:val="bottom"/>
          </w:tcPr>
          <w:p w14:paraId="78B3A44C" w14:textId="77777777" w:rsidR="00156CF1" w:rsidRPr="00553FCD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EB30214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53FCD">
              <w:rPr>
                <w:rFonts w:ascii="Angsana New" w:hAnsi="Angsana New"/>
                <w:sz w:val="20"/>
                <w:szCs w:val="20"/>
              </w:rPr>
              <w:t>1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4638684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092C5A36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058D7E72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>1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553FCD">
              <w:rPr>
                <w:rFonts w:ascii="Angsana New" w:hAnsi="Angsana New"/>
                <w:sz w:val="20"/>
                <w:szCs w:val="20"/>
              </w:rPr>
              <w:t>5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20389111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521EEC0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71D110B7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7C7B3BEE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EB7189E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1382250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1894AC1" w14:textId="794E9265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B0592F9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7FE43185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704CBE10" w14:textId="77777777" w:rsidR="00156CF1" w:rsidRPr="00553FCD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>(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553FC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53FCD" w:rsidRPr="00553FCD" w14:paraId="42B96CD5" w14:textId="77777777" w:rsidTr="00D2638B">
        <w:trPr>
          <w:cantSplit/>
        </w:trPr>
        <w:tc>
          <w:tcPr>
            <w:tcW w:w="2211" w:type="dxa"/>
            <w:vAlign w:val="bottom"/>
          </w:tcPr>
          <w:p w14:paraId="4F1CE987" w14:textId="77777777" w:rsidR="00156CF1" w:rsidRPr="00553FCD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553FC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337BDDB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7B3DEC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034587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B8F07C4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2994C4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B3CDD46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019781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1DF7DF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1BAEED8" w14:textId="77777777" w:rsidR="00156CF1" w:rsidRPr="00553FCD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B699D3A" w14:textId="77777777" w:rsidR="00156CF1" w:rsidRPr="00553FCD" w:rsidRDefault="00156CF1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C17BDC" w14:textId="77777777" w:rsidR="00156CF1" w:rsidRPr="00553FCD" w:rsidRDefault="00156CF1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3FCD" w:rsidRPr="00553FCD" w14:paraId="0F32ED9A" w14:textId="77777777" w:rsidTr="00753B06">
        <w:trPr>
          <w:cantSplit/>
        </w:trPr>
        <w:tc>
          <w:tcPr>
            <w:tcW w:w="2211" w:type="dxa"/>
            <w:vAlign w:val="bottom"/>
          </w:tcPr>
          <w:p w14:paraId="5E90ECE9" w14:textId="77777777" w:rsidR="003D267D" w:rsidRPr="00553FCD" w:rsidRDefault="003D267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</w:tcPr>
          <w:p w14:paraId="78DD960F" w14:textId="2504877B" w:rsidR="003D267D" w:rsidRPr="00553FCD" w:rsidRDefault="003D267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7D2C179" w14:textId="77777777" w:rsidR="003D267D" w:rsidRPr="00553FCD" w:rsidRDefault="003D267D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B551AE6" w14:textId="3F7DAB34" w:rsidR="003D267D" w:rsidRPr="00553FCD" w:rsidRDefault="003D267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AF59829" w14:textId="77777777" w:rsidR="003D267D" w:rsidRPr="00553FCD" w:rsidRDefault="003D267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ADB35FC" w14:textId="7018FA52" w:rsidR="003D267D" w:rsidRPr="00553FCD" w:rsidRDefault="003D267D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104,541,972.23 </w:t>
            </w:r>
          </w:p>
        </w:tc>
        <w:tc>
          <w:tcPr>
            <w:tcW w:w="134" w:type="dxa"/>
            <w:vAlign w:val="bottom"/>
          </w:tcPr>
          <w:p w14:paraId="36B2DD43" w14:textId="77777777" w:rsidR="003D267D" w:rsidRPr="00553FCD" w:rsidRDefault="003D267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6DF2F95" w14:textId="761558F3" w:rsidR="003D267D" w:rsidRPr="00553FCD" w:rsidRDefault="003D267D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92,388,284.01 </w:t>
            </w:r>
          </w:p>
        </w:tc>
        <w:tc>
          <w:tcPr>
            <w:tcW w:w="134" w:type="dxa"/>
            <w:vAlign w:val="bottom"/>
          </w:tcPr>
          <w:p w14:paraId="3B310B3F" w14:textId="77777777" w:rsidR="003D267D" w:rsidRPr="00553FCD" w:rsidRDefault="003D267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389387E" w14:textId="246DAB94" w:rsidR="003D267D" w:rsidRPr="00553FCD" w:rsidRDefault="003D267D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196,930,256.24 </w:t>
            </w:r>
          </w:p>
        </w:tc>
        <w:tc>
          <w:tcPr>
            <w:tcW w:w="134" w:type="dxa"/>
          </w:tcPr>
          <w:p w14:paraId="224913FD" w14:textId="77777777" w:rsidR="003D267D" w:rsidRPr="00553FCD" w:rsidRDefault="003D267D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909F0F" w14:textId="701956EB" w:rsidR="003D267D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0.15 - 0.40   </w:t>
            </w:r>
          </w:p>
        </w:tc>
      </w:tr>
      <w:tr w:rsidR="00553FCD" w:rsidRPr="00553FCD" w14:paraId="4AFE1BC7" w14:textId="77777777" w:rsidTr="00533817">
        <w:trPr>
          <w:cantSplit/>
          <w:trHeight w:val="162"/>
        </w:trPr>
        <w:tc>
          <w:tcPr>
            <w:tcW w:w="2211" w:type="dxa"/>
            <w:vAlign w:val="bottom"/>
          </w:tcPr>
          <w:p w14:paraId="2FD1D6AF" w14:textId="77777777" w:rsidR="00720347" w:rsidRPr="00553FCD" w:rsidRDefault="0072034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2025B1B9" w14:textId="39CE3E8B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611FB7E2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8DE435A" w14:textId="531DC17B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1CA9CE7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4F20F26" w14:textId="094802D2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53C1EB8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E731A56" w14:textId="514A22F0" w:rsidR="00720347" w:rsidRPr="00553FCD" w:rsidRDefault="00552DF4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395,830,240.15</w:t>
            </w:r>
          </w:p>
        </w:tc>
        <w:tc>
          <w:tcPr>
            <w:tcW w:w="134" w:type="dxa"/>
            <w:vAlign w:val="bottom"/>
          </w:tcPr>
          <w:p w14:paraId="50C63680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F259DA5" w14:textId="1A911C18" w:rsidR="00720347" w:rsidRPr="00553FCD" w:rsidRDefault="00552DF4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395,830,240.15</w:t>
            </w:r>
          </w:p>
        </w:tc>
        <w:tc>
          <w:tcPr>
            <w:tcW w:w="134" w:type="dxa"/>
          </w:tcPr>
          <w:p w14:paraId="411DB848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3366DE" w14:textId="16019E7B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553FCD" w:rsidRPr="00553FCD" w14:paraId="1897C62B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117C85ED" w14:textId="587B6860" w:rsidR="00720347" w:rsidRPr="00553FCD" w:rsidRDefault="0072034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สินทรัพย์ที่เกิดจากสัญญา</w:t>
            </w:r>
          </w:p>
        </w:tc>
        <w:tc>
          <w:tcPr>
            <w:tcW w:w="1020" w:type="dxa"/>
          </w:tcPr>
          <w:p w14:paraId="712A8666" w14:textId="38423190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772E4D4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DC15089" w14:textId="3794727C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C3B8876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2EEF7E6" w14:textId="2AA0DC7A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54A91502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97E1A3" w14:textId="72BF780C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49,834,374.52 </w:t>
            </w:r>
          </w:p>
        </w:tc>
        <w:tc>
          <w:tcPr>
            <w:tcW w:w="134" w:type="dxa"/>
            <w:vAlign w:val="bottom"/>
          </w:tcPr>
          <w:p w14:paraId="5EB82A57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A3D3CD2" w14:textId="4D9B7880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49,834,374.52 </w:t>
            </w:r>
          </w:p>
        </w:tc>
        <w:tc>
          <w:tcPr>
            <w:tcW w:w="134" w:type="dxa"/>
          </w:tcPr>
          <w:p w14:paraId="7A532FBC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5B2B44" w14:textId="5729938C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553FCD" w:rsidRPr="00553FCD" w14:paraId="148E7047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119A19C5" w14:textId="77777777" w:rsidR="00720347" w:rsidRPr="00553FCD" w:rsidRDefault="0072034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1020" w:type="dxa"/>
          </w:tcPr>
          <w:p w14:paraId="5FDB4C3E" w14:textId="5E743DB3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42,745,147.08 </w:t>
            </w:r>
          </w:p>
        </w:tc>
        <w:tc>
          <w:tcPr>
            <w:tcW w:w="134" w:type="dxa"/>
            <w:vAlign w:val="bottom"/>
          </w:tcPr>
          <w:p w14:paraId="7B08D0C5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C3E0523" w14:textId="54F8E0FA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424,534,567.61 </w:t>
            </w:r>
          </w:p>
        </w:tc>
        <w:tc>
          <w:tcPr>
            <w:tcW w:w="134" w:type="dxa"/>
            <w:vAlign w:val="bottom"/>
          </w:tcPr>
          <w:p w14:paraId="1257D507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E9421B1" w14:textId="7836F1E9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3DD6D54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0B7E3D2" w14:textId="366D4A1D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9AB9A86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753D91A" w14:textId="606AAD60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467,279,714.69 </w:t>
            </w:r>
          </w:p>
        </w:tc>
        <w:tc>
          <w:tcPr>
            <w:tcW w:w="134" w:type="dxa"/>
          </w:tcPr>
          <w:p w14:paraId="26BC984B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2B4F50" w14:textId="1C48C385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>3.34 - 4.80</w:t>
            </w:r>
          </w:p>
        </w:tc>
      </w:tr>
      <w:tr w:rsidR="00553FCD" w:rsidRPr="00553FCD" w14:paraId="659DD54C" w14:textId="77777777" w:rsidTr="00753B06">
        <w:trPr>
          <w:cantSplit/>
          <w:trHeight w:val="162"/>
        </w:trPr>
        <w:tc>
          <w:tcPr>
            <w:tcW w:w="2211" w:type="dxa"/>
            <w:vAlign w:val="bottom"/>
          </w:tcPr>
          <w:p w14:paraId="7DAA2EFA" w14:textId="1B16F430" w:rsidR="00720347" w:rsidRPr="00553FCD" w:rsidRDefault="0072034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สิน</w:t>
            </w: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>ทรัพย์</w:t>
            </w:r>
            <w:r w:rsidRPr="00553FCD">
              <w:rPr>
                <w:rFonts w:ascii="Angsana New" w:hAnsi="Angsana New"/>
                <w:sz w:val="20"/>
                <w:szCs w:val="20"/>
                <w:cs/>
              </w:rPr>
              <w:t>ทางการเงินหมุนเวียนอื่น</w:t>
            </w:r>
          </w:p>
        </w:tc>
        <w:tc>
          <w:tcPr>
            <w:tcW w:w="1020" w:type="dxa"/>
          </w:tcPr>
          <w:p w14:paraId="04D92E3A" w14:textId="2C6FD472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1ACF0EDC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479D2B6" w14:textId="6ADBC02B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209539DB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7D940B5" w14:textId="6EEB5D52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0494116F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F6D9336" w14:textId="19C107CA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184,369.23 </w:t>
            </w:r>
          </w:p>
        </w:tc>
        <w:tc>
          <w:tcPr>
            <w:tcW w:w="134" w:type="dxa"/>
            <w:vAlign w:val="bottom"/>
          </w:tcPr>
          <w:p w14:paraId="69B547D2" w14:textId="7777777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A912EE2" w14:textId="778A24C6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184,369.23 </w:t>
            </w:r>
          </w:p>
        </w:tc>
        <w:tc>
          <w:tcPr>
            <w:tcW w:w="134" w:type="dxa"/>
          </w:tcPr>
          <w:p w14:paraId="5EC08E02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C14D0E0" w14:textId="0CF6C22E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553FCD" w:rsidRPr="00553FCD" w14:paraId="6503BCB4" w14:textId="77777777" w:rsidTr="00723DAE">
        <w:trPr>
          <w:cantSplit/>
          <w:trHeight w:val="162"/>
        </w:trPr>
        <w:tc>
          <w:tcPr>
            <w:tcW w:w="2211" w:type="dxa"/>
            <w:vAlign w:val="bottom"/>
          </w:tcPr>
          <w:p w14:paraId="377620D2" w14:textId="77777777" w:rsidR="00720347" w:rsidRPr="00553FCD" w:rsidRDefault="00720347" w:rsidP="00F11353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</w:tcPr>
          <w:p w14:paraId="49D5E7A3" w14:textId="5935D9C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89,284,529.82 </w:t>
            </w:r>
          </w:p>
        </w:tc>
        <w:tc>
          <w:tcPr>
            <w:tcW w:w="134" w:type="dxa"/>
            <w:vAlign w:val="bottom"/>
          </w:tcPr>
          <w:p w14:paraId="2E243FC4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FAF1D17" w14:textId="0B681A4D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BFBE1DC" w14:textId="77777777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9147AFB" w14:textId="5667FF5C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17,395,000.00 </w:t>
            </w:r>
          </w:p>
        </w:tc>
        <w:tc>
          <w:tcPr>
            <w:tcW w:w="134" w:type="dxa"/>
            <w:vAlign w:val="bottom"/>
          </w:tcPr>
          <w:p w14:paraId="31BEC2A8" w14:textId="77777777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E3E67D7" w14:textId="1D548E47" w:rsidR="00720347" w:rsidRPr="00553FCD" w:rsidRDefault="00720347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  <w:vAlign w:val="bottom"/>
          </w:tcPr>
          <w:p w14:paraId="3B22A7E1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B8F377C" w14:textId="09B1A529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106,679,529.82 </w:t>
            </w:r>
          </w:p>
        </w:tc>
        <w:tc>
          <w:tcPr>
            <w:tcW w:w="134" w:type="dxa"/>
          </w:tcPr>
          <w:p w14:paraId="0050543C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4BC4084" w14:textId="4986C842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>0.30 - 1.30</w:t>
            </w:r>
          </w:p>
        </w:tc>
      </w:tr>
      <w:tr w:rsidR="00553FCD" w:rsidRPr="00553FCD" w14:paraId="5DA0FF48" w14:textId="77777777" w:rsidTr="00753B06">
        <w:trPr>
          <w:cantSplit/>
          <w:trHeight w:val="90"/>
        </w:trPr>
        <w:tc>
          <w:tcPr>
            <w:tcW w:w="2211" w:type="dxa"/>
            <w:vAlign w:val="bottom"/>
          </w:tcPr>
          <w:p w14:paraId="5B6B28D2" w14:textId="77777777" w:rsidR="00720347" w:rsidRPr="00553FCD" w:rsidRDefault="0072034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909DB8D" w14:textId="01F08243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132,029,676.90 </w:t>
            </w:r>
          </w:p>
        </w:tc>
        <w:tc>
          <w:tcPr>
            <w:tcW w:w="134" w:type="dxa"/>
            <w:vAlign w:val="bottom"/>
          </w:tcPr>
          <w:p w14:paraId="4A389334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77409B4" w14:textId="33C5A602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424,534,567.61 </w:t>
            </w:r>
          </w:p>
        </w:tc>
        <w:tc>
          <w:tcPr>
            <w:tcW w:w="134" w:type="dxa"/>
            <w:vAlign w:val="bottom"/>
          </w:tcPr>
          <w:p w14:paraId="39A53A19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2B2A6BA" w14:textId="6EBC4DE7" w:rsidR="00720347" w:rsidRPr="00553FCD" w:rsidRDefault="00720347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121,936,972.23 </w:t>
            </w:r>
          </w:p>
        </w:tc>
        <w:tc>
          <w:tcPr>
            <w:tcW w:w="134" w:type="dxa"/>
            <w:vAlign w:val="bottom"/>
          </w:tcPr>
          <w:p w14:paraId="6AB2F8A5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EF9D24B" w14:textId="5FFB3F85" w:rsidR="00720347" w:rsidRPr="00553FCD" w:rsidRDefault="00552DF4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538,237,267.91</w:t>
            </w:r>
          </w:p>
        </w:tc>
        <w:tc>
          <w:tcPr>
            <w:tcW w:w="134" w:type="dxa"/>
            <w:vAlign w:val="bottom"/>
          </w:tcPr>
          <w:p w14:paraId="010566DC" w14:textId="77777777" w:rsidR="00720347" w:rsidRPr="00553FCD" w:rsidRDefault="00720347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4747B0B5" w14:textId="5F8F39E0" w:rsidR="00720347" w:rsidRPr="00553FCD" w:rsidRDefault="00552DF4" w:rsidP="00F11353">
            <w:pPr>
              <w:spacing w:line="260" w:lineRule="exact"/>
              <w:ind w:hanging="8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1,216,738,484.65</w:t>
            </w:r>
          </w:p>
        </w:tc>
        <w:tc>
          <w:tcPr>
            <w:tcW w:w="134" w:type="dxa"/>
          </w:tcPr>
          <w:p w14:paraId="2452DEBB" w14:textId="77777777" w:rsidR="00720347" w:rsidRPr="00553FCD" w:rsidRDefault="00720347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377C1C" w14:textId="77777777" w:rsidR="00720347" w:rsidRPr="00553FCD" w:rsidRDefault="00720347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3590" w:rsidRPr="00553FCD" w14:paraId="291E67C2" w14:textId="77777777" w:rsidTr="00723DAE">
        <w:trPr>
          <w:cantSplit/>
        </w:trPr>
        <w:tc>
          <w:tcPr>
            <w:tcW w:w="2211" w:type="dxa"/>
            <w:vAlign w:val="bottom"/>
          </w:tcPr>
          <w:p w14:paraId="219DB571" w14:textId="77777777" w:rsidR="00C83590" w:rsidRPr="00D252BC" w:rsidRDefault="00C83590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252B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3A467B5B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CF71A97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</w:tcPr>
          <w:p w14:paraId="6EC3E619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C5F45B7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E026868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5D6C190C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709D534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F44D852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F2BB6FA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B1771F6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D7B9561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83590" w:rsidRPr="00553FCD" w14:paraId="66E68E92" w14:textId="77777777" w:rsidTr="00C83590">
        <w:trPr>
          <w:cantSplit/>
        </w:trPr>
        <w:tc>
          <w:tcPr>
            <w:tcW w:w="2211" w:type="dxa"/>
            <w:vAlign w:val="bottom"/>
          </w:tcPr>
          <w:p w14:paraId="0E7F35D3" w14:textId="117E0E7B" w:rsidR="00C83590" w:rsidRPr="00553FCD" w:rsidRDefault="00C83590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68C30358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527,743,570.78 </w:t>
            </w:r>
          </w:p>
        </w:tc>
        <w:tc>
          <w:tcPr>
            <w:tcW w:w="134" w:type="dxa"/>
          </w:tcPr>
          <w:p w14:paraId="1C642D8C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CDE73D0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0D0DDA1E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DC0C6BD" w14:textId="2BFE3636" w:rsidR="00C83590" w:rsidRPr="00553FCD" w:rsidRDefault="00C83590" w:rsidP="00D252BC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36,816,977.12 </w:t>
            </w:r>
          </w:p>
        </w:tc>
        <w:tc>
          <w:tcPr>
            <w:tcW w:w="134" w:type="dxa"/>
          </w:tcPr>
          <w:p w14:paraId="079506B9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B59A83D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69980AA4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29AFC7F8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564,560,547.90 </w:t>
            </w:r>
          </w:p>
        </w:tc>
        <w:tc>
          <w:tcPr>
            <w:tcW w:w="134" w:type="dxa"/>
          </w:tcPr>
          <w:p w14:paraId="57973010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1BADC7" w14:textId="2E0F3721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3.20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553FCD">
              <w:rPr>
                <w:rFonts w:ascii="Angsana New" w:hAnsi="Angsana New"/>
                <w:sz w:val="20"/>
                <w:szCs w:val="20"/>
              </w:rPr>
              <w:t xml:space="preserve"> 7.90</w:t>
            </w:r>
          </w:p>
        </w:tc>
      </w:tr>
      <w:tr w:rsidR="00C83590" w:rsidRPr="00553FCD" w14:paraId="6A125621" w14:textId="77777777" w:rsidTr="00533817">
        <w:trPr>
          <w:cantSplit/>
        </w:trPr>
        <w:tc>
          <w:tcPr>
            <w:tcW w:w="2211" w:type="dxa"/>
            <w:vAlign w:val="bottom"/>
          </w:tcPr>
          <w:p w14:paraId="35F86ABB" w14:textId="77777777" w:rsidR="00C83590" w:rsidRPr="00533817" w:rsidRDefault="00C83590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33817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533817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533817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</w:tcPr>
          <w:p w14:paraId="16234CCC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6345DED0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A81ADF4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2BFB1BB2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B623C07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62A5B381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9E44956" w14:textId="1375A139" w:rsidR="00C83590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127,560,087.65</w:t>
            </w:r>
          </w:p>
        </w:tc>
        <w:tc>
          <w:tcPr>
            <w:tcW w:w="134" w:type="dxa"/>
          </w:tcPr>
          <w:p w14:paraId="15DE2A2F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704FA8F" w14:textId="0BC7FC6A" w:rsidR="00C83590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127,560,087.65</w:t>
            </w:r>
          </w:p>
        </w:tc>
        <w:tc>
          <w:tcPr>
            <w:tcW w:w="134" w:type="dxa"/>
          </w:tcPr>
          <w:p w14:paraId="650CFD3D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5BFD54" w14:textId="77777777" w:rsidR="00C83590" w:rsidRPr="00533817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C83590" w:rsidRPr="00553FCD" w14:paraId="03FEE58B" w14:textId="77777777" w:rsidTr="00C83590">
        <w:trPr>
          <w:cantSplit/>
        </w:trPr>
        <w:tc>
          <w:tcPr>
            <w:tcW w:w="2211" w:type="dxa"/>
            <w:vAlign w:val="bottom"/>
          </w:tcPr>
          <w:p w14:paraId="5C7F2F4A" w14:textId="77777777" w:rsidR="00C83590" w:rsidRPr="00553FCD" w:rsidRDefault="00C83590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หนี้สินทางการเงินหมุนเวียนอื่น</w:t>
            </w:r>
          </w:p>
        </w:tc>
        <w:tc>
          <w:tcPr>
            <w:tcW w:w="1020" w:type="dxa"/>
          </w:tcPr>
          <w:p w14:paraId="16461B07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1A8799A9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5F1EB21F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37A44546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4026B7E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5BE28B2D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1D02255A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623,792.14 </w:t>
            </w:r>
          </w:p>
        </w:tc>
        <w:tc>
          <w:tcPr>
            <w:tcW w:w="134" w:type="dxa"/>
          </w:tcPr>
          <w:p w14:paraId="765FA5AA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4E635EE5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623,792.14 </w:t>
            </w:r>
          </w:p>
        </w:tc>
        <w:tc>
          <w:tcPr>
            <w:tcW w:w="134" w:type="dxa"/>
          </w:tcPr>
          <w:p w14:paraId="553C6602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224D5F" w14:textId="77777777" w:rsidR="00C83590" w:rsidRPr="00553FCD" w:rsidRDefault="00C83590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53FCD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</w:tr>
      <w:tr w:rsidR="00533817" w:rsidRPr="00553FCD" w14:paraId="5A7D9C11" w14:textId="77777777" w:rsidTr="00FF6B1B">
        <w:trPr>
          <w:cantSplit/>
        </w:trPr>
        <w:tc>
          <w:tcPr>
            <w:tcW w:w="2211" w:type="dxa"/>
          </w:tcPr>
          <w:p w14:paraId="7D83C250" w14:textId="2FE47304" w:rsidR="00533817" w:rsidRPr="00533817" w:rsidRDefault="00533817" w:rsidP="00D252BC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553FCD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</w:t>
            </w:r>
            <w:r w:rsidRPr="00553FCD">
              <w:rPr>
                <w:rFonts w:ascii="Angsana New" w:hAnsi="Angsana New" w:hint="cs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1020" w:type="dxa"/>
          </w:tcPr>
          <w:p w14:paraId="42C2650F" w14:textId="639293D3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24,314,963.06</w:t>
            </w:r>
          </w:p>
        </w:tc>
        <w:tc>
          <w:tcPr>
            <w:tcW w:w="134" w:type="dxa"/>
          </w:tcPr>
          <w:p w14:paraId="36ABBCCD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576E1D5" w14:textId="461D9EC3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94,504,265.58</w:t>
            </w:r>
          </w:p>
        </w:tc>
        <w:tc>
          <w:tcPr>
            <w:tcW w:w="134" w:type="dxa"/>
          </w:tcPr>
          <w:p w14:paraId="6CC28EA7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EE79A9E" w14:textId="79391C8D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110,759,608.02</w:t>
            </w:r>
          </w:p>
        </w:tc>
        <w:tc>
          <w:tcPr>
            <w:tcW w:w="134" w:type="dxa"/>
          </w:tcPr>
          <w:p w14:paraId="1623ACA4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1A2D230" w14:textId="6FA9C502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0E6667A3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9A296C9" w14:textId="3286B996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229,578,836.66</w:t>
            </w:r>
          </w:p>
        </w:tc>
        <w:tc>
          <w:tcPr>
            <w:tcW w:w="134" w:type="dxa"/>
          </w:tcPr>
          <w:p w14:paraId="3D7F43D5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B5DD05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MLR-1.468,</w:t>
            </w:r>
          </w:p>
          <w:p w14:paraId="565A1FAA" w14:textId="09ECC4FD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5.40 - 5.675</w:t>
            </w:r>
          </w:p>
        </w:tc>
      </w:tr>
      <w:tr w:rsidR="00533817" w:rsidRPr="00553FCD" w14:paraId="22626A09" w14:textId="77777777" w:rsidTr="00723DAE">
        <w:trPr>
          <w:cantSplit/>
        </w:trPr>
        <w:tc>
          <w:tcPr>
            <w:tcW w:w="2211" w:type="dxa"/>
          </w:tcPr>
          <w:p w14:paraId="64B8C987" w14:textId="5F34C134" w:rsidR="00533817" w:rsidRPr="00533817" w:rsidRDefault="0053381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0183D8D" w14:textId="54E2579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2,279,108.15</w:t>
            </w:r>
          </w:p>
        </w:tc>
        <w:tc>
          <w:tcPr>
            <w:tcW w:w="134" w:type="dxa"/>
          </w:tcPr>
          <w:p w14:paraId="5CFE0736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8679D47" w14:textId="4A60161D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23,679,162.97</w:t>
            </w:r>
          </w:p>
        </w:tc>
        <w:tc>
          <w:tcPr>
            <w:tcW w:w="134" w:type="dxa"/>
          </w:tcPr>
          <w:p w14:paraId="5A096D88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36BBD1D9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5E6E4AB2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483478D6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-   </w:t>
            </w:r>
          </w:p>
        </w:tc>
        <w:tc>
          <w:tcPr>
            <w:tcW w:w="134" w:type="dxa"/>
          </w:tcPr>
          <w:p w14:paraId="200C9258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D570353" w14:textId="34AFEAC8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25,958,271.12</w:t>
            </w:r>
          </w:p>
        </w:tc>
        <w:tc>
          <w:tcPr>
            <w:tcW w:w="134" w:type="dxa"/>
          </w:tcPr>
          <w:p w14:paraId="2E275A53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C0ED75" w14:textId="2F4CD896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2.69 - 5.49</w:t>
            </w:r>
          </w:p>
        </w:tc>
      </w:tr>
      <w:tr w:rsidR="00533817" w:rsidRPr="00553FCD" w14:paraId="1F637A05" w14:textId="77777777" w:rsidTr="00723DAE">
        <w:trPr>
          <w:cantSplit/>
        </w:trPr>
        <w:tc>
          <w:tcPr>
            <w:tcW w:w="2211" w:type="dxa"/>
            <w:vAlign w:val="bottom"/>
          </w:tcPr>
          <w:p w14:paraId="47CBB9B1" w14:textId="77777777" w:rsidR="00533817" w:rsidRPr="00533817" w:rsidRDefault="00533817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D9FA71F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554,337,641.99 </w:t>
            </w:r>
          </w:p>
        </w:tc>
        <w:tc>
          <w:tcPr>
            <w:tcW w:w="134" w:type="dxa"/>
          </w:tcPr>
          <w:p w14:paraId="20DB38B7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51B800D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118,183,428.55 </w:t>
            </w:r>
          </w:p>
        </w:tc>
        <w:tc>
          <w:tcPr>
            <w:tcW w:w="134" w:type="dxa"/>
          </w:tcPr>
          <w:p w14:paraId="5B0C35B5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E75496D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 xml:space="preserve">  147,576,585.14 </w:t>
            </w:r>
          </w:p>
        </w:tc>
        <w:tc>
          <w:tcPr>
            <w:tcW w:w="134" w:type="dxa"/>
          </w:tcPr>
          <w:p w14:paraId="748ED148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5FFAC92" w14:textId="5A63FDC0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128,183,879.79</w:t>
            </w:r>
          </w:p>
        </w:tc>
        <w:tc>
          <w:tcPr>
            <w:tcW w:w="134" w:type="dxa"/>
          </w:tcPr>
          <w:p w14:paraId="5C8C28CA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805BFBA" w14:textId="355CE5F4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3817">
              <w:rPr>
                <w:rFonts w:ascii="Angsana New" w:hAnsi="Angsana New"/>
                <w:sz w:val="20"/>
                <w:szCs w:val="20"/>
              </w:rPr>
              <w:t>948,281,535.47</w:t>
            </w:r>
          </w:p>
        </w:tc>
        <w:tc>
          <w:tcPr>
            <w:tcW w:w="134" w:type="dxa"/>
          </w:tcPr>
          <w:p w14:paraId="5F98FD16" w14:textId="77777777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B322FE1" w14:textId="321DCBBC" w:rsidR="00533817" w:rsidRPr="00533817" w:rsidRDefault="00533817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350F7FC" w14:textId="77777777" w:rsidR="00C83590" w:rsidRDefault="00C83590" w:rsidP="00F11353">
      <w:pPr>
        <w:rPr>
          <w:color w:val="EE0000"/>
        </w:rPr>
      </w:pP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3E6478" w:rsidRPr="003E6478" w14:paraId="26995EAD" w14:textId="77777777" w:rsidTr="005A1BF2">
        <w:trPr>
          <w:cantSplit/>
        </w:trPr>
        <w:tc>
          <w:tcPr>
            <w:tcW w:w="2211" w:type="dxa"/>
            <w:vAlign w:val="bottom"/>
          </w:tcPr>
          <w:p w14:paraId="42C759EA" w14:textId="77777777" w:rsidR="003E6478" w:rsidRPr="003E6478" w:rsidRDefault="003E6478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4D14444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1B34D1E0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4644AE0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478" w:rsidRPr="003E6478" w14:paraId="0571BA21" w14:textId="77777777" w:rsidTr="005A1BF2">
        <w:trPr>
          <w:cantSplit/>
        </w:trPr>
        <w:tc>
          <w:tcPr>
            <w:tcW w:w="2211" w:type="dxa"/>
            <w:vAlign w:val="bottom"/>
          </w:tcPr>
          <w:p w14:paraId="64D1CA84" w14:textId="77777777" w:rsidR="003E6478" w:rsidRPr="003E6478" w:rsidRDefault="003E6478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532895" w14:textId="7167F506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E6478">
              <w:rPr>
                <w:rFonts w:ascii="Angsana New" w:hAnsi="Angsana New"/>
                <w:sz w:val="20"/>
                <w:szCs w:val="20"/>
              </w:rPr>
              <w:t>31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E6478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14:paraId="1448B4EC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517E94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478" w:rsidRPr="003E6478" w14:paraId="6924563B" w14:textId="77777777" w:rsidTr="005A1BF2">
        <w:trPr>
          <w:cantSplit/>
        </w:trPr>
        <w:tc>
          <w:tcPr>
            <w:tcW w:w="2211" w:type="dxa"/>
            <w:vAlign w:val="bottom"/>
          </w:tcPr>
          <w:p w14:paraId="76FE269A" w14:textId="77777777" w:rsidR="003E6478" w:rsidRPr="003E6478" w:rsidRDefault="003E6478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1BDF01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46E2FC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97EAB2D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B7997B7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02BE346E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EE17A2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2A0D7A1F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6212C0B1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4772072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3E6478" w:rsidRPr="003E6478" w14:paraId="0AC3A493" w14:textId="77777777" w:rsidTr="005A1BF2">
        <w:trPr>
          <w:cantSplit/>
        </w:trPr>
        <w:tc>
          <w:tcPr>
            <w:tcW w:w="2211" w:type="dxa"/>
            <w:vAlign w:val="bottom"/>
          </w:tcPr>
          <w:p w14:paraId="320D04B4" w14:textId="77777777" w:rsidR="003E6478" w:rsidRPr="003E6478" w:rsidRDefault="003E6478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387A3D1D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E6478">
              <w:rPr>
                <w:rFonts w:ascii="Angsana New" w:hAnsi="Angsana New"/>
                <w:sz w:val="20"/>
                <w:szCs w:val="20"/>
              </w:rPr>
              <w:t>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876591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195031F6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34996C61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3E6478">
              <w:rPr>
                <w:rFonts w:ascii="Angsana New" w:hAnsi="Angsana New"/>
                <w:sz w:val="20"/>
                <w:szCs w:val="20"/>
              </w:rPr>
              <w:t>5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7CDFA00C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2A0BF242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2759983B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3331E980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1CD793B7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154AA082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6AFC6A93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709170F3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16A71BAE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23DDB05D" w14:textId="77777777" w:rsidR="003E6478" w:rsidRPr="003E6478" w:rsidRDefault="003E6478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(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3E647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E6478" w:rsidRPr="003E6478" w14:paraId="499C008B" w14:textId="77777777" w:rsidTr="005A1BF2">
        <w:trPr>
          <w:cantSplit/>
        </w:trPr>
        <w:tc>
          <w:tcPr>
            <w:tcW w:w="2211" w:type="dxa"/>
            <w:vAlign w:val="bottom"/>
          </w:tcPr>
          <w:p w14:paraId="0E8D4524" w14:textId="77777777" w:rsidR="003E6478" w:rsidRPr="003E6478" w:rsidRDefault="003E6478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E647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5CA23039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520D2BF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41D3A2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360DD6B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61B3D79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11F824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6944DD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B838637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C09ABE" w14:textId="77777777" w:rsidR="003E6478" w:rsidRPr="003E6478" w:rsidRDefault="003E6478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3AFD1C54" w14:textId="77777777" w:rsidR="003E6478" w:rsidRPr="003E6478" w:rsidRDefault="003E6478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B3489ED" w14:textId="77777777" w:rsidR="003E6478" w:rsidRPr="003E6478" w:rsidRDefault="003E6478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6145D" w:rsidRPr="003E6478" w14:paraId="7BE71995" w14:textId="77777777" w:rsidTr="00D6145D">
        <w:trPr>
          <w:cantSplit/>
        </w:trPr>
        <w:tc>
          <w:tcPr>
            <w:tcW w:w="2211" w:type="dxa"/>
            <w:vAlign w:val="bottom"/>
          </w:tcPr>
          <w:p w14:paraId="00CDBE39" w14:textId="77777777" w:rsidR="00D6145D" w:rsidRPr="001719A3" w:rsidRDefault="00D6145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0074F7F" w14:textId="77777777" w:rsidR="00D6145D" w:rsidRPr="001719A3" w:rsidRDefault="00D6145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3819D38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E7949E0" w14:textId="77777777" w:rsidR="00D6145D" w:rsidRPr="001719A3" w:rsidRDefault="00D6145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142318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59307FE" w14:textId="7C7D3EC8" w:rsidR="00D6145D" w:rsidRPr="001719A3" w:rsidRDefault="00D6145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94,278,140.16</w:t>
            </w:r>
          </w:p>
        </w:tc>
        <w:tc>
          <w:tcPr>
            <w:tcW w:w="134" w:type="dxa"/>
            <w:vAlign w:val="bottom"/>
          </w:tcPr>
          <w:p w14:paraId="64A65E8F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867222" w14:textId="3D5E0B27" w:rsidR="00D6145D" w:rsidRPr="001719A3" w:rsidRDefault="00D6145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83,110,964.95</w:t>
            </w:r>
          </w:p>
        </w:tc>
        <w:tc>
          <w:tcPr>
            <w:tcW w:w="134" w:type="dxa"/>
            <w:vAlign w:val="bottom"/>
          </w:tcPr>
          <w:p w14:paraId="09D5688F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B18E022" w14:textId="1855692A" w:rsidR="00D6145D" w:rsidRPr="001719A3" w:rsidRDefault="00D6145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177,389,105.11</w:t>
            </w:r>
          </w:p>
        </w:tc>
        <w:tc>
          <w:tcPr>
            <w:tcW w:w="134" w:type="dxa"/>
          </w:tcPr>
          <w:p w14:paraId="645B5C4E" w14:textId="77777777" w:rsidR="00D6145D" w:rsidRPr="001719A3" w:rsidRDefault="00D6145D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FF10204" w14:textId="587C0E0E" w:rsidR="00D6145D" w:rsidRPr="001719A3" w:rsidRDefault="00D6145D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0.15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1719A3">
              <w:rPr>
                <w:rFonts w:ascii="Angsana New" w:hAnsi="Angsana New"/>
                <w:sz w:val="20"/>
                <w:szCs w:val="20"/>
              </w:rPr>
              <w:t xml:space="preserve"> 0.40</w:t>
            </w:r>
          </w:p>
        </w:tc>
      </w:tr>
      <w:tr w:rsidR="00D6145D" w:rsidRPr="003E6478" w14:paraId="0E7D3C08" w14:textId="77777777" w:rsidTr="005A1BF2">
        <w:trPr>
          <w:cantSplit/>
          <w:trHeight w:val="162"/>
        </w:trPr>
        <w:tc>
          <w:tcPr>
            <w:tcW w:w="2211" w:type="dxa"/>
            <w:vAlign w:val="bottom"/>
          </w:tcPr>
          <w:p w14:paraId="6BCD69EE" w14:textId="77777777" w:rsidR="00D6145D" w:rsidRPr="001719A3" w:rsidRDefault="00D6145D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4265B297" w14:textId="77777777" w:rsidR="00D6145D" w:rsidRPr="001719A3" w:rsidRDefault="00D6145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28130AF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1357DA5" w14:textId="77777777" w:rsidR="00D6145D" w:rsidRPr="001719A3" w:rsidRDefault="00D6145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21F523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C62384" w14:textId="77777777" w:rsidR="00D6145D" w:rsidRPr="001719A3" w:rsidRDefault="00D6145D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54D7D0F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8C376E5" w14:textId="4351CD8C" w:rsidR="00D6145D" w:rsidRPr="001719A3" w:rsidRDefault="00D6145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196,667,171.96</w:t>
            </w:r>
          </w:p>
        </w:tc>
        <w:tc>
          <w:tcPr>
            <w:tcW w:w="134" w:type="dxa"/>
            <w:vAlign w:val="bottom"/>
          </w:tcPr>
          <w:p w14:paraId="7DB53635" w14:textId="77777777" w:rsidR="00D6145D" w:rsidRPr="001719A3" w:rsidRDefault="00D6145D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BED9BBF" w14:textId="6188BE42" w:rsidR="00D6145D" w:rsidRPr="001719A3" w:rsidRDefault="00D6145D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196,667,171.96</w:t>
            </w:r>
          </w:p>
        </w:tc>
        <w:tc>
          <w:tcPr>
            <w:tcW w:w="134" w:type="dxa"/>
          </w:tcPr>
          <w:p w14:paraId="557CB80A" w14:textId="77777777" w:rsidR="00D6145D" w:rsidRPr="001719A3" w:rsidRDefault="00D6145D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AD46AE" w14:textId="77777777" w:rsidR="00D6145D" w:rsidRPr="001719A3" w:rsidRDefault="00D6145D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5EC7218E" w14:textId="77777777" w:rsidTr="001719A3">
        <w:trPr>
          <w:cantSplit/>
          <w:trHeight w:val="162"/>
        </w:trPr>
        <w:tc>
          <w:tcPr>
            <w:tcW w:w="2211" w:type="dxa"/>
            <w:vAlign w:val="bottom"/>
          </w:tcPr>
          <w:p w14:paraId="72750280" w14:textId="4B732CEF" w:rsidR="00821CF4" w:rsidRPr="001719A3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0DEDD97F" w14:textId="1C8FBAE5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286,427,212.58</w:t>
            </w:r>
          </w:p>
        </w:tc>
        <w:tc>
          <w:tcPr>
            <w:tcW w:w="134" w:type="dxa"/>
            <w:vAlign w:val="bottom"/>
          </w:tcPr>
          <w:p w14:paraId="78BD8D50" w14:textId="7777777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E32E66" w14:textId="5101B683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8</w:t>
            </w:r>
            <w:r w:rsidRPr="001719A3">
              <w:rPr>
                <w:rFonts w:ascii="Angsana New" w:hAnsi="Angsana New"/>
                <w:sz w:val="20"/>
                <w:szCs w:val="20"/>
              </w:rPr>
              <w:t>,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435</w:t>
            </w:r>
            <w:r w:rsidRPr="001719A3">
              <w:rPr>
                <w:rFonts w:ascii="Angsana New" w:hAnsi="Angsana New"/>
                <w:sz w:val="20"/>
                <w:szCs w:val="20"/>
              </w:rPr>
              <w:t>,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304.08</w:t>
            </w:r>
          </w:p>
        </w:tc>
        <w:tc>
          <w:tcPr>
            <w:tcW w:w="134" w:type="dxa"/>
            <w:vAlign w:val="bottom"/>
          </w:tcPr>
          <w:p w14:paraId="1877CE1B" w14:textId="7777777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72AAD7C" w14:textId="49C398D4" w:rsidR="00821CF4" w:rsidRPr="001719A3" w:rsidRDefault="00821CF4" w:rsidP="00FC5CD0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B4E596B" w14:textId="7777777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7C942E1" w14:textId="6FCAE3AA" w:rsidR="00821CF4" w:rsidRPr="001719A3" w:rsidRDefault="00821CF4" w:rsidP="00FC5CD0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F175F86" w14:textId="7777777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B84A7B" w14:textId="558CEB1D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294,862,516.66</w:t>
            </w:r>
          </w:p>
        </w:tc>
        <w:tc>
          <w:tcPr>
            <w:tcW w:w="134" w:type="dxa"/>
          </w:tcPr>
          <w:p w14:paraId="5F0E305E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625E44" w14:textId="1A24A934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3.90 - 6.65</w:t>
            </w:r>
          </w:p>
        </w:tc>
      </w:tr>
      <w:tr w:rsidR="00821CF4" w:rsidRPr="003E6478" w14:paraId="08D712BF" w14:textId="77777777" w:rsidTr="005A1BF2">
        <w:trPr>
          <w:cantSplit/>
          <w:trHeight w:val="162"/>
        </w:trPr>
        <w:tc>
          <w:tcPr>
            <w:tcW w:w="2211" w:type="dxa"/>
            <w:vAlign w:val="bottom"/>
          </w:tcPr>
          <w:p w14:paraId="7574C8EF" w14:textId="77777777" w:rsidR="00821CF4" w:rsidRPr="001719A3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C4D6459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00F76FB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54746B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F0302AA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18A0CC7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818D9AC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C63A234" w14:textId="548D8AC3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210,963.67</w:t>
            </w:r>
          </w:p>
        </w:tc>
        <w:tc>
          <w:tcPr>
            <w:tcW w:w="134" w:type="dxa"/>
            <w:vAlign w:val="bottom"/>
          </w:tcPr>
          <w:p w14:paraId="45529582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3E765E" w14:textId="743DBA6D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210,963.67</w:t>
            </w:r>
          </w:p>
        </w:tc>
        <w:tc>
          <w:tcPr>
            <w:tcW w:w="134" w:type="dxa"/>
          </w:tcPr>
          <w:p w14:paraId="534FBB54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4D274C9" w14:textId="7777777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048B85CD" w14:textId="77777777" w:rsidTr="005A1BF2">
        <w:trPr>
          <w:cantSplit/>
          <w:trHeight w:val="162"/>
        </w:trPr>
        <w:tc>
          <w:tcPr>
            <w:tcW w:w="2211" w:type="dxa"/>
            <w:vAlign w:val="bottom"/>
          </w:tcPr>
          <w:p w14:paraId="3DF6E70E" w14:textId="77777777" w:rsidR="00821CF4" w:rsidRPr="001719A3" w:rsidRDefault="00821CF4" w:rsidP="00F11353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440ACA5E" w14:textId="67B29006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84,120,000.00</w:t>
            </w:r>
          </w:p>
        </w:tc>
        <w:tc>
          <w:tcPr>
            <w:tcW w:w="134" w:type="dxa"/>
            <w:vAlign w:val="bottom"/>
          </w:tcPr>
          <w:p w14:paraId="6D026085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3DCF7F" w14:textId="29C47958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14DF44E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A244E1" w14:textId="716FE0E9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2,000,000.00</w:t>
            </w:r>
          </w:p>
        </w:tc>
        <w:tc>
          <w:tcPr>
            <w:tcW w:w="134" w:type="dxa"/>
            <w:vAlign w:val="bottom"/>
          </w:tcPr>
          <w:p w14:paraId="0A393ED6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12C5C13" w14:textId="5D94661A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DD537EB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7CF053D" w14:textId="211DCCB0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0C08F152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E1E8971" w14:textId="18CE6324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0.10 - 1.10</w:t>
            </w:r>
          </w:p>
        </w:tc>
      </w:tr>
      <w:tr w:rsidR="00821CF4" w:rsidRPr="003E6478" w14:paraId="064A73AF" w14:textId="77777777" w:rsidTr="006074A9">
        <w:trPr>
          <w:cantSplit/>
          <w:trHeight w:val="90"/>
        </w:trPr>
        <w:tc>
          <w:tcPr>
            <w:tcW w:w="2211" w:type="dxa"/>
            <w:vAlign w:val="bottom"/>
          </w:tcPr>
          <w:p w14:paraId="7798C377" w14:textId="77777777" w:rsidR="00821CF4" w:rsidRPr="001719A3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A8F9CB3" w14:textId="4B8E8DBD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 370,547,212.58 </w:t>
            </w:r>
          </w:p>
        </w:tc>
        <w:tc>
          <w:tcPr>
            <w:tcW w:w="134" w:type="dxa"/>
          </w:tcPr>
          <w:p w14:paraId="327B4B3B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F01E5DC" w14:textId="36E05B29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 8,435,304.08 </w:t>
            </w:r>
          </w:p>
        </w:tc>
        <w:tc>
          <w:tcPr>
            <w:tcW w:w="134" w:type="dxa"/>
          </w:tcPr>
          <w:p w14:paraId="46DBF114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EBC6307" w14:textId="58160305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 96,278,140.16 </w:t>
            </w:r>
          </w:p>
        </w:tc>
        <w:tc>
          <w:tcPr>
            <w:tcW w:w="134" w:type="dxa"/>
          </w:tcPr>
          <w:p w14:paraId="1C3010C9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B00B1A1" w14:textId="5F7EA976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 279,989,100.58 </w:t>
            </w:r>
          </w:p>
        </w:tc>
        <w:tc>
          <w:tcPr>
            <w:tcW w:w="134" w:type="dxa"/>
          </w:tcPr>
          <w:p w14:paraId="64AB59AF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C9C7381" w14:textId="1937FB1F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 755,249,757.40 </w:t>
            </w:r>
          </w:p>
        </w:tc>
        <w:tc>
          <w:tcPr>
            <w:tcW w:w="134" w:type="dxa"/>
          </w:tcPr>
          <w:p w14:paraId="3907E90A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F8401EA" w14:textId="7777777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CF4" w:rsidRPr="003E6478" w14:paraId="178F9157" w14:textId="77777777" w:rsidTr="005A1BF2">
        <w:trPr>
          <w:cantSplit/>
          <w:trHeight w:val="207"/>
        </w:trPr>
        <w:tc>
          <w:tcPr>
            <w:tcW w:w="2211" w:type="dxa"/>
            <w:vAlign w:val="bottom"/>
          </w:tcPr>
          <w:p w14:paraId="7144B5D8" w14:textId="77777777" w:rsidR="00821CF4" w:rsidRPr="001719A3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7401254A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B00719B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0B132C8A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9A06CE4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A7E60F7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D5A9A33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17DA98C1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822F244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FB4DF7D" w14:textId="7777777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48EE8E82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2DDF1BD" w14:textId="7777777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CF4" w:rsidRPr="003E6478" w14:paraId="0B3B0869" w14:textId="77777777" w:rsidTr="00D252BC">
        <w:trPr>
          <w:cantSplit/>
          <w:trHeight w:val="70"/>
        </w:trPr>
        <w:tc>
          <w:tcPr>
            <w:tcW w:w="2211" w:type="dxa"/>
          </w:tcPr>
          <w:p w14:paraId="79C77A7D" w14:textId="0877A734" w:rsidR="00821CF4" w:rsidRPr="001719A3" w:rsidRDefault="00821CF4" w:rsidP="00F11353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74B313FA" w14:textId="499C0E47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332,075,054.00</w:t>
            </w:r>
          </w:p>
        </w:tc>
        <w:tc>
          <w:tcPr>
            <w:tcW w:w="134" w:type="dxa"/>
            <w:vAlign w:val="bottom"/>
          </w:tcPr>
          <w:p w14:paraId="151266B8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DFB4EEC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D0FA8C6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CA8347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01B2259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C0164DA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C870C0F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3E687DF" w14:textId="0A623C8E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332,075,054.00</w:t>
            </w:r>
          </w:p>
        </w:tc>
        <w:tc>
          <w:tcPr>
            <w:tcW w:w="134" w:type="dxa"/>
          </w:tcPr>
          <w:p w14:paraId="7DF7497A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2CADADD" w14:textId="13131A9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2.28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1719A3">
              <w:rPr>
                <w:rFonts w:ascii="Angsana New" w:hAnsi="Angsana New"/>
                <w:sz w:val="20"/>
                <w:szCs w:val="20"/>
              </w:rPr>
              <w:t xml:space="preserve"> 3.54</w:t>
            </w:r>
          </w:p>
        </w:tc>
      </w:tr>
      <w:tr w:rsidR="00821CF4" w:rsidRPr="003E6478" w14:paraId="505FC759" w14:textId="77777777" w:rsidTr="001719A3">
        <w:trPr>
          <w:cantSplit/>
        </w:trPr>
        <w:tc>
          <w:tcPr>
            <w:tcW w:w="2211" w:type="dxa"/>
            <w:vAlign w:val="bottom"/>
          </w:tcPr>
          <w:p w14:paraId="72BE597E" w14:textId="77777777" w:rsidR="00821CF4" w:rsidRPr="001719A3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0B7C1D34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379130E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6DCDEA5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25642A0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246B011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CDD6201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405946E" w14:textId="703E79B4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59,097,986.34</w:t>
            </w:r>
          </w:p>
        </w:tc>
        <w:tc>
          <w:tcPr>
            <w:tcW w:w="134" w:type="dxa"/>
            <w:vAlign w:val="bottom"/>
          </w:tcPr>
          <w:p w14:paraId="451C3885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6B12A1E" w14:textId="26098ABE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59,097,986.34</w:t>
            </w:r>
          </w:p>
        </w:tc>
        <w:tc>
          <w:tcPr>
            <w:tcW w:w="134" w:type="dxa"/>
          </w:tcPr>
          <w:p w14:paraId="35A9BF01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C1157BD" w14:textId="7777777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457904FA" w14:textId="77777777" w:rsidTr="005A1BF2">
        <w:trPr>
          <w:cantSplit/>
        </w:trPr>
        <w:tc>
          <w:tcPr>
            <w:tcW w:w="2211" w:type="dxa"/>
          </w:tcPr>
          <w:p w14:paraId="056F8B6F" w14:textId="77777777" w:rsidR="00821CF4" w:rsidRPr="001719A3" w:rsidRDefault="00821CF4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</w:t>
            </w:r>
            <w:r w:rsidRPr="001719A3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2344DC98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3CF80B2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A88FF75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4BD20B2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9C0371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A3CB110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5617053" w14:textId="4C4FB3E8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1,060,764.56</w:t>
            </w:r>
          </w:p>
        </w:tc>
        <w:tc>
          <w:tcPr>
            <w:tcW w:w="134" w:type="dxa"/>
            <w:vAlign w:val="bottom"/>
          </w:tcPr>
          <w:p w14:paraId="361F253A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3E3EC53" w14:textId="281E39D3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1,060,764.56</w:t>
            </w:r>
          </w:p>
        </w:tc>
        <w:tc>
          <w:tcPr>
            <w:tcW w:w="134" w:type="dxa"/>
          </w:tcPr>
          <w:p w14:paraId="39EE0638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B71528E" w14:textId="7777777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6E5C1877" w14:textId="77777777" w:rsidTr="005A1BF2">
        <w:trPr>
          <w:cantSplit/>
        </w:trPr>
        <w:tc>
          <w:tcPr>
            <w:tcW w:w="2211" w:type="dxa"/>
          </w:tcPr>
          <w:p w14:paraId="4EC0BA2B" w14:textId="77777777" w:rsidR="00821CF4" w:rsidRPr="001719A3" w:rsidRDefault="00821CF4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52B2EB2C" w14:textId="22C4AFBA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1,382,724.43</w:t>
            </w:r>
          </w:p>
        </w:tc>
        <w:tc>
          <w:tcPr>
            <w:tcW w:w="134" w:type="dxa"/>
            <w:vAlign w:val="bottom"/>
          </w:tcPr>
          <w:p w14:paraId="34F4D1E0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F243E84" w14:textId="34090B70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20,531,382.71</w:t>
            </w:r>
          </w:p>
        </w:tc>
        <w:tc>
          <w:tcPr>
            <w:tcW w:w="134" w:type="dxa"/>
            <w:vAlign w:val="bottom"/>
          </w:tcPr>
          <w:p w14:paraId="1C7F1403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22F8A8F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4E37721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5DE509" w14:textId="77777777" w:rsidR="00821CF4" w:rsidRPr="001719A3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E285F04" w14:textId="77777777" w:rsidR="00821CF4" w:rsidRPr="001719A3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DD1E0A4" w14:textId="5EB891ED" w:rsidR="00821CF4" w:rsidRPr="001719A3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>21,914,107.14</w:t>
            </w:r>
          </w:p>
        </w:tc>
        <w:tc>
          <w:tcPr>
            <w:tcW w:w="134" w:type="dxa"/>
          </w:tcPr>
          <w:p w14:paraId="47A3B24B" w14:textId="77777777" w:rsidR="00821CF4" w:rsidRPr="001719A3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6DFBC25B" w14:textId="2B35A787" w:rsidR="00821CF4" w:rsidRPr="001719A3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719A3">
              <w:rPr>
                <w:rFonts w:ascii="Angsana New" w:hAnsi="Angsana New"/>
                <w:sz w:val="20"/>
                <w:szCs w:val="20"/>
              </w:rPr>
              <w:t xml:space="preserve">2.69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1719A3">
              <w:rPr>
                <w:rFonts w:ascii="Angsana New" w:hAnsi="Angsana New"/>
                <w:sz w:val="20"/>
                <w:szCs w:val="20"/>
              </w:rPr>
              <w:t xml:space="preserve"> 5.49</w:t>
            </w:r>
          </w:p>
        </w:tc>
      </w:tr>
      <w:tr w:rsidR="00821CF4" w:rsidRPr="003E6478" w14:paraId="642619E7" w14:textId="77777777" w:rsidTr="005C19EA">
        <w:trPr>
          <w:cantSplit/>
          <w:trHeight w:val="59"/>
        </w:trPr>
        <w:tc>
          <w:tcPr>
            <w:tcW w:w="2211" w:type="dxa"/>
          </w:tcPr>
          <w:p w14:paraId="5E236D5D" w14:textId="77777777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1027646D" w14:textId="145C155A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7AFF">
              <w:rPr>
                <w:rFonts w:ascii="Angsana New" w:hAnsi="Angsana New"/>
                <w:sz w:val="20"/>
                <w:szCs w:val="20"/>
              </w:rPr>
              <w:t>333,457,778.43</w:t>
            </w:r>
          </w:p>
        </w:tc>
        <w:tc>
          <w:tcPr>
            <w:tcW w:w="134" w:type="dxa"/>
          </w:tcPr>
          <w:p w14:paraId="524462B1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8B09E0" w14:textId="1B930EE5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7AFF">
              <w:rPr>
                <w:rFonts w:ascii="Angsana New" w:hAnsi="Angsana New"/>
                <w:sz w:val="20"/>
                <w:szCs w:val="20"/>
              </w:rPr>
              <w:t>20,531,382.71</w:t>
            </w:r>
          </w:p>
        </w:tc>
        <w:tc>
          <w:tcPr>
            <w:tcW w:w="134" w:type="dxa"/>
          </w:tcPr>
          <w:p w14:paraId="0506AD98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C3E642D" w14:textId="0A958EEC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A7AFF">
              <w:rPr>
                <w:rFonts w:ascii="Angsana New" w:hAnsi="Angsana New"/>
                <w:sz w:val="20"/>
                <w:szCs w:val="20"/>
              </w:rPr>
              <w:t xml:space="preserve"> -   </w:t>
            </w:r>
          </w:p>
        </w:tc>
        <w:tc>
          <w:tcPr>
            <w:tcW w:w="134" w:type="dxa"/>
          </w:tcPr>
          <w:p w14:paraId="309608E3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6DFADBB" w14:textId="15E8EC70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60,158,750.90</w:t>
            </w:r>
          </w:p>
        </w:tc>
        <w:tc>
          <w:tcPr>
            <w:tcW w:w="134" w:type="dxa"/>
          </w:tcPr>
          <w:p w14:paraId="4E189A6D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0E929FB" w14:textId="527FC7A5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52DF4">
              <w:rPr>
                <w:rFonts w:ascii="Angsana New" w:hAnsi="Angsana New"/>
                <w:sz w:val="20"/>
                <w:szCs w:val="20"/>
              </w:rPr>
              <w:t>414,147,912.04</w:t>
            </w:r>
          </w:p>
        </w:tc>
        <w:tc>
          <w:tcPr>
            <w:tcW w:w="134" w:type="dxa"/>
          </w:tcPr>
          <w:p w14:paraId="2BFC489E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87AA55A" w14:textId="77777777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53461603" w14:textId="5D1589C6" w:rsidR="00D563B8" w:rsidRDefault="00D563B8" w:rsidP="00F11353">
      <w:pPr>
        <w:rPr>
          <w:color w:val="EE0000"/>
          <w:cs/>
        </w:rPr>
      </w:pPr>
    </w:p>
    <w:p w14:paraId="1E5365BF" w14:textId="77777777" w:rsidR="00D563B8" w:rsidRDefault="00D563B8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EE0000"/>
          <w:cs/>
        </w:rPr>
      </w:pPr>
      <w:r>
        <w:rPr>
          <w:color w:val="EE0000"/>
          <w:cs/>
        </w:rPr>
        <w:br w:type="page"/>
      </w:r>
    </w:p>
    <w:tbl>
      <w:tblPr>
        <w:tblW w:w="90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11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  <w:gridCol w:w="134"/>
        <w:gridCol w:w="1020"/>
      </w:tblGrid>
      <w:tr w:rsidR="003E6478" w:rsidRPr="003E6478" w14:paraId="49DAF72C" w14:textId="77777777" w:rsidTr="001719A3">
        <w:trPr>
          <w:cantSplit/>
        </w:trPr>
        <w:tc>
          <w:tcPr>
            <w:tcW w:w="2211" w:type="dxa"/>
            <w:vAlign w:val="bottom"/>
          </w:tcPr>
          <w:p w14:paraId="7D4FB1B5" w14:textId="77777777" w:rsidR="00156CF1" w:rsidRPr="003E6478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bottom w:val="single" w:sz="6" w:space="0" w:color="auto"/>
            </w:tcBorders>
            <w:vAlign w:val="bottom"/>
          </w:tcPr>
          <w:p w14:paraId="75615AE5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34" w:type="dxa"/>
          </w:tcPr>
          <w:p w14:paraId="32E903FF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4B0A68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478" w:rsidRPr="003E6478" w14:paraId="222BC73B" w14:textId="77777777" w:rsidTr="001719A3">
        <w:trPr>
          <w:cantSplit/>
        </w:trPr>
        <w:tc>
          <w:tcPr>
            <w:tcW w:w="2211" w:type="dxa"/>
            <w:vAlign w:val="bottom"/>
          </w:tcPr>
          <w:p w14:paraId="70492015" w14:textId="77777777" w:rsidR="00156CF1" w:rsidRPr="003E6478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36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0C24F" w14:textId="40EAA21E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งบการเงิ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 xml:space="preserve">นเฉพาะกิจการ 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3E6478">
              <w:rPr>
                <w:rFonts w:ascii="Angsana New" w:hAnsi="Angsana New"/>
                <w:sz w:val="20"/>
                <w:szCs w:val="20"/>
              </w:rPr>
              <w:t>31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3E6478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34" w:type="dxa"/>
          </w:tcPr>
          <w:p w14:paraId="5B0B3421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7DBB14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E6478" w:rsidRPr="003E6478" w14:paraId="4FBACF11" w14:textId="77777777" w:rsidTr="001719A3">
        <w:trPr>
          <w:cantSplit/>
        </w:trPr>
        <w:tc>
          <w:tcPr>
            <w:tcW w:w="2211" w:type="dxa"/>
            <w:vAlign w:val="bottom"/>
          </w:tcPr>
          <w:p w14:paraId="0486FA41" w14:textId="77777777" w:rsidR="00156CF1" w:rsidRPr="003E6478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B3E98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DD22CB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E8C637E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AD1B6E3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4A61E6CD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E0132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74A857F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34" w:type="dxa"/>
          </w:tcPr>
          <w:p w14:paraId="40F02EEE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453979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</w:tr>
      <w:tr w:rsidR="003E6478" w:rsidRPr="003E6478" w14:paraId="45470C3E" w14:textId="77777777" w:rsidTr="001719A3">
        <w:trPr>
          <w:cantSplit/>
        </w:trPr>
        <w:tc>
          <w:tcPr>
            <w:tcW w:w="2211" w:type="dxa"/>
            <w:vAlign w:val="bottom"/>
          </w:tcPr>
          <w:p w14:paraId="4CA69F88" w14:textId="77777777" w:rsidR="00156CF1" w:rsidRPr="003E6478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2F4314E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ภายใน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E6478">
              <w:rPr>
                <w:rFonts w:ascii="Angsana New" w:hAnsi="Angsana New"/>
                <w:sz w:val="20"/>
                <w:szCs w:val="20"/>
              </w:rPr>
              <w:t>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84A181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single" w:sz="6" w:space="0" w:color="auto"/>
            </w:tcBorders>
          </w:tcPr>
          <w:p w14:paraId="6A349A51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  <w:p w14:paraId="7F11081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1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3E6478">
              <w:rPr>
                <w:rFonts w:ascii="Angsana New" w:hAnsi="Angsana New"/>
                <w:sz w:val="20"/>
                <w:szCs w:val="20"/>
              </w:rPr>
              <w:t>5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34" w:type="dxa"/>
          </w:tcPr>
          <w:p w14:paraId="4B6F4A91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078C8727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ปรับขึ้นลง</w:t>
            </w:r>
          </w:p>
          <w:p w14:paraId="35299AEA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ตามราคาตลาด</w:t>
            </w:r>
          </w:p>
        </w:tc>
        <w:tc>
          <w:tcPr>
            <w:tcW w:w="134" w:type="dxa"/>
          </w:tcPr>
          <w:p w14:paraId="1828E23F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737C3931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34" w:type="dxa"/>
          </w:tcPr>
          <w:p w14:paraId="7FAAF06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</w:tcPr>
          <w:p w14:paraId="5BD4A283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076B5D60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3CE9E0ED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ที่แท้จริง</w:t>
            </w:r>
          </w:p>
          <w:p w14:paraId="7366AEA6" w14:textId="77777777" w:rsidR="00156CF1" w:rsidRPr="003E6478" w:rsidRDefault="00156CF1" w:rsidP="00F1135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(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ร้อยละต่อปี</w:t>
            </w:r>
            <w:r w:rsidRPr="003E6478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E6478" w:rsidRPr="003E6478" w14:paraId="7AAF4557" w14:textId="77777777" w:rsidTr="001719A3">
        <w:trPr>
          <w:cantSplit/>
        </w:trPr>
        <w:tc>
          <w:tcPr>
            <w:tcW w:w="2211" w:type="dxa"/>
            <w:vAlign w:val="bottom"/>
          </w:tcPr>
          <w:p w14:paraId="51AD7CC4" w14:textId="77777777" w:rsidR="00156CF1" w:rsidRPr="003E6478" w:rsidRDefault="00156CF1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E647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79847AB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8022423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315BB0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19723E9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498B98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67D19EA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857FBBB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260E09F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95E344" w14:textId="77777777" w:rsidR="00156CF1" w:rsidRPr="003E6478" w:rsidRDefault="00156CF1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663C87B0" w14:textId="77777777" w:rsidR="00156CF1" w:rsidRPr="003E6478" w:rsidRDefault="00156CF1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B2E4F91" w14:textId="77777777" w:rsidR="00156CF1" w:rsidRPr="003E6478" w:rsidRDefault="00156CF1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E6478" w:rsidRPr="003E6478" w14:paraId="3E77C3DB" w14:textId="77777777" w:rsidTr="001719A3">
        <w:trPr>
          <w:cantSplit/>
        </w:trPr>
        <w:tc>
          <w:tcPr>
            <w:tcW w:w="2211" w:type="dxa"/>
            <w:vAlign w:val="bottom"/>
          </w:tcPr>
          <w:p w14:paraId="31040860" w14:textId="77777777" w:rsidR="008E381E" w:rsidRPr="003E6478" w:rsidRDefault="008E381E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2C228C4" w14:textId="09557566" w:rsidR="008E381E" w:rsidRPr="003E6478" w:rsidRDefault="008E381E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DA28B2B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FC1D1A9" w14:textId="2E8587F2" w:rsidR="008E381E" w:rsidRPr="003E6478" w:rsidRDefault="008E381E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1994ED21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159CF54" w14:textId="5ACBC582" w:rsidR="008E381E" w:rsidRPr="003E6478" w:rsidRDefault="008E381E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58,670,102.55</w:t>
            </w:r>
          </w:p>
        </w:tc>
        <w:tc>
          <w:tcPr>
            <w:tcW w:w="134" w:type="dxa"/>
            <w:vAlign w:val="bottom"/>
          </w:tcPr>
          <w:p w14:paraId="6D736FCD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09504B6" w14:textId="312D3379" w:rsidR="008E381E" w:rsidRPr="003E6478" w:rsidRDefault="008E381E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71,627,383.90</w:t>
            </w:r>
          </w:p>
        </w:tc>
        <w:tc>
          <w:tcPr>
            <w:tcW w:w="134" w:type="dxa"/>
            <w:vAlign w:val="bottom"/>
          </w:tcPr>
          <w:p w14:paraId="6FE27515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DB2A4F5" w14:textId="6986B81E" w:rsidR="008E381E" w:rsidRPr="003E6478" w:rsidRDefault="008E381E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130,297,486.45</w:t>
            </w:r>
          </w:p>
        </w:tc>
        <w:tc>
          <w:tcPr>
            <w:tcW w:w="134" w:type="dxa"/>
          </w:tcPr>
          <w:p w14:paraId="296F39D3" w14:textId="77777777" w:rsidR="008E381E" w:rsidRPr="003E6478" w:rsidRDefault="008E381E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B0A1FEE" w14:textId="341828C5" w:rsidR="008E381E" w:rsidRPr="003E6478" w:rsidRDefault="00457410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0.15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0.40</w:t>
            </w:r>
          </w:p>
        </w:tc>
      </w:tr>
      <w:tr w:rsidR="003E6478" w:rsidRPr="003E6478" w14:paraId="7EBF6A0B" w14:textId="77777777" w:rsidTr="001719A3">
        <w:trPr>
          <w:cantSplit/>
          <w:trHeight w:val="162"/>
        </w:trPr>
        <w:tc>
          <w:tcPr>
            <w:tcW w:w="2211" w:type="dxa"/>
            <w:vAlign w:val="bottom"/>
          </w:tcPr>
          <w:p w14:paraId="13A16C99" w14:textId="77777777" w:rsidR="008E381E" w:rsidRPr="003E6478" w:rsidRDefault="008E381E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2CFDA5D" w14:textId="489757DC" w:rsidR="008E381E" w:rsidRPr="003E6478" w:rsidRDefault="008E381E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AF8DEC6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8874C96" w14:textId="71126890" w:rsidR="008E381E" w:rsidRPr="003E6478" w:rsidRDefault="008E381E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991FDAC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BD6787" w14:textId="6A424DC0" w:rsidR="008E381E" w:rsidRPr="003E6478" w:rsidRDefault="008E381E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5D39A126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6E8195B" w14:textId="1BF489A7" w:rsidR="008E381E" w:rsidRPr="003E6478" w:rsidRDefault="008E381E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287,163,540.70</w:t>
            </w:r>
          </w:p>
        </w:tc>
        <w:tc>
          <w:tcPr>
            <w:tcW w:w="134" w:type="dxa"/>
            <w:vAlign w:val="bottom"/>
          </w:tcPr>
          <w:p w14:paraId="112176C7" w14:textId="77777777" w:rsidR="008E381E" w:rsidRPr="003E6478" w:rsidRDefault="008E381E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BD6650B" w14:textId="194F7192" w:rsidR="008E381E" w:rsidRPr="003E6478" w:rsidRDefault="008E381E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287,163,540.70</w:t>
            </w:r>
          </w:p>
        </w:tc>
        <w:tc>
          <w:tcPr>
            <w:tcW w:w="134" w:type="dxa"/>
          </w:tcPr>
          <w:p w14:paraId="7AEF2C09" w14:textId="77777777" w:rsidR="008E381E" w:rsidRPr="003E6478" w:rsidRDefault="008E381E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4795BB1" w14:textId="54F911D1" w:rsidR="008E381E" w:rsidRPr="003E6478" w:rsidRDefault="008E381E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01EAF5B0" w14:textId="77777777" w:rsidTr="001719A3">
        <w:trPr>
          <w:cantSplit/>
          <w:trHeight w:val="162"/>
        </w:trPr>
        <w:tc>
          <w:tcPr>
            <w:tcW w:w="2211" w:type="dxa"/>
            <w:vAlign w:val="bottom"/>
          </w:tcPr>
          <w:p w14:paraId="7F7A5E32" w14:textId="05DB5673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147CA1E6" w14:textId="1F4CB160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  <w:cs/>
              </w:rPr>
              <w:t>285</w:t>
            </w:r>
            <w:r w:rsidRPr="00821CF4">
              <w:rPr>
                <w:rFonts w:ascii="Angsana New" w:hAnsi="Angsana New"/>
                <w:sz w:val="20"/>
                <w:szCs w:val="20"/>
              </w:rPr>
              <w:t>,</w:t>
            </w:r>
            <w:r w:rsidRPr="00821CF4">
              <w:rPr>
                <w:rFonts w:ascii="Angsana New" w:hAnsi="Angsana New"/>
                <w:sz w:val="20"/>
                <w:szCs w:val="20"/>
                <w:cs/>
              </w:rPr>
              <w:t>913</w:t>
            </w:r>
            <w:r w:rsidRPr="00821CF4">
              <w:rPr>
                <w:rFonts w:ascii="Angsana New" w:hAnsi="Angsana New"/>
                <w:sz w:val="20"/>
                <w:szCs w:val="20"/>
              </w:rPr>
              <w:t>,</w:t>
            </w:r>
            <w:r w:rsidRPr="00821CF4">
              <w:rPr>
                <w:rFonts w:ascii="Angsana New" w:hAnsi="Angsana New"/>
                <w:sz w:val="20"/>
                <w:szCs w:val="20"/>
                <w:cs/>
              </w:rPr>
              <w:t>503.51</w:t>
            </w:r>
          </w:p>
        </w:tc>
        <w:tc>
          <w:tcPr>
            <w:tcW w:w="134" w:type="dxa"/>
            <w:vAlign w:val="bottom"/>
          </w:tcPr>
          <w:p w14:paraId="0C5BA03E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21F1A07" w14:textId="402A3101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  <w:cs/>
              </w:rPr>
              <w:t>29</w:t>
            </w:r>
            <w:r w:rsidRPr="00821CF4">
              <w:rPr>
                <w:rFonts w:ascii="Angsana New" w:hAnsi="Angsana New"/>
                <w:sz w:val="20"/>
                <w:szCs w:val="20"/>
              </w:rPr>
              <w:t>,</w:t>
            </w:r>
            <w:r w:rsidRPr="00821CF4">
              <w:rPr>
                <w:rFonts w:ascii="Angsana New" w:hAnsi="Angsana New"/>
                <w:sz w:val="20"/>
                <w:szCs w:val="20"/>
                <w:cs/>
              </w:rPr>
              <w:t>255</w:t>
            </w:r>
            <w:r w:rsidRPr="00821CF4">
              <w:rPr>
                <w:rFonts w:ascii="Angsana New" w:hAnsi="Angsana New"/>
                <w:sz w:val="20"/>
                <w:szCs w:val="20"/>
              </w:rPr>
              <w:t>,</w:t>
            </w:r>
            <w:r w:rsidRPr="00821CF4">
              <w:rPr>
                <w:rFonts w:ascii="Angsana New" w:hAnsi="Angsana New"/>
                <w:sz w:val="20"/>
                <w:szCs w:val="20"/>
                <w:cs/>
              </w:rPr>
              <w:t>471.29</w:t>
            </w:r>
          </w:p>
        </w:tc>
        <w:tc>
          <w:tcPr>
            <w:tcW w:w="134" w:type="dxa"/>
            <w:vAlign w:val="bottom"/>
          </w:tcPr>
          <w:p w14:paraId="6E365E86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6D52EAB" w14:textId="5106A260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B6C36DB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813623" w14:textId="703352EC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506E0F8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3F12E22" w14:textId="440F1011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>315,168,974.80</w:t>
            </w:r>
          </w:p>
        </w:tc>
        <w:tc>
          <w:tcPr>
            <w:tcW w:w="134" w:type="dxa"/>
          </w:tcPr>
          <w:p w14:paraId="0683B65B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5F77909" w14:textId="63039D0B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>3.50 - 6.65</w:t>
            </w:r>
          </w:p>
        </w:tc>
      </w:tr>
      <w:tr w:rsidR="00821CF4" w:rsidRPr="003E6478" w14:paraId="43EE33DA" w14:textId="77777777" w:rsidTr="001719A3">
        <w:trPr>
          <w:cantSplit/>
          <w:trHeight w:val="162"/>
        </w:trPr>
        <w:tc>
          <w:tcPr>
            <w:tcW w:w="2211" w:type="dxa"/>
            <w:vAlign w:val="bottom"/>
          </w:tcPr>
          <w:p w14:paraId="3C5551B2" w14:textId="2F1CA5C6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302C0004" w14:textId="5868E1BD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30977F1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D4B0DE6" w14:textId="4AA8FDBB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36116FC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EBB80A3" w14:textId="501AC241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42C4CF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84F9A4" w14:textId="2A1C97A3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184</w:t>
            </w:r>
            <w:r w:rsidRPr="003E6478">
              <w:rPr>
                <w:rFonts w:ascii="Angsana New" w:hAnsi="Angsana New"/>
                <w:sz w:val="20"/>
                <w:szCs w:val="20"/>
              </w:rPr>
              <w:t>,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369.23</w:t>
            </w:r>
          </w:p>
        </w:tc>
        <w:tc>
          <w:tcPr>
            <w:tcW w:w="134" w:type="dxa"/>
            <w:vAlign w:val="bottom"/>
          </w:tcPr>
          <w:p w14:paraId="3E69C426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96A8CA" w14:textId="46A2E59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184,369.23</w:t>
            </w:r>
          </w:p>
        </w:tc>
        <w:tc>
          <w:tcPr>
            <w:tcW w:w="134" w:type="dxa"/>
          </w:tcPr>
          <w:p w14:paraId="00D63610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34E4ADD9" w14:textId="6D396D3A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2A84ABE6" w14:textId="77777777" w:rsidTr="001719A3">
        <w:trPr>
          <w:cantSplit/>
          <w:trHeight w:val="162"/>
        </w:trPr>
        <w:tc>
          <w:tcPr>
            <w:tcW w:w="2211" w:type="dxa"/>
            <w:vAlign w:val="bottom"/>
          </w:tcPr>
          <w:p w14:paraId="1054128C" w14:textId="77777777" w:rsidR="00821CF4" w:rsidRPr="003E6478" w:rsidRDefault="00821CF4" w:rsidP="00F11353">
            <w:pPr>
              <w:spacing w:line="260" w:lineRule="exact"/>
              <w:ind w:left="113" w:right="-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20" w:type="dxa"/>
            <w:vAlign w:val="bottom"/>
          </w:tcPr>
          <w:p w14:paraId="045843BA" w14:textId="71611541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84,120,000.00</w:t>
            </w:r>
          </w:p>
        </w:tc>
        <w:tc>
          <w:tcPr>
            <w:tcW w:w="134" w:type="dxa"/>
            <w:vAlign w:val="bottom"/>
          </w:tcPr>
          <w:p w14:paraId="492AF942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A925C8" w14:textId="2D01033A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41B241A" w14:textId="77777777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6044C6FF" w14:textId="73B57984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2,000,000.00</w:t>
            </w:r>
          </w:p>
        </w:tc>
        <w:tc>
          <w:tcPr>
            <w:tcW w:w="134" w:type="dxa"/>
            <w:vAlign w:val="bottom"/>
          </w:tcPr>
          <w:p w14:paraId="4992FE67" w14:textId="77777777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7368020" w14:textId="6CF86AA9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70DE02C5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01D33C9" w14:textId="30C0E22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86,120,000.00</w:t>
            </w:r>
          </w:p>
        </w:tc>
        <w:tc>
          <w:tcPr>
            <w:tcW w:w="134" w:type="dxa"/>
          </w:tcPr>
          <w:p w14:paraId="4B584F01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DBC0EB" w14:textId="60164F3D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0.30 - 1.30</w:t>
            </w:r>
          </w:p>
        </w:tc>
      </w:tr>
      <w:tr w:rsidR="00821CF4" w:rsidRPr="003E6478" w14:paraId="48C9498E" w14:textId="77777777" w:rsidTr="001719A3">
        <w:trPr>
          <w:cantSplit/>
          <w:trHeight w:val="90"/>
        </w:trPr>
        <w:tc>
          <w:tcPr>
            <w:tcW w:w="2211" w:type="dxa"/>
            <w:vAlign w:val="bottom"/>
          </w:tcPr>
          <w:p w14:paraId="3EC356B2" w14:textId="77777777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6E1B0B8" w14:textId="2A8D2D8A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 xml:space="preserve"> 370,033,503.51 </w:t>
            </w:r>
          </w:p>
        </w:tc>
        <w:tc>
          <w:tcPr>
            <w:tcW w:w="134" w:type="dxa"/>
          </w:tcPr>
          <w:p w14:paraId="7B457CAD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3CCE006" w14:textId="0518DAE8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 xml:space="preserve"> 29,255,471.29 </w:t>
            </w:r>
          </w:p>
        </w:tc>
        <w:tc>
          <w:tcPr>
            <w:tcW w:w="134" w:type="dxa"/>
          </w:tcPr>
          <w:p w14:paraId="55BB24AA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077A6979" w14:textId="2592AC9B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 xml:space="preserve"> 60,670,102.55 </w:t>
            </w:r>
          </w:p>
        </w:tc>
        <w:tc>
          <w:tcPr>
            <w:tcW w:w="134" w:type="dxa"/>
          </w:tcPr>
          <w:p w14:paraId="7E2D0704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20733046" w14:textId="06F4843D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 xml:space="preserve"> 358,975,293.83 </w:t>
            </w:r>
          </w:p>
        </w:tc>
        <w:tc>
          <w:tcPr>
            <w:tcW w:w="134" w:type="dxa"/>
          </w:tcPr>
          <w:p w14:paraId="7E0F9ECE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384C3993" w14:textId="6D81C80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21CF4">
              <w:rPr>
                <w:rFonts w:ascii="Angsana New" w:hAnsi="Angsana New"/>
                <w:sz w:val="20"/>
                <w:szCs w:val="20"/>
              </w:rPr>
              <w:t xml:space="preserve"> 818,934,371.18 </w:t>
            </w:r>
          </w:p>
        </w:tc>
        <w:tc>
          <w:tcPr>
            <w:tcW w:w="134" w:type="dxa"/>
          </w:tcPr>
          <w:p w14:paraId="5F49963D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5159A32" w14:textId="77777777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CF4" w:rsidRPr="003E6478" w14:paraId="6C9B3731" w14:textId="77777777" w:rsidTr="001719A3">
        <w:trPr>
          <w:cantSplit/>
          <w:trHeight w:val="207"/>
        </w:trPr>
        <w:tc>
          <w:tcPr>
            <w:tcW w:w="2211" w:type="dxa"/>
            <w:vAlign w:val="bottom"/>
          </w:tcPr>
          <w:p w14:paraId="6D179ACF" w14:textId="77777777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D9AE951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AF5947A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A4DF42C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B9D0C88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32F6A15D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A992C1A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213DA795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" w:type="dxa"/>
            <w:vAlign w:val="bottom"/>
          </w:tcPr>
          <w:p w14:paraId="5552B334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6" w:space="0" w:color="auto"/>
            </w:tcBorders>
            <w:vAlign w:val="bottom"/>
          </w:tcPr>
          <w:p w14:paraId="60B1B4F2" w14:textId="77777777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14:paraId="1C7786B3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30775240" w14:textId="77777777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1CF4" w:rsidRPr="003E6478" w14:paraId="63945DE6" w14:textId="77777777" w:rsidTr="00D252BC">
        <w:trPr>
          <w:cantSplit/>
          <w:trHeight w:val="70"/>
        </w:trPr>
        <w:tc>
          <w:tcPr>
            <w:tcW w:w="2211" w:type="dxa"/>
          </w:tcPr>
          <w:p w14:paraId="19A139C1" w14:textId="7EAFB387" w:rsidR="00821CF4" w:rsidRPr="003E6478" w:rsidRDefault="00821CF4" w:rsidP="00F11353">
            <w:pPr>
              <w:spacing w:line="260" w:lineRule="exact"/>
              <w:ind w:left="113" w:right="-90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59316AC4" w14:textId="26BC3ECC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444,796,937.49</w:t>
            </w:r>
          </w:p>
        </w:tc>
        <w:tc>
          <w:tcPr>
            <w:tcW w:w="134" w:type="dxa"/>
            <w:vAlign w:val="bottom"/>
          </w:tcPr>
          <w:p w14:paraId="57D9D03F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A16E211" w14:textId="148A6F60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AEB9692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AFC2432" w14:textId="1DDF695A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605851B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CD028DD" w14:textId="1ED9735F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28BC67C6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EE5E754" w14:textId="4D730152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444,796,937.49</w:t>
            </w:r>
          </w:p>
        </w:tc>
        <w:tc>
          <w:tcPr>
            <w:tcW w:w="134" w:type="dxa"/>
          </w:tcPr>
          <w:p w14:paraId="34E85789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072EA53" w14:textId="3B6D3B88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 xml:space="preserve">3.20 </w:t>
            </w:r>
            <w:r w:rsidR="00D252B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  <w:r w:rsidRPr="003E6478">
              <w:rPr>
                <w:rFonts w:ascii="Angsana New" w:hAnsi="Angsana New"/>
                <w:sz w:val="20"/>
                <w:szCs w:val="20"/>
              </w:rPr>
              <w:t xml:space="preserve"> 6.20</w:t>
            </w:r>
          </w:p>
        </w:tc>
      </w:tr>
      <w:tr w:rsidR="00821CF4" w:rsidRPr="003E6478" w14:paraId="4CB7F07A" w14:textId="77777777" w:rsidTr="001719A3">
        <w:trPr>
          <w:cantSplit/>
        </w:trPr>
        <w:tc>
          <w:tcPr>
            <w:tcW w:w="2211" w:type="dxa"/>
            <w:vAlign w:val="bottom"/>
          </w:tcPr>
          <w:p w14:paraId="4DE32209" w14:textId="77777777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  <w:cs/>
              </w:rPr>
              <w:t>เจ้าหนี้การค้าและเจ้าหนี้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หมุนเวียน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1D9D992D" w14:textId="0806C9B5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20A0806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5E29C42" w14:textId="0774E7E5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1914DCB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E6238F8" w14:textId="2AF0E614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9303BDE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1A7568DA" w14:textId="659A699B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5B46">
              <w:rPr>
                <w:rFonts w:ascii="Angsana New" w:hAnsi="Angsana New"/>
                <w:sz w:val="20"/>
                <w:szCs w:val="20"/>
              </w:rPr>
              <w:t>32,330,343.95</w:t>
            </w:r>
          </w:p>
        </w:tc>
        <w:tc>
          <w:tcPr>
            <w:tcW w:w="134" w:type="dxa"/>
            <w:vAlign w:val="bottom"/>
          </w:tcPr>
          <w:p w14:paraId="25442553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4258A87C" w14:textId="2228EE91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5B46">
              <w:rPr>
                <w:rFonts w:ascii="Angsana New" w:hAnsi="Angsana New"/>
                <w:sz w:val="20"/>
                <w:szCs w:val="20"/>
              </w:rPr>
              <w:t>32,330,343.95</w:t>
            </w:r>
          </w:p>
        </w:tc>
        <w:tc>
          <w:tcPr>
            <w:tcW w:w="134" w:type="dxa"/>
          </w:tcPr>
          <w:p w14:paraId="5E4473E3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31EB950" w14:textId="075D858A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5F73B666" w14:textId="77777777" w:rsidTr="001719A3">
        <w:trPr>
          <w:cantSplit/>
        </w:trPr>
        <w:tc>
          <w:tcPr>
            <w:tcW w:w="2211" w:type="dxa"/>
          </w:tcPr>
          <w:p w14:paraId="47915DED" w14:textId="77777777" w:rsidR="00821CF4" w:rsidRPr="003E6478" w:rsidRDefault="00821CF4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หนี้สินทางการเงินหมุนเวียน</w:t>
            </w:r>
            <w:r w:rsidRPr="003E6478">
              <w:rPr>
                <w:rFonts w:ascii="Angsana New" w:hAnsi="Angsana New"/>
                <w:sz w:val="20"/>
                <w:szCs w:val="20"/>
                <w:cs/>
              </w:rPr>
              <w:t>อื่น</w:t>
            </w:r>
          </w:p>
        </w:tc>
        <w:tc>
          <w:tcPr>
            <w:tcW w:w="1020" w:type="dxa"/>
            <w:vAlign w:val="bottom"/>
          </w:tcPr>
          <w:p w14:paraId="2ECD2344" w14:textId="57D935E4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ECEBD33" w14:textId="77777777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C3D0AAC" w14:textId="42F54871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3CCF245A" w14:textId="77777777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71B26F8D" w14:textId="56E8DE02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656E72C6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9360E30" w14:textId="5459097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623,792.14</w:t>
            </w:r>
          </w:p>
        </w:tc>
        <w:tc>
          <w:tcPr>
            <w:tcW w:w="134" w:type="dxa"/>
            <w:vAlign w:val="bottom"/>
          </w:tcPr>
          <w:p w14:paraId="09CB35BC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53D92F28" w14:textId="7077FC6F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623,792.14</w:t>
            </w:r>
          </w:p>
        </w:tc>
        <w:tc>
          <w:tcPr>
            <w:tcW w:w="134" w:type="dxa"/>
          </w:tcPr>
          <w:p w14:paraId="4DF304C5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F0AE157" w14:textId="29D8BF0C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1CF4" w:rsidRPr="003E6478" w14:paraId="2C647961" w14:textId="77777777" w:rsidTr="001719A3">
        <w:trPr>
          <w:cantSplit/>
        </w:trPr>
        <w:tc>
          <w:tcPr>
            <w:tcW w:w="2211" w:type="dxa"/>
          </w:tcPr>
          <w:p w14:paraId="75294131" w14:textId="77777777" w:rsidR="00821CF4" w:rsidRPr="003E6478" w:rsidRDefault="00821CF4" w:rsidP="00F11353">
            <w:pPr>
              <w:spacing w:line="260" w:lineRule="exact"/>
              <w:ind w:left="113" w:right="-231" w:hanging="170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AB6E258" w14:textId="27B6E9E2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1,108,873.16</w:t>
            </w:r>
          </w:p>
        </w:tc>
        <w:tc>
          <w:tcPr>
            <w:tcW w:w="134" w:type="dxa"/>
            <w:vAlign w:val="bottom"/>
          </w:tcPr>
          <w:p w14:paraId="65163963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20A468A1" w14:textId="386427CA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21,044,478.52</w:t>
            </w:r>
          </w:p>
        </w:tc>
        <w:tc>
          <w:tcPr>
            <w:tcW w:w="134" w:type="dxa"/>
            <w:vAlign w:val="bottom"/>
          </w:tcPr>
          <w:p w14:paraId="5E4E9DE9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90CE10B" w14:textId="0975454A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4E221DF7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vAlign w:val="bottom"/>
          </w:tcPr>
          <w:p w14:paraId="0DE464B3" w14:textId="72EFDA28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vAlign w:val="bottom"/>
          </w:tcPr>
          <w:p w14:paraId="0DF7E3F3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79F0883D" w14:textId="36B032B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>22,153,351.68</w:t>
            </w:r>
          </w:p>
        </w:tc>
        <w:tc>
          <w:tcPr>
            <w:tcW w:w="134" w:type="dxa"/>
          </w:tcPr>
          <w:p w14:paraId="1BA77763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29BC1BF" w14:textId="2762A0F3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 xml:space="preserve">2.69 - </w:t>
            </w:r>
            <w:r w:rsidRPr="003E6478">
              <w:rPr>
                <w:rFonts w:ascii="Angsana New" w:hAnsi="Angsana New" w:hint="cs"/>
                <w:sz w:val="20"/>
                <w:szCs w:val="20"/>
                <w:cs/>
              </w:rPr>
              <w:t>5.49</w:t>
            </w:r>
          </w:p>
        </w:tc>
      </w:tr>
      <w:tr w:rsidR="00821CF4" w:rsidRPr="003E6478" w14:paraId="1CBDCFD5" w14:textId="77777777" w:rsidTr="001719A3">
        <w:trPr>
          <w:cantSplit/>
          <w:trHeight w:val="59"/>
        </w:trPr>
        <w:tc>
          <w:tcPr>
            <w:tcW w:w="2211" w:type="dxa"/>
          </w:tcPr>
          <w:p w14:paraId="25915289" w14:textId="77777777" w:rsidR="00821CF4" w:rsidRPr="003E6478" w:rsidRDefault="00821CF4" w:rsidP="00F11353">
            <w:pPr>
              <w:spacing w:line="260" w:lineRule="exact"/>
              <w:ind w:left="113" w:hanging="17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3182982" w14:textId="78CF0A31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 xml:space="preserve"> 445,905,810.65 </w:t>
            </w:r>
          </w:p>
        </w:tc>
        <w:tc>
          <w:tcPr>
            <w:tcW w:w="134" w:type="dxa"/>
          </w:tcPr>
          <w:p w14:paraId="60FD54F7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1B1616B" w14:textId="39C6FB0E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 xml:space="preserve"> 21,044,478.52 </w:t>
            </w:r>
          </w:p>
        </w:tc>
        <w:tc>
          <w:tcPr>
            <w:tcW w:w="134" w:type="dxa"/>
          </w:tcPr>
          <w:p w14:paraId="3CF32FF8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58841EB9" w14:textId="219A084D" w:rsidR="00821CF4" w:rsidRPr="003E6478" w:rsidRDefault="00821CF4" w:rsidP="00F11353">
            <w:pPr>
              <w:spacing w:line="260" w:lineRule="exact"/>
              <w:ind w:right="340" w:hanging="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E6478">
              <w:rPr>
                <w:rFonts w:ascii="Angsana New" w:hAnsi="Angsana New"/>
                <w:sz w:val="20"/>
                <w:szCs w:val="20"/>
              </w:rPr>
              <w:t xml:space="preserve"> -   </w:t>
            </w:r>
          </w:p>
        </w:tc>
        <w:tc>
          <w:tcPr>
            <w:tcW w:w="134" w:type="dxa"/>
          </w:tcPr>
          <w:p w14:paraId="5F9B930B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6E650627" w14:textId="0D1A0B99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25B46">
              <w:rPr>
                <w:rFonts w:ascii="Angsana New" w:hAnsi="Angsana New"/>
                <w:sz w:val="20"/>
                <w:szCs w:val="20"/>
              </w:rPr>
              <w:t>32,954,136.09</w:t>
            </w:r>
          </w:p>
        </w:tc>
        <w:tc>
          <w:tcPr>
            <w:tcW w:w="134" w:type="dxa"/>
          </w:tcPr>
          <w:p w14:paraId="34A9FB5B" w14:textId="77777777" w:rsidR="00821CF4" w:rsidRPr="003E6478" w:rsidRDefault="00821CF4" w:rsidP="00F11353">
            <w:pPr>
              <w:spacing w:line="26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bottom w:val="double" w:sz="6" w:space="0" w:color="auto"/>
            </w:tcBorders>
          </w:tcPr>
          <w:p w14:paraId="781CAF31" w14:textId="757E0428" w:rsidR="00821CF4" w:rsidRPr="003E6478" w:rsidRDefault="00821CF4" w:rsidP="00F11353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25B46">
              <w:rPr>
                <w:rFonts w:ascii="Angsana New" w:hAnsi="Angsana New"/>
                <w:sz w:val="20"/>
                <w:szCs w:val="20"/>
              </w:rPr>
              <w:t>499,904,425.26</w:t>
            </w:r>
          </w:p>
        </w:tc>
        <w:tc>
          <w:tcPr>
            <w:tcW w:w="134" w:type="dxa"/>
          </w:tcPr>
          <w:p w14:paraId="7F79E288" w14:textId="77777777" w:rsidR="00821CF4" w:rsidRPr="003E6478" w:rsidRDefault="00821CF4" w:rsidP="00F11353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0" w:type="dxa"/>
          </w:tcPr>
          <w:p w14:paraId="01F485CE" w14:textId="77777777" w:rsidR="00821CF4" w:rsidRPr="003E6478" w:rsidRDefault="00821CF4" w:rsidP="00F1135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4B2E032" w14:textId="77777777" w:rsidR="00156CF1" w:rsidRPr="00E66756" w:rsidRDefault="00156CF1" w:rsidP="00F11353">
      <w:pPr>
        <w:spacing w:line="380" w:lineRule="exact"/>
        <w:rPr>
          <w:color w:val="EE0000"/>
          <w:sz w:val="20"/>
          <w:szCs w:val="20"/>
        </w:rPr>
      </w:pPr>
    </w:p>
    <w:p w14:paraId="1A497797" w14:textId="2677181F" w:rsidR="002A0769" w:rsidRPr="003E6478" w:rsidRDefault="003E6478" w:rsidP="00F1135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E6478">
        <w:rPr>
          <w:rFonts w:ascii="Angsana New" w:hAnsi="Angsana New"/>
          <w:sz w:val="32"/>
          <w:szCs w:val="32"/>
        </w:rPr>
        <w:t>29</w:t>
      </w:r>
      <w:r w:rsidR="00416AC2" w:rsidRPr="003E6478">
        <w:rPr>
          <w:rFonts w:ascii="Angsana New" w:hAnsi="Angsana New"/>
          <w:sz w:val="32"/>
          <w:szCs w:val="32"/>
        </w:rPr>
        <w:t>.</w:t>
      </w:r>
      <w:r w:rsidR="002A0769" w:rsidRPr="003E6478">
        <w:rPr>
          <w:rFonts w:ascii="Angsana New" w:hAnsi="Angsana New"/>
          <w:sz w:val="32"/>
          <w:szCs w:val="32"/>
        </w:rPr>
        <w:t>3</w:t>
      </w:r>
      <w:r w:rsidR="002A0769" w:rsidRPr="003E6478">
        <w:rPr>
          <w:rFonts w:ascii="Angsana New" w:hAnsi="Angsana New"/>
          <w:sz w:val="32"/>
          <w:szCs w:val="32"/>
        </w:rPr>
        <w:tab/>
      </w:r>
      <w:r w:rsidR="002A0769" w:rsidRPr="003E6478">
        <w:rPr>
          <w:rFonts w:ascii="Angsana New" w:hAnsi="Angsana New"/>
          <w:sz w:val="32"/>
          <w:szCs w:val="32"/>
        </w:rPr>
        <w:tab/>
      </w:r>
      <w:r w:rsidR="002A0769" w:rsidRPr="003E6478">
        <w:rPr>
          <w:rFonts w:ascii="Angsana New" w:hAnsi="Angsana New"/>
          <w:sz w:val="32"/>
          <w:szCs w:val="32"/>
          <w:cs/>
        </w:rPr>
        <w:t>ความเสี่ยงจากการให้สินเชื่อ</w:t>
      </w:r>
    </w:p>
    <w:p w14:paraId="3D05F913" w14:textId="2AE38252" w:rsidR="00C7671A" w:rsidRDefault="002A0769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 w:rsidRPr="003E6478">
        <w:rPr>
          <w:rFonts w:ascii="Times New Roman" w:hAnsi="Times New Roman" w:cs="AngsanaUPC" w:hint="cs"/>
          <w:sz w:val="32"/>
          <w:szCs w:val="32"/>
        </w:rPr>
        <w:tab/>
      </w:r>
      <w:r w:rsidRPr="003E6478">
        <w:rPr>
          <w:rFonts w:ascii="Times New Roman" w:hAnsi="Times New Roman" w:cs="AngsanaUPC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 w:cs="AngsanaUPC"/>
          <w:sz w:val="32"/>
          <w:szCs w:val="32"/>
          <w:cs/>
        </w:rPr>
        <w:t>บริษัท</w:t>
      </w:r>
      <w:r w:rsidRPr="003E6478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  <w:r w:rsidRPr="003E6478">
        <w:rPr>
          <w:rFonts w:ascii="Angsana New" w:hAnsi="Angsana New" w:cs="AngsanaUPC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</w:t>
      </w:r>
      <w:r w:rsidRPr="00FC5CD0">
        <w:rPr>
          <w:rFonts w:ascii="Angsana New" w:hAnsi="Angsana New" w:cs="AngsanaUPC"/>
          <w:sz w:val="32"/>
          <w:szCs w:val="32"/>
          <w:cs/>
        </w:rPr>
        <w:t>บริษัทไม่คาดว่าจะได้รับความเสียหายที่เป็นสาระสำคัญจากการเก็บเงินจากลูกหนี้ดังกล่าว</w:t>
      </w:r>
      <w:r w:rsidRPr="003E6478">
        <w:rPr>
          <w:rFonts w:ascii="Angsana New" w:hAnsi="Angsana New" w:cs="AngsanaUPC"/>
          <w:sz w:val="32"/>
          <w:szCs w:val="32"/>
          <w:cs/>
        </w:rPr>
        <w:t xml:space="preserve"> นอกเหนือไปจากที่ได้ตั้งค่าเผื่อ</w:t>
      </w:r>
      <w:r w:rsidRPr="003E6478">
        <w:rPr>
          <w:rFonts w:ascii="Angsana New" w:hAnsi="Angsana New" w:cs="AngsanaUPC" w:hint="cs"/>
          <w:sz w:val="32"/>
          <w:szCs w:val="32"/>
          <w:cs/>
        </w:rPr>
        <w:t>ผลขาดทุนด้านเครดิตที่คาดว่าจะเกิดขึ้น</w:t>
      </w:r>
      <w:r w:rsidRPr="003E6478">
        <w:rPr>
          <w:rFonts w:ascii="Angsana New" w:hAnsi="Angsana New" w:cs="AngsanaUPC"/>
          <w:sz w:val="32"/>
          <w:szCs w:val="32"/>
          <w:cs/>
        </w:rPr>
        <w:t>ไว้แล้ว</w:t>
      </w:r>
    </w:p>
    <w:p w14:paraId="4F75A246" w14:textId="77777777" w:rsidR="003E6478" w:rsidRPr="003E6478" w:rsidRDefault="003E6478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0" w:hanging="992"/>
        <w:jc w:val="thaiDistribute"/>
        <w:rPr>
          <w:rFonts w:ascii="Angsana New" w:hAnsi="Angsana New" w:cs="AngsanaUPC"/>
          <w:sz w:val="32"/>
          <w:szCs w:val="32"/>
        </w:rPr>
      </w:pPr>
    </w:p>
    <w:p w14:paraId="0A94487A" w14:textId="6D034119" w:rsidR="002A0769" w:rsidRPr="003E6478" w:rsidRDefault="003E6478" w:rsidP="00F1135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E6478">
        <w:rPr>
          <w:rFonts w:ascii="Angsana New" w:hAnsi="Angsana New"/>
          <w:sz w:val="32"/>
          <w:szCs w:val="32"/>
        </w:rPr>
        <w:t>29</w:t>
      </w:r>
      <w:r w:rsidR="00416AC2" w:rsidRPr="003E6478">
        <w:rPr>
          <w:rFonts w:ascii="Angsana New" w:hAnsi="Angsana New"/>
          <w:sz w:val="32"/>
          <w:szCs w:val="32"/>
        </w:rPr>
        <w:t>.</w:t>
      </w:r>
      <w:r w:rsidR="002A0769" w:rsidRPr="003E6478">
        <w:rPr>
          <w:rFonts w:ascii="Angsana New" w:hAnsi="Angsana New"/>
          <w:sz w:val="32"/>
          <w:szCs w:val="32"/>
        </w:rPr>
        <w:t>4</w:t>
      </w:r>
      <w:r w:rsidR="002A0769" w:rsidRPr="003E6478">
        <w:rPr>
          <w:rFonts w:ascii="Angsana New" w:hAnsi="Angsana New"/>
          <w:sz w:val="32"/>
          <w:szCs w:val="32"/>
        </w:rPr>
        <w:tab/>
      </w:r>
      <w:r w:rsidR="002A0769" w:rsidRPr="003E6478">
        <w:rPr>
          <w:rFonts w:ascii="Angsana New" w:hAnsi="Angsana New"/>
          <w:sz w:val="32"/>
          <w:szCs w:val="32"/>
        </w:rPr>
        <w:tab/>
      </w:r>
      <w:r w:rsidR="002A0769" w:rsidRPr="003E6478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75AD29CA" w14:textId="77777777" w:rsidR="002A0769" w:rsidRPr="003E6478" w:rsidRDefault="002A0769" w:rsidP="00F11353">
      <w:pPr>
        <w:tabs>
          <w:tab w:val="left" w:pos="1418"/>
          <w:tab w:val="left" w:pos="8738"/>
        </w:tabs>
        <w:spacing w:line="380" w:lineRule="exact"/>
        <w:ind w:left="851" w:right="27" w:firstLine="589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3E6478">
        <w:rPr>
          <w:rFonts w:ascii="Angsana New" w:eastAsia="Cordia New" w:hAnsi="Angsana New"/>
          <w:sz w:val="32"/>
          <w:szCs w:val="32"/>
          <w:cs/>
          <w:lang w:eastAsia="x-none"/>
        </w:rPr>
        <w:t>บริษัทและบริษัทย่อยไม่มีความเสี่ยงจากความผันผวนของอัตราแลกเปลี่ยนในสกุลเงินตราต่างประเทศ เนื่องจากธุรกรรมทางการค้าของบริษัทและบริษัทย่อยทำธุรกิจภายในประเทศ</w:t>
      </w:r>
    </w:p>
    <w:p w14:paraId="0F291070" w14:textId="0E7BE83B" w:rsidR="002A0769" w:rsidRPr="003E6478" w:rsidRDefault="002A0769" w:rsidP="00F1135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3E647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E6478">
        <w:rPr>
          <w:rFonts w:ascii="Angsana New" w:hAnsi="Angsana New"/>
          <w:sz w:val="32"/>
          <w:szCs w:val="32"/>
        </w:rPr>
        <w:t>31</w:t>
      </w:r>
      <w:r w:rsidRPr="003E647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E6478">
        <w:rPr>
          <w:rFonts w:ascii="Angsana New" w:hAnsi="Angsana New"/>
          <w:sz w:val="32"/>
          <w:szCs w:val="32"/>
        </w:rPr>
        <w:t>256</w:t>
      </w:r>
      <w:r w:rsidR="003E6478">
        <w:rPr>
          <w:rFonts w:ascii="Angsana New" w:hAnsi="Angsana New"/>
          <w:sz w:val="32"/>
          <w:szCs w:val="32"/>
        </w:rPr>
        <w:t>8</w:t>
      </w:r>
      <w:r w:rsidRPr="003E647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E6478">
        <w:rPr>
          <w:rFonts w:ascii="Angsana New" w:hAnsi="Angsana New"/>
          <w:sz w:val="32"/>
          <w:szCs w:val="32"/>
        </w:rPr>
        <w:t>256</w:t>
      </w:r>
      <w:r w:rsidR="003E6478">
        <w:rPr>
          <w:rFonts w:ascii="Angsana New" w:hAnsi="Angsana New"/>
          <w:sz w:val="32"/>
          <w:szCs w:val="32"/>
        </w:rPr>
        <w:t>7</w:t>
      </w:r>
      <w:r w:rsidRPr="003E6478">
        <w:rPr>
          <w:rFonts w:ascii="Angsana New" w:hAnsi="Angsana New"/>
          <w:sz w:val="32"/>
          <w:szCs w:val="32"/>
          <w:cs/>
        </w:rPr>
        <w:t xml:space="preserve"> บริษัท</w:t>
      </w:r>
      <w:r w:rsidRPr="003E647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3E6478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มีสินทรัพย์และหนี้สินทางการเงินซึ่งเป็นเงินตราต่างประเทศที่สำคัญ</w:t>
      </w:r>
      <w:r w:rsidRPr="003E6478">
        <w:rPr>
          <w:rFonts w:ascii="Angsana New" w:hAnsi="Angsana New" w:hint="cs"/>
          <w:sz w:val="32"/>
          <w:szCs w:val="32"/>
          <w:cs/>
        </w:rPr>
        <w:t xml:space="preserve"> </w:t>
      </w:r>
      <w:r w:rsidRPr="003E6478">
        <w:rPr>
          <w:rFonts w:ascii="Angsana New" w:hAnsi="Angsana New"/>
          <w:sz w:val="32"/>
          <w:szCs w:val="32"/>
          <w:cs/>
        </w:rPr>
        <w:t>ดังนี้</w:t>
      </w:r>
      <w:r w:rsidRPr="003E6478">
        <w:rPr>
          <w:rFonts w:ascii="Angsana New" w:hAnsi="Angsana New"/>
          <w:sz w:val="32"/>
          <w:szCs w:val="32"/>
        </w:rPr>
        <w:t xml:space="preserve"> 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6"/>
        <w:gridCol w:w="137"/>
        <w:gridCol w:w="855"/>
        <w:gridCol w:w="142"/>
        <w:gridCol w:w="854"/>
        <w:gridCol w:w="135"/>
        <w:gridCol w:w="857"/>
        <w:gridCol w:w="142"/>
        <w:gridCol w:w="851"/>
        <w:gridCol w:w="134"/>
        <w:gridCol w:w="1279"/>
        <w:gridCol w:w="142"/>
        <w:gridCol w:w="1276"/>
        <w:gridCol w:w="6"/>
      </w:tblGrid>
      <w:tr w:rsidR="003E6478" w:rsidRPr="00FC5CD0" w14:paraId="246AC963" w14:textId="77777777" w:rsidTr="00FC5CD0">
        <w:trPr>
          <w:cantSplit/>
          <w:trHeight w:val="20"/>
        </w:trPr>
        <w:tc>
          <w:tcPr>
            <w:tcW w:w="1616" w:type="dxa"/>
          </w:tcPr>
          <w:p w14:paraId="2E1E8CDB" w14:textId="77777777" w:rsidR="00156CF1" w:rsidRPr="00FC5CD0" w:rsidRDefault="00156CF1" w:rsidP="00F11353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650E7EB4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6" w:space="0" w:color="auto"/>
            </w:tcBorders>
          </w:tcPr>
          <w:p w14:paraId="781FB4BA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3652EA4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850" w:type="dxa"/>
            <w:gridSpan w:val="3"/>
            <w:tcBorders>
              <w:bottom w:val="single" w:sz="6" w:space="0" w:color="auto"/>
            </w:tcBorders>
          </w:tcPr>
          <w:p w14:paraId="0BBB3926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288C2C1D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3" w:type="dxa"/>
            <w:gridSpan w:val="4"/>
          </w:tcPr>
          <w:p w14:paraId="24852F0D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E6478" w:rsidRPr="00FC5CD0" w14:paraId="55590E7D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  <w:vMerge w:val="restart"/>
            <w:tcBorders>
              <w:bottom w:val="single" w:sz="6" w:space="0" w:color="auto"/>
            </w:tcBorders>
            <w:vAlign w:val="bottom"/>
          </w:tcPr>
          <w:p w14:paraId="2FBC8F44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37" w:type="dxa"/>
            <w:vMerge w:val="restart"/>
          </w:tcPr>
          <w:p w14:paraId="6FD0F54C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 w:val="restart"/>
            <w:vAlign w:val="bottom"/>
          </w:tcPr>
          <w:p w14:paraId="3E5F5D65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6B8EBE09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vAlign w:val="bottom"/>
          </w:tcPr>
          <w:p w14:paraId="5E1D5102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 w:val="restart"/>
            <w:vAlign w:val="bottom"/>
          </w:tcPr>
          <w:p w14:paraId="25B9AFBE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5F97C2B8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5" w:type="dxa"/>
            <w:vMerge w:val="restart"/>
          </w:tcPr>
          <w:p w14:paraId="5C15FD9C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7" w:type="dxa"/>
            <w:vMerge w:val="restart"/>
            <w:tcBorders>
              <w:top w:val="single" w:sz="6" w:space="0" w:color="auto"/>
            </w:tcBorders>
            <w:vAlign w:val="bottom"/>
          </w:tcPr>
          <w:p w14:paraId="52AF31AC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  <w:p w14:paraId="261171D2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vAlign w:val="bottom"/>
          </w:tcPr>
          <w:p w14:paraId="06485312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bottom"/>
          </w:tcPr>
          <w:p w14:paraId="1FA77B7C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  <w:p w14:paraId="77390262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34" w:type="dxa"/>
            <w:vMerge w:val="restart"/>
          </w:tcPr>
          <w:p w14:paraId="611D6E99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vAlign w:val="bottom"/>
          </w:tcPr>
          <w:p w14:paraId="4128CD4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อัตราแลกเปลี่ยน</w:t>
            </w:r>
          </w:p>
        </w:tc>
      </w:tr>
      <w:tr w:rsidR="003E6478" w:rsidRPr="00FC5CD0" w14:paraId="31142412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  <w:vMerge/>
            <w:tcBorders>
              <w:bottom w:val="single" w:sz="6" w:space="0" w:color="auto"/>
            </w:tcBorders>
            <w:vAlign w:val="bottom"/>
          </w:tcPr>
          <w:p w14:paraId="548DB37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  <w:vMerge/>
          </w:tcPr>
          <w:p w14:paraId="5B2BB9B2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vMerge/>
            <w:tcBorders>
              <w:bottom w:val="single" w:sz="6" w:space="0" w:color="auto"/>
            </w:tcBorders>
            <w:vAlign w:val="bottom"/>
          </w:tcPr>
          <w:p w14:paraId="377FC219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vAlign w:val="bottom"/>
          </w:tcPr>
          <w:p w14:paraId="3B460A28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4" w:type="dxa"/>
            <w:vMerge/>
            <w:vAlign w:val="bottom"/>
          </w:tcPr>
          <w:p w14:paraId="0900688B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vMerge/>
          </w:tcPr>
          <w:p w14:paraId="6FB73EF6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857" w:type="dxa"/>
            <w:vMerge/>
            <w:tcBorders>
              <w:top w:val="single" w:sz="6" w:space="0" w:color="auto"/>
            </w:tcBorders>
            <w:vAlign w:val="bottom"/>
          </w:tcPr>
          <w:p w14:paraId="63F7527C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2" w:type="dxa"/>
            <w:vMerge/>
            <w:tcBorders>
              <w:top w:val="single" w:sz="6" w:space="0" w:color="auto"/>
            </w:tcBorders>
            <w:vAlign w:val="bottom"/>
          </w:tcPr>
          <w:p w14:paraId="22244746" w14:textId="77777777" w:rsidR="00156CF1" w:rsidRPr="00FC5CD0" w:rsidRDefault="00156CF1" w:rsidP="00F11353">
            <w:pPr>
              <w:tabs>
                <w:tab w:val="left" w:pos="0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</w:tcBorders>
            <w:vAlign w:val="bottom"/>
          </w:tcPr>
          <w:p w14:paraId="64CF154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4" w:type="dxa"/>
            <w:vMerge/>
            <w:tcBorders>
              <w:top w:val="single" w:sz="6" w:space="0" w:color="auto"/>
            </w:tcBorders>
          </w:tcPr>
          <w:p w14:paraId="7771391C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A8D6F7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อัตราซื้อ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4B9BD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A78132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อัตราขาย</w:t>
            </w:r>
          </w:p>
        </w:tc>
      </w:tr>
      <w:tr w:rsidR="003E6478" w:rsidRPr="00FC5CD0" w14:paraId="00430041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  <w:tcBorders>
              <w:top w:val="single" w:sz="6" w:space="0" w:color="auto"/>
            </w:tcBorders>
          </w:tcPr>
          <w:p w14:paraId="6CB89643" w14:textId="2D5C87E5" w:rsidR="00156CF1" w:rsidRPr="00FC5CD0" w:rsidRDefault="00156CF1" w:rsidP="00F11353">
            <w:pPr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7" w:type="dxa"/>
          </w:tcPr>
          <w:p w14:paraId="00696C60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676F3ED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31CBB9FF" w14:textId="77777777" w:rsidR="00156CF1" w:rsidRPr="00FC5CD0" w:rsidRDefault="00156CF1" w:rsidP="00F11353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FAB2A59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5" w:type="dxa"/>
          </w:tcPr>
          <w:p w14:paraId="148499D0" w14:textId="77777777" w:rsidR="00156CF1" w:rsidRPr="00FC5CD0" w:rsidRDefault="00156CF1" w:rsidP="00F11353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</w:tcPr>
          <w:p w14:paraId="3E0D6F3E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42" w:type="dxa"/>
          </w:tcPr>
          <w:p w14:paraId="24717D95" w14:textId="77777777" w:rsidR="00156CF1" w:rsidRPr="00FC5CD0" w:rsidRDefault="00156CF1" w:rsidP="00F11353">
            <w:pPr>
              <w:tabs>
                <w:tab w:val="decimal" w:pos="792"/>
              </w:tabs>
              <w:spacing w:line="280" w:lineRule="exact"/>
              <w:ind w:left="-57" w:right="-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30EB91B9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หลักพัน)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84242D1" w14:textId="77777777" w:rsidR="00156CF1" w:rsidRPr="00FC5CD0" w:rsidRDefault="00156CF1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57" w:right="-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97" w:type="dxa"/>
            <w:gridSpan w:val="3"/>
            <w:tcBorders>
              <w:left w:val="nil"/>
            </w:tcBorders>
          </w:tcPr>
          <w:p w14:paraId="010A3940" w14:textId="77777777" w:rsidR="00156CF1" w:rsidRPr="00FC5CD0" w:rsidRDefault="00156CF1" w:rsidP="00F11353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บาทต่อหนึ่งหน่วยเงินตราต่างประเทศ)</w:t>
            </w:r>
          </w:p>
        </w:tc>
      </w:tr>
      <w:tr w:rsidR="003E6478" w:rsidRPr="00FC5CD0" w14:paraId="3F00B5AE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256D7357" w14:textId="0FBC7159" w:rsidR="00CB406F" w:rsidRPr="00FC5CD0" w:rsidRDefault="00870C01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="00CB406F" w:rsidRPr="00FC5CD0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="00CB406F" w:rsidRPr="00FC5CD0">
              <w:rPr>
                <w:rFonts w:ascii="Angsana New" w:hAnsi="Angsana New"/>
                <w:sz w:val="22"/>
                <w:szCs w:val="22"/>
                <w:u w:val="single"/>
              </w:rPr>
              <w:t>256</w:t>
            </w:r>
            <w:r w:rsidR="003E6478" w:rsidRPr="00FC5CD0">
              <w:rPr>
                <w:rFonts w:ascii="Angsana New" w:hAnsi="Angsana New"/>
                <w:sz w:val="22"/>
                <w:szCs w:val="22"/>
                <w:u w:val="single"/>
              </w:rPr>
              <w:t>8</w:t>
            </w:r>
          </w:p>
        </w:tc>
        <w:tc>
          <w:tcPr>
            <w:tcW w:w="137" w:type="dxa"/>
          </w:tcPr>
          <w:p w14:paraId="72EE98A5" w14:textId="77777777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4662E3AF" w14:textId="2BBD84C6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42" w:type="dxa"/>
          </w:tcPr>
          <w:p w14:paraId="5AC58039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65D4E7C4" w14:textId="0359EBF3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33CC3AF9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3CFF2418" w14:textId="3081EC7B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3188B0E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F9B65DC" w14:textId="13654E84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79F9798" w14:textId="77777777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108760A3" w14:textId="678C7B5B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4930C75" w14:textId="77777777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0851A3AC" w14:textId="1424EC5E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6478" w:rsidRPr="00FC5CD0" w14:paraId="1398EF50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976940D" w14:textId="1744C5AE" w:rsidR="00CB406F" w:rsidRPr="00FC5CD0" w:rsidRDefault="00CB406F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ดอลลาร์</w:t>
            </w:r>
            <w:r w:rsidRPr="00FC5CD0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751A8013" w14:textId="77777777" w:rsidR="00CB406F" w:rsidRPr="00FC5CD0" w:rsidRDefault="00CB406F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14B05270" w14:textId="1A9DD2A8" w:rsidR="00CB406F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734</w:t>
            </w:r>
          </w:p>
        </w:tc>
        <w:tc>
          <w:tcPr>
            <w:tcW w:w="142" w:type="dxa"/>
          </w:tcPr>
          <w:p w14:paraId="4B575E24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71C3618B" w14:textId="22D2713D" w:rsidR="00CB406F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6,044</w:t>
            </w:r>
          </w:p>
        </w:tc>
        <w:tc>
          <w:tcPr>
            <w:tcW w:w="135" w:type="dxa"/>
          </w:tcPr>
          <w:p w14:paraId="6F8202DC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69B4AB61" w14:textId="202D3825" w:rsidR="00CB406F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142" w:type="dxa"/>
          </w:tcPr>
          <w:p w14:paraId="531F9303" w14:textId="77777777" w:rsidR="00CB406F" w:rsidRPr="00FC5CD0" w:rsidRDefault="00CB406F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D57ADB5" w14:textId="51098B44" w:rsidR="00CB406F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5,861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AFEDDE" w14:textId="77777777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34533E5" w14:textId="1574AD48" w:rsidR="00CB406F" w:rsidRPr="00FC5CD0" w:rsidRDefault="00BD1E56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31.4215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0E48E4A" w14:textId="77777777" w:rsidR="00CB406F" w:rsidRPr="00FC5CD0" w:rsidRDefault="00CB406F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B338C44" w14:textId="0D6426DC" w:rsidR="00CB406F" w:rsidRPr="00FC5CD0" w:rsidRDefault="00BD1E56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31.7436</w:t>
            </w:r>
          </w:p>
        </w:tc>
      </w:tr>
      <w:tr w:rsidR="002C2010" w:rsidRPr="00FC5CD0" w14:paraId="77B574B5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58EFD085" w14:textId="6728B9DF" w:rsidR="002C2010" w:rsidRPr="00FC5CD0" w:rsidRDefault="002C2010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ยูโร</w:t>
            </w:r>
          </w:p>
        </w:tc>
        <w:tc>
          <w:tcPr>
            <w:tcW w:w="137" w:type="dxa"/>
          </w:tcPr>
          <w:p w14:paraId="031F6D84" w14:textId="777777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67B90ECF" w14:textId="27265525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179FB56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7FABDE71" w14:textId="5F88F38D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35" w:type="dxa"/>
          </w:tcPr>
          <w:p w14:paraId="7F818AD6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27B82243" w14:textId="4C844AF2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E073B2E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76418E" w14:textId="0A3C0141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1BDC95E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38E2DA64" w14:textId="1E173882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36.4462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1E0ED7D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D03D955" w14:textId="766953FD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37.0712</w:t>
            </w:r>
          </w:p>
        </w:tc>
      </w:tr>
      <w:tr w:rsidR="002C2010" w:rsidRPr="00FC5CD0" w14:paraId="14E06613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242880CC" w14:textId="3284E63B" w:rsidR="002C2010" w:rsidRPr="00FC5CD0" w:rsidRDefault="002C2010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37" w:type="dxa"/>
          </w:tcPr>
          <w:p w14:paraId="40E1DED6" w14:textId="777777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342E9195" w14:textId="1270442E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93D2CC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370ADBDD" w14:textId="73103416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135" w:type="dxa"/>
          </w:tcPr>
          <w:p w14:paraId="36A17B96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6C0EFC36" w14:textId="53D00F64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5EE91D7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C5DA012" w14:textId="2CDF73F8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ED2D0DF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68A3B813" w14:textId="7BDF9A68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4.4218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6BD9B287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9A2C807" w14:textId="41C7FD55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4.4999</w:t>
            </w:r>
          </w:p>
        </w:tc>
      </w:tr>
      <w:tr w:rsidR="002C2010" w:rsidRPr="00FC5CD0" w14:paraId="74A2F34E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10589D65" w14:textId="1D163551" w:rsidR="002C2010" w:rsidRPr="00FC5CD0" w:rsidRDefault="002C2010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FC5CD0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FC5CD0">
              <w:rPr>
                <w:rFonts w:ascii="Angsana New" w:hAnsi="Angsana New"/>
                <w:sz w:val="22"/>
                <w:szCs w:val="22"/>
                <w:u w:val="single"/>
              </w:rPr>
              <w:t>2567</w:t>
            </w:r>
          </w:p>
        </w:tc>
        <w:tc>
          <w:tcPr>
            <w:tcW w:w="137" w:type="dxa"/>
          </w:tcPr>
          <w:p w14:paraId="329AD640" w14:textId="777777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791A35AE" w14:textId="0D7039F9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8A4BA5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3D84E776" w14:textId="06B5F4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" w:type="dxa"/>
          </w:tcPr>
          <w:p w14:paraId="2EB070B6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41E0BD99" w14:textId="406BE82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65D67B5C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0475E06" w14:textId="265FB33D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EEF1B4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5BB8B63" w14:textId="17655AF9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6DF3EB1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D74CB2B" w14:textId="2023C5BB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C2010" w:rsidRPr="00FC5CD0" w14:paraId="7F179928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66EF9486" w14:textId="5BC43021" w:rsidR="002C2010" w:rsidRPr="00FC5CD0" w:rsidRDefault="002C2010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ดอลลาร์</w:t>
            </w:r>
            <w:r w:rsidRPr="00FC5CD0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37" w:type="dxa"/>
          </w:tcPr>
          <w:p w14:paraId="1021BF2F" w14:textId="777777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79B03421" w14:textId="4902A86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bCs/>
                <w:sz w:val="22"/>
                <w:szCs w:val="22"/>
              </w:rPr>
              <w:t>2,088</w:t>
            </w:r>
          </w:p>
        </w:tc>
        <w:tc>
          <w:tcPr>
            <w:tcW w:w="142" w:type="dxa"/>
          </w:tcPr>
          <w:p w14:paraId="77CCCFD2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074D929E" w14:textId="49B8727B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15,348</w:t>
            </w:r>
          </w:p>
        </w:tc>
        <w:tc>
          <w:tcPr>
            <w:tcW w:w="135" w:type="dxa"/>
          </w:tcPr>
          <w:p w14:paraId="45FE7D75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4F1FC4F9" w14:textId="39628B3C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142" w:type="dxa"/>
          </w:tcPr>
          <w:p w14:paraId="10D46BA3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0320443" w14:textId="7278D6CF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1,872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9DA5315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27B2372E" w14:textId="37F0A535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33.8296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7AFB9E6C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1F996B6" w14:textId="39A50954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  <w:cs/>
              </w:rPr>
              <w:t>34.1461</w:t>
            </w:r>
          </w:p>
        </w:tc>
      </w:tr>
      <w:tr w:rsidR="002C2010" w:rsidRPr="00FC5CD0" w14:paraId="08484A04" w14:textId="77777777" w:rsidTr="00FC5CD0">
        <w:trPr>
          <w:gridAfter w:val="1"/>
          <w:wAfter w:w="6" w:type="dxa"/>
          <w:cantSplit/>
          <w:trHeight w:val="20"/>
        </w:trPr>
        <w:tc>
          <w:tcPr>
            <w:tcW w:w="1616" w:type="dxa"/>
          </w:tcPr>
          <w:p w14:paraId="3AA5F284" w14:textId="0B63BAAE" w:rsidR="002C2010" w:rsidRPr="00FC5CD0" w:rsidRDefault="002C2010" w:rsidP="00F11353">
            <w:pPr>
              <w:spacing w:line="280" w:lineRule="exact"/>
              <w:ind w:left="57" w:right="-147" w:hanging="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หยวนจีน</w:t>
            </w:r>
          </w:p>
        </w:tc>
        <w:tc>
          <w:tcPr>
            <w:tcW w:w="137" w:type="dxa"/>
          </w:tcPr>
          <w:p w14:paraId="0B558893" w14:textId="77777777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855" w:type="dxa"/>
          </w:tcPr>
          <w:p w14:paraId="6B6521FA" w14:textId="0BFD4C8D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1D564F7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4" w:type="dxa"/>
          </w:tcPr>
          <w:p w14:paraId="128F1600" w14:textId="0F6E7E90" w:rsidR="002C2010" w:rsidRPr="00FC5CD0" w:rsidRDefault="002C2010" w:rsidP="00F11353">
            <w:pPr>
              <w:spacing w:line="280" w:lineRule="exact"/>
              <w:ind w:right="9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 w:hint="cs"/>
                <w:sz w:val="22"/>
                <w:szCs w:val="22"/>
                <w:cs/>
              </w:rPr>
              <w:t>0.80</w:t>
            </w:r>
          </w:p>
        </w:tc>
        <w:tc>
          <w:tcPr>
            <w:tcW w:w="135" w:type="dxa"/>
          </w:tcPr>
          <w:p w14:paraId="164BAF4E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  <w:rtl/>
                <w:cs/>
                <w:lang w:bidi="ar-SA"/>
              </w:rPr>
            </w:pPr>
          </w:p>
        </w:tc>
        <w:tc>
          <w:tcPr>
            <w:tcW w:w="857" w:type="dxa"/>
          </w:tcPr>
          <w:p w14:paraId="70910ABD" w14:textId="1CFA1CC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755F8D6" w14:textId="77777777" w:rsidR="002C2010" w:rsidRPr="00FC5CD0" w:rsidRDefault="002C2010" w:rsidP="00F11353">
            <w:pPr>
              <w:tabs>
                <w:tab w:val="decimal" w:pos="792"/>
              </w:tabs>
              <w:spacing w:line="280" w:lineRule="exact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837ED1B" w14:textId="422EB631" w:rsidR="002C2010" w:rsidRPr="00FC5CD0" w:rsidRDefault="002C2010" w:rsidP="00BD1237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48FE399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left="-113" w:right="2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9" w:type="dxa"/>
            <w:tcBorders>
              <w:left w:val="nil"/>
            </w:tcBorders>
          </w:tcPr>
          <w:p w14:paraId="7F1B46A9" w14:textId="15103C9C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4.5996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472B8AE" w14:textId="77777777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023CBA5" w14:textId="2AF1F91A" w:rsidR="002C2010" w:rsidRPr="00FC5CD0" w:rsidRDefault="002C2010" w:rsidP="00F11353">
            <w:pPr>
              <w:tabs>
                <w:tab w:val="left" w:pos="284"/>
                <w:tab w:val="left" w:pos="3600"/>
                <w:tab w:val="left" w:pos="4500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C5CD0">
              <w:rPr>
                <w:rFonts w:ascii="Angsana New" w:hAnsi="Angsana New"/>
                <w:sz w:val="22"/>
                <w:szCs w:val="22"/>
              </w:rPr>
              <w:t>4.7130</w:t>
            </w:r>
          </w:p>
        </w:tc>
      </w:tr>
    </w:tbl>
    <w:p w14:paraId="3AEB72F7" w14:textId="77777777" w:rsidR="007A1057" w:rsidRDefault="007A1057" w:rsidP="00F11353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</w:p>
    <w:p w14:paraId="2C16D888" w14:textId="26663AD3" w:rsidR="002A0769" w:rsidRPr="007A1057" w:rsidRDefault="002A0769" w:rsidP="00F11353">
      <w:pPr>
        <w:tabs>
          <w:tab w:val="left" w:pos="1418"/>
          <w:tab w:val="left" w:pos="8738"/>
        </w:tabs>
        <w:spacing w:line="380" w:lineRule="exact"/>
        <w:ind w:left="851" w:right="28" w:firstLine="590"/>
        <w:jc w:val="thaiDistribute"/>
        <w:rPr>
          <w:rFonts w:ascii="Angsana New" w:eastAsia="Cordia New" w:hAnsi="Angsana New"/>
          <w:sz w:val="32"/>
          <w:szCs w:val="32"/>
          <w:lang w:eastAsia="x-none"/>
        </w:rPr>
      </w:pPr>
      <w:r w:rsidRPr="007A1057">
        <w:rPr>
          <w:rFonts w:ascii="Angsana New" w:eastAsia="Cordia New" w:hAnsi="Angsana New"/>
          <w:sz w:val="32"/>
          <w:szCs w:val="32"/>
          <w:cs/>
          <w:lang w:eastAsia="x-none"/>
        </w:rPr>
        <w:lastRenderedPageBreak/>
        <w:t xml:space="preserve">ณ วันที่ </w:t>
      </w:r>
      <w:r w:rsidRPr="007A1057">
        <w:rPr>
          <w:rFonts w:ascii="Angsana New" w:eastAsia="Cordia New" w:hAnsi="Angsana New"/>
          <w:sz w:val="32"/>
          <w:szCs w:val="32"/>
          <w:lang w:eastAsia="x-none"/>
        </w:rPr>
        <w:t xml:space="preserve">31 </w:t>
      </w:r>
      <w:r w:rsidRPr="007A1057">
        <w:rPr>
          <w:rFonts w:ascii="Angsana New" w:eastAsia="Cordia New" w:hAnsi="Angsana New"/>
          <w:sz w:val="32"/>
          <w:szCs w:val="32"/>
          <w:cs/>
          <w:lang w:eastAsia="x-none"/>
        </w:rPr>
        <w:t xml:space="preserve">ธันวาคม </w:t>
      </w:r>
      <w:r w:rsidRPr="007A1057">
        <w:rPr>
          <w:rFonts w:ascii="Angsana New" w:eastAsia="Cordia New" w:hAnsi="Angsana New"/>
          <w:sz w:val="32"/>
          <w:szCs w:val="32"/>
          <w:lang w:eastAsia="x-none"/>
        </w:rPr>
        <w:t>256</w:t>
      </w:r>
      <w:r w:rsidR="003E6478" w:rsidRPr="007A1057">
        <w:rPr>
          <w:rFonts w:ascii="Angsana New" w:eastAsia="Cordia New" w:hAnsi="Angsana New"/>
          <w:sz w:val="32"/>
          <w:szCs w:val="32"/>
          <w:lang w:eastAsia="x-none"/>
        </w:rPr>
        <w:t>8</w:t>
      </w:r>
      <w:r w:rsidRPr="007A1057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และ </w:t>
      </w:r>
      <w:r w:rsidRPr="007A1057">
        <w:rPr>
          <w:rFonts w:ascii="Angsana New" w:eastAsia="Cordia New" w:hAnsi="Angsana New"/>
          <w:sz w:val="32"/>
          <w:szCs w:val="32"/>
          <w:lang w:eastAsia="x-none"/>
        </w:rPr>
        <w:t>256</w:t>
      </w:r>
      <w:r w:rsidR="003E6478" w:rsidRPr="007A1057">
        <w:rPr>
          <w:rFonts w:ascii="Angsana New" w:eastAsia="Cordia New" w:hAnsi="Angsana New"/>
          <w:sz w:val="32"/>
          <w:szCs w:val="32"/>
          <w:lang w:eastAsia="x-none"/>
        </w:rPr>
        <w:t>7</w:t>
      </w:r>
      <w:r w:rsidRPr="007A1057">
        <w:rPr>
          <w:rFonts w:ascii="Angsana New" w:eastAsia="Cordia New" w:hAnsi="Angsana New"/>
          <w:sz w:val="32"/>
          <w:szCs w:val="32"/>
          <w:lang w:eastAsia="x-none"/>
        </w:rPr>
        <w:t xml:space="preserve"> </w:t>
      </w:r>
      <w:r w:rsidRPr="007A1057">
        <w:rPr>
          <w:rFonts w:ascii="Angsana New" w:eastAsia="Cordia New" w:hAnsi="Angsana New"/>
          <w:sz w:val="32"/>
          <w:szCs w:val="32"/>
          <w:cs/>
          <w:lang w:eastAsia="x-none"/>
        </w:rPr>
        <w:t>บริษัทมีสัญญาซื้อ</w:t>
      </w:r>
      <w:r w:rsidRPr="007A1057">
        <w:rPr>
          <w:rFonts w:ascii="Angsana New" w:eastAsia="Cordia New" w:hAnsi="Angsana New" w:hint="cs"/>
          <w:sz w:val="32"/>
          <w:szCs w:val="32"/>
          <w:cs/>
          <w:lang w:eastAsia="x-none"/>
        </w:rPr>
        <w:t>และขาย</w:t>
      </w:r>
      <w:r w:rsidRPr="007A1057">
        <w:rPr>
          <w:rFonts w:ascii="Angsana New" w:eastAsia="Cordia New" w:hAnsi="Angsana New"/>
          <w:sz w:val="32"/>
          <w:szCs w:val="32"/>
          <w:cs/>
          <w:lang w:eastAsia="x-none"/>
        </w:rPr>
        <w:t>เงินตราต่างประเทศล่วงหน้าหลายฉบับกับธนาคารในประเทศ</w:t>
      </w:r>
      <w:r w:rsidRPr="007A1057">
        <w:rPr>
          <w:rFonts w:ascii="Angsana New" w:eastAsia="Cordia New" w:hAnsi="Angsana New" w:hint="cs"/>
          <w:sz w:val="32"/>
          <w:szCs w:val="32"/>
          <w:cs/>
          <w:lang w:eastAsia="x-none"/>
        </w:rPr>
        <w:t>หลาย</w:t>
      </w:r>
      <w:r w:rsidRPr="007A1057">
        <w:rPr>
          <w:rFonts w:ascii="Angsana New" w:eastAsia="Cordia New" w:hAnsi="Angsana New"/>
          <w:sz w:val="32"/>
          <w:szCs w:val="32"/>
          <w:cs/>
          <w:lang w:eastAsia="x-none"/>
        </w:rPr>
        <w:t>แห่ง</w:t>
      </w:r>
      <w:r w:rsidRPr="007A1057">
        <w:rPr>
          <w:rFonts w:ascii="Angsana New" w:eastAsia="Cordia New" w:hAnsi="Angsana New" w:hint="cs"/>
          <w:sz w:val="32"/>
          <w:szCs w:val="32"/>
          <w:cs/>
          <w:lang w:eastAsia="x-none"/>
        </w:rPr>
        <w:t xml:space="preserve"> โดยมีรายละเอียดและอัตราแลกเปลี่ยนตามสัญญาซื้อและขายเงินตราต่างประเทศล่วงหน้า ดังนี้</w:t>
      </w:r>
    </w:p>
    <w:tbl>
      <w:tblPr>
        <w:tblW w:w="836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9"/>
        <w:gridCol w:w="134"/>
        <w:gridCol w:w="1634"/>
      </w:tblGrid>
      <w:tr w:rsidR="007A1057" w:rsidRPr="00FC5CD0" w14:paraId="2955ABCF" w14:textId="77777777" w:rsidTr="00B677BB">
        <w:trPr>
          <w:cantSplit/>
        </w:trPr>
        <w:tc>
          <w:tcPr>
            <w:tcW w:w="2551" w:type="dxa"/>
          </w:tcPr>
          <w:p w14:paraId="037DACA8" w14:textId="77777777" w:rsidR="002A0769" w:rsidRPr="00FC5CD0" w:rsidRDefault="002A0769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  <w:bookmarkStart w:id="6" w:name="_Hlk96614155"/>
          </w:p>
        </w:tc>
        <w:tc>
          <w:tcPr>
            <w:tcW w:w="1276" w:type="dxa"/>
          </w:tcPr>
          <w:p w14:paraId="075554F1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FA865F5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2A5C61FD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3527F5A9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59082A90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1057" w:rsidRPr="00FC5CD0" w14:paraId="00467C12" w14:textId="77777777" w:rsidTr="00B677BB">
        <w:trPr>
          <w:cantSplit/>
        </w:trPr>
        <w:tc>
          <w:tcPr>
            <w:tcW w:w="2551" w:type="dxa"/>
          </w:tcPr>
          <w:p w14:paraId="56ACE157" w14:textId="77777777" w:rsidR="002A0769" w:rsidRPr="00FC5CD0" w:rsidRDefault="002A0769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4DA8D6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5B52F89A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180423" w14:textId="378120CF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49638489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09E06319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7A1057" w:rsidRPr="00FC5CD0" w14:paraId="50797BC9" w14:textId="77777777" w:rsidTr="00B677BB">
        <w:trPr>
          <w:cantSplit/>
        </w:trPr>
        <w:tc>
          <w:tcPr>
            <w:tcW w:w="2551" w:type="dxa"/>
          </w:tcPr>
          <w:p w14:paraId="2B1264AE" w14:textId="77777777" w:rsidR="002A0769" w:rsidRPr="00FC5CD0" w:rsidRDefault="002A0769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AD2C25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D8373DD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0B8D4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1BF8B28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A7E55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30DD6603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389F407B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7A1057" w:rsidRPr="00FC5CD0" w14:paraId="023F2279" w14:textId="77777777" w:rsidTr="00B677BB">
        <w:trPr>
          <w:cantSplit/>
        </w:trPr>
        <w:tc>
          <w:tcPr>
            <w:tcW w:w="2551" w:type="dxa"/>
          </w:tcPr>
          <w:p w14:paraId="5F8EA456" w14:textId="30388629" w:rsidR="002A0769" w:rsidRPr="00FC5CD0" w:rsidRDefault="002A0769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7A1057" w:rsidRPr="00FC5CD0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435AAB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8FA53BE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366BA985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B5312C8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1D0456BA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7FEFC4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291E1602" w14:textId="77777777" w:rsidR="002A0769" w:rsidRPr="00FC5CD0" w:rsidRDefault="002A0769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A1057" w:rsidRPr="00FC5CD0" w14:paraId="4F859088" w14:textId="77777777" w:rsidTr="00B677BB">
        <w:trPr>
          <w:cantSplit/>
        </w:trPr>
        <w:tc>
          <w:tcPr>
            <w:tcW w:w="2551" w:type="dxa"/>
          </w:tcPr>
          <w:p w14:paraId="4B1A23F8" w14:textId="77777777" w:rsidR="00C7671A" w:rsidRPr="00FC5CD0" w:rsidRDefault="00C7671A" w:rsidP="00F11353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44E2BAC9" w14:textId="28C2BC87" w:rsidR="00C7671A" w:rsidRPr="00FC5CD0" w:rsidRDefault="00FA4AEF" w:rsidP="00FC5CD0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3.77</w:t>
            </w:r>
            <w:r w:rsidR="00C7671A"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49248BC2" w14:textId="77777777" w:rsidR="00C7671A" w:rsidRPr="00FC5CD0" w:rsidRDefault="00C7671A" w:rsidP="00FC5CD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1A126A0B" w14:textId="10BF2F29" w:rsidR="00C7671A" w:rsidRPr="00FC5CD0" w:rsidRDefault="00FA4AEF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 xml:space="preserve">    118,907</w:t>
            </w:r>
          </w:p>
        </w:tc>
        <w:tc>
          <w:tcPr>
            <w:tcW w:w="134" w:type="dxa"/>
          </w:tcPr>
          <w:p w14:paraId="4F7AF64C" w14:textId="77777777" w:rsidR="00C7671A" w:rsidRPr="00FC5CD0" w:rsidRDefault="00C7671A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9" w:type="dxa"/>
          </w:tcPr>
          <w:p w14:paraId="3B479455" w14:textId="0998BEA7" w:rsidR="00C7671A" w:rsidRPr="00FC5CD0" w:rsidRDefault="00FA4AEF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 xml:space="preserve">  118,001</w:t>
            </w:r>
          </w:p>
        </w:tc>
        <w:tc>
          <w:tcPr>
            <w:tcW w:w="134" w:type="dxa"/>
          </w:tcPr>
          <w:p w14:paraId="441248BC" w14:textId="77777777" w:rsidR="00C7671A" w:rsidRPr="00FC5CD0" w:rsidRDefault="00C7671A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2D47FA0" w14:textId="0527071A" w:rsidR="00C7671A" w:rsidRPr="00FC5CD0" w:rsidRDefault="00FA4AEF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FC5CD0">
              <w:rPr>
                <w:rFonts w:ascii="Angsana New" w:hAnsi="Angsana New"/>
                <w:sz w:val="24"/>
                <w:szCs w:val="24"/>
              </w:rPr>
              <w:t xml:space="preserve">30.79 - 32.20 </w:t>
            </w:r>
          </w:p>
          <w:p w14:paraId="3A7C5996" w14:textId="5D310CFE" w:rsidR="00C7671A" w:rsidRPr="00FC5CD0" w:rsidRDefault="00C7671A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bookmarkEnd w:id="6"/>
    </w:tbl>
    <w:p w14:paraId="0663A455" w14:textId="68D8C8ED" w:rsidR="002A0769" w:rsidRPr="00FC5CD0" w:rsidRDefault="002A0769" w:rsidP="00F11353">
      <w:pPr>
        <w:spacing w:line="380" w:lineRule="exact"/>
        <w:ind w:left="850" w:hanging="567"/>
        <w:jc w:val="thaiDistribute"/>
        <w:rPr>
          <w:rFonts w:ascii="Angsana New" w:hAnsi="Angsana New"/>
          <w:color w:val="EE0000"/>
          <w:sz w:val="24"/>
          <w:szCs w:val="24"/>
        </w:rPr>
      </w:pP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1"/>
        <w:gridCol w:w="1247"/>
        <w:gridCol w:w="134"/>
        <w:gridCol w:w="1247"/>
        <w:gridCol w:w="134"/>
        <w:gridCol w:w="1634"/>
      </w:tblGrid>
      <w:tr w:rsidR="006B2D62" w:rsidRPr="00FC5CD0" w14:paraId="3DD1D44C" w14:textId="77777777" w:rsidTr="00FE4BB4">
        <w:trPr>
          <w:cantSplit/>
        </w:trPr>
        <w:tc>
          <w:tcPr>
            <w:tcW w:w="2551" w:type="dxa"/>
          </w:tcPr>
          <w:p w14:paraId="281ECDE5" w14:textId="77777777" w:rsidR="006B2D62" w:rsidRPr="00FC5CD0" w:rsidRDefault="006B2D62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0CD8A8E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849448D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bottom w:val="single" w:sz="6" w:space="0" w:color="auto"/>
            </w:tcBorders>
          </w:tcPr>
          <w:p w14:paraId="1DD79C55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" w:type="dxa"/>
          </w:tcPr>
          <w:p w14:paraId="73952AD0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3C9867C5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2D62" w:rsidRPr="00FC5CD0" w14:paraId="39B109DD" w14:textId="77777777" w:rsidTr="00FE4BB4">
        <w:trPr>
          <w:cantSplit/>
        </w:trPr>
        <w:tc>
          <w:tcPr>
            <w:tcW w:w="2551" w:type="dxa"/>
          </w:tcPr>
          <w:p w14:paraId="35CA3862" w14:textId="77777777" w:rsidR="006B2D62" w:rsidRPr="00FC5CD0" w:rsidRDefault="006B2D62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9E1DA19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1" w:type="dxa"/>
          </w:tcPr>
          <w:p w14:paraId="5878CA65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F97250" w14:textId="4434AA29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งบการเงินเฉพะกิจการ</w:t>
            </w:r>
          </w:p>
        </w:tc>
        <w:tc>
          <w:tcPr>
            <w:tcW w:w="134" w:type="dxa"/>
          </w:tcPr>
          <w:p w14:paraId="78A336EF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287F60CB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6B2D62" w:rsidRPr="00FC5CD0" w14:paraId="5E678D3E" w14:textId="77777777" w:rsidTr="00FE4BB4">
        <w:trPr>
          <w:cantSplit/>
        </w:trPr>
        <w:tc>
          <w:tcPr>
            <w:tcW w:w="2551" w:type="dxa"/>
          </w:tcPr>
          <w:p w14:paraId="57D42D03" w14:textId="77777777" w:rsidR="006B2D62" w:rsidRPr="00FC5CD0" w:rsidRDefault="006B2D62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CFC21B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A563C82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5C11A1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มูลค่าตามสัญญา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C1D4C7E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B0C531D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52DD7B77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bottom w:val="single" w:sz="6" w:space="0" w:color="auto"/>
            </w:tcBorders>
          </w:tcPr>
          <w:p w14:paraId="15D66EDB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ตามสัญญา</w:t>
            </w:r>
          </w:p>
        </w:tc>
      </w:tr>
      <w:tr w:rsidR="006B2D62" w:rsidRPr="00FC5CD0" w14:paraId="4F3A666B" w14:textId="77777777" w:rsidTr="00FE4BB4">
        <w:trPr>
          <w:cantSplit/>
        </w:trPr>
        <w:tc>
          <w:tcPr>
            <w:tcW w:w="2551" w:type="dxa"/>
          </w:tcPr>
          <w:p w14:paraId="45A25A84" w14:textId="77777777" w:rsidR="006B2D62" w:rsidRPr="00FC5CD0" w:rsidRDefault="006B2D62" w:rsidP="00F11353">
            <w:pPr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0774F60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C2CCC0B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D9CCEB6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B30624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5FF6DBD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321E3A0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  <w:tcBorders>
              <w:top w:val="single" w:sz="6" w:space="0" w:color="auto"/>
            </w:tcBorders>
          </w:tcPr>
          <w:p w14:paraId="16261D30" w14:textId="77777777" w:rsidR="006B2D62" w:rsidRPr="00FC5CD0" w:rsidRDefault="006B2D62" w:rsidP="00F11353">
            <w:pPr>
              <w:autoSpaceDE w:val="0"/>
              <w:autoSpaceDN w:val="0"/>
              <w:adjustRightInd w:val="0"/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2D62" w:rsidRPr="00FC5CD0" w14:paraId="0E1D0968" w14:textId="77777777" w:rsidTr="00FE4BB4">
        <w:trPr>
          <w:cantSplit/>
        </w:trPr>
        <w:tc>
          <w:tcPr>
            <w:tcW w:w="2551" w:type="dxa"/>
          </w:tcPr>
          <w:p w14:paraId="0E78089E" w14:textId="77777777" w:rsidR="006B2D62" w:rsidRPr="00FC5CD0" w:rsidRDefault="006B2D62" w:rsidP="00F11353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2DEF3E89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3.67</w:t>
            </w: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4E3EDCE5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5CAD0FD6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115,462</w:t>
            </w:r>
          </w:p>
        </w:tc>
        <w:tc>
          <w:tcPr>
            <w:tcW w:w="134" w:type="dxa"/>
          </w:tcPr>
          <w:p w14:paraId="76456BFE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04CD4A6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114,612</w:t>
            </w:r>
          </w:p>
        </w:tc>
        <w:tc>
          <w:tcPr>
            <w:tcW w:w="134" w:type="dxa"/>
          </w:tcPr>
          <w:p w14:paraId="7E86DB5D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169A70AE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FC5CD0">
              <w:rPr>
                <w:rFonts w:ascii="Angsana New" w:hAnsi="Angsana New"/>
                <w:sz w:val="24"/>
                <w:szCs w:val="24"/>
              </w:rPr>
              <w:t>31.02 - 32.20</w:t>
            </w:r>
          </w:p>
          <w:p w14:paraId="3DE17A49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  <w:tr w:rsidR="006B2D62" w:rsidRPr="00FC5CD0" w14:paraId="63E6B951" w14:textId="77777777" w:rsidTr="00FE4BB4">
        <w:trPr>
          <w:cantSplit/>
        </w:trPr>
        <w:tc>
          <w:tcPr>
            <w:tcW w:w="2551" w:type="dxa"/>
          </w:tcPr>
          <w:p w14:paraId="0AFE87D1" w14:textId="77777777" w:rsidR="006B2D62" w:rsidRPr="00FC5CD0" w:rsidRDefault="006B2D62" w:rsidP="00F11353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ปี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  <w:r w:rsidRPr="00FC5CD0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276" w:type="dxa"/>
          </w:tcPr>
          <w:p w14:paraId="61AD16C5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84F6619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290CA174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9AA6D8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BFFA628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95FF69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4A741F6F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B2D62" w:rsidRPr="00FC5CD0" w14:paraId="7672A1A1" w14:textId="77777777" w:rsidTr="00FE4BB4">
        <w:trPr>
          <w:cantSplit/>
        </w:trPr>
        <w:tc>
          <w:tcPr>
            <w:tcW w:w="2551" w:type="dxa"/>
          </w:tcPr>
          <w:p w14:paraId="25604A05" w14:textId="77777777" w:rsidR="006B2D62" w:rsidRPr="00FC5CD0" w:rsidRDefault="006B2D62" w:rsidP="00F11353">
            <w:pPr>
              <w:spacing w:line="300" w:lineRule="exact"/>
              <w:ind w:left="-57" w:right="-147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276" w:type="dxa"/>
          </w:tcPr>
          <w:p w14:paraId="7A046360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6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1.22</w:t>
            </w: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 ล้านดอลลาร์สหรัฐอเมริกา</w:t>
            </w:r>
          </w:p>
        </w:tc>
        <w:tc>
          <w:tcPr>
            <w:tcW w:w="141" w:type="dxa"/>
          </w:tcPr>
          <w:p w14:paraId="1565579C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7" w:type="dxa"/>
          </w:tcPr>
          <w:p w14:paraId="6BDEA75A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41,523</w:t>
            </w:r>
          </w:p>
        </w:tc>
        <w:tc>
          <w:tcPr>
            <w:tcW w:w="134" w:type="dxa"/>
          </w:tcPr>
          <w:p w14:paraId="57C723ED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BA1B3C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/>
                <w:sz w:val="24"/>
                <w:szCs w:val="24"/>
              </w:rPr>
              <w:t>41,083</w:t>
            </w:r>
          </w:p>
        </w:tc>
        <w:tc>
          <w:tcPr>
            <w:tcW w:w="134" w:type="dxa"/>
          </w:tcPr>
          <w:p w14:paraId="37B381FF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34" w:type="dxa"/>
          </w:tcPr>
          <w:p w14:paraId="7C8EEC20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 xml:space="preserve">อัตรา </w:t>
            </w:r>
            <w:r w:rsidRPr="00FC5CD0">
              <w:rPr>
                <w:rFonts w:ascii="Angsana New" w:hAnsi="Angsana New"/>
                <w:sz w:val="24"/>
                <w:szCs w:val="24"/>
              </w:rPr>
              <w:t>33.28 - 36.04</w:t>
            </w:r>
          </w:p>
          <w:p w14:paraId="12057553" w14:textId="77777777" w:rsidR="006B2D62" w:rsidRPr="00FC5CD0" w:rsidRDefault="006B2D62" w:rsidP="00FC5CD0">
            <w:pPr>
              <w:autoSpaceDE w:val="0"/>
              <w:autoSpaceDN w:val="0"/>
              <w:adjustRightInd w:val="0"/>
              <w:spacing w:line="300" w:lineRule="exact"/>
              <w:ind w:left="-5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FC5CD0">
              <w:rPr>
                <w:rFonts w:ascii="Angsana New" w:hAnsi="Angsana New" w:hint="cs"/>
                <w:sz w:val="24"/>
                <w:szCs w:val="24"/>
                <w:cs/>
              </w:rPr>
              <w:t>ดอลลาร์สหรัฐอเมริกา</w:t>
            </w:r>
          </w:p>
        </w:tc>
      </w:tr>
    </w:tbl>
    <w:p w14:paraId="51543FC2" w14:textId="77777777" w:rsidR="006B2D62" w:rsidRDefault="006B2D62" w:rsidP="00F11353">
      <w:pPr>
        <w:spacing w:line="380" w:lineRule="exact"/>
        <w:ind w:left="850" w:hanging="567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14F10F46" w14:textId="7F2AA068" w:rsidR="007A1057" w:rsidRPr="003E6478" w:rsidRDefault="007A1057" w:rsidP="00F1135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E6478">
        <w:rPr>
          <w:rFonts w:ascii="Angsana New" w:hAnsi="Angsana New"/>
          <w:sz w:val="32"/>
          <w:szCs w:val="32"/>
        </w:rPr>
        <w:t>29.</w:t>
      </w:r>
      <w:r>
        <w:rPr>
          <w:rFonts w:ascii="Angsana New" w:hAnsi="Angsana New"/>
          <w:sz w:val="32"/>
          <w:szCs w:val="32"/>
        </w:rPr>
        <w:t>5</w:t>
      </w:r>
      <w:r w:rsidRPr="003E6478">
        <w:rPr>
          <w:rFonts w:ascii="Angsana New" w:hAnsi="Angsana New"/>
          <w:sz w:val="32"/>
          <w:szCs w:val="32"/>
        </w:rPr>
        <w:tab/>
      </w:r>
      <w:r w:rsidRPr="003E6478">
        <w:rPr>
          <w:rFonts w:ascii="Angsana New" w:hAnsi="Angsana New"/>
          <w:sz w:val="32"/>
          <w:szCs w:val="32"/>
        </w:rPr>
        <w:tab/>
      </w:r>
      <w:r w:rsidRPr="007A1057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7E66D7DD" w14:textId="2F037278" w:rsidR="003E6478" w:rsidRPr="007A1057" w:rsidRDefault="007A1057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 w:rsidR="003E6478" w:rsidRPr="007A1057">
        <w:rPr>
          <w:rFonts w:ascii="Angsana New" w:hAnsi="Angsana New" w:cs="AngsanaUPC"/>
          <w:sz w:val="32"/>
          <w:szCs w:val="32"/>
          <w:cs/>
        </w:rPr>
        <w:t>บริษัทและบริษัทย่อยมีการควบคุมความเสี่ยงจากการขาดสภาพคล่อง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</w:t>
      </w:r>
      <w:r w:rsidR="003E6478" w:rsidRPr="007A1057">
        <w:rPr>
          <w:rFonts w:ascii="Angsana New" w:hAnsi="Angsana New" w:cs="AngsanaUPC" w:hint="cs"/>
          <w:sz w:val="32"/>
          <w:szCs w:val="32"/>
          <w:cs/>
        </w:rPr>
        <w:t>บริษัทและบริษัทย่อย</w:t>
      </w:r>
      <w:r w:rsidR="003E6478" w:rsidRPr="007A1057">
        <w:rPr>
          <w:rFonts w:ascii="Angsana New" w:hAnsi="Angsana New" w:cs="AngsanaUPC"/>
          <w:sz w:val="32"/>
          <w:szCs w:val="32"/>
          <w:cs/>
        </w:rPr>
        <w:t>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4A743A03" w14:textId="418F6B7E" w:rsidR="003E6478" w:rsidRDefault="007A1057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/>
          <w:sz w:val="32"/>
          <w:szCs w:val="32"/>
          <w:cs/>
        </w:rPr>
        <w:tab/>
      </w:r>
      <w:r w:rsidR="003E6478" w:rsidRPr="007A1057">
        <w:rPr>
          <w:rFonts w:ascii="Angsana New" w:hAnsi="Angsana New" w:cs="AngsanaUPC"/>
          <w:sz w:val="32"/>
          <w:szCs w:val="32"/>
          <w:cs/>
        </w:rPr>
        <w:t>ณ วันที่</w:t>
      </w:r>
      <w:r w:rsidR="003E6478" w:rsidRPr="007A1057">
        <w:rPr>
          <w:rFonts w:ascii="Angsana New" w:hAnsi="Angsana New" w:cs="AngsanaUPC"/>
          <w:sz w:val="32"/>
          <w:szCs w:val="32"/>
        </w:rPr>
        <w:t xml:space="preserve"> </w:t>
      </w:r>
      <w:r w:rsidR="003E6478" w:rsidRPr="007A1057">
        <w:rPr>
          <w:rFonts w:ascii="Angsana New" w:hAnsi="Angsana New" w:cs="AngsanaUPC"/>
          <w:sz w:val="32"/>
          <w:szCs w:val="32"/>
          <w:cs/>
        </w:rPr>
        <w:t xml:space="preserve"> </w:t>
      </w:r>
      <w:r w:rsidR="003E6478" w:rsidRPr="007A1057">
        <w:rPr>
          <w:rFonts w:ascii="Angsana New" w:hAnsi="Angsana New" w:cs="AngsanaUPC"/>
          <w:sz w:val="32"/>
          <w:szCs w:val="32"/>
        </w:rPr>
        <w:t xml:space="preserve">31 </w:t>
      </w:r>
      <w:r w:rsidR="003E6478" w:rsidRPr="007A1057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3E6478" w:rsidRPr="007A1057">
        <w:rPr>
          <w:rFonts w:ascii="Angsana New" w:hAnsi="Angsana New" w:cs="AngsanaUPC"/>
          <w:sz w:val="32"/>
          <w:szCs w:val="32"/>
        </w:rPr>
        <w:t xml:space="preserve">2568 </w:t>
      </w:r>
      <w:r w:rsidR="003E6478" w:rsidRPr="007A1057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3E6478" w:rsidRPr="007A1057">
        <w:rPr>
          <w:rFonts w:ascii="Angsana New" w:hAnsi="Angsana New" w:cs="AngsanaUPC"/>
          <w:sz w:val="32"/>
          <w:szCs w:val="32"/>
        </w:rPr>
        <w:t>2567</w:t>
      </w:r>
      <w:r w:rsidR="003E6478" w:rsidRPr="007A1057">
        <w:rPr>
          <w:rFonts w:ascii="Angsana New" w:hAnsi="Angsana New" w:cs="AngsanaUPC"/>
          <w:sz w:val="32"/>
          <w:szCs w:val="32"/>
          <w:cs/>
        </w:rPr>
        <w:t xml:space="preserve"> รายละเอียดการครบกำหนดชำระของหนี้สินทางการเงินของบริษัท</w:t>
      </w:r>
      <w:r w:rsidR="003E6478" w:rsidRPr="007A1057">
        <w:rPr>
          <w:rFonts w:ascii="Angsana New" w:hAnsi="Angsana New" w:cs="AngsanaUPC" w:hint="cs"/>
          <w:sz w:val="32"/>
          <w:szCs w:val="32"/>
          <w:cs/>
        </w:rPr>
        <w:t xml:space="preserve">และบริษัทย่อย </w:t>
      </w:r>
      <w:r w:rsidR="003E6478" w:rsidRPr="007A1057">
        <w:rPr>
          <w:rFonts w:ascii="Angsana New" w:hAnsi="Angsana New" w:cs="AngsanaUPC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BD1237" w14:paraId="74285277" w14:textId="77777777" w:rsidTr="005A1BF2">
        <w:trPr>
          <w:cantSplit/>
        </w:trPr>
        <w:tc>
          <w:tcPr>
            <w:tcW w:w="3458" w:type="dxa"/>
            <w:vAlign w:val="bottom"/>
          </w:tcPr>
          <w:p w14:paraId="0713B959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ABA324C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บาท</w:t>
            </w:r>
          </w:p>
        </w:tc>
      </w:tr>
      <w:tr w:rsidR="001137D6" w:rsidRPr="00BD1237" w14:paraId="38201FD0" w14:textId="77777777" w:rsidTr="005A1BF2">
        <w:trPr>
          <w:cantSplit/>
        </w:trPr>
        <w:tc>
          <w:tcPr>
            <w:tcW w:w="3458" w:type="dxa"/>
            <w:vAlign w:val="bottom"/>
          </w:tcPr>
          <w:p w14:paraId="49F09CA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EB6DBEF" w14:textId="33548473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งบการเงินรวม</w:t>
            </w:r>
          </w:p>
        </w:tc>
      </w:tr>
      <w:tr w:rsidR="001137D6" w:rsidRPr="00BD1237" w14:paraId="292115F8" w14:textId="77777777" w:rsidTr="005A1BF2">
        <w:trPr>
          <w:cantSplit/>
        </w:trPr>
        <w:tc>
          <w:tcPr>
            <w:tcW w:w="3458" w:type="dxa"/>
            <w:vAlign w:val="bottom"/>
          </w:tcPr>
          <w:p w14:paraId="43714D0C" w14:textId="115E18CE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A5A112" w14:textId="40498C16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D1237">
              <w:rPr>
                <w:rFonts w:ascii="Angsana New" w:hAnsi="Angsana New"/>
                <w:sz w:val="22"/>
                <w:szCs w:val="22"/>
              </w:rPr>
              <w:t>31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D12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1137D6" w:rsidRPr="00BD1237" w14:paraId="0081172B" w14:textId="77777777" w:rsidTr="005A1BF2">
        <w:trPr>
          <w:cantSplit/>
        </w:trPr>
        <w:tc>
          <w:tcPr>
            <w:tcW w:w="3458" w:type="dxa"/>
            <w:vAlign w:val="bottom"/>
          </w:tcPr>
          <w:p w14:paraId="75548A41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48E489" w14:textId="1FE0C9D2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2743E9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09263D3" w14:textId="7C8E9475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BD1237">
              <w:rPr>
                <w:rFonts w:ascii="Angsana New" w:hAnsi="Angsana New"/>
                <w:sz w:val="22"/>
                <w:szCs w:val="22"/>
              </w:rPr>
              <w:t>5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B0C733E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DBFFB" w14:textId="76C862F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FAACB56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478334" w14:textId="3A7F8B5E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137D6" w:rsidRPr="00BD1237" w14:paraId="50DA72CD" w14:textId="77777777" w:rsidTr="00776748">
        <w:trPr>
          <w:cantSplit/>
        </w:trPr>
        <w:tc>
          <w:tcPr>
            <w:tcW w:w="3458" w:type="dxa"/>
          </w:tcPr>
          <w:p w14:paraId="19FB539F" w14:textId="2359117D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9C3C637" w14:textId="6D3F4CDB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497,681,365.05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698027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A2C0C8" w14:textId="2A636038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ECA8BAE" w14:textId="77777777" w:rsidR="001137D6" w:rsidRPr="00BD1237" w:rsidRDefault="001137D6" w:rsidP="001137D6">
            <w:pPr>
              <w:spacing w:line="300" w:lineRule="exact"/>
              <w:ind w:left="-306" w:right="340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B5D4F95" w14:textId="78B0E1DB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5C2B18B" w14:textId="77777777" w:rsidR="001137D6" w:rsidRPr="00BD1237" w:rsidRDefault="001137D6" w:rsidP="001137D6">
            <w:pPr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21CDA0" w14:textId="2AB7EE5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497,681,365.05 </w:t>
            </w:r>
          </w:p>
        </w:tc>
      </w:tr>
      <w:tr w:rsidR="001137D6" w:rsidRPr="00BD1237" w14:paraId="09DBED5E" w14:textId="77777777" w:rsidTr="00EF5C15">
        <w:trPr>
          <w:cantSplit/>
        </w:trPr>
        <w:tc>
          <w:tcPr>
            <w:tcW w:w="3458" w:type="dxa"/>
          </w:tcPr>
          <w:p w14:paraId="67731017" w14:textId="43877D9F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43D3898" w14:textId="307451D0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155,316,732.74 </w:t>
            </w:r>
          </w:p>
        </w:tc>
        <w:tc>
          <w:tcPr>
            <w:tcW w:w="134" w:type="dxa"/>
          </w:tcPr>
          <w:p w14:paraId="7BB0EAD1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4D2D5EB1" w14:textId="416F10EC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6096956C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</w:tcPr>
          <w:p w14:paraId="0BEF4A5F" w14:textId="34D579C8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7604D4D5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3265E3AB" w14:textId="797373E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155,316,732.74 </w:t>
            </w:r>
          </w:p>
        </w:tc>
      </w:tr>
      <w:tr w:rsidR="001137D6" w:rsidRPr="00BD1237" w14:paraId="23FAB9D4" w14:textId="77777777" w:rsidTr="00EF5C15">
        <w:trPr>
          <w:cantSplit/>
        </w:trPr>
        <w:tc>
          <w:tcPr>
            <w:tcW w:w="3458" w:type="dxa"/>
          </w:tcPr>
          <w:p w14:paraId="5EB38180" w14:textId="46F05260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77BED0F" w14:textId="0C950BA0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56,442,097.60 </w:t>
            </w:r>
          </w:p>
        </w:tc>
        <w:tc>
          <w:tcPr>
            <w:tcW w:w="134" w:type="dxa"/>
          </w:tcPr>
          <w:p w14:paraId="58421EF5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7BAA73EB" w14:textId="4CEBB3B8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172,702,812.58 </w:t>
            </w:r>
          </w:p>
        </w:tc>
        <w:tc>
          <w:tcPr>
            <w:tcW w:w="134" w:type="dxa"/>
          </w:tcPr>
          <w:p w14:paraId="552DF32F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</w:tcPr>
          <w:p w14:paraId="5ED732CE" w14:textId="095A7556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00C4F5C9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1F15D78B" w14:textId="6E540F6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229,144,910.18 </w:t>
            </w:r>
          </w:p>
        </w:tc>
      </w:tr>
      <w:tr w:rsidR="001137D6" w:rsidRPr="00BD1237" w14:paraId="3570B5F9" w14:textId="77777777" w:rsidTr="00776748">
        <w:trPr>
          <w:cantSplit/>
        </w:trPr>
        <w:tc>
          <w:tcPr>
            <w:tcW w:w="3458" w:type="dxa"/>
          </w:tcPr>
          <w:p w14:paraId="552DE53F" w14:textId="26CA5A34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CC08145" w14:textId="4D017AD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2,797,621.49 </w:t>
            </w:r>
          </w:p>
        </w:tc>
        <w:tc>
          <w:tcPr>
            <w:tcW w:w="134" w:type="dxa"/>
          </w:tcPr>
          <w:p w14:paraId="602C16AC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166E9FD3" w14:textId="5CE8F9A3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7,814,833.16 </w:t>
            </w:r>
          </w:p>
        </w:tc>
        <w:tc>
          <w:tcPr>
            <w:tcW w:w="134" w:type="dxa"/>
          </w:tcPr>
          <w:p w14:paraId="2CF6253D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</w:tcPr>
          <w:p w14:paraId="79FF68DA" w14:textId="7CADC4CB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15,411,832.54 </w:t>
            </w:r>
          </w:p>
        </w:tc>
        <w:tc>
          <w:tcPr>
            <w:tcW w:w="134" w:type="dxa"/>
          </w:tcPr>
          <w:p w14:paraId="56666F47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32C7C8D7" w14:textId="0FFECED8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26,024,287.19 </w:t>
            </w:r>
          </w:p>
        </w:tc>
      </w:tr>
      <w:tr w:rsidR="001137D6" w:rsidRPr="00BD1237" w14:paraId="5C1782F5" w14:textId="77777777" w:rsidTr="00EF5C15">
        <w:trPr>
          <w:cantSplit/>
        </w:trPr>
        <w:tc>
          <w:tcPr>
            <w:tcW w:w="3458" w:type="dxa"/>
          </w:tcPr>
          <w:p w14:paraId="7EB541A8" w14:textId="46BE6E2C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A4C3B8" w14:textId="1942976D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712,237,816.88 </w:t>
            </w:r>
          </w:p>
        </w:tc>
        <w:tc>
          <w:tcPr>
            <w:tcW w:w="134" w:type="dxa"/>
          </w:tcPr>
          <w:p w14:paraId="6DF51CB8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F5BA57E" w14:textId="675A963D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180,517,645.74 </w:t>
            </w:r>
          </w:p>
        </w:tc>
        <w:tc>
          <w:tcPr>
            <w:tcW w:w="134" w:type="dxa"/>
          </w:tcPr>
          <w:p w14:paraId="29E8CD48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181C65" w14:textId="57690EAC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15,411,832.54 </w:t>
            </w:r>
          </w:p>
        </w:tc>
        <w:tc>
          <w:tcPr>
            <w:tcW w:w="134" w:type="dxa"/>
          </w:tcPr>
          <w:p w14:paraId="2F063558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C3944F7" w14:textId="0881670A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908,167,295.16 </w:t>
            </w:r>
          </w:p>
        </w:tc>
      </w:tr>
    </w:tbl>
    <w:p w14:paraId="2A9EDBB9" w14:textId="77777777" w:rsidR="00D92672" w:rsidRPr="00BD1237" w:rsidRDefault="00D92672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22"/>
          <w:szCs w:val="22"/>
        </w:rPr>
      </w:pPr>
    </w:p>
    <w:p w14:paraId="55EFEA0D" w14:textId="77777777" w:rsidR="00D563B8" w:rsidRPr="00BD1237" w:rsidRDefault="00D563B8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22"/>
          <w:szCs w:val="22"/>
        </w:rPr>
      </w:pPr>
    </w:p>
    <w:p w14:paraId="63E43941" w14:textId="77777777" w:rsidR="00811619" w:rsidRPr="00BD1237" w:rsidRDefault="00811619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22"/>
          <w:szCs w:val="22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BD1237" w14:paraId="40F3EB77" w14:textId="77777777" w:rsidTr="005A1BF2">
        <w:trPr>
          <w:cantSplit/>
        </w:trPr>
        <w:tc>
          <w:tcPr>
            <w:tcW w:w="3458" w:type="dxa"/>
            <w:vAlign w:val="bottom"/>
          </w:tcPr>
          <w:p w14:paraId="394EFECD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2691C309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บาท</w:t>
            </w:r>
          </w:p>
        </w:tc>
      </w:tr>
      <w:tr w:rsidR="001137D6" w:rsidRPr="00BD1237" w14:paraId="22FF2B38" w14:textId="77777777" w:rsidTr="005A1BF2">
        <w:trPr>
          <w:cantSplit/>
        </w:trPr>
        <w:tc>
          <w:tcPr>
            <w:tcW w:w="3458" w:type="dxa"/>
            <w:vAlign w:val="bottom"/>
          </w:tcPr>
          <w:p w14:paraId="689CFABC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694BFB93" w14:textId="29C204F2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งบการเงินรวม</w:t>
            </w:r>
          </w:p>
        </w:tc>
      </w:tr>
      <w:tr w:rsidR="001137D6" w:rsidRPr="00BD1237" w14:paraId="3843C5CF" w14:textId="77777777" w:rsidTr="005A1BF2">
        <w:trPr>
          <w:cantSplit/>
        </w:trPr>
        <w:tc>
          <w:tcPr>
            <w:tcW w:w="3458" w:type="dxa"/>
            <w:vAlign w:val="bottom"/>
          </w:tcPr>
          <w:p w14:paraId="3229BDA4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5CFC32" w14:textId="2742DACF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D1237">
              <w:rPr>
                <w:rFonts w:ascii="Angsana New" w:hAnsi="Angsana New"/>
                <w:sz w:val="22"/>
                <w:szCs w:val="22"/>
              </w:rPr>
              <w:t>31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D12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1137D6" w:rsidRPr="00BD1237" w14:paraId="096D5D94" w14:textId="77777777" w:rsidTr="005A1BF2">
        <w:trPr>
          <w:cantSplit/>
        </w:trPr>
        <w:tc>
          <w:tcPr>
            <w:tcW w:w="3458" w:type="dxa"/>
            <w:vAlign w:val="bottom"/>
          </w:tcPr>
          <w:p w14:paraId="1B086028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5D9CB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15235E8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EAD0D0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BD1237">
              <w:rPr>
                <w:rFonts w:ascii="Angsana New" w:hAnsi="Angsana New"/>
                <w:sz w:val="22"/>
                <w:szCs w:val="22"/>
              </w:rPr>
              <w:t>5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05972A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8F9E1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AB0F87A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394088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137D6" w:rsidRPr="00BD1237" w14:paraId="1A56758C" w14:textId="77777777" w:rsidTr="00F36D17">
        <w:trPr>
          <w:cantSplit/>
        </w:trPr>
        <w:tc>
          <w:tcPr>
            <w:tcW w:w="3458" w:type="dxa"/>
          </w:tcPr>
          <w:p w14:paraId="43ABA4C6" w14:textId="0CCDF00E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color w:val="EE0000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ADD07A3" w14:textId="5190332D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564,560,547.90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C7ACB88" w14:textId="7777777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DDF2003" w14:textId="0A0D324C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43DBD374" w14:textId="77777777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4BE41A" w14:textId="65FA82BA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17AA6EA" w14:textId="7777777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9624750" w14:textId="60FC7E90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564,560,547.90 </w:t>
            </w:r>
          </w:p>
        </w:tc>
      </w:tr>
      <w:tr w:rsidR="001137D6" w:rsidRPr="00BD1237" w14:paraId="514FBB53" w14:textId="77777777" w:rsidTr="00A23837">
        <w:trPr>
          <w:cantSplit/>
        </w:trPr>
        <w:tc>
          <w:tcPr>
            <w:tcW w:w="3458" w:type="dxa"/>
          </w:tcPr>
          <w:p w14:paraId="01E83928" w14:textId="20CAB984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color w:val="EE0000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4E556F9" w14:textId="24082F8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127,560,087.65 </w:t>
            </w:r>
          </w:p>
        </w:tc>
        <w:tc>
          <w:tcPr>
            <w:tcW w:w="134" w:type="dxa"/>
          </w:tcPr>
          <w:p w14:paraId="2D466514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00A079D9" w14:textId="374F53E5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276F3B8C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</w:tcPr>
          <w:p w14:paraId="714C28CC" w14:textId="5675F941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11C615A2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773898ED" w14:textId="40DFB3AB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127,560,087.65 </w:t>
            </w:r>
          </w:p>
        </w:tc>
      </w:tr>
      <w:tr w:rsidR="001137D6" w:rsidRPr="00BD1237" w14:paraId="1C7FCBCB" w14:textId="77777777" w:rsidTr="00A23837">
        <w:trPr>
          <w:cantSplit/>
        </w:trPr>
        <w:tc>
          <w:tcPr>
            <w:tcW w:w="3458" w:type="dxa"/>
          </w:tcPr>
          <w:p w14:paraId="3AECFEC0" w14:textId="47DB0948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30F5DBD9" w14:textId="38FFEE7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43,169,543.67 </w:t>
            </w:r>
          </w:p>
        </w:tc>
        <w:tc>
          <w:tcPr>
            <w:tcW w:w="134" w:type="dxa"/>
          </w:tcPr>
          <w:p w14:paraId="62FFF456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104D85A6" w14:textId="4D6C26DE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186,409,292.99 </w:t>
            </w:r>
          </w:p>
        </w:tc>
        <w:tc>
          <w:tcPr>
            <w:tcW w:w="134" w:type="dxa"/>
          </w:tcPr>
          <w:p w14:paraId="090CF532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</w:tcPr>
          <w:p w14:paraId="51272201" w14:textId="491BF21B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 xml:space="preserve">  -   </w:t>
            </w:r>
          </w:p>
        </w:tc>
        <w:tc>
          <w:tcPr>
            <w:tcW w:w="134" w:type="dxa"/>
          </w:tcPr>
          <w:p w14:paraId="65506BF5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594A8FE9" w14:textId="5023DF62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229,578,836.66 </w:t>
            </w:r>
          </w:p>
        </w:tc>
      </w:tr>
      <w:tr w:rsidR="001137D6" w:rsidRPr="00BD1237" w14:paraId="751F07E1" w14:textId="77777777" w:rsidTr="00A23837">
        <w:trPr>
          <w:cantSplit/>
        </w:trPr>
        <w:tc>
          <w:tcPr>
            <w:tcW w:w="3458" w:type="dxa"/>
          </w:tcPr>
          <w:p w14:paraId="051042F5" w14:textId="6EBF5E32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BE56CDF" w14:textId="3E8D98E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2,279,108.15 </w:t>
            </w:r>
          </w:p>
        </w:tc>
        <w:tc>
          <w:tcPr>
            <w:tcW w:w="134" w:type="dxa"/>
          </w:tcPr>
          <w:p w14:paraId="0B8E85E0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75B29433" w14:textId="592FAFC1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7,267,012.58 </w:t>
            </w:r>
          </w:p>
        </w:tc>
        <w:tc>
          <w:tcPr>
            <w:tcW w:w="134" w:type="dxa"/>
          </w:tcPr>
          <w:p w14:paraId="5EEC60B6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</w:tcPr>
          <w:p w14:paraId="2D470D72" w14:textId="1576772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16,412,150.39 </w:t>
            </w:r>
          </w:p>
        </w:tc>
        <w:tc>
          <w:tcPr>
            <w:tcW w:w="134" w:type="dxa"/>
          </w:tcPr>
          <w:p w14:paraId="19DB9466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</w:tcPr>
          <w:p w14:paraId="17D8D98F" w14:textId="7CC5C631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25,958,271.12 </w:t>
            </w:r>
          </w:p>
        </w:tc>
      </w:tr>
      <w:tr w:rsidR="001137D6" w:rsidRPr="00BD1237" w14:paraId="334B178D" w14:textId="77777777" w:rsidTr="00A23837">
        <w:trPr>
          <w:cantSplit/>
        </w:trPr>
        <w:tc>
          <w:tcPr>
            <w:tcW w:w="3458" w:type="dxa"/>
          </w:tcPr>
          <w:p w14:paraId="5BC21631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FDA3303" w14:textId="127AACFA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737,569,287.37 </w:t>
            </w:r>
          </w:p>
        </w:tc>
        <w:tc>
          <w:tcPr>
            <w:tcW w:w="134" w:type="dxa"/>
          </w:tcPr>
          <w:p w14:paraId="30E3D26E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F0CA5B8" w14:textId="074AA2DA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193,676,305.57 </w:t>
            </w:r>
          </w:p>
        </w:tc>
        <w:tc>
          <w:tcPr>
            <w:tcW w:w="134" w:type="dxa"/>
          </w:tcPr>
          <w:p w14:paraId="133E62EE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660B31" w14:textId="39707478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 16,412,150.39 </w:t>
            </w:r>
          </w:p>
        </w:tc>
        <w:tc>
          <w:tcPr>
            <w:tcW w:w="134" w:type="dxa"/>
          </w:tcPr>
          <w:p w14:paraId="74C8429F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1B0B636" w14:textId="5556493B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947,657,743.33 </w:t>
            </w:r>
          </w:p>
        </w:tc>
      </w:tr>
    </w:tbl>
    <w:p w14:paraId="1D66AD51" w14:textId="77777777" w:rsidR="00D92672" w:rsidRPr="00BD1237" w:rsidRDefault="00D92672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22"/>
          <w:szCs w:val="22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BD1237" w14:paraId="4F4C643D" w14:textId="77777777" w:rsidTr="005A1BF2">
        <w:trPr>
          <w:cantSplit/>
        </w:trPr>
        <w:tc>
          <w:tcPr>
            <w:tcW w:w="3458" w:type="dxa"/>
            <w:vAlign w:val="bottom"/>
          </w:tcPr>
          <w:p w14:paraId="1174CCD8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8E333F0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บาท</w:t>
            </w:r>
          </w:p>
        </w:tc>
      </w:tr>
      <w:tr w:rsidR="001137D6" w:rsidRPr="00BD1237" w14:paraId="02CC7CCB" w14:textId="77777777" w:rsidTr="005A1BF2">
        <w:trPr>
          <w:cantSplit/>
        </w:trPr>
        <w:tc>
          <w:tcPr>
            <w:tcW w:w="3458" w:type="dxa"/>
            <w:vAlign w:val="bottom"/>
          </w:tcPr>
          <w:p w14:paraId="40AE612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CD1418B" w14:textId="44A4B4BB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37D6" w:rsidRPr="00BD1237" w14:paraId="0DED2B14" w14:textId="77777777" w:rsidTr="005A1BF2">
        <w:trPr>
          <w:cantSplit/>
        </w:trPr>
        <w:tc>
          <w:tcPr>
            <w:tcW w:w="3458" w:type="dxa"/>
            <w:vAlign w:val="bottom"/>
          </w:tcPr>
          <w:p w14:paraId="79DC1EA1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90111D" w14:textId="6624F835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D1237">
              <w:rPr>
                <w:rFonts w:ascii="Angsana New" w:hAnsi="Angsana New"/>
                <w:sz w:val="22"/>
                <w:szCs w:val="22"/>
              </w:rPr>
              <w:t>31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D123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1137D6" w:rsidRPr="00BD1237" w14:paraId="277B62B7" w14:textId="77777777" w:rsidTr="00D6145D">
        <w:trPr>
          <w:cantSplit/>
        </w:trPr>
        <w:tc>
          <w:tcPr>
            <w:tcW w:w="3458" w:type="dxa"/>
            <w:vAlign w:val="bottom"/>
          </w:tcPr>
          <w:p w14:paraId="5E9A51D1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419790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C606AF2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F39484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BD1237">
              <w:rPr>
                <w:rFonts w:ascii="Angsana New" w:hAnsi="Angsana New"/>
                <w:sz w:val="22"/>
                <w:szCs w:val="22"/>
              </w:rPr>
              <w:t>5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095542F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BCB6CCF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61A23F5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E230EA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137D6" w:rsidRPr="00BD1237" w14:paraId="4384668D" w14:textId="77777777" w:rsidTr="00D6145D">
        <w:trPr>
          <w:cantSplit/>
        </w:trPr>
        <w:tc>
          <w:tcPr>
            <w:tcW w:w="3458" w:type="dxa"/>
          </w:tcPr>
          <w:p w14:paraId="4386DAED" w14:textId="41B013F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78984C6" w14:textId="270E1EBF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332,075,054.00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1B76F21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52F1E9A" w14:textId="2741306F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BB5DD14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AEF07A7" w14:textId="2336BE73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F05852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1D13FAC" w14:textId="7EBC8F78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332,075,054.00</w:t>
            </w:r>
          </w:p>
        </w:tc>
      </w:tr>
      <w:tr w:rsidR="001137D6" w:rsidRPr="00BD1237" w14:paraId="55954298" w14:textId="77777777" w:rsidTr="00D6145D">
        <w:trPr>
          <w:cantSplit/>
        </w:trPr>
        <w:tc>
          <w:tcPr>
            <w:tcW w:w="3458" w:type="dxa"/>
          </w:tcPr>
          <w:p w14:paraId="4ED790B8" w14:textId="3F7B6BCE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เจ้าหนี้การค้าและเจ้าหนี้</w:t>
            </w:r>
            <w:r w:rsidRPr="00BD1237">
              <w:rPr>
                <w:rFonts w:asciiTheme="majorBidi" w:hAnsiTheme="majorBidi" w:cstheme="majorBidi" w:hint="cs"/>
                <w:kern w:val="28"/>
                <w:sz w:val="22"/>
                <w:szCs w:val="22"/>
                <w:cs/>
              </w:rPr>
              <w:t>หมุนเวียน</w:t>
            </w: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ED7C5F9" w14:textId="3D8636D1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59,097,986.34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6D2C735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F312FB9" w14:textId="7649D9E9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007C3C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6AAF432" w14:textId="0A39C65F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766F94F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47708B1" w14:textId="79D08812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59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097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986.34</w:t>
            </w:r>
          </w:p>
        </w:tc>
      </w:tr>
      <w:tr w:rsidR="001137D6" w:rsidRPr="00BD1237" w14:paraId="44113406" w14:textId="77777777" w:rsidTr="00D6145D">
        <w:trPr>
          <w:cantSplit/>
        </w:trPr>
        <w:tc>
          <w:tcPr>
            <w:tcW w:w="3458" w:type="dxa"/>
          </w:tcPr>
          <w:p w14:paraId="29438011" w14:textId="61AA6666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94DB61" w14:textId="61273264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382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724.43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2B0CB7D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37B5D8B" w14:textId="37C5104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5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119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550.10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EC05CF6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4BB1D70" w14:textId="1E0E477E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15,411,832.61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96523E2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81E78E7" w14:textId="19E49E8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21,914,107.14</w:t>
            </w:r>
          </w:p>
        </w:tc>
      </w:tr>
      <w:tr w:rsidR="001137D6" w:rsidRPr="00BD1237" w14:paraId="449694B6" w14:textId="77777777" w:rsidTr="00396047">
        <w:trPr>
          <w:cantSplit/>
        </w:trPr>
        <w:tc>
          <w:tcPr>
            <w:tcW w:w="3458" w:type="dxa"/>
          </w:tcPr>
          <w:p w14:paraId="4C5BE4FB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6C471F" w14:textId="143ABCAD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392,555,764.77</w:t>
            </w:r>
          </w:p>
        </w:tc>
        <w:tc>
          <w:tcPr>
            <w:tcW w:w="134" w:type="dxa"/>
          </w:tcPr>
          <w:p w14:paraId="60F17D93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6B606C" w14:textId="059B372C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5,119,550.10 </w:t>
            </w:r>
          </w:p>
        </w:tc>
        <w:tc>
          <w:tcPr>
            <w:tcW w:w="134" w:type="dxa"/>
          </w:tcPr>
          <w:p w14:paraId="515ED7EA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8E0D31" w14:textId="2EA049D5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15,411,832.61 </w:t>
            </w:r>
          </w:p>
        </w:tc>
        <w:tc>
          <w:tcPr>
            <w:tcW w:w="134" w:type="dxa"/>
          </w:tcPr>
          <w:p w14:paraId="6A9CDAD4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E83E28A" w14:textId="5492833F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413,087,147.48</w:t>
            </w:r>
          </w:p>
        </w:tc>
      </w:tr>
    </w:tbl>
    <w:p w14:paraId="3694330D" w14:textId="77777777" w:rsidR="00D92672" w:rsidRPr="00BD1237" w:rsidRDefault="00D92672" w:rsidP="00F11353">
      <w:pPr>
        <w:tabs>
          <w:tab w:val="left" w:pos="284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ascii="Angsana New" w:hAnsi="Angsana New" w:cs="AngsanaUPC"/>
          <w:sz w:val="22"/>
          <w:szCs w:val="22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BD1237" w14:paraId="13BBE51B" w14:textId="77777777" w:rsidTr="005A1BF2">
        <w:trPr>
          <w:cantSplit/>
        </w:trPr>
        <w:tc>
          <w:tcPr>
            <w:tcW w:w="3458" w:type="dxa"/>
            <w:vAlign w:val="bottom"/>
          </w:tcPr>
          <w:p w14:paraId="7DADAE6F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B09D84E" w14:textId="77777777" w:rsidR="00D92672" w:rsidRPr="00BD1237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บาท</w:t>
            </w:r>
          </w:p>
        </w:tc>
      </w:tr>
      <w:tr w:rsidR="001137D6" w:rsidRPr="00BD1237" w14:paraId="01F9DFCF" w14:textId="77777777" w:rsidTr="005A1BF2">
        <w:trPr>
          <w:cantSplit/>
        </w:trPr>
        <w:tc>
          <w:tcPr>
            <w:tcW w:w="3458" w:type="dxa"/>
            <w:vAlign w:val="bottom"/>
          </w:tcPr>
          <w:p w14:paraId="2A50FC3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FE7FDA0" w14:textId="62B2DEBF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37D6" w:rsidRPr="00BD1237" w14:paraId="4CE1A9B7" w14:textId="77777777" w:rsidTr="005A1BF2">
        <w:trPr>
          <w:cantSplit/>
        </w:trPr>
        <w:tc>
          <w:tcPr>
            <w:tcW w:w="3458" w:type="dxa"/>
            <w:vAlign w:val="bottom"/>
          </w:tcPr>
          <w:p w14:paraId="6A0BC543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9B9CF7" w14:textId="50F0ABEC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BD1237">
              <w:rPr>
                <w:rFonts w:ascii="Angsana New" w:hAnsi="Angsana New"/>
                <w:sz w:val="22"/>
                <w:szCs w:val="22"/>
              </w:rPr>
              <w:t>31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D123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1137D6" w:rsidRPr="00BD1237" w14:paraId="1A74DB91" w14:textId="77777777" w:rsidTr="005A1BF2">
        <w:trPr>
          <w:cantSplit/>
        </w:trPr>
        <w:tc>
          <w:tcPr>
            <w:tcW w:w="3458" w:type="dxa"/>
            <w:vAlign w:val="bottom"/>
          </w:tcPr>
          <w:p w14:paraId="0838A03C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67CD9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 xml:space="preserve">ไม่เกิน 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C476270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984644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1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ถึง </w:t>
            </w:r>
            <w:r w:rsidRPr="00BD1237">
              <w:rPr>
                <w:rFonts w:ascii="Angsana New" w:hAnsi="Angsana New"/>
                <w:sz w:val="22"/>
                <w:szCs w:val="22"/>
              </w:rPr>
              <w:t>5</w:t>
            </w:r>
            <w:r w:rsidRPr="00BD1237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1CC87E8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8683A7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มากกว่า</w:t>
            </w:r>
            <w:r w:rsidRPr="00BD1237">
              <w:rPr>
                <w:rFonts w:ascii="Angsana New" w:hAnsi="Angsana New"/>
                <w:sz w:val="22"/>
                <w:szCs w:val="22"/>
              </w:rPr>
              <w:t xml:space="preserve"> 5 </w:t>
            </w:r>
            <w:r w:rsidRPr="00BD123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9759C99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056808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137D6" w:rsidRPr="00BD1237" w14:paraId="6095AE58" w14:textId="77777777" w:rsidTr="003836BD">
        <w:trPr>
          <w:cantSplit/>
        </w:trPr>
        <w:tc>
          <w:tcPr>
            <w:tcW w:w="3458" w:type="dxa"/>
            <w:vAlign w:val="bottom"/>
          </w:tcPr>
          <w:p w14:paraId="229643BC" w14:textId="5BE42B8D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9B14F7F" w14:textId="6A396053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444,796,937.49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243B0ED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9E73C42" w14:textId="2797A166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6FF6061" w14:textId="77777777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E21501E" w14:textId="7F17989F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0B516E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03FF48D" w14:textId="0A42F151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BD1237">
              <w:rPr>
                <w:rFonts w:ascii="Angsana New" w:hAnsi="Angsana New"/>
                <w:sz w:val="22"/>
                <w:szCs w:val="22"/>
              </w:rPr>
              <w:t>444,796,937.49</w:t>
            </w:r>
          </w:p>
        </w:tc>
      </w:tr>
      <w:tr w:rsidR="001137D6" w:rsidRPr="00BD1237" w14:paraId="59DBD662" w14:textId="77777777" w:rsidTr="003C70D1">
        <w:trPr>
          <w:cantSplit/>
        </w:trPr>
        <w:tc>
          <w:tcPr>
            <w:tcW w:w="3458" w:type="dxa"/>
          </w:tcPr>
          <w:p w14:paraId="7B948129" w14:textId="026F4FBF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เจ้าหนี้การค้าและเจ้าหนี้</w:t>
            </w:r>
            <w:r w:rsidRPr="00BD1237">
              <w:rPr>
                <w:rFonts w:asciiTheme="majorBidi" w:hAnsiTheme="majorBidi" w:cstheme="majorBidi" w:hint="cs"/>
                <w:kern w:val="28"/>
                <w:sz w:val="22"/>
                <w:szCs w:val="22"/>
                <w:cs/>
              </w:rPr>
              <w:t>หมุนเวียน</w:t>
            </w: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0B2C04A6" w14:textId="0C796144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32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330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343.9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34" w:type="dxa"/>
          </w:tcPr>
          <w:p w14:paraId="32BB066F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BF297A8" w14:textId="24711ABA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34B0DEE0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0062FEDC" w14:textId="221B0AD1" w:rsidR="001137D6" w:rsidRPr="00BD1237" w:rsidRDefault="001137D6" w:rsidP="001137D6">
            <w:pPr>
              <w:spacing w:line="300" w:lineRule="exact"/>
              <w:ind w:left="-306" w:right="340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" w:type="dxa"/>
          </w:tcPr>
          <w:p w14:paraId="70D7FC56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8F854D9" w14:textId="43A67CDA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32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330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343.9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1137D6" w:rsidRPr="00BD1237" w14:paraId="0D41C699" w14:textId="77777777" w:rsidTr="0004620F">
        <w:trPr>
          <w:cantSplit/>
        </w:trPr>
        <w:tc>
          <w:tcPr>
            <w:tcW w:w="3458" w:type="dxa"/>
          </w:tcPr>
          <w:p w14:paraId="05C04E70" w14:textId="0353159A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D8DDB61" w14:textId="3C76E1F1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1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108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873.16</w:t>
            </w:r>
          </w:p>
        </w:tc>
        <w:tc>
          <w:tcPr>
            <w:tcW w:w="134" w:type="dxa"/>
          </w:tcPr>
          <w:p w14:paraId="0625F707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9827266" w14:textId="642C0366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4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632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328.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  <w:t>13</w:t>
            </w:r>
          </w:p>
        </w:tc>
        <w:tc>
          <w:tcPr>
            <w:tcW w:w="134" w:type="dxa"/>
          </w:tcPr>
          <w:p w14:paraId="1C6BAF5D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ind w:left="-306" w:right="340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6A334372" w14:textId="6D8550A2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16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412</w:t>
            </w:r>
            <w:r w:rsidRPr="00BD123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150.39</w:t>
            </w:r>
          </w:p>
        </w:tc>
        <w:tc>
          <w:tcPr>
            <w:tcW w:w="134" w:type="dxa"/>
          </w:tcPr>
          <w:p w14:paraId="4BAF6340" w14:textId="77777777" w:rsidR="001137D6" w:rsidRPr="00BD1237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27F6B3D" w14:textId="30F1CF1E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22</w:t>
            </w: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</w:rPr>
              <w:t>,</w:t>
            </w: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153</w:t>
            </w: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</w:rPr>
              <w:t>,</w:t>
            </w:r>
            <w:r w:rsidRPr="00BD1237">
              <w:rPr>
                <w:rFonts w:asciiTheme="majorBidi" w:hAnsiTheme="majorBidi"/>
                <w:kern w:val="28"/>
                <w:sz w:val="22"/>
                <w:szCs w:val="22"/>
                <w:cs/>
              </w:rPr>
              <w:t>351.68</w:t>
            </w:r>
          </w:p>
        </w:tc>
      </w:tr>
      <w:tr w:rsidR="001137D6" w:rsidRPr="00BD1237" w14:paraId="16BC6DF8" w14:textId="77777777" w:rsidTr="00C03C92">
        <w:trPr>
          <w:cantSplit/>
        </w:trPr>
        <w:tc>
          <w:tcPr>
            <w:tcW w:w="3458" w:type="dxa"/>
          </w:tcPr>
          <w:p w14:paraId="61BC475D" w14:textId="77777777" w:rsidR="001137D6" w:rsidRPr="00BD1237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</w:pPr>
            <w:r w:rsidRPr="00BD1237">
              <w:rPr>
                <w:rFonts w:asciiTheme="majorBidi" w:hAnsiTheme="majorBidi" w:cstheme="majorBidi"/>
                <w:kern w:val="28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AABDB" w14:textId="6D43D880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>478,236,154.60</w:t>
            </w:r>
          </w:p>
        </w:tc>
        <w:tc>
          <w:tcPr>
            <w:tcW w:w="134" w:type="dxa"/>
          </w:tcPr>
          <w:p w14:paraId="276FA7B5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81989C" w14:textId="5D52FC07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 4,632,328.13 </w:t>
            </w:r>
          </w:p>
        </w:tc>
        <w:tc>
          <w:tcPr>
            <w:tcW w:w="134" w:type="dxa"/>
          </w:tcPr>
          <w:p w14:paraId="63C84195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88D1B7" w14:textId="539B7C92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 xml:space="preserve"> 16,412,150.39 </w:t>
            </w:r>
          </w:p>
        </w:tc>
        <w:tc>
          <w:tcPr>
            <w:tcW w:w="134" w:type="dxa"/>
          </w:tcPr>
          <w:p w14:paraId="5FE21D97" w14:textId="77777777" w:rsidR="001137D6" w:rsidRPr="00BD1237" w:rsidRDefault="001137D6" w:rsidP="001137D6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9607F8" w14:textId="69598522" w:rsidR="001137D6" w:rsidRPr="00BD1237" w:rsidRDefault="001137D6" w:rsidP="001137D6">
            <w:pPr>
              <w:spacing w:line="300" w:lineRule="exact"/>
              <w:jc w:val="right"/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eastAsia="th-TH"/>
              </w:rPr>
            </w:pPr>
            <w:r w:rsidRPr="00BD1237">
              <w:rPr>
                <w:rFonts w:asciiTheme="majorBidi" w:eastAsia="Arial Unicode MS" w:hAnsiTheme="majorBidi"/>
                <w:snapToGrid w:val="0"/>
                <w:sz w:val="22"/>
                <w:szCs w:val="22"/>
                <w:lang w:eastAsia="th-TH"/>
              </w:rPr>
              <w:t>499,280,633.12</w:t>
            </w:r>
          </w:p>
        </w:tc>
      </w:tr>
    </w:tbl>
    <w:p w14:paraId="4D847EE3" w14:textId="77777777" w:rsidR="00156CF1" w:rsidRPr="00E66756" w:rsidRDefault="00156CF1" w:rsidP="00F11353">
      <w:pPr>
        <w:spacing w:line="240" w:lineRule="exact"/>
        <w:ind w:left="851" w:firstLine="590"/>
        <w:jc w:val="thaiDistribute"/>
        <w:rPr>
          <w:rFonts w:ascii="Angsana New" w:hAnsi="Angsana New"/>
          <w:color w:val="EE0000"/>
          <w:sz w:val="32"/>
          <w:szCs w:val="32"/>
        </w:rPr>
      </w:pPr>
    </w:p>
    <w:p w14:paraId="6DEBEB81" w14:textId="0BA2FE08" w:rsidR="000D607C" w:rsidRPr="00D92672" w:rsidRDefault="00D9267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851" w:hanging="567"/>
        <w:rPr>
          <w:rFonts w:asciiTheme="majorBidi" w:hAnsiTheme="majorBidi" w:cstheme="majorBidi"/>
          <w:sz w:val="32"/>
          <w:szCs w:val="32"/>
        </w:rPr>
      </w:pPr>
      <w:r w:rsidRPr="00D92672">
        <w:rPr>
          <w:rFonts w:ascii="Angsana New" w:hAnsi="Angsana New"/>
          <w:spacing w:val="-4"/>
          <w:sz w:val="32"/>
          <w:szCs w:val="32"/>
        </w:rPr>
        <w:t>29</w:t>
      </w:r>
      <w:r w:rsidR="00416AC2" w:rsidRPr="00D92672">
        <w:rPr>
          <w:rFonts w:ascii="Angsana New" w:hAnsi="Angsana New"/>
          <w:spacing w:val="-4"/>
          <w:sz w:val="32"/>
          <w:szCs w:val="32"/>
        </w:rPr>
        <w:t>.</w:t>
      </w:r>
      <w:r w:rsidR="001137D6">
        <w:rPr>
          <w:rFonts w:ascii="Angsana New" w:hAnsi="Angsana New"/>
          <w:spacing w:val="-4"/>
          <w:sz w:val="32"/>
          <w:szCs w:val="32"/>
        </w:rPr>
        <w:t>6</w:t>
      </w:r>
      <w:r w:rsidR="000D607C" w:rsidRPr="00D92672">
        <w:rPr>
          <w:rFonts w:ascii="Angsana New" w:hAnsi="Angsana New"/>
          <w:spacing w:val="-4"/>
          <w:sz w:val="32"/>
          <w:szCs w:val="32"/>
        </w:rPr>
        <w:tab/>
      </w:r>
      <w:r w:rsidR="000D607C" w:rsidRPr="00D92672">
        <w:rPr>
          <w:rFonts w:asciiTheme="majorBidi" w:hAnsiTheme="majorBidi" w:cstheme="majorBidi" w:hint="cs"/>
          <w:sz w:val="32"/>
          <w:szCs w:val="32"/>
          <w:cs/>
        </w:rPr>
        <w:t>ก</w:t>
      </w:r>
      <w:r w:rsidR="000D607C" w:rsidRPr="00D92672">
        <w:rPr>
          <w:rFonts w:asciiTheme="majorBidi" w:hAnsiTheme="majorBidi" w:cstheme="majorBidi"/>
          <w:sz w:val="32"/>
          <w:szCs w:val="32"/>
          <w:cs/>
        </w:rPr>
        <w:t>ารวัดมูลค่ายุติธรรมของ</w:t>
      </w:r>
      <w:r w:rsidR="000D607C" w:rsidRPr="00D92672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0D607C" w:rsidRPr="00D92672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125E6092" w14:textId="33D4E1DF" w:rsidR="001C70CD" w:rsidRPr="00D92672" w:rsidRDefault="002A0769" w:rsidP="00F11353">
      <w:pPr>
        <w:spacing w:line="36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D9267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D92672">
        <w:rPr>
          <w:rFonts w:ascii="Angsana New" w:hAnsi="Angsana New"/>
          <w:spacing w:val="-2"/>
          <w:sz w:val="32"/>
          <w:szCs w:val="32"/>
        </w:rPr>
        <w:t>31</w:t>
      </w:r>
      <w:r w:rsidRPr="00D9267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D92672">
        <w:rPr>
          <w:rFonts w:ascii="Angsana New" w:hAnsi="Angsana New"/>
          <w:spacing w:val="-2"/>
          <w:sz w:val="32"/>
          <w:szCs w:val="32"/>
        </w:rPr>
        <w:t>256</w:t>
      </w:r>
      <w:r w:rsidR="00D92672" w:rsidRPr="00D92672">
        <w:rPr>
          <w:rFonts w:ascii="Angsana New" w:hAnsi="Angsana New"/>
          <w:spacing w:val="-2"/>
          <w:sz w:val="32"/>
          <w:szCs w:val="32"/>
        </w:rPr>
        <w:t>8</w:t>
      </w:r>
      <w:r w:rsidRPr="00D92672">
        <w:rPr>
          <w:rFonts w:ascii="Angsana New" w:hAnsi="Angsana New"/>
          <w:spacing w:val="-2"/>
          <w:sz w:val="32"/>
          <w:szCs w:val="32"/>
        </w:rPr>
        <w:t xml:space="preserve"> </w:t>
      </w:r>
      <w:r w:rsidRPr="00D9267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D92672">
        <w:rPr>
          <w:rFonts w:ascii="Angsana New" w:hAnsi="Angsana New"/>
          <w:spacing w:val="-2"/>
          <w:sz w:val="32"/>
          <w:szCs w:val="32"/>
        </w:rPr>
        <w:t>256</w:t>
      </w:r>
      <w:r w:rsidR="00D92672" w:rsidRPr="00D92672">
        <w:rPr>
          <w:rFonts w:ascii="Angsana New" w:hAnsi="Angsana New"/>
          <w:spacing w:val="-2"/>
          <w:sz w:val="32"/>
          <w:szCs w:val="32"/>
        </w:rPr>
        <w:t>7</w:t>
      </w:r>
      <w:r w:rsidRPr="00D92672">
        <w:rPr>
          <w:rFonts w:ascii="Angsana New" w:hAnsi="Angsana New"/>
          <w:spacing w:val="-2"/>
          <w:sz w:val="32"/>
          <w:szCs w:val="32"/>
        </w:rPr>
        <w:t xml:space="preserve"> </w:t>
      </w:r>
      <w:r w:rsidRPr="00D92672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="001C5923" w:rsidRPr="00D92672">
        <w:rPr>
          <w:rFonts w:ascii="Angsana New" w:hAnsi="Angsana New" w:hint="cs"/>
          <w:spacing w:val="-2"/>
          <w:sz w:val="32"/>
          <w:szCs w:val="32"/>
          <w:cs/>
        </w:rPr>
        <w:t>สินทรัพย์และ</w:t>
      </w:r>
      <w:r w:rsidRPr="00D92672">
        <w:rPr>
          <w:rFonts w:ascii="Angsana New" w:hAnsi="Angsana New"/>
          <w:spacing w:val="-2"/>
          <w:sz w:val="32"/>
          <w:szCs w:val="32"/>
          <w:cs/>
        </w:rPr>
        <w:t>หนี้สินที่วัดมูลค่า</w:t>
      </w:r>
      <w:r w:rsidR="00CD3A49" w:rsidRPr="00D92672">
        <w:rPr>
          <w:rFonts w:ascii="Angsana New" w:hAnsi="Angsana New" w:hint="cs"/>
          <w:spacing w:val="-2"/>
          <w:sz w:val="32"/>
          <w:szCs w:val="32"/>
          <w:cs/>
        </w:rPr>
        <w:t>และเปิดเผย</w:t>
      </w:r>
      <w:r w:rsidRPr="00D92672">
        <w:rPr>
          <w:rFonts w:ascii="Angsana New" w:hAnsi="Angsana New"/>
          <w:spacing w:val="-2"/>
          <w:sz w:val="32"/>
          <w:szCs w:val="32"/>
          <w:cs/>
        </w:rPr>
        <w:t>ด้วยมูลค่า</w:t>
      </w:r>
      <w:r w:rsidRPr="00D92672">
        <w:rPr>
          <w:rFonts w:ascii="Angsana New" w:hAnsi="Angsana New"/>
          <w:sz w:val="32"/>
          <w:szCs w:val="32"/>
          <w:cs/>
        </w:rPr>
        <w:t>ยุติธรรมแยกแสดงตามลำดับชั้นของมูลค่ายุติธรรม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D92672" w14:paraId="1C81B5D5" w14:textId="77777777" w:rsidTr="005B0475">
        <w:trPr>
          <w:cantSplit/>
        </w:trPr>
        <w:tc>
          <w:tcPr>
            <w:tcW w:w="3458" w:type="dxa"/>
            <w:vAlign w:val="bottom"/>
          </w:tcPr>
          <w:p w14:paraId="2F19A0B2" w14:textId="77777777" w:rsidR="00D53F65" w:rsidRPr="00D92672" w:rsidRDefault="00D53F65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0536A5C2" w14:textId="77777777" w:rsidR="00D53F65" w:rsidRPr="00D92672" w:rsidRDefault="00D53F65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</w:p>
        </w:tc>
      </w:tr>
      <w:tr w:rsidR="001137D6" w:rsidRPr="00D92672" w14:paraId="4547BB53" w14:textId="77777777" w:rsidTr="005B0475">
        <w:trPr>
          <w:cantSplit/>
        </w:trPr>
        <w:tc>
          <w:tcPr>
            <w:tcW w:w="3458" w:type="dxa"/>
            <w:vAlign w:val="bottom"/>
          </w:tcPr>
          <w:p w14:paraId="3729624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9AB2217" w14:textId="5F996343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1137D6" w:rsidRPr="00D92672" w14:paraId="1FB0E3D6" w14:textId="77777777" w:rsidTr="005B0475">
        <w:trPr>
          <w:cantSplit/>
        </w:trPr>
        <w:tc>
          <w:tcPr>
            <w:tcW w:w="3458" w:type="dxa"/>
            <w:vAlign w:val="bottom"/>
          </w:tcPr>
          <w:p w14:paraId="6BEA395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A7994D" w14:textId="71337E29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92672">
              <w:rPr>
                <w:rFonts w:ascii="Angsana New" w:hAnsi="Angsana New"/>
                <w:sz w:val="24"/>
                <w:szCs w:val="24"/>
              </w:rPr>
              <w:t>31</w:t>
            </w: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9267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1137D6" w:rsidRPr="00D92672" w14:paraId="29BE9470" w14:textId="77777777" w:rsidTr="00EC3A95">
        <w:trPr>
          <w:cantSplit/>
        </w:trPr>
        <w:tc>
          <w:tcPr>
            <w:tcW w:w="3458" w:type="dxa"/>
            <w:vAlign w:val="bottom"/>
          </w:tcPr>
          <w:p w14:paraId="6021397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A5A6C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EFCDEE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FF9130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871DFD6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A5094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D60EDC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8E221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137D6" w:rsidRPr="00D92672" w14:paraId="13E7EB98" w14:textId="77777777" w:rsidTr="00EC3A95">
        <w:trPr>
          <w:cantSplit/>
        </w:trPr>
        <w:tc>
          <w:tcPr>
            <w:tcW w:w="3458" w:type="dxa"/>
            <w:vAlign w:val="bottom"/>
          </w:tcPr>
          <w:p w14:paraId="48D0091B" w14:textId="43DF784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FFA330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C84E57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164EB1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79C975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D67D73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03B7A88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7C822B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39F244D0" w14:textId="77777777" w:rsidTr="00D53F65">
        <w:trPr>
          <w:cantSplit/>
        </w:trPr>
        <w:tc>
          <w:tcPr>
            <w:tcW w:w="3458" w:type="dxa"/>
            <w:vAlign w:val="bottom"/>
          </w:tcPr>
          <w:p w14:paraId="198DC3E5" w14:textId="09836E9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EA0F584" w14:textId="12364AEF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FF7B42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CC7F97D" w14:textId="25F6EDF5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216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859.23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EBB13C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9F21A7F" w14:textId="47F3F9BD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7EF613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5723899" w14:textId="51438BA9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216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859.23</w:t>
            </w:r>
          </w:p>
        </w:tc>
      </w:tr>
      <w:tr w:rsidR="001137D6" w:rsidRPr="00D92672" w14:paraId="7C0CDE6A" w14:textId="77777777" w:rsidTr="00D53F65">
        <w:trPr>
          <w:cantSplit/>
        </w:trPr>
        <w:tc>
          <w:tcPr>
            <w:tcW w:w="3458" w:type="dxa"/>
            <w:vAlign w:val="bottom"/>
          </w:tcPr>
          <w:p w14:paraId="0F515C7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3F55EC0B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4D4A8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30B91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6389878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43DFE85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5A26BC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8CBBC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1D163348" w14:textId="77777777" w:rsidTr="005B0475">
        <w:trPr>
          <w:cantSplit/>
        </w:trPr>
        <w:tc>
          <w:tcPr>
            <w:tcW w:w="3458" w:type="dxa"/>
            <w:vAlign w:val="bottom"/>
          </w:tcPr>
          <w:p w14:paraId="14BD84E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459FE66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56295A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E7D1CD0" w14:textId="0095D51E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1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122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711.66</w:t>
            </w:r>
          </w:p>
        </w:tc>
        <w:tc>
          <w:tcPr>
            <w:tcW w:w="134" w:type="dxa"/>
          </w:tcPr>
          <w:p w14:paraId="00C73D78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8DD94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AD4FA2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78D26CD" w14:textId="16A0B826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1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122</w:t>
            </w:r>
            <w:r w:rsidRPr="001825B5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1825B5">
              <w:rPr>
                <w:rFonts w:asciiTheme="majorBidi" w:hAnsiTheme="majorBidi"/>
                <w:kern w:val="28"/>
                <w:sz w:val="24"/>
                <w:szCs w:val="24"/>
                <w:cs/>
              </w:rPr>
              <w:t>711.66</w:t>
            </w:r>
          </w:p>
        </w:tc>
      </w:tr>
      <w:tr w:rsidR="001137D6" w:rsidRPr="00D92672" w14:paraId="5C500139" w14:textId="77777777" w:rsidTr="005B0475">
        <w:trPr>
          <w:cantSplit/>
        </w:trPr>
        <w:tc>
          <w:tcPr>
            <w:tcW w:w="3458" w:type="dxa"/>
            <w:vAlign w:val="bottom"/>
          </w:tcPr>
          <w:p w14:paraId="77BA1C75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</w:t>
            </w: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39E2A366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A3534D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2BF833F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81ACC4D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71C533C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B1E42D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78B768F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6DE0F04E" w14:textId="77777777" w:rsidTr="005B0475">
        <w:trPr>
          <w:cantSplit/>
        </w:trPr>
        <w:tc>
          <w:tcPr>
            <w:tcW w:w="3458" w:type="dxa"/>
            <w:vAlign w:val="bottom"/>
          </w:tcPr>
          <w:p w14:paraId="044BC72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6A247FD4" w14:textId="7E0D2A5A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48E599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89CE28B" w14:textId="5A1ECD6F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61,340,000.00</w:t>
            </w:r>
          </w:p>
        </w:tc>
        <w:tc>
          <w:tcPr>
            <w:tcW w:w="134" w:type="dxa"/>
          </w:tcPr>
          <w:p w14:paraId="25ABBEAC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8BE8D99" w14:textId="47E15C1E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4AFA80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478EB1F" w14:textId="2B97D752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61,340,000.00</w:t>
            </w:r>
          </w:p>
        </w:tc>
      </w:tr>
    </w:tbl>
    <w:p w14:paraId="73E14D7B" w14:textId="77777777" w:rsidR="00E24DAF" w:rsidRDefault="00E24DAF" w:rsidP="00F11353">
      <w:pPr>
        <w:spacing w:line="360" w:lineRule="exact"/>
        <w:ind w:left="851" w:firstLine="590"/>
        <w:jc w:val="thaiDistribute"/>
        <w:rPr>
          <w:rFonts w:ascii="Angsana New" w:hAnsi="Angsana New"/>
          <w:color w:val="EE0000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E24DAF" w:rsidRPr="00D92672" w14:paraId="09833896" w14:textId="77777777" w:rsidTr="00434DC4">
        <w:trPr>
          <w:cantSplit/>
        </w:trPr>
        <w:tc>
          <w:tcPr>
            <w:tcW w:w="3458" w:type="dxa"/>
            <w:vAlign w:val="bottom"/>
          </w:tcPr>
          <w:p w14:paraId="142CA872" w14:textId="77777777" w:rsidR="00E24DAF" w:rsidRPr="00D92672" w:rsidRDefault="00E24DAF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046DC6F" w14:textId="77777777" w:rsidR="00E24DAF" w:rsidRPr="00D92672" w:rsidRDefault="00E24DAF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</w:p>
        </w:tc>
      </w:tr>
      <w:tr w:rsidR="001137D6" w:rsidRPr="00D92672" w14:paraId="537223AA" w14:textId="77777777" w:rsidTr="00434DC4">
        <w:trPr>
          <w:cantSplit/>
        </w:trPr>
        <w:tc>
          <w:tcPr>
            <w:tcW w:w="3458" w:type="dxa"/>
            <w:vAlign w:val="bottom"/>
          </w:tcPr>
          <w:p w14:paraId="0A1E970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5295AF47" w14:textId="456C8199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137D6" w:rsidRPr="00D92672" w14:paraId="27A3B245" w14:textId="77777777" w:rsidTr="00434DC4">
        <w:trPr>
          <w:cantSplit/>
        </w:trPr>
        <w:tc>
          <w:tcPr>
            <w:tcW w:w="3458" w:type="dxa"/>
            <w:vAlign w:val="bottom"/>
          </w:tcPr>
          <w:p w14:paraId="5CCF07A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D66464D" w14:textId="4CF9A9AA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92672">
              <w:rPr>
                <w:rFonts w:ascii="Angsana New" w:hAnsi="Angsana New"/>
                <w:sz w:val="24"/>
                <w:szCs w:val="24"/>
              </w:rPr>
              <w:t>31</w:t>
            </w: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92672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1137D6" w:rsidRPr="00D92672" w14:paraId="052AE30A" w14:textId="77777777" w:rsidTr="00434DC4">
        <w:trPr>
          <w:cantSplit/>
        </w:trPr>
        <w:tc>
          <w:tcPr>
            <w:tcW w:w="3458" w:type="dxa"/>
            <w:vAlign w:val="bottom"/>
          </w:tcPr>
          <w:p w14:paraId="4DFAC0A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BEB538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A3AEF4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FB1B2A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394DEAF5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3B848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6F5832D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A34F6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137D6" w:rsidRPr="00D92672" w14:paraId="4ED0A089" w14:textId="77777777" w:rsidTr="00434DC4">
        <w:trPr>
          <w:cantSplit/>
        </w:trPr>
        <w:tc>
          <w:tcPr>
            <w:tcW w:w="3458" w:type="dxa"/>
            <w:vAlign w:val="bottom"/>
          </w:tcPr>
          <w:p w14:paraId="5954B35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17055F0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D9DA968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478F716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FABEE05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1D7064A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11921D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352B7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0AD12C37" w14:textId="77777777" w:rsidTr="00434DC4">
        <w:trPr>
          <w:cantSplit/>
        </w:trPr>
        <w:tc>
          <w:tcPr>
            <w:tcW w:w="3458" w:type="dxa"/>
            <w:vAlign w:val="bottom"/>
          </w:tcPr>
          <w:p w14:paraId="34AB85C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339081A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2DF8A63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70E2F01" w14:textId="6A3808F4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210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963.67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62DFFB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B8253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C77792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E6EC6E5" w14:textId="28948C76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210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963.67</w:t>
            </w:r>
          </w:p>
        </w:tc>
      </w:tr>
      <w:tr w:rsidR="001137D6" w:rsidRPr="00D92672" w14:paraId="1A38C74A" w14:textId="77777777" w:rsidTr="00434DC4">
        <w:trPr>
          <w:cantSplit/>
        </w:trPr>
        <w:tc>
          <w:tcPr>
            <w:tcW w:w="3458" w:type="dxa"/>
            <w:vAlign w:val="bottom"/>
          </w:tcPr>
          <w:p w14:paraId="1599F87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4EDE002A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B92CAA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BF354B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04E97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7D2192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7D9F61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1580EB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1E57CEAC" w14:textId="77777777" w:rsidTr="00434DC4">
        <w:trPr>
          <w:cantSplit/>
        </w:trPr>
        <w:tc>
          <w:tcPr>
            <w:tcW w:w="3458" w:type="dxa"/>
            <w:vAlign w:val="bottom"/>
          </w:tcPr>
          <w:p w14:paraId="0F4228B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781FDAB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916F5E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E45ACA" w14:textId="7C74FC06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1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060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764.56</w:t>
            </w:r>
          </w:p>
        </w:tc>
        <w:tc>
          <w:tcPr>
            <w:tcW w:w="134" w:type="dxa"/>
          </w:tcPr>
          <w:p w14:paraId="537BAFF4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1A02C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EA4BA3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A648BE7" w14:textId="1970DDDA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1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060</w:t>
            </w:r>
            <w:r w:rsidRPr="00E24DAF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E24DAF">
              <w:rPr>
                <w:rFonts w:asciiTheme="majorBidi" w:hAnsiTheme="majorBidi"/>
                <w:kern w:val="28"/>
                <w:sz w:val="24"/>
                <w:szCs w:val="24"/>
                <w:cs/>
              </w:rPr>
              <w:t>764.56</w:t>
            </w:r>
          </w:p>
        </w:tc>
      </w:tr>
      <w:tr w:rsidR="001137D6" w:rsidRPr="00D92672" w14:paraId="2712AF0F" w14:textId="77777777" w:rsidTr="00434DC4">
        <w:trPr>
          <w:cantSplit/>
        </w:trPr>
        <w:tc>
          <w:tcPr>
            <w:tcW w:w="3458" w:type="dxa"/>
            <w:vAlign w:val="bottom"/>
          </w:tcPr>
          <w:p w14:paraId="29A0675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</w:t>
            </w: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09A939B1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1700E9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98ABAA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A280BA9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542E8F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8AE776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8DE669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0213B701" w14:textId="77777777" w:rsidTr="00434DC4">
        <w:trPr>
          <w:cantSplit/>
        </w:trPr>
        <w:tc>
          <w:tcPr>
            <w:tcW w:w="3458" w:type="dxa"/>
            <w:vAlign w:val="bottom"/>
          </w:tcPr>
          <w:p w14:paraId="12D2A420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35EF12A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FAB5EE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C6442F1" w14:textId="43AA9B60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121,630,000.00</w:t>
            </w:r>
          </w:p>
        </w:tc>
        <w:tc>
          <w:tcPr>
            <w:tcW w:w="134" w:type="dxa"/>
          </w:tcPr>
          <w:p w14:paraId="0D6909E5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1AD50B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0FE2AA3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1B684DB" w14:textId="75C22058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3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E36931">
              <w:rPr>
                <w:rFonts w:asciiTheme="majorBidi" w:hAnsiTheme="majorBidi"/>
                <w:kern w:val="28"/>
                <w:sz w:val="24"/>
                <w:szCs w:val="24"/>
              </w:rPr>
              <w:t>121</w:t>
            </w:r>
            <w:r>
              <w:rPr>
                <w:rFonts w:asciiTheme="majorBidi" w:hAnsiTheme="majorBidi" w:cstheme="majorBidi"/>
                <w:kern w:val="28"/>
                <w:sz w:val="24"/>
                <w:szCs w:val="24"/>
              </w:rPr>
              <w:t>,630,000.00</w:t>
            </w:r>
          </w:p>
        </w:tc>
      </w:tr>
    </w:tbl>
    <w:p w14:paraId="043C30E6" w14:textId="77777777" w:rsidR="00E24DAF" w:rsidRDefault="00E24DAF" w:rsidP="00F11353">
      <w:pPr>
        <w:spacing w:line="360" w:lineRule="exact"/>
        <w:ind w:left="851" w:firstLine="590"/>
        <w:jc w:val="thaiDistribute"/>
        <w:rPr>
          <w:rFonts w:ascii="Angsana New" w:hAnsi="Angsana New"/>
          <w:color w:val="EE0000"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D92672" w:rsidRPr="00D92672" w14:paraId="21FC93CB" w14:textId="77777777" w:rsidTr="005A1BF2">
        <w:trPr>
          <w:cantSplit/>
        </w:trPr>
        <w:tc>
          <w:tcPr>
            <w:tcW w:w="3458" w:type="dxa"/>
            <w:vAlign w:val="bottom"/>
          </w:tcPr>
          <w:p w14:paraId="20550CA4" w14:textId="77777777" w:rsidR="00D92672" w:rsidRPr="00D92672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79D2AB25" w14:textId="77777777" w:rsidR="00D92672" w:rsidRPr="00D92672" w:rsidRDefault="00D92672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บาท</w:t>
            </w:r>
          </w:p>
        </w:tc>
      </w:tr>
      <w:tr w:rsidR="001137D6" w:rsidRPr="00D92672" w14:paraId="360DBEE9" w14:textId="77777777" w:rsidTr="005A1BF2">
        <w:trPr>
          <w:cantSplit/>
        </w:trPr>
        <w:tc>
          <w:tcPr>
            <w:tcW w:w="3458" w:type="dxa"/>
            <w:vAlign w:val="bottom"/>
          </w:tcPr>
          <w:p w14:paraId="71BE953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376EF084" w14:textId="05A1C3BF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1137D6" w:rsidRPr="00D92672" w14:paraId="5F8AF977" w14:textId="77777777" w:rsidTr="005A1BF2">
        <w:trPr>
          <w:cantSplit/>
        </w:trPr>
        <w:tc>
          <w:tcPr>
            <w:tcW w:w="3458" w:type="dxa"/>
            <w:vAlign w:val="bottom"/>
          </w:tcPr>
          <w:p w14:paraId="4861CB0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B5E7D0" w14:textId="6DFE00DB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92672">
              <w:rPr>
                <w:rFonts w:ascii="Angsana New" w:hAnsi="Angsana New"/>
                <w:sz w:val="24"/>
                <w:szCs w:val="24"/>
              </w:rPr>
              <w:t>31</w:t>
            </w:r>
            <w:r w:rsidRPr="00D92672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92672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1137D6" w:rsidRPr="00D92672" w14:paraId="041C9179" w14:textId="77777777" w:rsidTr="005A1BF2">
        <w:trPr>
          <w:cantSplit/>
        </w:trPr>
        <w:tc>
          <w:tcPr>
            <w:tcW w:w="3458" w:type="dxa"/>
            <w:vAlign w:val="bottom"/>
          </w:tcPr>
          <w:p w14:paraId="71914170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88658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7AB4E4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E78F4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B6F7BB0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EE90F4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ระดับที่ 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DFC699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6AB7D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137D6" w:rsidRPr="00D92672" w14:paraId="1604DBA0" w14:textId="77777777" w:rsidTr="005A1BF2">
        <w:trPr>
          <w:cantSplit/>
        </w:trPr>
        <w:tc>
          <w:tcPr>
            <w:tcW w:w="3458" w:type="dxa"/>
            <w:vAlign w:val="bottom"/>
          </w:tcPr>
          <w:p w14:paraId="57058FE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B6F16B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3FC75D5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E54E44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C5E2B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79844E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799110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62F776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0C3D0B20" w14:textId="77777777" w:rsidTr="005A1BF2">
        <w:trPr>
          <w:cantSplit/>
        </w:trPr>
        <w:tc>
          <w:tcPr>
            <w:tcW w:w="3458" w:type="dxa"/>
            <w:vAlign w:val="bottom"/>
          </w:tcPr>
          <w:p w14:paraId="536A52E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FC4B1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59D91734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85C170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184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369.23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FEC7262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CED09C5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C9CA14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E340E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184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,</w:t>
            </w: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369.23</w:t>
            </w:r>
          </w:p>
        </w:tc>
      </w:tr>
      <w:tr w:rsidR="001137D6" w:rsidRPr="00D92672" w14:paraId="7C01F70E" w14:textId="77777777" w:rsidTr="005A1BF2">
        <w:trPr>
          <w:cantSplit/>
        </w:trPr>
        <w:tc>
          <w:tcPr>
            <w:tcW w:w="3458" w:type="dxa"/>
            <w:vAlign w:val="bottom"/>
          </w:tcPr>
          <w:p w14:paraId="1CE0891E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</w:tcPr>
          <w:p w14:paraId="6CF90A1B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9058F38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5540FEA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4F3632B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8303652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0CF7D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044D73C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1F302365" w14:textId="77777777" w:rsidTr="005A1BF2">
        <w:trPr>
          <w:cantSplit/>
        </w:trPr>
        <w:tc>
          <w:tcPr>
            <w:tcW w:w="3458" w:type="dxa"/>
            <w:vAlign w:val="bottom"/>
          </w:tcPr>
          <w:p w14:paraId="726FC141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vAlign w:val="bottom"/>
          </w:tcPr>
          <w:p w14:paraId="4455CD7A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B8ACB2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9C5E74F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623,792.14</w:t>
            </w:r>
          </w:p>
        </w:tc>
        <w:tc>
          <w:tcPr>
            <w:tcW w:w="134" w:type="dxa"/>
          </w:tcPr>
          <w:p w14:paraId="08476F7C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78C9AD9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1D5684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8CDE13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623,792.14</w:t>
            </w:r>
          </w:p>
        </w:tc>
      </w:tr>
      <w:tr w:rsidR="001137D6" w:rsidRPr="00D92672" w14:paraId="7D0A30D8" w14:textId="77777777" w:rsidTr="005A1BF2">
        <w:trPr>
          <w:cantSplit/>
        </w:trPr>
        <w:tc>
          <w:tcPr>
            <w:tcW w:w="3458" w:type="dxa"/>
            <w:vAlign w:val="bottom"/>
          </w:tcPr>
          <w:p w14:paraId="14CA9EC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</w:t>
            </w:r>
            <w:r w:rsidRPr="00D9267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vAlign w:val="bottom"/>
          </w:tcPr>
          <w:p w14:paraId="3C39FDE7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CE56F2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1EA3517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1038F84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A5A4D4" w14:textId="77777777" w:rsidR="001137D6" w:rsidRPr="00D92672" w:rsidRDefault="001137D6" w:rsidP="001137D6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0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B125D1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004A3B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</w:tr>
      <w:tr w:rsidR="001137D6" w:rsidRPr="00D92672" w14:paraId="00C98B86" w14:textId="77777777" w:rsidTr="005A1BF2">
        <w:trPr>
          <w:cantSplit/>
        </w:trPr>
        <w:tc>
          <w:tcPr>
            <w:tcW w:w="3458" w:type="dxa"/>
            <w:vAlign w:val="bottom"/>
          </w:tcPr>
          <w:p w14:paraId="0B00CEAD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vAlign w:val="bottom"/>
          </w:tcPr>
          <w:p w14:paraId="39056E3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62ADCB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4B20ED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61,340,000.00</w:t>
            </w:r>
          </w:p>
        </w:tc>
        <w:tc>
          <w:tcPr>
            <w:tcW w:w="134" w:type="dxa"/>
          </w:tcPr>
          <w:p w14:paraId="3DF08D53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06A719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57" w:right="-57"/>
              <w:jc w:val="center"/>
              <w:textAlignment w:val="baseline"/>
              <w:rPr>
                <w:rFonts w:ascii="Angsana New" w:hAnsi="Angsana New"/>
                <w:sz w:val="24"/>
                <w:szCs w:val="24"/>
              </w:rPr>
            </w:pPr>
            <w:r w:rsidRPr="00D9267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E9539F4" w14:textId="77777777" w:rsidR="001137D6" w:rsidRPr="00D92672" w:rsidRDefault="001137D6" w:rsidP="001137D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DCF5AB" w14:textId="77777777" w:rsidR="001137D6" w:rsidRPr="00D92672" w:rsidRDefault="001137D6" w:rsidP="001137D6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D92672">
              <w:rPr>
                <w:rFonts w:asciiTheme="majorBidi" w:hAnsiTheme="majorBidi" w:cstheme="majorBidi"/>
                <w:kern w:val="28"/>
                <w:sz w:val="24"/>
                <w:szCs w:val="24"/>
              </w:rPr>
              <w:t>61,340,000.00</w:t>
            </w:r>
          </w:p>
        </w:tc>
      </w:tr>
    </w:tbl>
    <w:p w14:paraId="7465BEFC" w14:textId="77777777" w:rsidR="00D563B8" w:rsidRDefault="00D563B8" w:rsidP="00F11353">
      <w:pPr>
        <w:tabs>
          <w:tab w:val="clear" w:pos="680"/>
          <w:tab w:val="left" w:pos="851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C2B5A94" w14:textId="598F9576" w:rsidR="002A0769" w:rsidRPr="00D92672" w:rsidRDefault="002A0769" w:rsidP="00F11353">
      <w:pPr>
        <w:tabs>
          <w:tab w:val="clear" w:pos="680"/>
          <w:tab w:val="left" w:pos="851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D92672"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1BED4BFE" w14:textId="77777777" w:rsidR="00543962" w:rsidRPr="00D92672" w:rsidRDefault="00543962" w:rsidP="00F11353">
      <w:pPr>
        <w:tabs>
          <w:tab w:val="clear" w:pos="680"/>
          <w:tab w:val="left" w:pos="851"/>
        </w:tabs>
        <w:spacing w:line="30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63E987D" w14:textId="77777777" w:rsidR="002A0769" w:rsidRPr="00D92672" w:rsidRDefault="002A0769" w:rsidP="00F11353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2672">
        <w:rPr>
          <w:rFonts w:asciiTheme="majorBidi" w:hAnsiTheme="majorBidi" w:cstheme="majorBidi"/>
          <w:sz w:val="32"/>
          <w:szCs w:val="32"/>
        </w:rPr>
        <w:tab/>
      </w:r>
      <w:r w:rsidRPr="00D9267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D92672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39C76763" w14:textId="77777777" w:rsidR="00CD3A49" w:rsidRPr="00D92672" w:rsidRDefault="00CD3A49" w:rsidP="00F11353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92672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เงินตราต่างประเทศวัดมูลค่ายุติธรรมโดยใช้อัตราตลาดของแต่ละสัญญาที่คำนวณโดยสถาบันการเงินของบริษัท ณ วันที่ในงบฐานะการเงิน</w:t>
      </w:r>
    </w:p>
    <w:p w14:paraId="72C53C67" w14:textId="195D53DC" w:rsidR="00A1057F" w:rsidRPr="00D92672" w:rsidRDefault="00CD3A49" w:rsidP="00F11353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92672">
        <w:rPr>
          <w:rFonts w:asciiTheme="majorBidi" w:hAnsiTheme="majorBidi" w:cstheme="majorBidi"/>
          <w:spacing w:val="-2"/>
          <w:sz w:val="32"/>
          <w:szCs w:val="32"/>
          <w:cs/>
        </w:rPr>
        <w:t>อสังหาริมทรัพย์เพื่อการลงทุนวัดมูลค่ายุติธรรมโดยผู้ประเมินราคาอิสระ ซึ่งใช้วิธีเปรียบเทียบราคาตลาด</w:t>
      </w:r>
      <w:r w:rsidR="00E24DA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และวิธี</w:t>
      </w:r>
      <w:r w:rsidR="00E24DAF" w:rsidRPr="00E24DAF">
        <w:rPr>
          <w:rFonts w:asciiTheme="majorBidi" w:hAnsiTheme="majorBidi"/>
          <w:spacing w:val="-2"/>
          <w:sz w:val="32"/>
          <w:szCs w:val="32"/>
          <w:cs/>
        </w:rPr>
        <w:t>ต้นทุ</w:t>
      </w:r>
      <w:r w:rsidR="00D60763">
        <w:rPr>
          <w:rFonts w:asciiTheme="majorBidi" w:hAnsiTheme="majorBidi" w:hint="cs"/>
          <w:spacing w:val="-2"/>
          <w:sz w:val="32"/>
          <w:szCs w:val="32"/>
          <w:cs/>
        </w:rPr>
        <w:t>น</w:t>
      </w:r>
    </w:p>
    <w:p w14:paraId="4129F054" w14:textId="77777777" w:rsidR="001C5923" w:rsidRPr="00E66756" w:rsidRDefault="001C5923" w:rsidP="00F11353">
      <w:pPr>
        <w:tabs>
          <w:tab w:val="clear" w:pos="1644"/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EE0000"/>
          <w:spacing w:val="-2"/>
          <w:sz w:val="32"/>
          <w:szCs w:val="32"/>
        </w:rPr>
      </w:pPr>
    </w:p>
    <w:p w14:paraId="66809F19" w14:textId="36EDB590" w:rsidR="00056722" w:rsidRPr="00D92672" w:rsidRDefault="0055316D" w:rsidP="00F11353">
      <w:pPr>
        <w:tabs>
          <w:tab w:val="left" w:pos="284"/>
        </w:tabs>
        <w:spacing w:line="300" w:lineRule="exact"/>
        <w:ind w:left="-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92672">
        <w:rPr>
          <w:rFonts w:asciiTheme="majorBidi" w:hAnsiTheme="majorBidi"/>
          <w:b/>
          <w:bCs/>
          <w:sz w:val="32"/>
          <w:szCs w:val="32"/>
        </w:rPr>
        <w:t>3</w:t>
      </w:r>
      <w:r w:rsidR="00D92672" w:rsidRPr="00D92672">
        <w:rPr>
          <w:rFonts w:asciiTheme="majorBidi" w:hAnsiTheme="majorBidi"/>
          <w:b/>
          <w:bCs/>
          <w:sz w:val="32"/>
          <w:szCs w:val="32"/>
        </w:rPr>
        <w:t>0</w:t>
      </w:r>
      <w:r w:rsidRPr="00D92672">
        <w:rPr>
          <w:rFonts w:asciiTheme="majorBidi" w:hAnsiTheme="majorBidi"/>
          <w:b/>
          <w:bCs/>
          <w:sz w:val="32"/>
          <w:szCs w:val="32"/>
        </w:rPr>
        <w:t>.</w:t>
      </w:r>
      <w:r w:rsidR="00056722" w:rsidRPr="00D926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6722" w:rsidRPr="00D926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F647432" w14:textId="3AF67651" w:rsidR="00056722" w:rsidRPr="00D92672" w:rsidRDefault="00056722" w:rsidP="00F11353">
      <w:pPr>
        <w:spacing w:line="360" w:lineRule="exact"/>
        <w:ind w:left="851"/>
        <w:jc w:val="both"/>
        <w:rPr>
          <w:rFonts w:asciiTheme="majorBidi" w:hAnsiTheme="majorBidi" w:cstheme="majorBidi"/>
          <w:sz w:val="32"/>
          <w:szCs w:val="32"/>
          <w:cs/>
        </w:rPr>
      </w:pPr>
      <w:r w:rsidRPr="00D92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679AB" w:rsidRPr="00D92672">
        <w:rPr>
          <w:rFonts w:asciiTheme="majorBidi" w:hAnsiTheme="majorBidi" w:cstheme="majorBidi"/>
          <w:sz w:val="32"/>
          <w:szCs w:val="32"/>
        </w:rPr>
        <w:t xml:space="preserve">31 </w:t>
      </w:r>
      <w:r w:rsidR="008679AB" w:rsidRPr="00D926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D926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92672">
        <w:rPr>
          <w:rFonts w:asciiTheme="majorBidi" w:hAnsiTheme="majorBidi" w:cstheme="majorBidi"/>
          <w:sz w:val="32"/>
          <w:szCs w:val="32"/>
        </w:rPr>
        <w:t>25</w:t>
      </w:r>
      <w:r w:rsidR="00920684" w:rsidRPr="00D92672">
        <w:rPr>
          <w:rFonts w:asciiTheme="majorBidi" w:hAnsiTheme="majorBidi" w:cstheme="majorBidi"/>
          <w:sz w:val="32"/>
          <w:szCs w:val="32"/>
        </w:rPr>
        <w:t>6</w:t>
      </w:r>
      <w:r w:rsidR="00D92672" w:rsidRPr="00D92672">
        <w:rPr>
          <w:rFonts w:asciiTheme="majorBidi" w:hAnsiTheme="majorBidi" w:cstheme="majorBidi"/>
          <w:sz w:val="32"/>
          <w:szCs w:val="32"/>
        </w:rPr>
        <w:t>8</w:t>
      </w:r>
      <w:r w:rsidRPr="00D92672">
        <w:rPr>
          <w:rFonts w:asciiTheme="majorBidi" w:hAnsiTheme="majorBidi" w:cstheme="majorBidi" w:hint="cs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7436E76A" w:rsidR="00056722" w:rsidRPr="00D92672" w:rsidRDefault="0055316D" w:rsidP="00F11353">
      <w:pPr>
        <w:spacing w:line="36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 w:rsidRPr="00D92672">
        <w:rPr>
          <w:rFonts w:asciiTheme="majorBidi" w:hAnsiTheme="majorBidi" w:cstheme="majorBidi"/>
          <w:sz w:val="32"/>
          <w:szCs w:val="32"/>
        </w:rPr>
        <w:t>3</w:t>
      </w:r>
      <w:r w:rsidR="00D92672" w:rsidRPr="00D92672">
        <w:rPr>
          <w:rFonts w:asciiTheme="majorBidi" w:hAnsiTheme="majorBidi" w:cstheme="majorBidi"/>
          <w:sz w:val="32"/>
          <w:szCs w:val="32"/>
        </w:rPr>
        <w:t>0</w:t>
      </w:r>
      <w:r w:rsidRPr="00D92672">
        <w:rPr>
          <w:rFonts w:asciiTheme="majorBidi" w:hAnsiTheme="majorBidi" w:cstheme="majorBidi"/>
          <w:sz w:val="32"/>
          <w:szCs w:val="32"/>
        </w:rPr>
        <w:t>.</w:t>
      </w:r>
      <w:r w:rsidR="00056722" w:rsidRPr="00D92672">
        <w:rPr>
          <w:rFonts w:asciiTheme="majorBidi" w:hAnsiTheme="majorBidi" w:cstheme="majorBidi"/>
          <w:sz w:val="32"/>
          <w:szCs w:val="32"/>
        </w:rPr>
        <w:t>1</w:t>
      </w:r>
      <w:r w:rsidR="00056722" w:rsidRPr="00D92672">
        <w:rPr>
          <w:rFonts w:asciiTheme="majorBidi" w:hAnsiTheme="majorBidi" w:cstheme="majorBidi"/>
          <w:sz w:val="32"/>
          <w:szCs w:val="32"/>
        </w:rPr>
        <w:tab/>
      </w:r>
      <w:r w:rsidR="0034100E" w:rsidRPr="00D92672">
        <w:rPr>
          <w:rFonts w:asciiTheme="majorBidi" w:hAnsiTheme="majorBidi" w:cstheme="majorBidi"/>
          <w:sz w:val="32"/>
          <w:szCs w:val="32"/>
        </w:rPr>
        <w:tab/>
      </w:r>
      <w:r w:rsidR="00056722" w:rsidRPr="00D92672">
        <w:rPr>
          <w:rFonts w:asciiTheme="majorBidi" w:hAnsiTheme="majorBidi" w:cstheme="majorBidi"/>
          <w:sz w:val="32"/>
          <w:szCs w:val="32"/>
          <w:cs/>
        </w:rPr>
        <w:t>บริษัทมี</w:t>
      </w:r>
      <w:r w:rsidR="00056722" w:rsidRPr="00D92672">
        <w:rPr>
          <w:rFonts w:asciiTheme="majorBidi" w:hAnsiTheme="majorBidi" w:hint="cs"/>
          <w:sz w:val="32"/>
          <w:szCs w:val="32"/>
          <w:cs/>
        </w:rPr>
        <w:t>ภาระ</w:t>
      </w:r>
      <w:r w:rsidR="00056722" w:rsidRPr="00D92672">
        <w:rPr>
          <w:rFonts w:asciiTheme="majorBidi" w:hAnsiTheme="majorBidi"/>
          <w:sz w:val="32"/>
          <w:szCs w:val="32"/>
          <w:cs/>
        </w:rPr>
        <w:t>ผูกพัน</w:t>
      </w:r>
      <w:r w:rsidR="00056722" w:rsidRPr="00D92672">
        <w:rPr>
          <w:rFonts w:asciiTheme="majorBidi" w:hAnsiTheme="majorBidi" w:hint="cs"/>
          <w:sz w:val="32"/>
          <w:szCs w:val="32"/>
          <w:cs/>
        </w:rPr>
        <w:t>ตามสัญญาบริการต่างๆ</w:t>
      </w:r>
      <w:r w:rsidR="00056722" w:rsidRPr="00D92672">
        <w:rPr>
          <w:rFonts w:asciiTheme="majorBidi" w:hAnsiTheme="majorBidi"/>
          <w:sz w:val="32"/>
          <w:szCs w:val="32"/>
          <w:cs/>
        </w:rPr>
        <w:t>ที่จะต้องจ่ายค่า</w:t>
      </w:r>
      <w:r w:rsidR="00056722" w:rsidRPr="00D92672">
        <w:rPr>
          <w:rFonts w:asciiTheme="majorBidi" w:hAnsiTheme="majorBidi" w:hint="cs"/>
          <w:sz w:val="32"/>
          <w:szCs w:val="32"/>
          <w:cs/>
        </w:rPr>
        <w:t>บริการ</w:t>
      </w:r>
      <w:r w:rsidR="00056722" w:rsidRPr="00D92672">
        <w:rPr>
          <w:rFonts w:asciiTheme="majorBidi" w:hAnsiTheme="majorBidi"/>
          <w:sz w:val="32"/>
          <w:szCs w:val="32"/>
          <w:cs/>
        </w:rPr>
        <w:t xml:space="preserve">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D92672" w:rsidRPr="00D92672" w14:paraId="057CCCEF" w14:textId="77777777" w:rsidTr="00D10A82">
        <w:trPr>
          <w:cantSplit/>
          <w:jc w:val="right"/>
        </w:trPr>
        <w:tc>
          <w:tcPr>
            <w:tcW w:w="5697" w:type="dxa"/>
          </w:tcPr>
          <w:p w14:paraId="66CF40A7" w14:textId="77777777" w:rsidR="001C0A0B" w:rsidRPr="00D92672" w:rsidRDefault="001C0A0B" w:rsidP="00F1135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7F024A1" w14:textId="77777777" w:rsidR="001C0A0B" w:rsidRPr="00D92672" w:rsidRDefault="001C0A0B" w:rsidP="00F1135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12BA05CA" w14:textId="1150D678" w:rsidR="001C0A0B" w:rsidRPr="00D92672" w:rsidRDefault="001C0A0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D92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บาท</w:t>
            </w:r>
          </w:p>
        </w:tc>
      </w:tr>
      <w:tr w:rsidR="00D92672" w:rsidRPr="00D92672" w14:paraId="29AF1D70" w14:textId="77777777" w:rsidTr="00D10A82">
        <w:trPr>
          <w:cantSplit/>
          <w:jc w:val="right"/>
        </w:trPr>
        <w:tc>
          <w:tcPr>
            <w:tcW w:w="5697" w:type="dxa"/>
          </w:tcPr>
          <w:p w14:paraId="1FCEA94B" w14:textId="77777777" w:rsidR="001C0A0B" w:rsidRPr="00D92672" w:rsidRDefault="001C0A0B" w:rsidP="00F1135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56416C20" w14:textId="77777777" w:rsidR="001C0A0B" w:rsidRPr="00D92672" w:rsidRDefault="001C0A0B" w:rsidP="00F1135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left="-57" w:right="-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26DDE536" w14:textId="77777777" w:rsidR="001C0A0B" w:rsidRPr="00D92672" w:rsidRDefault="001C0A0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</w:pPr>
            <w:r w:rsidRPr="00D9267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งบการเงินรวม</w:t>
            </w:r>
            <w:r w:rsidRPr="00D9267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t>/</w:t>
            </w:r>
            <w:r w:rsidRPr="00D92672">
              <w:rPr>
                <w:rFonts w:asciiTheme="majorBidi" w:hAnsiTheme="majorBidi" w:cstheme="majorBidi"/>
                <w:b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F4618B" w:rsidRPr="00D92672" w14:paraId="64342591" w14:textId="77777777" w:rsidTr="00D10A82">
        <w:trPr>
          <w:cantSplit/>
          <w:jc w:val="right"/>
        </w:trPr>
        <w:tc>
          <w:tcPr>
            <w:tcW w:w="5697" w:type="dxa"/>
          </w:tcPr>
          <w:p w14:paraId="3E091CD7" w14:textId="77777777" w:rsidR="00F4618B" w:rsidRPr="00D92672" w:rsidRDefault="00F4618B" w:rsidP="00F1135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2672">
              <w:rPr>
                <w:rFonts w:asciiTheme="majorBidi" w:hAnsiTheme="majorBidi" w:cstheme="majorBidi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7EA4450F" w14:textId="77777777" w:rsidR="00F4618B" w:rsidRPr="00D92672" w:rsidRDefault="00F4618B" w:rsidP="00F1135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</w:tcPr>
          <w:p w14:paraId="7EFA524C" w14:textId="0601789B" w:rsidR="00F4618B" w:rsidRPr="00F4618B" w:rsidRDefault="00F4618B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F4618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5,048,482.44 </w:t>
            </w:r>
          </w:p>
        </w:tc>
      </w:tr>
      <w:tr w:rsidR="00F4618B" w:rsidRPr="00D92672" w14:paraId="398C2B20" w14:textId="77777777" w:rsidTr="00D10A82">
        <w:trPr>
          <w:cantSplit/>
          <w:jc w:val="right"/>
        </w:trPr>
        <w:tc>
          <w:tcPr>
            <w:tcW w:w="5697" w:type="dxa"/>
          </w:tcPr>
          <w:p w14:paraId="3F922489" w14:textId="77777777" w:rsidR="00F4618B" w:rsidRPr="00D92672" w:rsidRDefault="00F4618B" w:rsidP="00F11353">
            <w:pPr>
              <w:tabs>
                <w:tab w:val="left" w:pos="342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2672">
              <w:rPr>
                <w:rFonts w:asciiTheme="majorBidi" w:hAnsiTheme="majorBidi" w:cstheme="majorBidi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64907515" w14:textId="77777777" w:rsidR="00F4618B" w:rsidRPr="00D92672" w:rsidRDefault="00F4618B" w:rsidP="00F1135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</w:tcPr>
          <w:p w14:paraId="14E89440" w14:textId="232D8A49" w:rsidR="00F4618B" w:rsidRPr="00F4618B" w:rsidRDefault="00F4618B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618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694,350.00 </w:t>
            </w:r>
          </w:p>
        </w:tc>
      </w:tr>
      <w:tr w:rsidR="00F4618B" w:rsidRPr="00D92672" w14:paraId="69F80366" w14:textId="77777777" w:rsidTr="00D10A82">
        <w:trPr>
          <w:cantSplit/>
          <w:jc w:val="right"/>
        </w:trPr>
        <w:tc>
          <w:tcPr>
            <w:tcW w:w="5697" w:type="dxa"/>
          </w:tcPr>
          <w:p w14:paraId="515F363A" w14:textId="77777777" w:rsidR="00F4618B" w:rsidRPr="00D92672" w:rsidRDefault="00F4618B" w:rsidP="00F11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1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926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926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4CB03379" w14:textId="77777777" w:rsidR="00F4618B" w:rsidRPr="00D92672" w:rsidRDefault="00F4618B" w:rsidP="00F11353">
            <w:pPr>
              <w:pStyle w:val="a0"/>
              <w:tabs>
                <w:tab w:val="left" w:pos="0"/>
                <w:tab w:val="decimal" w:pos="792"/>
              </w:tabs>
              <w:spacing w:line="360" w:lineRule="exact"/>
              <w:ind w:right="57"/>
              <w:rPr>
                <w:rFonts w:asciiTheme="majorBidi" w:hAnsiTheme="majorBidi" w:cstheme="majorBidi"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</w:tcPr>
          <w:p w14:paraId="1EB39215" w14:textId="2BC0A0BB" w:rsidR="00F4618B" w:rsidRPr="00F4618B" w:rsidRDefault="00F4618B" w:rsidP="00F1135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F4618B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5,742,832.44 </w:t>
            </w:r>
          </w:p>
        </w:tc>
      </w:tr>
    </w:tbl>
    <w:p w14:paraId="14201A2E" w14:textId="77777777" w:rsidR="00D92672" w:rsidRDefault="00D92672" w:rsidP="00F11353">
      <w:pPr>
        <w:tabs>
          <w:tab w:val="clear" w:pos="907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3542339" w14:textId="229A243F" w:rsidR="00F900AA" w:rsidRPr="00D92672" w:rsidRDefault="0055316D" w:rsidP="00F11353">
      <w:pPr>
        <w:tabs>
          <w:tab w:val="clear" w:pos="907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2672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D92672" w:rsidRPr="00D92672">
        <w:rPr>
          <w:rFonts w:asciiTheme="majorBidi" w:hAnsiTheme="majorBidi" w:cstheme="majorBidi"/>
          <w:sz w:val="32"/>
          <w:szCs w:val="32"/>
        </w:rPr>
        <w:t>0</w:t>
      </w:r>
      <w:r w:rsidRPr="00D92672">
        <w:rPr>
          <w:rFonts w:asciiTheme="majorBidi" w:hAnsiTheme="majorBidi" w:cstheme="majorBidi"/>
          <w:sz w:val="32"/>
          <w:szCs w:val="32"/>
        </w:rPr>
        <w:t>.</w:t>
      </w:r>
      <w:r w:rsidR="00056722" w:rsidRPr="00D92672">
        <w:rPr>
          <w:rFonts w:asciiTheme="majorBidi" w:hAnsiTheme="majorBidi" w:cstheme="majorBidi"/>
          <w:sz w:val="32"/>
          <w:szCs w:val="32"/>
        </w:rPr>
        <w:t>2</w:t>
      </w:r>
      <w:r w:rsidR="00056722" w:rsidRPr="00D92672">
        <w:rPr>
          <w:rFonts w:asciiTheme="majorBidi" w:hAnsiTheme="majorBidi" w:cstheme="majorBidi"/>
          <w:sz w:val="32"/>
          <w:szCs w:val="32"/>
        </w:rPr>
        <w:tab/>
      </w:r>
      <w:r w:rsidR="00056722" w:rsidRPr="00D9267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F900AA" w:rsidRPr="00D9267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D70F76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F900AA" w:rsidRPr="00D92672">
        <w:rPr>
          <w:rFonts w:asciiTheme="majorBidi" w:hAnsiTheme="majorBidi" w:cstheme="majorBidi" w:hint="cs"/>
          <w:sz w:val="32"/>
          <w:szCs w:val="32"/>
          <w:cs/>
        </w:rPr>
        <w:t xml:space="preserve"> มีภาระผูกพันคงเหลือจากสัญญา</w:t>
      </w:r>
      <w:r w:rsidR="00B76108">
        <w:rPr>
          <w:rFonts w:asciiTheme="majorBidi" w:hAnsiTheme="majorBidi" w:cstheme="majorBidi" w:hint="cs"/>
          <w:sz w:val="32"/>
          <w:szCs w:val="32"/>
          <w:cs/>
        </w:rPr>
        <w:t>ก่อ</w:t>
      </w:r>
      <w:r w:rsidR="006A2F93">
        <w:rPr>
          <w:rFonts w:asciiTheme="majorBidi" w:hAnsiTheme="majorBidi" w:cstheme="majorBidi" w:hint="cs"/>
          <w:sz w:val="32"/>
          <w:szCs w:val="32"/>
          <w:cs/>
        </w:rPr>
        <w:t>สร้าง</w:t>
      </w:r>
      <w:r w:rsidR="006A2F93" w:rsidRPr="006A2F93">
        <w:rPr>
          <w:rFonts w:asciiTheme="majorBidi" w:hAnsiTheme="majorBidi"/>
          <w:sz w:val="32"/>
          <w:szCs w:val="32"/>
          <w:cs/>
        </w:rPr>
        <w:t>อาคารคลังสินค้า</w:t>
      </w:r>
      <w:r w:rsidR="00F900AA" w:rsidRPr="00D92672">
        <w:rPr>
          <w:rFonts w:asciiTheme="majorBidi" w:hAnsiTheme="majorBidi" w:cstheme="majorBidi" w:hint="cs"/>
          <w:sz w:val="32"/>
          <w:szCs w:val="32"/>
          <w:cs/>
        </w:rPr>
        <w:t xml:space="preserve"> สัญญา</w:t>
      </w:r>
      <w:r w:rsidR="001E791E" w:rsidRPr="00D92672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="00334760" w:rsidRPr="00D9267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เครื่องจักรและอุปกรณ์ </w:t>
      </w:r>
      <w:r w:rsidR="00334760" w:rsidRPr="00D92672">
        <w:rPr>
          <w:rFonts w:asciiTheme="majorBidi" w:hAnsiTheme="majorBidi" w:cstheme="majorBidi" w:hint="cs"/>
          <w:spacing w:val="-4"/>
          <w:sz w:val="32"/>
          <w:szCs w:val="32"/>
          <w:cs/>
        </w:rPr>
        <w:t>และจาก</w:t>
      </w:r>
      <w:r w:rsidR="003A36AD" w:rsidRPr="003A36AD">
        <w:rPr>
          <w:rFonts w:asciiTheme="majorBidi" w:hAnsiTheme="majorBidi"/>
          <w:spacing w:val="-4"/>
          <w:sz w:val="32"/>
          <w:szCs w:val="32"/>
          <w:cs/>
        </w:rPr>
        <w:t xml:space="preserve">สัญญาติดตั้งโปรแกรมคอมพิวเตอร์ใหม่ </w:t>
      </w:r>
      <w:r w:rsidR="00F900AA" w:rsidRPr="003A36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รวมจำนวนเงิน </w:t>
      </w:r>
      <w:r w:rsidR="00D70F76" w:rsidRPr="003A36AD">
        <w:rPr>
          <w:rFonts w:asciiTheme="majorBidi" w:hAnsiTheme="majorBidi" w:cstheme="majorBidi"/>
          <w:spacing w:val="-4"/>
          <w:sz w:val="32"/>
          <w:szCs w:val="32"/>
        </w:rPr>
        <w:t>97.69</w:t>
      </w:r>
      <w:r w:rsidR="001107E6" w:rsidRPr="003A36A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900AA" w:rsidRPr="003A36AD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056722" w:rsidRPr="00D92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(รวมภาษีมูลค่าเพิ่ม) </w:t>
      </w:r>
    </w:p>
    <w:p w14:paraId="0F099F82" w14:textId="6DD80F1B" w:rsidR="000F0B2A" w:rsidRPr="00D92672" w:rsidRDefault="000F0B2A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FF1A87F" w14:textId="2AD5401C" w:rsidR="004D7A83" w:rsidRPr="00D92672" w:rsidRDefault="0055316D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2672">
        <w:rPr>
          <w:rFonts w:asciiTheme="majorBidi" w:hAnsiTheme="majorBidi" w:hint="cs"/>
          <w:sz w:val="32"/>
          <w:szCs w:val="32"/>
        </w:rPr>
        <w:t>3</w:t>
      </w:r>
      <w:r w:rsidR="00D92672" w:rsidRPr="00D92672">
        <w:rPr>
          <w:rFonts w:asciiTheme="majorBidi" w:hAnsiTheme="majorBidi"/>
          <w:sz w:val="32"/>
          <w:szCs w:val="32"/>
        </w:rPr>
        <w:t>0</w:t>
      </w:r>
      <w:r w:rsidRPr="00D92672">
        <w:rPr>
          <w:rFonts w:asciiTheme="majorBidi" w:hAnsiTheme="majorBidi" w:hint="cs"/>
          <w:sz w:val="32"/>
          <w:szCs w:val="32"/>
        </w:rPr>
        <w:t>.</w:t>
      </w:r>
      <w:r w:rsidR="00056722" w:rsidRPr="00D92672">
        <w:rPr>
          <w:rFonts w:asciiTheme="majorBidi" w:hAnsiTheme="majorBidi" w:cstheme="majorBidi"/>
          <w:sz w:val="32"/>
          <w:szCs w:val="32"/>
        </w:rPr>
        <w:t xml:space="preserve">3 </w:t>
      </w:r>
      <w:r w:rsidR="00056722" w:rsidRPr="00D92672">
        <w:rPr>
          <w:rFonts w:asciiTheme="majorBidi" w:hAnsiTheme="majorBidi" w:cstheme="majorBidi"/>
          <w:sz w:val="32"/>
          <w:szCs w:val="32"/>
        </w:rPr>
        <w:tab/>
      </w:r>
      <w:r w:rsidR="00056722" w:rsidRPr="00D92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75005" w:rsidRPr="00D92672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056722" w:rsidRPr="00D92672">
        <w:rPr>
          <w:rFonts w:asciiTheme="majorBidi" w:hAnsiTheme="majorBidi" w:cstheme="majorBidi"/>
          <w:sz w:val="32"/>
          <w:szCs w:val="32"/>
          <w:cs/>
        </w:rPr>
        <w:t>มีเลตเตอร์ออฟเครดิตสำหรับซื้อสินค้าที่ยังไม่ได้ใช้จำนวนเงินรวม</w:t>
      </w:r>
      <w:r w:rsidR="006A2F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2F93">
        <w:rPr>
          <w:rFonts w:asciiTheme="majorBidi" w:hAnsiTheme="majorBidi" w:cstheme="majorBidi"/>
          <w:sz w:val="32"/>
          <w:szCs w:val="32"/>
        </w:rPr>
        <w:t>0.53</w:t>
      </w:r>
      <w:r w:rsidR="00575005" w:rsidRPr="00D92672">
        <w:rPr>
          <w:rFonts w:asciiTheme="majorBidi" w:hAnsiTheme="majorBidi" w:cstheme="majorBidi"/>
          <w:sz w:val="32"/>
          <w:szCs w:val="32"/>
        </w:rPr>
        <w:t xml:space="preserve"> </w:t>
      </w:r>
      <w:r w:rsidR="00575005" w:rsidRPr="00D92672">
        <w:rPr>
          <w:rFonts w:asciiTheme="majorBidi" w:hAnsiTheme="majorBidi" w:cstheme="majorBidi"/>
          <w:sz w:val="32"/>
          <w:szCs w:val="32"/>
          <w:cs/>
        </w:rPr>
        <w:t>ล้าน</w:t>
      </w:r>
      <w:r w:rsidR="00575005" w:rsidRPr="00D9267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</w:t>
      </w:r>
      <w:r w:rsidR="00575005" w:rsidRPr="00D92672">
        <w:rPr>
          <w:rFonts w:asciiTheme="majorBidi" w:hAnsiTheme="majorBidi" w:cstheme="majorBidi"/>
          <w:sz w:val="32"/>
          <w:szCs w:val="32"/>
        </w:rPr>
        <w:t xml:space="preserve"> </w:t>
      </w:r>
      <w:r w:rsidR="00FF2B04" w:rsidRPr="00D92672">
        <w:rPr>
          <w:rFonts w:asciiTheme="majorBidi" w:hAnsiTheme="majorBidi" w:cstheme="majorBidi" w:hint="cs"/>
          <w:sz w:val="32"/>
          <w:szCs w:val="32"/>
        </w:rPr>
        <w:t>(</w:t>
      </w:r>
      <w:r w:rsidR="00FF2B04" w:rsidRPr="00D92672">
        <w:rPr>
          <w:rFonts w:asciiTheme="majorBidi" w:hAnsiTheme="majorBidi" w:cstheme="majorBidi" w:hint="cs"/>
          <w:sz w:val="32"/>
          <w:szCs w:val="32"/>
          <w:cs/>
        </w:rPr>
        <w:t>เฉพาะกิจการจำนวนเงิน</w:t>
      </w:r>
      <w:r w:rsidR="000F61C9" w:rsidRPr="00D92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4742">
        <w:rPr>
          <w:rFonts w:asciiTheme="majorBidi" w:hAnsiTheme="majorBidi" w:cstheme="majorBidi"/>
          <w:sz w:val="32"/>
          <w:szCs w:val="32"/>
        </w:rPr>
        <w:t>0.43</w:t>
      </w:r>
      <w:r w:rsidR="00F4618B">
        <w:rPr>
          <w:rFonts w:asciiTheme="majorBidi" w:hAnsiTheme="majorBidi" w:cstheme="majorBidi"/>
          <w:sz w:val="32"/>
          <w:szCs w:val="32"/>
        </w:rPr>
        <w:t xml:space="preserve"> </w:t>
      </w:r>
      <w:r w:rsidR="005C4742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FF2B04" w:rsidRPr="00D92672">
        <w:rPr>
          <w:rFonts w:asciiTheme="majorBidi" w:hAnsiTheme="majorBidi" w:cstheme="majorBidi" w:hint="cs"/>
          <w:sz w:val="32"/>
          <w:szCs w:val="32"/>
          <w:cs/>
        </w:rPr>
        <w:t>ดอลลาร์สหรัฐอเมริกา)</w:t>
      </w:r>
    </w:p>
    <w:p w14:paraId="32E14F5B" w14:textId="77777777" w:rsidR="00BD1237" w:rsidRDefault="00BD1237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09510F14" w14:textId="28BB8FB9" w:rsidR="00056722" w:rsidRPr="00D92672" w:rsidRDefault="0055316D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D92672">
        <w:rPr>
          <w:rFonts w:asciiTheme="majorBidi" w:hAnsiTheme="majorBidi" w:hint="cs"/>
          <w:b/>
          <w:bCs/>
          <w:sz w:val="32"/>
          <w:szCs w:val="32"/>
        </w:rPr>
        <w:t>3</w:t>
      </w:r>
      <w:r w:rsidR="00D92672" w:rsidRPr="00D92672">
        <w:rPr>
          <w:rFonts w:asciiTheme="majorBidi" w:hAnsiTheme="majorBidi"/>
          <w:b/>
          <w:bCs/>
          <w:sz w:val="32"/>
          <w:szCs w:val="32"/>
        </w:rPr>
        <w:t>1</w:t>
      </w:r>
      <w:r w:rsidRPr="00D92672">
        <w:rPr>
          <w:rFonts w:asciiTheme="majorBidi" w:hAnsiTheme="majorBidi" w:hint="cs"/>
          <w:b/>
          <w:bCs/>
          <w:sz w:val="32"/>
          <w:szCs w:val="32"/>
        </w:rPr>
        <w:t>.</w:t>
      </w:r>
      <w:r w:rsidR="00056722" w:rsidRPr="00D92672">
        <w:rPr>
          <w:rFonts w:asciiTheme="majorBidi" w:hAnsiTheme="majorBidi"/>
          <w:b/>
          <w:bCs/>
          <w:sz w:val="32"/>
          <w:szCs w:val="32"/>
        </w:rPr>
        <w:t xml:space="preserve">   </w:t>
      </w:r>
      <w:r w:rsidR="00056722" w:rsidRPr="00D92672">
        <w:rPr>
          <w:rFonts w:asciiTheme="majorBidi" w:hAnsiTheme="majorBidi"/>
          <w:b/>
          <w:bCs/>
          <w:sz w:val="32"/>
          <w:szCs w:val="32"/>
          <w:cs/>
        </w:rPr>
        <w:t>หนี้สินที่อาจเกิดขึ้น</w:t>
      </w:r>
    </w:p>
    <w:p w14:paraId="05BC1795" w14:textId="1D4755EC" w:rsidR="00056722" w:rsidRPr="00D92672" w:rsidRDefault="00056722" w:rsidP="00F11353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926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92672">
        <w:rPr>
          <w:rFonts w:asciiTheme="majorBidi" w:hAnsiTheme="majorBidi" w:cstheme="majorBidi"/>
          <w:sz w:val="32"/>
          <w:szCs w:val="32"/>
        </w:rPr>
        <w:t>3</w:t>
      </w:r>
      <w:r w:rsidR="008679AB" w:rsidRPr="00D92672">
        <w:rPr>
          <w:rFonts w:asciiTheme="majorBidi" w:hAnsiTheme="majorBidi" w:cstheme="majorBidi"/>
          <w:sz w:val="32"/>
          <w:szCs w:val="32"/>
        </w:rPr>
        <w:t>1</w:t>
      </w:r>
      <w:r w:rsidR="00615896" w:rsidRPr="00D92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79AB" w:rsidRPr="00D92672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615896" w:rsidRPr="00D9267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92672">
        <w:rPr>
          <w:rFonts w:asciiTheme="majorBidi" w:hAnsiTheme="majorBidi" w:cstheme="majorBidi"/>
          <w:sz w:val="32"/>
          <w:szCs w:val="32"/>
        </w:rPr>
        <w:t>256</w:t>
      </w:r>
      <w:r w:rsidR="00D92672" w:rsidRPr="00D92672">
        <w:rPr>
          <w:rFonts w:asciiTheme="majorBidi" w:hAnsiTheme="majorBidi" w:cstheme="majorBidi"/>
          <w:sz w:val="32"/>
          <w:szCs w:val="32"/>
        </w:rPr>
        <w:t>8</w:t>
      </w:r>
      <w:r w:rsidRPr="00D92672">
        <w:rPr>
          <w:rFonts w:asciiTheme="majorBidi" w:hAnsiTheme="majorBidi" w:cstheme="majorBidi"/>
          <w:sz w:val="32"/>
          <w:szCs w:val="32"/>
        </w:rPr>
        <w:t xml:space="preserve"> </w:t>
      </w:r>
      <w:r w:rsidRPr="00D9267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92672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D92672">
        <w:rPr>
          <w:rFonts w:asciiTheme="majorBidi" w:hAnsiTheme="majorBidi" w:cstheme="majorBidi"/>
          <w:sz w:val="32"/>
          <w:szCs w:val="32"/>
          <w:cs/>
        </w:rPr>
        <w:t>มี</w:t>
      </w:r>
      <w:r w:rsidRPr="00D92672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 ดังนี้</w:t>
      </w:r>
      <w:r w:rsidRPr="00D926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B2C4CF6" w14:textId="0BC69539" w:rsidR="002A5AD6" w:rsidRPr="00D92672" w:rsidRDefault="0055316D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2672">
        <w:rPr>
          <w:rFonts w:asciiTheme="majorBidi" w:hAnsiTheme="majorBidi" w:cstheme="majorBidi" w:hint="cs"/>
          <w:sz w:val="32"/>
          <w:szCs w:val="32"/>
        </w:rPr>
        <w:t>3</w:t>
      </w:r>
      <w:r w:rsidR="00D92672" w:rsidRPr="00D92672">
        <w:rPr>
          <w:rFonts w:asciiTheme="majorBidi" w:hAnsiTheme="majorBidi" w:cstheme="majorBidi"/>
          <w:sz w:val="32"/>
          <w:szCs w:val="32"/>
        </w:rPr>
        <w:t>1</w:t>
      </w:r>
      <w:r w:rsidRPr="00D92672">
        <w:rPr>
          <w:rFonts w:asciiTheme="majorBidi" w:hAnsiTheme="majorBidi" w:cstheme="majorBidi" w:hint="cs"/>
          <w:sz w:val="32"/>
          <w:szCs w:val="32"/>
        </w:rPr>
        <w:t>.</w:t>
      </w:r>
      <w:r w:rsidR="00BE2E4E" w:rsidRPr="00D92672">
        <w:rPr>
          <w:rFonts w:asciiTheme="majorBidi" w:hAnsiTheme="majorBidi" w:cstheme="majorBidi"/>
          <w:sz w:val="32"/>
          <w:szCs w:val="32"/>
        </w:rPr>
        <w:t>1</w:t>
      </w:r>
      <w:r w:rsidR="00BE2E4E" w:rsidRPr="00D92672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บริษัทมีหนี้สินที่อาจจะเกิดขึ้น</w:t>
      </w:r>
      <w:r w:rsidR="00BE2E4E" w:rsidRPr="00D92672">
        <w:rPr>
          <w:rFonts w:asciiTheme="majorBidi" w:hAnsiTheme="majorBidi" w:cstheme="majorBidi"/>
          <w:sz w:val="32"/>
          <w:szCs w:val="32"/>
          <w:cs/>
        </w:rPr>
        <w:t>จากการที่ธนาคารในประเทศ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BE2E4E" w:rsidRPr="00D92672">
        <w:rPr>
          <w:rFonts w:asciiTheme="majorBidi" w:hAnsiTheme="majorBidi" w:cstheme="majorBidi"/>
          <w:sz w:val="32"/>
          <w:szCs w:val="32"/>
          <w:cs/>
        </w:rPr>
        <w:t>ออกหนังสือค้ำประกันบริษัท</w:t>
      </w:r>
      <w:r w:rsidR="00BE2E4E" w:rsidRPr="00D92672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BE2E4E" w:rsidRPr="00D9267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เพื่อค้ำประกันการใช้ไฟฟ้า</w:t>
      </w:r>
      <w:r w:rsidR="00BE2E4E" w:rsidRPr="00D92672">
        <w:rPr>
          <w:rFonts w:asciiTheme="majorBidi" w:hAnsiTheme="majorBidi" w:cstheme="majorBidi"/>
          <w:spacing w:val="-4"/>
          <w:sz w:val="32"/>
          <w:szCs w:val="32"/>
          <w:cs/>
        </w:rPr>
        <w:t>เป็นจำนวนเงินรวม</w:t>
      </w:r>
      <w:r w:rsidR="00BE2E4E" w:rsidRPr="00D926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A2F93">
        <w:rPr>
          <w:rFonts w:asciiTheme="majorBidi" w:hAnsiTheme="majorBidi" w:cstheme="majorBidi"/>
          <w:spacing w:val="-4"/>
          <w:sz w:val="32"/>
          <w:szCs w:val="32"/>
        </w:rPr>
        <w:t>4.97</w:t>
      </w:r>
      <w:r w:rsidR="00A3037D" w:rsidRPr="00D926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E2E4E" w:rsidRPr="00D92672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2A5AD6" w:rsidRPr="00D92672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2A5AD6" w:rsidRPr="00D92672">
        <w:rPr>
          <w:rFonts w:asciiTheme="majorBidi" w:hAnsiTheme="majorBidi" w:cstheme="majorBidi" w:hint="cs"/>
          <w:spacing w:val="-4"/>
          <w:sz w:val="32"/>
          <w:szCs w:val="32"/>
          <w:cs/>
        </w:rPr>
        <w:t>เฉพาะกิจการ จำนวน</w:t>
      </w:r>
      <w:r w:rsidR="002A5AD6" w:rsidRPr="00D92672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A2136A" w:rsidRPr="00E24DAF">
        <w:rPr>
          <w:rFonts w:asciiTheme="majorBidi" w:hAnsiTheme="majorBidi" w:cstheme="majorBidi"/>
          <w:sz w:val="32"/>
          <w:szCs w:val="32"/>
        </w:rPr>
        <w:t>1.</w:t>
      </w:r>
      <w:r w:rsidR="00FE5377">
        <w:rPr>
          <w:rFonts w:asciiTheme="majorBidi" w:hAnsiTheme="majorBidi" w:cstheme="majorBidi"/>
          <w:sz w:val="32"/>
          <w:szCs w:val="32"/>
        </w:rPr>
        <w:t>18</w:t>
      </w:r>
      <w:r w:rsidR="002A5AD6" w:rsidRPr="00D92672">
        <w:rPr>
          <w:rFonts w:asciiTheme="majorBidi" w:hAnsiTheme="majorBidi" w:cstheme="majorBidi"/>
          <w:sz w:val="32"/>
          <w:szCs w:val="32"/>
        </w:rPr>
        <w:t xml:space="preserve"> </w:t>
      </w:r>
      <w:r w:rsidR="002A5AD6" w:rsidRPr="00D9267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2316F1BA" w14:textId="77777777" w:rsidR="002D7859" w:rsidRPr="00D92672" w:rsidRDefault="002D7859" w:rsidP="00F11353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19E05C2" w14:textId="547B4114" w:rsidR="00BE2E4E" w:rsidRPr="00D92672" w:rsidRDefault="0055316D" w:rsidP="00F11353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2672">
        <w:rPr>
          <w:rFonts w:asciiTheme="majorBidi" w:hAnsiTheme="majorBidi" w:cstheme="majorBidi" w:hint="cs"/>
          <w:sz w:val="32"/>
          <w:szCs w:val="32"/>
        </w:rPr>
        <w:t>3</w:t>
      </w:r>
      <w:r w:rsidR="00D92672" w:rsidRPr="00D92672">
        <w:rPr>
          <w:rFonts w:asciiTheme="majorBidi" w:hAnsiTheme="majorBidi" w:cstheme="majorBidi"/>
          <w:sz w:val="32"/>
          <w:szCs w:val="32"/>
        </w:rPr>
        <w:t>1</w:t>
      </w:r>
      <w:r w:rsidRPr="00D92672">
        <w:rPr>
          <w:rFonts w:asciiTheme="majorBidi" w:hAnsiTheme="majorBidi" w:cstheme="majorBidi" w:hint="cs"/>
          <w:sz w:val="32"/>
          <w:szCs w:val="32"/>
        </w:rPr>
        <w:t>.</w:t>
      </w:r>
      <w:r w:rsidR="00BE2E4E" w:rsidRPr="00D92672">
        <w:rPr>
          <w:rFonts w:asciiTheme="majorBidi" w:hAnsiTheme="majorBidi" w:cstheme="majorBidi"/>
          <w:sz w:val="32"/>
          <w:szCs w:val="32"/>
        </w:rPr>
        <w:t>2</w:t>
      </w:r>
      <w:r w:rsidR="00BE2E4E" w:rsidRPr="00D92672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BE2E4E" w:rsidRPr="00D92672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BE2E4E" w:rsidRPr="00D92672">
        <w:rPr>
          <w:rFonts w:asciiTheme="majorBidi" w:hAnsiTheme="majorBidi" w:cstheme="majorBidi"/>
          <w:sz w:val="32"/>
          <w:szCs w:val="32"/>
          <w:cs/>
        </w:rPr>
        <w:t>ธนาคารในประเทศแห่ง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BE2E4E" w:rsidRPr="00D92672">
        <w:rPr>
          <w:rFonts w:asciiTheme="majorBidi" w:hAnsiTheme="majorBidi" w:cstheme="majorBidi"/>
          <w:sz w:val="32"/>
          <w:szCs w:val="32"/>
          <w:cs/>
        </w:rPr>
        <w:t>ออกหนังสือค้ำประกัน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ให้กับหน่วยงานของรัฐแห่งหนึ่ง เพื่อประโยชน์ทางการค้าเป็นจำนวน</w:t>
      </w:r>
      <w:r w:rsidR="009D5C0A" w:rsidRPr="00D9267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="00BE2E4E" w:rsidRPr="00E24DAF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2873CE" w:rsidRPr="00E24DAF">
        <w:rPr>
          <w:rFonts w:asciiTheme="majorBidi" w:hAnsiTheme="majorBidi" w:cstheme="majorBidi"/>
          <w:sz w:val="32"/>
          <w:szCs w:val="32"/>
        </w:rPr>
        <w:t xml:space="preserve"> </w:t>
      </w:r>
      <w:r w:rsidR="00A2136A" w:rsidRPr="00E24DAF">
        <w:rPr>
          <w:rFonts w:asciiTheme="majorBidi" w:hAnsiTheme="majorBidi" w:cstheme="majorBidi"/>
          <w:sz w:val="32"/>
          <w:szCs w:val="32"/>
        </w:rPr>
        <w:t xml:space="preserve">0.20 </w:t>
      </w:r>
      <w:r w:rsidR="00BE2E4E" w:rsidRPr="00E24DAF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BE2E4E" w:rsidRPr="00D92672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264F88F1" w14:textId="77777777" w:rsidR="00BE2E4E" w:rsidRPr="00E66756" w:rsidRDefault="00BE2E4E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28"/>
          <w:szCs w:val="28"/>
        </w:rPr>
      </w:pPr>
    </w:p>
    <w:p w14:paraId="7B9556B1" w14:textId="6A3DF1E1" w:rsidR="003970E3" w:rsidRPr="00216DAC" w:rsidRDefault="0055316D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16DAC">
        <w:rPr>
          <w:rFonts w:asciiTheme="majorBidi" w:hAnsiTheme="majorBidi" w:cstheme="majorBidi" w:hint="cs"/>
          <w:sz w:val="32"/>
          <w:szCs w:val="32"/>
        </w:rPr>
        <w:t>3</w:t>
      </w:r>
      <w:r w:rsidR="00216DAC">
        <w:rPr>
          <w:rFonts w:asciiTheme="majorBidi" w:hAnsiTheme="majorBidi" w:cstheme="majorBidi"/>
          <w:sz w:val="32"/>
          <w:szCs w:val="32"/>
        </w:rPr>
        <w:t>1</w:t>
      </w:r>
      <w:r w:rsidRPr="00216DAC">
        <w:rPr>
          <w:rFonts w:asciiTheme="majorBidi" w:hAnsiTheme="majorBidi" w:cstheme="majorBidi" w:hint="cs"/>
          <w:sz w:val="32"/>
          <w:szCs w:val="32"/>
        </w:rPr>
        <w:t>.</w:t>
      </w:r>
      <w:r w:rsidR="00BE2E4E" w:rsidRPr="00216DAC">
        <w:rPr>
          <w:rFonts w:asciiTheme="majorBidi" w:hAnsiTheme="majorBidi" w:cstheme="majorBidi"/>
          <w:sz w:val="32"/>
          <w:szCs w:val="32"/>
        </w:rPr>
        <w:t>3</w:t>
      </w:r>
      <w:r w:rsidR="00BE2E4E" w:rsidRPr="00216DAC">
        <w:rPr>
          <w:rFonts w:asciiTheme="majorBidi" w:hAnsiTheme="majorBidi" w:cstheme="majorBidi"/>
          <w:sz w:val="32"/>
          <w:szCs w:val="32"/>
        </w:rPr>
        <w:tab/>
        <w:t xml:space="preserve">   </w:t>
      </w:r>
      <w:r w:rsidR="00BE2E4E" w:rsidRPr="00216DAC">
        <w:rPr>
          <w:rFonts w:asciiTheme="majorBidi" w:hAnsiTheme="majorBidi" w:cstheme="majorBidi" w:hint="cs"/>
          <w:sz w:val="32"/>
          <w:szCs w:val="32"/>
          <w:cs/>
        </w:rPr>
        <w:t>บริษัทย่อยแห่งหนึ่ง</w:t>
      </w:r>
      <w:r w:rsidR="00BE2E4E" w:rsidRPr="00216DA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มีหนี้สินที่อาจจะเกิดขึ้นจากการที่ธนาคารในประเท</w:t>
      </w:r>
      <w:r w:rsidR="002B11CE" w:rsidRPr="00216DAC">
        <w:rPr>
          <w:rFonts w:asciiTheme="majorBidi" w:hAnsiTheme="majorBidi" w:cstheme="majorBidi" w:hint="cs"/>
          <w:sz w:val="32"/>
          <w:szCs w:val="32"/>
          <w:cs/>
        </w:rPr>
        <w:t>ศสองแห่ง</w:t>
      </w:r>
      <w:r w:rsidR="00BE2E4E" w:rsidRPr="00216DAC">
        <w:rPr>
          <w:rFonts w:asciiTheme="majorBidi" w:hAnsiTheme="majorBidi" w:cstheme="majorBidi"/>
          <w:sz w:val="32"/>
          <w:szCs w:val="32"/>
          <w:cs/>
        </w:rPr>
        <w:t>ออกหนังสือ</w:t>
      </w:r>
      <w:r w:rsidR="00944CFC" w:rsidRPr="00216DAC">
        <w:rPr>
          <w:rFonts w:asciiTheme="majorBidi" w:hAnsiTheme="majorBidi" w:cstheme="majorBidi"/>
          <w:sz w:val="32"/>
          <w:szCs w:val="32"/>
          <w:cs/>
        </w:rPr>
        <w:br/>
      </w:r>
      <w:r w:rsidR="00BE2E4E" w:rsidRPr="00216DAC">
        <w:rPr>
          <w:rFonts w:asciiTheme="majorBidi" w:hAnsiTheme="majorBidi" w:cstheme="majorBidi"/>
          <w:sz w:val="32"/>
          <w:szCs w:val="32"/>
          <w:cs/>
        </w:rPr>
        <w:t>ค้ำ</w:t>
      </w:r>
      <w:r w:rsidR="00BE2E4E" w:rsidRPr="00216DAC">
        <w:rPr>
          <w:rFonts w:asciiTheme="majorBidi" w:hAnsiTheme="majorBidi" w:cstheme="majorBidi"/>
          <w:spacing w:val="-2"/>
          <w:sz w:val="32"/>
          <w:szCs w:val="32"/>
          <w:cs/>
        </w:rPr>
        <w:t>ประกัน</w:t>
      </w:r>
      <w:r w:rsidR="00BE2E4E" w:rsidRPr="00216D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สัญญาบริการให้กับบริษัทอื่น </w:t>
      </w:r>
      <w:r w:rsidR="00BE2E4E" w:rsidRPr="00216DA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เพื่อประโยชน์ทางการค้าเป็นจำนวนเงินรวม </w:t>
      </w:r>
      <w:r w:rsidR="006A2F93">
        <w:rPr>
          <w:rFonts w:asciiTheme="majorBidi" w:hAnsiTheme="majorBidi" w:cstheme="majorBidi"/>
          <w:spacing w:val="-2"/>
          <w:sz w:val="32"/>
          <w:szCs w:val="32"/>
        </w:rPr>
        <w:t>42.83</w:t>
      </w:r>
      <w:r w:rsidR="00A45702" w:rsidRPr="00216D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2E4E" w:rsidRPr="00216DA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264E67EA" w14:textId="77777777" w:rsidR="00BA5A2B" w:rsidRPr="00E66756" w:rsidRDefault="00BA5A2B" w:rsidP="00F11353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EE0000"/>
          <w:sz w:val="32"/>
          <w:szCs w:val="32"/>
        </w:rPr>
      </w:pPr>
    </w:p>
    <w:p w14:paraId="56259BDB" w14:textId="6E22E05F" w:rsidR="000351E4" w:rsidRPr="00216DAC" w:rsidRDefault="000351E4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/>
          <w:b/>
          <w:bCs/>
          <w:sz w:val="32"/>
          <w:szCs w:val="32"/>
        </w:rPr>
      </w:pPr>
      <w:r w:rsidRPr="00216DAC">
        <w:rPr>
          <w:rFonts w:asciiTheme="majorBidi" w:hAnsiTheme="majorBidi"/>
          <w:b/>
          <w:bCs/>
          <w:sz w:val="32"/>
          <w:szCs w:val="32"/>
        </w:rPr>
        <w:t>3</w:t>
      </w:r>
      <w:r w:rsidR="00216DAC" w:rsidRPr="00216DAC">
        <w:rPr>
          <w:rFonts w:asciiTheme="majorBidi" w:hAnsiTheme="majorBidi"/>
          <w:b/>
          <w:bCs/>
          <w:sz w:val="32"/>
          <w:szCs w:val="32"/>
        </w:rPr>
        <w:t>2</w:t>
      </w:r>
      <w:r w:rsidRPr="00216DAC">
        <w:rPr>
          <w:rFonts w:asciiTheme="majorBidi" w:hAnsiTheme="majorBidi"/>
          <w:b/>
          <w:bCs/>
          <w:sz w:val="32"/>
          <w:szCs w:val="32"/>
        </w:rPr>
        <w:t>.</w:t>
      </w:r>
      <w:r w:rsidRPr="00216DAC">
        <w:rPr>
          <w:rFonts w:asciiTheme="majorBidi" w:hAnsiTheme="majorBidi"/>
          <w:b/>
          <w:bCs/>
          <w:sz w:val="32"/>
          <w:szCs w:val="32"/>
        </w:rPr>
        <w:tab/>
      </w:r>
      <w:r w:rsidRPr="00216DAC">
        <w:rPr>
          <w:rFonts w:asciiTheme="majorBidi" w:hAnsiTheme="majorBidi"/>
          <w:b/>
          <w:bCs/>
          <w:sz w:val="32"/>
          <w:szCs w:val="32"/>
        </w:rPr>
        <w:tab/>
      </w:r>
      <w:r w:rsidRPr="00216DAC">
        <w:rPr>
          <w:rFonts w:asciiTheme="majorBidi" w:hAnsiTheme="majorBidi" w:hint="cs"/>
          <w:b/>
          <w:bCs/>
          <w:sz w:val="32"/>
          <w:szCs w:val="32"/>
          <w:cs/>
        </w:rPr>
        <w:t>อื่น ๆ</w:t>
      </w:r>
    </w:p>
    <w:p w14:paraId="19EA5EB0" w14:textId="77777777" w:rsidR="00216DAC" w:rsidRPr="00E11B36" w:rsidRDefault="00216DAC" w:rsidP="00F11353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8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E11B36">
        <w:rPr>
          <w:rFonts w:asciiTheme="majorBidi" w:hAnsiTheme="majorBidi" w:cstheme="majorBidi"/>
          <w:sz w:val="32"/>
          <w:szCs w:val="32"/>
        </w:rPr>
        <w:t xml:space="preserve">2567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บริษัท เอ็ม.แอล.ที.โซลาร์ เอเนอร์จี้ โปรดักส์ จำกัด ได้ฟ้องบริษัท โซลาร์ </w:t>
      </w:r>
      <w:r w:rsidRPr="00E11B36">
        <w:rPr>
          <w:rFonts w:asciiTheme="majorBidi" w:hAnsiTheme="majorBidi" w:cstheme="majorBidi"/>
          <w:sz w:val="32"/>
          <w:szCs w:val="32"/>
          <w:cs/>
        </w:rPr>
        <w:br/>
      </w:r>
      <w:r w:rsidRPr="00E11B36">
        <w:rPr>
          <w:rFonts w:asciiTheme="majorBidi" w:hAnsiTheme="majorBidi" w:cstheme="majorBidi" w:hint="cs"/>
          <w:sz w:val="32"/>
          <w:szCs w:val="32"/>
          <w:cs/>
        </w:rPr>
        <w:t>พีพีเอ็ม จำกัด (บริษัทย่อย)</w:t>
      </w:r>
      <w:r w:rsidRPr="00E11B36">
        <w:rPr>
          <w:rFonts w:asciiTheme="majorBidi" w:hAnsiTheme="majorBidi" w:cstheme="majorBidi"/>
          <w:sz w:val="32"/>
          <w:szCs w:val="32"/>
        </w:rPr>
        <w:t xml:space="preserve">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ที่ศาลแพ่งเป็นคดีผิดสัญญา เรียกให้ชำระเงินจำนวน </w:t>
      </w:r>
      <w:r w:rsidRPr="00E11B36">
        <w:rPr>
          <w:rFonts w:asciiTheme="majorBidi" w:hAnsiTheme="majorBidi" w:cstheme="majorBidi"/>
          <w:sz w:val="32"/>
          <w:szCs w:val="32"/>
        </w:rPr>
        <w:t xml:space="preserve">45.48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>ล้านบาท และ</w:t>
      </w:r>
      <w:r w:rsidRPr="00E11B36">
        <w:rPr>
          <w:rFonts w:asciiTheme="majorBidi" w:hAnsiTheme="majorBidi" w:cstheme="majorBidi"/>
          <w:sz w:val="32"/>
          <w:szCs w:val="32"/>
        </w:rPr>
        <w:br/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10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E11B36">
        <w:rPr>
          <w:rFonts w:asciiTheme="majorBidi" w:hAnsiTheme="majorBidi" w:cstheme="majorBidi"/>
          <w:sz w:val="32"/>
          <w:szCs w:val="32"/>
        </w:rPr>
        <w:t xml:space="preserve">2568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>บริษัทย่อยได้ยื่นคำให้การต่อสู้คดี พิจารณาจากเอกสารที่เกี่ยวข้องในคดี</w:t>
      </w:r>
      <w:r w:rsidRPr="00E11B36">
        <w:rPr>
          <w:rFonts w:asciiTheme="majorBidi" w:hAnsiTheme="majorBidi" w:cstheme="majorBidi"/>
          <w:sz w:val="32"/>
          <w:szCs w:val="32"/>
          <w:cs/>
        </w:rPr>
        <w:br/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ทั้งหมดแล้วเชื่อมั่นว่า เอกสารของบริษัทย่อยมีความน่าเชื่อถือและหักล้างเอกสารโจทก์ได้ ส่วนจำนวนเงินที่ฟ้องไม่ถูกต้องและไม่มีมูลความจริง ส่วนค่าปรับหรือค่าเสียหายที่โจทก์ฟ้องมานั้นไม่อาจเรียกร้องได้ เพราะสูงเกินกว่าที่กฎหมายกำหนดและตกเป็นโมฆะ </w:t>
      </w:r>
    </w:p>
    <w:p w14:paraId="4F3F55BC" w14:textId="2DDF0127" w:rsidR="00216DAC" w:rsidRPr="00E11B36" w:rsidRDefault="00216DAC" w:rsidP="00F11353">
      <w:pPr>
        <w:tabs>
          <w:tab w:val="clear" w:pos="22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ศาลจึงให้นัดไกล่เกลี่ย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1 </w:t>
      </w:r>
      <w:r w:rsidRPr="00E11B3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E11B36">
        <w:rPr>
          <w:rFonts w:asciiTheme="majorBidi" w:hAnsiTheme="majorBidi" w:cstheme="majorBidi"/>
          <w:sz w:val="32"/>
          <w:szCs w:val="32"/>
        </w:rPr>
        <w:t xml:space="preserve"> 30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E11B36">
        <w:rPr>
          <w:rFonts w:asciiTheme="majorBidi" w:hAnsiTheme="majorBidi" w:cstheme="majorBidi"/>
          <w:sz w:val="32"/>
          <w:szCs w:val="32"/>
        </w:rPr>
        <w:t xml:space="preserve">2568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2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11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11B36">
        <w:rPr>
          <w:rFonts w:asciiTheme="majorBidi" w:hAnsiTheme="majorBidi" w:cstheme="majorBidi"/>
          <w:sz w:val="32"/>
          <w:szCs w:val="32"/>
        </w:rPr>
        <w:t xml:space="preserve">2568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3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15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E11B36">
        <w:rPr>
          <w:rFonts w:asciiTheme="majorBidi" w:hAnsiTheme="majorBidi" w:cstheme="majorBidi"/>
          <w:sz w:val="32"/>
          <w:szCs w:val="32"/>
        </w:rPr>
        <w:t xml:space="preserve">2568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และครั้งที่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4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E11B36">
        <w:rPr>
          <w:rFonts w:asciiTheme="majorBidi" w:hAnsiTheme="majorBidi" w:cstheme="majorBidi"/>
          <w:sz w:val="32"/>
          <w:szCs w:val="32"/>
        </w:rPr>
        <w:t xml:space="preserve">4 </w:t>
      </w:r>
      <w:r w:rsidRPr="00E11B36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E11B36">
        <w:rPr>
          <w:rFonts w:asciiTheme="majorBidi" w:hAnsiTheme="majorBidi" w:cstheme="majorBidi"/>
          <w:sz w:val="32"/>
          <w:szCs w:val="32"/>
        </w:rPr>
        <w:t xml:space="preserve">2568 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>โดยผลการไกล่เกลี่ยครั้งล่าสุดได้มีการ</w:t>
      </w:r>
      <w:r w:rsidRPr="00E11B36">
        <w:rPr>
          <w:rFonts w:asciiTheme="majorBidi" w:hAnsiTheme="majorBidi" w:cstheme="majorBidi"/>
          <w:sz w:val="32"/>
          <w:szCs w:val="32"/>
          <w:cs/>
        </w:rPr>
        <w:t>ทำสัญญาประนีประนอมยอมความ</w:t>
      </w:r>
      <w:r w:rsidRPr="00E11B36">
        <w:rPr>
          <w:rFonts w:asciiTheme="majorBidi" w:hAnsiTheme="majorBidi" w:cstheme="majorBidi" w:hint="cs"/>
          <w:sz w:val="32"/>
          <w:szCs w:val="32"/>
          <w:cs/>
        </w:rPr>
        <w:t>และไม่ติดเรียกร้องสิ่งอื่นใดต่อกันอีก</w:t>
      </w:r>
      <w:r w:rsidR="00F60AD5">
        <w:rPr>
          <w:rFonts w:asciiTheme="majorBidi" w:hAnsiTheme="majorBidi" w:cstheme="majorBidi" w:hint="cs"/>
          <w:sz w:val="32"/>
          <w:szCs w:val="32"/>
          <w:cs/>
        </w:rPr>
        <w:t xml:space="preserve"> ทางบริษัทย่อยจึงได้ทำการตัดเจ้าหนี้รับรู้เป็นกำไรจากการปรับปรุงหนี้สิน</w:t>
      </w:r>
      <w:r w:rsidR="00723DAE">
        <w:rPr>
          <w:rFonts w:asciiTheme="majorBidi" w:hAnsiTheme="majorBidi" w:cstheme="majorBidi"/>
          <w:sz w:val="32"/>
          <w:szCs w:val="32"/>
        </w:rPr>
        <w:t xml:space="preserve"> </w:t>
      </w:r>
      <w:r w:rsidR="00723DAE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F60AD5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23DAE">
        <w:rPr>
          <w:rFonts w:asciiTheme="majorBidi" w:hAnsiTheme="majorBidi" w:cstheme="majorBidi" w:hint="cs"/>
          <w:sz w:val="32"/>
          <w:szCs w:val="32"/>
          <w:cs/>
        </w:rPr>
        <w:t xml:space="preserve">เงิน </w:t>
      </w:r>
      <w:r w:rsidR="00723DAE">
        <w:rPr>
          <w:rFonts w:asciiTheme="majorBidi" w:hAnsiTheme="majorBidi" w:cstheme="majorBidi"/>
          <w:sz w:val="32"/>
          <w:szCs w:val="32"/>
        </w:rPr>
        <w:t xml:space="preserve">7.16 </w:t>
      </w:r>
      <w:r w:rsidR="00723DA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24A75DF" w14:textId="77777777" w:rsidR="00D563B8" w:rsidRDefault="00D563B8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32"/>
          <w:szCs w:val="32"/>
        </w:rPr>
      </w:pPr>
    </w:p>
    <w:p w14:paraId="1B72099E" w14:textId="77777777" w:rsidR="001137D6" w:rsidRDefault="001137D6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32"/>
          <w:szCs w:val="32"/>
        </w:rPr>
      </w:pPr>
    </w:p>
    <w:p w14:paraId="510A1D19" w14:textId="77777777" w:rsidR="001137D6" w:rsidRDefault="001137D6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32"/>
          <w:szCs w:val="32"/>
        </w:rPr>
      </w:pPr>
    </w:p>
    <w:p w14:paraId="250C963F" w14:textId="77777777" w:rsidR="001137D6" w:rsidRDefault="001137D6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32"/>
          <w:szCs w:val="32"/>
        </w:rPr>
      </w:pPr>
    </w:p>
    <w:p w14:paraId="0C000334" w14:textId="77777777" w:rsidR="001137D6" w:rsidRDefault="001137D6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EE0000"/>
          <w:sz w:val="32"/>
          <w:szCs w:val="32"/>
        </w:rPr>
      </w:pPr>
    </w:p>
    <w:p w14:paraId="56668A46" w14:textId="41DCEA82" w:rsidR="00A774C0" w:rsidRPr="006C623B" w:rsidRDefault="000351E4" w:rsidP="00F11353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6C623B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3</w:t>
      </w:r>
      <w:r w:rsidR="00216DAC">
        <w:rPr>
          <w:rFonts w:asciiTheme="majorBidi" w:hAnsiTheme="majorBidi"/>
          <w:b/>
          <w:bCs/>
          <w:sz w:val="32"/>
          <w:szCs w:val="32"/>
        </w:rPr>
        <w:t>3</w:t>
      </w:r>
      <w:r w:rsidR="00A774C0" w:rsidRPr="006C623B">
        <w:rPr>
          <w:rFonts w:asciiTheme="majorBidi" w:hAnsiTheme="majorBidi"/>
          <w:b/>
          <w:bCs/>
          <w:sz w:val="32"/>
          <w:szCs w:val="32"/>
        </w:rPr>
        <w:t>.</w:t>
      </w:r>
      <w:r w:rsidR="00A774C0" w:rsidRPr="006C62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74C0" w:rsidRPr="006C62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74C0" w:rsidRPr="006C623B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การจัดประเภทรายการใหม่</w:t>
      </w:r>
    </w:p>
    <w:p w14:paraId="36D38316" w14:textId="7B102539" w:rsidR="00A774C0" w:rsidRPr="006C623B" w:rsidRDefault="00A774C0" w:rsidP="00F11353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C623B">
        <w:rPr>
          <w:rFonts w:asciiTheme="majorBidi" w:hAnsiTheme="majorBidi" w:cstheme="majorBidi"/>
          <w:sz w:val="32"/>
          <w:szCs w:val="32"/>
          <w:cs/>
        </w:rPr>
        <w:t>บริษัทได้จัดประเภทรายการใหม่ของรายการในงบการเงิน</w:t>
      </w:r>
      <w:r w:rsidR="00BD587E" w:rsidRPr="006C623B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6C623B">
        <w:rPr>
          <w:rFonts w:asciiTheme="majorBidi" w:hAnsiTheme="majorBidi" w:cstheme="majorBidi"/>
          <w:sz w:val="32"/>
          <w:szCs w:val="32"/>
        </w:rPr>
        <w:t>256</w:t>
      </w:r>
      <w:r w:rsidR="00DE0633" w:rsidRPr="006C623B">
        <w:rPr>
          <w:rFonts w:asciiTheme="majorBidi" w:hAnsiTheme="majorBidi" w:cstheme="majorBidi"/>
          <w:sz w:val="32"/>
          <w:szCs w:val="32"/>
        </w:rPr>
        <w:t>7</w:t>
      </w:r>
      <w:r w:rsidRPr="006C623B">
        <w:rPr>
          <w:rFonts w:asciiTheme="majorBidi" w:hAnsiTheme="majorBidi" w:cstheme="majorBidi" w:hint="cs"/>
          <w:sz w:val="32"/>
          <w:szCs w:val="32"/>
          <w:cs/>
        </w:rPr>
        <w:t xml:space="preserve"> เพื่อให้สอดคล้องกับการ</w:t>
      </w:r>
      <w:r w:rsidRPr="006C623B">
        <w:rPr>
          <w:rFonts w:asciiTheme="majorBidi" w:hAnsiTheme="majorBidi" w:cstheme="majorBidi"/>
          <w:sz w:val="32"/>
          <w:szCs w:val="32"/>
          <w:cs/>
        </w:rPr>
        <w:br/>
      </w:r>
      <w:r w:rsidRPr="006C623B">
        <w:rPr>
          <w:rFonts w:asciiTheme="majorBidi" w:hAnsiTheme="majorBidi" w:cstheme="majorBidi" w:hint="cs"/>
          <w:sz w:val="32"/>
          <w:szCs w:val="32"/>
          <w:cs/>
        </w:rPr>
        <w:t>จัดประเภทรายการบัญชีใน</w:t>
      </w:r>
      <w:r w:rsidR="00BD587E" w:rsidRPr="006C623B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C623B">
        <w:rPr>
          <w:rFonts w:asciiTheme="majorBidi" w:hAnsiTheme="majorBidi" w:cstheme="majorBidi" w:hint="cs"/>
          <w:sz w:val="32"/>
          <w:szCs w:val="32"/>
          <w:cs/>
        </w:rPr>
        <w:t>ปัจจุบัน โดยไม่มีผลกระทบต่อกำไร (ขาดทุน) หรือส่วนของผู้ถือหุ้นตามที่ได้รายงานไว้</w:t>
      </w:r>
      <w:r w:rsidRPr="006C623B">
        <w:rPr>
          <w:rFonts w:asciiTheme="majorBidi" w:hAnsiTheme="majorBidi"/>
          <w:sz w:val="32"/>
          <w:szCs w:val="32"/>
          <w:cs/>
        </w:rPr>
        <w:t xml:space="preserve"> </w:t>
      </w:r>
      <w:r w:rsidRPr="006C623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6C623B" w:rsidRPr="00E10832" w14:paraId="7EF88C82" w14:textId="77777777" w:rsidTr="00BD587E">
        <w:tc>
          <w:tcPr>
            <w:tcW w:w="4195" w:type="dxa"/>
          </w:tcPr>
          <w:p w14:paraId="6B58ACCB" w14:textId="22FC050A" w:rsidR="00A774C0" w:rsidRPr="00E10832" w:rsidRDefault="00EB46B4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083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43E9E4BA" w14:textId="77777777" w:rsidR="00A774C0" w:rsidRPr="00E10832" w:rsidRDefault="00A774C0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C623B" w:rsidRPr="00E10832" w14:paraId="597B78BD" w14:textId="77777777" w:rsidTr="00BD587E">
        <w:tc>
          <w:tcPr>
            <w:tcW w:w="4195" w:type="dxa"/>
          </w:tcPr>
          <w:p w14:paraId="2033485F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6C22C6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C623B" w:rsidRPr="00E10832" w14:paraId="31C19AC3" w14:textId="77777777" w:rsidTr="00BD587E">
        <w:tc>
          <w:tcPr>
            <w:tcW w:w="4195" w:type="dxa"/>
          </w:tcPr>
          <w:p w14:paraId="70D3D462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98798C2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31FC0658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8C3CD4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066935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  <w:p w14:paraId="5FFEE813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1A083A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BA856A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049D2660" w14:textId="77777777" w:rsidR="00BD587E" w:rsidRPr="00E10832" w:rsidRDefault="00BD587E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E66756" w:rsidRPr="00E10832" w14:paraId="1C67784F" w14:textId="77777777" w:rsidTr="00BD587E">
        <w:tc>
          <w:tcPr>
            <w:tcW w:w="4195" w:type="dxa"/>
            <w:hideMark/>
          </w:tcPr>
          <w:p w14:paraId="6B5AEFEC" w14:textId="710168C7" w:rsidR="00BD587E" w:rsidRPr="00E10832" w:rsidRDefault="00BD587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6"/>
                <w:szCs w:val="26"/>
                <w:u w:val="single"/>
              </w:rPr>
            </w:pPr>
            <w:r w:rsidRPr="00E10832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งบ</w:t>
            </w:r>
            <w:r w:rsidRPr="00E10832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</w:tcPr>
          <w:p w14:paraId="1AB31CB5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4611BDA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hideMark/>
          </w:tcPr>
          <w:p w14:paraId="7C765AB3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382836E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20F8FD49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756" w:rsidRPr="00E10832" w14:paraId="1EA8FE27" w14:textId="77777777" w:rsidTr="00BD587E">
        <w:tc>
          <w:tcPr>
            <w:tcW w:w="4195" w:type="dxa"/>
          </w:tcPr>
          <w:p w14:paraId="265127EA" w14:textId="4A886AE0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E1083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E10832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E1083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10832">
              <w:rPr>
                <w:rFonts w:asciiTheme="majorBidi" w:hAnsiTheme="majorBidi"/>
                <w:b/>
                <w:bCs/>
                <w:sz w:val="26"/>
                <w:szCs w:val="26"/>
              </w:rPr>
              <w:t>256</w:t>
            </w:r>
            <w:r w:rsidR="00DE0633" w:rsidRPr="00E10832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304" w:type="dxa"/>
          </w:tcPr>
          <w:p w14:paraId="487F24DF" w14:textId="0C154051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0B6655D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05B7F46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12E55C7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799D99B8" w14:textId="77777777" w:rsidR="00BD587E" w:rsidRPr="00E10832" w:rsidRDefault="00BD587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0633" w:rsidRPr="00E10832" w14:paraId="012F53BA" w14:textId="77777777" w:rsidTr="00BD587E">
        <w:tc>
          <w:tcPr>
            <w:tcW w:w="4195" w:type="dxa"/>
          </w:tcPr>
          <w:p w14:paraId="5A62B2FD" w14:textId="235D1AAA" w:rsidR="00DE0633" w:rsidRPr="00E10832" w:rsidRDefault="00DE0633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</w:tcPr>
          <w:p w14:paraId="17796848" w14:textId="4470B49D" w:rsidR="00DE0633" w:rsidRPr="00E10832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399,222,122.94</w:t>
            </w:r>
          </w:p>
        </w:tc>
        <w:tc>
          <w:tcPr>
            <w:tcW w:w="134" w:type="dxa"/>
            <w:vAlign w:val="bottom"/>
          </w:tcPr>
          <w:p w14:paraId="27A259DD" w14:textId="77777777" w:rsidR="00DE0633" w:rsidRPr="00E10832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A5E469C" w14:textId="54838739" w:rsidR="00DE0633" w:rsidRPr="00E10832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(3,391,882.79)</w:t>
            </w:r>
          </w:p>
        </w:tc>
        <w:tc>
          <w:tcPr>
            <w:tcW w:w="134" w:type="dxa"/>
            <w:vAlign w:val="bottom"/>
          </w:tcPr>
          <w:p w14:paraId="2DC7818D" w14:textId="77777777" w:rsidR="00DE0633" w:rsidRPr="00E10832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9C1BE83" w14:textId="77F73F8C" w:rsidR="00DE0633" w:rsidRPr="00E10832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395,830,240.15</w:t>
            </w:r>
          </w:p>
        </w:tc>
      </w:tr>
      <w:tr w:rsidR="001D61CE" w:rsidRPr="00E10832" w14:paraId="4FFE5C54" w14:textId="77777777" w:rsidTr="0042143F">
        <w:tc>
          <w:tcPr>
            <w:tcW w:w="4195" w:type="dxa"/>
          </w:tcPr>
          <w:p w14:paraId="3D9DDA0E" w14:textId="629D7445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rFonts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04" w:type="dxa"/>
          </w:tcPr>
          <w:p w14:paraId="6BC32885" w14:textId="6B7C635B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442,838,071.92</w:t>
            </w:r>
          </w:p>
        </w:tc>
        <w:tc>
          <w:tcPr>
            <w:tcW w:w="134" w:type="dxa"/>
          </w:tcPr>
          <w:p w14:paraId="38F66390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F565EDB" w14:textId="1DFC995D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3,538,719.22 </w:t>
            </w:r>
          </w:p>
        </w:tc>
        <w:tc>
          <w:tcPr>
            <w:tcW w:w="134" w:type="dxa"/>
          </w:tcPr>
          <w:p w14:paraId="0F81E5B5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055604AF" w14:textId="7E944FA3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446,376,791.14</w:t>
            </w:r>
          </w:p>
        </w:tc>
      </w:tr>
      <w:tr w:rsidR="001D61CE" w:rsidRPr="00E10832" w14:paraId="742B9B36" w14:textId="77777777" w:rsidTr="00D66604">
        <w:tc>
          <w:tcPr>
            <w:tcW w:w="4195" w:type="dxa"/>
          </w:tcPr>
          <w:p w14:paraId="0FABADE9" w14:textId="0BB0B2A8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04" w:type="dxa"/>
            <w:vAlign w:val="bottom"/>
          </w:tcPr>
          <w:p w14:paraId="483B84FC" w14:textId="05736F3A" w:rsidR="001D61CE" w:rsidRPr="00E10832" w:rsidRDefault="001D61CE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39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E698583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2133B92D" w14:textId="406B86E1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3,391,882.79</w:t>
            </w:r>
          </w:p>
        </w:tc>
        <w:tc>
          <w:tcPr>
            <w:tcW w:w="134" w:type="dxa"/>
            <w:vAlign w:val="bottom"/>
          </w:tcPr>
          <w:p w14:paraId="5853AADE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CCEF758" w14:textId="684489B8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3,391,882.79</w:t>
            </w:r>
          </w:p>
        </w:tc>
      </w:tr>
      <w:tr w:rsidR="001D61CE" w:rsidRPr="00E10832" w14:paraId="607D94AA" w14:textId="77777777" w:rsidTr="00223185">
        <w:tc>
          <w:tcPr>
            <w:tcW w:w="4195" w:type="dxa"/>
          </w:tcPr>
          <w:p w14:paraId="06693262" w14:textId="050EBA86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04" w:type="dxa"/>
          </w:tcPr>
          <w:p w14:paraId="0CBE977F" w14:textId="02100FC2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353,902,153.02</w:t>
            </w:r>
          </w:p>
        </w:tc>
        <w:tc>
          <w:tcPr>
            <w:tcW w:w="134" w:type="dxa"/>
          </w:tcPr>
          <w:p w14:paraId="06C697F7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BC09462" w14:textId="3D3925EC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(3,538,719.22)</w:t>
            </w:r>
          </w:p>
        </w:tc>
        <w:tc>
          <w:tcPr>
            <w:tcW w:w="134" w:type="dxa"/>
          </w:tcPr>
          <w:p w14:paraId="7609292C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87D7851" w14:textId="54709B2A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350,363,433.80</w:t>
            </w:r>
          </w:p>
        </w:tc>
      </w:tr>
      <w:tr w:rsidR="001D61CE" w:rsidRPr="00E10832" w14:paraId="146D67C1" w14:textId="77777777" w:rsidTr="001E791E">
        <w:tc>
          <w:tcPr>
            <w:tcW w:w="4195" w:type="dxa"/>
          </w:tcPr>
          <w:p w14:paraId="480508E7" w14:textId="098449A8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vAlign w:val="bottom"/>
          </w:tcPr>
          <w:p w14:paraId="04335665" w14:textId="3C597BDF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147,658,348.63</w:t>
            </w:r>
          </w:p>
        </w:tc>
        <w:tc>
          <w:tcPr>
            <w:tcW w:w="134" w:type="dxa"/>
            <w:vAlign w:val="bottom"/>
          </w:tcPr>
          <w:p w14:paraId="40861750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33941DC" w14:textId="25D50CC9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(20,098,260.98) </w:t>
            </w:r>
          </w:p>
        </w:tc>
        <w:tc>
          <w:tcPr>
            <w:tcW w:w="134" w:type="dxa"/>
            <w:vAlign w:val="bottom"/>
          </w:tcPr>
          <w:p w14:paraId="76A0810A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6836109" w14:textId="6B9C419F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127,560,087.65</w:t>
            </w:r>
          </w:p>
        </w:tc>
      </w:tr>
      <w:tr w:rsidR="001D61CE" w:rsidRPr="00E10832" w14:paraId="759EF973" w14:textId="77777777" w:rsidTr="00F81958">
        <w:tc>
          <w:tcPr>
            <w:tcW w:w="4195" w:type="dxa"/>
          </w:tcPr>
          <w:p w14:paraId="17E96866" w14:textId="2D735D34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04" w:type="dxa"/>
            <w:vAlign w:val="bottom"/>
          </w:tcPr>
          <w:p w14:paraId="7056D037" w14:textId="49261F09" w:rsidR="001D61CE" w:rsidRPr="00E10832" w:rsidRDefault="001D61CE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39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4D7ED2E7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56DCAC0" w14:textId="1F5FA00A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 20,098,260.98</w:t>
            </w:r>
          </w:p>
        </w:tc>
        <w:tc>
          <w:tcPr>
            <w:tcW w:w="134" w:type="dxa"/>
            <w:vAlign w:val="bottom"/>
          </w:tcPr>
          <w:p w14:paraId="3007F1A1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3BCD8B13" w14:textId="484CE63F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 20,098,260.98</w:t>
            </w:r>
          </w:p>
        </w:tc>
      </w:tr>
      <w:tr w:rsidR="001D61CE" w:rsidRPr="00E10832" w14:paraId="71907B16" w14:textId="77777777" w:rsidTr="00BD1237">
        <w:tc>
          <w:tcPr>
            <w:tcW w:w="4195" w:type="dxa"/>
          </w:tcPr>
          <w:p w14:paraId="070FDA4D" w14:textId="06B9082D" w:rsidR="001D61CE" w:rsidRPr="00E10832" w:rsidRDefault="001D61CE" w:rsidP="00E108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113" w:right="-34" w:hanging="170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304" w:type="dxa"/>
            <w:vAlign w:val="bottom"/>
          </w:tcPr>
          <w:p w14:paraId="05F34486" w14:textId="77777777" w:rsidR="00C317E3" w:rsidRPr="00E10832" w:rsidRDefault="00C317E3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3676F2" w14:textId="089CE469" w:rsidR="001D61CE" w:rsidRPr="00E10832" w:rsidRDefault="001D61CE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19,862,580.61</w:t>
            </w:r>
          </w:p>
        </w:tc>
        <w:tc>
          <w:tcPr>
            <w:tcW w:w="134" w:type="dxa"/>
            <w:vAlign w:val="bottom"/>
          </w:tcPr>
          <w:p w14:paraId="727DDF04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54AEFE67" w14:textId="77777777" w:rsidR="00C317E3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1E18E61" w14:textId="60987AE1" w:rsidR="001D61CE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23,306,963.06</w:t>
            </w:r>
          </w:p>
        </w:tc>
        <w:tc>
          <w:tcPr>
            <w:tcW w:w="134" w:type="dxa"/>
            <w:vAlign w:val="bottom"/>
          </w:tcPr>
          <w:p w14:paraId="25201374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570D94EF" w14:textId="77777777" w:rsidR="00C317E3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97186A" w14:textId="58628823" w:rsidR="001D61CE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43,169,543.67</w:t>
            </w:r>
          </w:p>
        </w:tc>
      </w:tr>
      <w:tr w:rsidR="001D61CE" w:rsidRPr="00E10832" w14:paraId="3F0B97D6" w14:textId="77777777" w:rsidTr="00BD1237">
        <w:tc>
          <w:tcPr>
            <w:tcW w:w="4195" w:type="dxa"/>
          </w:tcPr>
          <w:p w14:paraId="7DE206E7" w14:textId="587B214A" w:rsidR="001D61CE" w:rsidRPr="00E10832" w:rsidRDefault="001D61CE" w:rsidP="00E10832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113" w:right="-34" w:hanging="170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304" w:type="dxa"/>
            <w:vAlign w:val="bottom"/>
          </w:tcPr>
          <w:p w14:paraId="632FC334" w14:textId="1FBC7119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25,586,071.21</w:t>
            </w:r>
          </w:p>
        </w:tc>
        <w:tc>
          <w:tcPr>
            <w:tcW w:w="134" w:type="dxa"/>
            <w:vAlign w:val="bottom"/>
          </w:tcPr>
          <w:p w14:paraId="3A608253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3747B3A" w14:textId="1B4B9B35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(23,306,963.06)</w:t>
            </w:r>
          </w:p>
        </w:tc>
        <w:tc>
          <w:tcPr>
            <w:tcW w:w="134" w:type="dxa"/>
            <w:vAlign w:val="bottom"/>
          </w:tcPr>
          <w:p w14:paraId="46A82814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3C165019" w14:textId="3E8E12E6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2,279,108.15</w:t>
            </w:r>
          </w:p>
        </w:tc>
      </w:tr>
      <w:tr w:rsidR="001D61CE" w:rsidRPr="00E10832" w14:paraId="174E23BD" w14:textId="77777777" w:rsidTr="00E11B36">
        <w:tc>
          <w:tcPr>
            <w:tcW w:w="4195" w:type="dxa"/>
          </w:tcPr>
          <w:p w14:paraId="39E27BE0" w14:textId="122CF8B7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</w:tcPr>
          <w:p w14:paraId="40B71A5D" w14:textId="6B77E8CE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93,897,027.41</w:t>
            </w:r>
          </w:p>
        </w:tc>
        <w:tc>
          <w:tcPr>
            <w:tcW w:w="134" w:type="dxa"/>
          </w:tcPr>
          <w:p w14:paraId="4B7B4165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528890D7" w14:textId="3CCC32CD" w:rsidR="001D61CE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92,512,265.58</w:t>
            </w:r>
          </w:p>
        </w:tc>
        <w:tc>
          <w:tcPr>
            <w:tcW w:w="134" w:type="dxa"/>
          </w:tcPr>
          <w:p w14:paraId="5C295714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38FE8557" w14:textId="780FA362" w:rsidR="001D61CE" w:rsidRPr="00E10832" w:rsidRDefault="00C317E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186,409,292.99</w:t>
            </w:r>
          </w:p>
        </w:tc>
      </w:tr>
      <w:tr w:rsidR="001D61CE" w:rsidRPr="00E10832" w14:paraId="3C8AFC07" w14:textId="77777777" w:rsidTr="00B3377D">
        <w:tc>
          <w:tcPr>
            <w:tcW w:w="4195" w:type="dxa"/>
          </w:tcPr>
          <w:p w14:paraId="5640EC09" w14:textId="624E4032" w:rsidR="001D61CE" w:rsidRPr="00E10832" w:rsidRDefault="001D61CE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E10832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04" w:type="dxa"/>
          </w:tcPr>
          <w:p w14:paraId="13ABF16F" w14:textId="718960D0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116,191,428.55</w:t>
            </w:r>
          </w:p>
        </w:tc>
        <w:tc>
          <w:tcPr>
            <w:tcW w:w="134" w:type="dxa"/>
          </w:tcPr>
          <w:p w14:paraId="4659F2D6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03C5C879" w14:textId="3E53F00B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 xml:space="preserve">  (92,512,265.58)</w:t>
            </w:r>
          </w:p>
        </w:tc>
        <w:tc>
          <w:tcPr>
            <w:tcW w:w="134" w:type="dxa"/>
          </w:tcPr>
          <w:p w14:paraId="55A87D6F" w14:textId="77777777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3BE0DCFF" w14:textId="352C9FCD" w:rsidR="001D61CE" w:rsidRPr="00E10832" w:rsidRDefault="001D61C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832">
              <w:rPr>
                <w:rFonts w:asciiTheme="majorBidi" w:hAnsiTheme="majorBidi" w:cstheme="majorBidi"/>
                <w:sz w:val="26"/>
                <w:szCs w:val="26"/>
              </w:rPr>
              <w:t>23,679,162.97</w:t>
            </w:r>
          </w:p>
        </w:tc>
      </w:tr>
    </w:tbl>
    <w:p w14:paraId="258216E9" w14:textId="77777777" w:rsidR="000351E4" w:rsidRDefault="000351E4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color w:val="EE0000"/>
          <w:sz w:val="32"/>
          <w:szCs w:val="32"/>
        </w:rPr>
      </w:pPr>
    </w:p>
    <w:tbl>
      <w:tblPr>
        <w:tblW w:w="8379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308"/>
      </w:tblGrid>
      <w:tr w:rsidR="00DE0633" w:rsidRPr="001137D6" w14:paraId="527FBC4A" w14:textId="77777777" w:rsidTr="005A1BF2">
        <w:tc>
          <w:tcPr>
            <w:tcW w:w="4195" w:type="dxa"/>
          </w:tcPr>
          <w:p w14:paraId="466FEC41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left w:val="nil"/>
              <w:bottom w:val="single" w:sz="6" w:space="0" w:color="auto"/>
              <w:right w:val="nil"/>
            </w:tcBorders>
          </w:tcPr>
          <w:p w14:paraId="4EC76523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E0633" w:rsidRPr="001137D6" w14:paraId="4869A77C" w14:textId="77777777" w:rsidTr="005A1BF2">
        <w:tc>
          <w:tcPr>
            <w:tcW w:w="4195" w:type="dxa"/>
          </w:tcPr>
          <w:p w14:paraId="09675527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8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3A6CB8" w14:textId="070D6793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1137D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E0633" w:rsidRPr="001137D6" w14:paraId="28CA07AB" w14:textId="77777777" w:rsidTr="005A1BF2">
        <w:tc>
          <w:tcPr>
            <w:tcW w:w="4195" w:type="dxa"/>
          </w:tcPr>
          <w:p w14:paraId="184B1551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7D9307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537E3BC6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C7F8AB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9B7484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</w:t>
            </w:r>
          </w:p>
          <w:p w14:paraId="7CD1AEDC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2E35FF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DA25B7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41E5D285" w14:textId="77777777" w:rsidR="00DE0633" w:rsidRPr="001137D6" w:rsidRDefault="00DE0633" w:rsidP="001137D6">
            <w:pPr>
              <w:widowControl w:val="0"/>
              <w:tabs>
                <w:tab w:val="left" w:pos="1985"/>
                <w:tab w:val="left" w:pos="2552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DE0633" w:rsidRPr="001137D6" w14:paraId="7D8B7186" w14:textId="77777777" w:rsidTr="005A1BF2">
        <w:tc>
          <w:tcPr>
            <w:tcW w:w="4195" w:type="dxa"/>
            <w:hideMark/>
          </w:tcPr>
          <w:p w14:paraId="6994EC4E" w14:textId="77777777" w:rsidR="00DE0633" w:rsidRPr="001137D6" w:rsidRDefault="00DE0633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rFonts w:asciiTheme="majorBidi" w:hAnsiTheme="majorBidi"/>
                <w:b/>
                <w:bCs/>
                <w:sz w:val="26"/>
                <w:szCs w:val="26"/>
                <w:u w:val="single"/>
              </w:rPr>
            </w:pPr>
            <w:r w:rsidRPr="001137D6">
              <w:rPr>
                <w:rFonts w:asciiTheme="majorBidi" w:hAnsiTheme="majorBidi"/>
                <w:b/>
                <w:bCs/>
                <w:sz w:val="26"/>
                <w:szCs w:val="26"/>
                <w:u w:val="single"/>
                <w:cs/>
              </w:rPr>
              <w:t>งบ</w:t>
            </w:r>
            <w:r w:rsidRPr="001137D6">
              <w:rPr>
                <w:rFonts w:asciiTheme="majorBidi" w:hAnsiTheme="majorBidi" w:hint="cs"/>
                <w:b/>
                <w:bCs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1304" w:type="dxa"/>
          </w:tcPr>
          <w:p w14:paraId="113A6D97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8AF9FF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hideMark/>
          </w:tcPr>
          <w:p w14:paraId="33A571B2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078D22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5BE3887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0633" w:rsidRPr="001137D6" w14:paraId="7DC5BB2D" w14:textId="77777777" w:rsidTr="005A1BF2">
        <w:tc>
          <w:tcPr>
            <w:tcW w:w="4195" w:type="dxa"/>
          </w:tcPr>
          <w:p w14:paraId="698F23C1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 xml:space="preserve">ณ </w:t>
            </w:r>
            <w:r w:rsidRPr="001137D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1137D6">
              <w:rPr>
                <w:rFonts w:asciiTheme="majorBidi" w:hAnsiTheme="majorBidi"/>
                <w:b/>
                <w:bCs/>
                <w:sz w:val="26"/>
                <w:szCs w:val="26"/>
              </w:rPr>
              <w:t>31</w:t>
            </w:r>
            <w:r w:rsidRPr="001137D6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137D6">
              <w:rPr>
                <w:rFonts w:asciiTheme="majorBidi" w:hAnsi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</w:tcPr>
          <w:p w14:paraId="335B898B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59B85896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102B4A16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7C5EE6E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2F58D3E5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0633" w:rsidRPr="001137D6" w14:paraId="1B484BFD" w14:textId="77777777" w:rsidTr="006A62FD">
        <w:tc>
          <w:tcPr>
            <w:tcW w:w="4195" w:type="dxa"/>
          </w:tcPr>
          <w:p w14:paraId="194057D7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color w:val="000000" w:themeColor="text1"/>
                <w:sz w:val="26"/>
                <w:szCs w:val="26"/>
              </w:rPr>
            </w:pPr>
            <w:r w:rsidRPr="001137D6">
              <w:rPr>
                <w:color w:val="000000" w:themeColor="text1"/>
                <w:sz w:val="26"/>
                <w:szCs w:val="26"/>
                <w:cs/>
              </w:rPr>
              <w:t>เงินให้กู้ยืมระยะยาวแก่บริษัทย่อยส่วนที่ถึงกำหนดชำระ</w:t>
            </w:r>
            <w:r w:rsidRPr="001137D6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  </w:t>
            </w:r>
          </w:p>
          <w:p w14:paraId="297366A4" w14:textId="7B177629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137D6">
              <w:rPr>
                <w:rFonts w:hint="cs"/>
                <w:color w:val="000000" w:themeColor="text1"/>
                <w:sz w:val="26"/>
                <w:szCs w:val="26"/>
                <w:cs/>
              </w:rPr>
              <w:t xml:space="preserve">    </w:t>
            </w:r>
            <w:r w:rsidRPr="001137D6">
              <w:rPr>
                <w:color w:val="000000" w:themeColor="text1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04" w:type="dxa"/>
            <w:vAlign w:val="bottom"/>
          </w:tcPr>
          <w:p w14:paraId="4B355C19" w14:textId="4C019351" w:rsidR="00DE0633" w:rsidRPr="001137D6" w:rsidRDefault="00DE0633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39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91AFF9A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38934575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CC8C96" w14:textId="638DF8DD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68,301,894.50</w:t>
            </w:r>
          </w:p>
        </w:tc>
        <w:tc>
          <w:tcPr>
            <w:tcW w:w="134" w:type="dxa"/>
          </w:tcPr>
          <w:p w14:paraId="713A47EE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0E854DA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675F6" w14:textId="57166332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68,301,894.50</w:t>
            </w:r>
          </w:p>
        </w:tc>
      </w:tr>
      <w:tr w:rsidR="00DE0633" w:rsidRPr="001137D6" w14:paraId="54A01447" w14:textId="77777777" w:rsidTr="00283875">
        <w:tc>
          <w:tcPr>
            <w:tcW w:w="4195" w:type="dxa"/>
          </w:tcPr>
          <w:p w14:paraId="54D56A33" w14:textId="610892FA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/>
              <w:contextualSpacing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137D6">
              <w:rPr>
                <w:color w:val="000000" w:themeColor="text1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04" w:type="dxa"/>
          </w:tcPr>
          <w:p w14:paraId="1A57FB6C" w14:textId="6D24E423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/>
                <w:sz w:val="26"/>
                <w:szCs w:val="26"/>
                <w:cs/>
              </w:rPr>
              <w:t>97</w:t>
            </w:r>
            <w:r w:rsidRPr="001137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37D6">
              <w:rPr>
                <w:rFonts w:asciiTheme="majorBidi" w:hAnsiTheme="majorBidi"/>
                <w:sz w:val="26"/>
                <w:szCs w:val="26"/>
                <w:cs/>
              </w:rPr>
              <w:t>557</w:t>
            </w:r>
            <w:r w:rsidRPr="001137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37D6">
              <w:rPr>
                <w:rFonts w:asciiTheme="majorBidi" w:hAnsiTheme="majorBidi"/>
                <w:sz w:val="26"/>
                <w:szCs w:val="26"/>
                <w:cs/>
              </w:rPr>
              <w:t>365.79</w:t>
            </w:r>
          </w:p>
        </w:tc>
        <w:tc>
          <w:tcPr>
            <w:tcW w:w="134" w:type="dxa"/>
          </w:tcPr>
          <w:p w14:paraId="3C55305B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2B2CEFE5" w14:textId="0A21022B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 xml:space="preserve">(68,301,894.50) </w:t>
            </w:r>
          </w:p>
        </w:tc>
        <w:tc>
          <w:tcPr>
            <w:tcW w:w="134" w:type="dxa"/>
          </w:tcPr>
          <w:p w14:paraId="75FC000D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5F9AE716" w14:textId="4600BCBF" w:rsidR="00DE0633" w:rsidRPr="001137D6" w:rsidRDefault="00DE7C9E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29,255,471.29</w:t>
            </w:r>
          </w:p>
        </w:tc>
      </w:tr>
      <w:tr w:rsidR="00DE0633" w:rsidRPr="001137D6" w14:paraId="066B09E0" w14:textId="77777777" w:rsidTr="005A1BF2">
        <w:tc>
          <w:tcPr>
            <w:tcW w:w="4195" w:type="dxa"/>
          </w:tcPr>
          <w:p w14:paraId="18B05085" w14:textId="77777777" w:rsidR="00DE0633" w:rsidRPr="001137D6" w:rsidRDefault="00DE0633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113" w:right="-34" w:hanging="170"/>
              <w:contextualSpacing/>
              <w:rPr>
                <w:sz w:val="26"/>
                <w:szCs w:val="26"/>
                <w:cs/>
              </w:rPr>
            </w:pPr>
            <w:r w:rsidRPr="001137D6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04" w:type="dxa"/>
            <w:vAlign w:val="bottom"/>
          </w:tcPr>
          <w:p w14:paraId="3F0DC845" w14:textId="2A4A3A13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32,976,677.69</w:t>
            </w:r>
          </w:p>
        </w:tc>
        <w:tc>
          <w:tcPr>
            <w:tcW w:w="134" w:type="dxa"/>
            <w:vAlign w:val="bottom"/>
          </w:tcPr>
          <w:p w14:paraId="0EC8E3A0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BD11B76" w14:textId="13AA0471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 xml:space="preserve">(646,333.74) </w:t>
            </w:r>
          </w:p>
        </w:tc>
        <w:tc>
          <w:tcPr>
            <w:tcW w:w="134" w:type="dxa"/>
            <w:vAlign w:val="bottom"/>
          </w:tcPr>
          <w:p w14:paraId="30174965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  <w:vAlign w:val="bottom"/>
          </w:tcPr>
          <w:p w14:paraId="08678521" w14:textId="34150D19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32,330,343.95</w:t>
            </w:r>
          </w:p>
        </w:tc>
      </w:tr>
      <w:tr w:rsidR="00DE0633" w:rsidRPr="001137D6" w14:paraId="1E211141" w14:textId="77777777" w:rsidTr="00BF25E8">
        <w:tc>
          <w:tcPr>
            <w:tcW w:w="4195" w:type="dxa"/>
          </w:tcPr>
          <w:p w14:paraId="53668368" w14:textId="3DDC0C06" w:rsidR="00DE0633" w:rsidRPr="001137D6" w:rsidRDefault="00DE0633" w:rsidP="001137D6">
            <w:pPr>
              <w:widowControl w:val="0"/>
              <w:tabs>
                <w:tab w:val="left" w:pos="158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57" w:right="-34"/>
              <w:contextualSpacing/>
              <w:rPr>
                <w:sz w:val="26"/>
                <w:szCs w:val="26"/>
                <w:cs/>
              </w:rPr>
            </w:pPr>
            <w:r w:rsidRPr="001137D6">
              <w:rPr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04" w:type="dxa"/>
            <w:vAlign w:val="bottom"/>
          </w:tcPr>
          <w:p w14:paraId="1ECC0CFE" w14:textId="50F8A7A6" w:rsidR="00DE0633" w:rsidRPr="001137D6" w:rsidRDefault="00DE0633" w:rsidP="001137D6">
            <w:pPr>
              <w:widowControl w:val="0"/>
              <w:tabs>
                <w:tab w:val="clear" w:pos="454"/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 w:right="39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151B2872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</w:tcPr>
          <w:p w14:paraId="4DEB4B6B" w14:textId="73A86140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</w:rPr>
              <w:t xml:space="preserve">646,333.74   </w:t>
            </w:r>
          </w:p>
        </w:tc>
        <w:tc>
          <w:tcPr>
            <w:tcW w:w="134" w:type="dxa"/>
            <w:vAlign w:val="bottom"/>
          </w:tcPr>
          <w:p w14:paraId="56B935F1" w14:textId="77777777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8" w:type="dxa"/>
          </w:tcPr>
          <w:p w14:paraId="1A5731E0" w14:textId="30A5461A" w:rsidR="00DE0633" w:rsidRPr="001137D6" w:rsidRDefault="00DE0633" w:rsidP="001137D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646</w:t>
            </w:r>
            <w:r w:rsidRPr="001137D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137D6">
              <w:rPr>
                <w:rFonts w:asciiTheme="majorBidi" w:hAnsiTheme="majorBidi" w:cstheme="majorBidi"/>
                <w:sz w:val="26"/>
                <w:szCs w:val="26"/>
                <w:cs/>
              </w:rPr>
              <w:t>333.74</w:t>
            </w:r>
          </w:p>
        </w:tc>
      </w:tr>
    </w:tbl>
    <w:p w14:paraId="1B2BFC92" w14:textId="77777777" w:rsidR="0035115F" w:rsidRDefault="0035115F" w:rsidP="001137D6">
      <w:pPr>
        <w:widowControl w:val="0"/>
        <w:tabs>
          <w:tab w:val="clear" w:pos="454"/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-113" w:right="397"/>
        <w:contextualSpacing/>
        <w:jc w:val="right"/>
        <w:rPr>
          <w:rFonts w:ascii="Angsana New" w:eastAsia="Calibri" w:hAnsi="Angsana New"/>
          <w:b/>
          <w:bCs/>
          <w:sz w:val="32"/>
          <w:szCs w:val="32"/>
        </w:rPr>
      </w:pPr>
    </w:p>
    <w:p w14:paraId="59933E5F" w14:textId="77777777" w:rsidR="001137D6" w:rsidRDefault="001137D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</w:p>
    <w:p w14:paraId="2DA7CB89" w14:textId="77777777" w:rsidR="00E10832" w:rsidRDefault="00E1083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</w:p>
    <w:p w14:paraId="145CCAFE" w14:textId="77777777" w:rsidR="00E10832" w:rsidRDefault="00E10832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</w:p>
    <w:p w14:paraId="4568D0ED" w14:textId="77777777" w:rsidR="001137D6" w:rsidRDefault="001137D6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</w:p>
    <w:p w14:paraId="15A277E0" w14:textId="47328C75" w:rsidR="005C7208" w:rsidRPr="006C623B" w:rsidRDefault="000351E4" w:rsidP="00F113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contextualSpacing/>
        <w:jc w:val="both"/>
        <w:rPr>
          <w:rFonts w:ascii="Angsana New" w:eastAsia="Calibri" w:hAnsi="Angsana New"/>
          <w:b/>
          <w:bCs/>
          <w:sz w:val="32"/>
          <w:szCs w:val="32"/>
        </w:rPr>
      </w:pPr>
      <w:r w:rsidRPr="006C623B">
        <w:rPr>
          <w:rFonts w:ascii="Angsana New" w:eastAsia="Calibri" w:hAnsi="Angsana New" w:hint="cs"/>
          <w:b/>
          <w:bCs/>
          <w:sz w:val="32"/>
          <w:szCs w:val="32"/>
          <w:cs/>
        </w:rPr>
        <w:lastRenderedPageBreak/>
        <w:t>3</w:t>
      </w:r>
      <w:r w:rsidR="00216DAC">
        <w:rPr>
          <w:rFonts w:ascii="Angsana New" w:eastAsia="Calibri" w:hAnsi="Angsana New"/>
          <w:b/>
          <w:bCs/>
          <w:sz w:val="32"/>
          <w:szCs w:val="32"/>
        </w:rPr>
        <w:t>4</w:t>
      </w:r>
      <w:r w:rsidR="005C7208" w:rsidRPr="006C623B">
        <w:rPr>
          <w:rFonts w:ascii="Angsana New" w:eastAsia="Calibri" w:hAnsi="Angsana New"/>
          <w:b/>
          <w:bCs/>
          <w:sz w:val="32"/>
          <w:szCs w:val="32"/>
        </w:rPr>
        <w:t>.</w:t>
      </w:r>
      <w:r w:rsidR="005C7208" w:rsidRPr="006C623B">
        <w:rPr>
          <w:rFonts w:ascii="Angsana New" w:eastAsia="Calibri" w:hAnsi="Angsana New"/>
          <w:b/>
          <w:bCs/>
          <w:sz w:val="32"/>
          <w:szCs w:val="32"/>
        </w:rPr>
        <w:tab/>
      </w:r>
      <w:r w:rsidR="005C7208" w:rsidRPr="006C623B">
        <w:rPr>
          <w:rFonts w:ascii="Angsana New" w:eastAsia="Calibri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4DD8579" w14:textId="58F359F7" w:rsidR="005C7208" w:rsidRPr="006C623B" w:rsidRDefault="005C7208" w:rsidP="00F11353">
      <w:pPr>
        <w:tabs>
          <w:tab w:val="clear" w:pos="227"/>
          <w:tab w:val="left" w:pos="284"/>
          <w:tab w:val="left" w:pos="540"/>
        </w:tabs>
        <w:spacing w:line="380" w:lineRule="exact"/>
        <w:ind w:left="284" w:right="28" w:firstLine="567"/>
        <w:jc w:val="thaiDistribute"/>
        <w:rPr>
          <w:rFonts w:ascii="Angsana New" w:eastAsia="Calibri" w:hAnsi="Angsana New"/>
          <w:sz w:val="32"/>
          <w:szCs w:val="32"/>
        </w:rPr>
      </w:pPr>
      <w:bookmarkStart w:id="7" w:name="_Hlk159443592"/>
      <w:r w:rsidRPr="006C623B">
        <w:rPr>
          <w:rFonts w:ascii="Angsana New" w:eastAsia="Calibri" w:hAnsi="Angsana New"/>
          <w:sz w:val="32"/>
          <w:szCs w:val="32"/>
          <w:cs/>
        </w:rPr>
        <w:t>เมื่อวันที่</w:t>
      </w:r>
      <w:r w:rsidRPr="006C623B">
        <w:rPr>
          <w:rFonts w:ascii="Angsana New" w:eastAsia="Calibri" w:hAnsi="Angsana New"/>
          <w:sz w:val="32"/>
          <w:szCs w:val="32"/>
        </w:rPr>
        <w:t xml:space="preserve"> 2</w:t>
      </w:r>
      <w:r w:rsidR="006C623B" w:rsidRPr="006C623B">
        <w:rPr>
          <w:rFonts w:ascii="Angsana New" w:eastAsia="Calibri" w:hAnsi="Angsana New"/>
          <w:sz w:val="32"/>
          <w:szCs w:val="32"/>
        </w:rPr>
        <w:t>4</w:t>
      </w:r>
      <w:r w:rsidRPr="006C623B">
        <w:rPr>
          <w:rFonts w:ascii="Angsana New" w:eastAsia="Calibri" w:hAnsi="Angsana New"/>
          <w:sz w:val="32"/>
          <w:szCs w:val="32"/>
        </w:rPr>
        <w:t xml:space="preserve"> </w:t>
      </w:r>
      <w:r w:rsidRPr="006C623B">
        <w:rPr>
          <w:rFonts w:ascii="Angsana New" w:eastAsia="Calibri" w:hAnsi="Angsana New"/>
          <w:sz w:val="32"/>
          <w:szCs w:val="32"/>
          <w:cs/>
        </w:rPr>
        <w:t xml:space="preserve">กุมภาพันธ์ </w:t>
      </w:r>
      <w:r w:rsidRPr="006C623B">
        <w:rPr>
          <w:rFonts w:ascii="Angsana New" w:eastAsia="Calibri" w:hAnsi="Angsana New"/>
          <w:sz w:val="32"/>
          <w:szCs w:val="32"/>
        </w:rPr>
        <w:t>256</w:t>
      </w:r>
      <w:r w:rsidR="006C623B" w:rsidRPr="006C623B">
        <w:rPr>
          <w:rFonts w:ascii="Angsana New" w:eastAsia="Calibri" w:hAnsi="Angsana New"/>
          <w:sz w:val="32"/>
          <w:szCs w:val="32"/>
        </w:rPr>
        <w:t>9</w:t>
      </w:r>
      <w:r w:rsidRPr="006C623B">
        <w:rPr>
          <w:rFonts w:ascii="Angsana New" w:eastAsia="Calibri" w:hAnsi="Angsana New"/>
          <w:sz w:val="32"/>
          <w:szCs w:val="32"/>
          <w:cs/>
        </w:rPr>
        <w:t xml:space="preserve"> ที่ประชุมคณะกรรมการบริษัท ครั้งที่ </w:t>
      </w:r>
      <w:r w:rsidRPr="006C623B">
        <w:rPr>
          <w:rFonts w:ascii="Angsana New" w:eastAsia="Calibri" w:hAnsi="Angsana New"/>
          <w:sz w:val="32"/>
          <w:szCs w:val="32"/>
        </w:rPr>
        <w:t>1/256</w:t>
      </w:r>
      <w:r w:rsidR="006C623B" w:rsidRPr="006C623B">
        <w:rPr>
          <w:rFonts w:ascii="Angsana New" w:eastAsia="Calibri" w:hAnsi="Angsana New"/>
          <w:sz w:val="32"/>
          <w:szCs w:val="32"/>
        </w:rPr>
        <w:t>9</w:t>
      </w:r>
      <w:r w:rsidRPr="006C623B">
        <w:rPr>
          <w:rFonts w:ascii="Angsana New" w:eastAsia="Calibri" w:hAnsi="Angsana New"/>
          <w:sz w:val="32"/>
          <w:szCs w:val="32"/>
          <w:cs/>
        </w:rPr>
        <w:t xml:space="preserve"> ได้มีมติอนุมัติให้จ่าย</w:t>
      </w:r>
      <w:r w:rsidR="00DF2342" w:rsidRPr="006C623B">
        <w:rPr>
          <w:rFonts w:ascii="Angsana New" w:eastAsia="Calibri" w:hAnsi="Angsana New"/>
          <w:sz w:val="32"/>
          <w:szCs w:val="32"/>
          <w:cs/>
        </w:rPr>
        <w:br/>
      </w:r>
      <w:r w:rsidRPr="006C623B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เงินปันผลให้แก่ผู้ถือหุ้นสามัญจำนวน </w:t>
      </w:r>
      <w:r w:rsidRPr="006C623B">
        <w:rPr>
          <w:rFonts w:ascii="Angsana New" w:eastAsia="Calibri" w:hAnsi="Angsana New"/>
          <w:spacing w:val="-2"/>
          <w:sz w:val="32"/>
          <w:szCs w:val="32"/>
        </w:rPr>
        <w:t>422,000,</w:t>
      </w:r>
      <w:r w:rsidR="00682CF4" w:rsidRPr="006C623B">
        <w:rPr>
          <w:rFonts w:ascii="Angsana New" w:eastAsia="Calibri" w:hAnsi="Angsana New"/>
          <w:spacing w:val="-2"/>
          <w:sz w:val="32"/>
          <w:szCs w:val="32"/>
        </w:rPr>
        <w:t>713</w:t>
      </w:r>
      <w:r w:rsidRPr="006C623B">
        <w:rPr>
          <w:rFonts w:ascii="Angsana New" w:eastAsia="Calibri" w:hAnsi="Angsana New"/>
          <w:spacing w:val="-2"/>
          <w:sz w:val="32"/>
          <w:szCs w:val="32"/>
          <w:cs/>
        </w:rPr>
        <w:t xml:space="preserve"> หุ้น ในอัตราหุ้นละ </w:t>
      </w:r>
      <w:r w:rsidR="00420E92">
        <w:rPr>
          <w:rFonts w:ascii="Angsana New" w:eastAsia="Calibri" w:hAnsi="Angsana New"/>
          <w:spacing w:val="-2"/>
          <w:sz w:val="32"/>
          <w:szCs w:val="32"/>
        </w:rPr>
        <w:t xml:space="preserve">0.05 </w:t>
      </w:r>
      <w:r w:rsidRPr="006C623B">
        <w:rPr>
          <w:rFonts w:ascii="Angsana New" w:eastAsia="Calibri" w:hAnsi="Angsana New"/>
          <w:spacing w:val="-2"/>
          <w:sz w:val="32"/>
          <w:szCs w:val="32"/>
          <w:cs/>
        </w:rPr>
        <w:t>บาท รวมเป็นจำนวนเงินปัน</w:t>
      </w:r>
      <w:r w:rsidRPr="006C623B">
        <w:rPr>
          <w:rFonts w:ascii="Angsana New" w:eastAsia="Calibri" w:hAnsi="Angsana New"/>
          <w:sz w:val="32"/>
          <w:szCs w:val="32"/>
          <w:cs/>
        </w:rPr>
        <w:t>ผลจ่าย</w:t>
      </w:r>
      <w:r w:rsidR="00420E92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420E92">
        <w:rPr>
          <w:rFonts w:ascii="Angsana New" w:eastAsia="Calibri" w:hAnsi="Angsana New"/>
          <w:sz w:val="32"/>
          <w:szCs w:val="32"/>
        </w:rPr>
        <w:t>21.10</w:t>
      </w:r>
      <w:r w:rsidRPr="006C623B">
        <w:rPr>
          <w:rFonts w:ascii="Angsana New" w:eastAsia="Calibri" w:hAnsi="Angsana New"/>
          <w:sz w:val="32"/>
          <w:szCs w:val="32"/>
          <w:cs/>
        </w:rPr>
        <w:t xml:space="preserve"> ล้านบาท การจ่ายเงินปันผลจะจ่ายให้แก่ผู้ถือหุ้นที่มีรายชื่อปรากฏอยู่ในสมุดทะเบียนผู้ถือหุ้น</w:t>
      </w:r>
      <w:r w:rsidRPr="006C623B">
        <w:rPr>
          <w:rFonts w:ascii="Angsana New" w:eastAsia="Calibri" w:hAnsi="Angsana New"/>
          <w:spacing w:val="-2"/>
          <w:sz w:val="32"/>
          <w:szCs w:val="32"/>
          <w:cs/>
        </w:rPr>
        <w:t>ของบริษัท ณ วันที่</w:t>
      </w:r>
      <w:r w:rsidR="00420E9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20E92">
        <w:rPr>
          <w:rFonts w:ascii="Angsana New" w:eastAsia="Calibri" w:hAnsi="Angsana New"/>
          <w:spacing w:val="-2"/>
          <w:sz w:val="32"/>
          <w:szCs w:val="32"/>
        </w:rPr>
        <w:t>12</w:t>
      </w:r>
      <w:r w:rsidR="000351E4" w:rsidRPr="006C623B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0351E4" w:rsidRPr="006C623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พฤษภาคม </w:t>
      </w:r>
      <w:r w:rsidR="000351E4" w:rsidRPr="006C623B">
        <w:rPr>
          <w:rFonts w:ascii="Angsana New" w:eastAsia="Calibri" w:hAnsi="Angsana New"/>
          <w:spacing w:val="-2"/>
          <w:sz w:val="32"/>
          <w:szCs w:val="32"/>
        </w:rPr>
        <w:t>256</w:t>
      </w:r>
      <w:r w:rsidR="006C623B" w:rsidRPr="006C623B">
        <w:rPr>
          <w:rFonts w:ascii="Angsana New" w:eastAsia="Calibri" w:hAnsi="Angsana New"/>
          <w:spacing w:val="-2"/>
          <w:sz w:val="32"/>
          <w:szCs w:val="32"/>
        </w:rPr>
        <w:t>9</w:t>
      </w:r>
      <w:r w:rsidRPr="006C623B">
        <w:rPr>
          <w:rFonts w:ascii="Angsana New" w:eastAsia="Calibri" w:hAnsi="Angsana New"/>
          <w:spacing w:val="-2"/>
          <w:sz w:val="32"/>
          <w:szCs w:val="32"/>
        </w:rPr>
        <w:t xml:space="preserve"> (Record Date) </w:t>
      </w:r>
      <w:r w:rsidRPr="006C623B">
        <w:rPr>
          <w:rFonts w:ascii="Angsana New" w:eastAsia="Calibri" w:hAnsi="Angsana New"/>
          <w:spacing w:val="-2"/>
          <w:sz w:val="32"/>
          <w:szCs w:val="32"/>
          <w:cs/>
        </w:rPr>
        <w:t>และกำหนดจ่ายเงินปันผลในวันที่</w:t>
      </w:r>
      <w:r w:rsidR="00420E9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420E92">
        <w:rPr>
          <w:rFonts w:ascii="Angsana New" w:eastAsia="Calibri" w:hAnsi="Angsana New"/>
          <w:spacing w:val="-2"/>
          <w:sz w:val="32"/>
          <w:szCs w:val="32"/>
        </w:rPr>
        <w:t xml:space="preserve">22 </w:t>
      </w:r>
      <w:r w:rsidR="000351E4" w:rsidRPr="006C623B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พฤษภาคม </w:t>
      </w:r>
      <w:r w:rsidR="000351E4" w:rsidRPr="006C623B">
        <w:rPr>
          <w:rFonts w:ascii="Angsana New" w:eastAsia="Calibri" w:hAnsi="Angsana New"/>
          <w:spacing w:val="-2"/>
          <w:sz w:val="32"/>
          <w:szCs w:val="32"/>
        </w:rPr>
        <w:t>256</w:t>
      </w:r>
      <w:r w:rsidR="006C623B" w:rsidRPr="006C623B">
        <w:rPr>
          <w:rFonts w:ascii="Angsana New" w:eastAsia="Calibri" w:hAnsi="Angsana New"/>
          <w:spacing w:val="-2"/>
          <w:sz w:val="32"/>
          <w:szCs w:val="32"/>
        </w:rPr>
        <w:t>9</w:t>
      </w:r>
    </w:p>
    <w:bookmarkEnd w:id="7"/>
    <w:p w14:paraId="3F88B375" w14:textId="77777777" w:rsidR="005C7208" w:rsidRPr="006C623B" w:rsidRDefault="005C7208" w:rsidP="00F11353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/>
          <w:b/>
          <w:bCs/>
          <w:sz w:val="32"/>
          <w:szCs w:val="32"/>
        </w:rPr>
      </w:pPr>
    </w:p>
    <w:p w14:paraId="63E26B84" w14:textId="6C96D206" w:rsidR="008679AB" w:rsidRPr="006C623B" w:rsidRDefault="000351E4" w:rsidP="00F11353">
      <w:pPr>
        <w:tabs>
          <w:tab w:val="clear" w:pos="227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6C623B">
        <w:rPr>
          <w:rFonts w:asciiTheme="majorBidi" w:hAnsiTheme="majorBidi"/>
          <w:b/>
          <w:bCs/>
          <w:sz w:val="32"/>
          <w:szCs w:val="32"/>
        </w:rPr>
        <w:t>3</w:t>
      </w:r>
      <w:r w:rsidR="00216DAC">
        <w:rPr>
          <w:rFonts w:asciiTheme="majorBidi" w:hAnsiTheme="majorBidi"/>
          <w:b/>
          <w:bCs/>
          <w:sz w:val="32"/>
          <w:szCs w:val="32"/>
        </w:rPr>
        <w:t>5</w:t>
      </w:r>
      <w:r w:rsidR="008679AB" w:rsidRPr="006C623B">
        <w:rPr>
          <w:rFonts w:asciiTheme="majorBidi" w:hAnsiTheme="majorBidi"/>
          <w:b/>
          <w:bCs/>
          <w:sz w:val="32"/>
          <w:szCs w:val="32"/>
        </w:rPr>
        <w:t>.</w:t>
      </w:r>
      <w:r w:rsidR="008679AB" w:rsidRPr="006C623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79AB" w:rsidRPr="006C623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8679AB" w:rsidRPr="006C623B">
        <w:rPr>
          <w:rFonts w:asciiTheme="majorBidi" w:hAnsiTheme="majorBidi" w:cstheme="majorBidi" w:hint="cs"/>
          <w:b/>
          <w:bCs/>
          <w:sz w:val="32"/>
          <w:szCs w:val="32"/>
          <w:cs/>
        </w:rPr>
        <w:t>งบ</w:t>
      </w:r>
      <w:r w:rsidR="008679AB" w:rsidRPr="006C623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</w:p>
    <w:p w14:paraId="00438105" w14:textId="4D8B726C" w:rsidR="008679AB" w:rsidRPr="006C623B" w:rsidRDefault="008679AB" w:rsidP="00F11353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6C623B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6C623B">
        <w:rPr>
          <w:rFonts w:ascii="Angsana New" w:hAnsi="Angsana New"/>
          <w:spacing w:val="-6"/>
          <w:sz w:val="32"/>
          <w:szCs w:val="32"/>
          <w:cs/>
        </w:rPr>
        <w:t xml:space="preserve">การเงินนี้ได้รับการอนุมัติให้ออกโดยที่ประชุมคณะกรรมการของบริษัทเมื่อวันที่ </w:t>
      </w:r>
      <w:r w:rsidR="003A4B23" w:rsidRPr="006C623B">
        <w:rPr>
          <w:rFonts w:ascii="Angsana New" w:hAnsi="Angsana New"/>
          <w:spacing w:val="-6"/>
          <w:sz w:val="32"/>
          <w:szCs w:val="32"/>
        </w:rPr>
        <w:t>2</w:t>
      </w:r>
      <w:r w:rsidR="006C623B" w:rsidRPr="006C623B">
        <w:rPr>
          <w:rFonts w:ascii="Angsana New" w:hAnsi="Angsana New"/>
          <w:spacing w:val="-6"/>
          <w:sz w:val="32"/>
          <w:szCs w:val="32"/>
        </w:rPr>
        <w:t>4</w:t>
      </w:r>
      <w:r w:rsidR="003A4B23" w:rsidRPr="006C623B">
        <w:rPr>
          <w:rFonts w:ascii="Angsana New" w:hAnsi="Angsana New"/>
          <w:spacing w:val="-6"/>
          <w:sz w:val="32"/>
          <w:szCs w:val="32"/>
        </w:rPr>
        <w:t xml:space="preserve"> </w:t>
      </w:r>
      <w:r w:rsidR="003A4B23" w:rsidRPr="006C623B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3A4B23" w:rsidRPr="006C623B">
        <w:rPr>
          <w:rFonts w:ascii="Angsana New" w:hAnsi="Angsana New"/>
          <w:spacing w:val="-6"/>
          <w:sz w:val="32"/>
          <w:szCs w:val="32"/>
        </w:rPr>
        <w:t>256</w:t>
      </w:r>
      <w:r w:rsidR="006C623B" w:rsidRPr="006C623B">
        <w:rPr>
          <w:rFonts w:ascii="Angsana New" w:hAnsi="Angsana New"/>
          <w:spacing w:val="-6"/>
          <w:sz w:val="32"/>
          <w:szCs w:val="32"/>
        </w:rPr>
        <w:t>9</w:t>
      </w:r>
    </w:p>
    <w:sectPr w:rsidR="008679AB" w:rsidRPr="006C623B" w:rsidSect="005B2BAB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1134" w:footer="720" w:gutter="0"/>
      <w:pgNumType w:fmt="numberInDash" w:chapStyle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CB9DF" w14:textId="77777777" w:rsidR="0038609D" w:rsidRDefault="0038609D">
      <w:r>
        <w:separator/>
      </w:r>
    </w:p>
  </w:endnote>
  <w:endnote w:type="continuationSeparator" w:id="0">
    <w:p w14:paraId="5FE14976" w14:textId="77777777" w:rsidR="0038609D" w:rsidRDefault="00386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F9DF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587E8E" w:rsidRDefault="00587E8E"/>
  <w:p w14:paraId="19E0E193" w14:textId="77777777" w:rsidR="00587E8E" w:rsidRDefault="00587E8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2B10D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E318" w14:textId="77777777" w:rsidR="00587E8E" w:rsidRPr="006342B8" w:rsidRDefault="00587E8E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15FB77" w14:textId="77777777" w:rsidR="00587E8E" w:rsidRDefault="00587E8E"/>
  <w:p w14:paraId="785CE5DC" w14:textId="77777777" w:rsidR="00587E8E" w:rsidRDefault="00587E8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311A" w14:textId="77777777" w:rsidR="00587E8E" w:rsidRDefault="00587E8E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80E11" w14:textId="77777777" w:rsidR="0038609D" w:rsidRDefault="0038609D">
      <w:r>
        <w:separator/>
      </w:r>
    </w:p>
  </w:footnote>
  <w:footnote w:type="continuationSeparator" w:id="0">
    <w:p w14:paraId="26FBEA23" w14:textId="77777777" w:rsidR="0038609D" w:rsidRDefault="00386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F31333E" w14:textId="427EF1CE" w:rsidR="00587E8E" w:rsidRPr="0020624A" w:rsidRDefault="00587E8E" w:rsidP="00F044EE">
        <w:pPr>
          <w:pStyle w:val="Header"/>
          <w:spacing w:line="360" w:lineRule="exact"/>
          <w:ind w:right="2"/>
          <w:jc w:val="right"/>
          <w:rPr>
            <w:rFonts w:ascii="Angsana New" w:hAnsi="Angsana New"/>
            <w:sz w:val="32"/>
            <w:szCs w:val="32"/>
          </w:rPr>
        </w:pPr>
      </w:p>
      <w:p w14:paraId="3D8786F3" w14:textId="77777777" w:rsidR="00587E8E" w:rsidRDefault="00587E8E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587E8E" w:rsidRPr="00126CCB" w:rsidRDefault="00E27C8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FAEE1FF" w14:textId="65F192F6" w:rsidR="00587E8E" w:rsidRPr="00005122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427877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031AD5D" w14:textId="286CB14D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CD4840F" w14:textId="77777777" w:rsidR="00587E8E" w:rsidRPr="00126CCB" w:rsidRDefault="00E27C8C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48730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9FFA77D" w14:textId="0737692C" w:rsidR="00587E8E" w:rsidRDefault="00587E8E" w:rsidP="00134A2E">
        <w:pPr>
          <w:pStyle w:val="Header"/>
          <w:spacing w:line="360" w:lineRule="exact"/>
          <w:ind w:right="2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0273C827" w14:textId="4FDADA90" w:rsidR="00587E8E" w:rsidRPr="00005122" w:rsidRDefault="00E27C8C" w:rsidP="00134A2E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934419C"/>
    <w:multiLevelType w:val="multilevel"/>
    <w:tmpl w:val="C23AD668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none"/>
      <w:lvlText w:val="25.1"/>
      <w:lvlJc w:val="left"/>
      <w:pPr>
        <w:ind w:left="664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641232933">
    <w:abstractNumId w:val="6"/>
  </w:num>
  <w:num w:numId="2" w16cid:durableId="17238195">
    <w:abstractNumId w:val="5"/>
  </w:num>
  <w:num w:numId="3" w16cid:durableId="796485149">
    <w:abstractNumId w:val="9"/>
  </w:num>
  <w:num w:numId="4" w16cid:durableId="803280279">
    <w:abstractNumId w:val="7"/>
  </w:num>
  <w:num w:numId="5" w16cid:durableId="281350258">
    <w:abstractNumId w:val="8"/>
  </w:num>
  <w:num w:numId="6" w16cid:durableId="777454243">
    <w:abstractNumId w:val="3"/>
  </w:num>
  <w:num w:numId="7" w16cid:durableId="1996570453">
    <w:abstractNumId w:val="2"/>
  </w:num>
  <w:num w:numId="8" w16cid:durableId="131413528">
    <w:abstractNumId w:val="0"/>
  </w:num>
  <w:num w:numId="9" w16cid:durableId="1138376279">
    <w:abstractNumId w:val="1"/>
  </w:num>
  <w:num w:numId="10" w16cid:durableId="1700231170">
    <w:abstractNumId w:val="4"/>
  </w:num>
  <w:num w:numId="11" w16cid:durableId="136609058">
    <w:abstractNumId w:val="14"/>
  </w:num>
  <w:num w:numId="12" w16cid:durableId="23215225">
    <w:abstractNumId w:val="11"/>
  </w:num>
  <w:num w:numId="13" w16cid:durableId="1487937422">
    <w:abstractNumId w:val="18"/>
  </w:num>
  <w:num w:numId="14" w16cid:durableId="691301140">
    <w:abstractNumId w:val="12"/>
  </w:num>
  <w:num w:numId="15" w16cid:durableId="1376932649">
    <w:abstractNumId w:val="15"/>
  </w:num>
  <w:num w:numId="16" w16cid:durableId="55856202">
    <w:abstractNumId w:val="17"/>
  </w:num>
  <w:num w:numId="17" w16cid:durableId="119619035">
    <w:abstractNumId w:val="13"/>
  </w:num>
  <w:num w:numId="18" w16cid:durableId="1573350449">
    <w:abstractNumId w:val="10"/>
  </w:num>
  <w:num w:numId="19" w16cid:durableId="1980500833">
    <w:abstractNumId w:val="19"/>
  </w:num>
  <w:num w:numId="20" w16cid:durableId="40862432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45"/>
    <w:rsid w:val="00000587"/>
    <w:rsid w:val="00000719"/>
    <w:rsid w:val="00000C05"/>
    <w:rsid w:val="00000DC3"/>
    <w:rsid w:val="00001038"/>
    <w:rsid w:val="000012A8"/>
    <w:rsid w:val="000019A9"/>
    <w:rsid w:val="00001C3D"/>
    <w:rsid w:val="00002460"/>
    <w:rsid w:val="00003109"/>
    <w:rsid w:val="0000340B"/>
    <w:rsid w:val="00003B4C"/>
    <w:rsid w:val="00003F5F"/>
    <w:rsid w:val="00005122"/>
    <w:rsid w:val="0000519D"/>
    <w:rsid w:val="0000537D"/>
    <w:rsid w:val="0000551A"/>
    <w:rsid w:val="00005631"/>
    <w:rsid w:val="00005CF0"/>
    <w:rsid w:val="0000615A"/>
    <w:rsid w:val="000061C1"/>
    <w:rsid w:val="00006357"/>
    <w:rsid w:val="000063C3"/>
    <w:rsid w:val="00006972"/>
    <w:rsid w:val="000069E7"/>
    <w:rsid w:val="00007063"/>
    <w:rsid w:val="00007698"/>
    <w:rsid w:val="0000794B"/>
    <w:rsid w:val="00007F9D"/>
    <w:rsid w:val="000103CD"/>
    <w:rsid w:val="00011239"/>
    <w:rsid w:val="00011974"/>
    <w:rsid w:val="00012049"/>
    <w:rsid w:val="00012373"/>
    <w:rsid w:val="00013A3C"/>
    <w:rsid w:val="00013A3F"/>
    <w:rsid w:val="00013B7F"/>
    <w:rsid w:val="00013CFF"/>
    <w:rsid w:val="00013DBC"/>
    <w:rsid w:val="00013F61"/>
    <w:rsid w:val="00014000"/>
    <w:rsid w:val="000140A5"/>
    <w:rsid w:val="000147AC"/>
    <w:rsid w:val="0001540B"/>
    <w:rsid w:val="00015586"/>
    <w:rsid w:val="00015772"/>
    <w:rsid w:val="00015EBA"/>
    <w:rsid w:val="00015F0E"/>
    <w:rsid w:val="000160A2"/>
    <w:rsid w:val="00016790"/>
    <w:rsid w:val="00016A1C"/>
    <w:rsid w:val="00016B87"/>
    <w:rsid w:val="000170DB"/>
    <w:rsid w:val="000173B9"/>
    <w:rsid w:val="00017AB4"/>
    <w:rsid w:val="00017CE8"/>
    <w:rsid w:val="0002030B"/>
    <w:rsid w:val="00020D4F"/>
    <w:rsid w:val="00021770"/>
    <w:rsid w:val="000227DC"/>
    <w:rsid w:val="0002360E"/>
    <w:rsid w:val="00023811"/>
    <w:rsid w:val="0002395D"/>
    <w:rsid w:val="0002417E"/>
    <w:rsid w:val="00024195"/>
    <w:rsid w:val="00024307"/>
    <w:rsid w:val="00024417"/>
    <w:rsid w:val="00024475"/>
    <w:rsid w:val="000249F2"/>
    <w:rsid w:val="00024D36"/>
    <w:rsid w:val="0002514E"/>
    <w:rsid w:val="00025D92"/>
    <w:rsid w:val="00025F21"/>
    <w:rsid w:val="00026827"/>
    <w:rsid w:val="00026C93"/>
    <w:rsid w:val="0002768D"/>
    <w:rsid w:val="00027886"/>
    <w:rsid w:val="00027C6C"/>
    <w:rsid w:val="00027D19"/>
    <w:rsid w:val="00027D71"/>
    <w:rsid w:val="00027FDE"/>
    <w:rsid w:val="0003010B"/>
    <w:rsid w:val="00030341"/>
    <w:rsid w:val="00030C7B"/>
    <w:rsid w:val="00030D8A"/>
    <w:rsid w:val="00030EED"/>
    <w:rsid w:val="000312C1"/>
    <w:rsid w:val="00031EED"/>
    <w:rsid w:val="00032647"/>
    <w:rsid w:val="00032668"/>
    <w:rsid w:val="00032ADA"/>
    <w:rsid w:val="00032D3D"/>
    <w:rsid w:val="00032EF0"/>
    <w:rsid w:val="00033003"/>
    <w:rsid w:val="00033B65"/>
    <w:rsid w:val="00033EB5"/>
    <w:rsid w:val="0003401B"/>
    <w:rsid w:val="00034744"/>
    <w:rsid w:val="00034916"/>
    <w:rsid w:val="00034980"/>
    <w:rsid w:val="00034FF7"/>
    <w:rsid w:val="000351E4"/>
    <w:rsid w:val="000358BC"/>
    <w:rsid w:val="00035B54"/>
    <w:rsid w:val="00035D72"/>
    <w:rsid w:val="00036507"/>
    <w:rsid w:val="000366B5"/>
    <w:rsid w:val="0003688F"/>
    <w:rsid w:val="0003699C"/>
    <w:rsid w:val="00036BB9"/>
    <w:rsid w:val="00037433"/>
    <w:rsid w:val="0003768D"/>
    <w:rsid w:val="00037875"/>
    <w:rsid w:val="0004090D"/>
    <w:rsid w:val="00040B80"/>
    <w:rsid w:val="0004219F"/>
    <w:rsid w:val="0004234A"/>
    <w:rsid w:val="00042576"/>
    <w:rsid w:val="000425B8"/>
    <w:rsid w:val="000427A8"/>
    <w:rsid w:val="000429EA"/>
    <w:rsid w:val="00042B0B"/>
    <w:rsid w:val="00042E0B"/>
    <w:rsid w:val="000432F5"/>
    <w:rsid w:val="00043405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4B"/>
    <w:rsid w:val="00044D9A"/>
    <w:rsid w:val="000452CB"/>
    <w:rsid w:val="0004540A"/>
    <w:rsid w:val="00045B12"/>
    <w:rsid w:val="00046374"/>
    <w:rsid w:val="00046675"/>
    <w:rsid w:val="000468C9"/>
    <w:rsid w:val="000470E1"/>
    <w:rsid w:val="0004776E"/>
    <w:rsid w:val="00047961"/>
    <w:rsid w:val="00047EF5"/>
    <w:rsid w:val="00047F96"/>
    <w:rsid w:val="000509E9"/>
    <w:rsid w:val="00050B82"/>
    <w:rsid w:val="00050B9C"/>
    <w:rsid w:val="00050B9E"/>
    <w:rsid w:val="000513D3"/>
    <w:rsid w:val="0005170C"/>
    <w:rsid w:val="0005190D"/>
    <w:rsid w:val="000525DE"/>
    <w:rsid w:val="0005285D"/>
    <w:rsid w:val="000528B3"/>
    <w:rsid w:val="00052A32"/>
    <w:rsid w:val="00052C6B"/>
    <w:rsid w:val="0005334C"/>
    <w:rsid w:val="00053707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E7A"/>
    <w:rsid w:val="00060EC1"/>
    <w:rsid w:val="00061A26"/>
    <w:rsid w:val="00061F2F"/>
    <w:rsid w:val="00061F31"/>
    <w:rsid w:val="00062548"/>
    <w:rsid w:val="00062847"/>
    <w:rsid w:val="00062DA9"/>
    <w:rsid w:val="00063822"/>
    <w:rsid w:val="00063DB7"/>
    <w:rsid w:val="00064011"/>
    <w:rsid w:val="000640E5"/>
    <w:rsid w:val="00064439"/>
    <w:rsid w:val="000648E3"/>
    <w:rsid w:val="00064BE6"/>
    <w:rsid w:val="0006521C"/>
    <w:rsid w:val="000652F5"/>
    <w:rsid w:val="00066173"/>
    <w:rsid w:val="000661BE"/>
    <w:rsid w:val="000666B2"/>
    <w:rsid w:val="00066DA3"/>
    <w:rsid w:val="00067A69"/>
    <w:rsid w:val="00067B5A"/>
    <w:rsid w:val="00070006"/>
    <w:rsid w:val="00070399"/>
    <w:rsid w:val="00070461"/>
    <w:rsid w:val="000704CD"/>
    <w:rsid w:val="0007067A"/>
    <w:rsid w:val="000709A2"/>
    <w:rsid w:val="000714EF"/>
    <w:rsid w:val="00071811"/>
    <w:rsid w:val="000724B1"/>
    <w:rsid w:val="000725B4"/>
    <w:rsid w:val="00072670"/>
    <w:rsid w:val="000727B5"/>
    <w:rsid w:val="00072DDE"/>
    <w:rsid w:val="000730B8"/>
    <w:rsid w:val="0007382E"/>
    <w:rsid w:val="00073AE7"/>
    <w:rsid w:val="00073C6C"/>
    <w:rsid w:val="00073E7E"/>
    <w:rsid w:val="00073EFD"/>
    <w:rsid w:val="0007452E"/>
    <w:rsid w:val="00074783"/>
    <w:rsid w:val="00074DBE"/>
    <w:rsid w:val="00074DFD"/>
    <w:rsid w:val="00074E43"/>
    <w:rsid w:val="0007555E"/>
    <w:rsid w:val="00075767"/>
    <w:rsid w:val="00075910"/>
    <w:rsid w:val="00075D72"/>
    <w:rsid w:val="000765E0"/>
    <w:rsid w:val="00076764"/>
    <w:rsid w:val="00076A9B"/>
    <w:rsid w:val="00076E03"/>
    <w:rsid w:val="00077087"/>
    <w:rsid w:val="00077230"/>
    <w:rsid w:val="00077516"/>
    <w:rsid w:val="00077570"/>
    <w:rsid w:val="00077BA7"/>
    <w:rsid w:val="00077CF0"/>
    <w:rsid w:val="000805B5"/>
    <w:rsid w:val="00080D7F"/>
    <w:rsid w:val="00080E04"/>
    <w:rsid w:val="00081D58"/>
    <w:rsid w:val="00081DD4"/>
    <w:rsid w:val="000821F7"/>
    <w:rsid w:val="0008221C"/>
    <w:rsid w:val="0008265F"/>
    <w:rsid w:val="000828A2"/>
    <w:rsid w:val="000828C8"/>
    <w:rsid w:val="00082C39"/>
    <w:rsid w:val="000831F9"/>
    <w:rsid w:val="00083221"/>
    <w:rsid w:val="00083DD3"/>
    <w:rsid w:val="00084B0E"/>
    <w:rsid w:val="00084C6C"/>
    <w:rsid w:val="0008513D"/>
    <w:rsid w:val="000853EB"/>
    <w:rsid w:val="000859D7"/>
    <w:rsid w:val="00085B27"/>
    <w:rsid w:val="00085BD3"/>
    <w:rsid w:val="00086011"/>
    <w:rsid w:val="00086397"/>
    <w:rsid w:val="0008685F"/>
    <w:rsid w:val="00086F8F"/>
    <w:rsid w:val="00087E26"/>
    <w:rsid w:val="00090AB8"/>
    <w:rsid w:val="00090C55"/>
    <w:rsid w:val="00090D2C"/>
    <w:rsid w:val="00090E5C"/>
    <w:rsid w:val="000910D3"/>
    <w:rsid w:val="0009196F"/>
    <w:rsid w:val="00091DA5"/>
    <w:rsid w:val="0009232C"/>
    <w:rsid w:val="00092354"/>
    <w:rsid w:val="00092655"/>
    <w:rsid w:val="00092E0B"/>
    <w:rsid w:val="0009303C"/>
    <w:rsid w:val="0009335F"/>
    <w:rsid w:val="00093908"/>
    <w:rsid w:val="00093C83"/>
    <w:rsid w:val="00094381"/>
    <w:rsid w:val="000945B3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1A1F"/>
    <w:rsid w:val="000A21D8"/>
    <w:rsid w:val="000A2581"/>
    <w:rsid w:val="000A35DC"/>
    <w:rsid w:val="000A3605"/>
    <w:rsid w:val="000A367D"/>
    <w:rsid w:val="000A39AE"/>
    <w:rsid w:val="000A44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734"/>
    <w:rsid w:val="000B0A8D"/>
    <w:rsid w:val="000B0B15"/>
    <w:rsid w:val="000B19D2"/>
    <w:rsid w:val="000B1B1D"/>
    <w:rsid w:val="000B1C08"/>
    <w:rsid w:val="000B208E"/>
    <w:rsid w:val="000B2B75"/>
    <w:rsid w:val="000B2EA9"/>
    <w:rsid w:val="000B2FB7"/>
    <w:rsid w:val="000B3182"/>
    <w:rsid w:val="000B3266"/>
    <w:rsid w:val="000B36CF"/>
    <w:rsid w:val="000B38C5"/>
    <w:rsid w:val="000B3C7D"/>
    <w:rsid w:val="000B4029"/>
    <w:rsid w:val="000B434E"/>
    <w:rsid w:val="000B4573"/>
    <w:rsid w:val="000B4CE2"/>
    <w:rsid w:val="000B5337"/>
    <w:rsid w:val="000B58F9"/>
    <w:rsid w:val="000B5C81"/>
    <w:rsid w:val="000B6507"/>
    <w:rsid w:val="000B6A51"/>
    <w:rsid w:val="000B6ACA"/>
    <w:rsid w:val="000B6ED8"/>
    <w:rsid w:val="000B6F8C"/>
    <w:rsid w:val="000B719A"/>
    <w:rsid w:val="000B75A1"/>
    <w:rsid w:val="000B75BE"/>
    <w:rsid w:val="000B79CA"/>
    <w:rsid w:val="000B7BD1"/>
    <w:rsid w:val="000C002C"/>
    <w:rsid w:val="000C0183"/>
    <w:rsid w:val="000C03EF"/>
    <w:rsid w:val="000C07D7"/>
    <w:rsid w:val="000C0D43"/>
    <w:rsid w:val="000C1C3C"/>
    <w:rsid w:val="000C1C44"/>
    <w:rsid w:val="000C2A17"/>
    <w:rsid w:val="000C30B5"/>
    <w:rsid w:val="000C31AE"/>
    <w:rsid w:val="000C388B"/>
    <w:rsid w:val="000C3EEB"/>
    <w:rsid w:val="000C4804"/>
    <w:rsid w:val="000C4A2B"/>
    <w:rsid w:val="000C4B0F"/>
    <w:rsid w:val="000C5A1B"/>
    <w:rsid w:val="000C601B"/>
    <w:rsid w:val="000C6100"/>
    <w:rsid w:val="000C630F"/>
    <w:rsid w:val="000C6342"/>
    <w:rsid w:val="000C6523"/>
    <w:rsid w:val="000C674F"/>
    <w:rsid w:val="000C7481"/>
    <w:rsid w:val="000C7FE8"/>
    <w:rsid w:val="000D0211"/>
    <w:rsid w:val="000D04F7"/>
    <w:rsid w:val="000D0732"/>
    <w:rsid w:val="000D09B9"/>
    <w:rsid w:val="000D1B42"/>
    <w:rsid w:val="000D213A"/>
    <w:rsid w:val="000D2647"/>
    <w:rsid w:val="000D2F7A"/>
    <w:rsid w:val="000D39A1"/>
    <w:rsid w:val="000D3BB4"/>
    <w:rsid w:val="000D410C"/>
    <w:rsid w:val="000D44E5"/>
    <w:rsid w:val="000D4553"/>
    <w:rsid w:val="000D4650"/>
    <w:rsid w:val="000D4728"/>
    <w:rsid w:val="000D49AB"/>
    <w:rsid w:val="000D4B64"/>
    <w:rsid w:val="000D4B6A"/>
    <w:rsid w:val="000D4E37"/>
    <w:rsid w:val="000D4EFD"/>
    <w:rsid w:val="000D50E7"/>
    <w:rsid w:val="000D5612"/>
    <w:rsid w:val="000D579A"/>
    <w:rsid w:val="000D5CBD"/>
    <w:rsid w:val="000D5D45"/>
    <w:rsid w:val="000D5E85"/>
    <w:rsid w:val="000D5F1E"/>
    <w:rsid w:val="000D607C"/>
    <w:rsid w:val="000D623A"/>
    <w:rsid w:val="000D6338"/>
    <w:rsid w:val="000D65A3"/>
    <w:rsid w:val="000D677B"/>
    <w:rsid w:val="000D69F0"/>
    <w:rsid w:val="000D6B57"/>
    <w:rsid w:val="000D73E4"/>
    <w:rsid w:val="000D76B2"/>
    <w:rsid w:val="000D7A57"/>
    <w:rsid w:val="000E04CB"/>
    <w:rsid w:val="000E090E"/>
    <w:rsid w:val="000E0B0C"/>
    <w:rsid w:val="000E0FEC"/>
    <w:rsid w:val="000E2242"/>
    <w:rsid w:val="000E30B9"/>
    <w:rsid w:val="000E37CF"/>
    <w:rsid w:val="000E3A05"/>
    <w:rsid w:val="000E3A2E"/>
    <w:rsid w:val="000E3A61"/>
    <w:rsid w:val="000E3EA2"/>
    <w:rsid w:val="000E41E9"/>
    <w:rsid w:val="000E44B5"/>
    <w:rsid w:val="000E4DD6"/>
    <w:rsid w:val="000E4F81"/>
    <w:rsid w:val="000E5873"/>
    <w:rsid w:val="000E5F0B"/>
    <w:rsid w:val="000E68F8"/>
    <w:rsid w:val="000E71E1"/>
    <w:rsid w:val="000E7241"/>
    <w:rsid w:val="000E759D"/>
    <w:rsid w:val="000E7737"/>
    <w:rsid w:val="000E7942"/>
    <w:rsid w:val="000E7B6B"/>
    <w:rsid w:val="000F045F"/>
    <w:rsid w:val="000F04F7"/>
    <w:rsid w:val="000F06D4"/>
    <w:rsid w:val="000F0B2A"/>
    <w:rsid w:val="000F0BBD"/>
    <w:rsid w:val="000F168F"/>
    <w:rsid w:val="000F1C03"/>
    <w:rsid w:val="000F1D40"/>
    <w:rsid w:val="000F1E84"/>
    <w:rsid w:val="000F1FFC"/>
    <w:rsid w:val="000F20DE"/>
    <w:rsid w:val="000F29DA"/>
    <w:rsid w:val="000F2A0E"/>
    <w:rsid w:val="000F2A82"/>
    <w:rsid w:val="000F2E4F"/>
    <w:rsid w:val="000F2FD9"/>
    <w:rsid w:val="000F3615"/>
    <w:rsid w:val="000F3A76"/>
    <w:rsid w:val="000F3E1A"/>
    <w:rsid w:val="000F3EB5"/>
    <w:rsid w:val="000F40E5"/>
    <w:rsid w:val="000F42B8"/>
    <w:rsid w:val="000F42BC"/>
    <w:rsid w:val="000F47AE"/>
    <w:rsid w:val="000F48BD"/>
    <w:rsid w:val="000F4D9E"/>
    <w:rsid w:val="000F555C"/>
    <w:rsid w:val="000F59BD"/>
    <w:rsid w:val="000F5A85"/>
    <w:rsid w:val="000F6126"/>
    <w:rsid w:val="000F6168"/>
    <w:rsid w:val="000F61C9"/>
    <w:rsid w:val="000F631C"/>
    <w:rsid w:val="000F67D1"/>
    <w:rsid w:val="000F751A"/>
    <w:rsid w:val="000F76F3"/>
    <w:rsid w:val="000F781B"/>
    <w:rsid w:val="000F791D"/>
    <w:rsid w:val="000F7E74"/>
    <w:rsid w:val="00101993"/>
    <w:rsid w:val="00101C49"/>
    <w:rsid w:val="00102AD8"/>
    <w:rsid w:val="00102EC4"/>
    <w:rsid w:val="001035DF"/>
    <w:rsid w:val="00103A06"/>
    <w:rsid w:val="00103B7A"/>
    <w:rsid w:val="001048A1"/>
    <w:rsid w:val="00104DCB"/>
    <w:rsid w:val="00104E81"/>
    <w:rsid w:val="0010509D"/>
    <w:rsid w:val="001050E7"/>
    <w:rsid w:val="0010518D"/>
    <w:rsid w:val="00105500"/>
    <w:rsid w:val="001058CC"/>
    <w:rsid w:val="00105A8D"/>
    <w:rsid w:val="00106141"/>
    <w:rsid w:val="001064A6"/>
    <w:rsid w:val="00106695"/>
    <w:rsid w:val="0010678D"/>
    <w:rsid w:val="00106A7B"/>
    <w:rsid w:val="0010735A"/>
    <w:rsid w:val="00107BBC"/>
    <w:rsid w:val="001101EB"/>
    <w:rsid w:val="00110669"/>
    <w:rsid w:val="001107E6"/>
    <w:rsid w:val="00110BFC"/>
    <w:rsid w:val="00110DC7"/>
    <w:rsid w:val="00111172"/>
    <w:rsid w:val="00112276"/>
    <w:rsid w:val="0011248E"/>
    <w:rsid w:val="00112836"/>
    <w:rsid w:val="00112D57"/>
    <w:rsid w:val="00112EFB"/>
    <w:rsid w:val="0011351D"/>
    <w:rsid w:val="001137CE"/>
    <w:rsid w:val="001137D6"/>
    <w:rsid w:val="00113DCE"/>
    <w:rsid w:val="001143EF"/>
    <w:rsid w:val="00114C55"/>
    <w:rsid w:val="00114F2B"/>
    <w:rsid w:val="00115418"/>
    <w:rsid w:val="00115F44"/>
    <w:rsid w:val="0011668E"/>
    <w:rsid w:val="00116A58"/>
    <w:rsid w:val="00116C2D"/>
    <w:rsid w:val="0011739A"/>
    <w:rsid w:val="001177A5"/>
    <w:rsid w:val="00120373"/>
    <w:rsid w:val="00120F85"/>
    <w:rsid w:val="00121112"/>
    <w:rsid w:val="00121303"/>
    <w:rsid w:val="0012154A"/>
    <w:rsid w:val="00121E7C"/>
    <w:rsid w:val="001220C8"/>
    <w:rsid w:val="00122479"/>
    <w:rsid w:val="00122DD8"/>
    <w:rsid w:val="0012360A"/>
    <w:rsid w:val="00123D48"/>
    <w:rsid w:val="00124115"/>
    <w:rsid w:val="0012486F"/>
    <w:rsid w:val="00124BB6"/>
    <w:rsid w:val="00124EBA"/>
    <w:rsid w:val="001253B1"/>
    <w:rsid w:val="00125C8C"/>
    <w:rsid w:val="00125E2F"/>
    <w:rsid w:val="00125E79"/>
    <w:rsid w:val="00125FB4"/>
    <w:rsid w:val="00126B67"/>
    <w:rsid w:val="00126CB2"/>
    <w:rsid w:val="00126CCB"/>
    <w:rsid w:val="00126FFE"/>
    <w:rsid w:val="0012710E"/>
    <w:rsid w:val="001273A0"/>
    <w:rsid w:val="00130531"/>
    <w:rsid w:val="00130F38"/>
    <w:rsid w:val="00131209"/>
    <w:rsid w:val="00131688"/>
    <w:rsid w:val="00131937"/>
    <w:rsid w:val="001319BB"/>
    <w:rsid w:val="00131CEE"/>
    <w:rsid w:val="00131FCF"/>
    <w:rsid w:val="001326F8"/>
    <w:rsid w:val="001327A1"/>
    <w:rsid w:val="001329C9"/>
    <w:rsid w:val="00132A99"/>
    <w:rsid w:val="00132AC7"/>
    <w:rsid w:val="00133D29"/>
    <w:rsid w:val="0013423F"/>
    <w:rsid w:val="00134A2E"/>
    <w:rsid w:val="00134C21"/>
    <w:rsid w:val="0013503B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17F"/>
    <w:rsid w:val="00142A4F"/>
    <w:rsid w:val="001430A5"/>
    <w:rsid w:val="0014321B"/>
    <w:rsid w:val="00143A8F"/>
    <w:rsid w:val="00144404"/>
    <w:rsid w:val="0014447A"/>
    <w:rsid w:val="00144576"/>
    <w:rsid w:val="00144620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C09"/>
    <w:rsid w:val="00147EFD"/>
    <w:rsid w:val="0015018C"/>
    <w:rsid w:val="0015056D"/>
    <w:rsid w:val="001507FE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F24"/>
    <w:rsid w:val="00153FA5"/>
    <w:rsid w:val="0015417C"/>
    <w:rsid w:val="001542C9"/>
    <w:rsid w:val="0015443C"/>
    <w:rsid w:val="001544C6"/>
    <w:rsid w:val="00154B3C"/>
    <w:rsid w:val="00154C06"/>
    <w:rsid w:val="00154E86"/>
    <w:rsid w:val="001554F5"/>
    <w:rsid w:val="0015569D"/>
    <w:rsid w:val="001557F4"/>
    <w:rsid w:val="0015593F"/>
    <w:rsid w:val="00155F51"/>
    <w:rsid w:val="00156CF1"/>
    <w:rsid w:val="00156F5F"/>
    <w:rsid w:val="001572D5"/>
    <w:rsid w:val="00157559"/>
    <w:rsid w:val="001579AA"/>
    <w:rsid w:val="00157A56"/>
    <w:rsid w:val="00157E21"/>
    <w:rsid w:val="00157FB4"/>
    <w:rsid w:val="001601D5"/>
    <w:rsid w:val="0016069B"/>
    <w:rsid w:val="001609C9"/>
    <w:rsid w:val="00160D78"/>
    <w:rsid w:val="00160E6F"/>
    <w:rsid w:val="00160EAD"/>
    <w:rsid w:val="001616C8"/>
    <w:rsid w:val="001620B5"/>
    <w:rsid w:val="0016256D"/>
    <w:rsid w:val="00162902"/>
    <w:rsid w:val="00163398"/>
    <w:rsid w:val="00164312"/>
    <w:rsid w:val="00165D06"/>
    <w:rsid w:val="00165D77"/>
    <w:rsid w:val="00166256"/>
    <w:rsid w:val="00166371"/>
    <w:rsid w:val="00166805"/>
    <w:rsid w:val="001668B2"/>
    <w:rsid w:val="00166CAE"/>
    <w:rsid w:val="00166FCD"/>
    <w:rsid w:val="001677D3"/>
    <w:rsid w:val="00167CA7"/>
    <w:rsid w:val="00170022"/>
    <w:rsid w:val="001701B0"/>
    <w:rsid w:val="0017063C"/>
    <w:rsid w:val="001707DD"/>
    <w:rsid w:val="00170C81"/>
    <w:rsid w:val="00171016"/>
    <w:rsid w:val="001719A3"/>
    <w:rsid w:val="00171DDE"/>
    <w:rsid w:val="00172BC3"/>
    <w:rsid w:val="00172C4F"/>
    <w:rsid w:val="00172CE2"/>
    <w:rsid w:val="001730BF"/>
    <w:rsid w:val="00173134"/>
    <w:rsid w:val="00173F01"/>
    <w:rsid w:val="00173FB2"/>
    <w:rsid w:val="00174170"/>
    <w:rsid w:val="0017428F"/>
    <w:rsid w:val="0017473E"/>
    <w:rsid w:val="00174809"/>
    <w:rsid w:val="00174914"/>
    <w:rsid w:val="00174C97"/>
    <w:rsid w:val="00174D19"/>
    <w:rsid w:val="00176247"/>
    <w:rsid w:val="00176D4E"/>
    <w:rsid w:val="001775D0"/>
    <w:rsid w:val="00180317"/>
    <w:rsid w:val="0018070A"/>
    <w:rsid w:val="001807EE"/>
    <w:rsid w:val="00180894"/>
    <w:rsid w:val="0018123C"/>
    <w:rsid w:val="0018230C"/>
    <w:rsid w:val="001825B5"/>
    <w:rsid w:val="0018271B"/>
    <w:rsid w:val="0018281C"/>
    <w:rsid w:val="0018297D"/>
    <w:rsid w:val="00182C4A"/>
    <w:rsid w:val="00182CF2"/>
    <w:rsid w:val="00182D60"/>
    <w:rsid w:val="00182D69"/>
    <w:rsid w:val="00182DAC"/>
    <w:rsid w:val="00183116"/>
    <w:rsid w:val="00183264"/>
    <w:rsid w:val="0018330A"/>
    <w:rsid w:val="00183651"/>
    <w:rsid w:val="00183718"/>
    <w:rsid w:val="00183E60"/>
    <w:rsid w:val="00184005"/>
    <w:rsid w:val="0018402C"/>
    <w:rsid w:val="001841C2"/>
    <w:rsid w:val="00184394"/>
    <w:rsid w:val="001843B3"/>
    <w:rsid w:val="00184618"/>
    <w:rsid w:val="0018482D"/>
    <w:rsid w:val="00184BAD"/>
    <w:rsid w:val="00185446"/>
    <w:rsid w:val="001857EE"/>
    <w:rsid w:val="00185801"/>
    <w:rsid w:val="00185D4A"/>
    <w:rsid w:val="001864E4"/>
    <w:rsid w:val="001874C4"/>
    <w:rsid w:val="00187555"/>
    <w:rsid w:val="00187B10"/>
    <w:rsid w:val="00187D91"/>
    <w:rsid w:val="00190B83"/>
    <w:rsid w:val="0019104F"/>
    <w:rsid w:val="0019143D"/>
    <w:rsid w:val="00191683"/>
    <w:rsid w:val="00191877"/>
    <w:rsid w:val="00191BF7"/>
    <w:rsid w:val="00191CE0"/>
    <w:rsid w:val="0019297B"/>
    <w:rsid w:val="00192C0C"/>
    <w:rsid w:val="00193291"/>
    <w:rsid w:val="001932FD"/>
    <w:rsid w:val="00193C6C"/>
    <w:rsid w:val="0019501A"/>
    <w:rsid w:val="0019554F"/>
    <w:rsid w:val="0019584E"/>
    <w:rsid w:val="001958B0"/>
    <w:rsid w:val="00195DE8"/>
    <w:rsid w:val="00196085"/>
    <w:rsid w:val="001960B3"/>
    <w:rsid w:val="00196230"/>
    <w:rsid w:val="00196391"/>
    <w:rsid w:val="0019640F"/>
    <w:rsid w:val="0019690D"/>
    <w:rsid w:val="001972C0"/>
    <w:rsid w:val="001973C5"/>
    <w:rsid w:val="00197ED2"/>
    <w:rsid w:val="001A097F"/>
    <w:rsid w:val="001A1606"/>
    <w:rsid w:val="001A182A"/>
    <w:rsid w:val="001A1995"/>
    <w:rsid w:val="001A1F85"/>
    <w:rsid w:val="001A2111"/>
    <w:rsid w:val="001A3646"/>
    <w:rsid w:val="001A37EF"/>
    <w:rsid w:val="001A3BA4"/>
    <w:rsid w:val="001A40B6"/>
    <w:rsid w:val="001A42DC"/>
    <w:rsid w:val="001A454E"/>
    <w:rsid w:val="001A4833"/>
    <w:rsid w:val="001A49D5"/>
    <w:rsid w:val="001A4AF5"/>
    <w:rsid w:val="001A50F3"/>
    <w:rsid w:val="001A62FA"/>
    <w:rsid w:val="001A65E9"/>
    <w:rsid w:val="001A660A"/>
    <w:rsid w:val="001A7B6D"/>
    <w:rsid w:val="001B0165"/>
    <w:rsid w:val="001B0237"/>
    <w:rsid w:val="001B060E"/>
    <w:rsid w:val="001B0AFA"/>
    <w:rsid w:val="001B1432"/>
    <w:rsid w:val="001B1A05"/>
    <w:rsid w:val="001B1F01"/>
    <w:rsid w:val="001B2519"/>
    <w:rsid w:val="001B28DF"/>
    <w:rsid w:val="001B29DF"/>
    <w:rsid w:val="001B2BE5"/>
    <w:rsid w:val="001B2EB9"/>
    <w:rsid w:val="001B2F11"/>
    <w:rsid w:val="001B30ED"/>
    <w:rsid w:val="001B3534"/>
    <w:rsid w:val="001B3724"/>
    <w:rsid w:val="001B3B25"/>
    <w:rsid w:val="001B3D81"/>
    <w:rsid w:val="001B3DD3"/>
    <w:rsid w:val="001B4A0F"/>
    <w:rsid w:val="001B4C60"/>
    <w:rsid w:val="001B4D9A"/>
    <w:rsid w:val="001B57C1"/>
    <w:rsid w:val="001B59DE"/>
    <w:rsid w:val="001B5B18"/>
    <w:rsid w:val="001B5D66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0642"/>
    <w:rsid w:val="001C0A0B"/>
    <w:rsid w:val="001C0AB2"/>
    <w:rsid w:val="001C1075"/>
    <w:rsid w:val="001C1786"/>
    <w:rsid w:val="001C19AC"/>
    <w:rsid w:val="001C19F4"/>
    <w:rsid w:val="001C1CF1"/>
    <w:rsid w:val="001C1D4E"/>
    <w:rsid w:val="001C1EF4"/>
    <w:rsid w:val="001C22D7"/>
    <w:rsid w:val="001C2639"/>
    <w:rsid w:val="001C2AFE"/>
    <w:rsid w:val="001C3428"/>
    <w:rsid w:val="001C36F6"/>
    <w:rsid w:val="001C38F0"/>
    <w:rsid w:val="001C3AF7"/>
    <w:rsid w:val="001C3EB9"/>
    <w:rsid w:val="001C40FD"/>
    <w:rsid w:val="001C48E6"/>
    <w:rsid w:val="001C4E1E"/>
    <w:rsid w:val="001C50AA"/>
    <w:rsid w:val="001C531E"/>
    <w:rsid w:val="001C5923"/>
    <w:rsid w:val="001C5978"/>
    <w:rsid w:val="001C5D9F"/>
    <w:rsid w:val="001C6427"/>
    <w:rsid w:val="001C6520"/>
    <w:rsid w:val="001C683C"/>
    <w:rsid w:val="001C6C5C"/>
    <w:rsid w:val="001C6E6C"/>
    <w:rsid w:val="001C70CD"/>
    <w:rsid w:val="001C719F"/>
    <w:rsid w:val="001C7D02"/>
    <w:rsid w:val="001C7F0A"/>
    <w:rsid w:val="001D063C"/>
    <w:rsid w:val="001D165E"/>
    <w:rsid w:val="001D1884"/>
    <w:rsid w:val="001D1A9A"/>
    <w:rsid w:val="001D1DE2"/>
    <w:rsid w:val="001D1F11"/>
    <w:rsid w:val="001D1F3A"/>
    <w:rsid w:val="001D260D"/>
    <w:rsid w:val="001D2B04"/>
    <w:rsid w:val="001D2D94"/>
    <w:rsid w:val="001D2E34"/>
    <w:rsid w:val="001D3245"/>
    <w:rsid w:val="001D34E0"/>
    <w:rsid w:val="001D380C"/>
    <w:rsid w:val="001D3C5B"/>
    <w:rsid w:val="001D499A"/>
    <w:rsid w:val="001D4D5B"/>
    <w:rsid w:val="001D4DA9"/>
    <w:rsid w:val="001D53CA"/>
    <w:rsid w:val="001D55B3"/>
    <w:rsid w:val="001D5D67"/>
    <w:rsid w:val="001D61CE"/>
    <w:rsid w:val="001D6492"/>
    <w:rsid w:val="001D6698"/>
    <w:rsid w:val="001D707C"/>
    <w:rsid w:val="001D71A5"/>
    <w:rsid w:val="001D722B"/>
    <w:rsid w:val="001D72DD"/>
    <w:rsid w:val="001D770C"/>
    <w:rsid w:val="001D7C27"/>
    <w:rsid w:val="001D7DC3"/>
    <w:rsid w:val="001E0396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CC4"/>
    <w:rsid w:val="001E2E4D"/>
    <w:rsid w:val="001E2EBB"/>
    <w:rsid w:val="001E2FA6"/>
    <w:rsid w:val="001E3F53"/>
    <w:rsid w:val="001E4DA8"/>
    <w:rsid w:val="001E4E9A"/>
    <w:rsid w:val="001E51C5"/>
    <w:rsid w:val="001E52A3"/>
    <w:rsid w:val="001E573F"/>
    <w:rsid w:val="001E5B65"/>
    <w:rsid w:val="001E63E9"/>
    <w:rsid w:val="001E64E7"/>
    <w:rsid w:val="001E6660"/>
    <w:rsid w:val="001E6DED"/>
    <w:rsid w:val="001E791E"/>
    <w:rsid w:val="001F06D8"/>
    <w:rsid w:val="001F0F8E"/>
    <w:rsid w:val="001F1A42"/>
    <w:rsid w:val="001F227B"/>
    <w:rsid w:val="001F25FF"/>
    <w:rsid w:val="001F2AB5"/>
    <w:rsid w:val="001F3056"/>
    <w:rsid w:val="001F3141"/>
    <w:rsid w:val="001F385D"/>
    <w:rsid w:val="001F3872"/>
    <w:rsid w:val="001F3979"/>
    <w:rsid w:val="001F3C6F"/>
    <w:rsid w:val="001F4391"/>
    <w:rsid w:val="001F4710"/>
    <w:rsid w:val="001F49D6"/>
    <w:rsid w:val="001F4B9B"/>
    <w:rsid w:val="001F4CA9"/>
    <w:rsid w:val="001F5578"/>
    <w:rsid w:val="001F5AB3"/>
    <w:rsid w:val="001F67FB"/>
    <w:rsid w:val="001F7485"/>
    <w:rsid w:val="001F7549"/>
    <w:rsid w:val="0020003A"/>
    <w:rsid w:val="00200073"/>
    <w:rsid w:val="002000D3"/>
    <w:rsid w:val="00200329"/>
    <w:rsid w:val="00200808"/>
    <w:rsid w:val="002009D0"/>
    <w:rsid w:val="00200E8F"/>
    <w:rsid w:val="002014BE"/>
    <w:rsid w:val="00201F43"/>
    <w:rsid w:val="0020240D"/>
    <w:rsid w:val="0020251F"/>
    <w:rsid w:val="002026F8"/>
    <w:rsid w:val="00204603"/>
    <w:rsid w:val="0020467C"/>
    <w:rsid w:val="002048FC"/>
    <w:rsid w:val="00204EB5"/>
    <w:rsid w:val="002052B2"/>
    <w:rsid w:val="002057C4"/>
    <w:rsid w:val="00205868"/>
    <w:rsid w:val="00205B00"/>
    <w:rsid w:val="00205F22"/>
    <w:rsid w:val="00206066"/>
    <w:rsid w:val="0020643F"/>
    <w:rsid w:val="00206A6B"/>
    <w:rsid w:val="002071B5"/>
    <w:rsid w:val="00207697"/>
    <w:rsid w:val="00207A9B"/>
    <w:rsid w:val="00207DA7"/>
    <w:rsid w:val="00210261"/>
    <w:rsid w:val="002104E9"/>
    <w:rsid w:val="002108ED"/>
    <w:rsid w:val="00210B4A"/>
    <w:rsid w:val="002116C6"/>
    <w:rsid w:val="002117AE"/>
    <w:rsid w:val="002119F5"/>
    <w:rsid w:val="00211D60"/>
    <w:rsid w:val="00211E1F"/>
    <w:rsid w:val="00211FE2"/>
    <w:rsid w:val="002121A4"/>
    <w:rsid w:val="002127E9"/>
    <w:rsid w:val="00212CDF"/>
    <w:rsid w:val="0021324D"/>
    <w:rsid w:val="002132B6"/>
    <w:rsid w:val="002133DA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8F5"/>
    <w:rsid w:val="00216DAC"/>
    <w:rsid w:val="00217124"/>
    <w:rsid w:val="002171EE"/>
    <w:rsid w:val="0021756D"/>
    <w:rsid w:val="00217707"/>
    <w:rsid w:val="00217EE5"/>
    <w:rsid w:val="00220684"/>
    <w:rsid w:val="002206CD"/>
    <w:rsid w:val="00221028"/>
    <w:rsid w:val="00221132"/>
    <w:rsid w:val="00221623"/>
    <w:rsid w:val="002216DD"/>
    <w:rsid w:val="00221848"/>
    <w:rsid w:val="00221925"/>
    <w:rsid w:val="00222022"/>
    <w:rsid w:val="00222093"/>
    <w:rsid w:val="00222566"/>
    <w:rsid w:val="0022282B"/>
    <w:rsid w:val="00222ED1"/>
    <w:rsid w:val="00223295"/>
    <w:rsid w:val="002235B0"/>
    <w:rsid w:val="00223D59"/>
    <w:rsid w:val="002243B1"/>
    <w:rsid w:val="002245A1"/>
    <w:rsid w:val="00224A28"/>
    <w:rsid w:val="00224DA0"/>
    <w:rsid w:val="002256F7"/>
    <w:rsid w:val="00225A2A"/>
    <w:rsid w:val="00225B64"/>
    <w:rsid w:val="00225E66"/>
    <w:rsid w:val="00225F49"/>
    <w:rsid w:val="00226030"/>
    <w:rsid w:val="002264C8"/>
    <w:rsid w:val="0022657A"/>
    <w:rsid w:val="0022657B"/>
    <w:rsid w:val="0022665A"/>
    <w:rsid w:val="00226BDF"/>
    <w:rsid w:val="00226C49"/>
    <w:rsid w:val="002274E9"/>
    <w:rsid w:val="00227B58"/>
    <w:rsid w:val="00227C6E"/>
    <w:rsid w:val="00227D8F"/>
    <w:rsid w:val="00227F66"/>
    <w:rsid w:val="0023040B"/>
    <w:rsid w:val="00230852"/>
    <w:rsid w:val="00230AA6"/>
    <w:rsid w:val="00230EF1"/>
    <w:rsid w:val="002310D2"/>
    <w:rsid w:val="002316F4"/>
    <w:rsid w:val="002324E9"/>
    <w:rsid w:val="002332DD"/>
    <w:rsid w:val="00233437"/>
    <w:rsid w:val="0023413D"/>
    <w:rsid w:val="002346EA"/>
    <w:rsid w:val="00235BB0"/>
    <w:rsid w:val="00235C83"/>
    <w:rsid w:val="00235D19"/>
    <w:rsid w:val="002360BB"/>
    <w:rsid w:val="00236253"/>
    <w:rsid w:val="0023669B"/>
    <w:rsid w:val="0023721D"/>
    <w:rsid w:val="00237399"/>
    <w:rsid w:val="0023740A"/>
    <w:rsid w:val="002374F7"/>
    <w:rsid w:val="002379F0"/>
    <w:rsid w:val="00237C76"/>
    <w:rsid w:val="00240E9E"/>
    <w:rsid w:val="00241641"/>
    <w:rsid w:val="0024166F"/>
    <w:rsid w:val="002418CF"/>
    <w:rsid w:val="002418D1"/>
    <w:rsid w:val="00241AEC"/>
    <w:rsid w:val="00241EBE"/>
    <w:rsid w:val="002434A8"/>
    <w:rsid w:val="002435DF"/>
    <w:rsid w:val="002435FE"/>
    <w:rsid w:val="002437FF"/>
    <w:rsid w:val="00243A06"/>
    <w:rsid w:val="00243FDD"/>
    <w:rsid w:val="0024434B"/>
    <w:rsid w:val="00244B3C"/>
    <w:rsid w:val="00244D28"/>
    <w:rsid w:val="00244DAD"/>
    <w:rsid w:val="0024561E"/>
    <w:rsid w:val="0024563C"/>
    <w:rsid w:val="002458E0"/>
    <w:rsid w:val="00245B07"/>
    <w:rsid w:val="00246056"/>
    <w:rsid w:val="002463FE"/>
    <w:rsid w:val="00246641"/>
    <w:rsid w:val="002466BC"/>
    <w:rsid w:val="002471A0"/>
    <w:rsid w:val="00247C7A"/>
    <w:rsid w:val="00247ECE"/>
    <w:rsid w:val="00250267"/>
    <w:rsid w:val="0025055A"/>
    <w:rsid w:val="00250AF1"/>
    <w:rsid w:val="00250E75"/>
    <w:rsid w:val="00251331"/>
    <w:rsid w:val="00251B55"/>
    <w:rsid w:val="00252743"/>
    <w:rsid w:val="002527DE"/>
    <w:rsid w:val="00252C2C"/>
    <w:rsid w:val="00252D90"/>
    <w:rsid w:val="00253033"/>
    <w:rsid w:val="0025390E"/>
    <w:rsid w:val="00253B5E"/>
    <w:rsid w:val="002543F0"/>
    <w:rsid w:val="00254462"/>
    <w:rsid w:val="002545F7"/>
    <w:rsid w:val="00254E6B"/>
    <w:rsid w:val="002550D1"/>
    <w:rsid w:val="0025555A"/>
    <w:rsid w:val="00255981"/>
    <w:rsid w:val="00255BC3"/>
    <w:rsid w:val="0025637C"/>
    <w:rsid w:val="00256662"/>
    <w:rsid w:val="0025697C"/>
    <w:rsid w:val="00256C4A"/>
    <w:rsid w:val="00257446"/>
    <w:rsid w:val="00257B61"/>
    <w:rsid w:val="00257B74"/>
    <w:rsid w:val="00257BE1"/>
    <w:rsid w:val="002600C4"/>
    <w:rsid w:val="002600FE"/>
    <w:rsid w:val="0026113B"/>
    <w:rsid w:val="0026138F"/>
    <w:rsid w:val="0026179F"/>
    <w:rsid w:val="00261BE3"/>
    <w:rsid w:val="00262369"/>
    <w:rsid w:val="00262B97"/>
    <w:rsid w:val="0026340D"/>
    <w:rsid w:val="0026340E"/>
    <w:rsid w:val="00263493"/>
    <w:rsid w:val="00263895"/>
    <w:rsid w:val="0026389C"/>
    <w:rsid w:val="0026465A"/>
    <w:rsid w:val="00264AC3"/>
    <w:rsid w:val="00264D16"/>
    <w:rsid w:val="00264F88"/>
    <w:rsid w:val="002652C8"/>
    <w:rsid w:val="002653BD"/>
    <w:rsid w:val="0026546F"/>
    <w:rsid w:val="00265E1D"/>
    <w:rsid w:val="00266339"/>
    <w:rsid w:val="00266590"/>
    <w:rsid w:val="002667EE"/>
    <w:rsid w:val="00267212"/>
    <w:rsid w:val="00267464"/>
    <w:rsid w:val="002676C0"/>
    <w:rsid w:val="00267A33"/>
    <w:rsid w:val="00267C68"/>
    <w:rsid w:val="00270269"/>
    <w:rsid w:val="0027038F"/>
    <w:rsid w:val="00270770"/>
    <w:rsid w:val="0027093B"/>
    <w:rsid w:val="002709A1"/>
    <w:rsid w:val="00270A82"/>
    <w:rsid w:val="00270B87"/>
    <w:rsid w:val="00271D77"/>
    <w:rsid w:val="002723D7"/>
    <w:rsid w:val="00272717"/>
    <w:rsid w:val="00272819"/>
    <w:rsid w:val="00272DBE"/>
    <w:rsid w:val="00273580"/>
    <w:rsid w:val="0027362B"/>
    <w:rsid w:val="00274E12"/>
    <w:rsid w:val="00275196"/>
    <w:rsid w:val="002754E8"/>
    <w:rsid w:val="0027591C"/>
    <w:rsid w:val="00275AAB"/>
    <w:rsid w:val="00275EF7"/>
    <w:rsid w:val="002762C9"/>
    <w:rsid w:val="0027647D"/>
    <w:rsid w:val="00276C68"/>
    <w:rsid w:val="002777BC"/>
    <w:rsid w:val="00277EAD"/>
    <w:rsid w:val="002802D7"/>
    <w:rsid w:val="0028059D"/>
    <w:rsid w:val="0028074B"/>
    <w:rsid w:val="0028128F"/>
    <w:rsid w:val="002813A3"/>
    <w:rsid w:val="002820C4"/>
    <w:rsid w:val="002823C4"/>
    <w:rsid w:val="002826C4"/>
    <w:rsid w:val="0028298D"/>
    <w:rsid w:val="0028327E"/>
    <w:rsid w:val="00283D2E"/>
    <w:rsid w:val="002845DA"/>
    <w:rsid w:val="00284BDF"/>
    <w:rsid w:val="00284FEF"/>
    <w:rsid w:val="0028564B"/>
    <w:rsid w:val="00285684"/>
    <w:rsid w:val="0028575C"/>
    <w:rsid w:val="002858C0"/>
    <w:rsid w:val="002866A2"/>
    <w:rsid w:val="0028728C"/>
    <w:rsid w:val="002872C8"/>
    <w:rsid w:val="002873CE"/>
    <w:rsid w:val="00287662"/>
    <w:rsid w:val="00287A59"/>
    <w:rsid w:val="00287ADD"/>
    <w:rsid w:val="00287F5B"/>
    <w:rsid w:val="00287FFC"/>
    <w:rsid w:val="0029027D"/>
    <w:rsid w:val="00290863"/>
    <w:rsid w:val="00290BF0"/>
    <w:rsid w:val="00291109"/>
    <w:rsid w:val="002911B9"/>
    <w:rsid w:val="00291A99"/>
    <w:rsid w:val="00292061"/>
    <w:rsid w:val="00292CB4"/>
    <w:rsid w:val="00294611"/>
    <w:rsid w:val="00294CB5"/>
    <w:rsid w:val="00295354"/>
    <w:rsid w:val="00295621"/>
    <w:rsid w:val="00295657"/>
    <w:rsid w:val="00296665"/>
    <w:rsid w:val="00296A07"/>
    <w:rsid w:val="00296EAE"/>
    <w:rsid w:val="00297124"/>
    <w:rsid w:val="0029731C"/>
    <w:rsid w:val="0029745E"/>
    <w:rsid w:val="00297CCD"/>
    <w:rsid w:val="002A074F"/>
    <w:rsid w:val="002A0769"/>
    <w:rsid w:val="002A1011"/>
    <w:rsid w:val="002A1897"/>
    <w:rsid w:val="002A18E8"/>
    <w:rsid w:val="002A1A06"/>
    <w:rsid w:val="002A247A"/>
    <w:rsid w:val="002A2B1D"/>
    <w:rsid w:val="002A2C0C"/>
    <w:rsid w:val="002A2CF9"/>
    <w:rsid w:val="002A2F18"/>
    <w:rsid w:val="002A30A7"/>
    <w:rsid w:val="002A324F"/>
    <w:rsid w:val="002A37DF"/>
    <w:rsid w:val="002A3964"/>
    <w:rsid w:val="002A3EAA"/>
    <w:rsid w:val="002A4055"/>
    <w:rsid w:val="002A42FD"/>
    <w:rsid w:val="002A442C"/>
    <w:rsid w:val="002A4549"/>
    <w:rsid w:val="002A49FC"/>
    <w:rsid w:val="002A4C86"/>
    <w:rsid w:val="002A50B8"/>
    <w:rsid w:val="002A5479"/>
    <w:rsid w:val="002A5599"/>
    <w:rsid w:val="002A592B"/>
    <w:rsid w:val="002A5AD6"/>
    <w:rsid w:val="002A74FE"/>
    <w:rsid w:val="002A7954"/>
    <w:rsid w:val="002B000A"/>
    <w:rsid w:val="002B017D"/>
    <w:rsid w:val="002B02AF"/>
    <w:rsid w:val="002B0757"/>
    <w:rsid w:val="002B0A04"/>
    <w:rsid w:val="002B0B31"/>
    <w:rsid w:val="002B11CE"/>
    <w:rsid w:val="002B1303"/>
    <w:rsid w:val="002B1CE3"/>
    <w:rsid w:val="002B2206"/>
    <w:rsid w:val="002B2311"/>
    <w:rsid w:val="002B243E"/>
    <w:rsid w:val="002B24A2"/>
    <w:rsid w:val="002B26F2"/>
    <w:rsid w:val="002B2B74"/>
    <w:rsid w:val="002B2FEF"/>
    <w:rsid w:val="002B3467"/>
    <w:rsid w:val="002B371E"/>
    <w:rsid w:val="002B3F00"/>
    <w:rsid w:val="002B42BE"/>
    <w:rsid w:val="002B43D0"/>
    <w:rsid w:val="002B4564"/>
    <w:rsid w:val="002B45DF"/>
    <w:rsid w:val="002B4751"/>
    <w:rsid w:val="002B4BCC"/>
    <w:rsid w:val="002B4E6B"/>
    <w:rsid w:val="002B5093"/>
    <w:rsid w:val="002B5713"/>
    <w:rsid w:val="002B5D84"/>
    <w:rsid w:val="002B5DAE"/>
    <w:rsid w:val="002B669B"/>
    <w:rsid w:val="002B6BD8"/>
    <w:rsid w:val="002B6CCA"/>
    <w:rsid w:val="002B738E"/>
    <w:rsid w:val="002B774A"/>
    <w:rsid w:val="002B7FD9"/>
    <w:rsid w:val="002C007A"/>
    <w:rsid w:val="002C025D"/>
    <w:rsid w:val="002C0784"/>
    <w:rsid w:val="002C1197"/>
    <w:rsid w:val="002C2010"/>
    <w:rsid w:val="002C21B7"/>
    <w:rsid w:val="002C29CD"/>
    <w:rsid w:val="002C2D03"/>
    <w:rsid w:val="002C3088"/>
    <w:rsid w:val="002C3375"/>
    <w:rsid w:val="002C3C6A"/>
    <w:rsid w:val="002C4344"/>
    <w:rsid w:val="002C4779"/>
    <w:rsid w:val="002C52CB"/>
    <w:rsid w:val="002C55ED"/>
    <w:rsid w:val="002C5990"/>
    <w:rsid w:val="002C59BC"/>
    <w:rsid w:val="002C6247"/>
    <w:rsid w:val="002C6C62"/>
    <w:rsid w:val="002C7970"/>
    <w:rsid w:val="002C7B16"/>
    <w:rsid w:val="002C7B26"/>
    <w:rsid w:val="002D0135"/>
    <w:rsid w:val="002D01A6"/>
    <w:rsid w:val="002D09A4"/>
    <w:rsid w:val="002D0BC6"/>
    <w:rsid w:val="002D0C2F"/>
    <w:rsid w:val="002D13C9"/>
    <w:rsid w:val="002D1A53"/>
    <w:rsid w:val="002D21D7"/>
    <w:rsid w:val="002D2204"/>
    <w:rsid w:val="002D2E8F"/>
    <w:rsid w:val="002D3342"/>
    <w:rsid w:val="002D37E6"/>
    <w:rsid w:val="002D48F0"/>
    <w:rsid w:val="002D5566"/>
    <w:rsid w:val="002D5A3E"/>
    <w:rsid w:val="002D5B72"/>
    <w:rsid w:val="002D5FFD"/>
    <w:rsid w:val="002D6339"/>
    <w:rsid w:val="002D6346"/>
    <w:rsid w:val="002D6738"/>
    <w:rsid w:val="002D6A14"/>
    <w:rsid w:val="002D6C96"/>
    <w:rsid w:val="002D7071"/>
    <w:rsid w:val="002D7859"/>
    <w:rsid w:val="002E0AD3"/>
    <w:rsid w:val="002E11F6"/>
    <w:rsid w:val="002E129A"/>
    <w:rsid w:val="002E1D23"/>
    <w:rsid w:val="002E21F2"/>
    <w:rsid w:val="002E221D"/>
    <w:rsid w:val="002E2763"/>
    <w:rsid w:val="002E28A2"/>
    <w:rsid w:val="002E28EA"/>
    <w:rsid w:val="002E2D96"/>
    <w:rsid w:val="002E351B"/>
    <w:rsid w:val="002E44C6"/>
    <w:rsid w:val="002E588B"/>
    <w:rsid w:val="002E5B01"/>
    <w:rsid w:val="002E5C6C"/>
    <w:rsid w:val="002E5CC0"/>
    <w:rsid w:val="002E5DBC"/>
    <w:rsid w:val="002E5F9A"/>
    <w:rsid w:val="002E699F"/>
    <w:rsid w:val="002E6A5D"/>
    <w:rsid w:val="002E6CAE"/>
    <w:rsid w:val="002E70B6"/>
    <w:rsid w:val="002E7912"/>
    <w:rsid w:val="002E7955"/>
    <w:rsid w:val="002E7AA1"/>
    <w:rsid w:val="002F0A0B"/>
    <w:rsid w:val="002F0BAD"/>
    <w:rsid w:val="002F1C40"/>
    <w:rsid w:val="002F21F2"/>
    <w:rsid w:val="002F228D"/>
    <w:rsid w:val="002F22B3"/>
    <w:rsid w:val="002F2E4B"/>
    <w:rsid w:val="002F3183"/>
    <w:rsid w:val="002F35E2"/>
    <w:rsid w:val="002F3B81"/>
    <w:rsid w:val="002F407B"/>
    <w:rsid w:val="002F45C4"/>
    <w:rsid w:val="002F472B"/>
    <w:rsid w:val="002F519F"/>
    <w:rsid w:val="002F575B"/>
    <w:rsid w:val="002F5EC5"/>
    <w:rsid w:val="002F61AB"/>
    <w:rsid w:val="002F6320"/>
    <w:rsid w:val="002F6622"/>
    <w:rsid w:val="002F68A3"/>
    <w:rsid w:val="002F696C"/>
    <w:rsid w:val="002F70B4"/>
    <w:rsid w:val="002F7174"/>
    <w:rsid w:val="002F71F0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5B1"/>
    <w:rsid w:val="003027D4"/>
    <w:rsid w:val="0030286E"/>
    <w:rsid w:val="003028EF"/>
    <w:rsid w:val="00302BCB"/>
    <w:rsid w:val="00302DFC"/>
    <w:rsid w:val="00302F6A"/>
    <w:rsid w:val="0030305F"/>
    <w:rsid w:val="00303A4C"/>
    <w:rsid w:val="0030404F"/>
    <w:rsid w:val="00304713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2CA"/>
    <w:rsid w:val="00312372"/>
    <w:rsid w:val="0031245E"/>
    <w:rsid w:val="003128C2"/>
    <w:rsid w:val="00312F39"/>
    <w:rsid w:val="003134A3"/>
    <w:rsid w:val="00313850"/>
    <w:rsid w:val="0031390A"/>
    <w:rsid w:val="00313D12"/>
    <w:rsid w:val="003140BB"/>
    <w:rsid w:val="00314523"/>
    <w:rsid w:val="00315927"/>
    <w:rsid w:val="00315EE0"/>
    <w:rsid w:val="00316389"/>
    <w:rsid w:val="00316490"/>
    <w:rsid w:val="003169D6"/>
    <w:rsid w:val="0031769F"/>
    <w:rsid w:val="00317811"/>
    <w:rsid w:val="00317A1D"/>
    <w:rsid w:val="0032010B"/>
    <w:rsid w:val="00320CFD"/>
    <w:rsid w:val="003219EB"/>
    <w:rsid w:val="00321C75"/>
    <w:rsid w:val="00321D60"/>
    <w:rsid w:val="003220A1"/>
    <w:rsid w:val="00322214"/>
    <w:rsid w:val="00322962"/>
    <w:rsid w:val="003229EA"/>
    <w:rsid w:val="00322C08"/>
    <w:rsid w:val="00322C89"/>
    <w:rsid w:val="00322C8D"/>
    <w:rsid w:val="00322E08"/>
    <w:rsid w:val="00323D53"/>
    <w:rsid w:val="003240B8"/>
    <w:rsid w:val="0032415D"/>
    <w:rsid w:val="0032461F"/>
    <w:rsid w:val="00324A73"/>
    <w:rsid w:val="00324D89"/>
    <w:rsid w:val="003251FC"/>
    <w:rsid w:val="00325422"/>
    <w:rsid w:val="00325777"/>
    <w:rsid w:val="00325A3E"/>
    <w:rsid w:val="00325EA1"/>
    <w:rsid w:val="00326364"/>
    <w:rsid w:val="00327015"/>
    <w:rsid w:val="00327608"/>
    <w:rsid w:val="003278F4"/>
    <w:rsid w:val="00330DAD"/>
    <w:rsid w:val="003314C8"/>
    <w:rsid w:val="00331800"/>
    <w:rsid w:val="00332164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760"/>
    <w:rsid w:val="00334EC3"/>
    <w:rsid w:val="003354C6"/>
    <w:rsid w:val="0033568C"/>
    <w:rsid w:val="003359F3"/>
    <w:rsid w:val="00335F14"/>
    <w:rsid w:val="00335F23"/>
    <w:rsid w:val="0033606D"/>
    <w:rsid w:val="003362C3"/>
    <w:rsid w:val="003367B6"/>
    <w:rsid w:val="0033684B"/>
    <w:rsid w:val="00336BE3"/>
    <w:rsid w:val="00336FAC"/>
    <w:rsid w:val="0033738C"/>
    <w:rsid w:val="0033744B"/>
    <w:rsid w:val="00337964"/>
    <w:rsid w:val="00340269"/>
    <w:rsid w:val="00340271"/>
    <w:rsid w:val="00340C23"/>
    <w:rsid w:val="0034100E"/>
    <w:rsid w:val="00341296"/>
    <w:rsid w:val="0034137C"/>
    <w:rsid w:val="00341669"/>
    <w:rsid w:val="0034173A"/>
    <w:rsid w:val="00341769"/>
    <w:rsid w:val="003419DA"/>
    <w:rsid w:val="00341C69"/>
    <w:rsid w:val="00341F22"/>
    <w:rsid w:val="0034215D"/>
    <w:rsid w:val="0034269A"/>
    <w:rsid w:val="00342710"/>
    <w:rsid w:val="00343115"/>
    <w:rsid w:val="00343C55"/>
    <w:rsid w:val="00343D59"/>
    <w:rsid w:val="0034404F"/>
    <w:rsid w:val="003442FF"/>
    <w:rsid w:val="003444D2"/>
    <w:rsid w:val="00344BE7"/>
    <w:rsid w:val="00344E92"/>
    <w:rsid w:val="003452A1"/>
    <w:rsid w:val="00345782"/>
    <w:rsid w:val="003458B4"/>
    <w:rsid w:val="00345FD1"/>
    <w:rsid w:val="0034612E"/>
    <w:rsid w:val="003465B3"/>
    <w:rsid w:val="00346625"/>
    <w:rsid w:val="00346667"/>
    <w:rsid w:val="003466C5"/>
    <w:rsid w:val="003467C2"/>
    <w:rsid w:val="003469FD"/>
    <w:rsid w:val="00346B62"/>
    <w:rsid w:val="0034714D"/>
    <w:rsid w:val="003473CE"/>
    <w:rsid w:val="00347A6F"/>
    <w:rsid w:val="0035055E"/>
    <w:rsid w:val="00350BAF"/>
    <w:rsid w:val="0035115F"/>
    <w:rsid w:val="00351477"/>
    <w:rsid w:val="00352D78"/>
    <w:rsid w:val="00353DB6"/>
    <w:rsid w:val="003540F0"/>
    <w:rsid w:val="003540F9"/>
    <w:rsid w:val="00354171"/>
    <w:rsid w:val="003542C1"/>
    <w:rsid w:val="00354437"/>
    <w:rsid w:val="00354A42"/>
    <w:rsid w:val="003555DB"/>
    <w:rsid w:val="0035585D"/>
    <w:rsid w:val="003559A6"/>
    <w:rsid w:val="00356A24"/>
    <w:rsid w:val="00356DBB"/>
    <w:rsid w:val="00357230"/>
    <w:rsid w:val="00357342"/>
    <w:rsid w:val="0035742A"/>
    <w:rsid w:val="00357BC8"/>
    <w:rsid w:val="00360542"/>
    <w:rsid w:val="003608FC"/>
    <w:rsid w:val="003609D5"/>
    <w:rsid w:val="00360A35"/>
    <w:rsid w:val="00360F2F"/>
    <w:rsid w:val="00361246"/>
    <w:rsid w:val="003612E0"/>
    <w:rsid w:val="003614DF"/>
    <w:rsid w:val="003617AE"/>
    <w:rsid w:val="00361DF2"/>
    <w:rsid w:val="00362A57"/>
    <w:rsid w:val="0036309C"/>
    <w:rsid w:val="00363812"/>
    <w:rsid w:val="00363A7F"/>
    <w:rsid w:val="00363D04"/>
    <w:rsid w:val="003644E6"/>
    <w:rsid w:val="003661B5"/>
    <w:rsid w:val="0036651A"/>
    <w:rsid w:val="00366BA1"/>
    <w:rsid w:val="00366C81"/>
    <w:rsid w:val="00367406"/>
    <w:rsid w:val="0036746D"/>
    <w:rsid w:val="0037014D"/>
    <w:rsid w:val="003704F7"/>
    <w:rsid w:val="00370A1A"/>
    <w:rsid w:val="00371467"/>
    <w:rsid w:val="003714A4"/>
    <w:rsid w:val="00371A58"/>
    <w:rsid w:val="00371E7C"/>
    <w:rsid w:val="00371FB1"/>
    <w:rsid w:val="00372D1E"/>
    <w:rsid w:val="00372DE1"/>
    <w:rsid w:val="00372E89"/>
    <w:rsid w:val="00373561"/>
    <w:rsid w:val="0037361C"/>
    <w:rsid w:val="003740CF"/>
    <w:rsid w:val="003743C4"/>
    <w:rsid w:val="003748C0"/>
    <w:rsid w:val="00374905"/>
    <w:rsid w:val="00374A13"/>
    <w:rsid w:val="00374BFC"/>
    <w:rsid w:val="00374DA8"/>
    <w:rsid w:val="00374DF2"/>
    <w:rsid w:val="00374F34"/>
    <w:rsid w:val="00374FD7"/>
    <w:rsid w:val="00375177"/>
    <w:rsid w:val="003754C6"/>
    <w:rsid w:val="00375740"/>
    <w:rsid w:val="00375FE9"/>
    <w:rsid w:val="0037663B"/>
    <w:rsid w:val="0037683E"/>
    <w:rsid w:val="003769FA"/>
    <w:rsid w:val="00376F62"/>
    <w:rsid w:val="00377A3C"/>
    <w:rsid w:val="00377B88"/>
    <w:rsid w:val="00377C67"/>
    <w:rsid w:val="00377F02"/>
    <w:rsid w:val="003802F6"/>
    <w:rsid w:val="0038051A"/>
    <w:rsid w:val="0038067F"/>
    <w:rsid w:val="00380AE6"/>
    <w:rsid w:val="00380D06"/>
    <w:rsid w:val="00380DF0"/>
    <w:rsid w:val="0038190D"/>
    <w:rsid w:val="0038219A"/>
    <w:rsid w:val="00382449"/>
    <w:rsid w:val="00382CB2"/>
    <w:rsid w:val="003839A6"/>
    <w:rsid w:val="00383AE1"/>
    <w:rsid w:val="00383D60"/>
    <w:rsid w:val="00383F6B"/>
    <w:rsid w:val="0038404E"/>
    <w:rsid w:val="00384253"/>
    <w:rsid w:val="003844A1"/>
    <w:rsid w:val="00384900"/>
    <w:rsid w:val="00384B38"/>
    <w:rsid w:val="003850B1"/>
    <w:rsid w:val="003856DB"/>
    <w:rsid w:val="003858A2"/>
    <w:rsid w:val="0038609D"/>
    <w:rsid w:val="00386A19"/>
    <w:rsid w:val="00386CF3"/>
    <w:rsid w:val="00387A7C"/>
    <w:rsid w:val="00387D61"/>
    <w:rsid w:val="00387FBD"/>
    <w:rsid w:val="003905D1"/>
    <w:rsid w:val="003908E5"/>
    <w:rsid w:val="00390A4B"/>
    <w:rsid w:val="00390DDB"/>
    <w:rsid w:val="00391164"/>
    <w:rsid w:val="003913EC"/>
    <w:rsid w:val="0039146D"/>
    <w:rsid w:val="00391536"/>
    <w:rsid w:val="00391605"/>
    <w:rsid w:val="003916E7"/>
    <w:rsid w:val="00391E7C"/>
    <w:rsid w:val="00391FD5"/>
    <w:rsid w:val="00392194"/>
    <w:rsid w:val="0039226D"/>
    <w:rsid w:val="00392516"/>
    <w:rsid w:val="00392EDB"/>
    <w:rsid w:val="00393080"/>
    <w:rsid w:val="00393562"/>
    <w:rsid w:val="00393D1B"/>
    <w:rsid w:val="00394467"/>
    <w:rsid w:val="003945AE"/>
    <w:rsid w:val="0039481B"/>
    <w:rsid w:val="0039489E"/>
    <w:rsid w:val="00394A6F"/>
    <w:rsid w:val="00395193"/>
    <w:rsid w:val="003955BF"/>
    <w:rsid w:val="003958D1"/>
    <w:rsid w:val="00396236"/>
    <w:rsid w:val="0039675E"/>
    <w:rsid w:val="00396761"/>
    <w:rsid w:val="00396AF7"/>
    <w:rsid w:val="003970E3"/>
    <w:rsid w:val="00397288"/>
    <w:rsid w:val="00397317"/>
    <w:rsid w:val="00397436"/>
    <w:rsid w:val="00397651"/>
    <w:rsid w:val="00397CCC"/>
    <w:rsid w:val="003A0108"/>
    <w:rsid w:val="003A01B5"/>
    <w:rsid w:val="003A0541"/>
    <w:rsid w:val="003A0564"/>
    <w:rsid w:val="003A1424"/>
    <w:rsid w:val="003A1B15"/>
    <w:rsid w:val="003A1D1B"/>
    <w:rsid w:val="003A2439"/>
    <w:rsid w:val="003A2465"/>
    <w:rsid w:val="003A2BFA"/>
    <w:rsid w:val="003A2D1E"/>
    <w:rsid w:val="003A2E08"/>
    <w:rsid w:val="003A2E58"/>
    <w:rsid w:val="003A2F53"/>
    <w:rsid w:val="003A32F8"/>
    <w:rsid w:val="003A36AD"/>
    <w:rsid w:val="003A36BF"/>
    <w:rsid w:val="003A37A8"/>
    <w:rsid w:val="003A3DC8"/>
    <w:rsid w:val="003A4332"/>
    <w:rsid w:val="003A442A"/>
    <w:rsid w:val="003A46A8"/>
    <w:rsid w:val="003A48E5"/>
    <w:rsid w:val="003A4B23"/>
    <w:rsid w:val="003A4BD4"/>
    <w:rsid w:val="003A4C9B"/>
    <w:rsid w:val="003A4DBC"/>
    <w:rsid w:val="003A5284"/>
    <w:rsid w:val="003A5EB0"/>
    <w:rsid w:val="003A635B"/>
    <w:rsid w:val="003A67FA"/>
    <w:rsid w:val="003A6A76"/>
    <w:rsid w:val="003A7A0C"/>
    <w:rsid w:val="003A7C5F"/>
    <w:rsid w:val="003B0C1F"/>
    <w:rsid w:val="003B0E94"/>
    <w:rsid w:val="003B136B"/>
    <w:rsid w:val="003B1873"/>
    <w:rsid w:val="003B2091"/>
    <w:rsid w:val="003B2C7F"/>
    <w:rsid w:val="003B2FEF"/>
    <w:rsid w:val="003B31D2"/>
    <w:rsid w:val="003B3966"/>
    <w:rsid w:val="003B3D18"/>
    <w:rsid w:val="003B3E3B"/>
    <w:rsid w:val="003B3FC1"/>
    <w:rsid w:val="003B4272"/>
    <w:rsid w:val="003B4880"/>
    <w:rsid w:val="003B49B2"/>
    <w:rsid w:val="003B4B86"/>
    <w:rsid w:val="003B62DC"/>
    <w:rsid w:val="003B6AD3"/>
    <w:rsid w:val="003B6DF5"/>
    <w:rsid w:val="003B6F88"/>
    <w:rsid w:val="003B748C"/>
    <w:rsid w:val="003B787B"/>
    <w:rsid w:val="003B7BBF"/>
    <w:rsid w:val="003B7CA7"/>
    <w:rsid w:val="003C08CA"/>
    <w:rsid w:val="003C0B0B"/>
    <w:rsid w:val="003C0B96"/>
    <w:rsid w:val="003C1124"/>
    <w:rsid w:val="003C1548"/>
    <w:rsid w:val="003C18DD"/>
    <w:rsid w:val="003C24D9"/>
    <w:rsid w:val="003C2BB2"/>
    <w:rsid w:val="003C2D7F"/>
    <w:rsid w:val="003C315C"/>
    <w:rsid w:val="003C31B0"/>
    <w:rsid w:val="003C3400"/>
    <w:rsid w:val="003C3925"/>
    <w:rsid w:val="003C39AC"/>
    <w:rsid w:val="003C3BCB"/>
    <w:rsid w:val="003C3C08"/>
    <w:rsid w:val="003C3DCB"/>
    <w:rsid w:val="003C41F7"/>
    <w:rsid w:val="003C461E"/>
    <w:rsid w:val="003C4A14"/>
    <w:rsid w:val="003C5234"/>
    <w:rsid w:val="003C61E1"/>
    <w:rsid w:val="003C6252"/>
    <w:rsid w:val="003C6467"/>
    <w:rsid w:val="003D001E"/>
    <w:rsid w:val="003D0EEE"/>
    <w:rsid w:val="003D1493"/>
    <w:rsid w:val="003D20A3"/>
    <w:rsid w:val="003D2455"/>
    <w:rsid w:val="003D267D"/>
    <w:rsid w:val="003D282A"/>
    <w:rsid w:val="003D36E4"/>
    <w:rsid w:val="003D3736"/>
    <w:rsid w:val="003D3AA1"/>
    <w:rsid w:val="003D3C20"/>
    <w:rsid w:val="003D4B95"/>
    <w:rsid w:val="003D4F7A"/>
    <w:rsid w:val="003D51B4"/>
    <w:rsid w:val="003D530B"/>
    <w:rsid w:val="003D537E"/>
    <w:rsid w:val="003D561B"/>
    <w:rsid w:val="003D5A52"/>
    <w:rsid w:val="003D5D53"/>
    <w:rsid w:val="003D606C"/>
    <w:rsid w:val="003D68F0"/>
    <w:rsid w:val="003D69BF"/>
    <w:rsid w:val="003D6D7D"/>
    <w:rsid w:val="003D6E0E"/>
    <w:rsid w:val="003D7EA3"/>
    <w:rsid w:val="003D7FBC"/>
    <w:rsid w:val="003E042A"/>
    <w:rsid w:val="003E05B2"/>
    <w:rsid w:val="003E0865"/>
    <w:rsid w:val="003E08B3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5BB"/>
    <w:rsid w:val="003E4D87"/>
    <w:rsid w:val="003E53E5"/>
    <w:rsid w:val="003E5981"/>
    <w:rsid w:val="003E5A6F"/>
    <w:rsid w:val="003E5A9F"/>
    <w:rsid w:val="003E5BF3"/>
    <w:rsid w:val="003E5DA0"/>
    <w:rsid w:val="003E6071"/>
    <w:rsid w:val="003E6478"/>
    <w:rsid w:val="003E66ED"/>
    <w:rsid w:val="003E6728"/>
    <w:rsid w:val="003E6B51"/>
    <w:rsid w:val="003E6F98"/>
    <w:rsid w:val="003E764A"/>
    <w:rsid w:val="003E76E8"/>
    <w:rsid w:val="003E7D0D"/>
    <w:rsid w:val="003E7D26"/>
    <w:rsid w:val="003E7E52"/>
    <w:rsid w:val="003E7FE1"/>
    <w:rsid w:val="003F0152"/>
    <w:rsid w:val="003F03CE"/>
    <w:rsid w:val="003F0521"/>
    <w:rsid w:val="003F088E"/>
    <w:rsid w:val="003F0C3B"/>
    <w:rsid w:val="003F1006"/>
    <w:rsid w:val="003F1754"/>
    <w:rsid w:val="003F1C0E"/>
    <w:rsid w:val="003F24A1"/>
    <w:rsid w:val="003F259C"/>
    <w:rsid w:val="003F2650"/>
    <w:rsid w:val="003F2A69"/>
    <w:rsid w:val="003F2F6F"/>
    <w:rsid w:val="003F3780"/>
    <w:rsid w:val="003F4136"/>
    <w:rsid w:val="003F45C0"/>
    <w:rsid w:val="003F46E5"/>
    <w:rsid w:val="003F4BCE"/>
    <w:rsid w:val="003F5361"/>
    <w:rsid w:val="003F5451"/>
    <w:rsid w:val="003F54AB"/>
    <w:rsid w:val="003F5A38"/>
    <w:rsid w:val="003F5C67"/>
    <w:rsid w:val="003F5F59"/>
    <w:rsid w:val="003F6214"/>
    <w:rsid w:val="003F6422"/>
    <w:rsid w:val="003F6518"/>
    <w:rsid w:val="003F688A"/>
    <w:rsid w:val="003F6BBF"/>
    <w:rsid w:val="003F6C48"/>
    <w:rsid w:val="003F6DFA"/>
    <w:rsid w:val="003F7597"/>
    <w:rsid w:val="004000C1"/>
    <w:rsid w:val="004001F8"/>
    <w:rsid w:val="0040059B"/>
    <w:rsid w:val="004007DA"/>
    <w:rsid w:val="00400AD6"/>
    <w:rsid w:val="00400F2C"/>
    <w:rsid w:val="0040186F"/>
    <w:rsid w:val="004018D6"/>
    <w:rsid w:val="00402509"/>
    <w:rsid w:val="004029AD"/>
    <w:rsid w:val="004035A8"/>
    <w:rsid w:val="0040382F"/>
    <w:rsid w:val="00403FB3"/>
    <w:rsid w:val="004043D1"/>
    <w:rsid w:val="00404CA8"/>
    <w:rsid w:val="00404FB2"/>
    <w:rsid w:val="004050B1"/>
    <w:rsid w:val="004052CA"/>
    <w:rsid w:val="004057A5"/>
    <w:rsid w:val="00405866"/>
    <w:rsid w:val="00406119"/>
    <w:rsid w:val="004063DE"/>
    <w:rsid w:val="00406AC6"/>
    <w:rsid w:val="00406D84"/>
    <w:rsid w:val="00407A3D"/>
    <w:rsid w:val="00407A4A"/>
    <w:rsid w:val="00407CCD"/>
    <w:rsid w:val="00407E21"/>
    <w:rsid w:val="00410470"/>
    <w:rsid w:val="00410B07"/>
    <w:rsid w:val="00410C52"/>
    <w:rsid w:val="00410E44"/>
    <w:rsid w:val="00410F47"/>
    <w:rsid w:val="00410F50"/>
    <w:rsid w:val="00411439"/>
    <w:rsid w:val="004116C3"/>
    <w:rsid w:val="00411A80"/>
    <w:rsid w:val="004124F9"/>
    <w:rsid w:val="00412DC5"/>
    <w:rsid w:val="00412F5C"/>
    <w:rsid w:val="0041315B"/>
    <w:rsid w:val="004138FE"/>
    <w:rsid w:val="004140FC"/>
    <w:rsid w:val="0041419F"/>
    <w:rsid w:val="00414AC8"/>
    <w:rsid w:val="00414BBB"/>
    <w:rsid w:val="00414BC9"/>
    <w:rsid w:val="00414E06"/>
    <w:rsid w:val="00414FA1"/>
    <w:rsid w:val="00415121"/>
    <w:rsid w:val="00415514"/>
    <w:rsid w:val="0041553D"/>
    <w:rsid w:val="00415C96"/>
    <w:rsid w:val="004161F4"/>
    <w:rsid w:val="004163B2"/>
    <w:rsid w:val="00416999"/>
    <w:rsid w:val="00416AC2"/>
    <w:rsid w:val="00416BBB"/>
    <w:rsid w:val="00416E76"/>
    <w:rsid w:val="004175B1"/>
    <w:rsid w:val="004179D5"/>
    <w:rsid w:val="00417A05"/>
    <w:rsid w:val="00417A9D"/>
    <w:rsid w:val="00417EAB"/>
    <w:rsid w:val="004201D3"/>
    <w:rsid w:val="004201DE"/>
    <w:rsid w:val="00420459"/>
    <w:rsid w:val="00420680"/>
    <w:rsid w:val="0042093E"/>
    <w:rsid w:val="00420A9E"/>
    <w:rsid w:val="00420DC2"/>
    <w:rsid w:val="00420E92"/>
    <w:rsid w:val="00420FCD"/>
    <w:rsid w:val="0042137B"/>
    <w:rsid w:val="004217DD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874"/>
    <w:rsid w:val="00424BAC"/>
    <w:rsid w:val="00425502"/>
    <w:rsid w:val="0042567E"/>
    <w:rsid w:val="00425DAD"/>
    <w:rsid w:val="00425F28"/>
    <w:rsid w:val="0042605F"/>
    <w:rsid w:val="00426BD1"/>
    <w:rsid w:val="00426E9F"/>
    <w:rsid w:val="00426F28"/>
    <w:rsid w:val="00427101"/>
    <w:rsid w:val="004274E9"/>
    <w:rsid w:val="00427E3E"/>
    <w:rsid w:val="0043034C"/>
    <w:rsid w:val="0043056C"/>
    <w:rsid w:val="004306FC"/>
    <w:rsid w:val="00430DA9"/>
    <w:rsid w:val="00431588"/>
    <w:rsid w:val="00431625"/>
    <w:rsid w:val="0043203E"/>
    <w:rsid w:val="0043334B"/>
    <w:rsid w:val="0043342D"/>
    <w:rsid w:val="004334C2"/>
    <w:rsid w:val="00433796"/>
    <w:rsid w:val="00433989"/>
    <w:rsid w:val="00433A47"/>
    <w:rsid w:val="004343F3"/>
    <w:rsid w:val="00434E06"/>
    <w:rsid w:val="00434E91"/>
    <w:rsid w:val="00435850"/>
    <w:rsid w:val="004368D1"/>
    <w:rsid w:val="00436AC3"/>
    <w:rsid w:val="00436CC6"/>
    <w:rsid w:val="00436E39"/>
    <w:rsid w:val="00437333"/>
    <w:rsid w:val="004378FF"/>
    <w:rsid w:val="0044062C"/>
    <w:rsid w:val="00440930"/>
    <w:rsid w:val="00440F0F"/>
    <w:rsid w:val="004412C4"/>
    <w:rsid w:val="004412DC"/>
    <w:rsid w:val="00441374"/>
    <w:rsid w:val="0044153E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7"/>
    <w:rsid w:val="00443D28"/>
    <w:rsid w:val="00444522"/>
    <w:rsid w:val="0044452A"/>
    <w:rsid w:val="00444597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9D4"/>
    <w:rsid w:val="00450EF9"/>
    <w:rsid w:val="00451A21"/>
    <w:rsid w:val="00451AA2"/>
    <w:rsid w:val="00451FAA"/>
    <w:rsid w:val="004522A5"/>
    <w:rsid w:val="00452F29"/>
    <w:rsid w:val="00453160"/>
    <w:rsid w:val="0045372D"/>
    <w:rsid w:val="004539BB"/>
    <w:rsid w:val="004540CD"/>
    <w:rsid w:val="00454B8D"/>
    <w:rsid w:val="00454E4F"/>
    <w:rsid w:val="00455E99"/>
    <w:rsid w:val="00456785"/>
    <w:rsid w:val="00456AA0"/>
    <w:rsid w:val="00456F4D"/>
    <w:rsid w:val="00457033"/>
    <w:rsid w:val="00457410"/>
    <w:rsid w:val="00457857"/>
    <w:rsid w:val="00457ADB"/>
    <w:rsid w:val="00457B09"/>
    <w:rsid w:val="00460117"/>
    <w:rsid w:val="004601F9"/>
    <w:rsid w:val="00460C13"/>
    <w:rsid w:val="00460C2B"/>
    <w:rsid w:val="00460D5C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ABE"/>
    <w:rsid w:val="00464B49"/>
    <w:rsid w:val="00464B9D"/>
    <w:rsid w:val="00464C76"/>
    <w:rsid w:val="00464E9D"/>
    <w:rsid w:val="00466105"/>
    <w:rsid w:val="00466F80"/>
    <w:rsid w:val="0046713F"/>
    <w:rsid w:val="0046734B"/>
    <w:rsid w:val="0046793A"/>
    <w:rsid w:val="00467A06"/>
    <w:rsid w:val="00470712"/>
    <w:rsid w:val="00470AF4"/>
    <w:rsid w:val="00470BEA"/>
    <w:rsid w:val="00470CEE"/>
    <w:rsid w:val="00470E47"/>
    <w:rsid w:val="0047117C"/>
    <w:rsid w:val="00471454"/>
    <w:rsid w:val="0047149E"/>
    <w:rsid w:val="00471930"/>
    <w:rsid w:val="0047296D"/>
    <w:rsid w:val="00472CBC"/>
    <w:rsid w:val="00472D7C"/>
    <w:rsid w:val="00472DAE"/>
    <w:rsid w:val="004730AF"/>
    <w:rsid w:val="004734F1"/>
    <w:rsid w:val="004739EF"/>
    <w:rsid w:val="00473EA1"/>
    <w:rsid w:val="0047431D"/>
    <w:rsid w:val="00474423"/>
    <w:rsid w:val="00474D85"/>
    <w:rsid w:val="004750AF"/>
    <w:rsid w:val="0047543B"/>
    <w:rsid w:val="00475727"/>
    <w:rsid w:val="00475A72"/>
    <w:rsid w:val="0047721A"/>
    <w:rsid w:val="004773B5"/>
    <w:rsid w:val="0047746C"/>
    <w:rsid w:val="00477FAE"/>
    <w:rsid w:val="0048067E"/>
    <w:rsid w:val="004812BA"/>
    <w:rsid w:val="00481DDB"/>
    <w:rsid w:val="0048258B"/>
    <w:rsid w:val="004827D6"/>
    <w:rsid w:val="00482DE0"/>
    <w:rsid w:val="00483027"/>
    <w:rsid w:val="0048345F"/>
    <w:rsid w:val="00483501"/>
    <w:rsid w:val="0048385C"/>
    <w:rsid w:val="00483A72"/>
    <w:rsid w:val="00483F39"/>
    <w:rsid w:val="00484F1E"/>
    <w:rsid w:val="00485151"/>
    <w:rsid w:val="00485303"/>
    <w:rsid w:val="0048564C"/>
    <w:rsid w:val="0048598D"/>
    <w:rsid w:val="00485D19"/>
    <w:rsid w:val="00485F68"/>
    <w:rsid w:val="004861BE"/>
    <w:rsid w:val="004861FA"/>
    <w:rsid w:val="00486488"/>
    <w:rsid w:val="00486697"/>
    <w:rsid w:val="00486914"/>
    <w:rsid w:val="00486A7A"/>
    <w:rsid w:val="00486C8E"/>
    <w:rsid w:val="0048734B"/>
    <w:rsid w:val="004873AB"/>
    <w:rsid w:val="00487507"/>
    <w:rsid w:val="00487F30"/>
    <w:rsid w:val="0049029E"/>
    <w:rsid w:val="00490624"/>
    <w:rsid w:val="00490CE8"/>
    <w:rsid w:val="0049107B"/>
    <w:rsid w:val="00491F92"/>
    <w:rsid w:val="004926BE"/>
    <w:rsid w:val="00492920"/>
    <w:rsid w:val="00492A64"/>
    <w:rsid w:val="00492D9E"/>
    <w:rsid w:val="00492FC8"/>
    <w:rsid w:val="00493A8E"/>
    <w:rsid w:val="00493C73"/>
    <w:rsid w:val="00493E4D"/>
    <w:rsid w:val="00494032"/>
    <w:rsid w:val="00494055"/>
    <w:rsid w:val="004946BE"/>
    <w:rsid w:val="004946C2"/>
    <w:rsid w:val="004949D4"/>
    <w:rsid w:val="00494C35"/>
    <w:rsid w:val="00494E69"/>
    <w:rsid w:val="00494FB7"/>
    <w:rsid w:val="00495177"/>
    <w:rsid w:val="004959A7"/>
    <w:rsid w:val="00495E2A"/>
    <w:rsid w:val="004960DA"/>
    <w:rsid w:val="00496635"/>
    <w:rsid w:val="0049668F"/>
    <w:rsid w:val="004968B6"/>
    <w:rsid w:val="004968E2"/>
    <w:rsid w:val="00496987"/>
    <w:rsid w:val="00496AD2"/>
    <w:rsid w:val="004973FC"/>
    <w:rsid w:val="00497937"/>
    <w:rsid w:val="00497A10"/>
    <w:rsid w:val="004A0F44"/>
    <w:rsid w:val="004A104D"/>
    <w:rsid w:val="004A1276"/>
    <w:rsid w:val="004A138D"/>
    <w:rsid w:val="004A1DE7"/>
    <w:rsid w:val="004A1F48"/>
    <w:rsid w:val="004A2E51"/>
    <w:rsid w:val="004A381A"/>
    <w:rsid w:val="004A3A68"/>
    <w:rsid w:val="004A3DF5"/>
    <w:rsid w:val="004A45AB"/>
    <w:rsid w:val="004A47B1"/>
    <w:rsid w:val="004A47F6"/>
    <w:rsid w:val="004A498A"/>
    <w:rsid w:val="004A4A94"/>
    <w:rsid w:val="004A5229"/>
    <w:rsid w:val="004A52E5"/>
    <w:rsid w:val="004A6835"/>
    <w:rsid w:val="004A6AD8"/>
    <w:rsid w:val="004A6F5B"/>
    <w:rsid w:val="004A763C"/>
    <w:rsid w:val="004A7A19"/>
    <w:rsid w:val="004A7AE5"/>
    <w:rsid w:val="004B0556"/>
    <w:rsid w:val="004B0A31"/>
    <w:rsid w:val="004B0F49"/>
    <w:rsid w:val="004B1168"/>
    <w:rsid w:val="004B168D"/>
    <w:rsid w:val="004B200B"/>
    <w:rsid w:val="004B2055"/>
    <w:rsid w:val="004B2366"/>
    <w:rsid w:val="004B23BF"/>
    <w:rsid w:val="004B2AEC"/>
    <w:rsid w:val="004B3508"/>
    <w:rsid w:val="004B350B"/>
    <w:rsid w:val="004B3E69"/>
    <w:rsid w:val="004B58AC"/>
    <w:rsid w:val="004B5B39"/>
    <w:rsid w:val="004B5C0C"/>
    <w:rsid w:val="004B5D26"/>
    <w:rsid w:val="004B5DD4"/>
    <w:rsid w:val="004B5F2C"/>
    <w:rsid w:val="004B60D6"/>
    <w:rsid w:val="004B613C"/>
    <w:rsid w:val="004B67D1"/>
    <w:rsid w:val="004B68D9"/>
    <w:rsid w:val="004B6926"/>
    <w:rsid w:val="004B6B56"/>
    <w:rsid w:val="004B70C7"/>
    <w:rsid w:val="004B7290"/>
    <w:rsid w:val="004B757D"/>
    <w:rsid w:val="004B7912"/>
    <w:rsid w:val="004B7F0A"/>
    <w:rsid w:val="004C01E1"/>
    <w:rsid w:val="004C0BEA"/>
    <w:rsid w:val="004C0F89"/>
    <w:rsid w:val="004C11DB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833"/>
    <w:rsid w:val="004C48BD"/>
    <w:rsid w:val="004C4EF5"/>
    <w:rsid w:val="004C61E5"/>
    <w:rsid w:val="004C6AA7"/>
    <w:rsid w:val="004C6B04"/>
    <w:rsid w:val="004C6CF0"/>
    <w:rsid w:val="004C6E9A"/>
    <w:rsid w:val="004C7483"/>
    <w:rsid w:val="004C7CA2"/>
    <w:rsid w:val="004C7F2D"/>
    <w:rsid w:val="004D1248"/>
    <w:rsid w:val="004D16B4"/>
    <w:rsid w:val="004D1ED4"/>
    <w:rsid w:val="004D3476"/>
    <w:rsid w:val="004D3DC6"/>
    <w:rsid w:val="004D40DA"/>
    <w:rsid w:val="004D4AB1"/>
    <w:rsid w:val="004D4E10"/>
    <w:rsid w:val="004D520B"/>
    <w:rsid w:val="004D5AE5"/>
    <w:rsid w:val="004D61D5"/>
    <w:rsid w:val="004D6502"/>
    <w:rsid w:val="004D6846"/>
    <w:rsid w:val="004D685A"/>
    <w:rsid w:val="004D68D2"/>
    <w:rsid w:val="004D72FC"/>
    <w:rsid w:val="004D767F"/>
    <w:rsid w:val="004D78A6"/>
    <w:rsid w:val="004D78BF"/>
    <w:rsid w:val="004D7A83"/>
    <w:rsid w:val="004D7CB3"/>
    <w:rsid w:val="004E0018"/>
    <w:rsid w:val="004E007C"/>
    <w:rsid w:val="004E01F4"/>
    <w:rsid w:val="004E0587"/>
    <w:rsid w:val="004E13F3"/>
    <w:rsid w:val="004E164A"/>
    <w:rsid w:val="004E16E1"/>
    <w:rsid w:val="004E1C4E"/>
    <w:rsid w:val="004E2172"/>
    <w:rsid w:val="004E2425"/>
    <w:rsid w:val="004E2450"/>
    <w:rsid w:val="004E2737"/>
    <w:rsid w:val="004E275D"/>
    <w:rsid w:val="004E29A2"/>
    <w:rsid w:val="004E2EF4"/>
    <w:rsid w:val="004E3936"/>
    <w:rsid w:val="004E39B8"/>
    <w:rsid w:val="004E3DE9"/>
    <w:rsid w:val="004E43D6"/>
    <w:rsid w:val="004E490D"/>
    <w:rsid w:val="004E4C60"/>
    <w:rsid w:val="004E568C"/>
    <w:rsid w:val="004E5C2F"/>
    <w:rsid w:val="004E5F8F"/>
    <w:rsid w:val="004E6815"/>
    <w:rsid w:val="004E77AF"/>
    <w:rsid w:val="004E7B8C"/>
    <w:rsid w:val="004E7D18"/>
    <w:rsid w:val="004E7E2E"/>
    <w:rsid w:val="004E7F81"/>
    <w:rsid w:val="004F0EBB"/>
    <w:rsid w:val="004F14CD"/>
    <w:rsid w:val="004F1827"/>
    <w:rsid w:val="004F1DE4"/>
    <w:rsid w:val="004F1E94"/>
    <w:rsid w:val="004F1FA2"/>
    <w:rsid w:val="004F3006"/>
    <w:rsid w:val="004F4B44"/>
    <w:rsid w:val="004F4C74"/>
    <w:rsid w:val="004F5057"/>
    <w:rsid w:val="004F50C1"/>
    <w:rsid w:val="004F538E"/>
    <w:rsid w:val="004F54E5"/>
    <w:rsid w:val="004F554C"/>
    <w:rsid w:val="004F5FE4"/>
    <w:rsid w:val="004F602D"/>
    <w:rsid w:val="004F6A8B"/>
    <w:rsid w:val="004F6C59"/>
    <w:rsid w:val="004F72DF"/>
    <w:rsid w:val="004F7372"/>
    <w:rsid w:val="004F7632"/>
    <w:rsid w:val="004F7F4B"/>
    <w:rsid w:val="004F7FC4"/>
    <w:rsid w:val="0050000B"/>
    <w:rsid w:val="00500050"/>
    <w:rsid w:val="00500F14"/>
    <w:rsid w:val="005011D2"/>
    <w:rsid w:val="005015E7"/>
    <w:rsid w:val="00501FB3"/>
    <w:rsid w:val="00502449"/>
    <w:rsid w:val="00502801"/>
    <w:rsid w:val="00502B75"/>
    <w:rsid w:val="00502C2D"/>
    <w:rsid w:val="005030EF"/>
    <w:rsid w:val="0050381C"/>
    <w:rsid w:val="00503E94"/>
    <w:rsid w:val="0050403C"/>
    <w:rsid w:val="00504A54"/>
    <w:rsid w:val="0050529B"/>
    <w:rsid w:val="005056FC"/>
    <w:rsid w:val="00505A16"/>
    <w:rsid w:val="005061F5"/>
    <w:rsid w:val="00506869"/>
    <w:rsid w:val="00506905"/>
    <w:rsid w:val="00506D0C"/>
    <w:rsid w:val="0050727A"/>
    <w:rsid w:val="005101C5"/>
    <w:rsid w:val="00510530"/>
    <w:rsid w:val="0051062B"/>
    <w:rsid w:val="00510647"/>
    <w:rsid w:val="00510653"/>
    <w:rsid w:val="00511F01"/>
    <w:rsid w:val="00511F1A"/>
    <w:rsid w:val="005122E1"/>
    <w:rsid w:val="005123F3"/>
    <w:rsid w:val="00512938"/>
    <w:rsid w:val="00512B6A"/>
    <w:rsid w:val="005133ED"/>
    <w:rsid w:val="005133F3"/>
    <w:rsid w:val="005138CE"/>
    <w:rsid w:val="005138F9"/>
    <w:rsid w:val="0051399F"/>
    <w:rsid w:val="005142D5"/>
    <w:rsid w:val="0051437E"/>
    <w:rsid w:val="005144CA"/>
    <w:rsid w:val="00515630"/>
    <w:rsid w:val="00515713"/>
    <w:rsid w:val="005167EE"/>
    <w:rsid w:val="00516B24"/>
    <w:rsid w:val="0051763A"/>
    <w:rsid w:val="00517D7E"/>
    <w:rsid w:val="00517F1F"/>
    <w:rsid w:val="00520073"/>
    <w:rsid w:val="005207ED"/>
    <w:rsid w:val="0052096D"/>
    <w:rsid w:val="005209B1"/>
    <w:rsid w:val="00520C20"/>
    <w:rsid w:val="00520CF6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B46"/>
    <w:rsid w:val="00525E06"/>
    <w:rsid w:val="0052627A"/>
    <w:rsid w:val="005262FB"/>
    <w:rsid w:val="0052631C"/>
    <w:rsid w:val="005263DC"/>
    <w:rsid w:val="0052657D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08D5"/>
    <w:rsid w:val="00531489"/>
    <w:rsid w:val="00531647"/>
    <w:rsid w:val="00531741"/>
    <w:rsid w:val="005317F1"/>
    <w:rsid w:val="0053198B"/>
    <w:rsid w:val="00531E96"/>
    <w:rsid w:val="00532002"/>
    <w:rsid w:val="00532235"/>
    <w:rsid w:val="00532301"/>
    <w:rsid w:val="005326A2"/>
    <w:rsid w:val="005328F0"/>
    <w:rsid w:val="0053290C"/>
    <w:rsid w:val="00533817"/>
    <w:rsid w:val="00534837"/>
    <w:rsid w:val="005348FC"/>
    <w:rsid w:val="00534993"/>
    <w:rsid w:val="00535028"/>
    <w:rsid w:val="00535330"/>
    <w:rsid w:val="0053645F"/>
    <w:rsid w:val="005365D9"/>
    <w:rsid w:val="005369E5"/>
    <w:rsid w:val="00537510"/>
    <w:rsid w:val="00540644"/>
    <w:rsid w:val="00541698"/>
    <w:rsid w:val="00541C4B"/>
    <w:rsid w:val="00541CBE"/>
    <w:rsid w:val="005428B1"/>
    <w:rsid w:val="005429D9"/>
    <w:rsid w:val="00542F46"/>
    <w:rsid w:val="00542FDD"/>
    <w:rsid w:val="00543264"/>
    <w:rsid w:val="00543962"/>
    <w:rsid w:val="00543CB3"/>
    <w:rsid w:val="00543CB5"/>
    <w:rsid w:val="0054432B"/>
    <w:rsid w:val="005448AD"/>
    <w:rsid w:val="00544DD8"/>
    <w:rsid w:val="005452C8"/>
    <w:rsid w:val="0054530C"/>
    <w:rsid w:val="00545946"/>
    <w:rsid w:val="00545A9C"/>
    <w:rsid w:val="00545C81"/>
    <w:rsid w:val="00546028"/>
    <w:rsid w:val="0054644D"/>
    <w:rsid w:val="00546593"/>
    <w:rsid w:val="005466A9"/>
    <w:rsid w:val="00546D22"/>
    <w:rsid w:val="005474E7"/>
    <w:rsid w:val="00547D26"/>
    <w:rsid w:val="00547EBB"/>
    <w:rsid w:val="0055042E"/>
    <w:rsid w:val="005506CF"/>
    <w:rsid w:val="005509D6"/>
    <w:rsid w:val="005509EE"/>
    <w:rsid w:val="00550E4F"/>
    <w:rsid w:val="00551176"/>
    <w:rsid w:val="005512AC"/>
    <w:rsid w:val="00551F87"/>
    <w:rsid w:val="005522A4"/>
    <w:rsid w:val="005522D6"/>
    <w:rsid w:val="00552DF4"/>
    <w:rsid w:val="0055316D"/>
    <w:rsid w:val="00553A56"/>
    <w:rsid w:val="00553FCD"/>
    <w:rsid w:val="00553FF0"/>
    <w:rsid w:val="005541E0"/>
    <w:rsid w:val="0055468C"/>
    <w:rsid w:val="005546FD"/>
    <w:rsid w:val="00554A4C"/>
    <w:rsid w:val="00554A86"/>
    <w:rsid w:val="00554EEF"/>
    <w:rsid w:val="00555551"/>
    <w:rsid w:val="00555B82"/>
    <w:rsid w:val="00555F96"/>
    <w:rsid w:val="00556132"/>
    <w:rsid w:val="00556467"/>
    <w:rsid w:val="00556FE8"/>
    <w:rsid w:val="00557BFE"/>
    <w:rsid w:val="00560085"/>
    <w:rsid w:val="00560132"/>
    <w:rsid w:val="0056026E"/>
    <w:rsid w:val="00560E0F"/>
    <w:rsid w:val="00561237"/>
    <w:rsid w:val="00561718"/>
    <w:rsid w:val="00562C8C"/>
    <w:rsid w:val="005631EB"/>
    <w:rsid w:val="005639DF"/>
    <w:rsid w:val="0056469C"/>
    <w:rsid w:val="005653DE"/>
    <w:rsid w:val="00565496"/>
    <w:rsid w:val="00565AC7"/>
    <w:rsid w:val="005662F7"/>
    <w:rsid w:val="00566373"/>
    <w:rsid w:val="005668F9"/>
    <w:rsid w:val="00566FDB"/>
    <w:rsid w:val="005672B5"/>
    <w:rsid w:val="005673EE"/>
    <w:rsid w:val="00567ADE"/>
    <w:rsid w:val="00567B96"/>
    <w:rsid w:val="005706FC"/>
    <w:rsid w:val="00570822"/>
    <w:rsid w:val="00571193"/>
    <w:rsid w:val="0057201F"/>
    <w:rsid w:val="00572B42"/>
    <w:rsid w:val="00573516"/>
    <w:rsid w:val="00573568"/>
    <w:rsid w:val="005736B7"/>
    <w:rsid w:val="00573987"/>
    <w:rsid w:val="005739D9"/>
    <w:rsid w:val="00573C6F"/>
    <w:rsid w:val="00573E23"/>
    <w:rsid w:val="00575005"/>
    <w:rsid w:val="005755E5"/>
    <w:rsid w:val="00575753"/>
    <w:rsid w:val="00575E21"/>
    <w:rsid w:val="0057612A"/>
    <w:rsid w:val="00576D2B"/>
    <w:rsid w:val="00577075"/>
    <w:rsid w:val="0057716A"/>
    <w:rsid w:val="005774D3"/>
    <w:rsid w:val="00577C38"/>
    <w:rsid w:val="00577E06"/>
    <w:rsid w:val="00580530"/>
    <w:rsid w:val="0058078F"/>
    <w:rsid w:val="00581E67"/>
    <w:rsid w:val="0058268A"/>
    <w:rsid w:val="00582DC8"/>
    <w:rsid w:val="0058314A"/>
    <w:rsid w:val="00583612"/>
    <w:rsid w:val="00583D75"/>
    <w:rsid w:val="00583F43"/>
    <w:rsid w:val="00584634"/>
    <w:rsid w:val="00584B35"/>
    <w:rsid w:val="005855AC"/>
    <w:rsid w:val="00585604"/>
    <w:rsid w:val="00585770"/>
    <w:rsid w:val="005858C7"/>
    <w:rsid w:val="00585982"/>
    <w:rsid w:val="00585F2E"/>
    <w:rsid w:val="00586031"/>
    <w:rsid w:val="0058680E"/>
    <w:rsid w:val="00586915"/>
    <w:rsid w:val="00586AFF"/>
    <w:rsid w:val="0058724A"/>
    <w:rsid w:val="005873CC"/>
    <w:rsid w:val="00587837"/>
    <w:rsid w:val="00587924"/>
    <w:rsid w:val="00587B23"/>
    <w:rsid w:val="00587BDB"/>
    <w:rsid w:val="00587DC6"/>
    <w:rsid w:val="00587E8E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3B6"/>
    <w:rsid w:val="005944AB"/>
    <w:rsid w:val="00594E00"/>
    <w:rsid w:val="00594F8B"/>
    <w:rsid w:val="005953F9"/>
    <w:rsid w:val="00595600"/>
    <w:rsid w:val="0059563B"/>
    <w:rsid w:val="00596134"/>
    <w:rsid w:val="00596AF0"/>
    <w:rsid w:val="00596DF3"/>
    <w:rsid w:val="005973D3"/>
    <w:rsid w:val="0059766F"/>
    <w:rsid w:val="00597A17"/>
    <w:rsid w:val="00597C57"/>
    <w:rsid w:val="005A0E1A"/>
    <w:rsid w:val="005A141E"/>
    <w:rsid w:val="005A1A5E"/>
    <w:rsid w:val="005A1D17"/>
    <w:rsid w:val="005A1EDD"/>
    <w:rsid w:val="005A2091"/>
    <w:rsid w:val="005A2AB3"/>
    <w:rsid w:val="005A2E6A"/>
    <w:rsid w:val="005A3945"/>
    <w:rsid w:val="005A3D50"/>
    <w:rsid w:val="005A3F3D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067"/>
    <w:rsid w:val="005B29BF"/>
    <w:rsid w:val="005B2BAB"/>
    <w:rsid w:val="005B40EC"/>
    <w:rsid w:val="005B4215"/>
    <w:rsid w:val="005B4A29"/>
    <w:rsid w:val="005B5081"/>
    <w:rsid w:val="005B566E"/>
    <w:rsid w:val="005B5B03"/>
    <w:rsid w:val="005B5B1D"/>
    <w:rsid w:val="005B65FE"/>
    <w:rsid w:val="005B6818"/>
    <w:rsid w:val="005B6A15"/>
    <w:rsid w:val="005B6D72"/>
    <w:rsid w:val="005B714E"/>
    <w:rsid w:val="005B77A7"/>
    <w:rsid w:val="005B77E7"/>
    <w:rsid w:val="005C0391"/>
    <w:rsid w:val="005C05A3"/>
    <w:rsid w:val="005C09A4"/>
    <w:rsid w:val="005C0FEB"/>
    <w:rsid w:val="005C10C4"/>
    <w:rsid w:val="005C11AC"/>
    <w:rsid w:val="005C1221"/>
    <w:rsid w:val="005C12FD"/>
    <w:rsid w:val="005C138A"/>
    <w:rsid w:val="005C1771"/>
    <w:rsid w:val="005C1C2D"/>
    <w:rsid w:val="005C1CC3"/>
    <w:rsid w:val="005C1ED0"/>
    <w:rsid w:val="005C1F8E"/>
    <w:rsid w:val="005C2C4F"/>
    <w:rsid w:val="005C3729"/>
    <w:rsid w:val="005C38EC"/>
    <w:rsid w:val="005C3D9C"/>
    <w:rsid w:val="005C40BD"/>
    <w:rsid w:val="005C45BE"/>
    <w:rsid w:val="005C4742"/>
    <w:rsid w:val="005C4B1B"/>
    <w:rsid w:val="005C4F49"/>
    <w:rsid w:val="005C51DB"/>
    <w:rsid w:val="005C5567"/>
    <w:rsid w:val="005C5D09"/>
    <w:rsid w:val="005C5E1B"/>
    <w:rsid w:val="005C6367"/>
    <w:rsid w:val="005C66C5"/>
    <w:rsid w:val="005C7101"/>
    <w:rsid w:val="005C713C"/>
    <w:rsid w:val="005C7208"/>
    <w:rsid w:val="005C77C8"/>
    <w:rsid w:val="005C7EA7"/>
    <w:rsid w:val="005D01A0"/>
    <w:rsid w:val="005D02F2"/>
    <w:rsid w:val="005D07DF"/>
    <w:rsid w:val="005D0868"/>
    <w:rsid w:val="005D09FF"/>
    <w:rsid w:val="005D0D18"/>
    <w:rsid w:val="005D11F8"/>
    <w:rsid w:val="005D133A"/>
    <w:rsid w:val="005D147D"/>
    <w:rsid w:val="005D1480"/>
    <w:rsid w:val="005D1643"/>
    <w:rsid w:val="005D16D1"/>
    <w:rsid w:val="005D1CC4"/>
    <w:rsid w:val="005D1FCD"/>
    <w:rsid w:val="005D22F4"/>
    <w:rsid w:val="005D23D8"/>
    <w:rsid w:val="005D2865"/>
    <w:rsid w:val="005D287C"/>
    <w:rsid w:val="005D300F"/>
    <w:rsid w:val="005D340F"/>
    <w:rsid w:val="005D35B1"/>
    <w:rsid w:val="005D3B6C"/>
    <w:rsid w:val="005D3D61"/>
    <w:rsid w:val="005D4264"/>
    <w:rsid w:val="005D45E3"/>
    <w:rsid w:val="005D4610"/>
    <w:rsid w:val="005D462E"/>
    <w:rsid w:val="005D4938"/>
    <w:rsid w:val="005D4FB7"/>
    <w:rsid w:val="005D50E8"/>
    <w:rsid w:val="005D5DA6"/>
    <w:rsid w:val="005D6393"/>
    <w:rsid w:val="005D6641"/>
    <w:rsid w:val="005D6DC7"/>
    <w:rsid w:val="005D70D6"/>
    <w:rsid w:val="005D74E8"/>
    <w:rsid w:val="005D7834"/>
    <w:rsid w:val="005D7B9A"/>
    <w:rsid w:val="005D7D4B"/>
    <w:rsid w:val="005E00CD"/>
    <w:rsid w:val="005E03C3"/>
    <w:rsid w:val="005E06F7"/>
    <w:rsid w:val="005E07C6"/>
    <w:rsid w:val="005E0EA3"/>
    <w:rsid w:val="005E0ECD"/>
    <w:rsid w:val="005E102E"/>
    <w:rsid w:val="005E1351"/>
    <w:rsid w:val="005E1632"/>
    <w:rsid w:val="005E29E9"/>
    <w:rsid w:val="005E2C4D"/>
    <w:rsid w:val="005E3356"/>
    <w:rsid w:val="005E380E"/>
    <w:rsid w:val="005E3AD4"/>
    <w:rsid w:val="005E3B15"/>
    <w:rsid w:val="005E3D3A"/>
    <w:rsid w:val="005E4092"/>
    <w:rsid w:val="005E4C30"/>
    <w:rsid w:val="005E4D1A"/>
    <w:rsid w:val="005E5020"/>
    <w:rsid w:val="005E5732"/>
    <w:rsid w:val="005E5911"/>
    <w:rsid w:val="005E5C71"/>
    <w:rsid w:val="005E61CD"/>
    <w:rsid w:val="005E697A"/>
    <w:rsid w:val="005E75A5"/>
    <w:rsid w:val="005E77B8"/>
    <w:rsid w:val="005F09CC"/>
    <w:rsid w:val="005F0C60"/>
    <w:rsid w:val="005F0E00"/>
    <w:rsid w:val="005F142B"/>
    <w:rsid w:val="005F18C1"/>
    <w:rsid w:val="005F18C7"/>
    <w:rsid w:val="005F1A75"/>
    <w:rsid w:val="005F1BFC"/>
    <w:rsid w:val="005F20FC"/>
    <w:rsid w:val="005F250D"/>
    <w:rsid w:val="005F280B"/>
    <w:rsid w:val="005F2AD2"/>
    <w:rsid w:val="005F2BE9"/>
    <w:rsid w:val="005F3454"/>
    <w:rsid w:val="005F39F5"/>
    <w:rsid w:val="005F3A54"/>
    <w:rsid w:val="005F3BC2"/>
    <w:rsid w:val="005F3C8B"/>
    <w:rsid w:val="005F3F04"/>
    <w:rsid w:val="005F4184"/>
    <w:rsid w:val="005F43D4"/>
    <w:rsid w:val="005F459A"/>
    <w:rsid w:val="005F4D44"/>
    <w:rsid w:val="005F4E98"/>
    <w:rsid w:val="005F55CB"/>
    <w:rsid w:val="005F5605"/>
    <w:rsid w:val="005F59B9"/>
    <w:rsid w:val="005F5F41"/>
    <w:rsid w:val="005F5F4C"/>
    <w:rsid w:val="005F63D0"/>
    <w:rsid w:val="005F652E"/>
    <w:rsid w:val="005F6576"/>
    <w:rsid w:val="005F7274"/>
    <w:rsid w:val="005F736D"/>
    <w:rsid w:val="005F7ABD"/>
    <w:rsid w:val="005F7E16"/>
    <w:rsid w:val="0060003E"/>
    <w:rsid w:val="00600126"/>
    <w:rsid w:val="006003DD"/>
    <w:rsid w:val="00600551"/>
    <w:rsid w:val="00600610"/>
    <w:rsid w:val="00600D66"/>
    <w:rsid w:val="00600EBC"/>
    <w:rsid w:val="00600EC2"/>
    <w:rsid w:val="00600EF0"/>
    <w:rsid w:val="00601363"/>
    <w:rsid w:val="00601571"/>
    <w:rsid w:val="00601B31"/>
    <w:rsid w:val="00601D9D"/>
    <w:rsid w:val="006023DA"/>
    <w:rsid w:val="006026C6"/>
    <w:rsid w:val="00602847"/>
    <w:rsid w:val="00602876"/>
    <w:rsid w:val="00602D72"/>
    <w:rsid w:val="006031C3"/>
    <w:rsid w:val="006035C5"/>
    <w:rsid w:val="00603892"/>
    <w:rsid w:val="006038C7"/>
    <w:rsid w:val="00603B8B"/>
    <w:rsid w:val="00604C03"/>
    <w:rsid w:val="00604EC2"/>
    <w:rsid w:val="006051A2"/>
    <w:rsid w:val="0060541E"/>
    <w:rsid w:val="00605524"/>
    <w:rsid w:val="0060559E"/>
    <w:rsid w:val="00605652"/>
    <w:rsid w:val="00605C11"/>
    <w:rsid w:val="006063F1"/>
    <w:rsid w:val="00606566"/>
    <w:rsid w:val="00606596"/>
    <w:rsid w:val="00606845"/>
    <w:rsid w:val="006071AE"/>
    <w:rsid w:val="006078BF"/>
    <w:rsid w:val="00607A7D"/>
    <w:rsid w:val="00607BDD"/>
    <w:rsid w:val="00607DDD"/>
    <w:rsid w:val="00610174"/>
    <w:rsid w:val="0061035F"/>
    <w:rsid w:val="00610AB8"/>
    <w:rsid w:val="00610D56"/>
    <w:rsid w:val="00611161"/>
    <w:rsid w:val="00611566"/>
    <w:rsid w:val="00611577"/>
    <w:rsid w:val="006118B8"/>
    <w:rsid w:val="006124A4"/>
    <w:rsid w:val="00612BB3"/>
    <w:rsid w:val="00612BC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896"/>
    <w:rsid w:val="00615D60"/>
    <w:rsid w:val="00616092"/>
    <w:rsid w:val="00616741"/>
    <w:rsid w:val="006168F0"/>
    <w:rsid w:val="00616959"/>
    <w:rsid w:val="00616AA6"/>
    <w:rsid w:val="00616F32"/>
    <w:rsid w:val="006170C4"/>
    <w:rsid w:val="0061727B"/>
    <w:rsid w:val="006176B3"/>
    <w:rsid w:val="0061771D"/>
    <w:rsid w:val="0062036B"/>
    <w:rsid w:val="00620739"/>
    <w:rsid w:val="0062130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961"/>
    <w:rsid w:val="00623B66"/>
    <w:rsid w:val="00623C90"/>
    <w:rsid w:val="00623F72"/>
    <w:rsid w:val="00623FD1"/>
    <w:rsid w:val="00624E8D"/>
    <w:rsid w:val="006251DB"/>
    <w:rsid w:val="006251E4"/>
    <w:rsid w:val="0062542D"/>
    <w:rsid w:val="00625487"/>
    <w:rsid w:val="00625642"/>
    <w:rsid w:val="00626280"/>
    <w:rsid w:val="00626829"/>
    <w:rsid w:val="00626DD5"/>
    <w:rsid w:val="006271F9"/>
    <w:rsid w:val="006276AF"/>
    <w:rsid w:val="00627E25"/>
    <w:rsid w:val="0063026E"/>
    <w:rsid w:val="006303A5"/>
    <w:rsid w:val="006321D2"/>
    <w:rsid w:val="00633055"/>
    <w:rsid w:val="006331BB"/>
    <w:rsid w:val="006333AC"/>
    <w:rsid w:val="006333F2"/>
    <w:rsid w:val="00633516"/>
    <w:rsid w:val="00633F18"/>
    <w:rsid w:val="0063401D"/>
    <w:rsid w:val="006342B8"/>
    <w:rsid w:val="00634331"/>
    <w:rsid w:val="00634BEF"/>
    <w:rsid w:val="0063520F"/>
    <w:rsid w:val="006365A3"/>
    <w:rsid w:val="006369DA"/>
    <w:rsid w:val="0063777E"/>
    <w:rsid w:val="006400A6"/>
    <w:rsid w:val="006402F3"/>
    <w:rsid w:val="00640578"/>
    <w:rsid w:val="00640DDE"/>
    <w:rsid w:val="00641061"/>
    <w:rsid w:val="006413BD"/>
    <w:rsid w:val="006416CE"/>
    <w:rsid w:val="00641705"/>
    <w:rsid w:val="00641938"/>
    <w:rsid w:val="00641A67"/>
    <w:rsid w:val="00641FAA"/>
    <w:rsid w:val="00642149"/>
    <w:rsid w:val="006423DD"/>
    <w:rsid w:val="0064266C"/>
    <w:rsid w:val="006428ED"/>
    <w:rsid w:val="00642B98"/>
    <w:rsid w:val="00642C23"/>
    <w:rsid w:val="00642EB8"/>
    <w:rsid w:val="006432F7"/>
    <w:rsid w:val="0064353C"/>
    <w:rsid w:val="006436D2"/>
    <w:rsid w:val="00643BDD"/>
    <w:rsid w:val="00643FB7"/>
    <w:rsid w:val="00644614"/>
    <w:rsid w:val="00644975"/>
    <w:rsid w:val="00644987"/>
    <w:rsid w:val="00645921"/>
    <w:rsid w:val="00645954"/>
    <w:rsid w:val="0064598F"/>
    <w:rsid w:val="00646085"/>
    <w:rsid w:val="00646DD3"/>
    <w:rsid w:val="00646F85"/>
    <w:rsid w:val="0064768F"/>
    <w:rsid w:val="006477F2"/>
    <w:rsid w:val="006478AF"/>
    <w:rsid w:val="00647ABF"/>
    <w:rsid w:val="00650386"/>
    <w:rsid w:val="006503D1"/>
    <w:rsid w:val="0065040A"/>
    <w:rsid w:val="00650B5F"/>
    <w:rsid w:val="0065111D"/>
    <w:rsid w:val="00651390"/>
    <w:rsid w:val="006516D1"/>
    <w:rsid w:val="0065195F"/>
    <w:rsid w:val="00651D3C"/>
    <w:rsid w:val="00652939"/>
    <w:rsid w:val="00653006"/>
    <w:rsid w:val="006531A8"/>
    <w:rsid w:val="006534FC"/>
    <w:rsid w:val="006538E9"/>
    <w:rsid w:val="0065395E"/>
    <w:rsid w:val="00653E47"/>
    <w:rsid w:val="0065435E"/>
    <w:rsid w:val="00654614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07E"/>
    <w:rsid w:val="00656124"/>
    <w:rsid w:val="0065647A"/>
    <w:rsid w:val="00657580"/>
    <w:rsid w:val="00657B85"/>
    <w:rsid w:val="00657DBB"/>
    <w:rsid w:val="0066009C"/>
    <w:rsid w:val="006605A0"/>
    <w:rsid w:val="0066072D"/>
    <w:rsid w:val="00660C70"/>
    <w:rsid w:val="00660D55"/>
    <w:rsid w:val="0066102C"/>
    <w:rsid w:val="0066156A"/>
    <w:rsid w:val="00661993"/>
    <w:rsid w:val="00661A7C"/>
    <w:rsid w:val="00662351"/>
    <w:rsid w:val="00662361"/>
    <w:rsid w:val="006624A8"/>
    <w:rsid w:val="00662B26"/>
    <w:rsid w:val="00662CFD"/>
    <w:rsid w:val="00662D54"/>
    <w:rsid w:val="00663228"/>
    <w:rsid w:val="0066339B"/>
    <w:rsid w:val="0066446F"/>
    <w:rsid w:val="006644A9"/>
    <w:rsid w:val="00664C6D"/>
    <w:rsid w:val="00664D88"/>
    <w:rsid w:val="00665456"/>
    <w:rsid w:val="006658F4"/>
    <w:rsid w:val="00665E0B"/>
    <w:rsid w:val="0066624C"/>
    <w:rsid w:val="00666AB7"/>
    <w:rsid w:val="00666F45"/>
    <w:rsid w:val="0066720A"/>
    <w:rsid w:val="00667B8D"/>
    <w:rsid w:val="00667D59"/>
    <w:rsid w:val="006703FF"/>
    <w:rsid w:val="00670B66"/>
    <w:rsid w:val="00670F66"/>
    <w:rsid w:val="00671934"/>
    <w:rsid w:val="00672425"/>
    <w:rsid w:val="00672440"/>
    <w:rsid w:val="00672611"/>
    <w:rsid w:val="0067307F"/>
    <w:rsid w:val="00673196"/>
    <w:rsid w:val="00673302"/>
    <w:rsid w:val="00673508"/>
    <w:rsid w:val="0067378C"/>
    <w:rsid w:val="00673985"/>
    <w:rsid w:val="00673999"/>
    <w:rsid w:val="00674244"/>
    <w:rsid w:val="006744A3"/>
    <w:rsid w:val="00674D84"/>
    <w:rsid w:val="0067532E"/>
    <w:rsid w:val="00675441"/>
    <w:rsid w:val="0067556B"/>
    <w:rsid w:val="00675612"/>
    <w:rsid w:val="00675A57"/>
    <w:rsid w:val="00675C9D"/>
    <w:rsid w:val="00675E24"/>
    <w:rsid w:val="00676009"/>
    <w:rsid w:val="00676097"/>
    <w:rsid w:val="0067621E"/>
    <w:rsid w:val="00677A3D"/>
    <w:rsid w:val="00677A4F"/>
    <w:rsid w:val="00677AF2"/>
    <w:rsid w:val="00677BA6"/>
    <w:rsid w:val="00680025"/>
    <w:rsid w:val="006804CC"/>
    <w:rsid w:val="0068071F"/>
    <w:rsid w:val="006807C6"/>
    <w:rsid w:val="00680A87"/>
    <w:rsid w:val="00680EC7"/>
    <w:rsid w:val="006812B2"/>
    <w:rsid w:val="0068145D"/>
    <w:rsid w:val="00681F1E"/>
    <w:rsid w:val="00682038"/>
    <w:rsid w:val="00682919"/>
    <w:rsid w:val="00682CF4"/>
    <w:rsid w:val="00683142"/>
    <w:rsid w:val="00684EF6"/>
    <w:rsid w:val="0068529A"/>
    <w:rsid w:val="00685C34"/>
    <w:rsid w:val="00685F6B"/>
    <w:rsid w:val="0068613F"/>
    <w:rsid w:val="006865B2"/>
    <w:rsid w:val="006869B9"/>
    <w:rsid w:val="00686B35"/>
    <w:rsid w:val="00686E82"/>
    <w:rsid w:val="00687426"/>
    <w:rsid w:val="006879F6"/>
    <w:rsid w:val="00687EBB"/>
    <w:rsid w:val="00690014"/>
    <w:rsid w:val="006907FD"/>
    <w:rsid w:val="006912B4"/>
    <w:rsid w:val="00691683"/>
    <w:rsid w:val="0069194A"/>
    <w:rsid w:val="00691C1E"/>
    <w:rsid w:val="00692109"/>
    <w:rsid w:val="00692126"/>
    <w:rsid w:val="006928D5"/>
    <w:rsid w:val="00692EDC"/>
    <w:rsid w:val="00693068"/>
    <w:rsid w:val="00693EBB"/>
    <w:rsid w:val="00693F6B"/>
    <w:rsid w:val="00693F75"/>
    <w:rsid w:val="00694066"/>
    <w:rsid w:val="006940F4"/>
    <w:rsid w:val="0069415E"/>
    <w:rsid w:val="00694164"/>
    <w:rsid w:val="00694565"/>
    <w:rsid w:val="0069474C"/>
    <w:rsid w:val="00694948"/>
    <w:rsid w:val="00695611"/>
    <w:rsid w:val="00695761"/>
    <w:rsid w:val="00695FDF"/>
    <w:rsid w:val="006961ED"/>
    <w:rsid w:val="00696325"/>
    <w:rsid w:val="00696A39"/>
    <w:rsid w:val="00696DCF"/>
    <w:rsid w:val="00697965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215"/>
    <w:rsid w:val="006A2881"/>
    <w:rsid w:val="006A2B08"/>
    <w:rsid w:val="006A2BC6"/>
    <w:rsid w:val="006A2F77"/>
    <w:rsid w:val="006A2F93"/>
    <w:rsid w:val="006A3157"/>
    <w:rsid w:val="006A3554"/>
    <w:rsid w:val="006A3EE1"/>
    <w:rsid w:val="006A4496"/>
    <w:rsid w:val="006A491E"/>
    <w:rsid w:val="006A4FE7"/>
    <w:rsid w:val="006A50A6"/>
    <w:rsid w:val="006A5726"/>
    <w:rsid w:val="006A6617"/>
    <w:rsid w:val="006A679F"/>
    <w:rsid w:val="006A6BA0"/>
    <w:rsid w:val="006A7023"/>
    <w:rsid w:val="006A78C1"/>
    <w:rsid w:val="006A7A48"/>
    <w:rsid w:val="006A7CC9"/>
    <w:rsid w:val="006B0694"/>
    <w:rsid w:val="006B0827"/>
    <w:rsid w:val="006B1425"/>
    <w:rsid w:val="006B1E2A"/>
    <w:rsid w:val="006B235B"/>
    <w:rsid w:val="006B2603"/>
    <w:rsid w:val="006B2C07"/>
    <w:rsid w:val="006B2CD9"/>
    <w:rsid w:val="006B2D62"/>
    <w:rsid w:val="006B2ED4"/>
    <w:rsid w:val="006B307A"/>
    <w:rsid w:val="006B346E"/>
    <w:rsid w:val="006B3520"/>
    <w:rsid w:val="006B366D"/>
    <w:rsid w:val="006B387A"/>
    <w:rsid w:val="006B3EE3"/>
    <w:rsid w:val="006B4BF9"/>
    <w:rsid w:val="006B4D25"/>
    <w:rsid w:val="006B4E26"/>
    <w:rsid w:val="006B5404"/>
    <w:rsid w:val="006B5631"/>
    <w:rsid w:val="006B59AD"/>
    <w:rsid w:val="006B5B7E"/>
    <w:rsid w:val="006B628E"/>
    <w:rsid w:val="006B6330"/>
    <w:rsid w:val="006B65B8"/>
    <w:rsid w:val="006B6DC3"/>
    <w:rsid w:val="006B6F53"/>
    <w:rsid w:val="006B73E2"/>
    <w:rsid w:val="006B7653"/>
    <w:rsid w:val="006B76EE"/>
    <w:rsid w:val="006B7C4A"/>
    <w:rsid w:val="006B7E1B"/>
    <w:rsid w:val="006C0456"/>
    <w:rsid w:val="006C0789"/>
    <w:rsid w:val="006C080D"/>
    <w:rsid w:val="006C08B0"/>
    <w:rsid w:val="006C0ABB"/>
    <w:rsid w:val="006C0AE3"/>
    <w:rsid w:val="006C1CC4"/>
    <w:rsid w:val="006C2018"/>
    <w:rsid w:val="006C222B"/>
    <w:rsid w:val="006C255E"/>
    <w:rsid w:val="006C2ADA"/>
    <w:rsid w:val="006C2D38"/>
    <w:rsid w:val="006C2E93"/>
    <w:rsid w:val="006C35A9"/>
    <w:rsid w:val="006C3CA6"/>
    <w:rsid w:val="006C5753"/>
    <w:rsid w:val="006C5774"/>
    <w:rsid w:val="006C59B9"/>
    <w:rsid w:val="006C6020"/>
    <w:rsid w:val="006C603C"/>
    <w:rsid w:val="006C6206"/>
    <w:rsid w:val="006C623B"/>
    <w:rsid w:val="006C637C"/>
    <w:rsid w:val="006C6419"/>
    <w:rsid w:val="006C6E7D"/>
    <w:rsid w:val="006C6FD9"/>
    <w:rsid w:val="006C75E5"/>
    <w:rsid w:val="006C7847"/>
    <w:rsid w:val="006C78AD"/>
    <w:rsid w:val="006C79F4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21B3"/>
    <w:rsid w:val="006D22D0"/>
    <w:rsid w:val="006D2711"/>
    <w:rsid w:val="006D2E5C"/>
    <w:rsid w:val="006D3542"/>
    <w:rsid w:val="006D3785"/>
    <w:rsid w:val="006D3A44"/>
    <w:rsid w:val="006D42EA"/>
    <w:rsid w:val="006D45CD"/>
    <w:rsid w:val="006D4957"/>
    <w:rsid w:val="006D4B7F"/>
    <w:rsid w:val="006D6A3C"/>
    <w:rsid w:val="006D7437"/>
    <w:rsid w:val="006D751F"/>
    <w:rsid w:val="006E0086"/>
    <w:rsid w:val="006E0184"/>
    <w:rsid w:val="006E04CC"/>
    <w:rsid w:val="006E05D3"/>
    <w:rsid w:val="006E070C"/>
    <w:rsid w:val="006E0D0B"/>
    <w:rsid w:val="006E1083"/>
    <w:rsid w:val="006E1932"/>
    <w:rsid w:val="006E1D45"/>
    <w:rsid w:val="006E2382"/>
    <w:rsid w:val="006E247E"/>
    <w:rsid w:val="006E2CE5"/>
    <w:rsid w:val="006E2F46"/>
    <w:rsid w:val="006E34C9"/>
    <w:rsid w:val="006E3820"/>
    <w:rsid w:val="006E3930"/>
    <w:rsid w:val="006E423F"/>
    <w:rsid w:val="006E4373"/>
    <w:rsid w:val="006E45C0"/>
    <w:rsid w:val="006E4783"/>
    <w:rsid w:val="006E4BC0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FB2"/>
    <w:rsid w:val="006F0125"/>
    <w:rsid w:val="006F0543"/>
    <w:rsid w:val="006F0C91"/>
    <w:rsid w:val="006F258B"/>
    <w:rsid w:val="006F2705"/>
    <w:rsid w:val="006F28EB"/>
    <w:rsid w:val="006F2AB4"/>
    <w:rsid w:val="006F2EFA"/>
    <w:rsid w:val="006F350A"/>
    <w:rsid w:val="006F35EC"/>
    <w:rsid w:val="006F3CA2"/>
    <w:rsid w:val="006F4205"/>
    <w:rsid w:val="006F4607"/>
    <w:rsid w:val="006F51DF"/>
    <w:rsid w:val="006F53B7"/>
    <w:rsid w:val="006F544A"/>
    <w:rsid w:val="006F616F"/>
    <w:rsid w:val="006F6C0C"/>
    <w:rsid w:val="006F759B"/>
    <w:rsid w:val="006F7677"/>
    <w:rsid w:val="00700602"/>
    <w:rsid w:val="00700661"/>
    <w:rsid w:val="0070191C"/>
    <w:rsid w:val="00701E7F"/>
    <w:rsid w:val="0070246E"/>
    <w:rsid w:val="007025E7"/>
    <w:rsid w:val="00702CB5"/>
    <w:rsid w:val="00703293"/>
    <w:rsid w:val="00703F17"/>
    <w:rsid w:val="00703FDB"/>
    <w:rsid w:val="007055DA"/>
    <w:rsid w:val="00705761"/>
    <w:rsid w:val="007057FF"/>
    <w:rsid w:val="00705BED"/>
    <w:rsid w:val="00705C03"/>
    <w:rsid w:val="00705D08"/>
    <w:rsid w:val="00705D60"/>
    <w:rsid w:val="00705E5F"/>
    <w:rsid w:val="00705F3B"/>
    <w:rsid w:val="00705F95"/>
    <w:rsid w:val="007061B0"/>
    <w:rsid w:val="007062E5"/>
    <w:rsid w:val="0070640C"/>
    <w:rsid w:val="00706482"/>
    <w:rsid w:val="00706509"/>
    <w:rsid w:val="00706728"/>
    <w:rsid w:val="00707504"/>
    <w:rsid w:val="00707518"/>
    <w:rsid w:val="00707881"/>
    <w:rsid w:val="0071077E"/>
    <w:rsid w:val="00710C63"/>
    <w:rsid w:val="00710CF1"/>
    <w:rsid w:val="00710FDF"/>
    <w:rsid w:val="007110ED"/>
    <w:rsid w:val="00711279"/>
    <w:rsid w:val="00711632"/>
    <w:rsid w:val="00712007"/>
    <w:rsid w:val="0071271F"/>
    <w:rsid w:val="00712794"/>
    <w:rsid w:val="00712828"/>
    <w:rsid w:val="0071296A"/>
    <w:rsid w:val="00712F54"/>
    <w:rsid w:val="00713058"/>
    <w:rsid w:val="007137DA"/>
    <w:rsid w:val="00713E08"/>
    <w:rsid w:val="00714151"/>
    <w:rsid w:val="007141F9"/>
    <w:rsid w:val="00714427"/>
    <w:rsid w:val="00714758"/>
    <w:rsid w:val="00714C48"/>
    <w:rsid w:val="007151EC"/>
    <w:rsid w:val="007152EF"/>
    <w:rsid w:val="00716522"/>
    <w:rsid w:val="0071653F"/>
    <w:rsid w:val="007168F1"/>
    <w:rsid w:val="00716FF2"/>
    <w:rsid w:val="007170F2"/>
    <w:rsid w:val="007176A1"/>
    <w:rsid w:val="00717A5C"/>
    <w:rsid w:val="00717C3D"/>
    <w:rsid w:val="00717EF2"/>
    <w:rsid w:val="00720347"/>
    <w:rsid w:val="00720450"/>
    <w:rsid w:val="007207CA"/>
    <w:rsid w:val="00720A0B"/>
    <w:rsid w:val="007213F1"/>
    <w:rsid w:val="007218E5"/>
    <w:rsid w:val="007223C5"/>
    <w:rsid w:val="00722590"/>
    <w:rsid w:val="00722909"/>
    <w:rsid w:val="0072316B"/>
    <w:rsid w:val="0072334B"/>
    <w:rsid w:val="0072343C"/>
    <w:rsid w:val="0072367E"/>
    <w:rsid w:val="007236FE"/>
    <w:rsid w:val="00723AA1"/>
    <w:rsid w:val="00723DAE"/>
    <w:rsid w:val="007246C5"/>
    <w:rsid w:val="00724BA9"/>
    <w:rsid w:val="00724D57"/>
    <w:rsid w:val="00724F3B"/>
    <w:rsid w:val="00724F47"/>
    <w:rsid w:val="00724FC1"/>
    <w:rsid w:val="00725A5C"/>
    <w:rsid w:val="00725FE3"/>
    <w:rsid w:val="0072668F"/>
    <w:rsid w:val="00726E7C"/>
    <w:rsid w:val="00726F0E"/>
    <w:rsid w:val="00727776"/>
    <w:rsid w:val="0072785F"/>
    <w:rsid w:val="00727C5E"/>
    <w:rsid w:val="00727F57"/>
    <w:rsid w:val="00730100"/>
    <w:rsid w:val="007305EA"/>
    <w:rsid w:val="00730B43"/>
    <w:rsid w:val="00730F17"/>
    <w:rsid w:val="00730F26"/>
    <w:rsid w:val="0073104D"/>
    <w:rsid w:val="007311BD"/>
    <w:rsid w:val="00731C72"/>
    <w:rsid w:val="00731EB4"/>
    <w:rsid w:val="007322FC"/>
    <w:rsid w:val="00732E41"/>
    <w:rsid w:val="00733EE9"/>
    <w:rsid w:val="007342B3"/>
    <w:rsid w:val="00734816"/>
    <w:rsid w:val="00734BE4"/>
    <w:rsid w:val="00734CE8"/>
    <w:rsid w:val="00734FBF"/>
    <w:rsid w:val="0073527E"/>
    <w:rsid w:val="00735570"/>
    <w:rsid w:val="00735B9C"/>
    <w:rsid w:val="00735D3B"/>
    <w:rsid w:val="00735E92"/>
    <w:rsid w:val="00735EE5"/>
    <w:rsid w:val="007366EF"/>
    <w:rsid w:val="00736770"/>
    <w:rsid w:val="00736F52"/>
    <w:rsid w:val="0073714D"/>
    <w:rsid w:val="0073758E"/>
    <w:rsid w:val="00737953"/>
    <w:rsid w:val="00737AEF"/>
    <w:rsid w:val="007401D6"/>
    <w:rsid w:val="007404D0"/>
    <w:rsid w:val="0074068F"/>
    <w:rsid w:val="007407AF"/>
    <w:rsid w:val="00740A30"/>
    <w:rsid w:val="00740A89"/>
    <w:rsid w:val="00740AC9"/>
    <w:rsid w:val="00741820"/>
    <w:rsid w:val="00741A26"/>
    <w:rsid w:val="00741A58"/>
    <w:rsid w:val="00741AC5"/>
    <w:rsid w:val="00742456"/>
    <w:rsid w:val="00742931"/>
    <w:rsid w:val="00742991"/>
    <w:rsid w:val="00742B05"/>
    <w:rsid w:val="00742D8C"/>
    <w:rsid w:val="00742EC1"/>
    <w:rsid w:val="0074388E"/>
    <w:rsid w:val="007439E4"/>
    <w:rsid w:val="0074469C"/>
    <w:rsid w:val="00744BC7"/>
    <w:rsid w:val="00745412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3D9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38E"/>
    <w:rsid w:val="0075249B"/>
    <w:rsid w:val="0075266B"/>
    <w:rsid w:val="007529E4"/>
    <w:rsid w:val="00752C5A"/>
    <w:rsid w:val="007532E4"/>
    <w:rsid w:val="0075375A"/>
    <w:rsid w:val="007537A8"/>
    <w:rsid w:val="00753A64"/>
    <w:rsid w:val="00753A82"/>
    <w:rsid w:val="00754969"/>
    <w:rsid w:val="00754F3E"/>
    <w:rsid w:val="0075553E"/>
    <w:rsid w:val="00755AB1"/>
    <w:rsid w:val="00755CFB"/>
    <w:rsid w:val="00755D92"/>
    <w:rsid w:val="00755F93"/>
    <w:rsid w:val="007563A5"/>
    <w:rsid w:val="007567DB"/>
    <w:rsid w:val="0075693D"/>
    <w:rsid w:val="00756DFC"/>
    <w:rsid w:val="00756ED9"/>
    <w:rsid w:val="007571A0"/>
    <w:rsid w:val="00757D1D"/>
    <w:rsid w:val="00761671"/>
    <w:rsid w:val="00761677"/>
    <w:rsid w:val="00761DD2"/>
    <w:rsid w:val="00761EF7"/>
    <w:rsid w:val="0076264A"/>
    <w:rsid w:val="00762AC1"/>
    <w:rsid w:val="00763311"/>
    <w:rsid w:val="00763461"/>
    <w:rsid w:val="00763751"/>
    <w:rsid w:val="00763E1B"/>
    <w:rsid w:val="0076411B"/>
    <w:rsid w:val="00764218"/>
    <w:rsid w:val="00764B66"/>
    <w:rsid w:val="00764C88"/>
    <w:rsid w:val="00764DD0"/>
    <w:rsid w:val="00765C3E"/>
    <w:rsid w:val="00765F62"/>
    <w:rsid w:val="0076683A"/>
    <w:rsid w:val="00766914"/>
    <w:rsid w:val="00766D56"/>
    <w:rsid w:val="0076714A"/>
    <w:rsid w:val="00767177"/>
    <w:rsid w:val="007679CE"/>
    <w:rsid w:val="00767E2F"/>
    <w:rsid w:val="00767EAA"/>
    <w:rsid w:val="0077000B"/>
    <w:rsid w:val="007700D6"/>
    <w:rsid w:val="00770398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4F5"/>
    <w:rsid w:val="0077399C"/>
    <w:rsid w:val="00773DB3"/>
    <w:rsid w:val="0077453B"/>
    <w:rsid w:val="007747DA"/>
    <w:rsid w:val="00774847"/>
    <w:rsid w:val="00774965"/>
    <w:rsid w:val="00774AF2"/>
    <w:rsid w:val="00774D2C"/>
    <w:rsid w:val="00775451"/>
    <w:rsid w:val="007756E0"/>
    <w:rsid w:val="0077573B"/>
    <w:rsid w:val="00775F56"/>
    <w:rsid w:val="00776C54"/>
    <w:rsid w:val="00776CDC"/>
    <w:rsid w:val="00777190"/>
    <w:rsid w:val="00777402"/>
    <w:rsid w:val="00777BEE"/>
    <w:rsid w:val="00777EAA"/>
    <w:rsid w:val="00780E79"/>
    <w:rsid w:val="007811CD"/>
    <w:rsid w:val="00781BC7"/>
    <w:rsid w:val="00782165"/>
    <w:rsid w:val="00782478"/>
    <w:rsid w:val="00782A4E"/>
    <w:rsid w:val="00782A61"/>
    <w:rsid w:val="00782B12"/>
    <w:rsid w:val="00782DF0"/>
    <w:rsid w:val="00783361"/>
    <w:rsid w:val="007836D6"/>
    <w:rsid w:val="00783771"/>
    <w:rsid w:val="00783B06"/>
    <w:rsid w:val="00783B3C"/>
    <w:rsid w:val="00783E7F"/>
    <w:rsid w:val="00784090"/>
    <w:rsid w:val="00784A57"/>
    <w:rsid w:val="00784E9A"/>
    <w:rsid w:val="00784EFD"/>
    <w:rsid w:val="007855CF"/>
    <w:rsid w:val="00785B82"/>
    <w:rsid w:val="00785BE5"/>
    <w:rsid w:val="00786147"/>
    <w:rsid w:val="00786E3D"/>
    <w:rsid w:val="0078734C"/>
    <w:rsid w:val="007875C7"/>
    <w:rsid w:val="007877B9"/>
    <w:rsid w:val="00787832"/>
    <w:rsid w:val="00787844"/>
    <w:rsid w:val="00790CFE"/>
    <w:rsid w:val="00791739"/>
    <w:rsid w:val="00791988"/>
    <w:rsid w:val="00791A41"/>
    <w:rsid w:val="007923E5"/>
    <w:rsid w:val="0079257C"/>
    <w:rsid w:val="00792697"/>
    <w:rsid w:val="00792772"/>
    <w:rsid w:val="007928F9"/>
    <w:rsid w:val="00792940"/>
    <w:rsid w:val="00792D39"/>
    <w:rsid w:val="00792E41"/>
    <w:rsid w:val="007931C2"/>
    <w:rsid w:val="00793802"/>
    <w:rsid w:val="00793A97"/>
    <w:rsid w:val="00793C83"/>
    <w:rsid w:val="00793CFA"/>
    <w:rsid w:val="00793D00"/>
    <w:rsid w:val="00793D1C"/>
    <w:rsid w:val="00794819"/>
    <w:rsid w:val="00794AAC"/>
    <w:rsid w:val="00794C34"/>
    <w:rsid w:val="00794D18"/>
    <w:rsid w:val="007952F5"/>
    <w:rsid w:val="007954CC"/>
    <w:rsid w:val="007955DA"/>
    <w:rsid w:val="00795603"/>
    <w:rsid w:val="0079585E"/>
    <w:rsid w:val="00795CAC"/>
    <w:rsid w:val="0079672A"/>
    <w:rsid w:val="00796B20"/>
    <w:rsid w:val="00796FC4"/>
    <w:rsid w:val="007972A8"/>
    <w:rsid w:val="00797B5F"/>
    <w:rsid w:val="00797ED7"/>
    <w:rsid w:val="007A015B"/>
    <w:rsid w:val="007A02AC"/>
    <w:rsid w:val="007A0A1B"/>
    <w:rsid w:val="007A0C23"/>
    <w:rsid w:val="007A0F8A"/>
    <w:rsid w:val="007A0F95"/>
    <w:rsid w:val="007A1057"/>
    <w:rsid w:val="007A13B5"/>
    <w:rsid w:val="007A1697"/>
    <w:rsid w:val="007A176F"/>
    <w:rsid w:val="007A1C7F"/>
    <w:rsid w:val="007A1F5D"/>
    <w:rsid w:val="007A2217"/>
    <w:rsid w:val="007A23E7"/>
    <w:rsid w:val="007A2571"/>
    <w:rsid w:val="007A26F5"/>
    <w:rsid w:val="007A28E4"/>
    <w:rsid w:val="007A2E09"/>
    <w:rsid w:val="007A33CC"/>
    <w:rsid w:val="007A3C3D"/>
    <w:rsid w:val="007A3D21"/>
    <w:rsid w:val="007A415B"/>
    <w:rsid w:val="007A4321"/>
    <w:rsid w:val="007A4390"/>
    <w:rsid w:val="007A43A2"/>
    <w:rsid w:val="007A4748"/>
    <w:rsid w:val="007A48ED"/>
    <w:rsid w:val="007A4B6F"/>
    <w:rsid w:val="007A4F46"/>
    <w:rsid w:val="007A5221"/>
    <w:rsid w:val="007A555E"/>
    <w:rsid w:val="007A5AFE"/>
    <w:rsid w:val="007A6919"/>
    <w:rsid w:val="007A6B8A"/>
    <w:rsid w:val="007A704C"/>
    <w:rsid w:val="007A73B1"/>
    <w:rsid w:val="007A7A5D"/>
    <w:rsid w:val="007A7A83"/>
    <w:rsid w:val="007B01D6"/>
    <w:rsid w:val="007B0E3A"/>
    <w:rsid w:val="007B0EA9"/>
    <w:rsid w:val="007B1442"/>
    <w:rsid w:val="007B16B7"/>
    <w:rsid w:val="007B1B6A"/>
    <w:rsid w:val="007B2052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5C0D"/>
    <w:rsid w:val="007B62E3"/>
    <w:rsid w:val="007B636E"/>
    <w:rsid w:val="007B6670"/>
    <w:rsid w:val="007B68DE"/>
    <w:rsid w:val="007B69DC"/>
    <w:rsid w:val="007B6D65"/>
    <w:rsid w:val="007B7372"/>
    <w:rsid w:val="007B7788"/>
    <w:rsid w:val="007B7AF1"/>
    <w:rsid w:val="007C020F"/>
    <w:rsid w:val="007C0534"/>
    <w:rsid w:val="007C0638"/>
    <w:rsid w:val="007C0BF1"/>
    <w:rsid w:val="007C1203"/>
    <w:rsid w:val="007C16CB"/>
    <w:rsid w:val="007C16CC"/>
    <w:rsid w:val="007C1ABC"/>
    <w:rsid w:val="007C1CF9"/>
    <w:rsid w:val="007C2382"/>
    <w:rsid w:val="007C2396"/>
    <w:rsid w:val="007C2A93"/>
    <w:rsid w:val="007C2F81"/>
    <w:rsid w:val="007C304D"/>
    <w:rsid w:val="007C3B6B"/>
    <w:rsid w:val="007C3C5F"/>
    <w:rsid w:val="007C3D33"/>
    <w:rsid w:val="007C43CB"/>
    <w:rsid w:val="007C4418"/>
    <w:rsid w:val="007C4652"/>
    <w:rsid w:val="007C4BA7"/>
    <w:rsid w:val="007C4DF6"/>
    <w:rsid w:val="007C59EF"/>
    <w:rsid w:val="007C5E1D"/>
    <w:rsid w:val="007C665C"/>
    <w:rsid w:val="007C686E"/>
    <w:rsid w:val="007C6E63"/>
    <w:rsid w:val="007C72E6"/>
    <w:rsid w:val="007C763F"/>
    <w:rsid w:val="007C77D2"/>
    <w:rsid w:val="007C7C1A"/>
    <w:rsid w:val="007D0424"/>
    <w:rsid w:val="007D047C"/>
    <w:rsid w:val="007D0855"/>
    <w:rsid w:val="007D12B7"/>
    <w:rsid w:val="007D1303"/>
    <w:rsid w:val="007D192C"/>
    <w:rsid w:val="007D19AA"/>
    <w:rsid w:val="007D19EE"/>
    <w:rsid w:val="007D1F74"/>
    <w:rsid w:val="007D262D"/>
    <w:rsid w:val="007D267E"/>
    <w:rsid w:val="007D2BB7"/>
    <w:rsid w:val="007D3241"/>
    <w:rsid w:val="007D3556"/>
    <w:rsid w:val="007D3BFB"/>
    <w:rsid w:val="007D4013"/>
    <w:rsid w:val="007D43CE"/>
    <w:rsid w:val="007D440D"/>
    <w:rsid w:val="007D4481"/>
    <w:rsid w:val="007D448F"/>
    <w:rsid w:val="007D472D"/>
    <w:rsid w:val="007D4BD9"/>
    <w:rsid w:val="007D4C3C"/>
    <w:rsid w:val="007D52E2"/>
    <w:rsid w:val="007D5686"/>
    <w:rsid w:val="007D6923"/>
    <w:rsid w:val="007D6964"/>
    <w:rsid w:val="007D6A11"/>
    <w:rsid w:val="007D6C0C"/>
    <w:rsid w:val="007D73BC"/>
    <w:rsid w:val="007D7426"/>
    <w:rsid w:val="007D74D2"/>
    <w:rsid w:val="007D774D"/>
    <w:rsid w:val="007D7E46"/>
    <w:rsid w:val="007E0444"/>
    <w:rsid w:val="007E0DDC"/>
    <w:rsid w:val="007E0F8D"/>
    <w:rsid w:val="007E11FD"/>
    <w:rsid w:val="007E13A7"/>
    <w:rsid w:val="007E17DB"/>
    <w:rsid w:val="007E1F38"/>
    <w:rsid w:val="007E2607"/>
    <w:rsid w:val="007E269A"/>
    <w:rsid w:val="007E2D85"/>
    <w:rsid w:val="007E3D7F"/>
    <w:rsid w:val="007E4088"/>
    <w:rsid w:val="007E427A"/>
    <w:rsid w:val="007E42A3"/>
    <w:rsid w:val="007E46E8"/>
    <w:rsid w:val="007E487D"/>
    <w:rsid w:val="007E54BA"/>
    <w:rsid w:val="007E54BC"/>
    <w:rsid w:val="007E5643"/>
    <w:rsid w:val="007E58E1"/>
    <w:rsid w:val="007E5BED"/>
    <w:rsid w:val="007E5E93"/>
    <w:rsid w:val="007E63E8"/>
    <w:rsid w:val="007E6619"/>
    <w:rsid w:val="007E6A92"/>
    <w:rsid w:val="007E6D04"/>
    <w:rsid w:val="007E6E6E"/>
    <w:rsid w:val="007E6F69"/>
    <w:rsid w:val="007E709D"/>
    <w:rsid w:val="007E7903"/>
    <w:rsid w:val="007F0AAA"/>
    <w:rsid w:val="007F0CD2"/>
    <w:rsid w:val="007F0D12"/>
    <w:rsid w:val="007F1670"/>
    <w:rsid w:val="007F1DF3"/>
    <w:rsid w:val="007F2019"/>
    <w:rsid w:val="007F2F44"/>
    <w:rsid w:val="007F2FB3"/>
    <w:rsid w:val="007F3958"/>
    <w:rsid w:val="007F3A4F"/>
    <w:rsid w:val="007F3CB3"/>
    <w:rsid w:val="007F425F"/>
    <w:rsid w:val="007F4479"/>
    <w:rsid w:val="007F4BB5"/>
    <w:rsid w:val="007F4DC0"/>
    <w:rsid w:val="007F58F0"/>
    <w:rsid w:val="007F59DF"/>
    <w:rsid w:val="007F5C63"/>
    <w:rsid w:val="007F5FDE"/>
    <w:rsid w:val="007F6288"/>
    <w:rsid w:val="007F64B4"/>
    <w:rsid w:val="007F7B67"/>
    <w:rsid w:val="007F7C48"/>
    <w:rsid w:val="008004AF"/>
    <w:rsid w:val="0080072F"/>
    <w:rsid w:val="00800919"/>
    <w:rsid w:val="00800B75"/>
    <w:rsid w:val="00800FC9"/>
    <w:rsid w:val="00801008"/>
    <w:rsid w:val="00801C04"/>
    <w:rsid w:val="00801D52"/>
    <w:rsid w:val="0080215A"/>
    <w:rsid w:val="00802C10"/>
    <w:rsid w:val="00802D29"/>
    <w:rsid w:val="008033ED"/>
    <w:rsid w:val="00804382"/>
    <w:rsid w:val="008046A9"/>
    <w:rsid w:val="008046B5"/>
    <w:rsid w:val="00804E69"/>
    <w:rsid w:val="008052B9"/>
    <w:rsid w:val="00805E31"/>
    <w:rsid w:val="00806126"/>
    <w:rsid w:val="0080616B"/>
    <w:rsid w:val="0080625E"/>
    <w:rsid w:val="00806B52"/>
    <w:rsid w:val="00806C79"/>
    <w:rsid w:val="00806DF9"/>
    <w:rsid w:val="0080702C"/>
    <w:rsid w:val="0080729D"/>
    <w:rsid w:val="0080731E"/>
    <w:rsid w:val="00810064"/>
    <w:rsid w:val="00810759"/>
    <w:rsid w:val="008111A3"/>
    <w:rsid w:val="00811619"/>
    <w:rsid w:val="00811741"/>
    <w:rsid w:val="008124E5"/>
    <w:rsid w:val="00812799"/>
    <w:rsid w:val="00812F69"/>
    <w:rsid w:val="00813285"/>
    <w:rsid w:val="0081398E"/>
    <w:rsid w:val="00813F8E"/>
    <w:rsid w:val="00813FAB"/>
    <w:rsid w:val="00813FD3"/>
    <w:rsid w:val="0081413D"/>
    <w:rsid w:val="008145E7"/>
    <w:rsid w:val="00814705"/>
    <w:rsid w:val="00814964"/>
    <w:rsid w:val="00814DC4"/>
    <w:rsid w:val="00814E8D"/>
    <w:rsid w:val="00814F86"/>
    <w:rsid w:val="008153ED"/>
    <w:rsid w:val="00815599"/>
    <w:rsid w:val="008160B4"/>
    <w:rsid w:val="008160DB"/>
    <w:rsid w:val="00816404"/>
    <w:rsid w:val="0081646D"/>
    <w:rsid w:val="008164D0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1CF4"/>
    <w:rsid w:val="0082273F"/>
    <w:rsid w:val="00822C27"/>
    <w:rsid w:val="00822C9D"/>
    <w:rsid w:val="0082321A"/>
    <w:rsid w:val="00823ACE"/>
    <w:rsid w:val="00823D44"/>
    <w:rsid w:val="00823F51"/>
    <w:rsid w:val="0082485F"/>
    <w:rsid w:val="00824CEB"/>
    <w:rsid w:val="008255A5"/>
    <w:rsid w:val="00825F48"/>
    <w:rsid w:val="00826EE8"/>
    <w:rsid w:val="00826EEE"/>
    <w:rsid w:val="008274CB"/>
    <w:rsid w:val="00830062"/>
    <w:rsid w:val="0083012C"/>
    <w:rsid w:val="00830615"/>
    <w:rsid w:val="00830E40"/>
    <w:rsid w:val="00831A98"/>
    <w:rsid w:val="00831E21"/>
    <w:rsid w:val="00832074"/>
    <w:rsid w:val="00832628"/>
    <w:rsid w:val="0083264D"/>
    <w:rsid w:val="00832B87"/>
    <w:rsid w:val="00833065"/>
    <w:rsid w:val="00833414"/>
    <w:rsid w:val="008334C5"/>
    <w:rsid w:val="00833642"/>
    <w:rsid w:val="00833696"/>
    <w:rsid w:val="008338E5"/>
    <w:rsid w:val="00833F66"/>
    <w:rsid w:val="00833FCE"/>
    <w:rsid w:val="00834049"/>
    <w:rsid w:val="0083431A"/>
    <w:rsid w:val="008344DB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CC1"/>
    <w:rsid w:val="00836FDB"/>
    <w:rsid w:val="008370FC"/>
    <w:rsid w:val="00837159"/>
    <w:rsid w:val="008372FA"/>
    <w:rsid w:val="0083731B"/>
    <w:rsid w:val="00837468"/>
    <w:rsid w:val="008377B1"/>
    <w:rsid w:val="00837996"/>
    <w:rsid w:val="0084083E"/>
    <w:rsid w:val="00840A0A"/>
    <w:rsid w:val="00840C2A"/>
    <w:rsid w:val="00840D77"/>
    <w:rsid w:val="008412A7"/>
    <w:rsid w:val="008414EE"/>
    <w:rsid w:val="00841598"/>
    <w:rsid w:val="00841E89"/>
    <w:rsid w:val="0084246E"/>
    <w:rsid w:val="0084259A"/>
    <w:rsid w:val="00842C09"/>
    <w:rsid w:val="00842C11"/>
    <w:rsid w:val="00842E5F"/>
    <w:rsid w:val="0084346A"/>
    <w:rsid w:val="008434C5"/>
    <w:rsid w:val="00843600"/>
    <w:rsid w:val="00843A60"/>
    <w:rsid w:val="00843A85"/>
    <w:rsid w:val="00843BD2"/>
    <w:rsid w:val="00843C3E"/>
    <w:rsid w:val="00843CDD"/>
    <w:rsid w:val="00843D29"/>
    <w:rsid w:val="00843DD3"/>
    <w:rsid w:val="008447BB"/>
    <w:rsid w:val="00845499"/>
    <w:rsid w:val="00845663"/>
    <w:rsid w:val="008456C9"/>
    <w:rsid w:val="00845821"/>
    <w:rsid w:val="00845908"/>
    <w:rsid w:val="00845A6B"/>
    <w:rsid w:val="008461DA"/>
    <w:rsid w:val="00847079"/>
    <w:rsid w:val="00847198"/>
    <w:rsid w:val="0084759E"/>
    <w:rsid w:val="008476F0"/>
    <w:rsid w:val="00847ABA"/>
    <w:rsid w:val="00850B48"/>
    <w:rsid w:val="00850B96"/>
    <w:rsid w:val="00850CE1"/>
    <w:rsid w:val="00850D6E"/>
    <w:rsid w:val="00850E58"/>
    <w:rsid w:val="0085168E"/>
    <w:rsid w:val="0085197C"/>
    <w:rsid w:val="00851C26"/>
    <w:rsid w:val="00851CB7"/>
    <w:rsid w:val="00852A98"/>
    <w:rsid w:val="00852AC6"/>
    <w:rsid w:val="00852B41"/>
    <w:rsid w:val="00852B58"/>
    <w:rsid w:val="00852CDF"/>
    <w:rsid w:val="00852E46"/>
    <w:rsid w:val="00853134"/>
    <w:rsid w:val="00853243"/>
    <w:rsid w:val="0085362E"/>
    <w:rsid w:val="008537B5"/>
    <w:rsid w:val="00853BAD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57256"/>
    <w:rsid w:val="008576C6"/>
    <w:rsid w:val="00860372"/>
    <w:rsid w:val="008603F7"/>
    <w:rsid w:val="00860FD8"/>
    <w:rsid w:val="008610F1"/>
    <w:rsid w:val="0086158A"/>
    <w:rsid w:val="00862020"/>
    <w:rsid w:val="008621BE"/>
    <w:rsid w:val="008622FA"/>
    <w:rsid w:val="008628B0"/>
    <w:rsid w:val="00862BE0"/>
    <w:rsid w:val="00862D6E"/>
    <w:rsid w:val="00862F80"/>
    <w:rsid w:val="00863775"/>
    <w:rsid w:val="0086381F"/>
    <w:rsid w:val="008638B1"/>
    <w:rsid w:val="00863E15"/>
    <w:rsid w:val="008642B5"/>
    <w:rsid w:val="008643D0"/>
    <w:rsid w:val="00865002"/>
    <w:rsid w:val="008652BB"/>
    <w:rsid w:val="0086552B"/>
    <w:rsid w:val="00865865"/>
    <w:rsid w:val="008658C1"/>
    <w:rsid w:val="0086641B"/>
    <w:rsid w:val="00866ED9"/>
    <w:rsid w:val="00866F50"/>
    <w:rsid w:val="0086708C"/>
    <w:rsid w:val="008679AB"/>
    <w:rsid w:val="00867F30"/>
    <w:rsid w:val="00870501"/>
    <w:rsid w:val="008705B8"/>
    <w:rsid w:val="00870A8A"/>
    <w:rsid w:val="00870C01"/>
    <w:rsid w:val="008710A7"/>
    <w:rsid w:val="008710E0"/>
    <w:rsid w:val="0087122C"/>
    <w:rsid w:val="008712A3"/>
    <w:rsid w:val="00871AE9"/>
    <w:rsid w:val="0087230D"/>
    <w:rsid w:val="008723D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711"/>
    <w:rsid w:val="0087489D"/>
    <w:rsid w:val="00874925"/>
    <w:rsid w:val="00874A10"/>
    <w:rsid w:val="00874A4D"/>
    <w:rsid w:val="00874D22"/>
    <w:rsid w:val="0087506C"/>
    <w:rsid w:val="00876468"/>
    <w:rsid w:val="00876CA2"/>
    <w:rsid w:val="008779E3"/>
    <w:rsid w:val="008808AD"/>
    <w:rsid w:val="00880E34"/>
    <w:rsid w:val="0088138B"/>
    <w:rsid w:val="008815D2"/>
    <w:rsid w:val="00881EDE"/>
    <w:rsid w:val="00882005"/>
    <w:rsid w:val="0088298A"/>
    <w:rsid w:val="00882FF2"/>
    <w:rsid w:val="008830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B33"/>
    <w:rsid w:val="00890F4E"/>
    <w:rsid w:val="00891454"/>
    <w:rsid w:val="00891A01"/>
    <w:rsid w:val="00891E04"/>
    <w:rsid w:val="0089285E"/>
    <w:rsid w:val="008928FB"/>
    <w:rsid w:val="00892F1F"/>
    <w:rsid w:val="008930AC"/>
    <w:rsid w:val="00893412"/>
    <w:rsid w:val="00893576"/>
    <w:rsid w:val="00893756"/>
    <w:rsid w:val="008937F1"/>
    <w:rsid w:val="008938AB"/>
    <w:rsid w:val="00893992"/>
    <w:rsid w:val="008941C6"/>
    <w:rsid w:val="00894254"/>
    <w:rsid w:val="00894261"/>
    <w:rsid w:val="0089435F"/>
    <w:rsid w:val="00894948"/>
    <w:rsid w:val="00894EEB"/>
    <w:rsid w:val="00895229"/>
    <w:rsid w:val="0089534B"/>
    <w:rsid w:val="00895701"/>
    <w:rsid w:val="00895B9A"/>
    <w:rsid w:val="00895D13"/>
    <w:rsid w:val="00895DD6"/>
    <w:rsid w:val="00896289"/>
    <w:rsid w:val="00896496"/>
    <w:rsid w:val="0089649B"/>
    <w:rsid w:val="00896995"/>
    <w:rsid w:val="00896BA6"/>
    <w:rsid w:val="00896ED9"/>
    <w:rsid w:val="00897165"/>
    <w:rsid w:val="00897D8C"/>
    <w:rsid w:val="00897E21"/>
    <w:rsid w:val="008A00F4"/>
    <w:rsid w:val="008A1624"/>
    <w:rsid w:val="008A1A8B"/>
    <w:rsid w:val="008A1FDD"/>
    <w:rsid w:val="008A2158"/>
    <w:rsid w:val="008A2541"/>
    <w:rsid w:val="008A2C08"/>
    <w:rsid w:val="008A3147"/>
    <w:rsid w:val="008A3BD1"/>
    <w:rsid w:val="008A3CAF"/>
    <w:rsid w:val="008A3D16"/>
    <w:rsid w:val="008A3F08"/>
    <w:rsid w:val="008A3F47"/>
    <w:rsid w:val="008A4486"/>
    <w:rsid w:val="008A4F75"/>
    <w:rsid w:val="008A527D"/>
    <w:rsid w:val="008A5B48"/>
    <w:rsid w:val="008A5CED"/>
    <w:rsid w:val="008A64DA"/>
    <w:rsid w:val="008A6D25"/>
    <w:rsid w:val="008A7AFF"/>
    <w:rsid w:val="008B04C1"/>
    <w:rsid w:val="008B09AE"/>
    <w:rsid w:val="008B0F7F"/>
    <w:rsid w:val="008B16D1"/>
    <w:rsid w:val="008B1752"/>
    <w:rsid w:val="008B182C"/>
    <w:rsid w:val="008B1C61"/>
    <w:rsid w:val="008B2244"/>
    <w:rsid w:val="008B28A6"/>
    <w:rsid w:val="008B36F5"/>
    <w:rsid w:val="008B3A54"/>
    <w:rsid w:val="008B4675"/>
    <w:rsid w:val="008B47A9"/>
    <w:rsid w:val="008B4A1B"/>
    <w:rsid w:val="008B4A7D"/>
    <w:rsid w:val="008B4E35"/>
    <w:rsid w:val="008B50A6"/>
    <w:rsid w:val="008B53B5"/>
    <w:rsid w:val="008B58A3"/>
    <w:rsid w:val="008B5A8A"/>
    <w:rsid w:val="008B5AC1"/>
    <w:rsid w:val="008B6081"/>
    <w:rsid w:val="008B6288"/>
    <w:rsid w:val="008B62EF"/>
    <w:rsid w:val="008B6894"/>
    <w:rsid w:val="008B7175"/>
    <w:rsid w:val="008B7270"/>
    <w:rsid w:val="008B7475"/>
    <w:rsid w:val="008B7A32"/>
    <w:rsid w:val="008C007C"/>
    <w:rsid w:val="008C0131"/>
    <w:rsid w:val="008C017E"/>
    <w:rsid w:val="008C0529"/>
    <w:rsid w:val="008C0782"/>
    <w:rsid w:val="008C0A7D"/>
    <w:rsid w:val="008C0BAA"/>
    <w:rsid w:val="008C1255"/>
    <w:rsid w:val="008C21C3"/>
    <w:rsid w:val="008C2438"/>
    <w:rsid w:val="008C2AC6"/>
    <w:rsid w:val="008C2DBE"/>
    <w:rsid w:val="008C2E33"/>
    <w:rsid w:val="008C2FA7"/>
    <w:rsid w:val="008C34FC"/>
    <w:rsid w:val="008C4408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889"/>
    <w:rsid w:val="008C79F9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26C"/>
    <w:rsid w:val="008D4E95"/>
    <w:rsid w:val="008D4E9D"/>
    <w:rsid w:val="008D4EA8"/>
    <w:rsid w:val="008D589B"/>
    <w:rsid w:val="008D5C3B"/>
    <w:rsid w:val="008D5C5D"/>
    <w:rsid w:val="008D617C"/>
    <w:rsid w:val="008D632A"/>
    <w:rsid w:val="008D67FC"/>
    <w:rsid w:val="008D6BE4"/>
    <w:rsid w:val="008D6CAD"/>
    <w:rsid w:val="008D6F83"/>
    <w:rsid w:val="008D7AD0"/>
    <w:rsid w:val="008D7B63"/>
    <w:rsid w:val="008E0748"/>
    <w:rsid w:val="008E124A"/>
    <w:rsid w:val="008E13CF"/>
    <w:rsid w:val="008E1D79"/>
    <w:rsid w:val="008E2315"/>
    <w:rsid w:val="008E2433"/>
    <w:rsid w:val="008E253D"/>
    <w:rsid w:val="008E36A8"/>
    <w:rsid w:val="008E381E"/>
    <w:rsid w:val="008E3A01"/>
    <w:rsid w:val="008E3B7C"/>
    <w:rsid w:val="008E420B"/>
    <w:rsid w:val="008E4980"/>
    <w:rsid w:val="008E4E46"/>
    <w:rsid w:val="008E500A"/>
    <w:rsid w:val="008E5053"/>
    <w:rsid w:val="008E52A2"/>
    <w:rsid w:val="008E52A3"/>
    <w:rsid w:val="008E5427"/>
    <w:rsid w:val="008E54D4"/>
    <w:rsid w:val="008E5988"/>
    <w:rsid w:val="008E65F1"/>
    <w:rsid w:val="008E66F1"/>
    <w:rsid w:val="008E6EDC"/>
    <w:rsid w:val="008E7100"/>
    <w:rsid w:val="008E737B"/>
    <w:rsid w:val="008E74B3"/>
    <w:rsid w:val="008E799B"/>
    <w:rsid w:val="008E79A6"/>
    <w:rsid w:val="008E7E18"/>
    <w:rsid w:val="008F004D"/>
    <w:rsid w:val="008F05CE"/>
    <w:rsid w:val="008F14B3"/>
    <w:rsid w:val="008F1BAB"/>
    <w:rsid w:val="008F20EF"/>
    <w:rsid w:val="008F263A"/>
    <w:rsid w:val="008F2723"/>
    <w:rsid w:val="008F27F4"/>
    <w:rsid w:val="008F2DA2"/>
    <w:rsid w:val="008F301E"/>
    <w:rsid w:val="008F3657"/>
    <w:rsid w:val="008F3660"/>
    <w:rsid w:val="008F3790"/>
    <w:rsid w:val="008F3809"/>
    <w:rsid w:val="008F38EA"/>
    <w:rsid w:val="008F3BBB"/>
    <w:rsid w:val="008F3F98"/>
    <w:rsid w:val="008F4700"/>
    <w:rsid w:val="008F4AB0"/>
    <w:rsid w:val="008F4BE3"/>
    <w:rsid w:val="008F5C0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CE5"/>
    <w:rsid w:val="00900EF6"/>
    <w:rsid w:val="00901245"/>
    <w:rsid w:val="009016FC"/>
    <w:rsid w:val="00901780"/>
    <w:rsid w:val="009020D5"/>
    <w:rsid w:val="00902240"/>
    <w:rsid w:val="0090257B"/>
    <w:rsid w:val="009026AD"/>
    <w:rsid w:val="009026E1"/>
    <w:rsid w:val="009029D4"/>
    <w:rsid w:val="009034E5"/>
    <w:rsid w:val="0090363A"/>
    <w:rsid w:val="00903FD7"/>
    <w:rsid w:val="009046CC"/>
    <w:rsid w:val="00904B1F"/>
    <w:rsid w:val="00904B92"/>
    <w:rsid w:val="0090568D"/>
    <w:rsid w:val="009063CB"/>
    <w:rsid w:val="0090675A"/>
    <w:rsid w:val="009067B2"/>
    <w:rsid w:val="009068B5"/>
    <w:rsid w:val="00906E32"/>
    <w:rsid w:val="00906FE3"/>
    <w:rsid w:val="00907156"/>
    <w:rsid w:val="00907739"/>
    <w:rsid w:val="00907ABF"/>
    <w:rsid w:val="00907F28"/>
    <w:rsid w:val="009100EE"/>
    <w:rsid w:val="00910542"/>
    <w:rsid w:val="00910817"/>
    <w:rsid w:val="00910EFE"/>
    <w:rsid w:val="009112B6"/>
    <w:rsid w:val="00911B7B"/>
    <w:rsid w:val="00911E09"/>
    <w:rsid w:val="009123B5"/>
    <w:rsid w:val="009127EE"/>
    <w:rsid w:val="00912D60"/>
    <w:rsid w:val="00913AB6"/>
    <w:rsid w:val="0091413C"/>
    <w:rsid w:val="00914305"/>
    <w:rsid w:val="00914315"/>
    <w:rsid w:val="00914406"/>
    <w:rsid w:val="0091454D"/>
    <w:rsid w:val="00914BC9"/>
    <w:rsid w:val="00914F4E"/>
    <w:rsid w:val="0091620E"/>
    <w:rsid w:val="00916423"/>
    <w:rsid w:val="00916AC3"/>
    <w:rsid w:val="00916B6F"/>
    <w:rsid w:val="00916D58"/>
    <w:rsid w:val="0091777F"/>
    <w:rsid w:val="0091790D"/>
    <w:rsid w:val="00917EE5"/>
    <w:rsid w:val="00917FFE"/>
    <w:rsid w:val="00920002"/>
    <w:rsid w:val="009205C5"/>
    <w:rsid w:val="00920684"/>
    <w:rsid w:val="00921CF6"/>
    <w:rsid w:val="009221C8"/>
    <w:rsid w:val="00922831"/>
    <w:rsid w:val="00922922"/>
    <w:rsid w:val="00922954"/>
    <w:rsid w:val="00923F32"/>
    <w:rsid w:val="009248E4"/>
    <w:rsid w:val="0092499C"/>
    <w:rsid w:val="00924B4D"/>
    <w:rsid w:val="009250C3"/>
    <w:rsid w:val="00925B3F"/>
    <w:rsid w:val="00925D86"/>
    <w:rsid w:val="009265B3"/>
    <w:rsid w:val="00927F47"/>
    <w:rsid w:val="00927FEE"/>
    <w:rsid w:val="0093043D"/>
    <w:rsid w:val="009306B8"/>
    <w:rsid w:val="00930B57"/>
    <w:rsid w:val="00930C30"/>
    <w:rsid w:val="0093169B"/>
    <w:rsid w:val="00932273"/>
    <w:rsid w:val="00932743"/>
    <w:rsid w:val="0093283B"/>
    <w:rsid w:val="0093289E"/>
    <w:rsid w:val="0093297C"/>
    <w:rsid w:val="00932AFA"/>
    <w:rsid w:val="00932B32"/>
    <w:rsid w:val="00932FED"/>
    <w:rsid w:val="009334D7"/>
    <w:rsid w:val="009339BA"/>
    <w:rsid w:val="00933B6F"/>
    <w:rsid w:val="00933DF3"/>
    <w:rsid w:val="00933E78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36C8B"/>
    <w:rsid w:val="009404EB"/>
    <w:rsid w:val="009408E1"/>
    <w:rsid w:val="00940CCD"/>
    <w:rsid w:val="00941656"/>
    <w:rsid w:val="00941D58"/>
    <w:rsid w:val="00942453"/>
    <w:rsid w:val="00942C53"/>
    <w:rsid w:val="00942E3E"/>
    <w:rsid w:val="00943021"/>
    <w:rsid w:val="00943258"/>
    <w:rsid w:val="00943A33"/>
    <w:rsid w:val="009440DD"/>
    <w:rsid w:val="009449A0"/>
    <w:rsid w:val="00944CFC"/>
    <w:rsid w:val="009456DF"/>
    <w:rsid w:val="0094570D"/>
    <w:rsid w:val="009474BC"/>
    <w:rsid w:val="009479FA"/>
    <w:rsid w:val="00947AAF"/>
    <w:rsid w:val="00947B45"/>
    <w:rsid w:val="00947CB6"/>
    <w:rsid w:val="0095032C"/>
    <w:rsid w:val="009504AC"/>
    <w:rsid w:val="009513AA"/>
    <w:rsid w:val="009516C8"/>
    <w:rsid w:val="009517D4"/>
    <w:rsid w:val="0095236A"/>
    <w:rsid w:val="00952979"/>
    <w:rsid w:val="00952B4B"/>
    <w:rsid w:val="009532CF"/>
    <w:rsid w:val="0095345D"/>
    <w:rsid w:val="00953784"/>
    <w:rsid w:val="00953CDA"/>
    <w:rsid w:val="009545BE"/>
    <w:rsid w:val="00954A77"/>
    <w:rsid w:val="00954C4C"/>
    <w:rsid w:val="00954C6A"/>
    <w:rsid w:val="009553EE"/>
    <w:rsid w:val="00955719"/>
    <w:rsid w:val="00955A4E"/>
    <w:rsid w:val="00955C76"/>
    <w:rsid w:val="00955E09"/>
    <w:rsid w:val="00955F92"/>
    <w:rsid w:val="0095612C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D2"/>
    <w:rsid w:val="009619FF"/>
    <w:rsid w:val="00961A31"/>
    <w:rsid w:val="00961A89"/>
    <w:rsid w:val="0096244D"/>
    <w:rsid w:val="009630DD"/>
    <w:rsid w:val="00963287"/>
    <w:rsid w:val="009632D2"/>
    <w:rsid w:val="00963789"/>
    <w:rsid w:val="0096391A"/>
    <w:rsid w:val="0096395A"/>
    <w:rsid w:val="00964417"/>
    <w:rsid w:val="00964934"/>
    <w:rsid w:val="00965723"/>
    <w:rsid w:val="00965935"/>
    <w:rsid w:val="00965980"/>
    <w:rsid w:val="0096614C"/>
    <w:rsid w:val="00966374"/>
    <w:rsid w:val="009666B6"/>
    <w:rsid w:val="00966F28"/>
    <w:rsid w:val="00967090"/>
    <w:rsid w:val="0096739A"/>
    <w:rsid w:val="009676AF"/>
    <w:rsid w:val="00967827"/>
    <w:rsid w:val="009678BB"/>
    <w:rsid w:val="009704BF"/>
    <w:rsid w:val="009706E7"/>
    <w:rsid w:val="00970801"/>
    <w:rsid w:val="00970BFA"/>
    <w:rsid w:val="00970DDE"/>
    <w:rsid w:val="00971351"/>
    <w:rsid w:val="009714FC"/>
    <w:rsid w:val="00971D2B"/>
    <w:rsid w:val="009721EB"/>
    <w:rsid w:val="00972377"/>
    <w:rsid w:val="00972675"/>
    <w:rsid w:val="00972701"/>
    <w:rsid w:val="00972BDA"/>
    <w:rsid w:val="00972D75"/>
    <w:rsid w:val="00972DA0"/>
    <w:rsid w:val="00972FC3"/>
    <w:rsid w:val="0097329B"/>
    <w:rsid w:val="00973A8E"/>
    <w:rsid w:val="009745E3"/>
    <w:rsid w:val="00974BD4"/>
    <w:rsid w:val="00975087"/>
    <w:rsid w:val="00975146"/>
    <w:rsid w:val="00975365"/>
    <w:rsid w:val="0097566D"/>
    <w:rsid w:val="009758FD"/>
    <w:rsid w:val="00975C59"/>
    <w:rsid w:val="00976155"/>
    <w:rsid w:val="009762E3"/>
    <w:rsid w:val="00976DDD"/>
    <w:rsid w:val="00977AFC"/>
    <w:rsid w:val="00977B6C"/>
    <w:rsid w:val="009807A1"/>
    <w:rsid w:val="00980C71"/>
    <w:rsid w:val="00981376"/>
    <w:rsid w:val="00981A3C"/>
    <w:rsid w:val="00981AF6"/>
    <w:rsid w:val="00981D69"/>
    <w:rsid w:val="00982081"/>
    <w:rsid w:val="009823C8"/>
    <w:rsid w:val="00982CD9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9FA"/>
    <w:rsid w:val="009859FD"/>
    <w:rsid w:val="00985DB3"/>
    <w:rsid w:val="0098694C"/>
    <w:rsid w:val="00986DF3"/>
    <w:rsid w:val="00986EE4"/>
    <w:rsid w:val="00987465"/>
    <w:rsid w:val="00987D94"/>
    <w:rsid w:val="009904B0"/>
    <w:rsid w:val="00990575"/>
    <w:rsid w:val="00990A7C"/>
    <w:rsid w:val="00990AB1"/>
    <w:rsid w:val="009912AD"/>
    <w:rsid w:val="009919B9"/>
    <w:rsid w:val="00991BB7"/>
    <w:rsid w:val="009922A6"/>
    <w:rsid w:val="00992D11"/>
    <w:rsid w:val="009932AC"/>
    <w:rsid w:val="009939E0"/>
    <w:rsid w:val="00994030"/>
    <w:rsid w:val="009942D3"/>
    <w:rsid w:val="00994A58"/>
    <w:rsid w:val="00994BED"/>
    <w:rsid w:val="00994CF4"/>
    <w:rsid w:val="009951D9"/>
    <w:rsid w:val="00995263"/>
    <w:rsid w:val="00995D30"/>
    <w:rsid w:val="009963A7"/>
    <w:rsid w:val="00997092"/>
    <w:rsid w:val="009971B0"/>
    <w:rsid w:val="0099769A"/>
    <w:rsid w:val="00997939"/>
    <w:rsid w:val="00997A4D"/>
    <w:rsid w:val="00997DF2"/>
    <w:rsid w:val="00997EB2"/>
    <w:rsid w:val="00997EED"/>
    <w:rsid w:val="009A0268"/>
    <w:rsid w:val="009A094D"/>
    <w:rsid w:val="009A0E89"/>
    <w:rsid w:val="009A1562"/>
    <w:rsid w:val="009A1803"/>
    <w:rsid w:val="009A18CC"/>
    <w:rsid w:val="009A1B2B"/>
    <w:rsid w:val="009A1BAA"/>
    <w:rsid w:val="009A23C8"/>
    <w:rsid w:val="009A2511"/>
    <w:rsid w:val="009A2841"/>
    <w:rsid w:val="009A2C8F"/>
    <w:rsid w:val="009A32E9"/>
    <w:rsid w:val="009A32EF"/>
    <w:rsid w:val="009A39F8"/>
    <w:rsid w:val="009A3C11"/>
    <w:rsid w:val="009A3D05"/>
    <w:rsid w:val="009A478C"/>
    <w:rsid w:val="009A4D9F"/>
    <w:rsid w:val="009A5089"/>
    <w:rsid w:val="009A5552"/>
    <w:rsid w:val="009A5907"/>
    <w:rsid w:val="009A5C42"/>
    <w:rsid w:val="009A61F3"/>
    <w:rsid w:val="009A63D2"/>
    <w:rsid w:val="009A6B3C"/>
    <w:rsid w:val="009A705B"/>
    <w:rsid w:val="009A71A8"/>
    <w:rsid w:val="009A7584"/>
    <w:rsid w:val="009A77B3"/>
    <w:rsid w:val="009A7872"/>
    <w:rsid w:val="009B020F"/>
    <w:rsid w:val="009B0471"/>
    <w:rsid w:val="009B07AD"/>
    <w:rsid w:val="009B0974"/>
    <w:rsid w:val="009B0DA7"/>
    <w:rsid w:val="009B13CB"/>
    <w:rsid w:val="009B178A"/>
    <w:rsid w:val="009B1ABB"/>
    <w:rsid w:val="009B1D80"/>
    <w:rsid w:val="009B1E86"/>
    <w:rsid w:val="009B2054"/>
    <w:rsid w:val="009B2516"/>
    <w:rsid w:val="009B2517"/>
    <w:rsid w:val="009B2CE8"/>
    <w:rsid w:val="009B2D5C"/>
    <w:rsid w:val="009B2E9B"/>
    <w:rsid w:val="009B2F02"/>
    <w:rsid w:val="009B3B1E"/>
    <w:rsid w:val="009B3C84"/>
    <w:rsid w:val="009B411D"/>
    <w:rsid w:val="009B4827"/>
    <w:rsid w:val="009B4963"/>
    <w:rsid w:val="009B49F0"/>
    <w:rsid w:val="009B4AA3"/>
    <w:rsid w:val="009B6F77"/>
    <w:rsid w:val="009B75FE"/>
    <w:rsid w:val="009B7AA3"/>
    <w:rsid w:val="009B7DAC"/>
    <w:rsid w:val="009B7EBB"/>
    <w:rsid w:val="009C006B"/>
    <w:rsid w:val="009C02AD"/>
    <w:rsid w:val="009C09BB"/>
    <w:rsid w:val="009C0A58"/>
    <w:rsid w:val="009C0E23"/>
    <w:rsid w:val="009C113E"/>
    <w:rsid w:val="009C1147"/>
    <w:rsid w:val="009C138B"/>
    <w:rsid w:val="009C18C2"/>
    <w:rsid w:val="009C1C66"/>
    <w:rsid w:val="009C249A"/>
    <w:rsid w:val="009C29ED"/>
    <w:rsid w:val="009C34DB"/>
    <w:rsid w:val="009C3F8A"/>
    <w:rsid w:val="009C4056"/>
    <w:rsid w:val="009C4499"/>
    <w:rsid w:val="009C452C"/>
    <w:rsid w:val="009C4791"/>
    <w:rsid w:val="009C4EAF"/>
    <w:rsid w:val="009C54CF"/>
    <w:rsid w:val="009C5FEB"/>
    <w:rsid w:val="009C6AB8"/>
    <w:rsid w:val="009C728D"/>
    <w:rsid w:val="009C757C"/>
    <w:rsid w:val="009D0BC8"/>
    <w:rsid w:val="009D16A8"/>
    <w:rsid w:val="009D1770"/>
    <w:rsid w:val="009D1947"/>
    <w:rsid w:val="009D2018"/>
    <w:rsid w:val="009D216E"/>
    <w:rsid w:val="009D2992"/>
    <w:rsid w:val="009D2B37"/>
    <w:rsid w:val="009D395B"/>
    <w:rsid w:val="009D3D09"/>
    <w:rsid w:val="009D4507"/>
    <w:rsid w:val="009D52A6"/>
    <w:rsid w:val="009D5511"/>
    <w:rsid w:val="009D5B96"/>
    <w:rsid w:val="009D5C0A"/>
    <w:rsid w:val="009D5E36"/>
    <w:rsid w:val="009D62D3"/>
    <w:rsid w:val="009D65A8"/>
    <w:rsid w:val="009D69C4"/>
    <w:rsid w:val="009D6CAC"/>
    <w:rsid w:val="009D6E6F"/>
    <w:rsid w:val="009E01BB"/>
    <w:rsid w:val="009E04A6"/>
    <w:rsid w:val="009E0A1A"/>
    <w:rsid w:val="009E0A38"/>
    <w:rsid w:val="009E0DC3"/>
    <w:rsid w:val="009E25B8"/>
    <w:rsid w:val="009E30F8"/>
    <w:rsid w:val="009E3327"/>
    <w:rsid w:val="009E3825"/>
    <w:rsid w:val="009E421A"/>
    <w:rsid w:val="009E434C"/>
    <w:rsid w:val="009E4647"/>
    <w:rsid w:val="009E480D"/>
    <w:rsid w:val="009E5096"/>
    <w:rsid w:val="009E5257"/>
    <w:rsid w:val="009E5CA0"/>
    <w:rsid w:val="009E5F6B"/>
    <w:rsid w:val="009E6E67"/>
    <w:rsid w:val="009E73B5"/>
    <w:rsid w:val="009F010C"/>
    <w:rsid w:val="009F0339"/>
    <w:rsid w:val="009F046D"/>
    <w:rsid w:val="009F060E"/>
    <w:rsid w:val="009F10C3"/>
    <w:rsid w:val="009F12B8"/>
    <w:rsid w:val="009F12EC"/>
    <w:rsid w:val="009F1E5E"/>
    <w:rsid w:val="009F22B2"/>
    <w:rsid w:val="009F240B"/>
    <w:rsid w:val="009F35E6"/>
    <w:rsid w:val="009F3A73"/>
    <w:rsid w:val="009F3C87"/>
    <w:rsid w:val="009F448B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0E50"/>
    <w:rsid w:val="00A010FE"/>
    <w:rsid w:val="00A012BD"/>
    <w:rsid w:val="00A01478"/>
    <w:rsid w:val="00A0148C"/>
    <w:rsid w:val="00A01542"/>
    <w:rsid w:val="00A015AF"/>
    <w:rsid w:val="00A01FE9"/>
    <w:rsid w:val="00A02478"/>
    <w:rsid w:val="00A0267B"/>
    <w:rsid w:val="00A0285F"/>
    <w:rsid w:val="00A02920"/>
    <w:rsid w:val="00A034A0"/>
    <w:rsid w:val="00A03CA9"/>
    <w:rsid w:val="00A04620"/>
    <w:rsid w:val="00A059AE"/>
    <w:rsid w:val="00A066BF"/>
    <w:rsid w:val="00A06CD9"/>
    <w:rsid w:val="00A06DDF"/>
    <w:rsid w:val="00A07298"/>
    <w:rsid w:val="00A077B4"/>
    <w:rsid w:val="00A07A5D"/>
    <w:rsid w:val="00A10008"/>
    <w:rsid w:val="00A102B1"/>
    <w:rsid w:val="00A102F2"/>
    <w:rsid w:val="00A1057F"/>
    <w:rsid w:val="00A1089D"/>
    <w:rsid w:val="00A108BC"/>
    <w:rsid w:val="00A10BE3"/>
    <w:rsid w:val="00A10C20"/>
    <w:rsid w:val="00A10E05"/>
    <w:rsid w:val="00A10E7A"/>
    <w:rsid w:val="00A112AF"/>
    <w:rsid w:val="00A117CD"/>
    <w:rsid w:val="00A11D0E"/>
    <w:rsid w:val="00A11DE1"/>
    <w:rsid w:val="00A11EFE"/>
    <w:rsid w:val="00A1229D"/>
    <w:rsid w:val="00A12977"/>
    <w:rsid w:val="00A12C96"/>
    <w:rsid w:val="00A1324D"/>
    <w:rsid w:val="00A13417"/>
    <w:rsid w:val="00A13442"/>
    <w:rsid w:val="00A138E0"/>
    <w:rsid w:val="00A13EC9"/>
    <w:rsid w:val="00A14165"/>
    <w:rsid w:val="00A145DF"/>
    <w:rsid w:val="00A14B4F"/>
    <w:rsid w:val="00A14C87"/>
    <w:rsid w:val="00A14E0F"/>
    <w:rsid w:val="00A15143"/>
    <w:rsid w:val="00A15178"/>
    <w:rsid w:val="00A157BD"/>
    <w:rsid w:val="00A15CBD"/>
    <w:rsid w:val="00A15EC8"/>
    <w:rsid w:val="00A15EF3"/>
    <w:rsid w:val="00A16088"/>
    <w:rsid w:val="00A160A7"/>
    <w:rsid w:val="00A16885"/>
    <w:rsid w:val="00A171BF"/>
    <w:rsid w:val="00A17749"/>
    <w:rsid w:val="00A17954"/>
    <w:rsid w:val="00A17A7B"/>
    <w:rsid w:val="00A204D1"/>
    <w:rsid w:val="00A20A31"/>
    <w:rsid w:val="00A20C83"/>
    <w:rsid w:val="00A210A6"/>
    <w:rsid w:val="00A2136A"/>
    <w:rsid w:val="00A213AB"/>
    <w:rsid w:val="00A22687"/>
    <w:rsid w:val="00A2275A"/>
    <w:rsid w:val="00A227DF"/>
    <w:rsid w:val="00A22AAC"/>
    <w:rsid w:val="00A22E7D"/>
    <w:rsid w:val="00A231C5"/>
    <w:rsid w:val="00A232A1"/>
    <w:rsid w:val="00A233CC"/>
    <w:rsid w:val="00A2355F"/>
    <w:rsid w:val="00A23BA1"/>
    <w:rsid w:val="00A23BB8"/>
    <w:rsid w:val="00A246F5"/>
    <w:rsid w:val="00A25AA8"/>
    <w:rsid w:val="00A25B28"/>
    <w:rsid w:val="00A2601A"/>
    <w:rsid w:val="00A2601F"/>
    <w:rsid w:val="00A264E0"/>
    <w:rsid w:val="00A26944"/>
    <w:rsid w:val="00A26E5D"/>
    <w:rsid w:val="00A26F7B"/>
    <w:rsid w:val="00A27314"/>
    <w:rsid w:val="00A27D75"/>
    <w:rsid w:val="00A3037D"/>
    <w:rsid w:val="00A30579"/>
    <w:rsid w:val="00A3077D"/>
    <w:rsid w:val="00A31133"/>
    <w:rsid w:val="00A31149"/>
    <w:rsid w:val="00A319CE"/>
    <w:rsid w:val="00A31D9E"/>
    <w:rsid w:val="00A32352"/>
    <w:rsid w:val="00A323C9"/>
    <w:rsid w:val="00A327BA"/>
    <w:rsid w:val="00A328C1"/>
    <w:rsid w:val="00A32A31"/>
    <w:rsid w:val="00A32BA3"/>
    <w:rsid w:val="00A32ECF"/>
    <w:rsid w:val="00A340D6"/>
    <w:rsid w:val="00A345E6"/>
    <w:rsid w:val="00A34902"/>
    <w:rsid w:val="00A34AC6"/>
    <w:rsid w:val="00A3500A"/>
    <w:rsid w:val="00A35172"/>
    <w:rsid w:val="00A352AB"/>
    <w:rsid w:val="00A35918"/>
    <w:rsid w:val="00A35D97"/>
    <w:rsid w:val="00A36362"/>
    <w:rsid w:val="00A365C4"/>
    <w:rsid w:val="00A3672C"/>
    <w:rsid w:val="00A36AF6"/>
    <w:rsid w:val="00A36B54"/>
    <w:rsid w:val="00A36FEC"/>
    <w:rsid w:val="00A374AA"/>
    <w:rsid w:val="00A379D5"/>
    <w:rsid w:val="00A37A35"/>
    <w:rsid w:val="00A37B31"/>
    <w:rsid w:val="00A37DA1"/>
    <w:rsid w:val="00A40227"/>
    <w:rsid w:val="00A4023E"/>
    <w:rsid w:val="00A40A73"/>
    <w:rsid w:val="00A41070"/>
    <w:rsid w:val="00A41136"/>
    <w:rsid w:val="00A413A3"/>
    <w:rsid w:val="00A41435"/>
    <w:rsid w:val="00A41882"/>
    <w:rsid w:val="00A419DD"/>
    <w:rsid w:val="00A42035"/>
    <w:rsid w:val="00A4206A"/>
    <w:rsid w:val="00A4226C"/>
    <w:rsid w:val="00A42879"/>
    <w:rsid w:val="00A42BBD"/>
    <w:rsid w:val="00A42D72"/>
    <w:rsid w:val="00A43023"/>
    <w:rsid w:val="00A43182"/>
    <w:rsid w:val="00A43292"/>
    <w:rsid w:val="00A433CE"/>
    <w:rsid w:val="00A43C81"/>
    <w:rsid w:val="00A44C87"/>
    <w:rsid w:val="00A44D07"/>
    <w:rsid w:val="00A44DCE"/>
    <w:rsid w:val="00A44F45"/>
    <w:rsid w:val="00A45702"/>
    <w:rsid w:val="00A458C8"/>
    <w:rsid w:val="00A45FA9"/>
    <w:rsid w:val="00A46452"/>
    <w:rsid w:val="00A47174"/>
    <w:rsid w:val="00A471AA"/>
    <w:rsid w:val="00A475D4"/>
    <w:rsid w:val="00A50B7F"/>
    <w:rsid w:val="00A515AF"/>
    <w:rsid w:val="00A5166D"/>
    <w:rsid w:val="00A5185A"/>
    <w:rsid w:val="00A519BC"/>
    <w:rsid w:val="00A51D4C"/>
    <w:rsid w:val="00A51FF3"/>
    <w:rsid w:val="00A5217C"/>
    <w:rsid w:val="00A52195"/>
    <w:rsid w:val="00A5222E"/>
    <w:rsid w:val="00A52403"/>
    <w:rsid w:val="00A52674"/>
    <w:rsid w:val="00A527C8"/>
    <w:rsid w:val="00A52DB7"/>
    <w:rsid w:val="00A535EE"/>
    <w:rsid w:val="00A538FC"/>
    <w:rsid w:val="00A54095"/>
    <w:rsid w:val="00A5413F"/>
    <w:rsid w:val="00A55288"/>
    <w:rsid w:val="00A55668"/>
    <w:rsid w:val="00A55BB8"/>
    <w:rsid w:val="00A567B2"/>
    <w:rsid w:val="00A57107"/>
    <w:rsid w:val="00A5765B"/>
    <w:rsid w:val="00A579D8"/>
    <w:rsid w:val="00A57A11"/>
    <w:rsid w:val="00A57C8E"/>
    <w:rsid w:val="00A60140"/>
    <w:rsid w:val="00A604D9"/>
    <w:rsid w:val="00A6093D"/>
    <w:rsid w:val="00A60BA0"/>
    <w:rsid w:val="00A60D7B"/>
    <w:rsid w:val="00A6101F"/>
    <w:rsid w:val="00A61040"/>
    <w:rsid w:val="00A61916"/>
    <w:rsid w:val="00A62764"/>
    <w:rsid w:val="00A629EF"/>
    <w:rsid w:val="00A6322C"/>
    <w:rsid w:val="00A6331B"/>
    <w:rsid w:val="00A63486"/>
    <w:rsid w:val="00A6370E"/>
    <w:rsid w:val="00A63993"/>
    <w:rsid w:val="00A639EB"/>
    <w:rsid w:val="00A63F58"/>
    <w:rsid w:val="00A63F6F"/>
    <w:rsid w:val="00A647C0"/>
    <w:rsid w:val="00A64934"/>
    <w:rsid w:val="00A64F61"/>
    <w:rsid w:val="00A6588C"/>
    <w:rsid w:val="00A65EC0"/>
    <w:rsid w:val="00A661DE"/>
    <w:rsid w:val="00A6632B"/>
    <w:rsid w:val="00A677E6"/>
    <w:rsid w:val="00A67882"/>
    <w:rsid w:val="00A67F4A"/>
    <w:rsid w:val="00A70263"/>
    <w:rsid w:val="00A70897"/>
    <w:rsid w:val="00A713E8"/>
    <w:rsid w:val="00A71475"/>
    <w:rsid w:val="00A715A8"/>
    <w:rsid w:val="00A71D87"/>
    <w:rsid w:val="00A72044"/>
    <w:rsid w:val="00A72E19"/>
    <w:rsid w:val="00A72EB2"/>
    <w:rsid w:val="00A730B0"/>
    <w:rsid w:val="00A73142"/>
    <w:rsid w:val="00A731CE"/>
    <w:rsid w:val="00A73498"/>
    <w:rsid w:val="00A735BE"/>
    <w:rsid w:val="00A735F3"/>
    <w:rsid w:val="00A73E78"/>
    <w:rsid w:val="00A7443A"/>
    <w:rsid w:val="00A74CA8"/>
    <w:rsid w:val="00A752BE"/>
    <w:rsid w:val="00A75555"/>
    <w:rsid w:val="00A75F3D"/>
    <w:rsid w:val="00A76148"/>
    <w:rsid w:val="00A76518"/>
    <w:rsid w:val="00A76BB0"/>
    <w:rsid w:val="00A76FBD"/>
    <w:rsid w:val="00A774C0"/>
    <w:rsid w:val="00A77BBA"/>
    <w:rsid w:val="00A77F8F"/>
    <w:rsid w:val="00A80401"/>
    <w:rsid w:val="00A80701"/>
    <w:rsid w:val="00A80733"/>
    <w:rsid w:val="00A810E1"/>
    <w:rsid w:val="00A810FB"/>
    <w:rsid w:val="00A81345"/>
    <w:rsid w:val="00A8154B"/>
    <w:rsid w:val="00A81762"/>
    <w:rsid w:val="00A81D53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91D"/>
    <w:rsid w:val="00A84C75"/>
    <w:rsid w:val="00A84DA4"/>
    <w:rsid w:val="00A850EA"/>
    <w:rsid w:val="00A8549B"/>
    <w:rsid w:val="00A85EEB"/>
    <w:rsid w:val="00A85FD2"/>
    <w:rsid w:val="00A860AF"/>
    <w:rsid w:val="00A871F5"/>
    <w:rsid w:val="00A87958"/>
    <w:rsid w:val="00A879B2"/>
    <w:rsid w:val="00A87E15"/>
    <w:rsid w:val="00A90442"/>
    <w:rsid w:val="00A908A1"/>
    <w:rsid w:val="00A90A86"/>
    <w:rsid w:val="00A91263"/>
    <w:rsid w:val="00A91859"/>
    <w:rsid w:val="00A9206A"/>
    <w:rsid w:val="00A921CB"/>
    <w:rsid w:val="00A932E6"/>
    <w:rsid w:val="00A934D3"/>
    <w:rsid w:val="00A936B1"/>
    <w:rsid w:val="00A93B0F"/>
    <w:rsid w:val="00A93D03"/>
    <w:rsid w:val="00A93FFC"/>
    <w:rsid w:val="00A946C2"/>
    <w:rsid w:val="00A94DA0"/>
    <w:rsid w:val="00A94FB9"/>
    <w:rsid w:val="00A959B3"/>
    <w:rsid w:val="00A95E97"/>
    <w:rsid w:val="00A965C3"/>
    <w:rsid w:val="00A9660A"/>
    <w:rsid w:val="00A9686B"/>
    <w:rsid w:val="00A968DC"/>
    <w:rsid w:val="00A96EA1"/>
    <w:rsid w:val="00A9707E"/>
    <w:rsid w:val="00A97317"/>
    <w:rsid w:val="00A9772A"/>
    <w:rsid w:val="00AA0720"/>
    <w:rsid w:val="00AA0DD5"/>
    <w:rsid w:val="00AA0FD9"/>
    <w:rsid w:val="00AA1087"/>
    <w:rsid w:val="00AA1634"/>
    <w:rsid w:val="00AA1DA0"/>
    <w:rsid w:val="00AA1F00"/>
    <w:rsid w:val="00AA2196"/>
    <w:rsid w:val="00AA2608"/>
    <w:rsid w:val="00AA263A"/>
    <w:rsid w:val="00AA2928"/>
    <w:rsid w:val="00AA3395"/>
    <w:rsid w:val="00AA361B"/>
    <w:rsid w:val="00AA3E92"/>
    <w:rsid w:val="00AA45D6"/>
    <w:rsid w:val="00AA4FC4"/>
    <w:rsid w:val="00AA559F"/>
    <w:rsid w:val="00AA55CF"/>
    <w:rsid w:val="00AA5ACA"/>
    <w:rsid w:val="00AA5C64"/>
    <w:rsid w:val="00AA602E"/>
    <w:rsid w:val="00AA61C2"/>
    <w:rsid w:val="00AA6208"/>
    <w:rsid w:val="00AA66C7"/>
    <w:rsid w:val="00AA716F"/>
    <w:rsid w:val="00AA7C89"/>
    <w:rsid w:val="00AA7E47"/>
    <w:rsid w:val="00AA7EA4"/>
    <w:rsid w:val="00AA7F21"/>
    <w:rsid w:val="00AB02A9"/>
    <w:rsid w:val="00AB1459"/>
    <w:rsid w:val="00AB1634"/>
    <w:rsid w:val="00AB18C3"/>
    <w:rsid w:val="00AB1AB0"/>
    <w:rsid w:val="00AB2305"/>
    <w:rsid w:val="00AB2515"/>
    <w:rsid w:val="00AB323D"/>
    <w:rsid w:val="00AB357A"/>
    <w:rsid w:val="00AB44A5"/>
    <w:rsid w:val="00AB4B0F"/>
    <w:rsid w:val="00AB56BA"/>
    <w:rsid w:val="00AB58F6"/>
    <w:rsid w:val="00AB5A60"/>
    <w:rsid w:val="00AB5E09"/>
    <w:rsid w:val="00AB6125"/>
    <w:rsid w:val="00AB627A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C2F"/>
    <w:rsid w:val="00AB7D4C"/>
    <w:rsid w:val="00AC0075"/>
    <w:rsid w:val="00AC073C"/>
    <w:rsid w:val="00AC0749"/>
    <w:rsid w:val="00AC126D"/>
    <w:rsid w:val="00AC1AB4"/>
    <w:rsid w:val="00AC1B5D"/>
    <w:rsid w:val="00AC1D9F"/>
    <w:rsid w:val="00AC201B"/>
    <w:rsid w:val="00AC2141"/>
    <w:rsid w:val="00AC2183"/>
    <w:rsid w:val="00AC227B"/>
    <w:rsid w:val="00AC237F"/>
    <w:rsid w:val="00AC3096"/>
    <w:rsid w:val="00AC3283"/>
    <w:rsid w:val="00AC3561"/>
    <w:rsid w:val="00AC35A9"/>
    <w:rsid w:val="00AC3BBB"/>
    <w:rsid w:val="00AC3CC5"/>
    <w:rsid w:val="00AC4458"/>
    <w:rsid w:val="00AC49C6"/>
    <w:rsid w:val="00AC588C"/>
    <w:rsid w:val="00AC5F42"/>
    <w:rsid w:val="00AC64B5"/>
    <w:rsid w:val="00AC6A14"/>
    <w:rsid w:val="00AC6B61"/>
    <w:rsid w:val="00AC6C1A"/>
    <w:rsid w:val="00AC712D"/>
    <w:rsid w:val="00AC7502"/>
    <w:rsid w:val="00AC75B3"/>
    <w:rsid w:val="00AC76A1"/>
    <w:rsid w:val="00AC7DBA"/>
    <w:rsid w:val="00AD0301"/>
    <w:rsid w:val="00AD03C1"/>
    <w:rsid w:val="00AD0ADC"/>
    <w:rsid w:val="00AD0B4B"/>
    <w:rsid w:val="00AD0D89"/>
    <w:rsid w:val="00AD0FB0"/>
    <w:rsid w:val="00AD121F"/>
    <w:rsid w:val="00AD1400"/>
    <w:rsid w:val="00AD17AE"/>
    <w:rsid w:val="00AD1968"/>
    <w:rsid w:val="00AD1BF5"/>
    <w:rsid w:val="00AD210A"/>
    <w:rsid w:val="00AD2A70"/>
    <w:rsid w:val="00AD2E9A"/>
    <w:rsid w:val="00AD395A"/>
    <w:rsid w:val="00AD3C6D"/>
    <w:rsid w:val="00AD3C9B"/>
    <w:rsid w:val="00AD42CD"/>
    <w:rsid w:val="00AD4BB1"/>
    <w:rsid w:val="00AD4DB6"/>
    <w:rsid w:val="00AD4F87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D7D2C"/>
    <w:rsid w:val="00AE05CF"/>
    <w:rsid w:val="00AE0CFA"/>
    <w:rsid w:val="00AE0E23"/>
    <w:rsid w:val="00AE0F02"/>
    <w:rsid w:val="00AE11F0"/>
    <w:rsid w:val="00AE12E1"/>
    <w:rsid w:val="00AE15DF"/>
    <w:rsid w:val="00AE1AE6"/>
    <w:rsid w:val="00AE1C93"/>
    <w:rsid w:val="00AE245F"/>
    <w:rsid w:val="00AE273C"/>
    <w:rsid w:val="00AE2906"/>
    <w:rsid w:val="00AE3A07"/>
    <w:rsid w:val="00AE3C93"/>
    <w:rsid w:val="00AE3CB8"/>
    <w:rsid w:val="00AE4177"/>
    <w:rsid w:val="00AE4212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5460"/>
    <w:rsid w:val="00AF596C"/>
    <w:rsid w:val="00AF5CE3"/>
    <w:rsid w:val="00AF654C"/>
    <w:rsid w:val="00AF67B9"/>
    <w:rsid w:val="00AF6C51"/>
    <w:rsid w:val="00AF6E80"/>
    <w:rsid w:val="00AF6E9C"/>
    <w:rsid w:val="00AF728E"/>
    <w:rsid w:val="00AF76E4"/>
    <w:rsid w:val="00AF7717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618"/>
    <w:rsid w:val="00B0264B"/>
    <w:rsid w:val="00B02B96"/>
    <w:rsid w:val="00B02CEF"/>
    <w:rsid w:val="00B03834"/>
    <w:rsid w:val="00B03D9E"/>
    <w:rsid w:val="00B03F09"/>
    <w:rsid w:val="00B04648"/>
    <w:rsid w:val="00B049B9"/>
    <w:rsid w:val="00B05205"/>
    <w:rsid w:val="00B055A3"/>
    <w:rsid w:val="00B0598A"/>
    <w:rsid w:val="00B05A67"/>
    <w:rsid w:val="00B05CA6"/>
    <w:rsid w:val="00B06439"/>
    <w:rsid w:val="00B06525"/>
    <w:rsid w:val="00B06BF3"/>
    <w:rsid w:val="00B06DF3"/>
    <w:rsid w:val="00B07352"/>
    <w:rsid w:val="00B07E4D"/>
    <w:rsid w:val="00B100F6"/>
    <w:rsid w:val="00B1027F"/>
    <w:rsid w:val="00B104B8"/>
    <w:rsid w:val="00B107A8"/>
    <w:rsid w:val="00B10CEA"/>
    <w:rsid w:val="00B115F3"/>
    <w:rsid w:val="00B118EF"/>
    <w:rsid w:val="00B1329F"/>
    <w:rsid w:val="00B134EA"/>
    <w:rsid w:val="00B1398E"/>
    <w:rsid w:val="00B13FE3"/>
    <w:rsid w:val="00B14274"/>
    <w:rsid w:val="00B148B8"/>
    <w:rsid w:val="00B14ABB"/>
    <w:rsid w:val="00B15097"/>
    <w:rsid w:val="00B15983"/>
    <w:rsid w:val="00B15A0D"/>
    <w:rsid w:val="00B15BA4"/>
    <w:rsid w:val="00B16BEE"/>
    <w:rsid w:val="00B16F00"/>
    <w:rsid w:val="00B1757B"/>
    <w:rsid w:val="00B1786E"/>
    <w:rsid w:val="00B178FE"/>
    <w:rsid w:val="00B17A89"/>
    <w:rsid w:val="00B209AB"/>
    <w:rsid w:val="00B20C8D"/>
    <w:rsid w:val="00B21E66"/>
    <w:rsid w:val="00B222BA"/>
    <w:rsid w:val="00B227A6"/>
    <w:rsid w:val="00B22942"/>
    <w:rsid w:val="00B22BDF"/>
    <w:rsid w:val="00B23060"/>
    <w:rsid w:val="00B23215"/>
    <w:rsid w:val="00B23310"/>
    <w:rsid w:val="00B23643"/>
    <w:rsid w:val="00B23DE7"/>
    <w:rsid w:val="00B24242"/>
    <w:rsid w:val="00B24274"/>
    <w:rsid w:val="00B24580"/>
    <w:rsid w:val="00B245D3"/>
    <w:rsid w:val="00B24F26"/>
    <w:rsid w:val="00B24F8F"/>
    <w:rsid w:val="00B24FBB"/>
    <w:rsid w:val="00B250A4"/>
    <w:rsid w:val="00B250DA"/>
    <w:rsid w:val="00B253B5"/>
    <w:rsid w:val="00B2552B"/>
    <w:rsid w:val="00B25B09"/>
    <w:rsid w:val="00B25B73"/>
    <w:rsid w:val="00B25F79"/>
    <w:rsid w:val="00B261E6"/>
    <w:rsid w:val="00B263D6"/>
    <w:rsid w:val="00B266C6"/>
    <w:rsid w:val="00B26A4A"/>
    <w:rsid w:val="00B26C70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3848"/>
    <w:rsid w:val="00B33B31"/>
    <w:rsid w:val="00B33C01"/>
    <w:rsid w:val="00B33C5E"/>
    <w:rsid w:val="00B33F47"/>
    <w:rsid w:val="00B34281"/>
    <w:rsid w:val="00B34327"/>
    <w:rsid w:val="00B34455"/>
    <w:rsid w:val="00B34698"/>
    <w:rsid w:val="00B346F6"/>
    <w:rsid w:val="00B34B1A"/>
    <w:rsid w:val="00B34DBE"/>
    <w:rsid w:val="00B353B8"/>
    <w:rsid w:val="00B35F26"/>
    <w:rsid w:val="00B364F0"/>
    <w:rsid w:val="00B366CB"/>
    <w:rsid w:val="00B3703E"/>
    <w:rsid w:val="00B377C0"/>
    <w:rsid w:val="00B37A29"/>
    <w:rsid w:val="00B40533"/>
    <w:rsid w:val="00B406B3"/>
    <w:rsid w:val="00B40EA9"/>
    <w:rsid w:val="00B40EC4"/>
    <w:rsid w:val="00B410CD"/>
    <w:rsid w:val="00B415F2"/>
    <w:rsid w:val="00B41D57"/>
    <w:rsid w:val="00B41F16"/>
    <w:rsid w:val="00B4239C"/>
    <w:rsid w:val="00B4253D"/>
    <w:rsid w:val="00B4283A"/>
    <w:rsid w:val="00B4290E"/>
    <w:rsid w:val="00B429FD"/>
    <w:rsid w:val="00B42EA8"/>
    <w:rsid w:val="00B42F42"/>
    <w:rsid w:val="00B4341F"/>
    <w:rsid w:val="00B437C0"/>
    <w:rsid w:val="00B439E4"/>
    <w:rsid w:val="00B43E5F"/>
    <w:rsid w:val="00B43E6D"/>
    <w:rsid w:val="00B44028"/>
    <w:rsid w:val="00B442B6"/>
    <w:rsid w:val="00B4462D"/>
    <w:rsid w:val="00B45AFA"/>
    <w:rsid w:val="00B45AFC"/>
    <w:rsid w:val="00B466F2"/>
    <w:rsid w:val="00B46E08"/>
    <w:rsid w:val="00B4756D"/>
    <w:rsid w:val="00B478C6"/>
    <w:rsid w:val="00B478C9"/>
    <w:rsid w:val="00B4796B"/>
    <w:rsid w:val="00B50164"/>
    <w:rsid w:val="00B5065E"/>
    <w:rsid w:val="00B50FA0"/>
    <w:rsid w:val="00B51150"/>
    <w:rsid w:val="00B51990"/>
    <w:rsid w:val="00B51D4F"/>
    <w:rsid w:val="00B5225F"/>
    <w:rsid w:val="00B52742"/>
    <w:rsid w:val="00B52AEF"/>
    <w:rsid w:val="00B52B0C"/>
    <w:rsid w:val="00B534BF"/>
    <w:rsid w:val="00B5352B"/>
    <w:rsid w:val="00B538CF"/>
    <w:rsid w:val="00B53BC3"/>
    <w:rsid w:val="00B53BFA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5FF3"/>
    <w:rsid w:val="00B561CE"/>
    <w:rsid w:val="00B56267"/>
    <w:rsid w:val="00B56368"/>
    <w:rsid w:val="00B56FA5"/>
    <w:rsid w:val="00B571AF"/>
    <w:rsid w:val="00B60500"/>
    <w:rsid w:val="00B616C6"/>
    <w:rsid w:val="00B6212F"/>
    <w:rsid w:val="00B621A2"/>
    <w:rsid w:val="00B62AA3"/>
    <w:rsid w:val="00B63141"/>
    <w:rsid w:val="00B639F3"/>
    <w:rsid w:val="00B63A96"/>
    <w:rsid w:val="00B63CA3"/>
    <w:rsid w:val="00B63CDF"/>
    <w:rsid w:val="00B640C0"/>
    <w:rsid w:val="00B641E6"/>
    <w:rsid w:val="00B6461A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4FD"/>
    <w:rsid w:val="00B6669D"/>
    <w:rsid w:val="00B66E83"/>
    <w:rsid w:val="00B672B4"/>
    <w:rsid w:val="00B67649"/>
    <w:rsid w:val="00B677BB"/>
    <w:rsid w:val="00B67990"/>
    <w:rsid w:val="00B67A34"/>
    <w:rsid w:val="00B67BD5"/>
    <w:rsid w:val="00B67E02"/>
    <w:rsid w:val="00B704D2"/>
    <w:rsid w:val="00B707A5"/>
    <w:rsid w:val="00B70C8F"/>
    <w:rsid w:val="00B70EEC"/>
    <w:rsid w:val="00B7138A"/>
    <w:rsid w:val="00B717F4"/>
    <w:rsid w:val="00B718C7"/>
    <w:rsid w:val="00B718E0"/>
    <w:rsid w:val="00B719F1"/>
    <w:rsid w:val="00B73467"/>
    <w:rsid w:val="00B73829"/>
    <w:rsid w:val="00B7387B"/>
    <w:rsid w:val="00B73E9D"/>
    <w:rsid w:val="00B755A0"/>
    <w:rsid w:val="00B76055"/>
    <w:rsid w:val="00B76108"/>
    <w:rsid w:val="00B7629C"/>
    <w:rsid w:val="00B769B3"/>
    <w:rsid w:val="00B76E0F"/>
    <w:rsid w:val="00B779E6"/>
    <w:rsid w:val="00B801EF"/>
    <w:rsid w:val="00B8062F"/>
    <w:rsid w:val="00B80D07"/>
    <w:rsid w:val="00B8122E"/>
    <w:rsid w:val="00B81550"/>
    <w:rsid w:val="00B817F7"/>
    <w:rsid w:val="00B81A76"/>
    <w:rsid w:val="00B81DFB"/>
    <w:rsid w:val="00B81FEA"/>
    <w:rsid w:val="00B82B5F"/>
    <w:rsid w:val="00B82BA7"/>
    <w:rsid w:val="00B82DAE"/>
    <w:rsid w:val="00B83020"/>
    <w:rsid w:val="00B83146"/>
    <w:rsid w:val="00B83275"/>
    <w:rsid w:val="00B8373B"/>
    <w:rsid w:val="00B83831"/>
    <w:rsid w:val="00B85244"/>
    <w:rsid w:val="00B856C4"/>
    <w:rsid w:val="00B859B7"/>
    <w:rsid w:val="00B85AE8"/>
    <w:rsid w:val="00B85B14"/>
    <w:rsid w:val="00B86174"/>
    <w:rsid w:val="00B862E4"/>
    <w:rsid w:val="00B86C3C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0CF4"/>
    <w:rsid w:val="00B91194"/>
    <w:rsid w:val="00B9120C"/>
    <w:rsid w:val="00B9163D"/>
    <w:rsid w:val="00B930E1"/>
    <w:rsid w:val="00B93177"/>
    <w:rsid w:val="00B931FE"/>
    <w:rsid w:val="00B9390A"/>
    <w:rsid w:val="00B93B0F"/>
    <w:rsid w:val="00B93C22"/>
    <w:rsid w:val="00B93D49"/>
    <w:rsid w:val="00B942D2"/>
    <w:rsid w:val="00B94A8F"/>
    <w:rsid w:val="00B962CB"/>
    <w:rsid w:val="00B96799"/>
    <w:rsid w:val="00B967A4"/>
    <w:rsid w:val="00B96AF3"/>
    <w:rsid w:val="00B96BA6"/>
    <w:rsid w:val="00B96BFD"/>
    <w:rsid w:val="00B96D05"/>
    <w:rsid w:val="00B97806"/>
    <w:rsid w:val="00B97A6D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6C8"/>
    <w:rsid w:val="00BA19F8"/>
    <w:rsid w:val="00BA2321"/>
    <w:rsid w:val="00BA261C"/>
    <w:rsid w:val="00BA2C5D"/>
    <w:rsid w:val="00BA3486"/>
    <w:rsid w:val="00BA37A7"/>
    <w:rsid w:val="00BA38F5"/>
    <w:rsid w:val="00BA3D63"/>
    <w:rsid w:val="00BA4193"/>
    <w:rsid w:val="00BA4304"/>
    <w:rsid w:val="00BA538D"/>
    <w:rsid w:val="00BA575F"/>
    <w:rsid w:val="00BA595A"/>
    <w:rsid w:val="00BA5A2B"/>
    <w:rsid w:val="00BA5FC6"/>
    <w:rsid w:val="00BA610E"/>
    <w:rsid w:val="00BA6182"/>
    <w:rsid w:val="00BA647F"/>
    <w:rsid w:val="00BA6BB1"/>
    <w:rsid w:val="00BA6C02"/>
    <w:rsid w:val="00BA6DD0"/>
    <w:rsid w:val="00BA721C"/>
    <w:rsid w:val="00BA7AAB"/>
    <w:rsid w:val="00BA7D48"/>
    <w:rsid w:val="00BB06A9"/>
    <w:rsid w:val="00BB0D0F"/>
    <w:rsid w:val="00BB126C"/>
    <w:rsid w:val="00BB13A6"/>
    <w:rsid w:val="00BB1D85"/>
    <w:rsid w:val="00BB1F9B"/>
    <w:rsid w:val="00BB2022"/>
    <w:rsid w:val="00BB29A3"/>
    <w:rsid w:val="00BB2C30"/>
    <w:rsid w:val="00BB2F8A"/>
    <w:rsid w:val="00BB305F"/>
    <w:rsid w:val="00BB38B9"/>
    <w:rsid w:val="00BB3A83"/>
    <w:rsid w:val="00BB3B91"/>
    <w:rsid w:val="00BB3BA0"/>
    <w:rsid w:val="00BB40E3"/>
    <w:rsid w:val="00BB4409"/>
    <w:rsid w:val="00BB49C5"/>
    <w:rsid w:val="00BB5546"/>
    <w:rsid w:val="00BB572F"/>
    <w:rsid w:val="00BB59A2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B7CA2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4A6"/>
    <w:rsid w:val="00BC49A0"/>
    <w:rsid w:val="00BC4B97"/>
    <w:rsid w:val="00BC4D2F"/>
    <w:rsid w:val="00BC5230"/>
    <w:rsid w:val="00BC58CA"/>
    <w:rsid w:val="00BC5E24"/>
    <w:rsid w:val="00BC611F"/>
    <w:rsid w:val="00BC62BE"/>
    <w:rsid w:val="00BC71DD"/>
    <w:rsid w:val="00BC7385"/>
    <w:rsid w:val="00BC7B79"/>
    <w:rsid w:val="00BD01A9"/>
    <w:rsid w:val="00BD03BA"/>
    <w:rsid w:val="00BD07B4"/>
    <w:rsid w:val="00BD098A"/>
    <w:rsid w:val="00BD0C69"/>
    <w:rsid w:val="00BD1237"/>
    <w:rsid w:val="00BD133A"/>
    <w:rsid w:val="00BD15A1"/>
    <w:rsid w:val="00BD1737"/>
    <w:rsid w:val="00BD1E56"/>
    <w:rsid w:val="00BD1F39"/>
    <w:rsid w:val="00BD1F86"/>
    <w:rsid w:val="00BD2069"/>
    <w:rsid w:val="00BD21B8"/>
    <w:rsid w:val="00BD3262"/>
    <w:rsid w:val="00BD41FC"/>
    <w:rsid w:val="00BD4417"/>
    <w:rsid w:val="00BD45A5"/>
    <w:rsid w:val="00BD4671"/>
    <w:rsid w:val="00BD478C"/>
    <w:rsid w:val="00BD4A99"/>
    <w:rsid w:val="00BD587E"/>
    <w:rsid w:val="00BD5AF2"/>
    <w:rsid w:val="00BD643F"/>
    <w:rsid w:val="00BD65D7"/>
    <w:rsid w:val="00BD72BF"/>
    <w:rsid w:val="00BD7BC8"/>
    <w:rsid w:val="00BD7EE4"/>
    <w:rsid w:val="00BD7EE5"/>
    <w:rsid w:val="00BE013F"/>
    <w:rsid w:val="00BE0194"/>
    <w:rsid w:val="00BE06F4"/>
    <w:rsid w:val="00BE0AA1"/>
    <w:rsid w:val="00BE102E"/>
    <w:rsid w:val="00BE10B6"/>
    <w:rsid w:val="00BE1226"/>
    <w:rsid w:val="00BE1804"/>
    <w:rsid w:val="00BE1AD7"/>
    <w:rsid w:val="00BE1CF0"/>
    <w:rsid w:val="00BE223D"/>
    <w:rsid w:val="00BE22BA"/>
    <w:rsid w:val="00BE2BBD"/>
    <w:rsid w:val="00BE2BF7"/>
    <w:rsid w:val="00BE2CA1"/>
    <w:rsid w:val="00BE2CB6"/>
    <w:rsid w:val="00BE2E4E"/>
    <w:rsid w:val="00BE3864"/>
    <w:rsid w:val="00BE38C8"/>
    <w:rsid w:val="00BE40B2"/>
    <w:rsid w:val="00BE4242"/>
    <w:rsid w:val="00BE4377"/>
    <w:rsid w:val="00BE4857"/>
    <w:rsid w:val="00BE4A64"/>
    <w:rsid w:val="00BE4F81"/>
    <w:rsid w:val="00BE517B"/>
    <w:rsid w:val="00BE534A"/>
    <w:rsid w:val="00BE602A"/>
    <w:rsid w:val="00BE7120"/>
    <w:rsid w:val="00BE74D4"/>
    <w:rsid w:val="00BE7FAA"/>
    <w:rsid w:val="00BF01D2"/>
    <w:rsid w:val="00BF0368"/>
    <w:rsid w:val="00BF06EF"/>
    <w:rsid w:val="00BF06FC"/>
    <w:rsid w:val="00BF09B1"/>
    <w:rsid w:val="00BF0B2A"/>
    <w:rsid w:val="00BF0E01"/>
    <w:rsid w:val="00BF13A4"/>
    <w:rsid w:val="00BF27AD"/>
    <w:rsid w:val="00BF2CD8"/>
    <w:rsid w:val="00BF2DA4"/>
    <w:rsid w:val="00BF353B"/>
    <w:rsid w:val="00BF4A55"/>
    <w:rsid w:val="00BF51BA"/>
    <w:rsid w:val="00BF55D0"/>
    <w:rsid w:val="00BF5E91"/>
    <w:rsid w:val="00BF5ED6"/>
    <w:rsid w:val="00BF6CD4"/>
    <w:rsid w:val="00BF7130"/>
    <w:rsid w:val="00BF75F2"/>
    <w:rsid w:val="00BF793B"/>
    <w:rsid w:val="00BF799E"/>
    <w:rsid w:val="00C0062D"/>
    <w:rsid w:val="00C00D96"/>
    <w:rsid w:val="00C00E7E"/>
    <w:rsid w:val="00C01B58"/>
    <w:rsid w:val="00C020BF"/>
    <w:rsid w:val="00C02327"/>
    <w:rsid w:val="00C02D1B"/>
    <w:rsid w:val="00C03237"/>
    <w:rsid w:val="00C03318"/>
    <w:rsid w:val="00C03D90"/>
    <w:rsid w:val="00C03F15"/>
    <w:rsid w:val="00C04655"/>
    <w:rsid w:val="00C04744"/>
    <w:rsid w:val="00C04DFD"/>
    <w:rsid w:val="00C04E92"/>
    <w:rsid w:val="00C05164"/>
    <w:rsid w:val="00C05593"/>
    <w:rsid w:val="00C055BB"/>
    <w:rsid w:val="00C0580B"/>
    <w:rsid w:val="00C05C64"/>
    <w:rsid w:val="00C06137"/>
    <w:rsid w:val="00C0634C"/>
    <w:rsid w:val="00C06796"/>
    <w:rsid w:val="00C06A2C"/>
    <w:rsid w:val="00C06BC0"/>
    <w:rsid w:val="00C077C2"/>
    <w:rsid w:val="00C07ADC"/>
    <w:rsid w:val="00C104B3"/>
    <w:rsid w:val="00C10502"/>
    <w:rsid w:val="00C10643"/>
    <w:rsid w:val="00C1181F"/>
    <w:rsid w:val="00C119EB"/>
    <w:rsid w:val="00C11CFD"/>
    <w:rsid w:val="00C11D2D"/>
    <w:rsid w:val="00C12254"/>
    <w:rsid w:val="00C12402"/>
    <w:rsid w:val="00C127A0"/>
    <w:rsid w:val="00C12AE3"/>
    <w:rsid w:val="00C12F9D"/>
    <w:rsid w:val="00C1315D"/>
    <w:rsid w:val="00C13D17"/>
    <w:rsid w:val="00C14027"/>
    <w:rsid w:val="00C14B14"/>
    <w:rsid w:val="00C151F1"/>
    <w:rsid w:val="00C1567D"/>
    <w:rsid w:val="00C15A86"/>
    <w:rsid w:val="00C15B4A"/>
    <w:rsid w:val="00C161D6"/>
    <w:rsid w:val="00C164D4"/>
    <w:rsid w:val="00C16523"/>
    <w:rsid w:val="00C1685F"/>
    <w:rsid w:val="00C16DB4"/>
    <w:rsid w:val="00C17923"/>
    <w:rsid w:val="00C17984"/>
    <w:rsid w:val="00C17AFF"/>
    <w:rsid w:val="00C17D16"/>
    <w:rsid w:val="00C17E66"/>
    <w:rsid w:val="00C17ED8"/>
    <w:rsid w:val="00C20178"/>
    <w:rsid w:val="00C20665"/>
    <w:rsid w:val="00C20836"/>
    <w:rsid w:val="00C21413"/>
    <w:rsid w:val="00C21ACA"/>
    <w:rsid w:val="00C22176"/>
    <w:rsid w:val="00C222DA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BED"/>
    <w:rsid w:val="00C26D1A"/>
    <w:rsid w:val="00C27AE1"/>
    <w:rsid w:val="00C27D8C"/>
    <w:rsid w:val="00C304CB"/>
    <w:rsid w:val="00C306B8"/>
    <w:rsid w:val="00C30FCC"/>
    <w:rsid w:val="00C312BC"/>
    <w:rsid w:val="00C317E3"/>
    <w:rsid w:val="00C31B7A"/>
    <w:rsid w:val="00C32484"/>
    <w:rsid w:val="00C3257B"/>
    <w:rsid w:val="00C32637"/>
    <w:rsid w:val="00C328C2"/>
    <w:rsid w:val="00C3290A"/>
    <w:rsid w:val="00C32E45"/>
    <w:rsid w:val="00C32EDF"/>
    <w:rsid w:val="00C330F3"/>
    <w:rsid w:val="00C33132"/>
    <w:rsid w:val="00C338F2"/>
    <w:rsid w:val="00C33C79"/>
    <w:rsid w:val="00C34046"/>
    <w:rsid w:val="00C34450"/>
    <w:rsid w:val="00C34644"/>
    <w:rsid w:val="00C34647"/>
    <w:rsid w:val="00C34CA3"/>
    <w:rsid w:val="00C35867"/>
    <w:rsid w:val="00C358B6"/>
    <w:rsid w:val="00C36027"/>
    <w:rsid w:val="00C363BD"/>
    <w:rsid w:val="00C36410"/>
    <w:rsid w:val="00C36C57"/>
    <w:rsid w:val="00C37155"/>
    <w:rsid w:val="00C371E5"/>
    <w:rsid w:val="00C401AE"/>
    <w:rsid w:val="00C40860"/>
    <w:rsid w:val="00C40CCC"/>
    <w:rsid w:val="00C41253"/>
    <w:rsid w:val="00C4168E"/>
    <w:rsid w:val="00C41ECB"/>
    <w:rsid w:val="00C426D8"/>
    <w:rsid w:val="00C42F13"/>
    <w:rsid w:val="00C43E24"/>
    <w:rsid w:val="00C43F1B"/>
    <w:rsid w:val="00C440A9"/>
    <w:rsid w:val="00C4440D"/>
    <w:rsid w:val="00C44508"/>
    <w:rsid w:val="00C44BCC"/>
    <w:rsid w:val="00C44FF8"/>
    <w:rsid w:val="00C454B4"/>
    <w:rsid w:val="00C45523"/>
    <w:rsid w:val="00C4552E"/>
    <w:rsid w:val="00C4576A"/>
    <w:rsid w:val="00C4599A"/>
    <w:rsid w:val="00C46613"/>
    <w:rsid w:val="00C4683D"/>
    <w:rsid w:val="00C46A7A"/>
    <w:rsid w:val="00C472F7"/>
    <w:rsid w:val="00C47425"/>
    <w:rsid w:val="00C47829"/>
    <w:rsid w:val="00C478BA"/>
    <w:rsid w:val="00C47C13"/>
    <w:rsid w:val="00C47C27"/>
    <w:rsid w:val="00C50272"/>
    <w:rsid w:val="00C50646"/>
    <w:rsid w:val="00C50653"/>
    <w:rsid w:val="00C507E5"/>
    <w:rsid w:val="00C50B53"/>
    <w:rsid w:val="00C50DA8"/>
    <w:rsid w:val="00C51124"/>
    <w:rsid w:val="00C513AE"/>
    <w:rsid w:val="00C518A2"/>
    <w:rsid w:val="00C51B81"/>
    <w:rsid w:val="00C51BAA"/>
    <w:rsid w:val="00C51DA9"/>
    <w:rsid w:val="00C51DFC"/>
    <w:rsid w:val="00C51E88"/>
    <w:rsid w:val="00C51FBA"/>
    <w:rsid w:val="00C52541"/>
    <w:rsid w:val="00C52804"/>
    <w:rsid w:val="00C52C52"/>
    <w:rsid w:val="00C53029"/>
    <w:rsid w:val="00C539EC"/>
    <w:rsid w:val="00C53B81"/>
    <w:rsid w:val="00C53C99"/>
    <w:rsid w:val="00C53E70"/>
    <w:rsid w:val="00C53FF6"/>
    <w:rsid w:val="00C5410F"/>
    <w:rsid w:val="00C54217"/>
    <w:rsid w:val="00C547C6"/>
    <w:rsid w:val="00C5488A"/>
    <w:rsid w:val="00C54A1D"/>
    <w:rsid w:val="00C55023"/>
    <w:rsid w:val="00C553C0"/>
    <w:rsid w:val="00C55510"/>
    <w:rsid w:val="00C56A1D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04"/>
    <w:rsid w:val="00C64E93"/>
    <w:rsid w:val="00C655B9"/>
    <w:rsid w:val="00C657F3"/>
    <w:rsid w:val="00C65A65"/>
    <w:rsid w:val="00C66B20"/>
    <w:rsid w:val="00C66C4C"/>
    <w:rsid w:val="00C66EF5"/>
    <w:rsid w:val="00C67170"/>
    <w:rsid w:val="00C671F4"/>
    <w:rsid w:val="00C67290"/>
    <w:rsid w:val="00C677A9"/>
    <w:rsid w:val="00C67CD7"/>
    <w:rsid w:val="00C67FF6"/>
    <w:rsid w:val="00C705EE"/>
    <w:rsid w:val="00C713DB"/>
    <w:rsid w:val="00C71514"/>
    <w:rsid w:val="00C71E2E"/>
    <w:rsid w:val="00C741AE"/>
    <w:rsid w:val="00C74914"/>
    <w:rsid w:val="00C74B3A"/>
    <w:rsid w:val="00C74D93"/>
    <w:rsid w:val="00C7524A"/>
    <w:rsid w:val="00C75C8F"/>
    <w:rsid w:val="00C75CB6"/>
    <w:rsid w:val="00C75D8B"/>
    <w:rsid w:val="00C7671A"/>
    <w:rsid w:val="00C76E74"/>
    <w:rsid w:val="00C76F25"/>
    <w:rsid w:val="00C774BA"/>
    <w:rsid w:val="00C77857"/>
    <w:rsid w:val="00C77A86"/>
    <w:rsid w:val="00C77BBE"/>
    <w:rsid w:val="00C8008C"/>
    <w:rsid w:val="00C8036B"/>
    <w:rsid w:val="00C80D8B"/>
    <w:rsid w:val="00C81D57"/>
    <w:rsid w:val="00C82231"/>
    <w:rsid w:val="00C829E1"/>
    <w:rsid w:val="00C82C85"/>
    <w:rsid w:val="00C82FCD"/>
    <w:rsid w:val="00C83401"/>
    <w:rsid w:val="00C83590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6C88"/>
    <w:rsid w:val="00C873D3"/>
    <w:rsid w:val="00C87A15"/>
    <w:rsid w:val="00C87C4F"/>
    <w:rsid w:val="00C87F46"/>
    <w:rsid w:val="00C905B1"/>
    <w:rsid w:val="00C90B8F"/>
    <w:rsid w:val="00C90CEF"/>
    <w:rsid w:val="00C914CF"/>
    <w:rsid w:val="00C91656"/>
    <w:rsid w:val="00C918DA"/>
    <w:rsid w:val="00C91D96"/>
    <w:rsid w:val="00C91D97"/>
    <w:rsid w:val="00C91F4E"/>
    <w:rsid w:val="00C91FBB"/>
    <w:rsid w:val="00C9243F"/>
    <w:rsid w:val="00C92BEC"/>
    <w:rsid w:val="00C92F8A"/>
    <w:rsid w:val="00C93411"/>
    <w:rsid w:val="00C93665"/>
    <w:rsid w:val="00C943D2"/>
    <w:rsid w:val="00C9465F"/>
    <w:rsid w:val="00C94700"/>
    <w:rsid w:val="00C94B8E"/>
    <w:rsid w:val="00C9512F"/>
    <w:rsid w:val="00C953FF"/>
    <w:rsid w:val="00C956AC"/>
    <w:rsid w:val="00C9639D"/>
    <w:rsid w:val="00C96AD7"/>
    <w:rsid w:val="00C976D6"/>
    <w:rsid w:val="00C97B36"/>
    <w:rsid w:val="00C97C01"/>
    <w:rsid w:val="00C97E0B"/>
    <w:rsid w:val="00CA0102"/>
    <w:rsid w:val="00CA01E0"/>
    <w:rsid w:val="00CA05AA"/>
    <w:rsid w:val="00CA05E4"/>
    <w:rsid w:val="00CA0A1A"/>
    <w:rsid w:val="00CA0DAA"/>
    <w:rsid w:val="00CA0E02"/>
    <w:rsid w:val="00CA0F4E"/>
    <w:rsid w:val="00CA1614"/>
    <w:rsid w:val="00CA1846"/>
    <w:rsid w:val="00CA19EF"/>
    <w:rsid w:val="00CA239F"/>
    <w:rsid w:val="00CA241B"/>
    <w:rsid w:val="00CA2A28"/>
    <w:rsid w:val="00CA2DEA"/>
    <w:rsid w:val="00CA2F9A"/>
    <w:rsid w:val="00CA2FF2"/>
    <w:rsid w:val="00CA31F6"/>
    <w:rsid w:val="00CA3A96"/>
    <w:rsid w:val="00CA400B"/>
    <w:rsid w:val="00CA4246"/>
    <w:rsid w:val="00CA4EE4"/>
    <w:rsid w:val="00CA5394"/>
    <w:rsid w:val="00CA5440"/>
    <w:rsid w:val="00CA54E7"/>
    <w:rsid w:val="00CA58DC"/>
    <w:rsid w:val="00CA5ABF"/>
    <w:rsid w:val="00CA5B66"/>
    <w:rsid w:val="00CA5C06"/>
    <w:rsid w:val="00CA5DC9"/>
    <w:rsid w:val="00CA5F0F"/>
    <w:rsid w:val="00CA5FAD"/>
    <w:rsid w:val="00CA644C"/>
    <w:rsid w:val="00CA68C1"/>
    <w:rsid w:val="00CA6A5A"/>
    <w:rsid w:val="00CA6AD8"/>
    <w:rsid w:val="00CA6AFB"/>
    <w:rsid w:val="00CA6D78"/>
    <w:rsid w:val="00CA6F60"/>
    <w:rsid w:val="00CA796E"/>
    <w:rsid w:val="00CA7CD3"/>
    <w:rsid w:val="00CB0153"/>
    <w:rsid w:val="00CB05C3"/>
    <w:rsid w:val="00CB06D6"/>
    <w:rsid w:val="00CB07AF"/>
    <w:rsid w:val="00CB07F1"/>
    <w:rsid w:val="00CB097A"/>
    <w:rsid w:val="00CB0CD1"/>
    <w:rsid w:val="00CB0F84"/>
    <w:rsid w:val="00CB15D2"/>
    <w:rsid w:val="00CB22A8"/>
    <w:rsid w:val="00CB26AD"/>
    <w:rsid w:val="00CB2B7D"/>
    <w:rsid w:val="00CB34D7"/>
    <w:rsid w:val="00CB362F"/>
    <w:rsid w:val="00CB37DE"/>
    <w:rsid w:val="00CB3AC6"/>
    <w:rsid w:val="00CB3BCD"/>
    <w:rsid w:val="00CB3EA7"/>
    <w:rsid w:val="00CB3FC3"/>
    <w:rsid w:val="00CB406F"/>
    <w:rsid w:val="00CB41E8"/>
    <w:rsid w:val="00CB4D1F"/>
    <w:rsid w:val="00CB4E10"/>
    <w:rsid w:val="00CB5403"/>
    <w:rsid w:val="00CB570F"/>
    <w:rsid w:val="00CB624A"/>
    <w:rsid w:val="00CB65BD"/>
    <w:rsid w:val="00CB694E"/>
    <w:rsid w:val="00CB6BB3"/>
    <w:rsid w:val="00CB6BF5"/>
    <w:rsid w:val="00CB6F82"/>
    <w:rsid w:val="00CB71F8"/>
    <w:rsid w:val="00CB742E"/>
    <w:rsid w:val="00CB78E7"/>
    <w:rsid w:val="00CB7E75"/>
    <w:rsid w:val="00CC0382"/>
    <w:rsid w:val="00CC088D"/>
    <w:rsid w:val="00CC0B88"/>
    <w:rsid w:val="00CC0DBE"/>
    <w:rsid w:val="00CC145F"/>
    <w:rsid w:val="00CC14CA"/>
    <w:rsid w:val="00CC1560"/>
    <w:rsid w:val="00CC2118"/>
    <w:rsid w:val="00CC2386"/>
    <w:rsid w:val="00CC2484"/>
    <w:rsid w:val="00CC2939"/>
    <w:rsid w:val="00CC3140"/>
    <w:rsid w:val="00CC34F7"/>
    <w:rsid w:val="00CC354A"/>
    <w:rsid w:val="00CC3A2E"/>
    <w:rsid w:val="00CC3B6B"/>
    <w:rsid w:val="00CC3E22"/>
    <w:rsid w:val="00CC4242"/>
    <w:rsid w:val="00CC55E9"/>
    <w:rsid w:val="00CC56C4"/>
    <w:rsid w:val="00CC5875"/>
    <w:rsid w:val="00CC5A74"/>
    <w:rsid w:val="00CC5C95"/>
    <w:rsid w:val="00CC5F94"/>
    <w:rsid w:val="00CC615A"/>
    <w:rsid w:val="00CC6873"/>
    <w:rsid w:val="00CC6988"/>
    <w:rsid w:val="00CC6A7F"/>
    <w:rsid w:val="00CC6D4B"/>
    <w:rsid w:val="00CC7830"/>
    <w:rsid w:val="00CC7C64"/>
    <w:rsid w:val="00CC7EC3"/>
    <w:rsid w:val="00CD036C"/>
    <w:rsid w:val="00CD0A72"/>
    <w:rsid w:val="00CD1C69"/>
    <w:rsid w:val="00CD2267"/>
    <w:rsid w:val="00CD22F1"/>
    <w:rsid w:val="00CD239E"/>
    <w:rsid w:val="00CD2C00"/>
    <w:rsid w:val="00CD2C99"/>
    <w:rsid w:val="00CD2E05"/>
    <w:rsid w:val="00CD30C8"/>
    <w:rsid w:val="00CD31C1"/>
    <w:rsid w:val="00CD361F"/>
    <w:rsid w:val="00CD3A49"/>
    <w:rsid w:val="00CD3B51"/>
    <w:rsid w:val="00CD5491"/>
    <w:rsid w:val="00CD5E64"/>
    <w:rsid w:val="00CD614F"/>
    <w:rsid w:val="00CD6184"/>
    <w:rsid w:val="00CD6446"/>
    <w:rsid w:val="00CD64E0"/>
    <w:rsid w:val="00CD6904"/>
    <w:rsid w:val="00CD6A78"/>
    <w:rsid w:val="00CD6D44"/>
    <w:rsid w:val="00CD771B"/>
    <w:rsid w:val="00CD7932"/>
    <w:rsid w:val="00CD7BF5"/>
    <w:rsid w:val="00CD7DE5"/>
    <w:rsid w:val="00CE027F"/>
    <w:rsid w:val="00CE076F"/>
    <w:rsid w:val="00CE0AB6"/>
    <w:rsid w:val="00CE0F3A"/>
    <w:rsid w:val="00CE1582"/>
    <w:rsid w:val="00CE2169"/>
    <w:rsid w:val="00CE21F0"/>
    <w:rsid w:val="00CE2498"/>
    <w:rsid w:val="00CE254E"/>
    <w:rsid w:val="00CE299A"/>
    <w:rsid w:val="00CE2BAE"/>
    <w:rsid w:val="00CE2DA0"/>
    <w:rsid w:val="00CE31B9"/>
    <w:rsid w:val="00CE36C6"/>
    <w:rsid w:val="00CE39B7"/>
    <w:rsid w:val="00CE3A4A"/>
    <w:rsid w:val="00CE3C0E"/>
    <w:rsid w:val="00CE3CCD"/>
    <w:rsid w:val="00CE3D67"/>
    <w:rsid w:val="00CE3DEA"/>
    <w:rsid w:val="00CE529E"/>
    <w:rsid w:val="00CE54B2"/>
    <w:rsid w:val="00CE61BC"/>
    <w:rsid w:val="00CE6763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3A1"/>
    <w:rsid w:val="00CF25E6"/>
    <w:rsid w:val="00CF26C4"/>
    <w:rsid w:val="00CF2740"/>
    <w:rsid w:val="00CF2B37"/>
    <w:rsid w:val="00CF3133"/>
    <w:rsid w:val="00CF3A02"/>
    <w:rsid w:val="00CF4060"/>
    <w:rsid w:val="00CF436E"/>
    <w:rsid w:val="00CF4493"/>
    <w:rsid w:val="00CF48EF"/>
    <w:rsid w:val="00CF4CD5"/>
    <w:rsid w:val="00CF4DF0"/>
    <w:rsid w:val="00CF54EE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CF76E2"/>
    <w:rsid w:val="00D00216"/>
    <w:rsid w:val="00D0039C"/>
    <w:rsid w:val="00D00676"/>
    <w:rsid w:val="00D0112E"/>
    <w:rsid w:val="00D01717"/>
    <w:rsid w:val="00D01B68"/>
    <w:rsid w:val="00D01F07"/>
    <w:rsid w:val="00D029C4"/>
    <w:rsid w:val="00D02B97"/>
    <w:rsid w:val="00D03BE2"/>
    <w:rsid w:val="00D03E0F"/>
    <w:rsid w:val="00D03FC0"/>
    <w:rsid w:val="00D04843"/>
    <w:rsid w:val="00D04A31"/>
    <w:rsid w:val="00D0611E"/>
    <w:rsid w:val="00D0679B"/>
    <w:rsid w:val="00D0695C"/>
    <w:rsid w:val="00D07CAC"/>
    <w:rsid w:val="00D10D6E"/>
    <w:rsid w:val="00D113BF"/>
    <w:rsid w:val="00D113C0"/>
    <w:rsid w:val="00D11979"/>
    <w:rsid w:val="00D121CD"/>
    <w:rsid w:val="00D1232F"/>
    <w:rsid w:val="00D12393"/>
    <w:rsid w:val="00D124CE"/>
    <w:rsid w:val="00D12979"/>
    <w:rsid w:val="00D13537"/>
    <w:rsid w:val="00D135D3"/>
    <w:rsid w:val="00D144E8"/>
    <w:rsid w:val="00D145D9"/>
    <w:rsid w:val="00D1478C"/>
    <w:rsid w:val="00D14937"/>
    <w:rsid w:val="00D153FF"/>
    <w:rsid w:val="00D159C5"/>
    <w:rsid w:val="00D15BF3"/>
    <w:rsid w:val="00D15D01"/>
    <w:rsid w:val="00D15F5E"/>
    <w:rsid w:val="00D16139"/>
    <w:rsid w:val="00D16752"/>
    <w:rsid w:val="00D1792E"/>
    <w:rsid w:val="00D17E56"/>
    <w:rsid w:val="00D2022F"/>
    <w:rsid w:val="00D210C2"/>
    <w:rsid w:val="00D210EA"/>
    <w:rsid w:val="00D211B7"/>
    <w:rsid w:val="00D21C3E"/>
    <w:rsid w:val="00D2225F"/>
    <w:rsid w:val="00D22507"/>
    <w:rsid w:val="00D2258B"/>
    <w:rsid w:val="00D22714"/>
    <w:rsid w:val="00D22994"/>
    <w:rsid w:val="00D22B98"/>
    <w:rsid w:val="00D22F73"/>
    <w:rsid w:val="00D2307C"/>
    <w:rsid w:val="00D2399E"/>
    <w:rsid w:val="00D23CD2"/>
    <w:rsid w:val="00D23F55"/>
    <w:rsid w:val="00D248B1"/>
    <w:rsid w:val="00D2493A"/>
    <w:rsid w:val="00D252BC"/>
    <w:rsid w:val="00D2554F"/>
    <w:rsid w:val="00D2565B"/>
    <w:rsid w:val="00D25E45"/>
    <w:rsid w:val="00D26325"/>
    <w:rsid w:val="00D26822"/>
    <w:rsid w:val="00D26D3B"/>
    <w:rsid w:val="00D26F9A"/>
    <w:rsid w:val="00D275F4"/>
    <w:rsid w:val="00D27A78"/>
    <w:rsid w:val="00D27BBE"/>
    <w:rsid w:val="00D27C51"/>
    <w:rsid w:val="00D305D0"/>
    <w:rsid w:val="00D306F3"/>
    <w:rsid w:val="00D3086D"/>
    <w:rsid w:val="00D30E2E"/>
    <w:rsid w:val="00D313D3"/>
    <w:rsid w:val="00D314C6"/>
    <w:rsid w:val="00D316A4"/>
    <w:rsid w:val="00D3178E"/>
    <w:rsid w:val="00D31982"/>
    <w:rsid w:val="00D31F0B"/>
    <w:rsid w:val="00D31F70"/>
    <w:rsid w:val="00D3235F"/>
    <w:rsid w:val="00D32693"/>
    <w:rsid w:val="00D32D40"/>
    <w:rsid w:val="00D3332A"/>
    <w:rsid w:val="00D336DD"/>
    <w:rsid w:val="00D33A1A"/>
    <w:rsid w:val="00D33CD1"/>
    <w:rsid w:val="00D33D9D"/>
    <w:rsid w:val="00D33F61"/>
    <w:rsid w:val="00D34002"/>
    <w:rsid w:val="00D345F1"/>
    <w:rsid w:val="00D3490E"/>
    <w:rsid w:val="00D34CB8"/>
    <w:rsid w:val="00D3655B"/>
    <w:rsid w:val="00D36748"/>
    <w:rsid w:val="00D3698E"/>
    <w:rsid w:val="00D369F3"/>
    <w:rsid w:val="00D36FBE"/>
    <w:rsid w:val="00D40028"/>
    <w:rsid w:val="00D40740"/>
    <w:rsid w:val="00D4149E"/>
    <w:rsid w:val="00D414ED"/>
    <w:rsid w:val="00D415AD"/>
    <w:rsid w:val="00D42107"/>
    <w:rsid w:val="00D42254"/>
    <w:rsid w:val="00D42303"/>
    <w:rsid w:val="00D425B9"/>
    <w:rsid w:val="00D42704"/>
    <w:rsid w:val="00D42A3D"/>
    <w:rsid w:val="00D42DDD"/>
    <w:rsid w:val="00D432FD"/>
    <w:rsid w:val="00D4427C"/>
    <w:rsid w:val="00D446B2"/>
    <w:rsid w:val="00D44797"/>
    <w:rsid w:val="00D44CE2"/>
    <w:rsid w:val="00D4534B"/>
    <w:rsid w:val="00D45574"/>
    <w:rsid w:val="00D45A4C"/>
    <w:rsid w:val="00D45AF2"/>
    <w:rsid w:val="00D45B47"/>
    <w:rsid w:val="00D45D06"/>
    <w:rsid w:val="00D466B7"/>
    <w:rsid w:val="00D46745"/>
    <w:rsid w:val="00D467F6"/>
    <w:rsid w:val="00D468C5"/>
    <w:rsid w:val="00D46F15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8C0"/>
    <w:rsid w:val="00D51D8C"/>
    <w:rsid w:val="00D51E24"/>
    <w:rsid w:val="00D51F52"/>
    <w:rsid w:val="00D51F98"/>
    <w:rsid w:val="00D5227B"/>
    <w:rsid w:val="00D53507"/>
    <w:rsid w:val="00D53F65"/>
    <w:rsid w:val="00D54106"/>
    <w:rsid w:val="00D54174"/>
    <w:rsid w:val="00D54412"/>
    <w:rsid w:val="00D54635"/>
    <w:rsid w:val="00D54CE5"/>
    <w:rsid w:val="00D55555"/>
    <w:rsid w:val="00D558EB"/>
    <w:rsid w:val="00D563B8"/>
    <w:rsid w:val="00D563E6"/>
    <w:rsid w:val="00D566B9"/>
    <w:rsid w:val="00D5699B"/>
    <w:rsid w:val="00D56A3F"/>
    <w:rsid w:val="00D57451"/>
    <w:rsid w:val="00D575D6"/>
    <w:rsid w:val="00D57C72"/>
    <w:rsid w:val="00D600B5"/>
    <w:rsid w:val="00D60763"/>
    <w:rsid w:val="00D60C03"/>
    <w:rsid w:val="00D60D2E"/>
    <w:rsid w:val="00D6145D"/>
    <w:rsid w:val="00D617B1"/>
    <w:rsid w:val="00D61C0C"/>
    <w:rsid w:val="00D61C98"/>
    <w:rsid w:val="00D61FFC"/>
    <w:rsid w:val="00D62E88"/>
    <w:rsid w:val="00D63101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734"/>
    <w:rsid w:val="00D70766"/>
    <w:rsid w:val="00D7080C"/>
    <w:rsid w:val="00D70A37"/>
    <w:rsid w:val="00D70CCD"/>
    <w:rsid w:val="00D70F76"/>
    <w:rsid w:val="00D71072"/>
    <w:rsid w:val="00D71A16"/>
    <w:rsid w:val="00D71F1E"/>
    <w:rsid w:val="00D722A3"/>
    <w:rsid w:val="00D728AF"/>
    <w:rsid w:val="00D728D2"/>
    <w:rsid w:val="00D72BC2"/>
    <w:rsid w:val="00D730FD"/>
    <w:rsid w:val="00D73FA6"/>
    <w:rsid w:val="00D742FB"/>
    <w:rsid w:val="00D744F6"/>
    <w:rsid w:val="00D7457F"/>
    <w:rsid w:val="00D746AE"/>
    <w:rsid w:val="00D74C1B"/>
    <w:rsid w:val="00D74C55"/>
    <w:rsid w:val="00D74F42"/>
    <w:rsid w:val="00D75559"/>
    <w:rsid w:val="00D75813"/>
    <w:rsid w:val="00D75EE7"/>
    <w:rsid w:val="00D76AE0"/>
    <w:rsid w:val="00D76B44"/>
    <w:rsid w:val="00D76C1C"/>
    <w:rsid w:val="00D7753F"/>
    <w:rsid w:val="00D77814"/>
    <w:rsid w:val="00D801F5"/>
    <w:rsid w:val="00D8051B"/>
    <w:rsid w:val="00D80FAF"/>
    <w:rsid w:val="00D810D3"/>
    <w:rsid w:val="00D814FF"/>
    <w:rsid w:val="00D815FC"/>
    <w:rsid w:val="00D8160D"/>
    <w:rsid w:val="00D81BF6"/>
    <w:rsid w:val="00D81C58"/>
    <w:rsid w:val="00D81C66"/>
    <w:rsid w:val="00D8227E"/>
    <w:rsid w:val="00D82471"/>
    <w:rsid w:val="00D82662"/>
    <w:rsid w:val="00D83094"/>
    <w:rsid w:val="00D83F39"/>
    <w:rsid w:val="00D84923"/>
    <w:rsid w:val="00D84C4E"/>
    <w:rsid w:val="00D854FD"/>
    <w:rsid w:val="00D859EA"/>
    <w:rsid w:val="00D85BD9"/>
    <w:rsid w:val="00D86198"/>
    <w:rsid w:val="00D86216"/>
    <w:rsid w:val="00D8642C"/>
    <w:rsid w:val="00D864F3"/>
    <w:rsid w:val="00D8681E"/>
    <w:rsid w:val="00D8690F"/>
    <w:rsid w:val="00D87F53"/>
    <w:rsid w:val="00D900BF"/>
    <w:rsid w:val="00D909CA"/>
    <w:rsid w:val="00D90C8E"/>
    <w:rsid w:val="00D90ED7"/>
    <w:rsid w:val="00D90FF3"/>
    <w:rsid w:val="00D91414"/>
    <w:rsid w:val="00D914A5"/>
    <w:rsid w:val="00D91945"/>
    <w:rsid w:val="00D91A9B"/>
    <w:rsid w:val="00D92657"/>
    <w:rsid w:val="00D92672"/>
    <w:rsid w:val="00D926A0"/>
    <w:rsid w:val="00D926CF"/>
    <w:rsid w:val="00D930CF"/>
    <w:rsid w:val="00D94893"/>
    <w:rsid w:val="00D95882"/>
    <w:rsid w:val="00D95E7F"/>
    <w:rsid w:val="00D96E0F"/>
    <w:rsid w:val="00D97A9A"/>
    <w:rsid w:val="00DA0068"/>
    <w:rsid w:val="00DA081E"/>
    <w:rsid w:val="00DA0A56"/>
    <w:rsid w:val="00DA101C"/>
    <w:rsid w:val="00DA1080"/>
    <w:rsid w:val="00DA10C6"/>
    <w:rsid w:val="00DA128E"/>
    <w:rsid w:val="00DA16AF"/>
    <w:rsid w:val="00DA1BC6"/>
    <w:rsid w:val="00DA2029"/>
    <w:rsid w:val="00DA2891"/>
    <w:rsid w:val="00DA2D61"/>
    <w:rsid w:val="00DA2D6D"/>
    <w:rsid w:val="00DA317C"/>
    <w:rsid w:val="00DA322D"/>
    <w:rsid w:val="00DA3378"/>
    <w:rsid w:val="00DA34DB"/>
    <w:rsid w:val="00DA387D"/>
    <w:rsid w:val="00DA3DD3"/>
    <w:rsid w:val="00DA4522"/>
    <w:rsid w:val="00DA45C0"/>
    <w:rsid w:val="00DA48BE"/>
    <w:rsid w:val="00DA4D32"/>
    <w:rsid w:val="00DA5338"/>
    <w:rsid w:val="00DA53E0"/>
    <w:rsid w:val="00DA5D84"/>
    <w:rsid w:val="00DA6631"/>
    <w:rsid w:val="00DA69A2"/>
    <w:rsid w:val="00DA6B0E"/>
    <w:rsid w:val="00DA7215"/>
    <w:rsid w:val="00DA7657"/>
    <w:rsid w:val="00DA76DA"/>
    <w:rsid w:val="00DA7C0E"/>
    <w:rsid w:val="00DA7D6B"/>
    <w:rsid w:val="00DB021A"/>
    <w:rsid w:val="00DB089C"/>
    <w:rsid w:val="00DB121F"/>
    <w:rsid w:val="00DB2C56"/>
    <w:rsid w:val="00DB2E8C"/>
    <w:rsid w:val="00DB32FC"/>
    <w:rsid w:val="00DB4228"/>
    <w:rsid w:val="00DB45F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19A"/>
    <w:rsid w:val="00DB7341"/>
    <w:rsid w:val="00DB75E6"/>
    <w:rsid w:val="00DC00BB"/>
    <w:rsid w:val="00DC0431"/>
    <w:rsid w:val="00DC0686"/>
    <w:rsid w:val="00DC07FA"/>
    <w:rsid w:val="00DC0AEC"/>
    <w:rsid w:val="00DC0EFA"/>
    <w:rsid w:val="00DC14A8"/>
    <w:rsid w:val="00DC1FA0"/>
    <w:rsid w:val="00DC2384"/>
    <w:rsid w:val="00DC287F"/>
    <w:rsid w:val="00DC2B93"/>
    <w:rsid w:val="00DC2BCC"/>
    <w:rsid w:val="00DC2ED7"/>
    <w:rsid w:val="00DC338A"/>
    <w:rsid w:val="00DC399A"/>
    <w:rsid w:val="00DC40E5"/>
    <w:rsid w:val="00DC4F63"/>
    <w:rsid w:val="00DC5210"/>
    <w:rsid w:val="00DC645B"/>
    <w:rsid w:val="00DC65E3"/>
    <w:rsid w:val="00DC6AA2"/>
    <w:rsid w:val="00DC6EBE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0EF7"/>
    <w:rsid w:val="00DD1157"/>
    <w:rsid w:val="00DD145A"/>
    <w:rsid w:val="00DD1669"/>
    <w:rsid w:val="00DD1755"/>
    <w:rsid w:val="00DD1B16"/>
    <w:rsid w:val="00DD1B5C"/>
    <w:rsid w:val="00DD1F69"/>
    <w:rsid w:val="00DD2185"/>
    <w:rsid w:val="00DD2A37"/>
    <w:rsid w:val="00DD2B8D"/>
    <w:rsid w:val="00DD2C59"/>
    <w:rsid w:val="00DD2C77"/>
    <w:rsid w:val="00DD2D15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7376"/>
    <w:rsid w:val="00DD73DE"/>
    <w:rsid w:val="00DD7B84"/>
    <w:rsid w:val="00DD7BB1"/>
    <w:rsid w:val="00DE0265"/>
    <w:rsid w:val="00DE0360"/>
    <w:rsid w:val="00DE04EA"/>
    <w:rsid w:val="00DE0633"/>
    <w:rsid w:val="00DE0BDB"/>
    <w:rsid w:val="00DE1029"/>
    <w:rsid w:val="00DE119E"/>
    <w:rsid w:val="00DE139C"/>
    <w:rsid w:val="00DE1B0E"/>
    <w:rsid w:val="00DE20CF"/>
    <w:rsid w:val="00DE2977"/>
    <w:rsid w:val="00DE2A6A"/>
    <w:rsid w:val="00DE32CB"/>
    <w:rsid w:val="00DE3C32"/>
    <w:rsid w:val="00DE409A"/>
    <w:rsid w:val="00DE47D9"/>
    <w:rsid w:val="00DE4EC3"/>
    <w:rsid w:val="00DE5269"/>
    <w:rsid w:val="00DE5AB1"/>
    <w:rsid w:val="00DE5B20"/>
    <w:rsid w:val="00DE5F44"/>
    <w:rsid w:val="00DE5F89"/>
    <w:rsid w:val="00DE68C7"/>
    <w:rsid w:val="00DE6907"/>
    <w:rsid w:val="00DE7216"/>
    <w:rsid w:val="00DE7C9E"/>
    <w:rsid w:val="00DF0172"/>
    <w:rsid w:val="00DF0A29"/>
    <w:rsid w:val="00DF0AE5"/>
    <w:rsid w:val="00DF164C"/>
    <w:rsid w:val="00DF1A17"/>
    <w:rsid w:val="00DF1AFD"/>
    <w:rsid w:val="00DF20E2"/>
    <w:rsid w:val="00DF2342"/>
    <w:rsid w:val="00DF2C44"/>
    <w:rsid w:val="00DF2CDC"/>
    <w:rsid w:val="00DF2E7F"/>
    <w:rsid w:val="00DF3045"/>
    <w:rsid w:val="00DF34FD"/>
    <w:rsid w:val="00DF3CC6"/>
    <w:rsid w:val="00DF4F04"/>
    <w:rsid w:val="00DF53EC"/>
    <w:rsid w:val="00DF5D4F"/>
    <w:rsid w:val="00DF5E28"/>
    <w:rsid w:val="00DF66C3"/>
    <w:rsid w:val="00DF68B5"/>
    <w:rsid w:val="00DF7209"/>
    <w:rsid w:val="00E00008"/>
    <w:rsid w:val="00E0015B"/>
    <w:rsid w:val="00E00180"/>
    <w:rsid w:val="00E0028F"/>
    <w:rsid w:val="00E00C31"/>
    <w:rsid w:val="00E02502"/>
    <w:rsid w:val="00E0283D"/>
    <w:rsid w:val="00E02C2D"/>
    <w:rsid w:val="00E0391C"/>
    <w:rsid w:val="00E03DE8"/>
    <w:rsid w:val="00E040B5"/>
    <w:rsid w:val="00E046E5"/>
    <w:rsid w:val="00E04BF2"/>
    <w:rsid w:val="00E04D0A"/>
    <w:rsid w:val="00E04EB7"/>
    <w:rsid w:val="00E05736"/>
    <w:rsid w:val="00E06005"/>
    <w:rsid w:val="00E061A6"/>
    <w:rsid w:val="00E06378"/>
    <w:rsid w:val="00E06529"/>
    <w:rsid w:val="00E0698D"/>
    <w:rsid w:val="00E06B19"/>
    <w:rsid w:val="00E06B1D"/>
    <w:rsid w:val="00E06B59"/>
    <w:rsid w:val="00E06D2E"/>
    <w:rsid w:val="00E07A68"/>
    <w:rsid w:val="00E07E45"/>
    <w:rsid w:val="00E07FD6"/>
    <w:rsid w:val="00E07FF1"/>
    <w:rsid w:val="00E10120"/>
    <w:rsid w:val="00E104F6"/>
    <w:rsid w:val="00E10760"/>
    <w:rsid w:val="00E10832"/>
    <w:rsid w:val="00E10AD6"/>
    <w:rsid w:val="00E113A0"/>
    <w:rsid w:val="00E1182C"/>
    <w:rsid w:val="00E11A00"/>
    <w:rsid w:val="00E11B1F"/>
    <w:rsid w:val="00E11B36"/>
    <w:rsid w:val="00E11D0D"/>
    <w:rsid w:val="00E12102"/>
    <w:rsid w:val="00E12BEA"/>
    <w:rsid w:val="00E12C46"/>
    <w:rsid w:val="00E12F33"/>
    <w:rsid w:val="00E13739"/>
    <w:rsid w:val="00E1448C"/>
    <w:rsid w:val="00E145CF"/>
    <w:rsid w:val="00E147E4"/>
    <w:rsid w:val="00E14823"/>
    <w:rsid w:val="00E1524C"/>
    <w:rsid w:val="00E154E6"/>
    <w:rsid w:val="00E158B0"/>
    <w:rsid w:val="00E159FD"/>
    <w:rsid w:val="00E1624D"/>
    <w:rsid w:val="00E16260"/>
    <w:rsid w:val="00E166BE"/>
    <w:rsid w:val="00E16B28"/>
    <w:rsid w:val="00E17497"/>
    <w:rsid w:val="00E201D3"/>
    <w:rsid w:val="00E205CF"/>
    <w:rsid w:val="00E20629"/>
    <w:rsid w:val="00E208AD"/>
    <w:rsid w:val="00E20A9E"/>
    <w:rsid w:val="00E211EF"/>
    <w:rsid w:val="00E215A2"/>
    <w:rsid w:val="00E21FC2"/>
    <w:rsid w:val="00E22942"/>
    <w:rsid w:val="00E22F9F"/>
    <w:rsid w:val="00E230B7"/>
    <w:rsid w:val="00E2315D"/>
    <w:rsid w:val="00E2328D"/>
    <w:rsid w:val="00E2398F"/>
    <w:rsid w:val="00E23AA8"/>
    <w:rsid w:val="00E23E7E"/>
    <w:rsid w:val="00E24062"/>
    <w:rsid w:val="00E24284"/>
    <w:rsid w:val="00E2449F"/>
    <w:rsid w:val="00E24BC7"/>
    <w:rsid w:val="00E24DAF"/>
    <w:rsid w:val="00E24F5B"/>
    <w:rsid w:val="00E25A60"/>
    <w:rsid w:val="00E25AF0"/>
    <w:rsid w:val="00E26FCB"/>
    <w:rsid w:val="00E2715E"/>
    <w:rsid w:val="00E2757E"/>
    <w:rsid w:val="00E27881"/>
    <w:rsid w:val="00E27C8C"/>
    <w:rsid w:val="00E27DCF"/>
    <w:rsid w:val="00E30A1B"/>
    <w:rsid w:val="00E317B0"/>
    <w:rsid w:val="00E3217A"/>
    <w:rsid w:val="00E32C8E"/>
    <w:rsid w:val="00E3314C"/>
    <w:rsid w:val="00E3440C"/>
    <w:rsid w:val="00E34E5E"/>
    <w:rsid w:val="00E35122"/>
    <w:rsid w:val="00E3577C"/>
    <w:rsid w:val="00E35AAE"/>
    <w:rsid w:val="00E35DCA"/>
    <w:rsid w:val="00E361BB"/>
    <w:rsid w:val="00E36312"/>
    <w:rsid w:val="00E36843"/>
    <w:rsid w:val="00E36931"/>
    <w:rsid w:val="00E3697F"/>
    <w:rsid w:val="00E36F64"/>
    <w:rsid w:val="00E370E8"/>
    <w:rsid w:val="00E371C7"/>
    <w:rsid w:val="00E375D2"/>
    <w:rsid w:val="00E37712"/>
    <w:rsid w:val="00E37747"/>
    <w:rsid w:val="00E37EDF"/>
    <w:rsid w:val="00E37EFB"/>
    <w:rsid w:val="00E40D04"/>
    <w:rsid w:val="00E40F07"/>
    <w:rsid w:val="00E418F1"/>
    <w:rsid w:val="00E4214A"/>
    <w:rsid w:val="00E42260"/>
    <w:rsid w:val="00E42418"/>
    <w:rsid w:val="00E42AE3"/>
    <w:rsid w:val="00E42B40"/>
    <w:rsid w:val="00E42EC0"/>
    <w:rsid w:val="00E4324D"/>
    <w:rsid w:val="00E43312"/>
    <w:rsid w:val="00E43453"/>
    <w:rsid w:val="00E43C14"/>
    <w:rsid w:val="00E43DE3"/>
    <w:rsid w:val="00E4401C"/>
    <w:rsid w:val="00E44D3E"/>
    <w:rsid w:val="00E45284"/>
    <w:rsid w:val="00E455B2"/>
    <w:rsid w:val="00E45853"/>
    <w:rsid w:val="00E47E12"/>
    <w:rsid w:val="00E47F5D"/>
    <w:rsid w:val="00E5006C"/>
    <w:rsid w:val="00E509DA"/>
    <w:rsid w:val="00E50BD1"/>
    <w:rsid w:val="00E514CE"/>
    <w:rsid w:val="00E516D1"/>
    <w:rsid w:val="00E52301"/>
    <w:rsid w:val="00E529BD"/>
    <w:rsid w:val="00E53895"/>
    <w:rsid w:val="00E54671"/>
    <w:rsid w:val="00E5477C"/>
    <w:rsid w:val="00E54833"/>
    <w:rsid w:val="00E548CB"/>
    <w:rsid w:val="00E548F9"/>
    <w:rsid w:val="00E54A0A"/>
    <w:rsid w:val="00E54AE3"/>
    <w:rsid w:val="00E55AEA"/>
    <w:rsid w:val="00E55DAC"/>
    <w:rsid w:val="00E5624F"/>
    <w:rsid w:val="00E56B03"/>
    <w:rsid w:val="00E56D84"/>
    <w:rsid w:val="00E60426"/>
    <w:rsid w:val="00E6080E"/>
    <w:rsid w:val="00E60DAA"/>
    <w:rsid w:val="00E6124F"/>
    <w:rsid w:val="00E61C2A"/>
    <w:rsid w:val="00E61FBB"/>
    <w:rsid w:val="00E6212E"/>
    <w:rsid w:val="00E62609"/>
    <w:rsid w:val="00E62677"/>
    <w:rsid w:val="00E627E7"/>
    <w:rsid w:val="00E629A8"/>
    <w:rsid w:val="00E62F14"/>
    <w:rsid w:val="00E632A4"/>
    <w:rsid w:val="00E638B6"/>
    <w:rsid w:val="00E63D8B"/>
    <w:rsid w:val="00E64366"/>
    <w:rsid w:val="00E644B9"/>
    <w:rsid w:val="00E64762"/>
    <w:rsid w:val="00E648CE"/>
    <w:rsid w:val="00E65698"/>
    <w:rsid w:val="00E657E6"/>
    <w:rsid w:val="00E65B04"/>
    <w:rsid w:val="00E65BFB"/>
    <w:rsid w:val="00E65EEB"/>
    <w:rsid w:val="00E65F00"/>
    <w:rsid w:val="00E66236"/>
    <w:rsid w:val="00E66756"/>
    <w:rsid w:val="00E66923"/>
    <w:rsid w:val="00E66D27"/>
    <w:rsid w:val="00E66DED"/>
    <w:rsid w:val="00E670EC"/>
    <w:rsid w:val="00E67B98"/>
    <w:rsid w:val="00E67C9A"/>
    <w:rsid w:val="00E67F9C"/>
    <w:rsid w:val="00E70403"/>
    <w:rsid w:val="00E7047B"/>
    <w:rsid w:val="00E70756"/>
    <w:rsid w:val="00E70859"/>
    <w:rsid w:val="00E70B97"/>
    <w:rsid w:val="00E70EDD"/>
    <w:rsid w:val="00E713C3"/>
    <w:rsid w:val="00E71759"/>
    <w:rsid w:val="00E71A41"/>
    <w:rsid w:val="00E71CC6"/>
    <w:rsid w:val="00E7214E"/>
    <w:rsid w:val="00E72B58"/>
    <w:rsid w:val="00E72DD0"/>
    <w:rsid w:val="00E72EFC"/>
    <w:rsid w:val="00E73298"/>
    <w:rsid w:val="00E7391C"/>
    <w:rsid w:val="00E73F71"/>
    <w:rsid w:val="00E73FBA"/>
    <w:rsid w:val="00E74548"/>
    <w:rsid w:val="00E74895"/>
    <w:rsid w:val="00E74D11"/>
    <w:rsid w:val="00E74D86"/>
    <w:rsid w:val="00E75F32"/>
    <w:rsid w:val="00E75FE1"/>
    <w:rsid w:val="00E7670A"/>
    <w:rsid w:val="00E76A15"/>
    <w:rsid w:val="00E76F83"/>
    <w:rsid w:val="00E77122"/>
    <w:rsid w:val="00E7744E"/>
    <w:rsid w:val="00E7771C"/>
    <w:rsid w:val="00E77968"/>
    <w:rsid w:val="00E77974"/>
    <w:rsid w:val="00E779E5"/>
    <w:rsid w:val="00E77CBA"/>
    <w:rsid w:val="00E806EA"/>
    <w:rsid w:val="00E80853"/>
    <w:rsid w:val="00E81366"/>
    <w:rsid w:val="00E8165F"/>
    <w:rsid w:val="00E822DC"/>
    <w:rsid w:val="00E82519"/>
    <w:rsid w:val="00E8335F"/>
    <w:rsid w:val="00E83860"/>
    <w:rsid w:val="00E83D90"/>
    <w:rsid w:val="00E84828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942"/>
    <w:rsid w:val="00E86BF9"/>
    <w:rsid w:val="00E86D0C"/>
    <w:rsid w:val="00E870B7"/>
    <w:rsid w:val="00E873E3"/>
    <w:rsid w:val="00E90100"/>
    <w:rsid w:val="00E9028C"/>
    <w:rsid w:val="00E90C16"/>
    <w:rsid w:val="00E90EBB"/>
    <w:rsid w:val="00E90F84"/>
    <w:rsid w:val="00E90FEA"/>
    <w:rsid w:val="00E91097"/>
    <w:rsid w:val="00E9119D"/>
    <w:rsid w:val="00E91694"/>
    <w:rsid w:val="00E91834"/>
    <w:rsid w:val="00E91C91"/>
    <w:rsid w:val="00E91DAD"/>
    <w:rsid w:val="00E927B2"/>
    <w:rsid w:val="00E92CF9"/>
    <w:rsid w:val="00E92ED6"/>
    <w:rsid w:val="00E931A3"/>
    <w:rsid w:val="00E93573"/>
    <w:rsid w:val="00E937AB"/>
    <w:rsid w:val="00E9432A"/>
    <w:rsid w:val="00E9476A"/>
    <w:rsid w:val="00E949FF"/>
    <w:rsid w:val="00E94C75"/>
    <w:rsid w:val="00E94DA4"/>
    <w:rsid w:val="00E94E9C"/>
    <w:rsid w:val="00E950DF"/>
    <w:rsid w:val="00E952A4"/>
    <w:rsid w:val="00E953F9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E7A"/>
    <w:rsid w:val="00E97F3A"/>
    <w:rsid w:val="00E97F5E"/>
    <w:rsid w:val="00EA03D8"/>
    <w:rsid w:val="00EA0F70"/>
    <w:rsid w:val="00EA1150"/>
    <w:rsid w:val="00EA1EFD"/>
    <w:rsid w:val="00EA2341"/>
    <w:rsid w:val="00EA24D1"/>
    <w:rsid w:val="00EA27FC"/>
    <w:rsid w:val="00EA38FE"/>
    <w:rsid w:val="00EA41A7"/>
    <w:rsid w:val="00EA6007"/>
    <w:rsid w:val="00EA60C1"/>
    <w:rsid w:val="00EA6144"/>
    <w:rsid w:val="00EA6306"/>
    <w:rsid w:val="00EA6486"/>
    <w:rsid w:val="00EA6BAA"/>
    <w:rsid w:val="00EA6DA4"/>
    <w:rsid w:val="00EA6FC8"/>
    <w:rsid w:val="00EA72C8"/>
    <w:rsid w:val="00EA78A1"/>
    <w:rsid w:val="00EA7D35"/>
    <w:rsid w:val="00EB010D"/>
    <w:rsid w:val="00EB02D0"/>
    <w:rsid w:val="00EB0321"/>
    <w:rsid w:val="00EB06E0"/>
    <w:rsid w:val="00EB0AB8"/>
    <w:rsid w:val="00EB0E45"/>
    <w:rsid w:val="00EB12C1"/>
    <w:rsid w:val="00EB12F1"/>
    <w:rsid w:val="00EB135C"/>
    <w:rsid w:val="00EB1917"/>
    <w:rsid w:val="00EB19EF"/>
    <w:rsid w:val="00EB1BD0"/>
    <w:rsid w:val="00EB243C"/>
    <w:rsid w:val="00EB258C"/>
    <w:rsid w:val="00EB272B"/>
    <w:rsid w:val="00EB281F"/>
    <w:rsid w:val="00EB2B35"/>
    <w:rsid w:val="00EB2FB1"/>
    <w:rsid w:val="00EB358F"/>
    <w:rsid w:val="00EB35DB"/>
    <w:rsid w:val="00EB3888"/>
    <w:rsid w:val="00EB448E"/>
    <w:rsid w:val="00EB46B4"/>
    <w:rsid w:val="00EB47D9"/>
    <w:rsid w:val="00EB4A37"/>
    <w:rsid w:val="00EB4BDC"/>
    <w:rsid w:val="00EB4C39"/>
    <w:rsid w:val="00EB4F6F"/>
    <w:rsid w:val="00EB555A"/>
    <w:rsid w:val="00EB55B5"/>
    <w:rsid w:val="00EB574D"/>
    <w:rsid w:val="00EB58CE"/>
    <w:rsid w:val="00EB5C6C"/>
    <w:rsid w:val="00EB6102"/>
    <w:rsid w:val="00EB6474"/>
    <w:rsid w:val="00EB7D21"/>
    <w:rsid w:val="00EC0478"/>
    <w:rsid w:val="00EC10AD"/>
    <w:rsid w:val="00EC151C"/>
    <w:rsid w:val="00EC170E"/>
    <w:rsid w:val="00EC1AB3"/>
    <w:rsid w:val="00EC1B63"/>
    <w:rsid w:val="00EC1C7C"/>
    <w:rsid w:val="00EC1C8E"/>
    <w:rsid w:val="00EC1FC5"/>
    <w:rsid w:val="00EC2B32"/>
    <w:rsid w:val="00EC3675"/>
    <w:rsid w:val="00EC3A95"/>
    <w:rsid w:val="00EC3DC2"/>
    <w:rsid w:val="00EC449C"/>
    <w:rsid w:val="00EC4A82"/>
    <w:rsid w:val="00EC4CA6"/>
    <w:rsid w:val="00EC5047"/>
    <w:rsid w:val="00EC507A"/>
    <w:rsid w:val="00EC5400"/>
    <w:rsid w:val="00EC5531"/>
    <w:rsid w:val="00EC58F2"/>
    <w:rsid w:val="00EC593D"/>
    <w:rsid w:val="00EC59BB"/>
    <w:rsid w:val="00EC5A9D"/>
    <w:rsid w:val="00EC5B9A"/>
    <w:rsid w:val="00EC5BD6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7A8"/>
    <w:rsid w:val="00ED1E6F"/>
    <w:rsid w:val="00ED2941"/>
    <w:rsid w:val="00ED2945"/>
    <w:rsid w:val="00ED354D"/>
    <w:rsid w:val="00ED3AA5"/>
    <w:rsid w:val="00ED4676"/>
    <w:rsid w:val="00ED4CC4"/>
    <w:rsid w:val="00ED5FFB"/>
    <w:rsid w:val="00ED6C64"/>
    <w:rsid w:val="00ED7312"/>
    <w:rsid w:val="00ED77E9"/>
    <w:rsid w:val="00ED7CFB"/>
    <w:rsid w:val="00ED7D78"/>
    <w:rsid w:val="00EE0408"/>
    <w:rsid w:val="00EE095E"/>
    <w:rsid w:val="00EE0B95"/>
    <w:rsid w:val="00EE15BA"/>
    <w:rsid w:val="00EE1D74"/>
    <w:rsid w:val="00EE1FAC"/>
    <w:rsid w:val="00EE2205"/>
    <w:rsid w:val="00EE2524"/>
    <w:rsid w:val="00EE394A"/>
    <w:rsid w:val="00EE3CCD"/>
    <w:rsid w:val="00EE3EF9"/>
    <w:rsid w:val="00EE4643"/>
    <w:rsid w:val="00EE4AA8"/>
    <w:rsid w:val="00EE4EF6"/>
    <w:rsid w:val="00EE51E4"/>
    <w:rsid w:val="00EE549A"/>
    <w:rsid w:val="00EE5D97"/>
    <w:rsid w:val="00EE5DFB"/>
    <w:rsid w:val="00EE6029"/>
    <w:rsid w:val="00EE61D3"/>
    <w:rsid w:val="00EE62CA"/>
    <w:rsid w:val="00EE69B5"/>
    <w:rsid w:val="00EE6F89"/>
    <w:rsid w:val="00EE76DA"/>
    <w:rsid w:val="00EE7EE1"/>
    <w:rsid w:val="00EF0244"/>
    <w:rsid w:val="00EF03A3"/>
    <w:rsid w:val="00EF1276"/>
    <w:rsid w:val="00EF1B82"/>
    <w:rsid w:val="00EF1E0B"/>
    <w:rsid w:val="00EF1F20"/>
    <w:rsid w:val="00EF1FFE"/>
    <w:rsid w:val="00EF2097"/>
    <w:rsid w:val="00EF20BF"/>
    <w:rsid w:val="00EF23CA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789"/>
    <w:rsid w:val="00EF5DDA"/>
    <w:rsid w:val="00EF5EED"/>
    <w:rsid w:val="00EF617D"/>
    <w:rsid w:val="00EF6858"/>
    <w:rsid w:val="00EF6B13"/>
    <w:rsid w:val="00EF6B40"/>
    <w:rsid w:val="00EF6BC9"/>
    <w:rsid w:val="00EF6CCE"/>
    <w:rsid w:val="00EF6EC4"/>
    <w:rsid w:val="00EF6F65"/>
    <w:rsid w:val="00EF7153"/>
    <w:rsid w:val="00EF7863"/>
    <w:rsid w:val="00EF7D89"/>
    <w:rsid w:val="00F004E8"/>
    <w:rsid w:val="00F01572"/>
    <w:rsid w:val="00F027E7"/>
    <w:rsid w:val="00F028ED"/>
    <w:rsid w:val="00F02BCD"/>
    <w:rsid w:val="00F032F1"/>
    <w:rsid w:val="00F03A7F"/>
    <w:rsid w:val="00F03AAA"/>
    <w:rsid w:val="00F0441A"/>
    <w:rsid w:val="00F044EE"/>
    <w:rsid w:val="00F04619"/>
    <w:rsid w:val="00F04931"/>
    <w:rsid w:val="00F049D2"/>
    <w:rsid w:val="00F04F87"/>
    <w:rsid w:val="00F055D0"/>
    <w:rsid w:val="00F05A0D"/>
    <w:rsid w:val="00F05C2F"/>
    <w:rsid w:val="00F05C5C"/>
    <w:rsid w:val="00F05E86"/>
    <w:rsid w:val="00F060CC"/>
    <w:rsid w:val="00F061E0"/>
    <w:rsid w:val="00F068F9"/>
    <w:rsid w:val="00F06B83"/>
    <w:rsid w:val="00F07531"/>
    <w:rsid w:val="00F078FA"/>
    <w:rsid w:val="00F07AE6"/>
    <w:rsid w:val="00F07CDC"/>
    <w:rsid w:val="00F07E22"/>
    <w:rsid w:val="00F1000F"/>
    <w:rsid w:val="00F102E5"/>
    <w:rsid w:val="00F106D7"/>
    <w:rsid w:val="00F1118B"/>
    <w:rsid w:val="00F11353"/>
    <w:rsid w:val="00F119CD"/>
    <w:rsid w:val="00F11BB3"/>
    <w:rsid w:val="00F11F9F"/>
    <w:rsid w:val="00F127D1"/>
    <w:rsid w:val="00F127E2"/>
    <w:rsid w:val="00F128A4"/>
    <w:rsid w:val="00F12D00"/>
    <w:rsid w:val="00F133DA"/>
    <w:rsid w:val="00F13423"/>
    <w:rsid w:val="00F13C30"/>
    <w:rsid w:val="00F13FC2"/>
    <w:rsid w:val="00F140E1"/>
    <w:rsid w:val="00F1415B"/>
    <w:rsid w:val="00F142C2"/>
    <w:rsid w:val="00F1431F"/>
    <w:rsid w:val="00F14527"/>
    <w:rsid w:val="00F14B6B"/>
    <w:rsid w:val="00F14DD5"/>
    <w:rsid w:val="00F1516C"/>
    <w:rsid w:val="00F157E3"/>
    <w:rsid w:val="00F15930"/>
    <w:rsid w:val="00F15CD0"/>
    <w:rsid w:val="00F16538"/>
    <w:rsid w:val="00F16541"/>
    <w:rsid w:val="00F1687F"/>
    <w:rsid w:val="00F1746E"/>
    <w:rsid w:val="00F1793B"/>
    <w:rsid w:val="00F17D9F"/>
    <w:rsid w:val="00F17DD3"/>
    <w:rsid w:val="00F17E59"/>
    <w:rsid w:val="00F17EF7"/>
    <w:rsid w:val="00F2046D"/>
    <w:rsid w:val="00F20744"/>
    <w:rsid w:val="00F207A9"/>
    <w:rsid w:val="00F20BF0"/>
    <w:rsid w:val="00F21297"/>
    <w:rsid w:val="00F216A1"/>
    <w:rsid w:val="00F2191F"/>
    <w:rsid w:val="00F21930"/>
    <w:rsid w:val="00F21D25"/>
    <w:rsid w:val="00F224ED"/>
    <w:rsid w:val="00F22722"/>
    <w:rsid w:val="00F22A62"/>
    <w:rsid w:val="00F22BA7"/>
    <w:rsid w:val="00F22D47"/>
    <w:rsid w:val="00F23D37"/>
    <w:rsid w:val="00F2452A"/>
    <w:rsid w:val="00F24635"/>
    <w:rsid w:val="00F2478E"/>
    <w:rsid w:val="00F2490D"/>
    <w:rsid w:val="00F24C14"/>
    <w:rsid w:val="00F24C99"/>
    <w:rsid w:val="00F24D04"/>
    <w:rsid w:val="00F25A63"/>
    <w:rsid w:val="00F25BD9"/>
    <w:rsid w:val="00F25D52"/>
    <w:rsid w:val="00F260BD"/>
    <w:rsid w:val="00F26510"/>
    <w:rsid w:val="00F26B98"/>
    <w:rsid w:val="00F27102"/>
    <w:rsid w:val="00F2757C"/>
    <w:rsid w:val="00F27E84"/>
    <w:rsid w:val="00F30137"/>
    <w:rsid w:val="00F305B1"/>
    <w:rsid w:val="00F305C1"/>
    <w:rsid w:val="00F305EA"/>
    <w:rsid w:val="00F30744"/>
    <w:rsid w:val="00F3115A"/>
    <w:rsid w:val="00F316B0"/>
    <w:rsid w:val="00F32027"/>
    <w:rsid w:val="00F32165"/>
    <w:rsid w:val="00F32737"/>
    <w:rsid w:val="00F330C0"/>
    <w:rsid w:val="00F3360E"/>
    <w:rsid w:val="00F337CD"/>
    <w:rsid w:val="00F344CF"/>
    <w:rsid w:val="00F3515B"/>
    <w:rsid w:val="00F35A03"/>
    <w:rsid w:val="00F35A05"/>
    <w:rsid w:val="00F35BB1"/>
    <w:rsid w:val="00F35FC3"/>
    <w:rsid w:val="00F3619D"/>
    <w:rsid w:val="00F36919"/>
    <w:rsid w:val="00F36A71"/>
    <w:rsid w:val="00F3737F"/>
    <w:rsid w:val="00F37672"/>
    <w:rsid w:val="00F376DA"/>
    <w:rsid w:val="00F408C6"/>
    <w:rsid w:val="00F409A2"/>
    <w:rsid w:val="00F413D3"/>
    <w:rsid w:val="00F41CAF"/>
    <w:rsid w:val="00F42046"/>
    <w:rsid w:val="00F421A0"/>
    <w:rsid w:val="00F422F0"/>
    <w:rsid w:val="00F4246F"/>
    <w:rsid w:val="00F425AC"/>
    <w:rsid w:val="00F42AB1"/>
    <w:rsid w:val="00F42AFA"/>
    <w:rsid w:val="00F42CFA"/>
    <w:rsid w:val="00F42E20"/>
    <w:rsid w:val="00F44758"/>
    <w:rsid w:val="00F449DB"/>
    <w:rsid w:val="00F44A89"/>
    <w:rsid w:val="00F44DC5"/>
    <w:rsid w:val="00F45304"/>
    <w:rsid w:val="00F456E8"/>
    <w:rsid w:val="00F46184"/>
    <w:rsid w:val="00F4618B"/>
    <w:rsid w:val="00F466D6"/>
    <w:rsid w:val="00F466E0"/>
    <w:rsid w:val="00F46A91"/>
    <w:rsid w:val="00F46E7D"/>
    <w:rsid w:val="00F46FAB"/>
    <w:rsid w:val="00F47048"/>
    <w:rsid w:val="00F47292"/>
    <w:rsid w:val="00F47518"/>
    <w:rsid w:val="00F4765B"/>
    <w:rsid w:val="00F47ACF"/>
    <w:rsid w:val="00F47E24"/>
    <w:rsid w:val="00F47FD4"/>
    <w:rsid w:val="00F508F7"/>
    <w:rsid w:val="00F50952"/>
    <w:rsid w:val="00F50B30"/>
    <w:rsid w:val="00F50C6C"/>
    <w:rsid w:val="00F51970"/>
    <w:rsid w:val="00F51FB8"/>
    <w:rsid w:val="00F53052"/>
    <w:rsid w:val="00F537FA"/>
    <w:rsid w:val="00F5398D"/>
    <w:rsid w:val="00F539F5"/>
    <w:rsid w:val="00F53AC7"/>
    <w:rsid w:val="00F53CAB"/>
    <w:rsid w:val="00F54607"/>
    <w:rsid w:val="00F548FD"/>
    <w:rsid w:val="00F54A96"/>
    <w:rsid w:val="00F54E1A"/>
    <w:rsid w:val="00F55CB3"/>
    <w:rsid w:val="00F55F34"/>
    <w:rsid w:val="00F560A9"/>
    <w:rsid w:val="00F560FD"/>
    <w:rsid w:val="00F56738"/>
    <w:rsid w:val="00F572B1"/>
    <w:rsid w:val="00F579FC"/>
    <w:rsid w:val="00F57E06"/>
    <w:rsid w:val="00F60901"/>
    <w:rsid w:val="00F60AD5"/>
    <w:rsid w:val="00F612CC"/>
    <w:rsid w:val="00F61797"/>
    <w:rsid w:val="00F618DD"/>
    <w:rsid w:val="00F61BEA"/>
    <w:rsid w:val="00F61EDD"/>
    <w:rsid w:val="00F63477"/>
    <w:rsid w:val="00F63759"/>
    <w:rsid w:val="00F63DC5"/>
    <w:rsid w:val="00F6448C"/>
    <w:rsid w:val="00F64645"/>
    <w:rsid w:val="00F64BFC"/>
    <w:rsid w:val="00F64E9E"/>
    <w:rsid w:val="00F65A04"/>
    <w:rsid w:val="00F65C3E"/>
    <w:rsid w:val="00F6603D"/>
    <w:rsid w:val="00F667DE"/>
    <w:rsid w:val="00F670DF"/>
    <w:rsid w:val="00F672B5"/>
    <w:rsid w:val="00F6735C"/>
    <w:rsid w:val="00F674AE"/>
    <w:rsid w:val="00F674ED"/>
    <w:rsid w:val="00F70B76"/>
    <w:rsid w:val="00F70BEC"/>
    <w:rsid w:val="00F7116B"/>
    <w:rsid w:val="00F71856"/>
    <w:rsid w:val="00F725D8"/>
    <w:rsid w:val="00F726BF"/>
    <w:rsid w:val="00F729CA"/>
    <w:rsid w:val="00F72B20"/>
    <w:rsid w:val="00F72BB8"/>
    <w:rsid w:val="00F72BEE"/>
    <w:rsid w:val="00F730FD"/>
    <w:rsid w:val="00F731F4"/>
    <w:rsid w:val="00F73B4F"/>
    <w:rsid w:val="00F73CB3"/>
    <w:rsid w:val="00F73E8D"/>
    <w:rsid w:val="00F740B1"/>
    <w:rsid w:val="00F74276"/>
    <w:rsid w:val="00F74D22"/>
    <w:rsid w:val="00F75C34"/>
    <w:rsid w:val="00F76562"/>
    <w:rsid w:val="00F76809"/>
    <w:rsid w:val="00F77565"/>
    <w:rsid w:val="00F77BE6"/>
    <w:rsid w:val="00F77F63"/>
    <w:rsid w:val="00F802F6"/>
    <w:rsid w:val="00F80C6D"/>
    <w:rsid w:val="00F814EB"/>
    <w:rsid w:val="00F82359"/>
    <w:rsid w:val="00F831CF"/>
    <w:rsid w:val="00F8320D"/>
    <w:rsid w:val="00F837C3"/>
    <w:rsid w:val="00F83915"/>
    <w:rsid w:val="00F83947"/>
    <w:rsid w:val="00F83F5D"/>
    <w:rsid w:val="00F84283"/>
    <w:rsid w:val="00F844BC"/>
    <w:rsid w:val="00F84A03"/>
    <w:rsid w:val="00F85739"/>
    <w:rsid w:val="00F85867"/>
    <w:rsid w:val="00F85ECA"/>
    <w:rsid w:val="00F865FF"/>
    <w:rsid w:val="00F8715B"/>
    <w:rsid w:val="00F87911"/>
    <w:rsid w:val="00F87C01"/>
    <w:rsid w:val="00F87F45"/>
    <w:rsid w:val="00F900AA"/>
    <w:rsid w:val="00F900E6"/>
    <w:rsid w:val="00F901F2"/>
    <w:rsid w:val="00F901FA"/>
    <w:rsid w:val="00F90EB5"/>
    <w:rsid w:val="00F91812"/>
    <w:rsid w:val="00F91D00"/>
    <w:rsid w:val="00F91E49"/>
    <w:rsid w:val="00F92085"/>
    <w:rsid w:val="00F93054"/>
    <w:rsid w:val="00F93057"/>
    <w:rsid w:val="00F930BF"/>
    <w:rsid w:val="00F9316B"/>
    <w:rsid w:val="00F9317D"/>
    <w:rsid w:val="00F931DB"/>
    <w:rsid w:val="00F935E4"/>
    <w:rsid w:val="00F93727"/>
    <w:rsid w:val="00F93948"/>
    <w:rsid w:val="00F940EC"/>
    <w:rsid w:val="00F94C8C"/>
    <w:rsid w:val="00F94C9E"/>
    <w:rsid w:val="00F95107"/>
    <w:rsid w:val="00F9512C"/>
    <w:rsid w:val="00F951D6"/>
    <w:rsid w:val="00F95CD7"/>
    <w:rsid w:val="00F95D00"/>
    <w:rsid w:val="00F96037"/>
    <w:rsid w:val="00F960E1"/>
    <w:rsid w:val="00F96144"/>
    <w:rsid w:val="00F96379"/>
    <w:rsid w:val="00F965D7"/>
    <w:rsid w:val="00F968B6"/>
    <w:rsid w:val="00F968F6"/>
    <w:rsid w:val="00F96CFC"/>
    <w:rsid w:val="00F97010"/>
    <w:rsid w:val="00F971A8"/>
    <w:rsid w:val="00F97C3C"/>
    <w:rsid w:val="00F97C8E"/>
    <w:rsid w:val="00FA026F"/>
    <w:rsid w:val="00FA07FD"/>
    <w:rsid w:val="00FA0831"/>
    <w:rsid w:val="00FA0D4A"/>
    <w:rsid w:val="00FA0E1F"/>
    <w:rsid w:val="00FA0F50"/>
    <w:rsid w:val="00FA1C78"/>
    <w:rsid w:val="00FA1E02"/>
    <w:rsid w:val="00FA1E5B"/>
    <w:rsid w:val="00FA2A32"/>
    <w:rsid w:val="00FA4701"/>
    <w:rsid w:val="00FA4AEF"/>
    <w:rsid w:val="00FA4E6B"/>
    <w:rsid w:val="00FA4FCF"/>
    <w:rsid w:val="00FA619D"/>
    <w:rsid w:val="00FA63D9"/>
    <w:rsid w:val="00FA65BB"/>
    <w:rsid w:val="00FA692D"/>
    <w:rsid w:val="00FA69DC"/>
    <w:rsid w:val="00FA71CB"/>
    <w:rsid w:val="00FA721C"/>
    <w:rsid w:val="00FA757C"/>
    <w:rsid w:val="00FA7B87"/>
    <w:rsid w:val="00FB0D46"/>
    <w:rsid w:val="00FB1765"/>
    <w:rsid w:val="00FB1945"/>
    <w:rsid w:val="00FB1E57"/>
    <w:rsid w:val="00FB2122"/>
    <w:rsid w:val="00FB234F"/>
    <w:rsid w:val="00FB28E8"/>
    <w:rsid w:val="00FB296D"/>
    <w:rsid w:val="00FB2AF1"/>
    <w:rsid w:val="00FB32F1"/>
    <w:rsid w:val="00FB331B"/>
    <w:rsid w:val="00FB39C7"/>
    <w:rsid w:val="00FB412B"/>
    <w:rsid w:val="00FB43B9"/>
    <w:rsid w:val="00FB43BF"/>
    <w:rsid w:val="00FB4F59"/>
    <w:rsid w:val="00FB5076"/>
    <w:rsid w:val="00FB591C"/>
    <w:rsid w:val="00FB5FD8"/>
    <w:rsid w:val="00FB602F"/>
    <w:rsid w:val="00FB64B4"/>
    <w:rsid w:val="00FB67E7"/>
    <w:rsid w:val="00FB6A5B"/>
    <w:rsid w:val="00FB6FBC"/>
    <w:rsid w:val="00FB7C8C"/>
    <w:rsid w:val="00FC0736"/>
    <w:rsid w:val="00FC0C8B"/>
    <w:rsid w:val="00FC0CD3"/>
    <w:rsid w:val="00FC1607"/>
    <w:rsid w:val="00FC1832"/>
    <w:rsid w:val="00FC1AB1"/>
    <w:rsid w:val="00FC1DEE"/>
    <w:rsid w:val="00FC1E94"/>
    <w:rsid w:val="00FC2881"/>
    <w:rsid w:val="00FC2AAA"/>
    <w:rsid w:val="00FC3234"/>
    <w:rsid w:val="00FC3418"/>
    <w:rsid w:val="00FC348D"/>
    <w:rsid w:val="00FC3A74"/>
    <w:rsid w:val="00FC3BB5"/>
    <w:rsid w:val="00FC3D89"/>
    <w:rsid w:val="00FC4039"/>
    <w:rsid w:val="00FC45E3"/>
    <w:rsid w:val="00FC464B"/>
    <w:rsid w:val="00FC4BEF"/>
    <w:rsid w:val="00FC55E7"/>
    <w:rsid w:val="00FC5BA7"/>
    <w:rsid w:val="00FC5CD0"/>
    <w:rsid w:val="00FC6274"/>
    <w:rsid w:val="00FC62EB"/>
    <w:rsid w:val="00FC640A"/>
    <w:rsid w:val="00FC640C"/>
    <w:rsid w:val="00FC671E"/>
    <w:rsid w:val="00FC6A50"/>
    <w:rsid w:val="00FC6FC2"/>
    <w:rsid w:val="00FC6FE2"/>
    <w:rsid w:val="00FC7C4D"/>
    <w:rsid w:val="00FC7F31"/>
    <w:rsid w:val="00FD0060"/>
    <w:rsid w:val="00FD007B"/>
    <w:rsid w:val="00FD0658"/>
    <w:rsid w:val="00FD08D4"/>
    <w:rsid w:val="00FD09AD"/>
    <w:rsid w:val="00FD104F"/>
    <w:rsid w:val="00FD12DB"/>
    <w:rsid w:val="00FD1925"/>
    <w:rsid w:val="00FD1FBA"/>
    <w:rsid w:val="00FD233B"/>
    <w:rsid w:val="00FD24FD"/>
    <w:rsid w:val="00FD2B02"/>
    <w:rsid w:val="00FD2DB7"/>
    <w:rsid w:val="00FD3B83"/>
    <w:rsid w:val="00FD3E4E"/>
    <w:rsid w:val="00FD4022"/>
    <w:rsid w:val="00FD41D5"/>
    <w:rsid w:val="00FD4704"/>
    <w:rsid w:val="00FD4849"/>
    <w:rsid w:val="00FD48AB"/>
    <w:rsid w:val="00FD4978"/>
    <w:rsid w:val="00FD4990"/>
    <w:rsid w:val="00FD4A28"/>
    <w:rsid w:val="00FD52D9"/>
    <w:rsid w:val="00FD5D8E"/>
    <w:rsid w:val="00FD71C5"/>
    <w:rsid w:val="00FD7428"/>
    <w:rsid w:val="00FD7559"/>
    <w:rsid w:val="00FD77F5"/>
    <w:rsid w:val="00FD78FC"/>
    <w:rsid w:val="00FE02D7"/>
    <w:rsid w:val="00FE0474"/>
    <w:rsid w:val="00FE07D6"/>
    <w:rsid w:val="00FE0AD0"/>
    <w:rsid w:val="00FE1980"/>
    <w:rsid w:val="00FE1A53"/>
    <w:rsid w:val="00FE1D79"/>
    <w:rsid w:val="00FE223C"/>
    <w:rsid w:val="00FE25AF"/>
    <w:rsid w:val="00FE265A"/>
    <w:rsid w:val="00FE2812"/>
    <w:rsid w:val="00FE3161"/>
    <w:rsid w:val="00FE33EE"/>
    <w:rsid w:val="00FE40B3"/>
    <w:rsid w:val="00FE4277"/>
    <w:rsid w:val="00FE4DF5"/>
    <w:rsid w:val="00FE5377"/>
    <w:rsid w:val="00FE546B"/>
    <w:rsid w:val="00FE5BDA"/>
    <w:rsid w:val="00FE6033"/>
    <w:rsid w:val="00FE69B4"/>
    <w:rsid w:val="00FE6BCB"/>
    <w:rsid w:val="00FE7014"/>
    <w:rsid w:val="00FE703C"/>
    <w:rsid w:val="00FE7232"/>
    <w:rsid w:val="00FE78E9"/>
    <w:rsid w:val="00FE7C17"/>
    <w:rsid w:val="00FE7EED"/>
    <w:rsid w:val="00FE7FE5"/>
    <w:rsid w:val="00FF0AD3"/>
    <w:rsid w:val="00FF100F"/>
    <w:rsid w:val="00FF1488"/>
    <w:rsid w:val="00FF1A03"/>
    <w:rsid w:val="00FF2287"/>
    <w:rsid w:val="00FF26B5"/>
    <w:rsid w:val="00FF27EC"/>
    <w:rsid w:val="00FF2B04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5BE"/>
    <w:rsid w:val="00FF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2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3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3D001E"/>
  </w:style>
  <w:style w:type="character" w:customStyle="1" w:styleId="BodyTextFirstIndentChar">
    <w:name w:val="Body Text First Indent Char"/>
    <w:basedOn w:val="BodyTextChar"/>
    <w:link w:val="BodyTextFirstIndent"/>
    <w:rsid w:val="003D001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rsid w:val="003D001E"/>
    <w:rPr>
      <w:rFonts w:ascii="Arial" w:hAnsi="Arial"/>
      <w:sz w:val="18"/>
      <w:szCs w:val="18"/>
    </w:rPr>
  </w:style>
  <w:style w:type="paragraph" w:customStyle="1" w:styleId="BodyText21">
    <w:name w:val="Body Text 21"/>
    <w:basedOn w:val="Normal"/>
    <w:rsid w:val="003139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4FB13-A375-4AD5-811A-29DB477E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2539</TotalTime>
  <Pages>50</Pages>
  <Words>14174</Words>
  <Characters>80794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94779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158</cp:revision>
  <cp:lastPrinted>2026-02-24T16:40:00Z</cp:lastPrinted>
  <dcterms:created xsi:type="dcterms:W3CDTF">2025-12-24T10:52:00Z</dcterms:created>
  <dcterms:modified xsi:type="dcterms:W3CDTF">2026-02-24T17:04:00Z</dcterms:modified>
</cp:coreProperties>
</file>