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66F1E7" w14:textId="77777777" w:rsidR="00DF3C43" w:rsidRPr="0005261B" w:rsidRDefault="00DF3C43" w:rsidP="00015CBC">
      <w:pPr>
        <w:pStyle w:val="ReportHeading1"/>
        <w:framePr w:w="0" w:hRule="auto" w:hSpace="0" w:wrap="auto" w:vAnchor="margin" w:hAnchor="text" w:xAlign="left" w:yAlign="inline"/>
        <w:spacing w:line="240" w:lineRule="auto"/>
        <w:ind w:right="-43"/>
        <w:jc w:val="center"/>
        <w:rPr>
          <w:rFonts w:ascii="Angsana New" w:hAnsi="Angsana New" w:cs="Angsana New"/>
          <w:sz w:val="52"/>
          <w:szCs w:val="52"/>
          <w:cs/>
        </w:rPr>
      </w:pPr>
      <w:bookmarkStart w:id="0" w:name="SubTitle"/>
      <w:r w:rsidRPr="0005261B">
        <w:rPr>
          <w:rFonts w:ascii="Angsana New" w:hAnsi="Angsana New" w:cs="Angsana New" w:hint="cs"/>
          <w:sz w:val="52"/>
          <w:szCs w:val="52"/>
          <w:cs/>
        </w:rPr>
        <w:t xml:space="preserve">บริษัท </w:t>
      </w:r>
      <w:r w:rsidR="006F2214" w:rsidRPr="0005261B">
        <w:rPr>
          <w:rFonts w:ascii="Angsana New" w:hAnsi="Angsana New" w:cs="Angsana New" w:hint="cs"/>
          <w:sz w:val="52"/>
          <w:szCs w:val="52"/>
          <w:cs/>
        </w:rPr>
        <w:t>ซีพีอาร์ โกมุ อินดัสเตรียล</w:t>
      </w:r>
      <w:r w:rsidRPr="0005261B">
        <w:rPr>
          <w:rFonts w:ascii="Angsana New" w:hAnsi="Angsana New" w:cs="Angsana New" w:hint="cs"/>
          <w:sz w:val="52"/>
          <w:szCs w:val="52"/>
          <w:cs/>
        </w:rPr>
        <w:t xml:space="preserve"> จำกัด (มหาชน)</w:t>
      </w:r>
    </w:p>
    <w:p w14:paraId="285AE810" w14:textId="77777777" w:rsidR="00DF3C43" w:rsidRPr="0005261B" w:rsidRDefault="00DF3C43" w:rsidP="0005261B">
      <w:pPr>
        <w:pStyle w:val="ReportHeading1"/>
        <w:framePr w:w="0" w:hRule="auto" w:hSpace="0" w:wrap="auto" w:vAnchor="margin" w:hAnchor="text" w:xAlign="left" w:yAlign="inline"/>
        <w:spacing w:line="240" w:lineRule="auto"/>
        <w:ind w:right="-43"/>
        <w:jc w:val="center"/>
        <w:rPr>
          <w:rFonts w:ascii="Angsana New" w:hAnsi="Angsana New" w:cs="Angsana New"/>
          <w:sz w:val="52"/>
          <w:szCs w:val="52"/>
          <w:cs/>
        </w:rPr>
      </w:pPr>
      <w:r w:rsidRPr="0005261B">
        <w:rPr>
          <w:rFonts w:ascii="Angsana New" w:hAnsi="Angsana New" w:cs="Angsana New" w:hint="cs"/>
          <w:sz w:val="52"/>
          <w:szCs w:val="52"/>
          <w:cs/>
        </w:rPr>
        <w:t>และบริษัทย่อย</w:t>
      </w:r>
    </w:p>
    <w:p w14:paraId="428569AE" w14:textId="77777777" w:rsidR="00DF3C43" w:rsidRPr="0005261B" w:rsidRDefault="00DF3C43" w:rsidP="0005261B">
      <w:pPr>
        <w:pStyle w:val="ReportHeading1"/>
        <w:framePr w:w="0" w:hRule="auto" w:hSpace="0" w:wrap="auto" w:vAnchor="margin" w:hAnchor="text" w:xAlign="left" w:yAlign="inline"/>
        <w:spacing w:line="240" w:lineRule="auto"/>
        <w:ind w:right="-43"/>
        <w:jc w:val="center"/>
        <w:rPr>
          <w:rFonts w:ascii="Angsana New" w:hAnsi="Angsana New" w:cs="Angsana New"/>
          <w:sz w:val="30"/>
          <w:szCs w:val="30"/>
        </w:rPr>
      </w:pPr>
    </w:p>
    <w:bookmarkEnd w:id="0"/>
    <w:p w14:paraId="13341713" w14:textId="1BF2C5C8" w:rsidR="00B73229" w:rsidRPr="0005261B" w:rsidRDefault="00DF3C43" w:rsidP="0005261B">
      <w:pPr>
        <w:pStyle w:val="ReportHeading1"/>
        <w:framePr w:w="0" w:hRule="auto" w:hSpace="0" w:wrap="auto" w:vAnchor="margin" w:hAnchor="text" w:xAlign="left" w:yAlign="inline"/>
        <w:spacing w:line="240" w:lineRule="auto"/>
        <w:ind w:right="-43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05261B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งบการเงิน</w:t>
      </w:r>
      <w:r w:rsidR="000B30C8" w:rsidRPr="0005261B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สำหรับปีสิ้นสุดวันที่ </w:t>
      </w:r>
      <w:r w:rsidR="00AB67FA" w:rsidRPr="0005261B">
        <w:rPr>
          <w:rFonts w:ascii="Angsana New" w:hAnsi="Angsana New" w:cs="Angsana New" w:hint="cs"/>
          <w:b w:val="0"/>
          <w:bCs w:val="0"/>
          <w:sz w:val="32"/>
          <w:szCs w:val="32"/>
        </w:rPr>
        <w:t>31</w:t>
      </w:r>
      <w:r w:rsidR="000B30C8" w:rsidRPr="0005261B">
        <w:rPr>
          <w:rFonts w:ascii="Angsana New" w:hAnsi="Angsana New" w:cs="Angsana New" w:hint="cs"/>
          <w:b w:val="0"/>
          <w:bCs w:val="0"/>
          <w:sz w:val="32"/>
          <w:szCs w:val="32"/>
        </w:rPr>
        <w:t xml:space="preserve"> </w:t>
      </w:r>
      <w:r w:rsidR="000B30C8" w:rsidRPr="0005261B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ธันวาคม </w:t>
      </w:r>
      <w:r w:rsidR="009F6322" w:rsidRPr="0005261B">
        <w:rPr>
          <w:rFonts w:ascii="Angsana New" w:hAnsi="Angsana New" w:cs="Angsana New" w:hint="cs"/>
          <w:b w:val="0"/>
          <w:bCs w:val="0"/>
          <w:sz w:val="32"/>
          <w:szCs w:val="32"/>
        </w:rPr>
        <w:t>256</w:t>
      </w:r>
      <w:r w:rsidR="000A48D3">
        <w:rPr>
          <w:rFonts w:ascii="Angsana New" w:hAnsi="Angsana New" w:cs="Angsana New"/>
          <w:b w:val="0"/>
          <w:bCs w:val="0"/>
          <w:sz w:val="32"/>
          <w:szCs w:val="32"/>
        </w:rPr>
        <w:t>8</w:t>
      </w:r>
    </w:p>
    <w:p w14:paraId="5065E5BB" w14:textId="77777777" w:rsidR="00DF3C43" w:rsidRPr="0005261B" w:rsidRDefault="00DF3C43" w:rsidP="0005261B">
      <w:pPr>
        <w:pStyle w:val="ReportHeading1"/>
        <w:framePr w:w="0" w:hRule="auto" w:hSpace="0" w:wrap="auto" w:vAnchor="margin" w:hAnchor="text" w:xAlign="left" w:yAlign="inline"/>
        <w:spacing w:line="240" w:lineRule="auto"/>
        <w:ind w:right="-43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05261B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และ</w:t>
      </w:r>
    </w:p>
    <w:p w14:paraId="702B08C1" w14:textId="77777777" w:rsidR="00DF3C43" w:rsidRPr="0005261B" w:rsidRDefault="00DF3C43" w:rsidP="0005261B">
      <w:pPr>
        <w:pStyle w:val="ReportHeading1"/>
        <w:framePr w:w="0" w:hRule="auto" w:hSpace="0" w:wrap="auto" w:vAnchor="margin" w:hAnchor="text" w:xAlign="left" w:yAlign="inline"/>
        <w:spacing w:line="240" w:lineRule="auto"/>
        <w:ind w:right="-43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05261B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รายงานของผู้สอบบัญชีรับอนุญาต</w:t>
      </w:r>
    </w:p>
    <w:p w14:paraId="3DFBBB71" w14:textId="77777777" w:rsidR="00360D59" w:rsidRPr="0005261B" w:rsidRDefault="00360D59" w:rsidP="0005261B">
      <w:pPr>
        <w:pStyle w:val="Heading5"/>
        <w:spacing w:line="240" w:lineRule="auto"/>
        <w:jc w:val="thaiDistribute"/>
        <w:rPr>
          <w:rFonts w:ascii="Angsana New" w:hAnsi="Angsana New" w:cs="Angsana New"/>
          <w:b w:val="0"/>
          <w:bCs w:val="0"/>
          <w:sz w:val="32"/>
          <w:szCs w:val="32"/>
          <w:cs/>
        </w:rPr>
        <w:sectPr w:rsidR="00360D59" w:rsidRPr="0005261B" w:rsidSect="0093430D"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779FC378" w14:textId="050DD263" w:rsidR="00E34A9A" w:rsidRPr="0005261B" w:rsidRDefault="00E34A9A" w:rsidP="0005261B">
      <w:pPr>
        <w:autoSpaceDE w:val="0"/>
        <w:autoSpaceDN w:val="0"/>
        <w:adjustRightInd w:val="0"/>
        <w:rPr>
          <w:rFonts w:ascii="Angsana New" w:hAnsi="Angsana New" w:cs="Angsana New"/>
          <w:b/>
          <w:bCs/>
          <w:sz w:val="32"/>
          <w:szCs w:val="32"/>
        </w:rPr>
      </w:pPr>
      <w:r w:rsidRPr="0005261B">
        <w:rPr>
          <w:rFonts w:ascii="Angsana New" w:hAnsi="Angsana New" w:cs="Angsana New" w:hint="cs"/>
          <w:b/>
          <w:bCs/>
          <w:sz w:val="32"/>
          <w:szCs w:val="32"/>
          <w:cs/>
        </w:rPr>
        <w:lastRenderedPageBreak/>
        <w:t>รายงานของผู้สอบบัญชีรับอนุญาต</w:t>
      </w:r>
    </w:p>
    <w:p w14:paraId="471AD139" w14:textId="77777777" w:rsidR="00E34A9A" w:rsidRPr="0005261B" w:rsidRDefault="00E34A9A" w:rsidP="0005261B">
      <w:pPr>
        <w:rPr>
          <w:rFonts w:ascii="Angsana New" w:hAnsi="Angsana New" w:cs="Angsana New"/>
          <w:b/>
          <w:bCs/>
          <w:sz w:val="28"/>
          <w:szCs w:val="28"/>
        </w:rPr>
      </w:pPr>
    </w:p>
    <w:p w14:paraId="6AD950A5" w14:textId="77777777" w:rsidR="00E34A9A" w:rsidRPr="0005261B" w:rsidRDefault="00E34A9A" w:rsidP="0005261B">
      <w:pPr>
        <w:rPr>
          <w:rFonts w:ascii="Angsana New" w:hAnsi="Angsana New" w:cs="Angsana New"/>
          <w:b/>
          <w:bCs/>
          <w:sz w:val="28"/>
          <w:szCs w:val="28"/>
          <w:cs/>
        </w:rPr>
      </w:pPr>
      <w:r w:rsidRPr="0005261B">
        <w:rPr>
          <w:rFonts w:ascii="Angsana New" w:hAnsi="Angsana New" w:cs="Angsana New" w:hint="cs"/>
          <w:b/>
          <w:bCs/>
          <w:sz w:val="30"/>
          <w:szCs w:val="30"/>
          <w:cs/>
        </w:rPr>
        <w:t xml:space="preserve">เสนอ ผู้ถือหุ้นบริษัท ซีพีอาร์ โกมุ อินดัสเตรียล จำกัด </w:t>
      </w:r>
      <w:r w:rsidRPr="0005261B">
        <w:rPr>
          <w:rFonts w:ascii="Angsana New" w:hAnsi="Angsana New" w:cs="Angsana New" w:hint="cs"/>
          <w:b/>
          <w:bCs/>
          <w:sz w:val="30"/>
          <w:szCs w:val="30"/>
          <w:rtl/>
          <w:cs/>
        </w:rPr>
        <w:t>(มหาชน)</w:t>
      </w:r>
    </w:p>
    <w:p w14:paraId="2DF7BB16" w14:textId="77777777" w:rsidR="00E34A9A" w:rsidRPr="0005261B" w:rsidRDefault="00E34A9A" w:rsidP="0005261B">
      <w:pPr>
        <w:rPr>
          <w:rFonts w:ascii="Angsana New" w:hAnsi="Angsana New" w:cs="Angsana New"/>
          <w:b/>
          <w:bCs/>
          <w:sz w:val="28"/>
          <w:szCs w:val="28"/>
        </w:rPr>
      </w:pPr>
    </w:p>
    <w:p w14:paraId="13D0F943" w14:textId="77777777" w:rsidR="00E34A9A" w:rsidRPr="0005261B" w:rsidRDefault="00E34A9A" w:rsidP="0005261B">
      <w:pPr>
        <w:spacing w:line="240" w:lineRule="auto"/>
        <w:jc w:val="thaiDistribute"/>
        <w:rPr>
          <w:rFonts w:ascii="Angsana New" w:eastAsia="Calibri" w:hAnsi="Angsana New" w:cs="Angsana New"/>
          <w:i/>
          <w:iCs/>
          <w:sz w:val="30"/>
          <w:szCs w:val="30"/>
        </w:rPr>
      </w:pPr>
      <w:r w:rsidRPr="0005261B">
        <w:rPr>
          <w:rFonts w:ascii="Angsana New" w:eastAsia="Calibri" w:hAnsi="Angsana New" w:cs="Angsana New" w:hint="cs"/>
          <w:i/>
          <w:iCs/>
          <w:sz w:val="30"/>
          <w:szCs w:val="30"/>
          <w:cs/>
        </w:rPr>
        <w:t>ความเห็น</w:t>
      </w:r>
    </w:p>
    <w:p w14:paraId="52F730A4" w14:textId="77777777" w:rsidR="0013647E" w:rsidRPr="0005261B" w:rsidRDefault="0013647E" w:rsidP="0005261B">
      <w:pPr>
        <w:spacing w:line="240" w:lineRule="auto"/>
        <w:jc w:val="thaiDistribute"/>
        <w:rPr>
          <w:rFonts w:ascii="Angsana New" w:eastAsia="Calibri" w:hAnsi="Angsana New" w:cs="Angsana New"/>
          <w:i/>
          <w:iCs/>
          <w:sz w:val="28"/>
          <w:szCs w:val="28"/>
        </w:rPr>
      </w:pPr>
    </w:p>
    <w:p w14:paraId="315C1DA1" w14:textId="390C37A4" w:rsidR="00E35E6F" w:rsidRDefault="00E34A9A" w:rsidP="00ED75B7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05261B">
        <w:rPr>
          <w:rFonts w:ascii="Angsana New" w:eastAsia="Calibri" w:hAnsi="Angsana New" w:cs="Angsana New" w:hint="cs"/>
          <w:sz w:val="30"/>
          <w:szCs w:val="30"/>
          <w:cs/>
        </w:rPr>
        <w:t>ข้าพเจ้าได้ตรวจสอบงบการเงิน</w:t>
      </w:r>
      <w:r w:rsidRPr="0005261B">
        <w:rPr>
          <w:rFonts w:ascii="Angsana New" w:hAnsi="Angsana New" w:cs="Angsana New" w:hint="cs"/>
          <w:sz w:val="30"/>
          <w:szCs w:val="30"/>
          <w:cs/>
        </w:rPr>
        <w:t>รวมและงบการเงินเฉพาะกิจการ</w:t>
      </w:r>
      <w:r w:rsidRPr="0005261B">
        <w:rPr>
          <w:rFonts w:ascii="Angsana New" w:eastAsia="Calibri" w:hAnsi="Angsana New" w:cs="Angsana New" w:hint="cs"/>
          <w:sz w:val="30"/>
          <w:szCs w:val="30"/>
          <w:cs/>
        </w:rPr>
        <w:t xml:space="preserve">ของบริษัท </w:t>
      </w:r>
      <w:r w:rsidRPr="0005261B">
        <w:rPr>
          <w:rFonts w:ascii="Angsana New" w:hAnsi="Angsana New" w:cs="Angsana New" w:hint="cs"/>
          <w:sz w:val="30"/>
          <w:szCs w:val="30"/>
          <w:cs/>
        </w:rPr>
        <w:t>ซีพีอาร์ โกมุ</w:t>
      </w:r>
      <w:r w:rsidRPr="0005261B">
        <w:rPr>
          <w:rFonts w:ascii="Angsana New" w:hAnsi="Angsana New" w:cs="Angsana New" w:hint="cs"/>
          <w:sz w:val="30"/>
          <w:szCs w:val="30"/>
        </w:rPr>
        <w:t xml:space="preserve"> </w:t>
      </w:r>
      <w:r w:rsidRPr="0005261B">
        <w:rPr>
          <w:rFonts w:ascii="Angsana New" w:hAnsi="Angsana New" w:cs="Angsana New" w:hint="cs"/>
          <w:sz w:val="30"/>
          <w:szCs w:val="30"/>
          <w:cs/>
        </w:rPr>
        <w:t>อินดัสเตรียล</w:t>
      </w:r>
      <w:r w:rsidRPr="0005261B">
        <w:rPr>
          <w:rFonts w:ascii="Angsana New" w:hAnsi="Angsana New" w:cs="Angsana New" w:hint="cs"/>
          <w:sz w:val="30"/>
          <w:szCs w:val="30"/>
        </w:rPr>
        <w:t xml:space="preserve"> </w:t>
      </w:r>
      <w:r w:rsidRPr="0005261B">
        <w:rPr>
          <w:rFonts w:ascii="Angsana New" w:hAnsi="Angsana New" w:cs="Angsana New" w:hint="cs"/>
          <w:sz w:val="30"/>
          <w:szCs w:val="30"/>
          <w:cs/>
        </w:rPr>
        <w:t xml:space="preserve">จำกัด </w:t>
      </w:r>
      <w:r w:rsidRPr="0005261B">
        <w:rPr>
          <w:rFonts w:ascii="Angsana New" w:hAnsi="Angsana New" w:cs="Angsana New" w:hint="cs"/>
          <w:sz w:val="30"/>
          <w:szCs w:val="30"/>
          <w:rtl/>
          <w:cs/>
        </w:rPr>
        <w:t xml:space="preserve">(มหาชน) </w:t>
      </w:r>
      <w:r w:rsidRPr="0005261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657B69">
        <w:rPr>
          <w:rFonts w:ascii="Angsana New" w:hAnsi="Angsana New" w:cs="Angsana New"/>
          <w:sz w:val="30"/>
          <w:szCs w:val="30"/>
        </w:rPr>
        <w:br/>
      </w:r>
      <w:r w:rsidRPr="0005261B">
        <w:rPr>
          <w:rFonts w:ascii="Angsana New" w:hAnsi="Angsana New" w:cs="Angsana New" w:hint="cs"/>
          <w:sz w:val="30"/>
          <w:szCs w:val="30"/>
          <w:cs/>
        </w:rPr>
        <w:t>และบริษัทย่อย (กลุ่มบริษัท)</w:t>
      </w:r>
      <w:r w:rsidRPr="0005261B">
        <w:rPr>
          <w:rFonts w:ascii="Angsana New" w:hAnsi="Angsana New" w:cs="Angsana New" w:hint="cs"/>
          <w:sz w:val="30"/>
          <w:szCs w:val="30"/>
        </w:rPr>
        <w:t xml:space="preserve"> </w:t>
      </w:r>
      <w:r w:rsidRPr="0005261B">
        <w:rPr>
          <w:rFonts w:ascii="Angsana New" w:hAnsi="Angsana New" w:cs="Angsana New" w:hint="cs"/>
          <w:sz w:val="30"/>
          <w:szCs w:val="30"/>
          <w:cs/>
        </w:rPr>
        <w:t>และของเฉพาะบริษัท ซีพีอาร์ โกมุ</w:t>
      </w:r>
      <w:r w:rsidRPr="0005261B">
        <w:rPr>
          <w:rFonts w:ascii="Angsana New" w:hAnsi="Angsana New" w:cs="Angsana New" w:hint="cs"/>
          <w:sz w:val="30"/>
          <w:szCs w:val="30"/>
        </w:rPr>
        <w:t xml:space="preserve"> </w:t>
      </w:r>
      <w:r w:rsidRPr="0005261B">
        <w:rPr>
          <w:rFonts w:ascii="Angsana New" w:hAnsi="Angsana New" w:cs="Angsana New" w:hint="cs"/>
          <w:sz w:val="30"/>
          <w:szCs w:val="30"/>
          <w:cs/>
        </w:rPr>
        <w:t>อินดัสเตรียล</w:t>
      </w:r>
      <w:r w:rsidRPr="0005261B">
        <w:rPr>
          <w:rFonts w:ascii="Angsana New" w:hAnsi="Angsana New" w:cs="Angsana New" w:hint="cs"/>
          <w:sz w:val="30"/>
          <w:szCs w:val="30"/>
        </w:rPr>
        <w:t xml:space="preserve"> </w:t>
      </w:r>
      <w:r w:rsidRPr="0005261B">
        <w:rPr>
          <w:rFonts w:ascii="Angsana New" w:hAnsi="Angsana New" w:cs="Angsana New" w:hint="cs"/>
          <w:sz w:val="30"/>
          <w:szCs w:val="30"/>
          <w:cs/>
        </w:rPr>
        <w:t>จำกัด</w:t>
      </w:r>
      <w:r w:rsidRPr="0005261B">
        <w:rPr>
          <w:rFonts w:ascii="Angsana New" w:hAnsi="Angsana New" w:cs="Angsana New" w:hint="cs"/>
          <w:sz w:val="30"/>
          <w:szCs w:val="30"/>
          <w:rtl/>
          <w:cs/>
        </w:rPr>
        <w:t xml:space="preserve">(มหาชน) </w:t>
      </w:r>
      <w:r w:rsidRPr="0005261B">
        <w:rPr>
          <w:rFonts w:ascii="Angsana New" w:hAnsi="Angsana New" w:cs="Angsana New" w:hint="cs"/>
          <w:sz w:val="30"/>
          <w:szCs w:val="30"/>
          <w:cs/>
        </w:rPr>
        <w:t xml:space="preserve"> (บริษัท) ตามลำดับ</w:t>
      </w:r>
      <w:r w:rsidR="00657B69">
        <w:rPr>
          <w:rFonts w:ascii="Angsana New" w:hAnsi="Angsana New" w:cs="Angsana New"/>
          <w:sz w:val="30"/>
          <w:szCs w:val="30"/>
        </w:rPr>
        <w:br/>
      </w:r>
      <w:r w:rsidRPr="004E66DE">
        <w:rPr>
          <w:rFonts w:ascii="Angsana New" w:eastAsia="Calibri" w:hAnsi="Angsana New" w:cs="Angsana New" w:hint="cs"/>
          <w:spacing w:val="-4"/>
          <w:sz w:val="30"/>
          <w:szCs w:val="30"/>
          <w:cs/>
        </w:rPr>
        <w:t>ซึ่งประกอบด้วย</w:t>
      </w:r>
      <w:r w:rsidR="00535011" w:rsidRPr="004E66DE">
        <w:rPr>
          <w:rFonts w:ascii="Angsana New" w:eastAsia="Calibri" w:hAnsi="Angsana New" w:cs="Angsana New" w:hint="cs"/>
          <w:spacing w:val="-4"/>
          <w:sz w:val="30"/>
          <w:szCs w:val="30"/>
          <w:cs/>
        </w:rPr>
        <w:t>งบฐานะการเงิน</w:t>
      </w:r>
      <w:r w:rsidRPr="004E66DE">
        <w:rPr>
          <w:rFonts w:ascii="Angsana New" w:hAnsi="Angsana New" w:cs="Angsana New" w:hint="cs"/>
          <w:spacing w:val="-4"/>
          <w:sz w:val="30"/>
          <w:szCs w:val="30"/>
          <w:cs/>
        </w:rPr>
        <w:t>รวมและ</w:t>
      </w:r>
      <w:r w:rsidR="00535011" w:rsidRPr="004E66DE">
        <w:rPr>
          <w:rFonts w:ascii="Angsana New" w:hAnsi="Angsana New" w:cs="Angsana New" w:hint="cs"/>
          <w:spacing w:val="-4"/>
          <w:sz w:val="30"/>
          <w:szCs w:val="30"/>
          <w:cs/>
        </w:rPr>
        <w:t>งบฐานะการเงิน</w:t>
      </w:r>
      <w:r w:rsidRPr="004E66DE">
        <w:rPr>
          <w:rFonts w:ascii="Angsana New" w:hAnsi="Angsana New" w:cs="Angsana New" w:hint="cs"/>
          <w:spacing w:val="-4"/>
          <w:sz w:val="30"/>
          <w:szCs w:val="30"/>
          <w:cs/>
        </w:rPr>
        <w:t>เฉพาะกิจการ</w:t>
      </w:r>
      <w:r w:rsidRPr="004E66DE">
        <w:rPr>
          <w:rFonts w:ascii="Angsana New" w:hAnsi="Angsana New" w:cs="Angsana New" w:hint="cs"/>
          <w:spacing w:val="-4"/>
          <w:sz w:val="30"/>
          <w:szCs w:val="30"/>
        </w:rPr>
        <w:t xml:space="preserve"> </w:t>
      </w:r>
      <w:r w:rsidRPr="004E66DE">
        <w:rPr>
          <w:rFonts w:ascii="Angsana New" w:hAnsi="Angsana New" w:cs="Angsana New" w:hint="cs"/>
          <w:spacing w:val="-4"/>
          <w:sz w:val="30"/>
          <w:szCs w:val="30"/>
          <w:cs/>
        </w:rPr>
        <w:t>ณ</w:t>
      </w:r>
      <w:r w:rsidRPr="004E66DE">
        <w:rPr>
          <w:rFonts w:ascii="Angsana New" w:hAnsi="Angsana New" w:cs="Angsana New" w:hint="cs"/>
          <w:spacing w:val="-4"/>
          <w:sz w:val="30"/>
          <w:szCs w:val="30"/>
        </w:rPr>
        <w:t xml:space="preserve"> </w:t>
      </w:r>
      <w:r w:rsidRPr="004E66DE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วันที่ </w:t>
      </w:r>
      <w:r w:rsidR="00AB67FA" w:rsidRPr="004E66DE">
        <w:rPr>
          <w:rFonts w:ascii="Angsana New" w:hAnsi="Angsana New" w:cs="Angsana New" w:hint="cs"/>
          <w:spacing w:val="-4"/>
          <w:sz w:val="30"/>
          <w:szCs w:val="30"/>
        </w:rPr>
        <w:t>31</w:t>
      </w:r>
      <w:r w:rsidRPr="004E66DE">
        <w:rPr>
          <w:rFonts w:ascii="Angsana New" w:hAnsi="Angsana New" w:cs="Angsana New" w:hint="cs"/>
          <w:spacing w:val="-4"/>
          <w:sz w:val="30"/>
          <w:szCs w:val="30"/>
        </w:rPr>
        <w:t xml:space="preserve"> </w:t>
      </w:r>
      <w:r w:rsidRPr="004E66DE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ธันวาคม </w:t>
      </w:r>
      <w:r w:rsidR="00AB67FA" w:rsidRPr="004E66DE">
        <w:rPr>
          <w:rFonts w:ascii="Angsana New" w:hAnsi="Angsana New" w:cs="Angsana New" w:hint="cs"/>
          <w:spacing w:val="-4"/>
          <w:sz w:val="30"/>
          <w:szCs w:val="30"/>
        </w:rPr>
        <w:t>2</w:t>
      </w:r>
      <w:r w:rsidRPr="004E66DE">
        <w:rPr>
          <w:rFonts w:ascii="Angsana New" w:hAnsi="Angsana New" w:cs="Angsana New" w:hint="cs"/>
          <w:spacing w:val="-4"/>
          <w:sz w:val="30"/>
          <w:szCs w:val="30"/>
        </w:rPr>
        <w:t>5</w:t>
      </w:r>
      <w:r w:rsidR="00AB67FA" w:rsidRPr="004E66DE">
        <w:rPr>
          <w:rFonts w:ascii="Angsana New" w:hAnsi="Angsana New" w:cs="Angsana New" w:hint="cs"/>
          <w:spacing w:val="-4"/>
          <w:sz w:val="30"/>
          <w:szCs w:val="30"/>
        </w:rPr>
        <w:t>6</w:t>
      </w:r>
      <w:r w:rsidR="000A48D3" w:rsidRPr="004E66DE">
        <w:rPr>
          <w:rFonts w:ascii="Angsana New" w:hAnsi="Angsana New" w:cs="Angsana New"/>
          <w:spacing w:val="-4"/>
          <w:sz w:val="30"/>
          <w:szCs w:val="30"/>
        </w:rPr>
        <w:t>8</w:t>
      </w:r>
      <w:r w:rsidRPr="004E66DE">
        <w:rPr>
          <w:rFonts w:ascii="Angsana New" w:hAnsi="Angsana New" w:cs="Angsana New" w:hint="cs"/>
          <w:spacing w:val="-4"/>
          <w:sz w:val="30"/>
          <w:szCs w:val="30"/>
        </w:rPr>
        <w:t xml:space="preserve"> </w:t>
      </w:r>
      <w:r w:rsidRPr="004E66DE">
        <w:rPr>
          <w:rFonts w:ascii="Angsana New" w:hAnsi="Angsana New" w:cs="Angsana New" w:hint="cs"/>
          <w:spacing w:val="-4"/>
          <w:sz w:val="30"/>
          <w:szCs w:val="30"/>
          <w:cs/>
        </w:rPr>
        <w:t>งบกำไรขาดทุนเบ็ดเสร็จรวม</w:t>
      </w:r>
      <w:r w:rsidRPr="0005261B">
        <w:rPr>
          <w:rFonts w:ascii="Angsana New" w:hAnsi="Angsana New" w:cs="Angsana New" w:hint="cs"/>
          <w:sz w:val="30"/>
          <w:szCs w:val="30"/>
          <w:cs/>
        </w:rPr>
        <w:t>และงบกำไรขาดทุนเบ็ดเสร็จเฉพาะกิจการ</w:t>
      </w:r>
      <w:r w:rsidRPr="0005261B">
        <w:rPr>
          <w:rFonts w:ascii="Angsana New" w:hAnsi="Angsana New" w:cs="Angsana New" w:hint="cs"/>
          <w:sz w:val="30"/>
          <w:szCs w:val="30"/>
        </w:rPr>
        <w:t xml:space="preserve"> </w:t>
      </w:r>
      <w:r w:rsidR="00535011">
        <w:rPr>
          <w:rFonts w:ascii="Angsana New" w:hAnsi="Angsana New" w:cs="Angsana New" w:hint="cs"/>
          <w:sz w:val="30"/>
          <w:szCs w:val="30"/>
          <w:cs/>
        </w:rPr>
        <w:t>งบการเปลี่ยนแปลงส่วนของผู้ถือหุ้น</w:t>
      </w:r>
      <w:r w:rsidRPr="0005261B">
        <w:rPr>
          <w:rFonts w:ascii="Angsana New" w:hAnsi="Angsana New" w:cs="Angsana New" w:hint="cs"/>
          <w:sz w:val="30"/>
          <w:szCs w:val="30"/>
          <w:cs/>
        </w:rPr>
        <w:t>รวมและงบการเปลี่ยนแปลงส่วนของ</w:t>
      </w:r>
      <w:r w:rsidR="004E66DE">
        <w:rPr>
          <w:rFonts w:ascii="Angsana New" w:hAnsi="Angsana New" w:cs="Angsana New"/>
          <w:sz w:val="30"/>
          <w:szCs w:val="30"/>
        </w:rPr>
        <w:br/>
      </w:r>
      <w:r w:rsidRPr="0005261B">
        <w:rPr>
          <w:rFonts w:ascii="Angsana New" w:hAnsi="Angsana New" w:cs="Angsana New" w:hint="cs"/>
          <w:sz w:val="30"/>
          <w:szCs w:val="30"/>
          <w:cs/>
        </w:rPr>
        <w:t>ผู้ถือหุ้นเฉพาะกิจการ และงบกระแสเงินสดรวมและงบกระแสเงินสดเฉพาะกิจการ</w:t>
      </w:r>
      <w:r w:rsidRPr="0005261B">
        <w:rPr>
          <w:rFonts w:ascii="Angsana New" w:hAnsi="Angsana New" w:cs="Angsana New" w:hint="cs"/>
          <w:sz w:val="30"/>
          <w:szCs w:val="30"/>
        </w:rPr>
        <w:t xml:space="preserve"> </w:t>
      </w:r>
      <w:r w:rsidRPr="0005261B">
        <w:rPr>
          <w:rFonts w:ascii="Angsana New" w:hAnsi="Angsana New" w:cs="Angsana New" w:hint="cs"/>
          <w:sz w:val="30"/>
          <w:szCs w:val="30"/>
          <w:cs/>
        </w:rPr>
        <w:t>สำหรับปีสิ้นสุดวันเดียวกัน</w:t>
      </w:r>
      <w:r w:rsidR="00D63D32" w:rsidRPr="00D63D32">
        <w:rPr>
          <w:rFonts w:ascii="Angsana New" w:hAnsi="Angsana New" w:cs="Angsana New" w:hint="cs"/>
          <w:sz w:val="30"/>
          <w:szCs w:val="30"/>
          <w:cs/>
        </w:rPr>
        <w:t>และ</w:t>
      </w:r>
      <w:r w:rsidR="00657B69">
        <w:rPr>
          <w:rFonts w:ascii="Angsana New" w:hAnsi="Angsana New" w:cs="Angsana New"/>
          <w:sz w:val="30"/>
          <w:szCs w:val="30"/>
        </w:rPr>
        <w:br/>
      </w:r>
      <w:r w:rsidR="00D63D32" w:rsidRPr="00D63D32">
        <w:rPr>
          <w:rFonts w:ascii="Angsana New" w:hAnsi="Angsana New" w:cs="Angsana New" w:hint="cs"/>
          <w:sz w:val="30"/>
          <w:szCs w:val="30"/>
          <w:cs/>
        </w:rPr>
        <w:t>หมายเหตุประกอบงบการเงินซึ่งประกอบด้วยสรุปนโยบายการบัญชีและข้อมูลอธิบายอื่นที่มีสาระสำคัญ</w:t>
      </w:r>
    </w:p>
    <w:p w14:paraId="570A4599" w14:textId="77777777" w:rsidR="00E35E6F" w:rsidRDefault="00E35E6F" w:rsidP="00ED75B7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63526BCD" w14:textId="75829EB8" w:rsidR="00E34A9A" w:rsidRPr="0005261B" w:rsidRDefault="00E34A9A" w:rsidP="00ED75B7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  <w:rtl/>
          <w:cs/>
        </w:rPr>
      </w:pPr>
      <w:r w:rsidRPr="0005261B">
        <w:rPr>
          <w:rFonts w:ascii="Angsana New" w:eastAsia="Calibri" w:hAnsi="Angsana New" w:cs="Angsana New" w:hint="cs"/>
          <w:sz w:val="30"/>
          <w:szCs w:val="30"/>
          <w:cs/>
        </w:rPr>
        <w:t>ข้าพเจ้าเห็นว่า งบการเงิน</w:t>
      </w:r>
      <w:r w:rsidRPr="0005261B">
        <w:rPr>
          <w:rFonts w:ascii="Angsana New" w:hAnsi="Angsana New" w:cs="Angsana New" w:hint="cs"/>
          <w:sz w:val="30"/>
          <w:szCs w:val="30"/>
          <w:cs/>
        </w:rPr>
        <w:t>รวมและงบการเงินเฉพาะกิจการข้างต้น</w:t>
      </w:r>
      <w:r w:rsidRPr="0005261B">
        <w:rPr>
          <w:rFonts w:ascii="Angsana New" w:eastAsia="Calibri" w:hAnsi="Angsana New" w:cs="Angsana New" w:hint="cs"/>
          <w:sz w:val="30"/>
          <w:szCs w:val="30"/>
          <w:cs/>
        </w:rPr>
        <w:t>นี้แสดงฐานะการเงิน</w:t>
      </w:r>
      <w:r w:rsidRPr="0005261B">
        <w:rPr>
          <w:rFonts w:ascii="Angsana New" w:hAnsi="Angsana New" w:cs="Angsana New" w:hint="cs"/>
          <w:sz w:val="30"/>
          <w:szCs w:val="30"/>
          <w:cs/>
        </w:rPr>
        <w:t>รวมและฐานะการเงินเฉพาะกิจการของกลุ่มบริษัทและบริษัท ตามลำดับ ณ</w:t>
      </w:r>
      <w:r w:rsidRPr="0005261B">
        <w:rPr>
          <w:rFonts w:ascii="Angsana New" w:hAnsi="Angsana New" w:cs="Angsana New" w:hint="cs"/>
          <w:sz w:val="30"/>
          <w:szCs w:val="30"/>
        </w:rPr>
        <w:t xml:space="preserve"> </w:t>
      </w:r>
      <w:r w:rsidRPr="0005261B">
        <w:rPr>
          <w:rFonts w:ascii="Angsana New" w:hAnsi="Angsana New" w:cs="Angsana New" w:hint="cs"/>
          <w:sz w:val="30"/>
          <w:szCs w:val="30"/>
          <w:cs/>
        </w:rPr>
        <w:t>วันที่</w:t>
      </w:r>
      <w:r w:rsidRPr="0005261B">
        <w:rPr>
          <w:rFonts w:ascii="Angsana New" w:hAnsi="Angsana New" w:cs="Angsana New" w:hint="cs"/>
          <w:sz w:val="30"/>
          <w:szCs w:val="30"/>
        </w:rPr>
        <w:t xml:space="preserve"> </w:t>
      </w:r>
      <w:r w:rsidR="00AB67FA" w:rsidRPr="0005261B">
        <w:rPr>
          <w:rFonts w:ascii="Angsana New" w:hAnsi="Angsana New" w:cs="Angsana New" w:hint="cs"/>
          <w:sz w:val="30"/>
          <w:szCs w:val="30"/>
        </w:rPr>
        <w:t>31</w:t>
      </w:r>
      <w:r w:rsidRPr="0005261B">
        <w:rPr>
          <w:rFonts w:ascii="Angsana New" w:hAnsi="Angsana New" w:cs="Angsana New" w:hint="cs"/>
          <w:sz w:val="30"/>
          <w:szCs w:val="30"/>
        </w:rPr>
        <w:t xml:space="preserve"> </w:t>
      </w:r>
      <w:r w:rsidRPr="0005261B"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="00AB67FA" w:rsidRPr="0005261B">
        <w:rPr>
          <w:rFonts w:ascii="Angsana New" w:hAnsi="Angsana New" w:cs="Angsana New" w:hint="cs"/>
          <w:sz w:val="30"/>
          <w:szCs w:val="30"/>
        </w:rPr>
        <w:t>2</w:t>
      </w:r>
      <w:r w:rsidRPr="0005261B">
        <w:rPr>
          <w:rFonts w:ascii="Angsana New" w:hAnsi="Angsana New" w:cs="Angsana New" w:hint="cs"/>
          <w:sz w:val="30"/>
          <w:szCs w:val="30"/>
        </w:rPr>
        <w:t>5</w:t>
      </w:r>
      <w:r w:rsidR="00AB67FA" w:rsidRPr="0005261B">
        <w:rPr>
          <w:rFonts w:ascii="Angsana New" w:hAnsi="Angsana New" w:cs="Angsana New" w:hint="cs"/>
          <w:sz w:val="30"/>
          <w:szCs w:val="30"/>
        </w:rPr>
        <w:t>6</w:t>
      </w:r>
      <w:r w:rsidR="000A48D3">
        <w:rPr>
          <w:rFonts w:ascii="Angsana New" w:hAnsi="Angsana New" w:cs="Angsana New"/>
          <w:sz w:val="30"/>
          <w:szCs w:val="30"/>
        </w:rPr>
        <w:t>8</w:t>
      </w:r>
      <w:r w:rsidRPr="0005261B">
        <w:rPr>
          <w:rFonts w:ascii="Angsana New" w:hAnsi="Angsana New" w:cs="Angsana New" w:hint="cs"/>
          <w:sz w:val="30"/>
          <w:szCs w:val="30"/>
        </w:rPr>
        <w:t xml:space="preserve"> </w:t>
      </w:r>
      <w:r w:rsidRPr="0005261B">
        <w:rPr>
          <w:rFonts w:ascii="Angsana New" w:hAnsi="Angsana New" w:cs="Angsana New" w:hint="cs"/>
          <w:sz w:val="30"/>
          <w:szCs w:val="30"/>
          <w:cs/>
        </w:rPr>
        <w:t>ผลการดำเนินงานรวมและผลการดำเนินงานเฉพาะกิจการ และกระแสเงินสดรวมและกระแสเงินสดเฉพาะกิจการ</w:t>
      </w:r>
      <w:r w:rsidRPr="0005261B">
        <w:rPr>
          <w:rFonts w:ascii="Angsana New" w:hAnsi="Angsana New" w:cs="Angsana New" w:hint="cs"/>
          <w:sz w:val="30"/>
          <w:szCs w:val="30"/>
        </w:rPr>
        <w:t xml:space="preserve"> </w:t>
      </w:r>
      <w:r w:rsidRPr="0005261B">
        <w:rPr>
          <w:rFonts w:ascii="Angsana New" w:hAnsi="Angsana New" w:cs="Angsana New" w:hint="cs"/>
          <w:sz w:val="30"/>
          <w:szCs w:val="30"/>
          <w:cs/>
        </w:rPr>
        <w:t>สำหรับปีสิ้นสุดวันเดียวกัน</w:t>
      </w:r>
      <w:r w:rsidRPr="0005261B">
        <w:rPr>
          <w:rFonts w:ascii="Angsana New" w:eastAsia="Calibri" w:hAnsi="Angsana New" w:cs="Angsana New" w:hint="cs"/>
          <w:sz w:val="30"/>
          <w:szCs w:val="30"/>
          <w:cs/>
        </w:rPr>
        <w:t>โดยถูกต้องตามที่ควรในสาระสำคัญตามมาตรฐานการรายงานทางการเงิ</w:t>
      </w:r>
      <w:r w:rsidRPr="0005261B">
        <w:rPr>
          <w:rFonts w:ascii="Angsana New" w:hAnsi="Angsana New" w:cs="Angsana New" w:hint="cs"/>
          <w:sz w:val="30"/>
          <w:szCs w:val="30"/>
          <w:cs/>
        </w:rPr>
        <w:t>น</w:t>
      </w:r>
    </w:p>
    <w:p w14:paraId="6BFE7CB3" w14:textId="77777777" w:rsidR="00E34A9A" w:rsidRPr="0005261B" w:rsidRDefault="00E34A9A" w:rsidP="0005261B">
      <w:pPr>
        <w:jc w:val="thaiDistribute"/>
        <w:outlineLvl w:val="0"/>
        <w:rPr>
          <w:rFonts w:ascii="Angsana New" w:hAnsi="Angsana New" w:cs="Angsana New"/>
          <w:i/>
          <w:iCs/>
          <w:sz w:val="28"/>
          <w:szCs w:val="28"/>
        </w:rPr>
      </w:pPr>
    </w:p>
    <w:p w14:paraId="1D02C814" w14:textId="77777777" w:rsidR="00E34A9A" w:rsidRPr="0005261B" w:rsidRDefault="00E34A9A" w:rsidP="0005261B">
      <w:pPr>
        <w:jc w:val="thaiDistribute"/>
        <w:rPr>
          <w:rFonts w:ascii="Angsana New" w:eastAsia="Calibri" w:hAnsi="Angsana New" w:cs="Angsana New"/>
          <w:i/>
          <w:iCs/>
          <w:sz w:val="30"/>
          <w:szCs w:val="30"/>
        </w:rPr>
      </w:pPr>
      <w:r w:rsidRPr="0005261B">
        <w:rPr>
          <w:rFonts w:ascii="Angsana New" w:eastAsia="Calibri" w:hAnsi="Angsana New" w:cs="Angsana New" w:hint="cs"/>
          <w:i/>
          <w:iCs/>
          <w:sz w:val="30"/>
          <w:szCs w:val="30"/>
          <w:cs/>
        </w:rPr>
        <w:t>เกณฑ์ในการแสดงความเห็น</w:t>
      </w:r>
    </w:p>
    <w:p w14:paraId="0EC27438" w14:textId="77777777" w:rsidR="00E34A9A" w:rsidRPr="0005261B" w:rsidRDefault="00E34A9A" w:rsidP="0005261B">
      <w:pPr>
        <w:jc w:val="thaiDistribute"/>
        <w:rPr>
          <w:rFonts w:ascii="Angsana New" w:eastAsia="Calibri" w:hAnsi="Angsana New" w:cs="Angsana New"/>
          <w:b/>
          <w:bCs/>
          <w:sz w:val="28"/>
          <w:szCs w:val="28"/>
        </w:rPr>
      </w:pPr>
    </w:p>
    <w:p w14:paraId="54F150B9" w14:textId="088CD6BB" w:rsidR="00281DFC" w:rsidRPr="0005261B" w:rsidRDefault="00782441" w:rsidP="0005261B">
      <w:pPr>
        <w:jc w:val="thaiDistribute"/>
        <w:rPr>
          <w:rFonts w:ascii="Angsana New" w:hAnsi="Angsana New" w:cs="Angsana New"/>
          <w:sz w:val="30"/>
          <w:szCs w:val="30"/>
        </w:rPr>
      </w:pPr>
      <w:r w:rsidRPr="0005261B">
        <w:rPr>
          <w:rFonts w:ascii="Angsana New" w:hAnsi="Angsana New" w:cs="Angsana New" w:hint="cs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="00E90081" w:rsidRPr="0005261B">
        <w:rPr>
          <w:rFonts w:ascii="Angsana New" w:hAnsi="Angsana New" w:cs="Angsana New" w:hint="cs"/>
          <w:sz w:val="30"/>
          <w:szCs w:val="30"/>
          <w:cs/>
        </w:rPr>
        <w:t>วรรค</w:t>
      </w:r>
      <w:r w:rsidR="00661467" w:rsidRPr="0005261B">
        <w:rPr>
          <w:rFonts w:ascii="Angsana New" w:hAnsi="Angsana New" w:cs="Angsana New" w:hint="cs"/>
          <w:sz w:val="30"/>
          <w:szCs w:val="30"/>
        </w:rPr>
        <w:br/>
      </w:r>
      <w:r w:rsidRPr="0005261B">
        <w:rPr>
          <w:rFonts w:ascii="Angsana New" w:hAnsi="Angsana New" w:cs="Angsana New" w:hint="cs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  <w:r w:rsidRPr="0005261B">
        <w:rPr>
          <w:rFonts w:ascii="Angsana New" w:hAnsi="Angsana New" w:cs="Angsana New" w:hint="cs"/>
          <w:sz w:val="30"/>
          <w:szCs w:val="30"/>
          <w:cs/>
        </w:rPr>
        <w:t>ในรายงานของข้าพเจ้า ข้าพเจ้ามีความเป็นอิสระจากกลุ่มบริษัทและบริษัทตาม</w:t>
      </w:r>
      <w:r w:rsidR="008B7F70" w:rsidRPr="0005261B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ประมวลจรรยาบรรณของผู้ประกอบวิชาชีพบัญชี รวมถึง </w:t>
      </w:r>
      <w:r w:rsidR="001D6071" w:rsidRPr="0005261B">
        <w:rPr>
          <w:rFonts w:ascii="Angsana New" w:hAnsi="Angsana New" w:cs="Angsana New" w:hint="cs"/>
          <w:i/>
          <w:iCs/>
          <w:sz w:val="30"/>
          <w:szCs w:val="30"/>
          <w:cs/>
        </w:rPr>
        <w:br/>
      </w:r>
      <w:r w:rsidR="008B7F70" w:rsidRPr="0005261B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มาตรฐานเรื่องความเป็นอิสระ </w:t>
      </w:r>
      <w:r w:rsidR="008B7F70" w:rsidRPr="0005261B">
        <w:rPr>
          <w:rFonts w:ascii="Angsana New" w:hAnsi="Angsana New" w:cs="Angsana New" w:hint="cs"/>
          <w:sz w:val="30"/>
          <w:szCs w:val="30"/>
          <w:cs/>
        </w:rPr>
        <w:t>ที่กำหนดโดยสภาวิชาชีพบัญชี</w:t>
      </w:r>
      <w:r w:rsidR="009558E1" w:rsidRPr="0005261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8B7F70" w:rsidRPr="0005261B">
        <w:rPr>
          <w:rFonts w:ascii="Angsana New" w:hAnsi="Angsana New" w:cs="Angsana New" w:hint="cs"/>
          <w:sz w:val="30"/>
          <w:szCs w:val="30"/>
          <w:cs/>
        </w:rPr>
        <w:t>(ประมวลจรรยาบรรณของผู้ประกอบวิชาชีพบัญชี)</w:t>
      </w:r>
      <w:r w:rsidR="009558E1" w:rsidRPr="0005261B">
        <w:rPr>
          <w:rFonts w:ascii="Angsana New" w:hAnsi="Angsana New" w:cs="Angsana New" w:hint="cs"/>
          <w:sz w:val="30"/>
          <w:szCs w:val="30"/>
        </w:rPr>
        <w:t xml:space="preserve"> </w:t>
      </w:r>
      <w:r w:rsidRPr="0005261B">
        <w:rPr>
          <w:rFonts w:ascii="Angsana New" w:hAnsi="Angsana New" w:cs="Angsana New" w:hint="cs"/>
          <w:sz w:val="30"/>
          <w:szCs w:val="30"/>
          <w:cs/>
        </w:rPr>
        <w:t>ในส่วนที่เกี่ยวข้องกับการตรวจสอบงบการเงินรวมและงบการเงินเฉพาะกิจการ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</w:t>
      </w:r>
      <w:r w:rsidR="009558E1" w:rsidRPr="0005261B">
        <w:rPr>
          <w:rFonts w:ascii="Angsana New" w:hAnsi="Angsana New" w:cs="Angsana New" w:hint="cs"/>
          <w:sz w:val="30"/>
          <w:szCs w:val="30"/>
          <w:cs/>
        </w:rPr>
        <w:t>ณ</w:t>
      </w:r>
      <w:r w:rsidRPr="0005261B">
        <w:rPr>
          <w:rFonts w:ascii="Angsana New" w:hAnsi="Angsana New" w:cs="Angsana New" w:hint="cs"/>
          <w:sz w:val="30"/>
          <w:szCs w:val="30"/>
          <w:cs/>
        </w:rPr>
        <w:t>อื่น ๆ</w:t>
      </w:r>
      <w:r w:rsidR="008B7F70" w:rsidRPr="0005261B">
        <w:rPr>
          <w:rFonts w:ascii="Angsana New" w:hAnsi="Angsana New" w:cs="Angsana New" w:hint="cs"/>
          <w:sz w:val="30"/>
          <w:szCs w:val="30"/>
        </w:rPr>
        <w:t xml:space="preserve"> </w:t>
      </w:r>
      <w:r w:rsidR="008B7F70" w:rsidRPr="0005261B">
        <w:rPr>
          <w:rFonts w:ascii="Angsana New" w:hAnsi="Angsana New" w:cs="Angsana New" w:hint="cs"/>
          <w:sz w:val="30"/>
          <w:szCs w:val="30"/>
          <w:cs/>
        </w:rPr>
        <w:t>ตามประมวลจรรยาบรรณของผู้ประกอบวิชาชีพบัญชี</w:t>
      </w:r>
      <w:r w:rsidR="008B7F70" w:rsidRPr="0005261B">
        <w:rPr>
          <w:rFonts w:ascii="Angsana New" w:hAnsi="Angsana New" w:cs="Angsana New" w:hint="cs"/>
          <w:i/>
          <w:iCs/>
          <w:sz w:val="30"/>
          <w:szCs w:val="30"/>
        </w:rPr>
        <w:t xml:space="preserve"> </w:t>
      </w:r>
      <w:r w:rsidRPr="0005261B">
        <w:rPr>
          <w:rFonts w:ascii="Angsana New" w:hAnsi="Angsana New" w:cs="Angsana New" w:hint="cs"/>
          <w:sz w:val="30"/>
          <w:szCs w:val="30"/>
          <w:cs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48B2B4E1" w14:textId="77777777" w:rsidR="00281DFC" w:rsidRPr="0005261B" w:rsidRDefault="00281DFC" w:rsidP="0005261B">
      <w:pPr>
        <w:jc w:val="thaiDistribute"/>
        <w:rPr>
          <w:rFonts w:ascii="Angsana New" w:hAnsi="Angsana New" w:cs="Angsana New"/>
          <w:sz w:val="30"/>
          <w:szCs w:val="30"/>
          <w:cs/>
        </w:rPr>
        <w:sectPr w:rsidR="00281DFC" w:rsidRPr="0005261B" w:rsidSect="0093430D">
          <w:headerReference w:type="default" r:id="rId16"/>
          <w:footerReference w:type="default" r:id="rId17"/>
          <w:pgSz w:w="11909" w:h="16834" w:code="9"/>
          <w:pgMar w:top="691" w:right="1152" w:bottom="576" w:left="1152" w:header="720" w:footer="720" w:gutter="0"/>
          <w:pgNumType w:start="2"/>
          <w:cols w:space="720"/>
          <w:docGrid w:linePitch="245"/>
        </w:sectPr>
      </w:pPr>
    </w:p>
    <w:p w14:paraId="0AD1F641" w14:textId="51695515" w:rsidR="00E34A9A" w:rsidRPr="0005261B" w:rsidRDefault="00E34A9A" w:rsidP="0005261B">
      <w:pPr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05261B">
        <w:rPr>
          <w:rFonts w:ascii="Angsana New" w:hAnsi="Angsana New" w:cs="Angsana New" w:hint="cs"/>
          <w:i/>
          <w:iCs/>
          <w:sz w:val="30"/>
          <w:szCs w:val="30"/>
          <w:cs/>
        </w:rPr>
        <w:lastRenderedPageBreak/>
        <w:t>เรื่องสำคัญในการตรวจสอบ</w:t>
      </w:r>
    </w:p>
    <w:p w14:paraId="33E0DF46" w14:textId="77777777" w:rsidR="00E34A9A" w:rsidRPr="0005261B" w:rsidRDefault="00E34A9A" w:rsidP="0005261B">
      <w:pPr>
        <w:jc w:val="thaiDistribute"/>
        <w:rPr>
          <w:rFonts w:ascii="Angsana New" w:eastAsia="Calibri" w:hAnsi="Angsana New" w:cs="Angsana New"/>
          <w:sz w:val="28"/>
          <w:szCs w:val="28"/>
        </w:rPr>
      </w:pPr>
    </w:p>
    <w:p w14:paraId="54E25B18" w14:textId="24BF547D" w:rsidR="00E34A9A" w:rsidRPr="0005261B" w:rsidRDefault="00E34A9A" w:rsidP="0005261B">
      <w:pPr>
        <w:jc w:val="thaiDistribute"/>
        <w:rPr>
          <w:rFonts w:ascii="Angsana New" w:eastAsia="Calibri" w:hAnsi="Angsana New" w:cs="Angsana New"/>
          <w:sz w:val="30"/>
          <w:szCs w:val="30"/>
        </w:rPr>
      </w:pPr>
      <w:r w:rsidRPr="000D7124">
        <w:rPr>
          <w:rFonts w:ascii="Angsana New" w:eastAsia="Calibri" w:hAnsi="Angsana New" w:cs="Angsana New" w:hint="cs"/>
          <w:sz w:val="30"/>
          <w:szCs w:val="30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</w:t>
      </w:r>
      <w:r w:rsidR="00B66881" w:rsidRPr="000D7124">
        <w:rPr>
          <w:rFonts w:ascii="Angsana New" w:eastAsia="Calibri" w:hAnsi="Angsana New" w:cs="Angsana New"/>
          <w:sz w:val="30"/>
          <w:szCs w:val="30"/>
        </w:rPr>
        <w:br/>
      </w:r>
      <w:r w:rsidRPr="000D7124">
        <w:rPr>
          <w:rFonts w:ascii="Angsana New" w:eastAsia="Calibri" w:hAnsi="Angsana New" w:cs="Angsana New" w:hint="cs"/>
          <w:spacing w:val="4"/>
          <w:sz w:val="30"/>
          <w:szCs w:val="30"/>
          <w:cs/>
        </w:rPr>
        <w:t>การตรวจสอบงบการเงิน</w:t>
      </w:r>
      <w:r w:rsidRPr="000D7124">
        <w:rPr>
          <w:rFonts w:ascii="Angsana New" w:hAnsi="Angsana New" w:cs="Angsana New" w:hint="cs"/>
          <w:spacing w:val="4"/>
          <w:sz w:val="30"/>
          <w:szCs w:val="30"/>
          <w:cs/>
        </w:rPr>
        <w:t>รวมและงบการเงินเฉพาะกิจการ</w:t>
      </w:r>
      <w:r w:rsidRPr="000D7124">
        <w:rPr>
          <w:rFonts w:ascii="Angsana New" w:eastAsia="Calibri" w:hAnsi="Angsana New" w:cs="Angsana New" w:hint="cs"/>
          <w:spacing w:val="4"/>
          <w:sz w:val="30"/>
          <w:szCs w:val="30"/>
          <w:cs/>
        </w:rPr>
        <w:t>สำหรับงวดปัจจุบัน ข้าพเจ้าได้นำเรื่องเหล่านี้มาพิจารณา</w:t>
      </w:r>
      <w:r w:rsidR="00B66881" w:rsidRPr="000D7124">
        <w:rPr>
          <w:rFonts w:ascii="Angsana New" w:eastAsia="Calibri" w:hAnsi="Angsana New" w:cs="Angsana New"/>
          <w:spacing w:val="16"/>
          <w:sz w:val="30"/>
          <w:szCs w:val="30"/>
        </w:rPr>
        <w:br/>
      </w:r>
      <w:r w:rsidRPr="000D7124">
        <w:rPr>
          <w:rFonts w:ascii="Angsana New" w:eastAsia="Calibri" w:hAnsi="Angsana New" w:cs="Angsana New" w:hint="cs"/>
          <w:spacing w:val="16"/>
          <w:sz w:val="30"/>
          <w:szCs w:val="30"/>
          <w:cs/>
        </w:rPr>
        <w:t>ในบริบทของ</w:t>
      </w:r>
      <w:r w:rsidRPr="000D7124">
        <w:rPr>
          <w:rFonts w:ascii="Angsana New" w:eastAsia="Calibri" w:hAnsi="Angsana New" w:cs="Angsana New" w:hint="cs"/>
          <w:sz w:val="30"/>
          <w:szCs w:val="30"/>
          <w:cs/>
        </w:rPr>
        <w:t>การตรวจสอบ</w:t>
      </w:r>
      <w:r w:rsidRPr="0005261B">
        <w:rPr>
          <w:rFonts w:ascii="Angsana New" w:eastAsia="Calibri" w:hAnsi="Angsana New" w:cs="Angsana New" w:hint="cs"/>
          <w:sz w:val="30"/>
          <w:szCs w:val="30"/>
          <w:cs/>
        </w:rPr>
        <w:t>งบการเงิน</w:t>
      </w:r>
      <w:r w:rsidRPr="0005261B">
        <w:rPr>
          <w:rFonts w:ascii="Angsana New" w:hAnsi="Angsana New" w:cs="Angsana New" w:hint="cs"/>
          <w:sz w:val="30"/>
          <w:szCs w:val="30"/>
          <w:cs/>
        </w:rPr>
        <w:t>รวมและงบการเงินเฉพาะกิจการ</w:t>
      </w:r>
      <w:r w:rsidRPr="0005261B">
        <w:rPr>
          <w:rFonts w:ascii="Angsana New" w:eastAsia="Calibri" w:hAnsi="Angsana New" w:cs="Angsana New" w:hint="cs"/>
          <w:sz w:val="30"/>
          <w:szCs w:val="30"/>
          <w:cs/>
        </w:rPr>
        <w:t>โดยรวมและในการแสดงความเห็นของ</w:t>
      </w:r>
      <w:r w:rsidRPr="0005261B">
        <w:rPr>
          <w:rFonts w:ascii="Angsana New" w:hAnsi="Angsana New" w:cs="Angsana New" w:hint="cs"/>
          <w:sz w:val="30"/>
          <w:szCs w:val="30"/>
          <w:cs/>
        </w:rPr>
        <w:t>ข้าพเจ้า</w:t>
      </w:r>
      <w:r w:rsidRPr="0005261B">
        <w:rPr>
          <w:rFonts w:ascii="Angsana New" w:eastAsia="Calibri" w:hAnsi="Angsana New" w:cs="Angsana New" w:hint="cs"/>
          <w:sz w:val="30"/>
          <w:szCs w:val="30"/>
          <w:cs/>
        </w:rPr>
        <w:t xml:space="preserve"> ทั้งนี้</w:t>
      </w:r>
      <w:r w:rsidRPr="0005261B">
        <w:rPr>
          <w:rFonts w:ascii="Angsana New" w:hAnsi="Angsana New" w:cs="Angsana New" w:hint="cs"/>
          <w:sz w:val="30"/>
          <w:szCs w:val="30"/>
          <w:cs/>
        </w:rPr>
        <w:t>ข้าพเจ้า</w:t>
      </w:r>
      <w:r w:rsidRPr="0005261B">
        <w:rPr>
          <w:rFonts w:ascii="Angsana New" w:eastAsia="Calibri" w:hAnsi="Angsana New" w:cs="Angsana New" w:hint="cs"/>
          <w:sz w:val="30"/>
          <w:szCs w:val="30"/>
          <w:cs/>
        </w:rPr>
        <w:t>ไม่ได้แสดงความเห็นแยกต่างหากสำหรับเรื่องเหล่านี้</w:t>
      </w:r>
    </w:p>
    <w:p w14:paraId="0ACD7952" w14:textId="77777777" w:rsidR="00E34A9A" w:rsidRPr="0005261B" w:rsidRDefault="00E34A9A" w:rsidP="0005261B">
      <w:pPr>
        <w:autoSpaceDE w:val="0"/>
        <w:autoSpaceDN w:val="0"/>
        <w:adjustRightInd w:val="0"/>
        <w:jc w:val="thaiDistribute"/>
        <w:rPr>
          <w:rFonts w:ascii="Angsana New" w:hAnsi="Angsana New" w:cs="Angsana New"/>
          <w:sz w:val="28"/>
          <w:szCs w:val="28"/>
        </w:rPr>
      </w:pPr>
    </w:p>
    <w:tbl>
      <w:tblPr>
        <w:tblW w:w="9783" w:type="dxa"/>
        <w:tblInd w:w="-1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92"/>
        <w:gridCol w:w="5091"/>
      </w:tblGrid>
      <w:tr w:rsidR="00E24C3B" w:rsidRPr="0005261B" w14:paraId="1C45592E" w14:textId="77777777" w:rsidTr="009F6322">
        <w:tc>
          <w:tcPr>
            <w:tcW w:w="9783" w:type="dxa"/>
            <w:gridSpan w:val="2"/>
          </w:tcPr>
          <w:p w14:paraId="07B3EADA" w14:textId="77777777" w:rsidR="00E24C3B" w:rsidRPr="0005261B" w:rsidRDefault="00E24C3B" w:rsidP="0005261B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  <w:cs/>
              </w:rPr>
              <w:t>มูลค่าของสินค้าคงเหลือ</w:t>
            </w:r>
          </w:p>
        </w:tc>
      </w:tr>
      <w:tr w:rsidR="00E24C3B" w:rsidRPr="004E66DE" w14:paraId="297F12DB" w14:textId="77777777" w:rsidTr="009F6322">
        <w:tc>
          <w:tcPr>
            <w:tcW w:w="9783" w:type="dxa"/>
            <w:gridSpan w:val="2"/>
          </w:tcPr>
          <w:p w14:paraId="2B7B0517" w14:textId="30C34A0A" w:rsidR="00E24C3B" w:rsidRPr="0005261B" w:rsidRDefault="00E24C3B" w:rsidP="0005261B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  <w:cs/>
              </w:rPr>
              <w:t>อ้าง</w:t>
            </w:r>
            <w:r w:rsidR="004E66DE">
              <w:rPr>
                <w:rFonts w:ascii="Angsana New" w:hAnsi="Angsana New" w:cs="Angsana New" w:hint="cs"/>
                <w:sz w:val="30"/>
                <w:szCs w:val="30"/>
                <w:cs/>
              </w:rPr>
              <w:t>ถึง</w:t>
            </w:r>
            <w:r w:rsidRPr="0005261B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หมายเหตุข้อ </w:t>
            </w:r>
            <w:r w:rsidR="00704BCF" w:rsidRPr="0005261B">
              <w:rPr>
                <w:rFonts w:ascii="Angsana New" w:hAnsi="Angsana New" w:cs="Angsana New" w:hint="cs"/>
                <w:sz w:val="30"/>
                <w:szCs w:val="30"/>
              </w:rPr>
              <w:t>7</w:t>
            </w:r>
            <w:r w:rsidR="004E66DE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ของงบการเงินรวมและงบการเงินเฉพาะกิจการ</w:t>
            </w:r>
          </w:p>
        </w:tc>
      </w:tr>
      <w:tr w:rsidR="00E24C3B" w:rsidRPr="0005261B" w14:paraId="158AA199" w14:textId="77777777" w:rsidTr="009F6322">
        <w:tc>
          <w:tcPr>
            <w:tcW w:w="4692" w:type="dxa"/>
          </w:tcPr>
          <w:p w14:paraId="0B032AB0" w14:textId="77777777" w:rsidR="00E24C3B" w:rsidRPr="0005261B" w:rsidRDefault="00E24C3B" w:rsidP="0005261B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5091" w:type="dxa"/>
          </w:tcPr>
          <w:p w14:paraId="13894E39" w14:textId="77777777" w:rsidR="00E24C3B" w:rsidRPr="0005261B" w:rsidRDefault="00E24C3B" w:rsidP="0005261B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E24C3B" w:rsidRPr="0005261B" w14:paraId="54D73A80" w14:textId="77777777" w:rsidTr="009F6322">
        <w:tc>
          <w:tcPr>
            <w:tcW w:w="4692" w:type="dxa"/>
          </w:tcPr>
          <w:p w14:paraId="0266299A" w14:textId="6995764D" w:rsidR="00FC4F0D" w:rsidRPr="0005261B" w:rsidRDefault="00FC4F0D" w:rsidP="0005261B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  <w:cs/>
              </w:rPr>
              <w:t>กลุ่มบริษัทเป็นผู้ผลิตชิ้นส่วนในอุตสาหกรรมรถยนต์</w:t>
            </w:r>
            <w:r w:rsidR="004E66DE">
              <w:rPr>
                <w:rFonts w:ascii="Angsana New" w:hAnsi="Angsana New" w:cs="Angsana New" w:hint="cs"/>
                <w:sz w:val="30"/>
                <w:szCs w:val="30"/>
                <w:cs/>
              </w:rPr>
              <w:t>และ</w:t>
            </w:r>
            <w:r w:rsidRPr="0005261B">
              <w:rPr>
                <w:rFonts w:ascii="Angsana New" w:hAnsi="Angsana New" w:cs="Angsana New" w:hint="cs"/>
                <w:sz w:val="30"/>
                <w:szCs w:val="30"/>
                <w:cs/>
              </w:rPr>
              <w:t>ผลการดำเนินงานของกลุ่มบริษัทส่วนใหญ่ขึ้นอยู่กับธุรกิจรถยนต์และบริษัทผู้ผลิตรถยนต์ ปริมาณการขายในแต่ละผลิตภัณฑ์ของกลุ่มบริษัทขึ้นอยู่กับอุปสงค์ของรถยนต์แต่ละรุ่นซึ่งแตกต่างกันออกไป ความผันผวนของยอดขายของบริษัทผู้ผลิตรถยนต์ อาจทำให้มีสินค้าคงเหลือที่ไม่เคลื่อนไหวเป็นเวลานาน ประกอบกับการปรับราคาขายสินค้าเป็นไปได้ยากในขณะที่ราคาวัตถุดิบหลักมีความผันผวนตามราคาตลาด ส่งผลให้ผู้บริหารต้องประมาณมูลค่าของสินค้าเสื่อมสภาพตามแต่ละช่วงอายุของสินค้า เพื่อปรับปรุงมูลค</w:t>
            </w:r>
            <w:r w:rsidR="007A5D2B" w:rsidRPr="0005261B">
              <w:rPr>
                <w:rFonts w:ascii="Angsana New" w:hAnsi="Angsana New" w:cs="Angsana New" w:hint="cs"/>
                <w:sz w:val="30"/>
                <w:szCs w:val="30"/>
                <w:cs/>
              </w:rPr>
              <w:t>่าสุทธิที่</w:t>
            </w:r>
            <w:r w:rsidR="00B73862" w:rsidRPr="0005261B">
              <w:rPr>
                <w:rFonts w:ascii="Angsana New" w:hAnsi="Angsana New" w:cs="Angsana New" w:hint="cs"/>
                <w:sz w:val="30"/>
                <w:szCs w:val="30"/>
                <w:cs/>
              </w:rPr>
              <w:t>ค</w:t>
            </w:r>
            <w:r w:rsidR="007A5D2B" w:rsidRPr="0005261B">
              <w:rPr>
                <w:rFonts w:ascii="Angsana New" w:hAnsi="Angsana New" w:cs="Angsana New" w:hint="cs"/>
                <w:sz w:val="30"/>
                <w:szCs w:val="30"/>
                <w:cs/>
              </w:rPr>
              <w:t>าดว่าจะได้รับของ</w:t>
            </w:r>
            <w:r w:rsidRPr="0005261B">
              <w:rPr>
                <w:rFonts w:ascii="Angsana New" w:hAnsi="Angsana New" w:cs="Angsana New" w:hint="cs"/>
                <w:sz w:val="30"/>
                <w:szCs w:val="30"/>
                <w:cs/>
              </w:rPr>
              <w:t>สินค้าคงเหลือ</w:t>
            </w:r>
          </w:p>
          <w:p w14:paraId="2456A335" w14:textId="77777777" w:rsidR="00FC4F0D" w:rsidRPr="0005261B" w:rsidRDefault="00FC4F0D" w:rsidP="0005261B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  <w:p w14:paraId="2ABFECD1" w14:textId="77777777" w:rsidR="00E24C3B" w:rsidRPr="0005261B" w:rsidRDefault="00FC4F0D" w:rsidP="0005261B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  <w:cs/>
              </w:rPr>
              <w:t>เนื่องจากมูลค่าของสินค้าคงเหลือมีสาระสำคัญ และการประมาณการดังกล่าวเกี่ยวข้องกับการใช้ดุลยพินิจของผู้บริหาร ข้าพเจ้าจึงเห็นว่าเรื่องดังกล่าวเป็นเรื่องสำคัญในการตรวจสอบ</w:t>
            </w:r>
          </w:p>
        </w:tc>
        <w:tc>
          <w:tcPr>
            <w:tcW w:w="5091" w:type="dxa"/>
          </w:tcPr>
          <w:p w14:paraId="1FECE020" w14:textId="39FC7053" w:rsidR="00E24C3B" w:rsidRPr="0005261B" w:rsidRDefault="00E24C3B" w:rsidP="0005261B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  <w:cs/>
              </w:rPr>
              <w:t>วิธีการตรวจส</w:t>
            </w:r>
            <w:r w:rsidR="004E66DE">
              <w:rPr>
                <w:rFonts w:ascii="Angsana New" w:hAnsi="Angsana New" w:cs="Angsana New" w:hint="cs"/>
                <w:sz w:val="30"/>
                <w:szCs w:val="30"/>
                <w:cs/>
              </w:rPr>
              <w:t>อบของข้าพเจ้า</w:t>
            </w:r>
            <w:r w:rsidRPr="0005261B">
              <w:rPr>
                <w:rFonts w:ascii="Angsana New" w:hAnsi="Angsana New" w:cs="Angsana New" w:hint="cs"/>
                <w:sz w:val="30"/>
                <w:szCs w:val="30"/>
                <w:cs/>
              </w:rPr>
              <w:t>รวมถึง</w:t>
            </w:r>
          </w:p>
          <w:p w14:paraId="5D5EE911" w14:textId="6C2F6CB4" w:rsidR="00E24C3B" w:rsidRPr="0005261B" w:rsidRDefault="00FC4F0D" w:rsidP="0005261B">
            <w:pPr>
              <w:pStyle w:val="ListParagraph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5261B">
              <w:rPr>
                <w:rFonts w:ascii="Angsana New" w:hAnsi="Angsana New" w:hint="cs"/>
                <w:sz w:val="30"/>
                <w:szCs w:val="30"/>
                <w:cs/>
              </w:rPr>
              <w:t>การประเมินและสอบถามผู้บริหารเพื่อให้ได้มาซึ่ง</w:t>
            </w:r>
            <w:r w:rsidR="000F7258" w:rsidRPr="0005261B">
              <w:rPr>
                <w:rFonts w:ascii="Angsana New" w:hAnsi="Angsana New" w:hint="cs"/>
                <w:sz w:val="30"/>
                <w:szCs w:val="30"/>
              </w:rPr>
              <w:br/>
            </w:r>
            <w:r w:rsidRPr="0005261B">
              <w:rPr>
                <w:rFonts w:ascii="Angsana New" w:hAnsi="Angsana New" w:hint="cs"/>
                <w:sz w:val="30"/>
                <w:szCs w:val="30"/>
                <w:cs/>
              </w:rPr>
              <w:t>ความเข้าใจเกี่ยวกับนโยบายของกลุ่มบริษัทในการประมาณปริมาณและมูลค่าของสินค้าเสื่อมสภาพ เพื่อประมาณมูลค่าสุทธิที่</w:t>
            </w:r>
            <w:r w:rsidR="007A5D2B" w:rsidRPr="0005261B">
              <w:rPr>
                <w:rFonts w:ascii="Angsana New" w:hAnsi="Angsana New" w:hint="cs"/>
                <w:sz w:val="30"/>
                <w:szCs w:val="30"/>
                <w:cs/>
              </w:rPr>
              <w:t>คาดว่า</w:t>
            </w:r>
            <w:r w:rsidRPr="0005261B">
              <w:rPr>
                <w:rFonts w:ascii="Angsana New" w:hAnsi="Angsana New" w:hint="cs"/>
                <w:sz w:val="30"/>
                <w:szCs w:val="30"/>
                <w:cs/>
              </w:rPr>
              <w:t>จะได้รับของสินค้า</w:t>
            </w:r>
            <w:r w:rsidR="000F7258" w:rsidRPr="0005261B">
              <w:rPr>
                <w:rFonts w:ascii="Angsana New" w:hAnsi="Angsana New" w:hint="cs"/>
                <w:sz w:val="30"/>
                <w:szCs w:val="30"/>
              </w:rPr>
              <w:br/>
            </w:r>
            <w:r w:rsidRPr="0005261B">
              <w:rPr>
                <w:rFonts w:ascii="Angsana New" w:hAnsi="Angsana New" w:hint="cs"/>
                <w:sz w:val="30"/>
                <w:szCs w:val="30"/>
                <w:cs/>
              </w:rPr>
              <w:t>คงเหลือ รวมถึงการประเมินการออกแบบการควบคุม</w:t>
            </w:r>
            <w:r w:rsidR="00317CAF" w:rsidRPr="0005261B">
              <w:rPr>
                <w:rFonts w:ascii="Angsana New" w:hAnsi="Angsana New" w:hint="cs"/>
                <w:sz w:val="30"/>
                <w:szCs w:val="30"/>
              </w:rPr>
              <w:br/>
            </w:r>
            <w:r w:rsidRPr="0005261B">
              <w:rPr>
                <w:rFonts w:ascii="Angsana New" w:hAnsi="Angsana New" w:hint="cs"/>
                <w:sz w:val="30"/>
                <w:szCs w:val="30"/>
                <w:cs/>
              </w:rPr>
              <w:t>ที่เกี่ยวข้อง</w:t>
            </w:r>
          </w:p>
          <w:p w14:paraId="1D2008EB" w14:textId="3AD4853A" w:rsidR="00FC4F0D" w:rsidRPr="0005261B" w:rsidRDefault="00FC4F0D" w:rsidP="0005261B">
            <w:pPr>
              <w:pStyle w:val="ListParagraph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5261B">
              <w:rPr>
                <w:rFonts w:ascii="Angsana New" w:hAnsi="Angsana New" w:hint="cs"/>
                <w:sz w:val="30"/>
                <w:szCs w:val="30"/>
                <w:cs/>
              </w:rPr>
              <w:t>การประเมินความเหมาะสมของการ</w:t>
            </w:r>
            <w:r w:rsidR="00CA69B5" w:rsidRPr="0005261B">
              <w:rPr>
                <w:rFonts w:ascii="Angsana New" w:hAnsi="Angsana New" w:hint="cs"/>
                <w:sz w:val="30"/>
                <w:szCs w:val="30"/>
                <w:cs/>
              </w:rPr>
              <w:t>กำหนด</w:t>
            </w:r>
            <w:r w:rsidRPr="0005261B">
              <w:rPr>
                <w:rFonts w:ascii="Angsana New" w:hAnsi="Angsana New" w:hint="cs"/>
                <w:sz w:val="30"/>
                <w:szCs w:val="30"/>
                <w:cs/>
              </w:rPr>
              <w:t>ประมาณ</w:t>
            </w:r>
            <w:r w:rsidR="000F7258" w:rsidRPr="0005261B">
              <w:rPr>
                <w:rFonts w:ascii="Angsana New" w:hAnsi="Angsana New" w:hint="cs"/>
                <w:sz w:val="30"/>
                <w:szCs w:val="30"/>
              </w:rPr>
              <w:br/>
            </w:r>
            <w:r w:rsidRPr="0005261B">
              <w:rPr>
                <w:rFonts w:ascii="Angsana New" w:hAnsi="Angsana New" w:hint="cs"/>
                <w:sz w:val="30"/>
                <w:szCs w:val="30"/>
                <w:cs/>
              </w:rPr>
              <w:t>การสินค้าเสื่อมสภาพด้วยการเปรียบเทียบการเคลื่อนไหวของสินค้า และการตัดจำหน่ายสินค้าที่เกิดขึ้นจริงในปีปัจจุบันกับประมาณการสินค้าเสื่อมสภาพในปีก่อน</w:t>
            </w:r>
          </w:p>
          <w:p w14:paraId="7102EDBE" w14:textId="0607CE0D" w:rsidR="00E24C3B" w:rsidRPr="0005261B" w:rsidRDefault="00FC4F0D" w:rsidP="0005261B">
            <w:pPr>
              <w:pStyle w:val="ListParagraph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hanging="342"/>
              <w:jc w:val="thaiDistribute"/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05261B">
              <w:rPr>
                <w:rFonts w:ascii="Angsana New" w:hAnsi="Angsana New" w:hint="cs"/>
                <w:sz w:val="30"/>
                <w:szCs w:val="30"/>
                <w:cs/>
              </w:rPr>
              <w:t>การสุ่มทดสอบรายงานอายุของสินค้าคงเหลือ กับเอกสารที่เกี่ยวข้องและทดสอบการคำนวณประมาณการสินค้าเสื่อมสภาพ</w:t>
            </w:r>
          </w:p>
          <w:p w14:paraId="18679214" w14:textId="77777777" w:rsidR="00FC4F0D" w:rsidRPr="0005261B" w:rsidRDefault="00FC4F0D" w:rsidP="0005261B">
            <w:pPr>
              <w:pStyle w:val="ListParagraph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hanging="342"/>
              <w:jc w:val="thaiDistribute"/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05261B">
              <w:rPr>
                <w:rFonts w:ascii="Angsana New" w:hAnsi="Angsana New" w:hint="cs"/>
                <w:sz w:val="30"/>
                <w:szCs w:val="30"/>
                <w:cs/>
              </w:rPr>
              <w:t>ทดสอบการคำนวณและสุ่มทดสอบมูลค่าสุทธิที่คาดว่าจะได้รับกับเอกสารราคาขาย ตลอดจนค่าใช้จ่ายในการขายที่เกี่ยวข้อง</w:t>
            </w:r>
          </w:p>
          <w:p w14:paraId="585BCD13" w14:textId="77777777" w:rsidR="00FC4F0D" w:rsidRPr="0005261B" w:rsidRDefault="00FC4F0D" w:rsidP="0005261B">
            <w:pPr>
              <w:pStyle w:val="ListParagraph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hanging="342"/>
              <w:jc w:val="thaiDistribute"/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05261B">
              <w:rPr>
                <w:rFonts w:ascii="Angsana New" w:hAnsi="Angsana New" w:hint="cs"/>
                <w:sz w:val="30"/>
                <w:szCs w:val="30"/>
                <w:cs/>
              </w:rPr>
              <w:t>การประเมินความเพียงพอของการเปิดเผยในงบการเงินตามมาตรฐานการรายงานทางการเงิน</w:t>
            </w:r>
          </w:p>
        </w:tc>
      </w:tr>
    </w:tbl>
    <w:p w14:paraId="5FEC3037" w14:textId="77777777" w:rsidR="00E05DA0" w:rsidRPr="0005261B" w:rsidRDefault="00E05DA0" w:rsidP="0005261B">
      <w:pPr>
        <w:snapToGrid w:val="0"/>
        <w:spacing w:line="240" w:lineRule="auto"/>
        <w:jc w:val="thaiDistribute"/>
        <w:rPr>
          <w:rFonts w:ascii="Angsana New" w:eastAsia="Calibri" w:hAnsi="Angsana New" w:cs="Angsana New"/>
          <w:i/>
          <w:iCs/>
          <w:sz w:val="28"/>
          <w:szCs w:val="28"/>
        </w:rPr>
      </w:pPr>
    </w:p>
    <w:p w14:paraId="52C46C99" w14:textId="77777777" w:rsidR="00E30CD9" w:rsidRPr="0005261B" w:rsidRDefault="00E24C3B" w:rsidP="0005261B">
      <w:pPr>
        <w:snapToGrid w:val="0"/>
        <w:spacing w:line="240" w:lineRule="auto"/>
        <w:jc w:val="thaiDistribute"/>
        <w:rPr>
          <w:rFonts w:ascii="Angsana New" w:eastAsia="Calibri" w:hAnsi="Angsana New" w:cs="Angsana New"/>
          <w:i/>
          <w:iCs/>
          <w:sz w:val="30"/>
          <w:szCs w:val="30"/>
        </w:rPr>
      </w:pPr>
      <w:r w:rsidRPr="0005261B">
        <w:rPr>
          <w:rFonts w:ascii="Angsana New" w:eastAsia="Calibri" w:hAnsi="Angsana New" w:cs="Angsana New" w:hint="cs"/>
          <w:i/>
          <w:iCs/>
          <w:sz w:val="30"/>
          <w:szCs w:val="30"/>
          <w:cs/>
        </w:rPr>
        <w:br w:type="page"/>
      </w:r>
    </w:p>
    <w:p w14:paraId="0302A785" w14:textId="3FDF80C9" w:rsidR="00E34A9A" w:rsidRPr="0005261B" w:rsidRDefault="00E34A9A" w:rsidP="0005261B">
      <w:pPr>
        <w:snapToGrid w:val="0"/>
        <w:spacing w:line="240" w:lineRule="auto"/>
        <w:jc w:val="thaiDistribute"/>
        <w:rPr>
          <w:rFonts w:ascii="Angsana New" w:eastAsia="Calibri" w:hAnsi="Angsana New" w:cs="Angsana New"/>
          <w:i/>
          <w:iCs/>
          <w:sz w:val="30"/>
          <w:szCs w:val="30"/>
        </w:rPr>
      </w:pPr>
      <w:r w:rsidRPr="0005261B">
        <w:rPr>
          <w:rFonts w:ascii="Angsana New" w:eastAsia="Calibri" w:hAnsi="Angsana New" w:cs="Angsana New" w:hint="cs"/>
          <w:i/>
          <w:iCs/>
          <w:sz w:val="30"/>
          <w:szCs w:val="30"/>
          <w:cs/>
        </w:rPr>
        <w:lastRenderedPageBreak/>
        <w:t xml:space="preserve">ข้อมูลอื่น </w:t>
      </w:r>
    </w:p>
    <w:p w14:paraId="17E13E42" w14:textId="77777777" w:rsidR="00E34A9A" w:rsidRPr="0005261B" w:rsidRDefault="00E34A9A" w:rsidP="0005261B">
      <w:pPr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 w:cs="Angsana New"/>
          <w:sz w:val="28"/>
          <w:szCs w:val="28"/>
        </w:rPr>
      </w:pPr>
    </w:p>
    <w:p w14:paraId="371E3283" w14:textId="77777777" w:rsidR="00E34A9A" w:rsidRPr="0005261B" w:rsidRDefault="00E34A9A" w:rsidP="0005261B">
      <w:pPr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4E66DE">
        <w:rPr>
          <w:rFonts w:ascii="Angsana New" w:eastAsia="Calibri" w:hAnsi="Angsana New" w:cs="Angsana New" w:hint="cs"/>
          <w:spacing w:val="-4"/>
          <w:sz w:val="30"/>
          <w:szCs w:val="30"/>
          <w:cs/>
        </w:rPr>
        <w:t>ผู้บริหารเป็นผู้รับผิดชอบต่อข้อมูลอื่น</w:t>
      </w:r>
      <w:r w:rsidRPr="004E66DE">
        <w:rPr>
          <w:rFonts w:ascii="Angsana New" w:eastAsia="Calibri" w:hAnsi="Angsana New" w:cs="Angsana New" w:hint="cs"/>
          <w:spacing w:val="-4"/>
          <w:sz w:val="30"/>
          <w:szCs w:val="30"/>
        </w:rPr>
        <w:t xml:space="preserve"> </w:t>
      </w:r>
      <w:r w:rsidRPr="004E66DE">
        <w:rPr>
          <w:rFonts w:ascii="Angsana New" w:eastAsia="Calibri" w:hAnsi="Angsana New" w:cs="Angsana New" w:hint="cs"/>
          <w:spacing w:val="-4"/>
          <w:sz w:val="30"/>
          <w:szCs w:val="30"/>
          <w:cs/>
        </w:rPr>
        <w:t>ข้อมูลอื่นประกอบด้วยข้อมูลซึ่งรวมอยู่ในรายงานประจำปี</w:t>
      </w:r>
      <w:r w:rsidRPr="004E66DE">
        <w:rPr>
          <w:rFonts w:ascii="Angsana New" w:eastAsia="Calibri" w:hAnsi="Angsana New" w:cs="Angsana New" w:hint="cs"/>
          <w:spacing w:val="-4"/>
          <w:sz w:val="30"/>
          <w:szCs w:val="30"/>
        </w:rPr>
        <w:t xml:space="preserve"> </w:t>
      </w:r>
      <w:r w:rsidRPr="004E66DE">
        <w:rPr>
          <w:rFonts w:ascii="Angsana New" w:eastAsia="Calibri" w:hAnsi="Angsana New" w:cs="Angsana New" w:hint="cs"/>
          <w:spacing w:val="-4"/>
          <w:sz w:val="30"/>
          <w:szCs w:val="30"/>
          <w:cs/>
        </w:rPr>
        <w:t>แต่ไม่รวมถึงงบการเงิน</w:t>
      </w:r>
      <w:r w:rsidRPr="004E66DE">
        <w:rPr>
          <w:rFonts w:ascii="Angsana New" w:hAnsi="Angsana New" w:cs="Angsana New" w:hint="cs"/>
          <w:spacing w:val="-4"/>
          <w:sz w:val="30"/>
          <w:szCs w:val="30"/>
          <w:cs/>
        </w:rPr>
        <w:t>รวม</w:t>
      </w:r>
      <w:r w:rsidRPr="0005261B">
        <w:rPr>
          <w:rFonts w:ascii="Angsana New" w:hAnsi="Angsana New" w:cs="Angsana New" w:hint="cs"/>
          <w:sz w:val="30"/>
          <w:szCs w:val="30"/>
          <w:cs/>
        </w:rPr>
        <w:t>และงบการเงินเฉพาะกิจการ</w:t>
      </w:r>
      <w:r w:rsidRPr="0005261B">
        <w:rPr>
          <w:rFonts w:ascii="Angsana New" w:eastAsia="Calibri" w:hAnsi="Angsana New" w:cs="Angsana New" w:hint="cs"/>
          <w:sz w:val="30"/>
          <w:szCs w:val="30"/>
          <w:cs/>
        </w:rPr>
        <w:t>และรายงานของผู้สอบบัญชีที่อยู่ในรายงานนั้น</w:t>
      </w:r>
      <w:r w:rsidRPr="0005261B">
        <w:rPr>
          <w:rFonts w:ascii="Angsana New" w:eastAsia="Calibri" w:hAnsi="Angsana New" w:cs="Angsana New" w:hint="cs"/>
          <w:sz w:val="30"/>
          <w:szCs w:val="30"/>
        </w:rPr>
        <w:t xml:space="preserve"> </w:t>
      </w:r>
      <w:r w:rsidRPr="0005261B">
        <w:rPr>
          <w:rFonts w:ascii="Angsana New" w:eastAsia="Calibri" w:hAnsi="Angsana New" w:cs="Angsana New" w:hint="cs"/>
          <w:sz w:val="30"/>
          <w:szCs w:val="30"/>
          <w:cs/>
        </w:rPr>
        <w:t>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1C848F7A" w14:textId="77777777" w:rsidR="00E34A9A" w:rsidRPr="0005261B" w:rsidRDefault="00E34A9A" w:rsidP="0005261B">
      <w:pPr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 w:cs="Angsana New"/>
          <w:sz w:val="28"/>
          <w:szCs w:val="28"/>
        </w:rPr>
      </w:pPr>
    </w:p>
    <w:p w14:paraId="24810487" w14:textId="77777777" w:rsidR="00E34A9A" w:rsidRPr="0005261B" w:rsidRDefault="00E34A9A" w:rsidP="0005261B">
      <w:pPr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05261B">
        <w:rPr>
          <w:rFonts w:ascii="Angsana New" w:eastAsia="Calibri" w:hAnsi="Angsana New" w:cs="Angsana New" w:hint="cs"/>
          <w:sz w:val="30"/>
          <w:szCs w:val="30"/>
          <w:cs/>
        </w:rPr>
        <w:t>ความเห็นของข้าพเจ้าต่องบการเงิน</w:t>
      </w:r>
      <w:r w:rsidRPr="0005261B">
        <w:rPr>
          <w:rFonts w:ascii="Angsana New" w:hAnsi="Angsana New" w:cs="Angsana New" w:hint="cs"/>
          <w:sz w:val="30"/>
          <w:szCs w:val="30"/>
          <w:cs/>
        </w:rPr>
        <w:t>รวมและงบการเงินเฉพาะกิจการ</w:t>
      </w:r>
      <w:r w:rsidRPr="0005261B">
        <w:rPr>
          <w:rFonts w:ascii="Angsana New" w:eastAsia="Calibri" w:hAnsi="Angsana New" w:cs="Angsana New" w:hint="cs"/>
          <w:sz w:val="30"/>
          <w:szCs w:val="30"/>
          <w:cs/>
        </w:rPr>
        <w:t>ไม่ครอบคลุมถึงข้อมูลอื่นและข้าพเจ้าไม่ได้ให้ความเชื่อมั่นต่อข้อมูลอื่น</w:t>
      </w:r>
      <w:r w:rsidRPr="0005261B">
        <w:rPr>
          <w:rFonts w:ascii="Angsana New" w:eastAsia="Calibri" w:hAnsi="Angsana New" w:cs="Angsana New" w:hint="cs"/>
          <w:sz w:val="30"/>
          <w:szCs w:val="30"/>
        </w:rPr>
        <w:t xml:space="preserve"> </w:t>
      </w:r>
    </w:p>
    <w:p w14:paraId="04977448" w14:textId="77777777" w:rsidR="00E34A9A" w:rsidRPr="0005261B" w:rsidRDefault="00E34A9A" w:rsidP="0005261B">
      <w:pPr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 w:cs="Angsana New"/>
          <w:sz w:val="28"/>
          <w:szCs w:val="28"/>
        </w:rPr>
      </w:pPr>
    </w:p>
    <w:p w14:paraId="41549B57" w14:textId="77777777" w:rsidR="00E34A9A" w:rsidRPr="0005261B" w:rsidRDefault="00E34A9A" w:rsidP="0005261B">
      <w:pPr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05261B">
        <w:rPr>
          <w:rFonts w:ascii="Angsana New" w:eastAsia="Calibri" w:hAnsi="Angsana New" w:cs="Angsana New" w:hint="cs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</w:t>
      </w:r>
      <w:r w:rsidRPr="0005261B">
        <w:rPr>
          <w:rFonts w:ascii="Angsana New" w:hAnsi="Angsana New" w:cs="Angsana New" w:hint="cs"/>
          <w:sz w:val="30"/>
          <w:szCs w:val="30"/>
          <w:cs/>
        </w:rPr>
        <w:t xml:space="preserve">รวมและงบการเงินเฉพาะกิจการ </w:t>
      </w:r>
      <w:r w:rsidRPr="0005261B">
        <w:rPr>
          <w:rFonts w:ascii="Angsana New" w:eastAsia="Calibri" w:hAnsi="Angsana New" w:cs="Angsana New" w:hint="cs"/>
          <w:sz w:val="30"/>
          <w:szCs w:val="30"/>
          <w:cs/>
        </w:rPr>
        <w:t>คือ</w:t>
      </w:r>
      <w:r w:rsidRPr="0005261B">
        <w:rPr>
          <w:rFonts w:ascii="Angsana New" w:eastAsia="Calibri" w:hAnsi="Angsana New" w:cs="Angsana New" w:hint="cs"/>
          <w:sz w:val="30"/>
          <w:szCs w:val="30"/>
        </w:rPr>
        <w:t xml:space="preserve"> </w:t>
      </w:r>
      <w:r w:rsidRPr="0005261B">
        <w:rPr>
          <w:rFonts w:ascii="Angsana New" w:eastAsia="Calibri" w:hAnsi="Angsana New" w:cs="Angsana New" w:hint="cs"/>
          <w:sz w:val="30"/>
          <w:szCs w:val="30"/>
          <w:cs/>
        </w:rPr>
        <w:t>การอ่านข้อมูลอื่นตามที่ระบุข้างต้นเมื่อจัดทำแล้ว และพิจารณาว่าข้อมูลอื่นมีความขัดแย้งที่มีสาระสำคัญกับงบการเงิน</w:t>
      </w:r>
      <w:r w:rsidRPr="0005261B">
        <w:rPr>
          <w:rFonts w:ascii="Angsana New" w:hAnsi="Angsana New" w:cs="Angsana New" w:hint="cs"/>
          <w:sz w:val="30"/>
          <w:szCs w:val="30"/>
          <w:cs/>
        </w:rPr>
        <w:t>รวมและงบการเงินเฉพาะกิจการ</w:t>
      </w:r>
      <w:r w:rsidRPr="0005261B">
        <w:rPr>
          <w:rFonts w:ascii="Angsana New" w:eastAsia="Calibri" w:hAnsi="Angsana New" w:cs="Angsana New" w:hint="cs"/>
          <w:sz w:val="30"/>
          <w:szCs w:val="30"/>
          <w:cs/>
        </w:rPr>
        <w:t>หรือกับความรู้ที่ได้รับจากการตรวจสอบของข้าพเจ้า</w:t>
      </w:r>
      <w:r w:rsidRPr="0005261B">
        <w:rPr>
          <w:rFonts w:ascii="Angsana New" w:eastAsia="Calibri" w:hAnsi="Angsana New" w:cs="Angsana New" w:hint="cs"/>
          <w:sz w:val="30"/>
          <w:szCs w:val="30"/>
        </w:rPr>
        <w:t xml:space="preserve"> </w:t>
      </w:r>
      <w:r w:rsidRPr="0005261B">
        <w:rPr>
          <w:rFonts w:ascii="Angsana New" w:eastAsia="Calibri" w:hAnsi="Angsana New" w:cs="Angsana New" w:hint="cs"/>
          <w:sz w:val="30"/>
          <w:szCs w:val="30"/>
          <w:cs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05261B">
        <w:rPr>
          <w:rFonts w:ascii="Angsana New" w:eastAsia="Calibri" w:hAnsi="Angsana New" w:cs="Angsana New" w:hint="cs"/>
          <w:sz w:val="30"/>
          <w:szCs w:val="30"/>
        </w:rPr>
        <w:t xml:space="preserve"> </w:t>
      </w:r>
    </w:p>
    <w:p w14:paraId="65D82063" w14:textId="77777777" w:rsidR="00664B1F" w:rsidRPr="0005261B" w:rsidRDefault="00664B1F" w:rsidP="0005261B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14:paraId="2F5F5041" w14:textId="77777777" w:rsidR="00664B1F" w:rsidRPr="0005261B" w:rsidRDefault="00664B1F" w:rsidP="0005261B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05261B">
        <w:rPr>
          <w:rFonts w:ascii="Angsana New" w:hAnsi="Angsana New" w:cs="Angsana New" w:hint="cs"/>
          <w:color w:val="auto"/>
          <w:sz w:val="30"/>
          <w:szCs w:val="30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7696A2BB" w14:textId="77777777" w:rsidR="00E34A9A" w:rsidRPr="0005261B" w:rsidRDefault="00E34A9A" w:rsidP="0005261B">
      <w:pPr>
        <w:pStyle w:val="Default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14:paraId="0BEDC6F7" w14:textId="77777777" w:rsidR="00E34A9A" w:rsidRPr="0005261B" w:rsidRDefault="00E34A9A" w:rsidP="0005261B">
      <w:pPr>
        <w:spacing w:line="240" w:lineRule="auto"/>
        <w:jc w:val="thaiDistribute"/>
        <w:rPr>
          <w:rFonts w:ascii="Angsana New" w:eastAsia="Calibri" w:hAnsi="Angsana New" w:cs="Angsana New"/>
          <w:i/>
          <w:iCs/>
          <w:sz w:val="30"/>
          <w:szCs w:val="30"/>
        </w:rPr>
      </w:pPr>
      <w:r w:rsidRPr="0005261B">
        <w:rPr>
          <w:rFonts w:ascii="Angsana New" w:eastAsia="Calibri" w:hAnsi="Angsana New" w:cs="Angsana New" w:hint="cs"/>
          <w:i/>
          <w:i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</w:t>
      </w:r>
      <w:r w:rsidRPr="0005261B">
        <w:rPr>
          <w:rFonts w:ascii="Angsana New" w:hAnsi="Angsana New" w:cs="Angsana New" w:hint="cs"/>
          <w:i/>
          <w:iCs/>
          <w:sz w:val="30"/>
          <w:szCs w:val="30"/>
          <w:cs/>
        </w:rPr>
        <w:t>รวมและงบการเงินเฉพาะกิจการ</w:t>
      </w:r>
    </w:p>
    <w:p w14:paraId="3BF69BEA" w14:textId="77777777" w:rsidR="00E34A9A" w:rsidRPr="0005261B" w:rsidRDefault="00E34A9A" w:rsidP="0005261B">
      <w:pPr>
        <w:spacing w:line="240" w:lineRule="auto"/>
        <w:jc w:val="thaiDistribute"/>
        <w:rPr>
          <w:rFonts w:ascii="Angsana New" w:eastAsia="Calibri" w:hAnsi="Angsana New" w:cs="Angsana New"/>
          <w:sz w:val="28"/>
          <w:szCs w:val="28"/>
        </w:rPr>
      </w:pPr>
    </w:p>
    <w:p w14:paraId="7EC843F5" w14:textId="77777777" w:rsidR="00E34A9A" w:rsidRPr="0005261B" w:rsidRDefault="00E34A9A" w:rsidP="0005261B">
      <w:pPr>
        <w:spacing w:line="240" w:lineRule="auto"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05261B">
        <w:rPr>
          <w:rFonts w:ascii="Angsana New" w:eastAsia="Calibri" w:hAnsi="Angsana New" w:cs="Angsana New" w:hint="cs"/>
          <w:sz w:val="30"/>
          <w:szCs w:val="30"/>
          <w:cs/>
        </w:rPr>
        <w:t>ผู้บริหารมีหน้าที่รับผิดชอบในการจัดทำและนำเสนองบการเงิน</w:t>
      </w:r>
      <w:r w:rsidRPr="0005261B">
        <w:rPr>
          <w:rFonts w:ascii="Angsana New" w:hAnsi="Angsana New" w:cs="Angsana New" w:hint="cs"/>
          <w:sz w:val="30"/>
          <w:szCs w:val="30"/>
          <w:cs/>
        </w:rPr>
        <w:t>รวมและงบการเงินเฉพาะกิจการ</w:t>
      </w:r>
      <w:r w:rsidRPr="0005261B">
        <w:rPr>
          <w:rFonts w:ascii="Angsana New" w:eastAsia="Calibri" w:hAnsi="Angsana New" w:cs="Angsana New" w:hint="cs"/>
          <w:sz w:val="30"/>
          <w:szCs w:val="30"/>
          <w:cs/>
        </w:rPr>
        <w:t>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 w:rsidRPr="0005261B">
        <w:rPr>
          <w:rFonts w:ascii="Angsana New" w:hAnsi="Angsana New" w:cs="Angsana New" w:hint="cs"/>
          <w:sz w:val="30"/>
          <w:szCs w:val="30"/>
          <w:cs/>
        </w:rPr>
        <w:t>รวมและงบการเงินเฉพาะกิจการ</w:t>
      </w:r>
      <w:r w:rsidRPr="0005261B">
        <w:rPr>
          <w:rFonts w:ascii="Angsana New" w:eastAsia="Calibri" w:hAnsi="Angsana New" w:cs="Angsana New" w:hint="cs"/>
          <w:sz w:val="30"/>
          <w:szCs w:val="30"/>
          <w:cs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63E41A0B" w14:textId="77777777" w:rsidR="00E34A9A" w:rsidRPr="0005261B" w:rsidRDefault="00E34A9A" w:rsidP="0005261B">
      <w:pPr>
        <w:spacing w:line="240" w:lineRule="auto"/>
        <w:jc w:val="thaiDistribute"/>
        <w:rPr>
          <w:rFonts w:ascii="Angsana New" w:eastAsia="Calibri" w:hAnsi="Angsana New" w:cs="Angsana New"/>
          <w:sz w:val="28"/>
          <w:szCs w:val="28"/>
        </w:rPr>
      </w:pPr>
    </w:p>
    <w:p w14:paraId="40C80491" w14:textId="77777777" w:rsidR="00E34A9A" w:rsidRPr="0005261B" w:rsidRDefault="00E34A9A" w:rsidP="0005261B">
      <w:pPr>
        <w:spacing w:line="240" w:lineRule="auto"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05261B">
        <w:rPr>
          <w:rFonts w:ascii="Angsana New" w:eastAsia="Calibri" w:hAnsi="Angsana New" w:cs="Angsana New" w:hint="cs"/>
          <w:sz w:val="30"/>
          <w:szCs w:val="30"/>
          <w:cs/>
        </w:rPr>
        <w:t>ในการจัดทำงบการเงิน</w:t>
      </w:r>
      <w:r w:rsidRPr="0005261B">
        <w:rPr>
          <w:rFonts w:ascii="Angsana New" w:hAnsi="Angsana New" w:cs="Angsana New" w:hint="cs"/>
          <w:sz w:val="30"/>
          <w:szCs w:val="30"/>
          <w:cs/>
        </w:rPr>
        <w:t>รวมและงบการเงินเฉพาะกิจการ</w:t>
      </w:r>
      <w:r w:rsidRPr="0005261B">
        <w:rPr>
          <w:rFonts w:ascii="Angsana New" w:eastAsia="Calibri" w:hAnsi="Angsana New" w:cs="Angsana New" w:hint="cs"/>
          <w:sz w:val="30"/>
          <w:szCs w:val="30"/>
          <w:cs/>
        </w:rPr>
        <w:t xml:space="preserve">  ผู้บริหารรับผิดชอบในการประเมินความสามารถของกลุ่มบริษัทและบริษัทในการดำเนินงานต่อเนื่อง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 หรือหยุดดำเนินงานหรือไม่สามารถดำเนินงานต่อเนื่องต่อไปได้</w:t>
      </w:r>
    </w:p>
    <w:p w14:paraId="54641015" w14:textId="77777777" w:rsidR="00E34A9A" w:rsidRPr="0005261B" w:rsidRDefault="00E34A9A" w:rsidP="0005261B">
      <w:pPr>
        <w:spacing w:line="240" w:lineRule="auto"/>
        <w:jc w:val="thaiDistribute"/>
        <w:rPr>
          <w:rFonts w:ascii="Angsana New" w:eastAsia="Calibri" w:hAnsi="Angsana New" w:cs="Angsana New"/>
          <w:sz w:val="28"/>
          <w:szCs w:val="28"/>
        </w:rPr>
      </w:pPr>
    </w:p>
    <w:p w14:paraId="1DC9D491" w14:textId="3619F2EA" w:rsidR="00E34A9A" w:rsidRPr="0005261B" w:rsidRDefault="00E34A9A" w:rsidP="0005261B">
      <w:pPr>
        <w:spacing w:line="240" w:lineRule="auto"/>
        <w:jc w:val="thaiDistribute"/>
        <w:rPr>
          <w:rFonts w:ascii="Angsana New" w:hAnsi="Angsana New" w:cs="Angsana New"/>
          <w:sz w:val="30"/>
          <w:szCs w:val="30"/>
          <w:cs/>
        </w:rPr>
      </w:pPr>
      <w:r w:rsidRPr="0005261B">
        <w:rPr>
          <w:rFonts w:ascii="Angsana New" w:eastAsia="Calibri" w:hAnsi="Angsana New" w:cs="Angsana New" w:hint="cs"/>
          <w:sz w:val="30"/>
          <w:szCs w:val="30"/>
          <w:cs/>
        </w:rPr>
        <w:t>ผู้มีหน้าที่ในการกำกับดูแลมีหน้าที่ในการ</w:t>
      </w:r>
      <w:r w:rsidR="004E66DE">
        <w:rPr>
          <w:rFonts w:ascii="Angsana New" w:eastAsia="Calibri" w:hAnsi="Angsana New" w:cs="Angsana New" w:hint="cs"/>
          <w:sz w:val="30"/>
          <w:szCs w:val="30"/>
          <w:cs/>
        </w:rPr>
        <w:t>กำกับ</w:t>
      </w:r>
      <w:r w:rsidRPr="0005261B">
        <w:rPr>
          <w:rFonts w:ascii="Angsana New" w:eastAsia="Calibri" w:hAnsi="Angsana New" w:cs="Angsana New" w:hint="cs"/>
          <w:sz w:val="30"/>
          <w:szCs w:val="30"/>
          <w:cs/>
        </w:rPr>
        <w:t>ดูแลกระบวนการในการจัดทำรายงานทางการเงินของ</w:t>
      </w:r>
      <w:r w:rsidRPr="0005261B">
        <w:rPr>
          <w:rFonts w:ascii="Angsana New" w:hAnsi="Angsana New" w:cs="Angsana New" w:hint="cs"/>
          <w:sz w:val="30"/>
          <w:szCs w:val="30"/>
          <w:cs/>
        </w:rPr>
        <w:t>กลุ่มบริษัทและบริษัท</w:t>
      </w:r>
    </w:p>
    <w:p w14:paraId="0D9AD4AF" w14:textId="77777777" w:rsidR="008B2DBF" w:rsidRPr="0005261B" w:rsidRDefault="00E05DA0" w:rsidP="0005261B">
      <w:pPr>
        <w:spacing w:line="240" w:lineRule="auto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05261B">
        <w:rPr>
          <w:rFonts w:ascii="Angsana New" w:hAnsi="Angsana New" w:cs="Angsana New" w:hint="cs"/>
          <w:i/>
          <w:iCs/>
          <w:sz w:val="30"/>
          <w:szCs w:val="30"/>
          <w:cs/>
        </w:rPr>
        <w:br w:type="page"/>
      </w:r>
    </w:p>
    <w:p w14:paraId="24B02AA9" w14:textId="4234C779" w:rsidR="00E34A9A" w:rsidRPr="0005261B" w:rsidRDefault="00E34A9A" w:rsidP="0005261B">
      <w:pPr>
        <w:spacing w:line="240" w:lineRule="auto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05261B">
        <w:rPr>
          <w:rFonts w:ascii="Angsana New" w:hAnsi="Angsana New" w:cs="Angsana New" w:hint="cs"/>
          <w:i/>
          <w:iCs/>
          <w:sz w:val="30"/>
          <w:szCs w:val="30"/>
          <w:cs/>
        </w:rPr>
        <w:lastRenderedPageBreak/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156156BC" w14:textId="77777777" w:rsidR="00E34A9A" w:rsidRPr="0005261B" w:rsidRDefault="00E34A9A" w:rsidP="0005261B">
      <w:pPr>
        <w:spacing w:line="240" w:lineRule="auto"/>
        <w:jc w:val="thaiDistribute"/>
        <w:rPr>
          <w:rFonts w:ascii="Angsana New" w:eastAsia="Calibri" w:hAnsi="Angsana New" w:cs="Angsana New"/>
          <w:sz w:val="28"/>
          <w:szCs w:val="28"/>
        </w:rPr>
      </w:pPr>
    </w:p>
    <w:p w14:paraId="52492CC2" w14:textId="0CAFF419" w:rsidR="00E34A9A" w:rsidRPr="0005261B" w:rsidRDefault="00E34A9A" w:rsidP="0005261B">
      <w:pPr>
        <w:spacing w:line="240" w:lineRule="auto"/>
        <w:jc w:val="thaiDistribute"/>
        <w:rPr>
          <w:rFonts w:ascii="Angsana New" w:hAnsi="Angsana New" w:cs="Angsana New"/>
          <w:sz w:val="30"/>
          <w:szCs w:val="30"/>
          <w:rtl/>
          <w:cs/>
        </w:rPr>
      </w:pPr>
      <w:r w:rsidRPr="0005261B">
        <w:rPr>
          <w:rFonts w:ascii="Angsana New" w:eastAsia="Calibri" w:hAnsi="Angsana New" w:cs="Angsana New" w:hint="cs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05261B">
        <w:rPr>
          <w:rFonts w:ascii="Angsana New" w:hAnsi="Angsana New" w:cs="Angsana New" w:hint="cs"/>
          <w:sz w:val="30"/>
          <w:szCs w:val="30"/>
          <w:cs/>
        </w:rPr>
        <w:t>รวมและงบการเงินเฉพาะกิจการ</w:t>
      </w:r>
      <w:r w:rsidRPr="0005261B">
        <w:rPr>
          <w:rFonts w:ascii="Angsana New" w:eastAsia="Calibri" w:hAnsi="Angsana New" w:cs="Angsana New" w:hint="cs"/>
          <w:sz w:val="30"/>
          <w:szCs w:val="30"/>
          <w:cs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</w:t>
      </w:r>
      <w:r w:rsidR="00657B69">
        <w:rPr>
          <w:rFonts w:ascii="Angsana New" w:eastAsia="Calibri" w:hAnsi="Angsana New" w:cs="Angsana New"/>
          <w:sz w:val="30"/>
          <w:szCs w:val="30"/>
        </w:rPr>
        <w:br/>
      </w:r>
      <w:r w:rsidRPr="0005261B">
        <w:rPr>
          <w:rFonts w:ascii="Angsana New" w:eastAsia="Calibri" w:hAnsi="Angsana New" w:cs="Angsana New" w:hint="cs"/>
          <w:sz w:val="30"/>
          <w:szCs w:val="30"/>
          <w:cs/>
        </w:rPr>
        <w:t>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</w:t>
      </w:r>
      <w:r w:rsidR="00657B69">
        <w:rPr>
          <w:rFonts w:ascii="Angsana New" w:eastAsia="Calibri" w:hAnsi="Angsana New" w:cs="Angsana New"/>
          <w:sz w:val="30"/>
          <w:szCs w:val="30"/>
        </w:rPr>
        <w:br/>
      </w:r>
      <w:r w:rsidRPr="0005261B">
        <w:rPr>
          <w:rFonts w:ascii="Angsana New" w:eastAsia="Calibri" w:hAnsi="Angsana New" w:cs="Angsana New" w:hint="cs"/>
          <w:sz w:val="30"/>
          <w:szCs w:val="30"/>
          <w:cs/>
        </w:rPr>
        <w:t>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</w:t>
      </w:r>
      <w:r w:rsidR="00657B69">
        <w:rPr>
          <w:rFonts w:ascii="Angsana New" w:eastAsia="Calibri" w:hAnsi="Angsana New" w:cs="Angsana New"/>
          <w:sz w:val="30"/>
          <w:szCs w:val="30"/>
        </w:rPr>
        <w:br/>
      </w:r>
      <w:r w:rsidRPr="0005261B">
        <w:rPr>
          <w:rFonts w:ascii="Angsana New" w:eastAsia="Calibri" w:hAnsi="Angsana New" w:cs="Angsana New" w:hint="cs"/>
          <w:sz w:val="30"/>
          <w:szCs w:val="30"/>
          <w:cs/>
        </w:rPr>
        <w:t>หรือทุกรายการรวมกันจะมีผ</w:t>
      </w:r>
      <w:r w:rsidRPr="0005261B">
        <w:rPr>
          <w:rFonts w:ascii="Angsana New" w:hAnsi="Angsana New" w:cs="Angsana New" w:hint="cs"/>
          <w:sz w:val="30"/>
          <w:szCs w:val="30"/>
          <w:cs/>
        </w:rPr>
        <w:t>ลต่อการตัดสินใจทางเศรษฐกิจของผู้ใช้งบการเงินจากการใช้งบการเงินรวมและงบการเงินเฉพาะกิจการเหล่านี้</w:t>
      </w:r>
    </w:p>
    <w:p w14:paraId="5C46ECBC" w14:textId="77777777" w:rsidR="00E34A9A" w:rsidRPr="0005261B" w:rsidRDefault="00E34A9A" w:rsidP="0005261B">
      <w:pPr>
        <w:jc w:val="thaiDistribute"/>
        <w:rPr>
          <w:rFonts w:ascii="Angsana New" w:hAnsi="Angsana New" w:cs="Angsana New"/>
          <w:sz w:val="28"/>
          <w:szCs w:val="28"/>
        </w:rPr>
      </w:pPr>
      <w:r w:rsidRPr="0005261B">
        <w:rPr>
          <w:rFonts w:ascii="Angsana New" w:hAnsi="Angsana New" w:cs="Angsana New" w:hint="cs"/>
          <w:sz w:val="28"/>
          <w:szCs w:val="28"/>
          <w:rtl/>
          <w:cs/>
        </w:rPr>
        <w:t xml:space="preserve"> </w:t>
      </w:r>
    </w:p>
    <w:p w14:paraId="27F4D578" w14:textId="77777777" w:rsidR="00E34A9A" w:rsidRPr="0005261B" w:rsidRDefault="00E34A9A" w:rsidP="0005261B">
      <w:pPr>
        <w:jc w:val="thaiDistribute"/>
        <w:rPr>
          <w:rFonts w:ascii="Angsana New" w:hAnsi="Angsana New" w:cs="Angsana New"/>
          <w:sz w:val="30"/>
          <w:szCs w:val="30"/>
        </w:rPr>
      </w:pPr>
      <w:r w:rsidRPr="0005261B">
        <w:rPr>
          <w:rFonts w:ascii="Angsana New" w:eastAsia="Calibri" w:hAnsi="Angsana New" w:cs="Angsana New" w:hint="cs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76AE2905" w14:textId="54B1FE0A" w:rsidR="00E34A9A" w:rsidRPr="0005261B" w:rsidRDefault="00E34A9A" w:rsidP="0005261B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 w:cs="Angsana New"/>
          <w:sz w:val="30"/>
          <w:szCs w:val="30"/>
        </w:rPr>
      </w:pPr>
      <w:r w:rsidRPr="0005261B">
        <w:rPr>
          <w:rFonts w:ascii="Angsana New" w:eastAsia="Calibri" w:hAnsi="Angsana New" w:cs="Angsana New" w:hint="cs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05261B">
        <w:rPr>
          <w:rFonts w:ascii="Angsana New" w:hAnsi="Angsana New" w:cs="Angsana New" w:hint="cs"/>
          <w:sz w:val="30"/>
          <w:szCs w:val="30"/>
          <w:cs/>
        </w:rPr>
        <w:t>รวมและ</w:t>
      </w:r>
      <w:r w:rsidR="00252F9F" w:rsidRPr="0005261B">
        <w:rPr>
          <w:rFonts w:ascii="Angsana New" w:hAnsi="Angsana New" w:cs="Angsana New" w:hint="cs"/>
          <w:sz w:val="30"/>
          <w:szCs w:val="30"/>
        </w:rPr>
        <w:br/>
      </w:r>
      <w:r w:rsidRPr="0005261B">
        <w:rPr>
          <w:rFonts w:ascii="Angsana New" w:hAnsi="Angsana New" w:cs="Angsana New" w:hint="cs"/>
          <w:sz w:val="30"/>
          <w:szCs w:val="30"/>
          <w:cs/>
        </w:rPr>
        <w:t>งบการเงินเฉพาะกิจการ</w:t>
      </w:r>
      <w:r w:rsidRPr="0005261B">
        <w:rPr>
          <w:rFonts w:ascii="Angsana New" w:eastAsia="Calibri" w:hAnsi="Angsana New" w:cs="Angsana New" w:hint="cs"/>
          <w:sz w:val="30"/>
          <w:szCs w:val="30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</w:t>
      </w:r>
      <w:r w:rsidR="00193F1F" w:rsidRPr="0005261B">
        <w:rPr>
          <w:rFonts w:ascii="Angsana New" w:eastAsia="Calibri" w:hAnsi="Angsana New" w:cs="Angsana New" w:hint="cs"/>
          <w:sz w:val="30"/>
          <w:szCs w:val="30"/>
          <w:cs/>
        </w:rPr>
        <w:t xml:space="preserve">    </w:t>
      </w:r>
      <w:r w:rsidRPr="0005261B">
        <w:rPr>
          <w:rFonts w:ascii="Angsana New" w:eastAsia="Calibri" w:hAnsi="Angsana New" w:cs="Angsana New" w:hint="cs"/>
          <w:sz w:val="30"/>
          <w:szCs w:val="30"/>
          <w:cs/>
        </w:rPr>
        <w:t>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</w:t>
      </w:r>
      <w:r w:rsidR="00193F1F" w:rsidRPr="0005261B">
        <w:rPr>
          <w:rFonts w:ascii="Angsana New" w:eastAsia="Calibri" w:hAnsi="Angsana New" w:cs="Angsana New" w:hint="cs"/>
          <w:sz w:val="30"/>
          <w:szCs w:val="30"/>
          <w:cs/>
        </w:rPr>
        <w:t xml:space="preserve">  </w:t>
      </w:r>
      <w:r w:rsidRPr="0005261B">
        <w:rPr>
          <w:rFonts w:ascii="Angsana New" w:eastAsia="Calibri" w:hAnsi="Angsana New" w:cs="Angsana New" w:hint="cs"/>
          <w:sz w:val="30"/>
          <w:szCs w:val="30"/>
          <w:cs/>
        </w:rPr>
        <w:t>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</w:t>
      </w:r>
      <w:r w:rsidR="00193F1F" w:rsidRPr="0005261B">
        <w:rPr>
          <w:rFonts w:ascii="Angsana New" w:eastAsia="Calibri" w:hAnsi="Angsana New" w:cs="Angsana New" w:hint="cs"/>
          <w:sz w:val="30"/>
          <w:szCs w:val="30"/>
          <w:cs/>
        </w:rPr>
        <w:t xml:space="preserve">      </w:t>
      </w:r>
      <w:r w:rsidRPr="0005261B">
        <w:rPr>
          <w:rFonts w:ascii="Angsana New" w:eastAsia="Calibri" w:hAnsi="Angsana New" w:cs="Angsana New" w:hint="cs"/>
          <w:sz w:val="30"/>
          <w:szCs w:val="30"/>
          <w:cs/>
        </w:rPr>
        <w:t>การควบคุมภ</w:t>
      </w:r>
      <w:r w:rsidRPr="0005261B">
        <w:rPr>
          <w:rFonts w:ascii="Angsana New" w:hAnsi="Angsana New" w:cs="Angsana New" w:hint="cs"/>
          <w:sz w:val="30"/>
          <w:szCs w:val="30"/>
          <w:cs/>
        </w:rPr>
        <w:t>ายใน</w:t>
      </w:r>
    </w:p>
    <w:p w14:paraId="12688926" w14:textId="77777777" w:rsidR="00E34A9A" w:rsidRPr="0005261B" w:rsidRDefault="00E34A9A" w:rsidP="0005261B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 w:cs="Angsana New"/>
          <w:sz w:val="30"/>
          <w:szCs w:val="30"/>
          <w:rtl/>
          <w:cs/>
        </w:rPr>
      </w:pPr>
      <w:r w:rsidRPr="0005261B">
        <w:rPr>
          <w:rFonts w:ascii="Angsana New" w:eastAsia="Calibri" w:hAnsi="Angsana New" w:cs="Angsana New" w:hint="cs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และ</w:t>
      </w:r>
      <w:r w:rsidRPr="0005261B">
        <w:rPr>
          <w:rFonts w:ascii="Angsana New" w:hAnsi="Angsana New" w:cs="Angsana New" w:hint="cs"/>
          <w:sz w:val="30"/>
          <w:szCs w:val="30"/>
          <w:cs/>
        </w:rPr>
        <w:t>บริษัท</w:t>
      </w:r>
    </w:p>
    <w:p w14:paraId="4F6232AC" w14:textId="77777777" w:rsidR="00E34A9A" w:rsidRPr="0005261B" w:rsidRDefault="00E34A9A" w:rsidP="0005261B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 w:cs="Angsana New"/>
          <w:sz w:val="30"/>
          <w:szCs w:val="30"/>
        </w:rPr>
      </w:pPr>
      <w:r w:rsidRPr="0005261B">
        <w:rPr>
          <w:rFonts w:ascii="Angsana New" w:eastAsia="Calibri" w:hAnsi="Angsana New" w:cs="Angsana New" w:hint="cs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05261B">
        <w:rPr>
          <w:rFonts w:ascii="Angsana New" w:hAnsi="Angsana New" w:cs="Angsana New" w:hint="cs"/>
          <w:sz w:val="30"/>
          <w:szCs w:val="30"/>
          <w:cs/>
        </w:rPr>
        <w:t xml:space="preserve">ผยข้อมูลที่เกี่ยวข้องซึ่งจัดทำขึ้นโดยผู้บริหาร </w:t>
      </w:r>
    </w:p>
    <w:p w14:paraId="6EDBA224" w14:textId="46F02ACD" w:rsidR="002A0246" w:rsidRPr="002A0246" w:rsidRDefault="00E34A9A" w:rsidP="002A0246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 w:cs="Angsana New"/>
          <w:sz w:val="30"/>
          <w:szCs w:val="30"/>
          <w:cs/>
        </w:rPr>
      </w:pPr>
      <w:r w:rsidRPr="0005261B">
        <w:rPr>
          <w:rFonts w:ascii="Angsana New" w:hAnsi="Angsana New" w:cs="Angsana New" w:hint="cs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และบริษัทในการดำเนินงานต่อเนื่องหรือไม่</w:t>
      </w:r>
      <w:r w:rsidR="00657B69">
        <w:rPr>
          <w:rFonts w:ascii="Angsana New" w:hAnsi="Angsana New" w:cs="Angsana New"/>
          <w:sz w:val="30"/>
          <w:szCs w:val="30"/>
        </w:rPr>
        <w:br/>
      </w:r>
      <w:r w:rsidRPr="00E35E6F">
        <w:rPr>
          <w:rFonts w:ascii="Angsana New" w:hAnsi="Angsana New" w:cs="Angsana New" w:hint="cs"/>
          <w:sz w:val="30"/>
          <w:szCs w:val="30"/>
          <w:cs/>
        </w:rPr>
        <w:t>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</w:t>
      </w:r>
      <w:r w:rsidR="003B307E" w:rsidRPr="00E35E6F">
        <w:rPr>
          <w:rFonts w:ascii="Angsana New" w:hAnsi="Angsana New" w:cs="Angsana New" w:hint="cs"/>
          <w:spacing w:val="-10"/>
          <w:sz w:val="30"/>
          <w:szCs w:val="30"/>
          <w:cs/>
        </w:rPr>
        <w:t>โดยให้</w:t>
      </w:r>
      <w:r w:rsidR="00A9743F">
        <w:rPr>
          <w:rFonts w:ascii="Angsana New" w:hAnsi="Angsana New" w:cs="Angsana New" w:hint="cs"/>
          <w:spacing w:val="-10"/>
          <w:sz w:val="30"/>
          <w:szCs w:val="30"/>
          <w:cs/>
        </w:rPr>
        <w:t>ข้อ</w:t>
      </w:r>
      <w:r w:rsidR="003B307E" w:rsidRPr="00E35E6F">
        <w:rPr>
          <w:rFonts w:ascii="Angsana New" w:hAnsi="Angsana New" w:cs="Angsana New" w:hint="cs"/>
          <w:spacing w:val="-10"/>
          <w:sz w:val="30"/>
          <w:szCs w:val="30"/>
          <w:cs/>
        </w:rPr>
        <w:t>สังเกต</w:t>
      </w:r>
      <w:r w:rsidRPr="00E35E6F">
        <w:rPr>
          <w:rFonts w:ascii="Angsana New" w:hAnsi="Angsana New" w:cs="Angsana New" w:hint="cs"/>
          <w:spacing w:val="-10"/>
          <w:sz w:val="30"/>
          <w:szCs w:val="30"/>
          <w:cs/>
        </w:rPr>
        <w:t>ถึงการเปิดเผยข้อมูลในงบการเงินรวมและงบการเงินเฉพาะกิจการ</w:t>
      </w:r>
      <w:r w:rsidR="003B307E" w:rsidRPr="00E35E6F">
        <w:rPr>
          <w:rFonts w:ascii="Angsana New" w:hAnsi="Angsana New" w:cs="Angsana New" w:hint="cs"/>
          <w:spacing w:val="-10"/>
          <w:sz w:val="30"/>
          <w:szCs w:val="30"/>
          <w:cs/>
        </w:rPr>
        <w:t>ที่เกี่ยวข้อง</w:t>
      </w:r>
      <w:r w:rsidR="00A9743F">
        <w:rPr>
          <w:rFonts w:ascii="Angsana New" w:hAnsi="Angsana New" w:cs="Angsana New" w:hint="cs"/>
          <w:spacing w:val="-10"/>
          <w:sz w:val="30"/>
          <w:szCs w:val="30"/>
          <w:cs/>
        </w:rPr>
        <w:t xml:space="preserve"> </w:t>
      </w:r>
      <w:r w:rsidR="001761B7" w:rsidRPr="00E35E6F">
        <w:rPr>
          <w:rFonts w:ascii="Angsana New" w:hAnsi="Angsana New" w:cs="Angsana New" w:hint="cs"/>
          <w:spacing w:val="-10"/>
          <w:sz w:val="30"/>
          <w:szCs w:val="30"/>
          <w:cs/>
        </w:rPr>
        <w:t>หรือถ้าการ</w:t>
      </w:r>
      <w:r w:rsidR="004E66DE">
        <w:rPr>
          <w:rFonts w:ascii="Angsana New" w:hAnsi="Angsana New" w:cs="Angsana New"/>
          <w:spacing w:val="-10"/>
          <w:sz w:val="30"/>
          <w:szCs w:val="30"/>
          <w:cs/>
        </w:rPr>
        <w:br/>
      </w:r>
      <w:r w:rsidRPr="00E35E6F">
        <w:rPr>
          <w:rFonts w:ascii="Angsana New" w:hAnsi="Angsana New" w:cs="Angsana New" w:hint="cs"/>
          <w:sz w:val="30"/>
          <w:szCs w:val="30"/>
          <w:cs/>
        </w:rPr>
        <w:t>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</w:t>
      </w:r>
      <w:r w:rsidR="00657B69">
        <w:rPr>
          <w:rFonts w:ascii="Angsana New" w:hAnsi="Angsana New" w:cs="Angsana New"/>
          <w:sz w:val="30"/>
          <w:szCs w:val="30"/>
        </w:rPr>
        <w:br/>
      </w:r>
      <w:r w:rsidRPr="00E35E6F">
        <w:rPr>
          <w:rFonts w:ascii="Angsana New" w:hAnsi="Angsana New" w:cs="Angsana New" w:hint="cs"/>
          <w:sz w:val="30"/>
          <w:szCs w:val="30"/>
          <w:cs/>
        </w:rPr>
        <w:t xml:space="preserve">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เหตุการณ์หรือสถานการณ์ในอนาคตอาจเป็นเหตุให้กลุ่มบริษัทและบริษัทต้องหยุดการดำเนินงานต่อเนื่อง </w:t>
      </w:r>
      <w:r w:rsidR="002A0246" w:rsidRPr="002A0246">
        <w:rPr>
          <w:rFonts w:ascii="Angsana New" w:hAnsi="Angsana New" w:cs="Angsana New"/>
          <w:sz w:val="30"/>
          <w:szCs w:val="30"/>
          <w:cs/>
        </w:rPr>
        <w:br w:type="page"/>
      </w:r>
    </w:p>
    <w:p w14:paraId="55A53B29" w14:textId="77777777" w:rsidR="00EC6C4D" w:rsidRPr="0005261B" w:rsidRDefault="00E34A9A" w:rsidP="0005261B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56" w:lineRule="exact"/>
        <w:ind w:left="567" w:hanging="567"/>
        <w:contextualSpacing/>
        <w:jc w:val="thaiDistribute"/>
        <w:rPr>
          <w:rFonts w:ascii="Angsana New" w:hAnsi="Angsana New" w:cs="Angsana New"/>
          <w:sz w:val="30"/>
          <w:szCs w:val="30"/>
        </w:rPr>
      </w:pPr>
      <w:r w:rsidRPr="0005261B">
        <w:rPr>
          <w:rFonts w:ascii="Angsana New" w:hAnsi="Angsana New" w:cs="Angsana New" w:hint="cs"/>
          <w:sz w:val="30"/>
          <w:szCs w:val="30"/>
          <w:cs/>
        </w:rPr>
        <w:lastRenderedPageBreak/>
        <w:t>ประเมินการนำเสนอโครงสร้างและเนื้อหาของงบการเงินรวมและงบการเงินเฉพาะกิจการโดยรวม รวมถึง</w:t>
      </w:r>
      <w:r w:rsidR="00000E53" w:rsidRPr="0005261B">
        <w:rPr>
          <w:rFonts w:ascii="Angsana New" w:hAnsi="Angsana New" w:cs="Angsana New" w:hint="cs"/>
          <w:sz w:val="30"/>
          <w:szCs w:val="30"/>
        </w:rPr>
        <w:t xml:space="preserve">          </w:t>
      </w:r>
      <w:r w:rsidR="003B49D0" w:rsidRPr="0005261B">
        <w:rPr>
          <w:rFonts w:ascii="Angsana New" w:hAnsi="Angsana New" w:cs="Angsana New" w:hint="cs"/>
          <w:sz w:val="30"/>
          <w:szCs w:val="30"/>
        </w:rPr>
        <w:t xml:space="preserve">  </w:t>
      </w:r>
      <w:r w:rsidRPr="0005261B">
        <w:rPr>
          <w:rFonts w:ascii="Angsana New" w:hAnsi="Angsana New" w:cs="Angsana New" w:hint="cs"/>
          <w:sz w:val="30"/>
          <w:szCs w:val="30"/>
          <w:cs/>
        </w:rPr>
        <w:t>การเปิดเผยข้อมูลว่างบการเงินรวมและงบการเงินเฉพาะกิจการแสดงรายการและเหตุการณ์ในรูปแบบที่ทำให้มี</w:t>
      </w:r>
      <w:r w:rsidR="00000E53" w:rsidRPr="0005261B">
        <w:rPr>
          <w:rFonts w:ascii="Angsana New" w:hAnsi="Angsana New" w:cs="Angsana New" w:hint="cs"/>
          <w:sz w:val="30"/>
          <w:szCs w:val="30"/>
        </w:rPr>
        <w:t xml:space="preserve">  </w:t>
      </w:r>
      <w:r w:rsidRPr="0005261B">
        <w:rPr>
          <w:rFonts w:ascii="Angsana New" w:hAnsi="Angsana New" w:cs="Angsana New" w:hint="cs"/>
          <w:sz w:val="30"/>
          <w:szCs w:val="30"/>
          <w:cs/>
        </w:rPr>
        <w:t>การนำเสนอข้อมูลโดยถูกต้องตามที่ควร</w:t>
      </w:r>
      <w:r w:rsidR="005E6C38" w:rsidRPr="0005261B">
        <w:rPr>
          <w:rFonts w:ascii="Angsana New" w:hAnsi="Angsana New" w:cs="Angsana New" w:hint="cs"/>
          <w:sz w:val="30"/>
          <w:szCs w:val="30"/>
          <w:cs/>
        </w:rPr>
        <w:t>หรือไม่</w:t>
      </w:r>
      <w:r w:rsidRPr="0005261B">
        <w:rPr>
          <w:rFonts w:ascii="Angsana New" w:hAnsi="Angsana New" w:cs="Angsana New" w:hint="cs"/>
          <w:sz w:val="30"/>
          <w:szCs w:val="30"/>
          <w:cs/>
        </w:rPr>
        <w:t xml:space="preserve">   </w:t>
      </w:r>
    </w:p>
    <w:p w14:paraId="3EDB65B7" w14:textId="66816FB0" w:rsidR="00E34A9A" w:rsidRPr="0005261B" w:rsidRDefault="00594713" w:rsidP="0005261B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56" w:lineRule="exact"/>
        <w:ind w:left="567" w:hanging="567"/>
        <w:contextualSpacing/>
        <w:jc w:val="thaiDistribute"/>
        <w:rPr>
          <w:rFonts w:ascii="Angsana New" w:hAnsi="Angsana New" w:cs="Angsana New"/>
          <w:sz w:val="30"/>
          <w:szCs w:val="30"/>
        </w:rPr>
      </w:pPr>
      <w:r w:rsidRPr="00594713">
        <w:rPr>
          <w:rFonts w:ascii="Angsana New" w:hAnsi="Angsana New" w:cs="Angsana New" w:hint="cs"/>
          <w:sz w:val="30"/>
          <w:szCs w:val="30"/>
          <w:cs/>
        </w:rPr>
        <w:t>วางแผนและปฏิบัติงานตรวจสอบกลุ่มกิจการเพื่อให้</w:t>
      </w:r>
      <w:r w:rsidR="00E34A9A" w:rsidRPr="0005261B">
        <w:rPr>
          <w:rFonts w:ascii="Angsana New" w:hAnsi="Angsana New" w:cs="Angsana New" w:hint="cs"/>
          <w:sz w:val="30"/>
          <w:szCs w:val="30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ได้รับหลักฐานการสอบบัญชีที่เหมาะสมอย่างเพียงพอเกี่ยวกับข้อมูลทางการเงินของกิจการหรือ</w:t>
      </w:r>
      <w:r w:rsidRPr="00594713">
        <w:rPr>
          <w:rFonts w:ascii="Angsana New" w:hAnsi="Angsana New" w:cs="Angsana New" w:hint="cs"/>
          <w:sz w:val="30"/>
          <w:szCs w:val="30"/>
          <w:cs/>
        </w:rPr>
        <w:t>หน่วย</w:t>
      </w:r>
      <w:r w:rsidR="00E34A9A" w:rsidRPr="0005261B">
        <w:rPr>
          <w:rFonts w:ascii="Angsana New" w:hAnsi="Angsana New" w:cs="Angsana New" w:hint="cs"/>
          <w:sz w:val="30"/>
          <w:szCs w:val="30"/>
          <w:cs/>
        </w:rPr>
        <w:t>ธุรกิจภายใน</w:t>
      </w:r>
      <w:r w:rsidR="00252F9F" w:rsidRPr="0005261B">
        <w:rPr>
          <w:rFonts w:ascii="Angsana New" w:hAnsi="Angsana New" w:cs="Angsana New" w:hint="cs"/>
          <w:sz w:val="30"/>
          <w:szCs w:val="30"/>
          <w:cs/>
        </w:rPr>
        <w:t>กลุ่มบริษัทเพื่อ</w:t>
      </w:r>
      <w:r w:rsidRPr="00594713">
        <w:rPr>
          <w:rFonts w:ascii="Angsana New" w:hAnsi="Angsana New" w:cs="Angsana New" w:hint="cs"/>
          <w:sz w:val="30"/>
          <w:szCs w:val="30"/>
          <w:cs/>
        </w:rPr>
        <w:t>ใช้เป็นเกณฑ์ในการ</w:t>
      </w:r>
      <w:r w:rsidR="00252F9F" w:rsidRPr="0005261B">
        <w:rPr>
          <w:rFonts w:ascii="Angsana New" w:hAnsi="Angsana New" w:cs="Angsana New" w:hint="cs"/>
          <w:sz w:val="30"/>
          <w:szCs w:val="30"/>
          <w:cs/>
        </w:rPr>
        <w:t>แสดงความเห็นต่อ</w:t>
      </w:r>
      <w:r w:rsidR="004E66DE">
        <w:rPr>
          <w:rFonts w:ascii="Angsana New" w:hAnsi="Angsana New" w:cs="Angsana New"/>
          <w:sz w:val="30"/>
          <w:szCs w:val="30"/>
          <w:cs/>
        </w:rPr>
        <w:br/>
      </w:r>
      <w:r w:rsidR="00252F9F" w:rsidRPr="0005261B">
        <w:rPr>
          <w:rFonts w:ascii="Angsana New" w:hAnsi="Angsana New" w:cs="Angsana New" w:hint="cs"/>
          <w:sz w:val="30"/>
          <w:szCs w:val="30"/>
          <w:cs/>
        </w:rPr>
        <w:t>ง</w:t>
      </w:r>
      <w:r w:rsidR="00E34A9A" w:rsidRPr="0005261B">
        <w:rPr>
          <w:rFonts w:ascii="Angsana New" w:hAnsi="Angsana New" w:cs="Angsana New" w:hint="cs"/>
          <w:sz w:val="30"/>
          <w:szCs w:val="30"/>
          <w:cs/>
        </w:rPr>
        <w:t>บการเงิน</w:t>
      </w:r>
      <w:r w:rsidRPr="00594713">
        <w:rPr>
          <w:rFonts w:ascii="Angsana New" w:hAnsi="Angsana New" w:cs="Angsana New" w:hint="cs"/>
          <w:sz w:val="30"/>
          <w:szCs w:val="30"/>
          <w:cs/>
        </w:rPr>
        <w:t>ของกลุ่มบริษัท</w:t>
      </w:r>
      <w:r w:rsidR="00E34A9A" w:rsidRPr="0005261B">
        <w:rPr>
          <w:rFonts w:ascii="Angsana New" w:hAnsi="Angsana New" w:cs="Angsana New" w:hint="cs"/>
          <w:sz w:val="30"/>
          <w:szCs w:val="30"/>
        </w:rPr>
        <w:t xml:space="preserve"> </w:t>
      </w:r>
      <w:r w:rsidR="00E34A9A" w:rsidRPr="0005261B">
        <w:rPr>
          <w:rFonts w:ascii="Angsana New" w:hAnsi="Angsana New" w:cs="Angsana New" w:hint="cs"/>
          <w:sz w:val="30"/>
          <w:szCs w:val="30"/>
          <w:cs/>
        </w:rPr>
        <w:t>ข้าพเจ้ารับผิดชอบต่อการกำหนดแนวทาง การควบคุมดูแล และการ</w:t>
      </w:r>
      <w:r w:rsidRPr="00594713">
        <w:rPr>
          <w:rFonts w:ascii="Angsana New" w:hAnsi="Angsana New" w:cs="Angsana New" w:hint="cs"/>
          <w:sz w:val="30"/>
          <w:szCs w:val="30"/>
          <w:cs/>
        </w:rPr>
        <w:t>สอบทานงานตรวจสอบที่ทำเพื่อวัตถุประสงค์ของการ</w:t>
      </w:r>
      <w:r w:rsidR="00E34A9A" w:rsidRPr="0005261B">
        <w:rPr>
          <w:rFonts w:ascii="Angsana New" w:hAnsi="Angsana New" w:cs="Angsana New" w:hint="cs"/>
          <w:sz w:val="30"/>
          <w:szCs w:val="30"/>
          <w:cs/>
        </w:rPr>
        <w:t>ตรวจสอบกลุ่มบริษัท</w:t>
      </w:r>
      <w:r w:rsidR="00E34A9A" w:rsidRPr="0005261B">
        <w:rPr>
          <w:rFonts w:ascii="Angsana New" w:hAnsi="Angsana New" w:cs="Angsana New" w:hint="cs"/>
          <w:sz w:val="30"/>
          <w:szCs w:val="30"/>
        </w:rPr>
        <w:t xml:space="preserve"> </w:t>
      </w:r>
      <w:r w:rsidR="00E34A9A" w:rsidRPr="0005261B">
        <w:rPr>
          <w:rFonts w:ascii="Angsana New" w:hAnsi="Angsana New" w:cs="Angsana New" w:hint="cs"/>
          <w:sz w:val="30"/>
          <w:szCs w:val="30"/>
          <w:cs/>
        </w:rPr>
        <w:t>ข้าพเจ้าเป็นผู้รับผิดชอบแต่เพียงผู้เดียวต่อความเห็นของข้าพเจ้า</w:t>
      </w:r>
      <w:r w:rsidR="00E34A9A" w:rsidRPr="0005261B">
        <w:rPr>
          <w:rFonts w:ascii="Angsana New" w:hAnsi="Angsana New" w:cs="Angsana New" w:hint="cs"/>
          <w:sz w:val="30"/>
          <w:szCs w:val="30"/>
        </w:rPr>
        <w:t xml:space="preserve"> </w:t>
      </w:r>
    </w:p>
    <w:p w14:paraId="01DA04D0" w14:textId="77777777" w:rsidR="00EC6C4D" w:rsidRPr="0005261B" w:rsidRDefault="00EC6C4D" w:rsidP="0005261B">
      <w:pPr>
        <w:spacing w:line="356" w:lineRule="exact"/>
        <w:jc w:val="thaiDistribute"/>
        <w:rPr>
          <w:rFonts w:ascii="Angsana New" w:eastAsia="Calibri" w:hAnsi="Angsana New" w:cs="Angsana New"/>
          <w:sz w:val="28"/>
          <w:szCs w:val="28"/>
        </w:rPr>
      </w:pPr>
    </w:p>
    <w:p w14:paraId="23F73F2F" w14:textId="77777777" w:rsidR="00E34A9A" w:rsidRPr="0005261B" w:rsidRDefault="00E34A9A" w:rsidP="0005261B">
      <w:pPr>
        <w:spacing w:line="356" w:lineRule="exact"/>
        <w:jc w:val="thaiDistribute"/>
        <w:rPr>
          <w:rFonts w:ascii="Angsana New" w:hAnsi="Angsana New" w:cs="Angsana New"/>
          <w:sz w:val="30"/>
          <w:szCs w:val="30"/>
        </w:rPr>
      </w:pPr>
      <w:r w:rsidRPr="0005261B">
        <w:rPr>
          <w:rFonts w:ascii="Angsana New" w:eastAsia="Calibri" w:hAnsi="Angsana New" w:cs="Angsana New" w:hint="cs"/>
          <w:sz w:val="30"/>
          <w:szCs w:val="30"/>
          <w:cs/>
        </w:rPr>
        <w:t>ข้าพเจ้าได้สื่อสารกับผู้มีหน้าที่ในการกำกับดูแล</w:t>
      </w:r>
      <w:r w:rsidR="005E6C38" w:rsidRPr="0005261B">
        <w:rPr>
          <w:rFonts w:ascii="Angsana New" w:eastAsia="Calibri" w:hAnsi="Angsana New" w:cs="Angsana New" w:hint="cs"/>
          <w:sz w:val="30"/>
          <w:szCs w:val="30"/>
          <w:cs/>
        </w:rPr>
        <w:t>ในเรื่องต่าง ๆ ที่สำคัญซึ่งรวมถึง</w:t>
      </w:r>
      <w:r w:rsidRPr="0005261B">
        <w:rPr>
          <w:rFonts w:ascii="Angsana New" w:eastAsia="Calibri" w:hAnsi="Angsana New" w:cs="Angsana New" w:hint="cs"/>
          <w:sz w:val="30"/>
          <w:szCs w:val="30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</w:t>
      </w:r>
      <w:r w:rsidR="005E6C38" w:rsidRPr="0005261B">
        <w:rPr>
          <w:rFonts w:ascii="Angsana New" w:eastAsia="Calibri" w:hAnsi="Angsana New" w:cs="Angsana New" w:hint="cs"/>
          <w:sz w:val="30"/>
          <w:szCs w:val="30"/>
          <w:cs/>
        </w:rPr>
        <w:t>นัยสำคัญในระบบการควบคุมภายในหาก</w:t>
      </w:r>
      <w:r w:rsidRPr="0005261B">
        <w:rPr>
          <w:rFonts w:ascii="Angsana New" w:eastAsia="Calibri" w:hAnsi="Angsana New" w:cs="Angsana New" w:hint="cs"/>
          <w:sz w:val="30"/>
          <w:szCs w:val="30"/>
          <w:cs/>
        </w:rPr>
        <w:t>ข้าพเจ้าได้พบในระหว่างการตรวจสอบขอ</w:t>
      </w:r>
      <w:r w:rsidRPr="0005261B">
        <w:rPr>
          <w:rFonts w:ascii="Angsana New" w:hAnsi="Angsana New" w:cs="Angsana New" w:hint="cs"/>
          <w:sz w:val="30"/>
          <w:szCs w:val="30"/>
          <w:cs/>
        </w:rPr>
        <w:t>งข้าพเจ้า</w:t>
      </w:r>
    </w:p>
    <w:p w14:paraId="5F3FBA94" w14:textId="77777777" w:rsidR="00E34A9A" w:rsidRPr="0005261B" w:rsidRDefault="00E34A9A" w:rsidP="0005261B">
      <w:pPr>
        <w:spacing w:line="356" w:lineRule="exact"/>
        <w:jc w:val="thaiDistribute"/>
        <w:rPr>
          <w:rFonts w:ascii="Angsana New" w:eastAsia="Calibri" w:hAnsi="Angsana New" w:cs="Angsana New"/>
          <w:sz w:val="28"/>
          <w:szCs w:val="28"/>
        </w:rPr>
      </w:pPr>
    </w:p>
    <w:p w14:paraId="2AE59BB4" w14:textId="4F8BB646" w:rsidR="00E34A9A" w:rsidRPr="0005261B" w:rsidRDefault="00E34A9A" w:rsidP="0005261B">
      <w:pPr>
        <w:spacing w:line="356" w:lineRule="exact"/>
        <w:jc w:val="thaiDistribute"/>
        <w:rPr>
          <w:rFonts w:ascii="Angsana New" w:hAnsi="Angsana New" w:cs="Angsana New"/>
          <w:sz w:val="30"/>
          <w:szCs w:val="30"/>
        </w:rPr>
      </w:pPr>
      <w:r w:rsidRPr="0005261B">
        <w:rPr>
          <w:rFonts w:ascii="Angsana New" w:eastAsia="Calibri" w:hAnsi="Angsana New" w:cs="Angsana New" w:hint="cs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</w:t>
      </w:r>
      <w:r w:rsidR="00DB58BF" w:rsidRPr="0005261B">
        <w:rPr>
          <w:rFonts w:ascii="Angsana New" w:eastAsia="Calibri" w:hAnsi="Angsana New" w:cs="Angsana New" w:hint="cs"/>
          <w:sz w:val="30"/>
          <w:szCs w:val="30"/>
          <w:cs/>
        </w:rPr>
        <w:t>และการดำเนินการเพื่อขจัดอุปสรรคหรือมาตรการป้องกันของข้าพเจ้า</w:t>
      </w:r>
    </w:p>
    <w:p w14:paraId="45931D5C" w14:textId="77777777" w:rsidR="00E34A9A" w:rsidRPr="0005261B" w:rsidRDefault="00E34A9A" w:rsidP="0005261B">
      <w:pPr>
        <w:spacing w:line="356" w:lineRule="exact"/>
        <w:jc w:val="thaiDistribute"/>
        <w:rPr>
          <w:rFonts w:ascii="Angsana New" w:hAnsi="Angsana New" w:cs="Angsana New"/>
          <w:sz w:val="28"/>
          <w:szCs w:val="28"/>
          <w:rtl/>
          <w:cs/>
        </w:rPr>
      </w:pPr>
    </w:p>
    <w:p w14:paraId="37DA2B83" w14:textId="77777777" w:rsidR="00E34A9A" w:rsidRPr="0005261B" w:rsidRDefault="00E34A9A" w:rsidP="0005261B">
      <w:pPr>
        <w:spacing w:line="356" w:lineRule="exact"/>
        <w:jc w:val="thaiDistribute"/>
        <w:rPr>
          <w:rFonts w:ascii="Angsana New" w:hAnsi="Angsana New" w:cs="Angsana New"/>
          <w:sz w:val="30"/>
          <w:szCs w:val="30"/>
        </w:rPr>
      </w:pPr>
      <w:r w:rsidRPr="0005261B">
        <w:rPr>
          <w:rFonts w:ascii="Angsana New" w:hAnsi="Angsana New" w:cs="Angsana New" w:hint="cs"/>
          <w:sz w:val="30"/>
          <w:szCs w:val="30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ที่มีนัยสำคัญมากที่สุดในการตรวจสอบ</w:t>
      </w:r>
      <w:r w:rsidR="00252F9F" w:rsidRPr="0005261B">
        <w:rPr>
          <w:rFonts w:ascii="Angsana New" w:hAnsi="Angsana New" w:cs="Angsana New" w:hint="cs"/>
          <w:sz w:val="30"/>
          <w:szCs w:val="30"/>
          <w:cs/>
        </w:rPr>
        <w:br/>
      </w:r>
      <w:r w:rsidRPr="0005261B">
        <w:rPr>
          <w:rFonts w:ascii="Angsana New" w:hAnsi="Angsana New" w:cs="Angsana New" w:hint="cs"/>
          <w:sz w:val="30"/>
          <w:szCs w:val="30"/>
          <w:cs/>
        </w:rPr>
        <w:t xml:space="preserve">งบการเงินรวมและงบการเงินเฉพาะกิจการในงวดปัจจุบันและกำหนดเป็นเรื่องสำคัญในการตรวจสอบ 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47C4194E" w14:textId="77777777" w:rsidR="00E34A9A" w:rsidRPr="0005261B" w:rsidRDefault="00E34A9A" w:rsidP="0005261B">
      <w:pPr>
        <w:autoSpaceDE w:val="0"/>
        <w:autoSpaceDN w:val="0"/>
        <w:adjustRightInd w:val="0"/>
        <w:spacing w:line="356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490BA193" w14:textId="77777777" w:rsidR="00E34A9A" w:rsidRPr="0005261B" w:rsidRDefault="00E34A9A" w:rsidP="0005261B">
      <w:pPr>
        <w:pStyle w:val="RNormal"/>
        <w:spacing w:line="356" w:lineRule="exact"/>
        <w:jc w:val="thaiDistribute"/>
        <w:rPr>
          <w:rFonts w:ascii="Angsana New" w:hAnsi="Angsana New" w:cs="Angsana New"/>
          <w:sz w:val="24"/>
          <w:lang w:bidi="th-TH"/>
        </w:rPr>
      </w:pPr>
    </w:p>
    <w:p w14:paraId="5E424EE1" w14:textId="77777777" w:rsidR="0013647E" w:rsidRPr="0005261B" w:rsidRDefault="0013647E" w:rsidP="0005261B">
      <w:pPr>
        <w:pStyle w:val="RNormal"/>
        <w:spacing w:line="356" w:lineRule="exact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30D8FCB5" w14:textId="77777777" w:rsidR="00E34A9A" w:rsidRPr="0005261B" w:rsidRDefault="00E34A9A" w:rsidP="0005261B">
      <w:pPr>
        <w:pStyle w:val="RNormal"/>
        <w:spacing w:line="356" w:lineRule="exact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0F6385F9" w14:textId="63B23B22" w:rsidR="00E34A9A" w:rsidRPr="0005261B" w:rsidRDefault="00E34A9A" w:rsidP="0005261B">
      <w:pPr>
        <w:pStyle w:val="T"/>
        <w:spacing w:line="356" w:lineRule="exact"/>
        <w:ind w:left="0"/>
        <w:jc w:val="both"/>
        <w:rPr>
          <w:rFonts w:ascii="Angsana New" w:hAnsi="Angsana New" w:cs="Angsana New"/>
          <w:cs/>
        </w:rPr>
      </w:pPr>
      <w:r w:rsidRPr="0005261B">
        <w:rPr>
          <w:rFonts w:ascii="Angsana New" w:hAnsi="Angsana New" w:cs="Angsana New" w:hint="cs"/>
          <w:cs/>
        </w:rPr>
        <w:t>(</w:t>
      </w:r>
      <w:r w:rsidR="00522479">
        <w:rPr>
          <w:rFonts w:ascii="Angsana New" w:hAnsi="Angsana New" w:cs="Angsana New" w:hint="cs"/>
          <w:cs/>
          <w:lang w:val="en-US"/>
        </w:rPr>
        <w:t>สุกัญญา รอดเคราะห์</w:t>
      </w:r>
      <w:r w:rsidRPr="0005261B">
        <w:rPr>
          <w:rFonts w:ascii="Angsana New" w:hAnsi="Angsana New" w:cs="Angsana New" w:hint="cs"/>
          <w:cs/>
        </w:rPr>
        <w:t>)</w:t>
      </w:r>
    </w:p>
    <w:p w14:paraId="7817493E" w14:textId="77777777" w:rsidR="00E34A9A" w:rsidRPr="0005261B" w:rsidRDefault="00E34A9A" w:rsidP="0005261B">
      <w:pPr>
        <w:pStyle w:val="T"/>
        <w:spacing w:line="356" w:lineRule="exact"/>
        <w:ind w:left="0"/>
        <w:jc w:val="both"/>
        <w:rPr>
          <w:rFonts w:ascii="Angsana New" w:hAnsi="Angsana New" w:cs="Angsana New"/>
          <w:cs/>
        </w:rPr>
      </w:pPr>
      <w:r w:rsidRPr="0005261B">
        <w:rPr>
          <w:rFonts w:ascii="Angsana New" w:hAnsi="Angsana New" w:cs="Angsana New" w:hint="cs"/>
          <w:cs/>
        </w:rPr>
        <w:t>ผู้สอบบัญชีรับอนุญาต</w:t>
      </w:r>
    </w:p>
    <w:p w14:paraId="3061BAAC" w14:textId="028FF273" w:rsidR="00E34A9A" w:rsidRPr="00522479" w:rsidRDefault="00E34A9A" w:rsidP="0005261B">
      <w:pPr>
        <w:pStyle w:val="T"/>
        <w:spacing w:line="356" w:lineRule="exact"/>
        <w:ind w:left="0"/>
        <w:jc w:val="both"/>
        <w:rPr>
          <w:rFonts w:ascii="Angsana New" w:hAnsi="Angsana New" w:cs="Angsana New"/>
          <w:lang w:val="en-US"/>
        </w:rPr>
      </w:pPr>
      <w:r w:rsidRPr="0005261B">
        <w:rPr>
          <w:rFonts w:ascii="Angsana New" w:hAnsi="Angsana New" w:cs="Angsana New" w:hint="cs"/>
          <w:cs/>
        </w:rPr>
        <w:t xml:space="preserve">เลขทะเบียน </w:t>
      </w:r>
      <w:r w:rsidR="00522479">
        <w:rPr>
          <w:rFonts w:ascii="Angsana New" w:hAnsi="Angsana New" w:cs="Angsana New"/>
          <w:lang w:val="en-US"/>
        </w:rPr>
        <w:t>12089</w:t>
      </w:r>
    </w:p>
    <w:p w14:paraId="304328BC" w14:textId="77777777" w:rsidR="00E34A9A" w:rsidRPr="0005261B" w:rsidRDefault="00E34A9A" w:rsidP="0005261B">
      <w:pPr>
        <w:spacing w:line="356" w:lineRule="exact"/>
        <w:ind w:right="29"/>
        <w:jc w:val="both"/>
        <w:rPr>
          <w:rFonts w:ascii="Angsana New" w:hAnsi="Angsana New" w:cs="Angsana New"/>
          <w:sz w:val="30"/>
          <w:szCs w:val="30"/>
        </w:rPr>
      </w:pPr>
    </w:p>
    <w:p w14:paraId="1B7E7C61" w14:textId="77777777" w:rsidR="00E34A9A" w:rsidRPr="0005261B" w:rsidRDefault="00E34A9A" w:rsidP="0005261B">
      <w:pPr>
        <w:spacing w:line="356" w:lineRule="exact"/>
        <w:ind w:right="29"/>
        <w:jc w:val="both"/>
        <w:rPr>
          <w:rFonts w:ascii="Angsana New" w:hAnsi="Angsana New" w:cs="Angsana New"/>
          <w:sz w:val="30"/>
          <w:szCs w:val="30"/>
        </w:rPr>
      </w:pPr>
      <w:r w:rsidRPr="0005261B">
        <w:rPr>
          <w:rFonts w:ascii="Angsana New" w:hAnsi="Angsana New" w:cs="Angsana New" w:hint="cs"/>
          <w:sz w:val="30"/>
          <w:szCs w:val="30"/>
          <w:cs/>
        </w:rPr>
        <w:t>บริษัท เคพีเอ็มจี ภูมิไชย สอบบัญชี จำกัด</w:t>
      </w:r>
    </w:p>
    <w:p w14:paraId="5E766509" w14:textId="77777777" w:rsidR="00A3757D" w:rsidRPr="0005261B" w:rsidRDefault="00E34A9A" w:rsidP="0005261B">
      <w:pPr>
        <w:spacing w:line="356" w:lineRule="exact"/>
        <w:rPr>
          <w:rFonts w:ascii="Angsana New" w:hAnsi="Angsana New" w:cs="Angsana New"/>
          <w:sz w:val="30"/>
          <w:szCs w:val="30"/>
          <w:lang w:val="th-TH"/>
        </w:rPr>
      </w:pPr>
      <w:r w:rsidRPr="0005261B">
        <w:rPr>
          <w:rFonts w:ascii="Angsana New" w:hAnsi="Angsana New" w:cs="Angsana New" w:hint="cs"/>
          <w:sz w:val="30"/>
          <w:szCs w:val="30"/>
          <w:cs/>
        </w:rPr>
        <w:t>กรุงเทพมหานคร</w:t>
      </w:r>
    </w:p>
    <w:p w14:paraId="3F513B9C" w14:textId="497FD354" w:rsidR="00C30A66" w:rsidRPr="00AD45ED" w:rsidRDefault="00852220" w:rsidP="00A93A89">
      <w:pPr>
        <w:spacing w:line="356" w:lineRule="exact"/>
        <w:rPr>
          <w:rFonts w:ascii="Angsana New" w:hAnsi="Angsana New" w:cs="Angsana New"/>
          <w:cs/>
        </w:rPr>
      </w:pPr>
      <w:r>
        <w:rPr>
          <w:rFonts w:ascii="Angsana New" w:hAnsi="Angsana New" w:cs="Angsana New"/>
          <w:sz w:val="30"/>
          <w:szCs w:val="30"/>
        </w:rPr>
        <w:t>26</w:t>
      </w:r>
      <w:r w:rsidR="0080299F" w:rsidRPr="0005261B">
        <w:rPr>
          <w:rFonts w:ascii="Angsana New" w:hAnsi="Angsana New" w:cs="Angsana New" w:hint="cs"/>
          <w:sz w:val="30"/>
          <w:szCs w:val="30"/>
        </w:rPr>
        <w:t xml:space="preserve"> </w:t>
      </w:r>
      <w:r w:rsidR="0080299F" w:rsidRPr="0005261B">
        <w:rPr>
          <w:rFonts w:ascii="Angsana New" w:hAnsi="Angsana New" w:cs="Angsana New" w:hint="cs"/>
          <w:sz w:val="30"/>
          <w:szCs w:val="30"/>
          <w:cs/>
        </w:rPr>
        <w:t>กุมภาพันธ์</w:t>
      </w:r>
      <w:r w:rsidR="00ED7C28" w:rsidRPr="0005261B">
        <w:rPr>
          <w:rFonts w:ascii="Angsana New" w:hAnsi="Angsana New" w:cs="Angsana New" w:hint="cs"/>
          <w:sz w:val="30"/>
          <w:szCs w:val="30"/>
          <w:cs/>
          <w:lang w:val="th-TH"/>
        </w:rPr>
        <w:t xml:space="preserve"> </w:t>
      </w:r>
      <w:r w:rsidR="00AB67FA" w:rsidRPr="0005261B">
        <w:rPr>
          <w:rFonts w:ascii="Angsana New" w:hAnsi="Angsana New" w:cs="Angsana New" w:hint="cs"/>
          <w:sz w:val="30"/>
          <w:szCs w:val="30"/>
        </w:rPr>
        <w:t>2</w:t>
      </w:r>
      <w:r w:rsidR="00ED7C28" w:rsidRPr="0005261B">
        <w:rPr>
          <w:rFonts w:ascii="Angsana New" w:hAnsi="Angsana New" w:cs="Angsana New" w:hint="cs"/>
          <w:sz w:val="30"/>
          <w:szCs w:val="30"/>
        </w:rPr>
        <w:t>5</w:t>
      </w:r>
      <w:r w:rsidR="00AB67FA" w:rsidRPr="0005261B">
        <w:rPr>
          <w:rFonts w:ascii="Angsana New" w:hAnsi="Angsana New" w:cs="Angsana New" w:hint="cs"/>
          <w:sz w:val="30"/>
          <w:szCs w:val="30"/>
        </w:rPr>
        <w:t>6</w:t>
      </w:r>
      <w:r w:rsidR="000A48D3">
        <w:rPr>
          <w:rFonts w:ascii="Angsana New" w:hAnsi="Angsana New" w:cs="Angsana New"/>
          <w:sz w:val="30"/>
          <w:szCs w:val="30"/>
        </w:rPr>
        <w:t>9</w:t>
      </w:r>
    </w:p>
    <w:sectPr w:rsidR="00C30A66" w:rsidRPr="00AD45ED" w:rsidSect="00A93A89">
      <w:headerReference w:type="default" r:id="rId18"/>
      <w:footerReference w:type="default" r:id="rId19"/>
      <w:footerReference w:type="first" r:id="rId20"/>
      <w:pgSz w:w="11909" w:h="16834" w:code="9"/>
      <w:pgMar w:top="691" w:right="1152" w:bottom="576" w:left="1152" w:header="720" w:footer="720" w:gutter="0"/>
      <w:pgNumType w:start="2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38F3D0" w14:textId="77777777" w:rsidR="00C1144D" w:rsidRDefault="00C1144D">
      <w:r>
        <w:separator/>
      </w:r>
    </w:p>
  </w:endnote>
  <w:endnote w:type="continuationSeparator" w:id="0">
    <w:p w14:paraId="219F49F4" w14:textId="77777777" w:rsidR="00C1144D" w:rsidRDefault="00C1144D">
      <w:r>
        <w:continuationSeparator/>
      </w:r>
    </w:p>
  </w:endnote>
  <w:endnote w:type="continuationNotice" w:id="1">
    <w:p w14:paraId="42888F9F" w14:textId="77777777" w:rsidR="00C1144D" w:rsidRDefault="00C1144D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for KPMG Light">
    <w:panose1 w:val="020B0403020202020204"/>
    <w:charset w:val="00"/>
    <w:family w:val="swiss"/>
    <w:pitch w:val="variable"/>
    <w:sig w:usb0="800002AF" w:usb1="5000204A" w:usb2="00000000" w:usb3="00000000" w:csb0="000000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77F8A8" w14:textId="77777777" w:rsidR="00B80919" w:rsidRDefault="00B80919" w:rsidP="001135F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6</w:t>
    </w:r>
    <w:r w:rsidRPr="00AB67FA">
      <w:rPr>
        <w:rStyle w:val="PageNumber"/>
        <w:noProof/>
        <w:lang w:val="en-US"/>
      </w:rPr>
      <w:t>6</w:t>
    </w:r>
    <w:r>
      <w:rPr>
        <w:rStyle w:val="PageNumber"/>
      </w:rPr>
      <w:fldChar w:fldCharType="end"/>
    </w:r>
  </w:p>
  <w:p w14:paraId="038B1D27" w14:textId="77777777" w:rsidR="00B80919" w:rsidRDefault="00B80919" w:rsidP="00DF3C43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E7E97A" w14:textId="77410F3F" w:rsidR="00B80919" w:rsidRPr="0001067C" w:rsidRDefault="00B80919" w:rsidP="00DF3C4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 w:cs="Angsana New"/>
        <w:i/>
        <w:iCs/>
        <w:sz w:val="30"/>
        <w:szCs w:val="30"/>
        <w:lang w:val="en-GB"/>
      </w:rPr>
    </w:pPr>
    <w:r w:rsidRPr="0001067C">
      <w:rPr>
        <w:rStyle w:val="PageNumber"/>
        <w:rFonts w:ascii="Angsana New" w:hAnsi="Angsana New" w:cs="Angsana New"/>
        <w:i/>
        <w:iCs/>
        <w:sz w:val="30"/>
        <w:szCs w:val="30"/>
      </w:rPr>
      <w:fldChar w:fldCharType="begin"/>
    </w:r>
    <w:r w:rsidRPr="0001067C">
      <w:rPr>
        <w:rStyle w:val="PageNumber"/>
        <w:rFonts w:ascii="Angsana New" w:hAnsi="Angsana New" w:cs="Angsana New"/>
        <w:i/>
        <w:iCs/>
        <w:sz w:val="30"/>
        <w:szCs w:val="30"/>
      </w:rPr>
      <w:instrText xml:space="preserve"> FILENAME </w:instrText>
    </w:r>
    <w:r w:rsidRPr="0001067C">
      <w:rPr>
        <w:rStyle w:val="PageNumber"/>
        <w:rFonts w:ascii="Angsana New" w:hAnsi="Angsana New" w:cs="Angsana New"/>
        <w:i/>
        <w:iCs/>
        <w:sz w:val="30"/>
        <w:szCs w:val="30"/>
      </w:rPr>
      <w:fldChar w:fldCharType="separate"/>
    </w:r>
    <w:r w:rsidR="00FF0DBF">
      <w:rPr>
        <w:rStyle w:val="PageNumber"/>
        <w:rFonts w:ascii="Angsana New" w:hAnsi="Angsana New" w:cs="Angsana New"/>
        <w:i/>
        <w:iCs/>
        <w:noProof/>
        <w:sz w:val="30"/>
        <w:szCs w:val="30"/>
      </w:rPr>
      <w:t>1712161_2025Dec_CPR Gomu Industrial Public Company Limited_TH_YE_1 Rev10.docx</w:t>
    </w:r>
    <w:r w:rsidRPr="0001067C">
      <w:rPr>
        <w:rStyle w:val="PageNumber"/>
        <w:rFonts w:ascii="Angsana New" w:hAnsi="Angsana New" w:cs="Angsana New"/>
        <w:i/>
        <w:iCs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33F67C" w14:textId="77777777" w:rsidR="00B80919" w:rsidRPr="0001067C" w:rsidRDefault="00B80919" w:rsidP="00C403A7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i/>
        <w:iCs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5A630A" w14:textId="3821005E" w:rsidR="004A7424" w:rsidRPr="00A93A89" w:rsidRDefault="004A7424" w:rsidP="00D479C0">
    <w:pPr>
      <w:pStyle w:val="Footer"/>
      <w:rPr>
        <w:rFonts w:asciiTheme="majorBidi" w:hAnsiTheme="majorBidi" w:cstheme="majorBidi"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7C9EE7" w14:textId="77777777" w:rsidR="00B80919" w:rsidRPr="007C62FA" w:rsidRDefault="00B80919" w:rsidP="0001067C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7C62FA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7C62FA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7C62FA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68</w:t>
    </w:r>
    <w:r w:rsidRPr="007C62FA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1DE8D01F" w14:textId="77777777" w:rsidR="00B80919" w:rsidRPr="00A93A89" w:rsidRDefault="00B80919" w:rsidP="007C62F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Theme="majorBidi" w:hAnsiTheme="majorBidi" w:cstheme="majorBidi"/>
        <w:i/>
        <w:iCs/>
        <w:sz w:val="30"/>
        <w:szCs w:val="30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119C19" w14:textId="1F145B7C" w:rsidR="00B80919" w:rsidRPr="003A624E" w:rsidRDefault="00B80919">
    <w:pPr>
      <w:rPr>
        <w:rFonts w:ascii="Angsana New" w:hAnsi="Angsana New"/>
        <w:sz w:val="30"/>
        <w:szCs w:val="30"/>
      </w:rPr>
    </w:pPr>
    <w:r w:rsidRPr="00376A71">
      <w:rPr>
        <w:rFonts w:ascii="Angsana New" w:hAnsi="Angsana New"/>
        <w:sz w:val="30"/>
        <w:szCs w:val="30"/>
      </w:rPr>
      <w:fldChar w:fldCharType="begin"/>
    </w:r>
    <w:r w:rsidRPr="00376A71">
      <w:rPr>
        <w:rFonts w:ascii="Angsana New" w:hAnsi="Angsana New"/>
        <w:sz w:val="30"/>
        <w:szCs w:val="30"/>
      </w:rPr>
      <w:instrText xml:space="preserve"> FILENAME </w:instrText>
    </w:r>
    <w:r w:rsidRPr="00376A71">
      <w:rPr>
        <w:rFonts w:ascii="Angsana New" w:hAnsi="Angsana New"/>
        <w:sz w:val="30"/>
        <w:szCs w:val="30"/>
      </w:rPr>
      <w:fldChar w:fldCharType="separate"/>
    </w:r>
    <w:r w:rsidR="00FF0DBF">
      <w:rPr>
        <w:rFonts w:ascii="Angsana New" w:hAnsi="Angsana New"/>
        <w:noProof/>
        <w:sz w:val="30"/>
        <w:szCs w:val="30"/>
      </w:rPr>
      <w:t>1712161_2025Dec_CPR Gomu Industrial Public Company Limited_TH_YE_1 Rev10.docx</w:t>
    </w:r>
    <w:r w:rsidRPr="00376A71">
      <w:rPr>
        <w:rFonts w:ascii="Angsana New" w:hAnsi="Angsana New"/>
        <w:sz w:val="30"/>
        <w:szCs w:val="30"/>
      </w:rPr>
      <w:fldChar w:fldCharType="end"/>
    </w:r>
    <w:r>
      <w:rPr>
        <w:rFonts w:ascii="Angsana New" w:hAnsi="Angsana New"/>
        <w:sz w:val="30"/>
        <w:szCs w:val="30"/>
      </w:rPr>
      <w:t xml:space="preserve">                                                    </w:t>
    </w:r>
    <w:r>
      <w:rPr>
        <w:rFonts w:ascii="Angsana New" w:hAnsi="Angsana New" w:cs="Angsana New" w:hint="cs"/>
        <w:sz w:val="30"/>
        <w:szCs w:val="30"/>
        <w:cs/>
      </w:rPr>
      <w:tab/>
    </w:r>
    <w:r>
      <w:rPr>
        <w:rFonts w:ascii="Angsana New" w:hAnsi="Angsana New" w:cs="Angsana New" w:hint="cs"/>
        <w:sz w:val="30"/>
        <w:szCs w:val="30"/>
        <w:cs/>
      </w:rPr>
      <w:tab/>
    </w:r>
    <w:r>
      <w:rPr>
        <w:rFonts w:ascii="Angsana New" w:hAnsi="Angsana New" w:cs="Angsana New" w:hint="cs"/>
        <w:sz w:val="30"/>
        <w:szCs w:val="30"/>
        <w:cs/>
      </w:rPr>
      <w:tab/>
    </w:r>
    <w:r>
      <w:rPr>
        <w:rFonts w:ascii="Angsana New" w:hAnsi="Angsana New" w:cs="Angsana New" w:hint="cs"/>
        <w:sz w:val="30"/>
        <w:szCs w:val="30"/>
        <w:cs/>
      </w:rPr>
      <w:tab/>
    </w:r>
    <w:r>
      <w:rPr>
        <w:rFonts w:ascii="Angsana New" w:hAnsi="Angsana New" w:cs="Angsana New" w:hint="cs"/>
        <w:sz w:val="30"/>
        <w:szCs w:val="30"/>
        <w:cs/>
      </w:rPr>
      <w:tab/>
    </w:r>
    <w:r>
      <w:rPr>
        <w:rFonts w:ascii="Angsana New" w:hAnsi="Angsana New" w:cs="Angsana New" w:hint="cs"/>
        <w:sz w:val="30"/>
        <w:szCs w:val="30"/>
        <w:cs/>
      </w:rPr>
      <w:tab/>
      <w:t xml:space="preserve">                                               </w:t>
    </w:r>
    <w:r w:rsidRPr="003D7EA3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3D7EA3">
      <w:rPr>
        <w:rStyle w:val="PageNumber"/>
        <w:rFonts w:ascii="Angsana New" w:hAnsi="Angsana New" w:cs="Angsana New"/>
        <w:sz w:val="30"/>
        <w:szCs w:val="30"/>
      </w:rPr>
      <w:instrText xml:space="preserve"> PAGE </w:instrText>
    </w:r>
    <w:r w:rsidRPr="003D7EA3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6</w:t>
    </w:r>
    <w:r w:rsidRPr="00AB67FA">
      <w:rPr>
        <w:rStyle w:val="PageNumber"/>
        <w:rFonts w:ascii="Angsana New" w:hAnsi="Angsana New" w:cs="Angsana New"/>
        <w:noProof/>
        <w:sz w:val="30"/>
        <w:szCs w:val="30"/>
      </w:rPr>
      <w:t>6</w:t>
    </w:r>
    <w:r w:rsidRPr="003D7EA3">
      <w:rPr>
        <w:rStyle w:val="PageNumber"/>
        <w:rFonts w:ascii="Angsana New" w:hAnsi="Angsana New" w:cs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2D1594" w14:textId="77777777" w:rsidR="00C1144D" w:rsidRDefault="00C1144D">
      <w:r>
        <w:separator/>
      </w:r>
    </w:p>
  </w:footnote>
  <w:footnote w:type="continuationSeparator" w:id="0">
    <w:p w14:paraId="221DE265" w14:textId="77777777" w:rsidR="00C1144D" w:rsidRDefault="00C1144D">
      <w:r>
        <w:continuationSeparator/>
      </w:r>
    </w:p>
  </w:footnote>
  <w:footnote w:type="continuationNotice" w:id="1">
    <w:p w14:paraId="128E5662" w14:textId="77777777" w:rsidR="00C1144D" w:rsidRDefault="00C1144D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0357E2" w14:textId="77777777" w:rsidR="004A7424" w:rsidRDefault="004A7424" w:rsidP="004A7424"/>
  <w:p w14:paraId="224F568A" w14:textId="77777777" w:rsidR="004A7424" w:rsidRDefault="004A7424" w:rsidP="004A7424">
    <w:r>
      <w:rPr>
        <w:noProof/>
      </w:rPr>
      <w:drawing>
        <wp:anchor distT="0" distB="0" distL="114300" distR="114300" simplePos="0" relativeHeight="251658240" behindDoc="0" locked="0" layoutInCell="1" allowOverlap="1" wp14:anchorId="3461CAF4" wp14:editId="26B3C1B1">
          <wp:simplePos x="0" y="0"/>
          <wp:positionH relativeFrom="margin">
            <wp:posOffset>-38100</wp:posOffset>
          </wp:positionH>
          <wp:positionV relativeFrom="paragraph">
            <wp:posOffset>229235</wp:posOffset>
          </wp:positionV>
          <wp:extent cx="952500" cy="400050"/>
          <wp:effectExtent l="0" t="0" r="0" b="0"/>
          <wp:wrapNone/>
          <wp:docPr id="337424200" name="Picture 337424200" descr="Logo_new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ogo_new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52500" cy="400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tbl>
    <w:tblPr>
      <w:tblW w:w="8220" w:type="dxa"/>
      <w:tblInd w:w="1915" w:type="dxa"/>
      <w:tblLayout w:type="fixed"/>
      <w:tblCellMar>
        <w:left w:w="0" w:type="dxa"/>
        <w:right w:w="113" w:type="dxa"/>
      </w:tblCellMar>
      <w:tblLook w:val="04A0" w:firstRow="1" w:lastRow="0" w:firstColumn="1" w:lastColumn="0" w:noHBand="0" w:noVBand="1"/>
    </w:tblPr>
    <w:tblGrid>
      <w:gridCol w:w="4409"/>
      <w:gridCol w:w="3811"/>
    </w:tblGrid>
    <w:tr w:rsidR="004A7424" w14:paraId="4C4BDB88" w14:textId="77777777" w:rsidTr="005340E7">
      <w:tc>
        <w:tcPr>
          <w:tcW w:w="4409" w:type="dxa"/>
          <w:hideMark/>
        </w:tcPr>
        <w:p w14:paraId="58B7B304" w14:textId="77777777" w:rsidR="004A7424" w:rsidRPr="00D52242" w:rsidRDefault="004A7424" w:rsidP="004A7424">
          <w:pPr>
            <w:pStyle w:val="zKISOffAddress"/>
            <w:framePr w:hSpace="0" w:wrap="auto" w:vAnchor="margin" w:hAnchor="text" w:xAlign="left" w:yAlign="inline"/>
            <w:spacing w:line="276" w:lineRule="auto"/>
            <w:rPr>
              <w:rFonts w:ascii="Arial" w:hAnsi="Arial" w:cs="Arial"/>
            </w:rPr>
          </w:pPr>
          <w:r w:rsidRPr="00D52242">
            <w:rPr>
              <w:rFonts w:ascii="Arial" w:hAnsi="Arial" w:cs="Arial"/>
            </w:rPr>
            <w:t xml:space="preserve">KPMG </w:t>
          </w:r>
          <w:proofErr w:type="spellStart"/>
          <w:r w:rsidRPr="00D52242">
            <w:rPr>
              <w:rFonts w:ascii="Arial" w:hAnsi="Arial" w:cs="Arial"/>
            </w:rPr>
            <w:t>Phoomchai</w:t>
          </w:r>
          <w:proofErr w:type="spellEnd"/>
          <w:r w:rsidRPr="00D52242">
            <w:rPr>
              <w:rFonts w:ascii="Arial" w:hAnsi="Arial" w:cs="Arial"/>
            </w:rPr>
            <w:t xml:space="preserve"> Audit Ltd.</w:t>
          </w:r>
        </w:p>
        <w:p w14:paraId="1A5B73DA" w14:textId="77777777" w:rsidR="004A7424" w:rsidRPr="00D52242" w:rsidRDefault="004A7424" w:rsidP="004A7424">
          <w:pPr>
            <w:pStyle w:val="zKISOffAddress"/>
            <w:framePr w:hSpace="0" w:wrap="auto" w:vAnchor="margin" w:hAnchor="text" w:xAlign="left" w:yAlign="inline"/>
            <w:spacing w:line="276" w:lineRule="auto"/>
            <w:rPr>
              <w:rFonts w:ascii="Arial" w:hAnsi="Arial" w:cs="Arial"/>
            </w:rPr>
          </w:pPr>
          <w:r w:rsidRPr="00D52242">
            <w:rPr>
              <w:rFonts w:ascii="Arial" w:hAnsi="Arial" w:cs="Arial"/>
            </w:rPr>
            <w:t>50</w:t>
          </w:r>
          <w:r w:rsidRPr="00D52242">
            <w:rPr>
              <w:rFonts w:ascii="Arial" w:hAnsi="Arial" w:cs="Arial"/>
              <w:vertAlign w:val="superscript"/>
            </w:rPr>
            <w:t xml:space="preserve">th </w:t>
          </w:r>
          <w:r w:rsidRPr="00D52242">
            <w:rPr>
              <w:rFonts w:ascii="Arial" w:hAnsi="Arial" w:cs="Arial"/>
            </w:rPr>
            <w:t xml:space="preserve">Floor, Empire Tower </w:t>
          </w:r>
        </w:p>
        <w:p w14:paraId="41782C0A" w14:textId="77777777" w:rsidR="004A7424" w:rsidRPr="00D52242" w:rsidRDefault="004A7424" w:rsidP="004A7424">
          <w:pPr>
            <w:pStyle w:val="zKISOffAddress"/>
            <w:framePr w:hSpace="0" w:wrap="auto" w:vAnchor="margin" w:hAnchor="text" w:xAlign="left" w:yAlign="inline"/>
            <w:spacing w:line="276" w:lineRule="auto"/>
            <w:rPr>
              <w:rFonts w:ascii="Arial" w:hAnsi="Arial" w:cs="Arial"/>
            </w:rPr>
          </w:pPr>
          <w:r w:rsidRPr="00D52242">
            <w:rPr>
              <w:rFonts w:ascii="Arial" w:hAnsi="Arial" w:cs="Arial"/>
            </w:rPr>
            <w:t xml:space="preserve">1 South Sathorn Road, </w:t>
          </w:r>
          <w:proofErr w:type="spellStart"/>
          <w:r w:rsidRPr="00D52242">
            <w:rPr>
              <w:rFonts w:ascii="Arial" w:hAnsi="Arial" w:cs="Arial"/>
            </w:rPr>
            <w:t>Yannawa</w:t>
          </w:r>
          <w:proofErr w:type="spellEnd"/>
        </w:p>
        <w:p w14:paraId="3A3E5E2A" w14:textId="77777777" w:rsidR="004A7424" w:rsidRPr="00D52242" w:rsidRDefault="004A7424" w:rsidP="004A7424">
          <w:pPr>
            <w:pStyle w:val="zKISOffAddress"/>
            <w:framePr w:hSpace="0" w:wrap="auto" w:vAnchor="margin" w:hAnchor="text" w:xAlign="left" w:yAlign="inline"/>
            <w:spacing w:line="276" w:lineRule="auto"/>
            <w:rPr>
              <w:rFonts w:ascii="Arial" w:hAnsi="Arial" w:cs="Arial"/>
            </w:rPr>
          </w:pPr>
          <w:r w:rsidRPr="00D52242">
            <w:rPr>
              <w:rFonts w:ascii="Arial" w:hAnsi="Arial" w:cs="Arial"/>
            </w:rPr>
            <w:t>Sathorn, Bangkok 10120, Thailand</w:t>
          </w:r>
        </w:p>
        <w:p w14:paraId="05AF45A2" w14:textId="77777777" w:rsidR="004A7424" w:rsidRPr="00D52242" w:rsidRDefault="004A7424" w:rsidP="004A7424">
          <w:pPr>
            <w:pStyle w:val="zKISOffAddress"/>
            <w:framePr w:hSpace="0" w:wrap="auto" w:vAnchor="margin" w:hAnchor="text" w:xAlign="left" w:yAlign="inline"/>
            <w:spacing w:line="276" w:lineRule="auto"/>
            <w:rPr>
              <w:rFonts w:ascii="Arial" w:hAnsi="Arial" w:cs="Arial"/>
            </w:rPr>
          </w:pPr>
          <w:r w:rsidRPr="00D52242">
            <w:rPr>
              <w:rFonts w:ascii="Arial" w:hAnsi="Arial" w:cs="Arial"/>
            </w:rPr>
            <w:t>Tel   +66 2677 2000</w:t>
          </w:r>
        </w:p>
        <w:p w14:paraId="300EF932" w14:textId="77777777" w:rsidR="004A7424" w:rsidRPr="00D52242" w:rsidRDefault="004A7424" w:rsidP="004A7424">
          <w:pPr>
            <w:pStyle w:val="zKISOffAddress"/>
            <w:framePr w:hSpace="0" w:wrap="auto" w:vAnchor="margin" w:hAnchor="text" w:xAlign="left" w:yAlign="inline"/>
            <w:spacing w:line="276" w:lineRule="auto"/>
            <w:rPr>
              <w:rFonts w:ascii="Arial" w:hAnsi="Arial" w:cs="Arial"/>
            </w:rPr>
          </w:pPr>
          <w:proofErr w:type="gramStart"/>
          <w:r w:rsidRPr="00D52242">
            <w:rPr>
              <w:rFonts w:ascii="Arial" w:hAnsi="Arial" w:cs="Arial"/>
            </w:rPr>
            <w:t>Fax  +</w:t>
          </w:r>
          <w:proofErr w:type="gramEnd"/>
          <w:r w:rsidRPr="00D52242">
            <w:rPr>
              <w:rFonts w:ascii="Arial" w:hAnsi="Arial" w:cs="Arial"/>
            </w:rPr>
            <w:t>66 2677 2222</w:t>
          </w:r>
        </w:p>
        <w:p w14:paraId="497AC67C" w14:textId="77777777" w:rsidR="004A7424" w:rsidRPr="000D11A5" w:rsidRDefault="004A7424" w:rsidP="004A7424">
          <w:pPr>
            <w:pStyle w:val="zKISOffAddress"/>
            <w:framePr w:hSpace="0" w:wrap="auto" w:vAnchor="margin" w:hAnchor="text" w:xAlign="left" w:yAlign="inline"/>
            <w:spacing w:line="276" w:lineRule="auto"/>
            <w:rPr>
              <w:rFonts w:ascii="Univers 45 Light" w:hAnsi="Univers 45 Light" w:cs="Cordia New"/>
              <w:sz w:val="22"/>
              <w:szCs w:val="22"/>
              <w:lang w:bidi="th-TH"/>
            </w:rPr>
          </w:pPr>
          <w:proofErr w:type="gramStart"/>
          <w:r w:rsidRPr="00D52242">
            <w:rPr>
              <w:rFonts w:ascii="Arial" w:hAnsi="Arial" w:cs="Arial"/>
              <w:szCs w:val="22"/>
              <w:lang w:bidi="th-TH"/>
            </w:rPr>
            <w:t xml:space="preserve">Website  </w:t>
          </w:r>
          <w:proofErr w:type="spellStart"/>
          <w:r w:rsidRPr="00D52242">
            <w:rPr>
              <w:rFonts w:ascii="Arial" w:hAnsi="Arial" w:cs="Arial"/>
              <w:szCs w:val="22"/>
              <w:lang w:bidi="th-TH"/>
            </w:rPr>
            <w:t>home</w:t>
          </w:r>
          <w:proofErr w:type="gramEnd"/>
          <w:r w:rsidRPr="00D52242">
            <w:rPr>
              <w:rFonts w:ascii="Arial" w:hAnsi="Arial" w:cs="Arial"/>
              <w:szCs w:val="22"/>
              <w:lang w:bidi="th-TH"/>
            </w:rPr>
            <w:t>.kpmg</w:t>
          </w:r>
          <w:proofErr w:type="spellEnd"/>
          <w:r w:rsidRPr="00D52242">
            <w:rPr>
              <w:rFonts w:ascii="Arial" w:hAnsi="Arial" w:cs="Arial"/>
              <w:szCs w:val="22"/>
              <w:lang w:bidi="th-TH"/>
            </w:rPr>
            <w:t>/</w:t>
          </w:r>
          <w:proofErr w:type="spellStart"/>
          <w:r w:rsidRPr="00D52242">
            <w:rPr>
              <w:rFonts w:ascii="Arial" w:hAnsi="Arial" w:cs="Arial"/>
              <w:szCs w:val="22"/>
              <w:lang w:bidi="th-TH"/>
            </w:rPr>
            <w:t>th</w:t>
          </w:r>
          <w:proofErr w:type="spellEnd"/>
        </w:p>
      </w:tc>
      <w:tc>
        <w:tcPr>
          <w:tcW w:w="3811" w:type="dxa"/>
          <w:hideMark/>
        </w:tcPr>
        <w:p w14:paraId="061D5C4A" w14:textId="77777777" w:rsidR="004A7424" w:rsidRPr="00E22289" w:rsidRDefault="004A7424" w:rsidP="004A7424">
          <w:pPr>
            <w:pStyle w:val="zKISOffAddress"/>
            <w:framePr w:hSpace="0" w:wrap="auto" w:vAnchor="margin" w:hAnchor="text" w:xAlign="left" w:yAlign="inline"/>
            <w:spacing w:after="4" w:line="260" w:lineRule="exact"/>
            <w:rPr>
              <w:rFonts w:ascii="CordiaUPC" w:hAnsi="CordiaUPC" w:cs="CordiaUPC"/>
              <w:sz w:val="24"/>
              <w:szCs w:val="24"/>
              <w:lang w:bidi="th-TH"/>
            </w:rPr>
          </w:pPr>
          <w:r w:rsidRPr="00E22289">
            <w:rPr>
              <w:rFonts w:ascii="CordiaUPC" w:hAnsi="CordiaUPC" w:cs="CordiaUPC" w:hint="cs"/>
              <w:sz w:val="24"/>
              <w:szCs w:val="24"/>
              <w:cs/>
              <w:lang w:bidi="th-TH"/>
            </w:rPr>
            <w:t>บริษัท เคพีเอ็มจี ภ</w:t>
          </w:r>
          <w:r w:rsidRPr="00E22289">
            <w:rPr>
              <w:rFonts w:ascii="TH SarabunIT๙" w:hAnsi="TH SarabunIT๙" w:cs="CordiaUPC"/>
              <w:sz w:val="24"/>
              <w:szCs w:val="24"/>
              <w:cs/>
              <w:lang w:bidi="th-TH"/>
            </w:rPr>
            <w:t>ู</w:t>
          </w:r>
          <w:r w:rsidRPr="00E22289">
            <w:rPr>
              <w:rFonts w:ascii="CordiaUPC" w:hAnsi="CordiaUPC" w:cs="CordiaUPC" w:hint="cs"/>
              <w:sz w:val="24"/>
              <w:szCs w:val="24"/>
              <w:cs/>
              <w:lang w:bidi="th-TH"/>
            </w:rPr>
            <w:t>มิไชย สอบบัญชี จำกัด</w:t>
          </w:r>
        </w:p>
        <w:p w14:paraId="2F6A432C" w14:textId="77777777" w:rsidR="004A7424" w:rsidRPr="00E22289" w:rsidRDefault="004A7424" w:rsidP="004A7424">
          <w:pPr>
            <w:pStyle w:val="zKISOffAddress"/>
            <w:framePr w:hSpace="0" w:wrap="auto" w:vAnchor="margin" w:hAnchor="text" w:xAlign="left" w:yAlign="inline"/>
            <w:spacing w:line="260" w:lineRule="exact"/>
            <w:rPr>
              <w:rFonts w:asciiTheme="minorHAnsi" w:hAnsiTheme="minorHAnsi" w:cs="CordiaUPC"/>
              <w:sz w:val="24"/>
              <w:szCs w:val="24"/>
              <w:cs/>
              <w:lang w:bidi="th-TH"/>
            </w:rPr>
          </w:pPr>
          <w:r w:rsidRPr="00E22289">
            <w:rPr>
              <w:rFonts w:ascii="CordiaUPC" w:hAnsi="CordiaUPC" w:cs="CordiaUPC" w:hint="cs"/>
              <w:sz w:val="24"/>
              <w:szCs w:val="24"/>
              <w:cs/>
              <w:lang w:bidi="th-TH"/>
            </w:rPr>
            <w:t>ช</w:t>
          </w:r>
          <w:r>
            <w:rPr>
              <w:rFonts w:ascii="TH SarabunIT๙" w:hAnsi="TH SarabunIT๙" w:cs="CordiaUPC" w:hint="cs"/>
              <w:sz w:val="24"/>
              <w:szCs w:val="24"/>
              <w:cs/>
              <w:lang w:bidi="th-TH"/>
            </w:rPr>
            <w:t>ั้</w:t>
          </w:r>
          <w:r w:rsidRPr="00E22289">
            <w:rPr>
              <w:rFonts w:ascii="CordiaUPC" w:hAnsi="CordiaUPC" w:cs="CordiaUPC" w:hint="cs"/>
              <w:sz w:val="24"/>
              <w:szCs w:val="24"/>
              <w:cs/>
              <w:lang w:bidi="th-TH"/>
            </w:rPr>
            <w:t xml:space="preserve">น </w:t>
          </w:r>
          <w:r w:rsidRPr="00E22289">
            <w:rPr>
              <w:rFonts w:ascii="CordiaUPC" w:hAnsi="CordiaUPC" w:cs="CordiaUPC"/>
              <w:sz w:val="24"/>
              <w:szCs w:val="24"/>
              <w:lang w:bidi="th-TH"/>
            </w:rPr>
            <w:t xml:space="preserve">50 </w:t>
          </w:r>
          <w:r w:rsidRPr="00E22289">
            <w:rPr>
              <w:rFonts w:ascii="CordiaUPC" w:hAnsi="CordiaUPC" w:cs="CordiaUPC" w:hint="cs"/>
              <w:sz w:val="24"/>
              <w:szCs w:val="24"/>
              <w:cs/>
              <w:lang w:bidi="th-TH"/>
            </w:rPr>
            <w:t>เอ็มไพร</w:t>
          </w:r>
          <w:r>
            <w:rPr>
              <w:rFonts w:ascii="TH SarabunIT๙" w:hAnsi="TH SarabunIT๙" w:cs="CordiaUPC" w:hint="cs"/>
              <w:sz w:val="24"/>
              <w:szCs w:val="24"/>
              <w:cs/>
              <w:lang w:bidi="th-TH"/>
            </w:rPr>
            <w:t xml:space="preserve">์ </w:t>
          </w:r>
          <w:r w:rsidRPr="00E22289">
            <w:rPr>
              <w:rFonts w:ascii="CordiaUPC" w:hAnsi="CordiaUPC" w:cs="CordiaUPC" w:hint="cs"/>
              <w:sz w:val="24"/>
              <w:szCs w:val="24"/>
              <w:cs/>
              <w:lang w:bidi="th-TH"/>
            </w:rPr>
            <w:t>ทาวเวอร</w:t>
          </w:r>
          <w:r>
            <w:rPr>
              <w:rFonts w:ascii="TH SarabunIT๙" w:hAnsi="TH SarabunIT๙" w:cs="CordiaUPC" w:hint="cs"/>
              <w:sz w:val="24"/>
              <w:szCs w:val="24"/>
              <w:cs/>
              <w:lang w:bidi="th-TH"/>
            </w:rPr>
            <w:t>์</w:t>
          </w:r>
        </w:p>
        <w:p w14:paraId="1A9FC2FB" w14:textId="77777777" w:rsidR="004A7424" w:rsidRPr="00E22289" w:rsidRDefault="004A7424" w:rsidP="004A7424">
          <w:pPr>
            <w:pStyle w:val="zKISOffAddress"/>
            <w:framePr w:hSpace="0" w:wrap="auto" w:vAnchor="margin" w:hAnchor="text" w:xAlign="left" w:yAlign="inline"/>
            <w:spacing w:line="260" w:lineRule="exact"/>
            <w:rPr>
              <w:rFonts w:ascii="CordiaUPC" w:hAnsi="CordiaUPC" w:cs="CordiaUPC"/>
              <w:sz w:val="24"/>
              <w:szCs w:val="24"/>
              <w:lang w:bidi="th-TH"/>
            </w:rPr>
          </w:pPr>
          <w:r w:rsidRPr="00E22289">
            <w:rPr>
              <w:rFonts w:ascii="CordiaUPC" w:hAnsi="CordiaUPC" w:cs="CordiaUPC"/>
              <w:sz w:val="24"/>
              <w:szCs w:val="24"/>
              <w:lang w:bidi="th-TH"/>
            </w:rPr>
            <w:t xml:space="preserve">1 </w:t>
          </w:r>
          <w:r w:rsidRPr="00E22289">
            <w:rPr>
              <w:rFonts w:ascii="CordiaUPC" w:hAnsi="CordiaUPC" w:cs="CordiaUPC" w:hint="cs"/>
              <w:sz w:val="24"/>
              <w:szCs w:val="24"/>
              <w:cs/>
              <w:lang w:bidi="th-TH"/>
            </w:rPr>
            <w:t>ถนนสาทรใต</w:t>
          </w:r>
          <w:r w:rsidRPr="00E22289">
            <w:rPr>
              <w:rFonts w:ascii="TH SarabunIT๙" w:hAnsi="TH SarabunIT๙" w:cs="CordiaUPC" w:hint="cs"/>
              <w:sz w:val="24"/>
              <w:szCs w:val="24"/>
              <w:cs/>
              <w:lang w:bidi="th-TH"/>
            </w:rPr>
            <w:t xml:space="preserve">้ </w:t>
          </w:r>
          <w:r w:rsidRPr="00E22289">
            <w:rPr>
              <w:rFonts w:ascii="CordiaUPC" w:hAnsi="CordiaUPC" w:cs="CordiaUPC" w:hint="cs"/>
              <w:sz w:val="24"/>
              <w:szCs w:val="24"/>
              <w:cs/>
              <w:lang w:bidi="th-TH"/>
            </w:rPr>
            <w:t>แขวงยานนาวา</w:t>
          </w:r>
        </w:p>
        <w:p w14:paraId="7E07E268" w14:textId="77777777" w:rsidR="004A7424" w:rsidRPr="00E22289" w:rsidRDefault="004A7424" w:rsidP="004A7424">
          <w:pPr>
            <w:pStyle w:val="zKISOffAddress"/>
            <w:framePr w:hSpace="0" w:wrap="auto" w:vAnchor="margin" w:hAnchor="text" w:xAlign="left" w:yAlign="inline"/>
            <w:spacing w:line="260" w:lineRule="exact"/>
            <w:rPr>
              <w:rFonts w:ascii="CordiaUPC" w:hAnsi="CordiaUPC" w:cs="CordiaUPC"/>
              <w:sz w:val="24"/>
              <w:szCs w:val="24"/>
              <w:lang w:bidi="th-TH"/>
            </w:rPr>
          </w:pPr>
          <w:r w:rsidRPr="00E22289">
            <w:rPr>
              <w:rFonts w:ascii="CordiaUPC" w:hAnsi="CordiaUPC" w:cs="CordiaUPC" w:hint="cs"/>
              <w:sz w:val="24"/>
              <w:szCs w:val="24"/>
              <w:cs/>
              <w:lang w:bidi="th-TH"/>
            </w:rPr>
            <w:t xml:space="preserve">เขตสาทร กรุงเทพฯ </w:t>
          </w:r>
          <w:r w:rsidRPr="00E22289">
            <w:rPr>
              <w:rFonts w:ascii="CordiaUPC" w:hAnsi="CordiaUPC" w:cs="CordiaUPC"/>
              <w:sz w:val="24"/>
              <w:szCs w:val="24"/>
              <w:lang w:bidi="th-TH"/>
            </w:rPr>
            <w:t>10120</w:t>
          </w:r>
        </w:p>
        <w:p w14:paraId="0F85BE13" w14:textId="77777777" w:rsidR="004A7424" w:rsidRPr="00E22289" w:rsidRDefault="004A7424" w:rsidP="004A7424">
          <w:pPr>
            <w:pStyle w:val="zKISOffAddress"/>
            <w:framePr w:hSpace="0" w:wrap="auto" w:vAnchor="margin" w:hAnchor="text" w:xAlign="left" w:yAlign="inline"/>
            <w:spacing w:line="260" w:lineRule="exact"/>
            <w:rPr>
              <w:rFonts w:ascii="CordiaUPC" w:hAnsi="CordiaUPC" w:cs="CordiaUPC"/>
              <w:sz w:val="24"/>
              <w:szCs w:val="24"/>
              <w:lang w:bidi="th-TH"/>
            </w:rPr>
          </w:pPr>
          <w:r w:rsidRPr="00E22289">
            <w:rPr>
              <w:rFonts w:ascii="CordiaUPC" w:hAnsi="CordiaUPC" w:cs="CordiaUPC" w:hint="cs"/>
              <w:sz w:val="24"/>
              <w:szCs w:val="24"/>
              <w:cs/>
              <w:lang w:bidi="th-TH"/>
            </w:rPr>
            <w:t>โทร</w:t>
          </w:r>
          <w:r w:rsidRPr="00E22289">
            <w:rPr>
              <w:rFonts w:ascii="CordiaUPC" w:hAnsi="CordiaUPC" w:cs="CordiaUPC"/>
              <w:sz w:val="24"/>
              <w:szCs w:val="24"/>
              <w:lang w:bidi="th-TH"/>
            </w:rPr>
            <w:t xml:space="preserve">      +66 2677 2000  </w:t>
          </w:r>
        </w:p>
        <w:p w14:paraId="18D98FFC" w14:textId="77777777" w:rsidR="004A7424" w:rsidRPr="00E22289" w:rsidRDefault="004A7424" w:rsidP="004A7424">
          <w:pPr>
            <w:pStyle w:val="zKISOffAddress"/>
            <w:framePr w:hSpace="0" w:wrap="auto" w:vAnchor="margin" w:hAnchor="text" w:xAlign="left" w:yAlign="inline"/>
            <w:spacing w:line="260" w:lineRule="exact"/>
            <w:rPr>
              <w:rFonts w:ascii="CordiaUPC" w:hAnsi="CordiaUPC" w:cs="CordiaUPC"/>
              <w:sz w:val="24"/>
              <w:szCs w:val="24"/>
              <w:lang w:bidi="th-TH"/>
            </w:rPr>
          </w:pPr>
          <w:r w:rsidRPr="00E22289">
            <w:rPr>
              <w:rFonts w:ascii="CordiaUPC" w:hAnsi="CordiaUPC" w:cs="CordiaUPC" w:hint="cs"/>
              <w:sz w:val="24"/>
              <w:szCs w:val="24"/>
              <w:cs/>
              <w:lang w:bidi="th-TH"/>
            </w:rPr>
            <w:t>แฟกซ</w:t>
          </w:r>
          <w:r>
            <w:rPr>
              <w:rFonts w:ascii="TH SarabunIT๙" w:hAnsi="TH SarabunIT๙" w:cs="CordiaUPC" w:hint="cs"/>
              <w:sz w:val="24"/>
              <w:szCs w:val="24"/>
              <w:cs/>
              <w:lang w:bidi="th-TH"/>
            </w:rPr>
            <w:t>์</w:t>
          </w:r>
          <w:r w:rsidRPr="00E22289">
            <w:rPr>
              <w:rFonts w:ascii="CordiaUPC" w:hAnsi="CordiaUPC" w:cs="CordiaUPC" w:hint="cs"/>
              <w:sz w:val="24"/>
              <w:szCs w:val="24"/>
              <w:cs/>
              <w:lang w:bidi="th-TH"/>
            </w:rPr>
            <w:t xml:space="preserve"> </w:t>
          </w:r>
          <w:r w:rsidRPr="00E22289">
            <w:rPr>
              <w:rFonts w:ascii="CordiaUPC" w:hAnsi="CordiaUPC" w:cs="CordiaUPC"/>
              <w:sz w:val="24"/>
              <w:szCs w:val="24"/>
              <w:lang w:bidi="th-TH"/>
            </w:rPr>
            <w:t xml:space="preserve">  +66 2677 2222</w:t>
          </w:r>
        </w:p>
        <w:p w14:paraId="6D75690C" w14:textId="77777777" w:rsidR="004A7424" w:rsidRPr="000D11A5" w:rsidRDefault="004A7424" w:rsidP="004A7424">
          <w:pPr>
            <w:pStyle w:val="zKISOffAddress"/>
            <w:framePr w:hSpace="0" w:wrap="auto" w:vAnchor="margin" w:hAnchor="text" w:xAlign="left" w:yAlign="inline"/>
            <w:spacing w:line="260" w:lineRule="exact"/>
            <w:rPr>
              <w:rFonts w:ascii="Calibri" w:hAnsi="Calibri" w:cs="CordiaUPC"/>
              <w:sz w:val="28"/>
              <w:szCs w:val="28"/>
              <w:lang w:bidi="th-TH"/>
            </w:rPr>
          </w:pPr>
          <w:r w:rsidRPr="00E22289">
            <w:rPr>
              <w:rFonts w:ascii="CordiaUPC" w:hAnsi="CordiaUPC" w:cs="CordiaUPC" w:hint="cs"/>
              <w:sz w:val="24"/>
              <w:szCs w:val="24"/>
              <w:cs/>
              <w:lang w:bidi="th-TH"/>
            </w:rPr>
            <w:t>เว็บไซต</w:t>
          </w:r>
          <w:r>
            <w:rPr>
              <w:rFonts w:ascii="TH SarabunIT๙" w:hAnsi="TH SarabunIT๙" w:cs="CordiaUPC" w:hint="cs"/>
              <w:sz w:val="24"/>
              <w:szCs w:val="24"/>
              <w:cs/>
              <w:lang w:bidi="th-TH"/>
            </w:rPr>
            <w:t>์</w:t>
          </w:r>
          <w:r w:rsidRPr="00E22289">
            <w:rPr>
              <w:rFonts w:ascii="CordiaUPC" w:hAnsi="CordiaUPC" w:cs="CordiaUPC" w:hint="cs"/>
              <w:sz w:val="24"/>
              <w:szCs w:val="24"/>
              <w:cs/>
              <w:lang w:bidi="th-TH"/>
            </w:rPr>
            <w:t xml:space="preserve"> </w:t>
          </w:r>
          <w:r w:rsidRPr="00E22289">
            <w:rPr>
              <w:rFonts w:ascii="CordiaUPC" w:hAnsi="CordiaUPC" w:cs="CordiaUPC"/>
              <w:sz w:val="24"/>
              <w:szCs w:val="24"/>
              <w:lang w:bidi="th-TH"/>
            </w:rPr>
            <w:t xml:space="preserve"> </w:t>
          </w:r>
          <w:proofErr w:type="spellStart"/>
          <w:r>
            <w:rPr>
              <w:rFonts w:ascii="Univers 45 Light" w:hAnsi="Univers 45 Light" w:cstheme="minorBidi"/>
              <w:szCs w:val="22"/>
              <w:lang w:bidi="th-TH"/>
            </w:rPr>
            <w:t>home.kpmg</w:t>
          </w:r>
          <w:proofErr w:type="spellEnd"/>
          <w:r>
            <w:rPr>
              <w:rFonts w:ascii="Univers 45 Light" w:hAnsi="Univers 45 Light" w:cstheme="minorBidi"/>
              <w:szCs w:val="22"/>
              <w:lang w:bidi="th-TH"/>
            </w:rPr>
            <w:t>/</w:t>
          </w:r>
          <w:proofErr w:type="spellStart"/>
          <w:r>
            <w:rPr>
              <w:rFonts w:ascii="Univers 45 Light" w:hAnsi="Univers 45 Light" w:cstheme="minorBidi"/>
              <w:szCs w:val="22"/>
              <w:lang w:bidi="th-TH"/>
            </w:rPr>
            <w:t>th</w:t>
          </w:r>
          <w:proofErr w:type="spellEnd"/>
        </w:p>
      </w:tc>
    </w:tr>
  </w:tbl>
  <w:p w14:paraId="1531D916" w14:textId="77777777" w:rsidR="004A7424" w:rsidRPr="003A23F7" w:rsidRDefault="004A7424" w:rsidP="00751890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40E246" w14:textId="77777777" w:rsidR="00B80919" w:rsidRPr="00015CBC" w:rsidRDefault="00B80919" w:rsidP="00015CB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 w:cs="Angsana New"/>
        <w:sz w:val="52"/>
        <w:szCs w:val="52"/>
      </w:rPr>
    </w:pPr>
  </w:p>
  <w:p w14:paraId="69354A9B" w14:textId="77777777" w:rsidR="00B80919" w:rsidRPr="00015CBC" w:rsidRDefault="00B80919" w:rsidP="00015CB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 w:cs="Angsana New"/>
        <w:sz w:val="52"/>
        <w:szCs w:val="52"/>
      </w:rPr>
    </w:pPr>
  </w:p>
  <w:p w14:paraId="3C7BF879" w14:textId="77777777" w:rsidR="00B80919" w:rsidRPr="00015CBC" w:rsidRDefault="00B80919" w:rsidP="00015CB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 w:cs="Angsana New"/>
        <w:sz w:val="52"/>
        <w:szCs w:val="52"/>
      </w:rPr>
    </w:pPr>
  </w:p>
  <w:p w14:paraId="7AF7FD77" w14:textId="77777777" w:rsidR="00B80919" w:rsidRPr="00015CBC" w:rsidRDefault="00B80919" w:rsidP="00015CB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 w:cs="Angsana New"/>
        <w:sz w:val="52"/>
        <w:szCs w:val="52"/>
      </w:rPr>
    </w:pPr>
  </w:p>
  <w:p w14:paraId="16C3B153" w14:textId="77777777" w:rsidR="00B80919" w:rsidRPr="00015CBC" w:rsidRDefault="00B80919" w:rsidP="00015CB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 w:cs="Angsana New"/>
        <w:sz w:val="52"/>
        <w:szCs w:val="52"/>
      </w:rPr>
    </w:pPr>
  </w:p>
  <w:p w14:paraId="16CBA22A" w14:textId="77777777" w:rsidR="00B80919" w:rsidRPr="00015CBC" w:rsidRDefault="00B80919" w:rsidP="00DF3C4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52"/>
        <w:szCs w:val="5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D1E1D2" w14:textId="77777777" w:rsidR="00654C99" w:rsidRDefault="00654C99" w:rsidP="004A7424">
    <w:pPr>
      <w:rPr>
        <w:rFonts w:asciiTheme="majorBidi" w:hAnsiTheme="majorBidi" w:cstheme="majorBidi"/>
        <w:sz w:val="32"/>
        <w:szCs w:val="32"/>
      </w:rPr>
    </w:pPr>
  </w:p>
  <w:p w14:paraId="3C9221E8" w14:textId="77777777" w:rsidR="00A93A89" w:rsidRDefault="00A93A89" w:rsidP="004A7424">
    <w:pPr>
      <w:rPr>
        <w:rFonts w:asciiTheme="majorBidi" w:hAnsiTheme="majorBidi" w:cstheme="majorBidi"/>
        <w:sz w:val="32"/>
        <w:szCs w:val="32"/>
      </w:rPr>
    </w:pPr>
  </w:p>
  <w:p w14:paraId="195E6ECE" w14:textId="77777777" w:rsidR="00A93A89" w:rsidRDefault="00A93A89" w:rsidP="004A7424">
    <w:pPr>
      <w:rPr>
        <w:rFonts w:asciiTheme="majorBidi" w:hAnsiTheme="majorBidi" w:cstheme="majorBidi"/>
        <w:sz w:val="32"/>
        <w:szCs w:val="32"/>
      </w:rPr>
    </w:pPr>
  </w:p>
  <w:p w14:paraId="25917B22" w14:textId="77777777" w:rsidR="00A93A89" w:rsidRDefault="00A93A89" w:rsidP="004A7424">
    <w:pPr>
      <w:rPr>
        <w:rFonts w:asciiTheme="majorBidi" w:hAnsiTheme="majorBidi" w:cstheme="majorBidi"/>
        <w:sz w:val="32"/>
        <w:szCs w:val="32"/>
      </w:rPr>
    </w:pPr>
  </w:p>
  <w:p w14:paraId="447CBE45" w14:textId="77777777" w:rsidR="00A93A89" w:rsidRDefault="00A93A89" w:rsidP="004A7424">
    <w:pPr>
      <w:rPr>
        <w:rFonts w:asciiTheme="majorBidi" w:hAnsiTheme="majorBidi" w:cstheme="majorBidi"/>
        <w:sz w:val="32"/>
        <w:szCs w:val="32"/>
      </w:rPr>
    </w:pPr>
  </w:p>
  <w:p w14:paraId="02890441" w14:textId="77777777" w:rsidR="00A93A89" w:rsidRPr="00A93A89" w:rsidRDefault="00A93A89" w:rsidP="004A7424">
    <w:pPr>
      <w:rPr>
        <w:rFonts w:asciiTheme="majorBidi" w:hAnsiTheme="majorBidi" w:cstheme="majorBidi"/>
        <w:sz w:val="32"/>
        <w:szCs w:val="32"/>
      </w:rPr>
    </w:pPr>
  </w:p>
  <w:p w14:paraId="36D11007" w14:textId="1C3C2331" w:rsidR="00654C99" w:rsidRPr="00A93A89" w:rsidRDefault="00654C99" w:rsidP="004A7424">
    <w:pPr>
      <w:rPr>
        <w:rFonts w:asciiTheme="majorBidi" w:hAnsiTheme="majorBidi" w:cstheme="majorBidi"/>
        <w:sz w:val="32"/>
        <w:szCs w:val="32"/>
      </w:rPr>
    </w:pPr>
  </w:p>
  <w:p w14:paraId="37963836" w14:textId="77777777" w:rsidR="00654C99" w:rsidRPr="00A93A89" w:rsidRDefault="00654C99" w:rsidP="00751890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Theme="majorBidi" w:hAnsiTheme="majorBidi" w:cstheme="majorBidi"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B78F71" w14:textId="77777777" w:rsidR="00B80919" w:rsidRPr="002A0246" w:rsidRDefault="00B80919" w:rsidP="00DF3C4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 w:cs="Angsana New"/>
        <w:sz w:val="24"/>
        <w:szCs w:val="24"/>
      </w:rPr>
    </w:pPr>
  </w:p>
  <w:p w14:paraId="04E00D2D" w14:textId="77777777" w:rsidR="00A93A89" w:rsidRPr="002A0246" w:rsidRDefault="00A93A89" w:rsidP="00DF3C4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 w:cs="Angsana New"/>
        <w:sz w:val="24"/>
        <w:szCs w:val="24"/>
      </w:rPr>
    </w:pPr>
  </w:p>
  <w:p w14:paraId="46182038" w14:textId="77777777" w:rsidR="00A93A89" w:rsidRPr="002A0246" w:rsidRDefault="00A93A89" w:rsidP="00DF3C4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 w:cs="Angsana New"/>
        <w:sz w:val="24"/>
        <w:szCs w:val="24"/>
      </w:rPr>
    </w:pPr>
  </w:p>
  <w:p w14:paraId="5145C61C" w14:textId="77777777" w:rsidR="00A93A89" w:rsidRPr="002A0246" w:rsidRDefault="00A93A89" w:rsidP="00DF3C4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 w:cs="Angsana New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5DC0631"/>
    <w:multiLevelType w:val="hybridMultilevel"/>
    <w:tmpl w:val="618A5440"/>
    <w:lvl w:ilvl="0" w:tplc="AC92F7BC">
      <w:start w:val="1"/>
      <w:numFmt w:val="thaiLetters"/>
      <w:lvlText w:val="(%1)"/>
      <w:lvlJc w:val="left"/>
      <w:pPr>
        <w:ind w:left="2520" w:hanging="360"/>
      </w:pPr>
      <w:rPr>
        <w:rFonts w:hint="default"/>
        <w:b w:val="0"/>
        <w:bCs w:val="0"/>
        <w:i/>
        <w:i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9C90629"/>
    <w:multiLevelType w:val="hybridMultilevel"/>
    <w:tmpl w:val="14CE6ADA"/>
    <w:lvl w:ilvl="0" w:tplc="CB9CD89A">
      <w:start w:val="1"/>
      <w:numFmt w:val="thaiLetters"/>
      <w:lvlText w:val="(%1)"/>
      <w:lvlJc w:val="left"/>
      <w:pPr>
        <w:ind w:left="810" w:hanging="4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0BE75847"/>
    <w:multiLevelType w:val="hybridMultilevel"/>
    <w:tmpl w:val="4578878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0FC8247F"/>
    <w:multiLevelType w:val="hybridMultilevel"/>
    <w:tmpl w:val="C7B030B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cs="Times New Roman" w:hint="default"/>
        <w:color w:val="auto"/>
        <w:sz w:val="22"/>
        <w:szCs w:val="20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145C4712"/>
    <w:multiLevelType w:val="hybridMultilevel"/>
    <w:tmpl w:val="782C8B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5A332EA"/>
    <w:multiLevelType w:val="hybridMultilevel"/>
    <w:tmpl w:val="868C0F66"/>
    <w:lvl w:ilvl="0" w:tplc="05748C7A">
      <w:start w:val="1"/>
      <w:numFmt w:val="thaiLetters"/>
      <w:lvlText w:val="%1)"/>
      <w:lvlJc w:val="left"/>
      <w:pPr>
        <w:ind w:left="2790" w:hanging="4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420" w:hanging="360"/>
      </w:pPr>
    </w:lvl>
    <w:lvl w:ilvl="2" w:tplc="0409001B" w:tentative="1">
      <w:start w:val="1"/>
      <w:numFmt w:val="lowerRoman"/>
      <w:lvlText w:val="%3."/>
      <w:lvlJc w:val="right"/>
      <w:pPr>
        <w:ind w:left="4140" w:hanging="180"/>
      </w:pPr>
    </w:lvl>
    <w:lvl w:ilvl="3" w:tplc="0409000F" w:tentative="1">
      <w:start w:val="1"/>
      <w:numFmt w:val="decimal"/>
      <w:lvlText w:val="%4."/>
      <w:lvlJc w:val="left"/>
      <w:pPr>
        <w:ind w:left="4860" w:hanging="360"/>
      </w:pPr>
    </w:lvl>
    <w:lvl w:ilvl="4" w:tplc="04090019" w:tentative="1">
      <w:start w:val="1"/>
      <w:numFmt w:val="lowerLetter"/>
      <w:lvlText w:val="%5."/>
      <w:lvlJc w:val="left"/>
      <w:pPr>
        <w:ind w:left="5580" w:hanging="360"/>
      </w:pPr>
    </w:lvl>
    <w:lvl w:ilvl="5" w:tplc="0409001B" w:tentative="1">
      <w:start w:val="1"/>
      <w:numFmt w:val="lowerRoman"/>
      <w:lvlText w:val="%6."/>
      <w:lvlJc w:val="right"/>
      <w:pPr>
        <w:ind w:left="6300" w:hanging="180"/>
      </w:pPr>
    </w:lvl>
    <w:lvl w:ilvl="6" w:tplc="0409000F" w:tentative="1">
      <w:start w:val="1"/>
      <w:numFmt w:val="decimal"/>
      <w:lvlText w:val="%7."/>
      <w:lvlJc w:val="left"/>
      <w:pPr>
        <w:ind w:left="7020" w:hanging="360"/>
      </w:pPr>
    </w:lvl>
    <w:lvl w:ilvl="7" w:tplc="04090019" w:tentative="1">
      <w:start w:val="1"/>
      <w:numFmt w:val="lowerLetter"/>
      <w:lvlText w:val="%8."/>
      <w:lvlJc w:val="left"/>
      <w:pPr>
        <w:ind w:left="7740" w:hanging="360"/>
      </w:pPr>
    </w:lvl>
    <w:lvl w:ilvl="8" w:tplc="0409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18" w15:restartNumberingAfterBreak="0">
    <w:nsid w:val="160E41B9"/>
    <w:multiLevelType w:val="hybridMultilevel"/>
    <w:tmpl w:val="868C0F66"/>
    <w:lvl w:ilvl="0" w:tplc="05748C7A">
      <w:start w:val="1"/>
      <w:numFmt w:val="thaiLetters"/>
      <w:lvlText w:val="%1)"/>
      <w:lvlJc w:val="left"/>
      <w:pPr>
        <w:ind w:left="990" w:hanging="4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185C3160"/>
    <w:multiLevelType w:val="multilevel"/>
    <w:tmpl w:val="46162A28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0" w15:restartNumberingAfterBreak="0">
    <w:nsid w:val="19DA046E"/>
    <w:multiLevelType w:val="hybridMultilevel"/>
    <w:tmpl w:val="3D4637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D127A3C"/>
    <w:multiLevelType w:val="multilevel"/>
    <w:tmpl w:val="F79A8A5A"/>
    <w:lvl w:ilvl="0">
      <w:start w:val="34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strike w:val="0"/>
        <w:color w:val="auto"/>
        <w:sz w:val="28"/>
        <w:szCs w:val="28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2" w15:restartNumberingAfterBreak="0">
    <w:nsid w:val="1EB37CC1"/>
    <w:multiLevelType w:val="hybridMultilevel"/>
    <w:tmpl w:val="7868AE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4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6" w15:restartNumberingAfterBreak="0">
    <w:nsid w:val="35677A88"/>
    <w:multiLevelType w:val="hybridMultilevel"/>
    <w:tmpl w:val="1CCAB944"/>
    <w:lvl w:ilvl="0" w:tplc="EDB27BF4">
      <w:start w:val="1"/>
      <w:numFmt w:val="decimal"/>
      <w:lvlText w:val="(%1)"/>
      <w:lvlJc w:val="left"/>
      <w:pPr>
        <w:ind w:left="900" w:hanging="360"/>
      </w:pPr>
      <w:rPr>
        <w:rFonts w:cs="Angsana New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 w15:restartNumberingAfterBreak="0">
    <w:nsid w:val="36D70B90"/>
    <w:multiLevelType w:val="singleLevel"/>
    <w:tmpl w:val="D1507D74"/>
    <w:lvl w:ilvl="0">
      <w:start w:val="1"/>
      <w:numFmt w:val="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28" w15:restartNumberingAfterBreak="0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9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30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31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758" w:hanging="360"/>
      </w:pPr>
      <w:rPr>
        <w:rFonts w:ascii="Symbol" w:hAnsi="Symbol" w:hint="default"/>
      </w:rPr>
    </w:lvl>
    <w:lvl w:ilvl="1" w:tplc="5C548A76">
      <w:start w:val="1"/>
      <w:numFmt w:val="bullet"/>
      <w:lvlText w:val="o"/>
      <w:lvlJc w:val="left"/>
      <w:pPr>
        <w:ind w:left="2478" w:hanging="360"/>
      </w:pPr>
      <w:rPr>
        <w:rFonts w:ascii="Courier New" w:hAnsi="Courier New" w:cs="Courier New" w:hint="default"/>
      </w:rPr>
    </w:lvl>
    <w:lvl w:ilvl="2" w:tplc="60703AB6">
      <w:start w:val="1"/>
      <w:numFmt w:val="bullet"/>
      <w:lvlText w:val=""/>
      <w:lvlJc w:val="left"/>
      <w:pPr>
        <w:ind w:left="3198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918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638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5358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6078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798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518" w:hanging="360"/>
      </w:pPr>
      <w:rPr>
        <w:rFonts w:ascii="Wingdings" w:hAnsi="Wingdings" w:hint="default"/>
      </w:rPr>
    </w:lvl>
  </w:abstractNum>
  <w:abstractNum w:abstractNumId="32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1232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9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92" w:hanging="360"/>
      </w:pPr>
      <w:rPr>
        <w:rFonts w:ascii="Wingdings" w:hAnsi="Wingdings" w:hint="default"/>
      </w:rPr>
    </w:lvl>
  </w:abstractNum>
  <w:abstractNum w:abstractNumId="33" w15:restartNumberingAfterBreak="0">
    <w:nsid w:val="48C62853"/>
    <w:multiLevelType w:val="hybridMultilevel"/>
    <w:tmpl w:val="F3D01266"/>
    <w:lvl w:ilvl="0" w:tplc="DCC4EDEA">
      <w:start w:val="1"/>
      <w:numFmt w:val="decimal"/>
      <w:lvlText w:val="%1"/>
      <w:lvlJc w:val="left"/>
      <w:pPr>
        <w:ind w:left="900" w:hanging="54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C686611"/>
    <w:multiLevelType w:val="hybridMultilevel"/>
    <w:tmpl w:val="9B90493E"/>
    <w:lvl w:ilvl="0" w:tplc="9C60BD7A">
      <w:start w:val="1"/>
      <w:numFmt w:val="decimal"/>
      <w:lvlText w:val="(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5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6" w15:restartNumberingAfterBreak="0">
    <w:nsid w:val="686E114E"/>
    <w:multiLevelType w:val="hybridMultilevel"/>
    <w:tmpl w:val="81285B5A"/>
    <w:lvl w:ilvl="0" w:tplc="2C8E8BC4"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8915DA8"/>
    <w:multiLevelType w:val="hybridMultilevel"/>
    <w:tmpl w:val="E466D2B4"/>
    <w:lvl w:ilvl="0" w:tplc="0F20B4F0">
      <w:start w:val="2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9" w15:restartNumberingAfterBreak="0">
    <w:nsid w:val="6D622705"/>
    <w:multiLevelType w:val="hybridMultilevel"/>
    <w:tmpl w:val="162C01E6"/>
    <w:lvl w:ilvl="0" w:tplc="35CE6814">
      <w:start w:val="1"/>
      <w:numFmt w:val="decimal"/>
      <w:lvlText w:val="%1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41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42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 w16cid:durableId="1113478750">
    <w:abstractNumId w:val="6"/>
  </w:num>
  <w:num w:numId="2" w16cid:durableId="321199697">
    <w:abstractNumId w:val="5"/>
  </w:num>
  <w:num w:numId="3" w16cid:durableId="638802644">
    <w:abstractNumId w:val="9"/>
  </w:num>
  <w:num w:numId="4" w16cid:durableId="1853836993">
    <w:abstractNumId w:val="7"/>
  </w:num>
  <w:num w:numId="5" w16cid:durableId="108739418">
    <w:abstractNumId w:val="8"/>
  </w:num>
  <w:num w:numId="6" w16cid:durableId="1086922444">
    <w:abstractNumId w:val="3"/>
  </w:num>
  <w:num w:numId="7" w16cid:durableId="1382745956">
    <w:abstractNumId w:val="2"/>
  </w:num>
  <w:num w:numId="8" w16cid:durableId="337077464">
    <w:abstractNumId w:val="0"/>
  </w:num>
  <w:num w:numId="9" w16cid:durableId="970479203">
    <w:abstractNumId w:val="1"/>
  </w:num>
  <w:num w:numId="10" w16cid:durableId="474030312">
    <w:abstractNumId w:val="4"/>
  </w:num>
  <w:num w:numId="11" w16cid:durableId="1634672140">
    <w:abstractNumId w:val="29"/>
  </w:num>
  <w:num w:numId="12" w16cid:durableId="904293609">
    <w:abstractNumId w:val="23"/>
  </w:num>
  <w:num w:numId="13" w16cid:durableId="898788656">
    <w:abstractNumId w:val="35"/>
  </w:num>
  <w:num w:numId="14" w16cid:durableId="754017266">
    <w:abstractNumId w:val="25"/>
  </w:num>
  <w:num w:numId="15" w16cid:durableId="1767992231">
    <w:abstractNumId w:val="30"/>
  </w:num>
  <w:num w:numId="16" w16cid:durableId="1953631212">
    <w:abstractNumId w:val="10"/>
  </w:num>
  <w:num w:numId="17" w16cid:durableId="721291281">
    <w:abstractNumId w:val="31"/>
  </w:num>
  <w:num w:numId="18" w16cid:durableId="1519538894">
    <w:abstractNumId w:val="14"/>
  </w:num>
  <w:num w:numId="19" w16cid:durableId="295837122">
    <w:abstractNumId w:val="20"/>
  </w:num>
  <w:num w:numId="20" w16cid:durableId="823861550">
    <w:abstractNumId w:val="36"/>
  </w:num>
  <w:num w:numId="21" w16cid:durableId="214506045">
    <w:abstractNumId w:val="12"/>
  </w:num>
  <w:num w:numId="22" w16cid:durableId="312805063">
    <w:abstractNumId w:val="17"/>
  </w:num>
  <w:num w:numId="23" w16cid:durableId="62029111">
    <w:abstractNumId w:val="19"/>
  </w:num>
  <w:num w:numId="24" w16cid:durableId="610556751">
    <w:abstractNumId w:val="34"/>
  </w:num>
  <w:num w:numId="25" w16cid:durableId="353457472">
    <w:abstractNumId w:val="40"/>
  </w:num>
  <w:num w:numId="26" w16cid:durableId="1910385098">
    <w:abstractNumId w:val="21"/>
  </w:num>
  <w:num w:numId="27" w16cid:durableId="2052531025">
    <w:abstractNumId w:val="16"/>
  </w:num>
  <w:num w:numId="28" w16cid:durableId="122312499">
    <w:abstractNumId w:val="38"/>
  </w:num>
  <w:num w:numId="29" w16cid:durableId="1161854263">
    <w:abstractNumId w:val="24"/>
  </w:num>
  <w:num w:numId="30" w16cid:durableId="2035185314">
    <w:abstractNumId w:val="28"/>
  </w:num>
  <w:num w:numId="31" w16cid:durableId="1678843087">
    <w:abstractNumId w:val="42"/>
  </w:num>
  <w:num w:numId="32" w16cid:durableId="138115489">
    <w:abstractNumId w:val="41"/>
  </w:num>
  <w:num w:numId="33" w16cid:durableId="1121729716">
    <w:abstractNumId w:val="11"/>
  </w:num>
  <w:num w:numId="34" w16cid:durableId="344983112">
    <w:abstractNumId w:val="32"/>
  </w:num>
  <w:num w:numId="35" w16cid:durableId="1960719176">
    <w:abstractNumId w:val="15"/>
  </w:num>
  <w:num w:numId="36" w16cid:durableId="851339731">
    <w:abstractNumId w:val="18"/>
  </w:num>
  <w:num w:numId="37" w16cid:durableId="781533083">
    <w:abstractNumId w:val="27"/>
  </w:num>
  <w:num w:numId="38" w16cid:durableId="340855436">
    <w:abstractNumId w:val="22"/>
  </w:num>
  <w:num w:numId="39" w16cid:durableId="167838464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5253686">
    <w:abstractNumId w:val="26"/>
  </w:num>
  <w:num w:numId="41" w16cid:durableId="2043901733">
    <w:abstractNumId w:val="37"/>
  </w:num>
  <w:num w:numId="42" w16cid:durableId="28650501">
    <w:abstractNumId w:val="39"/>
  </w:num>
  <w:num w:numId="43" w16cid:durableId="1321613971">
    <w:abstractNumId w:val="33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6A5C"/>
    <w:rsid w:val="00000211"/>
    <w:rsid w:val="000002F7"/>
    <w:rsid w:val="000005E0"/>
    <w:rsid w:val="00000E53"/>
    <w:rsid w:val="00000ECD"/>
    <w:rsid w:val="000013E4"/>
    <w:rsid w:val="00001EFC"/>
    <w:rsid w:val="00001FC2"/>
    <w:rsid w:val="00002743"/>
    <w:rsid w:val="00002B72"/>
    <w:rsid w:val="0000306D"/>
    <w:rsid w:val="00003078"/>
    <w:rsid w:val="000031C2"/>
    <w:rsid w:val="00003210"/>
    <w:rsid w:val="00003D2D"/>
    <w:rsid w:val="00004213"/>
    <w:rsid w:val="00004828"/>
    <w:rsid w:val="00004988"/>
    <w:rsid w:val="00007385"/>
    <w:rsid w:val="000078D5"/>
    <w:rsid w:val="0000791F"/>
    <w:rsid w:val="00007DDF"/>
    <w:rsid w:val="000100ED"/>
    <w:rsid w:val="000101F6"/>
    <w:rsid w:val="00010395"/>
    <w:rsid w:val="0001044E"/>
    <w:rsid w:val="0001067C"/>
    <w:rsid w:val="00010CFF"/>
    <w:rsid w:val="00011020"/>
    <w:rsid w:val="00011144"/>
    <w:rsid w:val="0001117E"/>
    <w:rsid w:val="00011421"/>
    <w:rsid w:val="00011578"/>
    <w:rsid w:val="000116C0"/>
    <w:rsid w:val="00011893"/>
    <w:rsid w:val="000119D1"/>
    <w:rsid w:val="00012070"/>
    <w:rsid w:val="00012E63"/>
    <w:rsid w:val="00012F56"/>
    <w:rsid w:val="0001332C"/>
    <w:rsid w:val="00013703"/>
    <w:rsid w:val="000141ED"/>
    <w:rsid w:val="000151AE"/>
    <w:rsid w:val="000151D8"/>
    <w:rsid w:val="00015CBC"/>
    <w:rsid w:val="00015F65"/>
    <w:rsid w:val="000160B7"/>
    <w:rsid w:val="00016193"/>
    <w:rsid w:val="00016295"/>
    <w:rsid w:val="00016718"/>
    <w:rsid w:val="00016B4D"/>
    <w:rsid w:val="00017181"/>
    <w:rsid w:val="000175D6"/>
    <w:rsid w:val="000179B4"/>
    <w:rsid w:val="0002009B"/>
    <w:rsid w:val="00020FCE"/>
    <w:rsid w:val="00022ABC"/>
    <w:rsid w:val="000232B4"/>
    <w:rsid w:val="00023C0F"/>
    <w:rsid w:val="00023F5A"/>
    <w:rsid w:val="00024533"/>
    <w:rsid w:val="00024625"/>
    <w:rsid w:val="00024FE9"/>
    <w:rsid w:val="000253F0"/>
    <w:rsid w:val="00025724"/>
    <w:rsid w:val="00025857"/>
    <w:rsid w:val="00025861"/>
    <w:rsid w:val="00025B80"/>
    <w:rsid w:val="000261FC"/>
    <w:rsid w:val="00026205"/>
    <w:rsid w:val="0002621E"/>
    <w:rsid w:val="00026287"/>
    <w:rsid w:val="0002665F"/>
    <w:rsid w:val="000272AE"/>
    <w:rsid w:val="0002754D"/>
    <w:rsid w:val="00027B2A"/>
    <w:rsid w:val="000306E5"/>
    <w:rsid w:val="0003079C"/>
    <w:rsid w:val="00030838"/>
    <w:rsid w:val="00030888"/>
    <w:rsid w:val="00030A15"/>
    <w:rsid w:val="00030A4A"/>
    <w:rsid w:val="00030ED0"/>
    <w:rsid w:val="00030EDF"/>
    <w:rsid w:val="000313CF"/>
    <w:rsid w:val="000318C9"/>
    <w:rsid w:val="00031C26"/>
    <w:rsid w:val="00031E46"/>
    <w:rsid w:val="00031EBE"/>
    <w:rsid w:val="00032759"/>
    <w:rsid w:val="0003288D"/>
    <w:rsid w:val="00032B80"/>
    <w:rsid w:val="00032D9F"/>
    <w:rsid w:val="00032DBF"/>
    <w:rsid w:val="0003304A"/>
    <w:rsid w:val="00033654"/>
    <w:rsid w:val="00033732"/>
    <w:rsid w:val="00033DC6"/>
    <w:rsid w:val="00033EE0"/>
    <w:rsid w:val="000349CA"/>
    <w:rsid w:val="00034BAE"/>
    <w:rsid w:val="00034D01"/>
    <w:rsid w:val="00034F45"/>
    <w:rsid w:val="00034FA5"/>
    <w:rsid w:val="00035539"/>
    <w:rsid w:val="0003586C"/>
    <w:rsid w:val="0003592A"/>
    <w:rsid w:val="00036C5B"/>
    <w:rsid w:val="00036CE9"/>
    <w:rsid w:val="00036E66"/>
    <w:rsid w:val="00037F0E"/>
    <w:rsid w:val="00040362"/>
    <w:rsid w:val="00040CC6"/>
    <w:rsid w:val="000413B1"/>
    <w:rsid w:val="0004152B"/>
    <w:rsid w:val="00041561"/>
    <w:rsid w:val="00041953"/>
    <w:rsid w:val="00041E66"/>
    <w:rsid w:val="0004204E"/>
    <w:rsid w:val="00042386"/>
    <w:rsid w:val="0004247F"/>
    <w:rsid w:val="0004289B"/>
    <w:rsid w:val="00042964"/>
    <w:rsid w:val="00042F2E"/>
    <w:rsid w:val="000430EB"/>
    <w:rsid w:val="000431FE"/>
    <w:rsid w:val="0004329B"/>
    <w:rsid w:val="000432B0"/>
    <w:rsid w:val="000432E7"/>
    <w:rsid w:val="00043B4F"/>
    <w:rsid w:val="00043D5F"/>
    <w:rsid w:val="000440FD"/>
    <w:rsid w:val="000450D8"/>
    <w:rsid w:val="00045683"/>
    <w:rsid w:val="00045CEA"/>
    <w:rsid w:val="00046A32"/>
    <w:rsid w:val="00046E0B"/>
    <w:rsid w:val="00046FA8"/>
    <w:rsid w:val="000470D5"/>
    <w:rsid w:val="00047672"/>
    <w:rsid w:val="000477A1"/>
    <w:rsid w:val="00047A02"/>
    <w:rsid w:val="00050E40"/>
    <w:rsid w:val="00051B93"/>
    <w:rsid w:val="00051FBB"/>
    <w:rsid w:val="00052158"/>
    <w:rsid w:val="00052319"/>
    <w:rsid w:val="00052409"/>
    <w:rsid w:val="00052586"/>
    <w:rsid w:val="0005261B"/>
    <w:rsid w:val="00052D6D"/>
    <w:rsid w:val="000530C6"/>
    <w:rsid w:val="000533BE"/>
    <w:rsid w:val="00053CEC"/>
    <w:rsid w:val="00053E82"/>
    <w:rsid w:val="000544E9"/>
    <w:rsid w:val="00054BE1"/>
    <w:rsid w:val="00054F8E"/>
    <w:rsid w:val="00055A92"/>
    <w:rsid w:val="00055FD7"/>
    <w:rsid w:val="00055FFE"/>
    <w:rsid w:val="0005633C"/>
    <w:rsid w:val="000565D3"/>
    <w:rsid w:val="00056929"/>
    <w:rsid w:val="00056FAB"/>
    <w:rsid w:val="000578E3"/>
    <w:rsid w:val="000601E3"/>
    <w:rsid w:val="000603FA"/>
    <w:rsid w:val="00060449"/>
    <w:rsid w:val="00060541"/>
    <w:rsid w:val="00060633"/>
    <w:rsid w:val="0006101A"/>
    <w:rsid w:val="000617A1"/>
    <w:rsid w:val="000618F3"/>
    <w:rsid w:val="00062C76"/>
    <w:rsid w:val="00062CD6"/>
    <w:rsid w:val="0006335B"/>
    <w:rsid w:val="0006359D"/>
    <w:rsid w:val="000636E7"/>
    <w:rsid w:val="000637D4"/>
    <w:rsid w:val="0006388C"/>
    <w:rsid w:val="00063CC2"/>
    <w:rsid w:val="000641C8"/>
    <w:rsid w:val="00064441"/>
    <w:rsid w:val="00065979"/>
    <w:rsid w:val="00065F25"/>
    <w:rsid w:val="000661F5"/>
    <w:rsid w:val="0006658F"/>
    <w:rsid w:val="000669C9"/>
    <w:rsid w:val="00066F95"/>
    <w:rsid w:val="000672DE"/>
    <w:rsid w:val="0006766F"/>
    <w:rsid w:val="0006794A"/>
    <w:rsid w:val="00067EBC"/>
    <w:rsid w:val="000701B6"/>
    <w:rsid w:val="0007037B"/>
    <w:rsid w:val="00070492"/>
    <w:rsid w:val="00070671"/>
    <w:rsid w:val="00071C70"/>
    <w:rsid w:val="00071D02"/>
    <w:rsid w:val="00071F4D"/>
    <w:rsid w:val="000722BF"/>
    <w:rsid w:val="00072807"/>
    <w:rsid w:val="000729A9"/>
    <w:rsid w:val="00072BAC"/>
    <w:rsid w:val="0007341F"/>
    <w:rsid w:val="00073671"/>
    <w:rsid w:val="00073E02"/>
    <w:rsid w:val="00074427"/>
    <w:rsid w:val="0007459A"/>
    <w:rsid w:val="00074EC5"/>
    <w:rsid w:val="0007542A"/>
    <w:rsid w:val="00075AB2"/>
    <w:rsid w:val="00075BAD"/>
    <w:rsid w:val="00075C12"/>
    <w:rsid w:val="0007652C"/>
    <w:rsid w:val="00076B45"/>
    <w:rsid w:val="000772BB"/>
    <w:rsid w:val="000774C8"/>
    <w:rsid w:val="000774D3"/>
    <w:rsid w:val="00077AB0"/>
    <w:rsid w:val="00080317"/>
    <w:rsid w:val="0008060A"/>
    <w:rsid w:val="00080D1B"/>
    <w:rsid w:val="00080F90"/>
    <w:rsid w:val="000812E5"/>
    <w:rsid w:val="00082143"/>
    <w:rsid w:val="00082382"/>
    <w:rsid w:val="00082469"/>
    <w:rsid w:val="00083E52"/>
    <w:rsid w:val="0008452D"/>
    <w:rsid w:val="0008469D"/>
    <w:rsid w:val="00084871"/>
    <w:rsid w:val="0008587D"/>
    <w:rsid w:val="00085A32"/>
    <w:rsid w:val="00085CE3"/>
    <w:rsid w:val="00087274"/>
    <w:rsid w:val="000873EB"/>
    <w:rsid w:val="00087612"/>
    <w:rsid w:val="00087839"/>
    <w:rsid w:val="00087C5A"/>
    <w:rsid w:val="00087C92"/>
    <w:rsid w:val="000905E1"/>
    <w:rsid w:val="00090A4D"/>
    <w:rsid w:val="00090D0E"/>
    <w:rsid w:val="00090D75"/>
    <w:rsid w:val="00090F6B"/>
    <w:rsid w:val="00091425"/>
    <w:rsid w:val="000915FF"/>
    <w:rsid w:val="00091684"/>
    <w:rsid w:val="000918AF"/>
    <w:rsid w:val="00092120"/>
    <w:rsid w:val="000922F6"/>
    <w:rsid w:val="000925F6"/>
    <w:rsid w:val="00092B2F"/>
    <w:rsid w:val="00092B67"/>
    <w:rsid w:val="00093539"/>
    <w:rsid w:val="0009359A"/>
    <w:rsid w:val="00093C46"/>
    <w:rsid w:val="00093FF7"/>
    <w:rsid w:val="00094560"/>
    <w:rsid w:val="000946AB"/>
    <w:rsid w:val="00094BE3"/>
    <w:rsid w:val="00095234"/>
    <w:rsid w:val="00096A00"/>
    <w:rsid w:val="00096B3B"/>
    <w:rsid w:val="00096DF9"/>
    <w:rsid w:val="00096E9F"/>
    <w:rsid w:val="000972CD"/>
    <w:rsid w:val="000974E4"/>
    <w:rsid w:val="000976F6"/>
    <w:rsid w:val="00097766"/>
    <w:rsid w:val="00097D83"/>
    <w:rsid w:val="00097D9C"/>
    <w:rsid w:val="000A028F"/>
    <w:rsid w:val="000A03F1"/>
    <w:rsid w:val="000A06A9"/>
    <w:rsid w:val="000A092A"/>
    <w:rsid w:val="000A0EF1"/>
    <w:rsid w:val="000A2564"/>
    <w:rsid w:val="000A26F1"/>
    <w:rsid w:val="000A2743"/>
    <w:rsid w:val="000A3693"/>
    <w:rsid w:val="000A375D"/>
    <w:rsid w:val="000A3C1C"/>
    <w:rsid w:val="000A3E1A"/>
    <w:rsid w:val="000A3F68"/>
    <w:rsid w:val="000A4004"/>
    <w:rsid w:val="000A45DA"/>
    <w:rsid w:val="000A48D3"/>
    <w:rsid w:val="000A4F25"/>
    <w:rsid w:val="000A500B"/>
    <w:rsid w:val="000A5457"/>
    <w:rsid w:val="000A5C3C"/>
    <w:rsid w:val="000A659A"/>
    <w:rsid w:val="000A65FD"/>
    <w:rsid w:val="000A6610"/>
    <w:rsid w:val="000A6ADF"/>
    <w:rsid w:val="000A731E"/>
    <w:rsid w:val="000A7520"/>
    <w:rsid w:val="000A7AF8"/>
    <w:rsid w:val="000B069A"/>
    <w:rsid w:val="000B091C"/>
    <w:rsid w:val="000B0EBC"/>
    <w:rsid w:val="000B1953"/>
    <w:rsid w:val="000B1C3C"/>
    <w:rsid w:val="000B1DDC"/>
    <w:rsid w:val="000B1E3F"/>
    <w:rsid w:val="000B1E96"/>
    <w:rsid w:val="000B24A9"/>
    <w:rsid w:val="000B24ED"/>
    <w:rsid w:val="000B292C"/>
    <w:rsid w:val="000B2F4F"/>
    <w:rsid w:val="000B30C8"/>
    <w:rsid w:val="000B3783"/>
    <w:rsid w:val="000B480E"/>
    <w:rsid w:val="000B4C7D"/>
    <w:rsid w:val="000B4D1A"/>
    <w:rsid w:val="000B4DC7"/>
    <w:rsid w:val="000B51E3"/>
    <w:rsid w:val="000B6226"/>
    <w:rsid w:val="000B6482"/>
    <w:rsid w:val="000B70E6"/>
    <w:rsid w:val="000B75A5"/>
    <w:rsid w:val="000B7743"/>
    <w:rsid w:val="000C01F8"/>
    <w:rsid w:val="000C06C4"/>
    <w:rsid w:val="000C1A9E"/>
    <w:rsid w:val="000C21AE"/>
    <w:rsid w:val="000C243C"/>
    <w:rsid w:val="000C2526"/>
    <w:rsid w:val="000C28C8"/>
    <w:rsid w:val="000C374F"/>
    <w:rsid w:val="000C3E33"/>
    <w:rsid w:val="000C40C6"/>
    <w:rsid w:val="000C4B30"/>
    <w:rsid w:val="000C4FA9"/>
    <w:rsid w:val="000C5349"/>
    <w:rsid w:val="000C5525"/>
    <w:rsid w:val="000C6292"/>
    <w:rsid w:val="000C6657"/>
    <w:rsid w:val="000C6E21"/>
    <w:rsid w:val="000C6F81"/>
    <w:rsid w:val="000C6FDD"/>
    <w:rsid w:val="000C7E5A"/>
    <w:rsid w:val="000D02CE"/>
    <w:rsid w:val="000D04A2"/>
    <w:rsid w:val="000D0539"/>
    <w:rsid w:val="000D0DCE"/>
    <w:rsid w:val="000D11E6"/>
    <w:rsid w:val="000D1AC7"/>
    <w:rsid w:val="000D1F62"/>
    <w:rsid w:val="000D265D"/>
    <w:rsid w:val="000D2AAE"/>
    <w:rsid w:val="000D2B2E"/>
    <w:rsid w:val="000D2DBD"/>
    <w:rsid w:val="000D3075"/>
    <w:rsid w:val="000D3E0F"/>
    <w:rsid w:val="000D3F13"/>
    <w:rsid w:val="000D4135"/>
    <w:rsid w:val="000D430A"/>
    <w:rsid w:val="000D4764"/>
    <w:rsid w:val="000D5BD0"/>
    <w:rsid w:val="000D5D3B"/>
    <w:rsid w:val="000D6344"/>
    <w:rsid w:val="000D664F"/>
    <w:rsid w:val="000D671A"/>
    <w:rsid w:val="000D6CD0"/>
    <w:rsid w:val="000D7124"/>
    <w:rsid w:val="000E087D"/>
    <w:rsid w:val="000E099A"/>
    <w:rsid w:val="000E11C9"/>
    <w:rsid w:val="000E148E"/>
    <w:rsid w:val="000E15A3"/>
    <w:rsid w:val="000E2187"/>
    <w:rsid w:val="000E2912"/>
    <w:rsid w:val="000E2DA3"/>
    <w:rsid w:val="000E2E4F"/>
    <w:rsid w:val="000E30C9"/>
    <w:rsid w:val="000E3D9F"/>
    <w:rsid w:val="000E48EA"/>
    <w:rsid w:val="000E569B"/>
    <w:rsid w:val="000E588E"/>
    <w:rsid w:val="000E5A51"/>
    <w:rsid w:val="000E627D"/>
    <w:rsid w:val="000E6935"/>
    <w:rsid w:val="000E6BA5"/>
    <w:rsid w:val="000E7137"/>
    <w:rsid w:val="000E79F0"/>
    <w:rsid w:val="000F03B9"/>
    <w:rsid w:val="000F098F"/>
    <w:rsid w:val="000F18ED"/>
    <w:rsid w:val="000F1A11"/>
    <w:rsid w:val="000F209F"/>
    <w:rsid w:val="000F2142"/>
    <w:rsid w:val="000F24AB"/>
    <w:rsid w:val="000F264D"/>
    <w:rsid w:val="000F2A7E"/>
    <w:rsid w:val="000F2D00"/>
    <w:rsid w:val="000F312E"/>
    <w:rsid w:val="000F32D3"/>
    <w:rsid w:val="000F38B1"/>
    <w:rsid w:val="000F390F"/>
    <w:rsid w:val="000F39FC"/>
    <w:rsid w:val="000F3B62"/>
    <w:rsid w:val="000F3D3A"/>
    <w:rsid w:val="000F475E"/>
    <w:rsid w:val="000F4889"/>
    <w:rsid w:val="000F4B3C"/>
    <w:rsid w:val="000F4C59"/>
    <w:rsid w:val="000F4D43"/>
    <w:rsid w:val="000F5778"/>
    <w:rsid w:val="000F5CB6"/>
    <w:rsid w:val="000F66F1"/>
    <w:rsid w:val="000F6784"/>
    <w:rsid w:val="000F6974"/>
    <w:rsid w:val="000F69FC"/>
    <w:rsid w:val="000F7258"/>
    <w:rsid w:val="000F7453"/>
    <w:rsid w:val="000F79E5"/>
    <w:rsid w:val="000F7A47"/>
    <w:rsid w:val="000F7C54"/>
    <w:rsid w:val="000F7DE6"/>
    <w:rsid w:val="000F7F2E"/>
    <w:rsid w:val="0010004F"/>
    <w:rsid w:val="00100069"/>
    <w:rsid w:val="00100214"/>
    <w:rsid w:val="00100ACF"/>
    <w:rsid w:val="00100E35"/>
    <w:rsid w:val="001010E8"/>
    <w:rsid w:val="00101246"/>
    <w:rsid w:val="001017B6"/>
    <w:rsid w:val="001019B0"/>
    <w:rsid w:val="00101EC9"/>
    <w:rsid w:val="00101EDA"/>
    <w:rsid w:val="001026C4"/>
    <w:rsid w:val="00102AF5"/>
    <w:rsid w:val="001030D7"/>
    <w:rsid w:val="001032CC"/>
    <w:rsid w:val="001037CD"/>
    <w:rsid w:val="00103894"/>
    <w:rsid w:val="00103B60"/>
    <w:rsid w:val="00104346"/>
    <w:rsid w:val="00104408"/>
    <w:rsid w:val="00104C83"/>
    <w:rsid w:val="00105193"/>
    <w:rsid w:val="00105610"/>
    <w:rsid w:val="00105655"/>
    <w:rsid w:val="00105B0D"/>
    <w:rsid w:val="00105CF6"/>
    <w:rsid w:val="00105FDD"/>
    <w:rsid w:val="00106A8E"/>
    <w:rsid w:val="00106D33"/>
    <w:rsid w:val="00106FC9"/>
    <w:rsid w:val="00106FD3"/>
    <w:rsid w:val="001102E1"/>
    <w:rsid w:val="00110720"/>
    <w:rsid w:val="0011101D"/>
    <w:rsid w:val="0011183E"/>
    <w:rsid w:val="00111B89"/>
    <w:rsid w:val="00111FB5"/>
    <w:rsid w:val="0011200A"/>
    <w:rsid w:val="001121B5"/>
    <w:rsid w:val="00113012"/>
    <w:rsid w:val="001135F8"/>
    <w:rsid w:val="00113DD4"/>
    <w:rsid w:val="00113F44"/>
    <w:rsid w:val="00114770"/>
    <w:rsid w:val="00114AA3"/>
    <w:rsid w:val="00114F11"/>
    <w:rsid w:val="001150C7"/>
    <w:rsid w:val="0011538C"/>
    <w:rsid w:val="001165DD"/>
    <w:rsid w:val="0011666A"/>
    <w:rsid w:val="00116B75"/>
    <w:rsid w:val="00117183"/>
    <w:rsid w:val="001171F1"/>
    <w:rsid w:val="00117EAE"/>
    <w:rsid w:val="001205E4"/>
    <w:rsid w:val="00120694"/>
    <w:rsid w:val="0012145F"/>
    <w:rsid w:val="00121746"/>
    <w:rsid w:val="001228C6"/>
    <w:rsid w:val="00122E61"/>
    <w:rsid w:val="00122FAE"/>
    <w:rsid w:val="001240B9"/>
    <w:rsid w:val="0012432B"/>
    <w:rsid w:val="001245DC"/>
    <w:rsid w:val="001251B9"/>
    <w:rsid w:val="00125537"/>
    <w:rsid w:val="001262BE"/>
    <w:rsid w:val="00126313"/>
    <w:rsid w:val="0012686A"/>
    <w:rsid w:val="00126A7B"/>
    <w:rsid w:val="00126C6D"/>
    <w:rsid w:val="0012766F"/>
    <w:rsid w:val="0012793A"/>
    <w:rsid w:val="0013096C"/>
    <w:rsid w:val="00130DFC"/>
    <w:rsid w:val="00130E8E"/>
    <w:rsid w:val="00131B10"/>
    <w:rsid w:val="00131C9E"/>
    <w:rsid w:val="00132D81"/>
    <w:rsid w:val="00133ACB"/>
    <w:rsid w:val="00134E04"/>
    <w:rsid w:val="001353F4"/>
    <w:rsid w:val="0013647E"/>
    <w:rsid w:val="0013657F"/>
    <w:rsid w:val="00136693"/>
    <w:rsid w:val="00136E08"/>
    <w:rsid w:val="001371DB"/>
    <w:rsid w:val="0013739A"/>
    <w:rsid w:val="001403DD"/>
    <w:rsid w:val="001419BC"/>
    <w:rsid w:val="00141B56"/>
    <w:rsid w:val="00141BB1"/>
    <w:rsid w:val="00141DCB"/>
    <w:rsid w:val="00142345"/>
    <w:rsid w:val="00142D3A"/>
    <w:rsid w:val="001439D1"/>
    <w:rsid w:val="00144151"/>
    <w:rsid w:val="00144797"/>
    <w:rsid w:val="00144858"/>
    <w:rsid w:val="001452C6"/>
    <w:rsid w:val="0014549F"/>
    <w:rsid w:val="00146071"/>
    <w:rsid w:val="00146A99"/>
    <w:rsid w:val="0014766F"/>
    <w:rsid w:val="00147774"/>
    <w:rsid w:val="00147F82"/>
    <w:rsid w:val="00150599"/>
    <w:rsid w:val="00150D76"/>
    <w:rsid w:val="00152136"/>
    <w:rsid w:val="00152A3B"/>
    <w:rsid w:val="001530E1"/>
    <w:rsid w:val="00153148"/>
    <w:rsid w:val="001537D1"/>
    <w:rsid w:val="00153C56"/>
    <w:rsid w:val="0015403E"/>
    <w:rsid w:val="0015427E"/>
    <w:rsid w:val="0015440C"/>
    <w:rsid w:val="00154939"/>
    <w:rsid w:val="00154E9E"/>
    <w:rsid w:val="00154F65"/>
    <w:rsid w:val="00154FA1"/>
    <w:rsid w:val="0015717E"/>
    <w:rsid w:val="00157C72"/>
    <w:rsid w:val="00160675"/>
    <w:rsid w:val="00160692"/>
    <w:rsid w:val="0016092E"/>
    <w:rsid w:val="001618E6"/>
    <w:rsid w:val="00161A81"/>
    <w:rsid w:val="00161E7B"/>
    <w:rsid w:val="001625B3"/>
    <w:rsid w:val="00162605"/>
    <w:rsid w:val="0016260F"/>
    <w:rsid w:val="00162E92"/>
    <w:rsid w:val="0016364A"/>
    <w:rsid w:val="00163DCC"/>
    <w:rsid w:val="001654EF"/>
    <w:rsid w:val="001657AD"/>
    <w:rsid w:val="00165806"/>
    <w:rsid w:val="00165C37"/>
    <w:rsid w:val="00165C8B"/>
    <w:rsid w:val="0016621A"/>
    <w:rsid w:val="0016624D"/>
    <w:rsid w:val="00166A2E"/>
    <w:rsid w:val="00167512"/>
    <w:rsid w:val="00167B7D"/>
    <w:rsid w:val="00167C4A"/>
    <w:rsid w:val="00170519"/>
    <w:rsid w:val="0017060C"/>
    <w:rsid w:val="00170711"/>
    <w:rsid w:val="00170E18"/>
    <w:rsid w:val="001715B2"/>
    <w:rsid w:val="00171685"/>
    <w:rsid w:val="001717F0"/>
    <w:rsid w:val="00171BB3"/>
    <w:rsid w:val="0017221D"/>
    <w:rsid w:val="00172671"/>
    <w:rsid w:val="00172D1A"/>
    <w:rsid w:val="0017306B"/>
    <w:rsid w:val="00173272"/>
    <w:rsid w:val="00173A63"/>
    <w:rsid w:val="00173B30"/>
    <w:rsid w:val="0017496B"/>
    <w:rsid w:val="00174D90"/>
    <w:rsid w:val="00174FAD"/>
    <w:rsid w:val="0017558E"/>
    <w:rsid w:val="0017567F"/>
    <w:rsid w:val="00175A3E"/>
    <w:rsid w:val="00175AE3"/>
    <w:rsid w:val="001761B7"/>
    <w:rsid w:val="00176482"/>
    <w:rsid w:val="001766D8"/>
    <w:rsid w:val="00176887"/>
    <w:rsid w:val="00177358"/>
    <w:rsid w:val="00177959"/>
    <w:rsid w:val="001779E4"/>
    <w:rsid w:val="00177AE7"/>
    <w:rsid w:val="00177C58"/>
    <w:rsid w:val="00180FDD"/>
    <w:rsid w:val="001813D1"/>
    <w:rsid w:val="001814D7"/>
    <w:rsid w:val="00181D99"/>
    <w:rsid w:val="001822CA"/>
    <w:rsid w:val="00182335"/>
    <w:rsid w:val="0018283F"/>
    <w:rsid w:val="0018289B"/>
    <w:rsid w:val="00182D4D"/>
    <w:rsid w:val="001835AF"/>
    <w:rsid w:val="00183E11"/>
    <w:rsid w:val="00184662"/>
    <w:rsid w:val="0018467A"/>
    <w:rsid w:val="00184DEE"/>
    <w:rsid w:val="00184FE0"/>
    <w:rsid w:val="001857EA"/>
    <w:rsid w:val="001858CC"/>
    <w:rsid w:val="00185A26"/>
    <w:rsid w:val="00185B17"/>
    <w:rsid w:val="001861F7"/>
    <w:rsid w:val="00186D03"/>
    <w:rsid w:val="001872B6"/>
    <w:rsid w:val="00187E37"/>
    <w:rsid w:val="00187F2D"/>
    <w:rsid w:val="0019065D"/>
    <w:rsid w:val="00190EFD"/>
    <w:rsid w:val="001913CC"/>
    <w:rsid w:val="001919B4"/>
    <w:rsid w:val="00191AC4"/>
    <w:rsid w:val="0019214F"/>
    <w:rsid w:val="001926BD"/>
    <w:rsid w:val="001931C8"/>
    <w:rsid w:val="0019342A"/>
    <w:rsid w:val="00193B5D"/>
    <w:rsid w:val="00193F1F"/>
    <w:rsid w:val="001940B9"/>
    <w:rsid w:val="0019421F"/>
    <w:rsid w:val="0019422C"/>
    <w:rsid w:val="00194418"/>
    <w:rsid w:val="00194D09"/>
    <w:rsid w:val="0019597A"/>
    <w:rsid w:val="00195AB9"/>
    <w:rsid w:val="00195D10"/>
    <w:rsid w:val="00195E1F"/>
    <w:rsid w:val="00195F58"/>
    <w:rsid w:val="0019641C"/>
    <w:rsid w:val="00196562"/>
    <w:rsid w:val="00196AD5"/>
    <w:rsid w:val="0019741F"/>
    <w:rsid w:val="00197CAB"/>
    <w:rsid w:val="00197FC6"/>
    <w:rsid w:val="001A185C"/>
    <w:rsid w:val="001A1865"/>
    <w:rsid w:val="001A190C"/>
    <w:rsid w:val="001A25BC"/>
    <w:rsid w:val="001A2868"/>
    <w:rsid w:val="001A2BD3"/>
    <w:rsid w:val="001A3BDC"/>
    <w:rsid w:val="001A3CE3"/>
    <w:rsid w:val="001A51FB"/>
    <w:rsid w:val="001A5337"/>
    <w:rsid w:val="001A55C6"/>
    <w:rsid w:val="001A55E7"/>
    <w:rsid w:val="001A56C3"/>
    <w:rsid w:val="001A5835"/>
    <w:rsid w:val="001A6847"/>
    <w:rsid w:val="001A6DEE"/>
    <w:rsid w:val="001A7307"/>
    <w:rsid w:val="001B038B"/>
    <w:rsid w:val="001B095E"/>
    <w:rsid w:val="001B0EA8"/>
    <w:rsid w:val="001B243D"/>
    <w:rsid w:val="001B303E"/>
    <w:rsid w:val="001B3335"/>
    <w:rsid w:val="001B36FE"/>
    <w:rsid w:val="001B3B83"/>
    <w:rsid w:val="001B3E5E"/>
    <w:rsid w:val="001B4381"/>
    <w:rsid w:val="001B45C7"/>
    <w:rsid w:val="001B5EDE"/>
    <w:rsid w:val="001B5F48"/>
    <w:rsid w:val="001B632C"/>
    <w:rsid w:val="001B63F9"/>
    <w:rsid w:val="001B6509"/>
    <w:rsid w:val="001B666D"/>
    <w:rsid w:val="001B72AF"/>
    <w:rsid w:val="001B737C"/>
    <w:rsid w:val="001B7FAD"/>
    <w:rsid w:val="001B7FE6"/>
    <w:rsid w:val="001C11B5"/>
    <w:rsid w:val="001C1C36"/>
    <w:rsid w:val="001C2249"/>
    <w:rsid w:val="001C33BA"/>
    <w:rsid w:val="001C345B"/>
    <w:rsid w:val="001C37CF"/>
    <w:rsid w:val="001C3834"/>
    <w:rsid w:val="001C3909"/>
    <w:rsid w:val="001C3BE8"/>
    <w:rsid w:val="001C43BB"/>
    <w:rsid w:val="001C4864"/>
    <w:rsid w:val="001C488E"/>
    <w:rsid w:val="001C48AC"/>
    <w:rsid w:val="001C524A"/>
    <w:rsid w:val="001C55CD"/>
    <w:rsid w:val="001C65D8"/>
    <w:rsid w:val="001C6608"/>
    <w:rsid w:val="001C6824"/>
    <w:rsid w:val="001C6DDE"/>
    <w:rsid w:val="001C6F7E"/>
    <w:rsid w:val="001D0C58"/>
    <w:rsid w:val="001D0DCD"/>
    <w:rsid w:val="001D1C74"/>
    <w:rsid w:val="001D1F4B"/>
    <w:rsid w:val="001D2294"/>
    <w:rsid w:val="001D2737"/>
    <w:rsid w:val="001D2780"/>
    <w:rsid w:val="001D3347"/>
    <w:rsid w:val="001D4172"/>
    <w:rsid w:val="001D470D"/>
    <w:rsid w:val="001D4D26"/>
    <w:rsid w:val="001D4EC3"/>
    <w:rsid w:val="001D5956"/>
    <w:rsid w:val="001D5DFB"/>
    <w:rsid w:val="001D6071"/>
    <w:rsid w:val="001D6446"/>
    <w:rsid w:val="001D6EF1"/>
    <w:rsid w:val="001D7087"/>
    <w:rsid w:val="001D781D"/>
    <w:rsid w:val="001E0523"/>
    <w:rsid w:val="001E0C6B"/>
    <w:rsid w:val="001E0F8E"/>
    <w:rsid w:val="001E1608"/>
    <w:rsid w:val="001E2329"/>
    <w:rsid w:val="001E2919"/>
    <w:rsid w:val="001E2A6A"/>
    <w:rsid w:val="001E2F3F"/>
    <w:rsid w:val="001E313F"/>
    <w:rsid w:val="001E46DC"/>
    <w:rsid w:val="001E4A8A"/>
    <w:rsid w:val="001E4E56"/>
    <w:rsid w:val="001E4F2D"/>
    <w:rsid w:val="001E558B"/>
    <w:rsid w:val="001E57AD"/>
    <w:rsid w:val="001E58A6"/>
    <w:rsid w:val="001E6544"/>
    <w:rsid w:val="001E6AF9"/>
    <w:rsid w:val="001E7135"/>
    <w:rsid w:val="001E7F66"/>
    <w:rsid w:val="001F0960"/>
    <w:rsid w:val="001F12C4"/>
    <w:rsid w:val="001F1461"/>
    <w:rsid w:val="001F1879"/>
    <w:rsid w:val="001F1979"/>
    <w:rsid w:val="001F1D92"/>
    <w:rsid w:val="001F1E07"/>
    <w:rsid w:val="001F2310"/>
    <w:rsid w:val="001F2A1B"/>
    <w:rsid w:val="001F2B80"/>
    <w:rsid w:val="001F2D39"/>
    <w:rsid w:val="001F318E"/>
    <w:rsid w:val="001F3200"/>
    <w:rsid w:val="001F34E1"/>
    <w:rsid w:val="001F3522"/>
    <w:rsid w:val="001F4850"/>
    <w:rsid w:val="001F4DC8"/>
    <w:rsid w:val="001F5149"/>
    <w:rsid w:val="001F5A21"/>
    <w:rsid w:val="001F5A91"/>
    <w:rsid w:val="001F6005"/>
    <w:rsid w:val="001F6207"/>
    <w:rsid w:val="001F63A0"/>
    <w:rsid w:val="001F65A8"/>
    <w:rsid w:val="001F771A"/>
    <w:rsid w:val="001F7828"/>
    <w:rsid w:val="001F7850"/>
    <w:rsid w:val="001F7BC1"/>
    <w:rsid w:val="001F7C2C"/>
    <w:rsid w:val="0020006A"/>
    <w:rsid w:val="0020010C"/>
    <w:rsid w:val="00200461"/>
    <w:rsid w:val="00200857"/>
    <w:rsid w:val="00200C10"/>
    <w:rsid w:val="00200D0A"/>
    <w:rsid w:val="00200EB1"/>
    <w:rsid w:val="002011B4"/>
    <w:rsid w:val="0020122F"/>
    <w:rsid w:val="00201783"/>
    <w:rsid w:val="00201CA6"/>
    <w:rsid w:val="002023D1"/>
    <w:rsid w:val="00202698"/>
    <w:rsid w:val="00203058"/>
    <w:rsid w:val="002033F4"/>
    <w:rsid w:val="0020392A"/>
    <w:rsid w:val="00203962"/>
    <w:rsid w:val="00203989"/>
    <w:rsid w:val="00203EB9"/>
    <w:rsid w:val="00203F10"/>
    <w:rsid w:val="00203FFD"/>
    <w:rsid w:val="002049D3"/>
    <w:rsid w:val="00205136"/>
    <w:rsid w:val="00206AC8"/>
    <w:rsid w:val="002074F2"/>
    <w:rsid w:val="00207F4D"/>
    <w:rsid w:val="002102F6"/>
    <w:rsid w:val="00210B43"/>
    <w:rsid w:val="00211B77"/>
    <w:rsid w:val="0021205A"/>
    <w:rsid w:val="00212A9D"/>
    <w:rsid w:val="0021356F"/>
    <w:rsid w:val="0021407A"/>
    <w:rsid w:val="00214856"/>
    <w:rsid w:val="002148AC"/>
    <w:rsid w:val="00214ACF"/>
    <w:rsid w:val="00215416"/>
    <w:rsid w:val="00216389"/>
    <w:rsid w:val="00216B85"/>
    <w:rsid w:val="00217319"/>
    <w:rsid w:val="002174DD"/>
    <w:rsid w:val="002174EC"/>
    <w:rsid w:val="002175F1"/>
    <w:rsid w:val="00217DD7"/>
    <w:rsid w:val="00220DBD"/>
    <w:rsid w:val="0022139E"/>
    <w:rsid w:val="00221999"/>
    <w:rsid w:val="00221F83"/>
    <w:rsid w:val="00222246"/>
    <w:rsid w:val="00222397"/>
    <w:rsid w:val="002235FA"/>
    <w:rsid w:val="00223609"/>
    <w:rsid w:val="0022377C"/>
    <w:rsid w:val="002239C2"/>
    <w:rsid w:val="00223F5E"/>
    <w:rsid w:val="00224477"/>
    <w:rsid w:val="002248A4"/>
    <w:rsid w:val="002248B5"/>
    <w:rsid w:val="002249ED"/>
    <w:rsid w:val="00225386"/>
    <w:rsid w:val="00225533"/>
    <w:rsid w:val="00225579"/>
    <w:rsid w:val="00225584"/>
    <w:rsid w:val="002257BB"/>
    <w:rsid w:val="00226474"/>
    <w:rsid w:val="002267A4"/>
    <w:rsid w:val="00226A58"/>
    <w:rsid w:val="00226F38"/>
    <w:rsid w:val="002274C0"/>
    <w:rsid w:val="00227A42"/>
    <w:rsid w:val="0023038C"/>
    <w:rsid w:val="002305BD"/>
    <w:rsid w:val="00230F78"/>
    <w:rsid w:val="00231742"/>
    <w:rsid w:val="00231A11"/>
    <w:rsid w:val="00231A25"/>
    <w:rsid w:val="00231BB7"/>
    <w:rsid w:val="00231C17"/>
    <w:rsid w:val="00231D58"/>
    <w:rsid w:val="0023211D"/>
    <w:rsid w:val="002325FD"/>
    <w:rsid w:val="0023289F"/>
    <w:rsid w:val="00232A25"/>
    <w:rsid w:val="00232CE3"/>
    <w:rsid w:val="00233108"/>
    <w:rsid w:val="0023332E"/>
    <w:rsid w:val="00233337"/>
    <w:rsid w:val="00233AF7"/>
    <w:rsid w:val="00233F84"/>
    <w:rsid w:val="00234AFD"/>
    <w:rsid w:val="00234B94"/>
    <w:rsid w:val="00235067"/>
    <w:rsid w:val="00235EB0"/>
    <w:rsid w:val="00235EFB"/>
    <w:rsid w:val="00236163"/>
    <w:rsid w:val="002365F9"/>
    <w:rsid w:val="00236A66"/>
    <w:rsid w:val="00237601"/>
    <w:rsid w:val="00237C6C"/>
    <w:rsid w:val="0024090E"/>
    <w:rsid w:val="00240AE7"/>
    <w:rsid w:val="00240C05"/>
    <w:rsid w:val="00241197"/>
    <w:rsid w:val="0024122C"/>
    <w:rsid w:val="00241454"/>
    <w:rsid w:val="00241604"/>
    <w:rsid w:val="00241693"/>
    <w:rsid w:val="00241885"/>
    <w:rsid w:val="00241B3E"/>
    <w:rsid w:val="00241CFE"/>
    <w:rsid w:val="00242756"/>
    <w:rsid w:val="00242CED"/>
    <w:rsid w:val="00242F02"/>
    <w:rsid w:val="002432AD"/>
    <w:rsid w:val="0024366A"/>
    <w:rsid w:val="00243D75"/>
    <w:rsid w:val="00244CD0"/>
    <w:rsid w:val="00244D30"/>
    <w:rsid w:val="00245950"/>
    <w:rsid w:val="00245B3B"/>
    <w:rsid w:val="00245C3A"/>
    <w:rsid w:val="00245D67"/>
    <w:rsid w:val="0024794E"/>
    <w:rsid w:val="00247AF8"/>
    <w:rsid w:val="002506AB"/>
    <w:rsid w:val="00250CCB"/>
    <w:rsid w:val="00250D25"/>
    <w:rsid w:val="00250F22"/>
    <w:rsid w:val="0025105A"/>
    <w:rsid w:val="00251745"/>
    <w:rsid w:val="002517C5"/>
    <w:rsid w:val="00251B8E"/>
    <w:rsid w:val="002520E0"/>
    <w:rsid w:val="00252446"/>
    <w:rsid w:val="00252DA2"/>
    <w:rsid w:val="00252F89"/>
    <w:rsid w:val="00252F9F"/>
    <w:rsid w:val="00253182"/>
    <w:rsid w:val="0025340D"/>
    <w:rsid w:val="00253546"/>
    <w:rsid w:val="002535BF"/>
    <w:rsid w:val="002538A6"/>
    <w:rsid w:val="002545E4"/>
    <w:rsid w:val="00254BA9"/>
    <w:rsid w:val="00255080"/>
    <w:rsid w:val="00255176"/>
    <w:rsid w:val="002554AD"/>
    <w:rsid w:val="00256445"/>
    <w:rsid w:val="00256723"/>
    <w:rsid w:val="00256DB9"/>
    <w:rsid w:val="0025781E"/>
    <w:rsid w:val="002605BB"/>
    <w:rsid w:val="0026199B"/>
    <w:rsid w:val="00262AAD"/>
    <w:rsid w:val="00262C09"/>
    <w:rsid w:val="0026355B"/>
    <w:rsid w:val="00263C42"/>
    <w:rsid w:val="00263E61"/>
    <w:rsid w:val="00263F97"/>
    <w:rsid w:val="00264FAF"/>
    <w:rsid w:val="00267008"/>
    <w:rsid w:val="002677FE"/>
    <w:rsid w:val="00267C1D"/>
    <w:rsid w:val="00267E56"/>
    <w:rsid w:val="00267FE1"/>
    <w:rsid w:val="0027035D"/>
    <w:rsid w:val="00270951"/>
    <w:rsid w:val="00270ECE"/>
    <w:rsid w:val="00271044"/>
    <w:rsid w:val="00273193"/>
    <w:rsid w:val="00273D94"/>
    <w:rsid w:val="00274450"/>
    <w:rsid w:val="00274AB2"/>
    <w:rsid w:val="00275653"/>
    <w:rsid w:val="0027626C"/>
    <w:rsid w:val="002764BA"/>
    <w:rsid w:val="00276F30"/>
    <w:rsid w:val="002777E5"/>
    <w:rsid w:val="00277E06"/>
    <w:rsid w:val="00280984"/>
    <w:rsid w:val="002809A3"/>
    <w:rsid w:val="00280DBE"/>
    <w:rsid w:val="0028148D"/>
    <w:rsid w:val="002814EC"/>
    <w:rsid w:val="002816B0"/>
    <w:rsid w:val="00281B65"/>
    <w:rsid w:val="00281DFC"/>
    <w:rsid w:val="00282386"/>
    <w:rsid w:val="0028247A"/>
    <w:rsid w:val="00282B9F"/>
    <w:rsid w:val="00282DFF"/>
    <w:rsid w:val="00282F87"/>
    <w:rsid w:val="002833B3"/>
    <w:rsid w:val="00283743"/>
    <w:rsid w:val="00284A73"/>
    <w:rsid w:val="00285248"/>
    <w:rsid w:val="00285A24"/>
    <w:rsid w:val="00285A9C"/>
    <w:rsid w:val="00286B1C"/>
    <w:rsid w:val="00286D05"/>
    <w:rsid w:val="00287153"/>
    <w:rsid w:val="00287A16"/>
    <w:rsid w:val="00287B4D"/>
    <w:rsid w:val="00287E69"/>
    <w:rsid w:val="00291316"/>
    <w:rsid w:val="00291E9D"/>
    <w:rsid w:val="00291EC9"/>
    <w:rsid w:val="002921F7"/>
    <w:rsid w:val="002923AB"/>
    <w:rsid w:val="0029262B"/>
    <w:rsid w:val="00292B93"/>
    <w:rsid w:val="00293C12"/>
    <w:rsid w:val="002947AD"/>
    <w:rsid w:val="002952E8"/>
    <w:rsid w:val="002954EB"/>
    <w:rsid w:val="00295783"/>
    <w:rsid w:val="00296267"/>
    <w:rsid w:val="002968A4"/>
    <w:rsid w:val="00297AB6"/>
    <w:rsid w:val="002A0246"/>
    <w:rsid w:val="002A0A9C"/>
    <w:rsid w:val="002A1B44"/>
    <w:rsid w:val="002A1C72"/>
    <w:rsid w:val="002A3076"/>
    <w:rsid w:val="002A31FD"/>
    <w:rsid w:val="002A368B"/>
    <w:rsid w:val="002A3704"/>
    <w:rsid w:val="002A4048"/>
    <w:rsid w:val="002A4193"/>
    <w:rsid w:val="002A45EC"/>
    <w:rsid w:val="002A512A"/>
    <w:rsid w:val="002A51C7"/>
    <w:rsid w:val="002A6378"/>
    <w:rsid w:val="002A6969"/>
    <w:rsid w:val="002A6BDB"/>
    <w:rsid w:val="002A78EB"/>
    <w:rsid w:val="002A7C70"/>
    <w:rsid w:val="002A7CAF"/>
    <w:rsid w:val="002B0260"/>
    <w:rsid w:val="002B101B"/>
    <w:rsid w:val="002B1460"/>
    <w:rsid w:val="002B1DB7"/>
    <w:rsid w:val="002B1F7C"/>
    <w:rsid w:val="002B206E"/>
    <w:rsid w:val="002B2636"/>
    <w:rsid w:val="002B26FC"/>
    <w:rsid w:val="002B2AFC"/>
    <w:rsid w:val="002B31BE"/>
    <w:rsid w:val="002B331D"/>
    <w:rsid w:val="002B3723"/>
    <w:rsid w:val="002B3CA3"/>
    <w:rsid w:val="002B434C"/>
    <w:rsid w:val="002B467C"/>
    <w:rsid w:val="002B4681"/>
    <w:rsid w:val="002B5549"/>
    <w:rsid w:val="002B55C7"/>
    <w:rsid w:val="002B638A"/>
    <w:rsid w:val="002B6493"/>
    <w:rsid w:val="002B671E"/>
    <w:rsid w:val="002B6900"/>
    <w:rsid w:val="002B6A2A"/>
    <w:rsid w:val="002B7051"/>
    <w:rsid w:val="002B7764"/>
    <w:rsid w:val="002C081B"/>
    <w:rsid w:val="002C0D88"/>
    <w:rsid w:val="002C1149"/>
    <w:rsid w:val="002C11F3"/>
    <w:rsid w:val="002C19DB"/>
    <w:rsid w:val="002C1D30"/>
    <w:rsid w:val="002C22B6"/>
    <w:rsid w:val="002C2304"/>
    <w:rsid w:val="002C279A"/>
    <w:rsid w:val="002C29DE"/>
    <w:rsid w:val="002C2A94"/>
    <w:rsid w:val="002C2AB4"/>
    <w:rsid w:val="002C3179"/>
    <w:rsid w:val="002C3640"/>
    <w:rsid w:val="002C3D5C"/>
    <w:rsid w:val="002C3DB6"/>
    <w:rsid w:val="002C3E2F"/>
    <w:rsid w:val="002C40A3"/>
    <w:rsid w:val="002C4438"/>
    <w:rsid w:val="002C475E"/>
    <w:rsid w:val="002C48E4"/>
    <w:rsid w:val="002C51BA"/>
    <w:rsid w:val="002C556B"/>
    <w:rsid w:val="002C5D30"/>
    <w:rsid w:val="002C631E"/>
    <w:rsid w:val="002C65D4"/>
    <w:rsid w:val="002C6B4E"/>
    <w:rsid w:val="002C6BA1"/>
    <w:rsid w:val="002C6FCF"/>
    <w:rsid w:val="002C7926"/>
    <w:rsid w:val="002C797C"/>
    <w:rsid w:val="002C7C11"/>
    <w:rsid w:val="002D0953"/>
    <w:rsid w:val="002D0B6C"/>
    <w:rsid w:val="002D1399"/>
    <w:rsid w:val="002D1636"/>
    <w:rsid w:val="002D1C96"/>
    <w:rsid w:val="002D1D55"/>
    <w:rsid w:val="002D1D77"/>
    <w:rsid w:val="002D1F02"/>
    <w:rsid w:val="002D2A48"/>
    <w:rsid w:val="002D3CC7"/>
    <w:rsid w:val="002D477E"/>
    <w:rsid w:val="002D4A99"/>
    <w:rsid w:val="002D4B05"/>
    <w:rsid w:val="002D512F"/>
    <w:rsid w:val="002D6044"/>
    <w:rsid w:val="002D60FD"/>
    <w:rsid w:val="002D63AB"/>
    <w:rsid w:val="002D6B2D"/>
    <w:rsid w:val="002D6B6F"/>
    <w:rsid w:val="002D7547"/>
    <w:rsid w:val="002D7A78"/>
    <w:rsid w:val="002E0951"/>
    <w:rsid w:val="002E0E2F"/>
    <w:rsid w:val="002E1005"/>
    <w:rsid w:val="002E1CA4"/>
    <w:rsid w:val="002E23CD"/>
    <w:rsid w:val="002E27DC"/>
    <w:rsid w:val="002E2C6A"/>
    <w:rsid w:val="002E304D"/>
    <w:rsid w:val="002E30B9"/>
    <w:rsid w:val="002E3919"/>
    <w:rsid w:val="002E3D77"/>
    <w:rsid w:val="002E40A8"/>
    <w:rsid w:val="002E4D5F"/>
    <w:rsid w:val="002E503A"/>
    <w:rsid w:val="002E55A7"/>
    <w:rsid w:val="002E56C6"/>
    <w:rsid w:val="002E5B9D"/>
    <w:rsid w:val="002E5EB5"/>
    <w:rsid w:val="002E5EC9"/>
    <w:rsid w:val="002E651F"/>
    <w:rsid w:val="002E6527"/>
    <w:rsid w:val="002E6AF4"/>
    <w:rsid w:val="002E7118"/>
    <w:rsid w:val="002E733C"/>
    <w:rsid w:val="002E7534"/>
    <w:rsid w:val="002E7773"/>
    <w:rsid w:val="002F0DD0"/>
    <w:rsid w:val="002F1466"/>
    <w:rsid w:val="002F1730"/>
    <w:rsid w:val="002F23E3"/>
    <w:rsid w:val="002F254D"/>
    <w:rsid w:val="002F266D"/>
    <w:rsid w:val="002F28AE"/>
    <w:rsid w:val="002F28BB"/>
    <w:rsid w:val="002F39AA"/>
    <w:rsid w:val="002F3B3A"/>
    <w:rsid w:val="002F3CB9"/>
    <w:rsid w:val="002F3CC4"/>
    <w:rsid w:val="002F3D93"/>
    <w:rsid w:val="002F40A8"/>
    <w:rsid w:val="002F43F6"/>
    <w:rsid w:val="002F464F"/>
    <w:rsid w:val="002F5038"/>
    <w:rsid w:val="002F52E3"/>
    <w:rsid w:val="002F5477"/>
    <w:rsid w:val="002F5BE8"/>
    <w:rsid w:val="002F6275"/>
    <w:rsid w:val="002F6422"/>
    <w:rsid w:val="002F684E"/>
    <w:rsid w:val="002F6C8D"/>
    <w:rsid w:val="002F6F63"/>
    <w:rsid w:val="002F7F7D"/>
    <w:rsid w:val="00300699"/>
    <w:rsid w:val="0030076D"/>
    <w:rsid w:val="00300A59"/>
    <w:rsid w:val="003010B6"/>
    <w:rsid w:val="0030161A"/>
    <w:rsid w:val="00301BC4"/>
    <w:rsid w:val="00301D25"/>
    <w:rsid w:val="0030249A"/>
    <w:rsid w:val="00302EF7"/>
    <w:rsid w:val="00303003"/>
    <w:rsid w:val="0030321A"/>
    <w:rsid w:val="00303335"/>
    <w:rsid w:val="00303B5B"/>
    <w:rsid w:val="00303E2E"/>
    <w:rsid w:val="00304308"/>
    <w:rsid w:val="00304388"/>
    <w:rsid w:val="00304A11"/>
    <w:rsid w:val="0030521B"/>
    <w:rsid w:val="00306A62"/>
    <w:rsid w:val="00306E91"/>
    <w:rsid w:val="003072B3"/>
    <w:rsid w:val="00307392"/>
    <w:rsid w:val="00310130"/>
    <w:rsid w:val="00310256"/>
    <w:rsid w:val="003102FB"/>
    <w:rsid w:val="00310DED"/>
    <w:rsid w:val="0031179E"/>
    <w:rsid w:val="00311B6C"/>
    <w:rsid w:val="00314844"/>
    <w:rsid w:val="00314896"/>
    <w:rsid w:val="00315B93"/>
    <w:rsid w:val="00315F26"/>
    <w:rsid w:val="00316208"/>
    <w:rsid w:val="003163BA"/>
    <w:rsid w:val="00316BF1"/>
    <w:rsid w:val="00317275"/>
    <w:rsid w:val="00317AA9"/>
    <w:rsid w:val="00317CAF"/>
    <w:rsid w:val="00317D50"/>
    <w:rsid w:val="00317F44"/>
    <w:rsid w:val="00320461"/>
    <w:rsid w:val="00320479"/>
    <w:rsid w:val="003205B2"/>
    <w:rsid w:val="003205D2"/>
    <w:rsid w:val="00320665"/>
    <w:rsid w:val="00320D76"/>
    <w:rsid w:val="00321119"/>
    <w:rsid w:val="0032136A"/>
    <w:rsid w:val="00321C0B"/>
    <w:rsid w:val="00321D70"/>
    <w:rsid w:val="00322B5E"/>
    <w:rsid w:val="0032336C"/>
    <w:rsid w:val="003234EB"/>
    <w:rsid w:val="00323EC5"/>
    <w:rsid w:val="00324BCF"/>
    <w:rsid w:val="003252EB"/>
    <w:rsid w:val="00325A47"/>
    <w:rsid w:val="00325BAC"/>
    <w:rsid w:val="00325F46"/>
    <w:rsid w:val="00326929"/>
    <w:rsid w:val="00326CEB"/>
    <w:rsid w:val="003273E4"/>
    <w:rsid w:val="003274AB"/>
    <w:rsid w:val="003274E0"/>
    <w:rsid w:val="00327A4E"/>
    <w:rsid w:val="00327B54"/>
    <w:rsid w:val="00327F30"/>
    <w:rsid w:val="00330826"/>
    <w:rsid w:val="00330B41"/>
    <w:rsid w:val="0033123B"/>
    <w:rsid w:val="003318AF"/>
    <w:rsid w:val="00331B57"/>
    <w:rsid w:val="00331ECE"/>
    <w:rsid w:val="003321D0"/>
    <w:rsid w:val="00332DD1"/>
    <w:rsid w:val="00332F6F"/>
    <w:rsid w:val="003333FB"/>
    <w:rsid w:val="00333531"/>
    <w:rsid w:val="00333780"/>
    <w:rsid w:val="00333CB4"/>
    <w:rsid w:val="003344A6"/>
    <w:rsid w:val="00334898"/>
    <w:rsid w:val="0033491F"/>
    <w:rsid w:val="003349B0"/>
    <w:rsid w:val="003350A7"/>
    <w:rsid w:val="0033586D"/>
    <w:rsid w:val="00335DE4"/>
    <w:rsid w:val="003362E9"/>
    <w:rsid w:val="00336345"/>
    <w:rsid w:val="003365BB"/>
    <w:rsid w:val="003369A8"/>
    <w:rsid w:val="00336C7D"/>
    <w:rsid w:val="00336F84"/>
    <w:rsid w:val="00336FF3"/>
    <w:rsid w:val="00337787"/>
    <w:rsid w:val="003379D1"/>
    <w:rsid w:val="00337D92"/>
    <w:rsid w:val="003408B4"/>
    <w:rsid w:val="00340AFE"/>
    <w:rsid w:val="00340C9E"/>
    <w:rsid w:val="00340E0B"/>
    <w:rsid w:val="00340EF6"/>
    <w:rsid w:val="003411E7"/>
    <w:rsid w:val="003414C6"/>
    <w:rsid w:val="003416E1"/>
    <w:rsid w:val="00341DD3"/>
    <w:rsid w:val="00341F2E"/>
    <w:rsid w:val="00342217"/>
    <w:rsid w:val="00342AAA"/>
    <w:rsid w:val="00342D12"/>
    <w:rsid w:val="00343A33"/>
    <w:rsid w:val="0034407D"/>
    <w:rsid w:val="003446CE"/>
    <w:rsid w:val="003449AD"/>
    <w:rsid w:val="00345661"/>
    <w:rsid w:val="00345796"/>
    <w:rsid w:val="003458BB"/>
    <w:rsid w:val="00345C24"/>
    <w:rsid w:val="003460EC"/>
    <w:rsid w:val="003461AA"/>
    <w:rsid w:val="003467EB"/>
    <w:rsid w:val="00346917"/>
    <w:rsid w:val="00346D6D"/>
    <w:rsid w:val="00346F57"/>
    <w:rsid w:val="0034746D"/>
    <w:rsid w:val="00347CEF"/>
    <w:rsid w:val="00347F8B"/>
    <w:rsid w:val="00350825"/>
    <w:rsid w:val="00350AEB"/>
    <w:rsid w:val="00350CCE"/>
    <w:rsid w:val="0035124D"/>
    <w:rsid w:val="003515CD"/>
    <w:rsid w:val="00351C26"/>
    <w:rsid w:val="00352043"/>
    <w:rsid w:val="003523CB"/>
    <w:rsid w:val="0035281D"/>
    <w:rsid w:val="00352A74"/>
    <w:rsid w:val="00352FF1"/>
    <w:rsid w:val="00353049"/>
    <w:rsid w:val="003530DC"/>
    <w:rsid w:val="003531E4"/>
    <w:rsid w:val="0035329E"/>
    <w:rsid w:val="003532A5"/>
    <w:rsid w:val="00353580"/>
    <w:rsid w:val="00353685"/>
    <w:rsid w:val="00353DA8"/>
    <w:rsid w:val="00353E88"/>
    <w:rsid w:val="00354A6D"/>
    <w:rsid w:val="00354FA2"/>
    <w:rsid w:val="00355896"/>
    <w:rsid w:val="00355F08"/>
    <w:rsid w:val="00356097"/>
    <w:rsid w:val="00356360"/>
    <w:rsid w:val="00356890"/>
    <w:rsid w:val="00356A72"/>
    <w:rsid w:val="0035703F"/>
    <w:rsid w:val="00357070"/>
    <w:rsid w:val="00357220"/>
    <w:rsid w:val="00357F79"/>
    <w:rsid w:val="00360D59"/>
    <w:rsid w:val="00360E60"/>
    <w:rsid w:val="00360F68"/>
    <w:rsid w:val="0036151E"/>
    <w:rsid w:val="0036172A"/>
    <w:rsid w:val="00361779"/>
    <w:rsid w:val="00361994"/>
    <w:rsid w:val="00361BBC"/>
    <w:rsid w:val="00361D3C"/>
    <w:rsid w:val="00361F0B"/>
    <w:rsid w:val="003622A5"/>
    <w:rsid w:val="003622E6"/>
    <w:rsid w:val="0036284F"/>
    <w:rsid w:val="00362A5D"/>
    <w:rsid w:val="00362BEF"/>
    <w:rsid w:val="00362D87"/>
    <w:rsid w:val="0036328F"/>
    <w:rsid w:val="00363750"/>
    <w:rsid w:val="00363D15"/>
    <w:rsid w:val="00363E3D"/>
    <w:rsid w:val="00364060"/>
    <w:rsid w:val="003641A1"/>
    <w:rsid w:val="00364258"/>
    <w:rsid w:val="00364288"/>
    <w:rsid w:val="00364778"/>
    <w:rsid w:val="003649CD"/>
    <w:rsid w:val="00365770"/>
    <w:rsid w:val="0036577E"/>
    <w:rsid w:val="003659B1"/>
    <w:rsid w:val="00366F2C"/>
    <w:rsid w:val="003674B7"/>
    <w:rsid w:val="00367590"/>
    <w:rsid w:val="00370B80"/>
    <w:rsid w:val="0037140C"/>
    <w:rsid w:val="00371745"/>
    <w:rsid w:val="00371CD8"/>
    <w:rsid w:val="00371F60"/>
    <w:rsid w:val="0037255D"/>
    <w:rsid w:val="00372EA6"/>
    <w:rsid w:val="00372F4D"/>
    <w:rsid w:val="00372F68"/>
    <w:rsid w:val="003735DE"/>
    <w:rsid w:val="00373656"/>
    <w:rsid w:val="003736AE"/>
    <w:rsid w:val="00373B4D"/>
    <w:rsid w:val="00373D6E"/>
    <w:rsid w:val="00373DE7"/>
    <w:rsid w:val="0037522F"/>
    <w:rsid w:val="00376856"/>
    <w:rsid w:val="00376A71"/>
    <w:rsid w:val="00376E64"/>
    <w:rsid w:val="0037758E"/>
    <w:rsid w:val="003779AF"/>
    <w:rsid w:val="00377B60"/>
    <w:rsid w:val="003806F6"/>
    <w:rsid w:val="0038094D"/>
    <w:rsid w:val="003815D7"/>
    <w:rsid w:val="003818EB"/>
    <w:rsid w:val="00381AE5"/>
    <w:rsid w:val="003823D1"/>
    <w:rsid w:val="00382466"/>
    <w:rsid w:val="00382768"/>
    <w:rsid w:val="00382E9D"/>
    <w:rsid w:val="00382FB9"/>
    <w:rsid w:val="003836D1"/>
    <w:rsid w:val="003848E6"/>
    <w:rsid w:val="00384BA5"/>
    <w:rsid w:val="003856AD"/>
    <w:rsid w:val="00385CA3"/>
    <w:rsid w:val="00386B74"/>
    <w:rsid w:val="00386EDC"/>
    <w:rsid w:val="00387584"/>
    <w:rsid w:val="00387871"/>
    <w:rsid w:val="003879C3"/>
    <w:rsid w:val="00387EF6"/>
    <w:rsid w:val="00390036"/>
    <w:rsid w:val="00390159"/>
    <w:rsid w:val="00390906"/>
    <w:rsid w:val="00390EFB"/>
    <w:rsid w:val="0039132F"/>
    <w:rsid w:val="003915ED"/>
    <w:rsid w:val="00391C5C"/>
    <w:rsid w:val="00391E85"/>
    <w:rsid w:val="00392096"/>
    <w:rsid w:val="003922E6"/>
    <w:rsid w:val="00392977"/>
    <w:rsid w:val="003931F8"/>
    <w:rsid w:val="003933C8"/>
    <w:rsid w:val="00393DE2"/>
    <w:rsid w:val="00394490"/>
    <w:rsid w:val="00394B30"/>
    <w:rsid w:val="0039543B"/>
    <w:rsid w:val="0039564D"/>
    <w:rsid w:val="0039623F"/>
    <w:rsid w:val="003965E3"/>
    <w:rsid w:val="0039694C"/>
    <w:rsid w:val="00396D73"/>
    <w:rsid w:val="003970A0"/>
    <w:rsid w:val="00397583"/>
    <w:rsid w:val="003975E3"/>
    <w:rsid w:val="00397D8C"/>
    <w:rsid w:val="00397F5F"/>
    <w:rsid w:val="003A046F"/>
    <w:rsid w:val="003A1220"/>
    <w:rsid w:val="003A1309"/>
    <w:rsid w:val="003A1474"/>
    <w:rsid w:val="003A17C7"/>
    <w:rsid w:val="003A198A"/>
    <w:rsid w:val="003A1F9D"/>
    <w:rsid w:val="003A1FE0"/>
    <w:rsid w:val="003A22E2"/>
    <w:rsid w:val="003A2A3B"/>
    <w:rsid w:val="003A2B78"/>
    <w:rsid w:val="003A3AE3"/>
    <w:rsid w:val="003A3CA0"/>
    <w:rsid w:val="003A4077"/>
    <w:rsid w:val="003A43B7"/>
    <w:rsid w:val="003A445C"/>
    <w:rsid w:val="003A4C33"/>
    <w:rsid w:val="003A5291"/>
    <w:rsid w:val="003A5474"/>
    <w:rsid w:val="003A552B"/>
    <w:rsid w:val="003A57C6"/>
    <w:rsid w:val="003A5BE8"/>
    <w:rsid w:val="003A624E"/>
    <w:rsid w:val="003A69B9"/>
    <w:rsid w:val="003A7787"/>
    <w:rsid w:val="003B00D5"/>
    <w:rsid w:val="003B08F0"/>
    <w:rsid w:val="003B11D2"/>
    <w:rsid w:val="003B18B1"/>
    <w:rsid w:val="003B1CB6"/>
    <w:rsid w:val="003B204F"/>
    <w:rsid w:val="003B2363"/>
    <w:rsid w:val="003B26AA"/>
    <w:rsid w:val="003B2D9D"/>
    <w:rsid w:val="003B307E"/>
    <w:rsid w:val="003B3BC0"/>
    <w:rsid w:val="003B3CC3"/>
    <w:rsid w:val="003B3F78"/>
    <w:rsid w:val="003B49D0"/>
    <w:rsid w:val="003B5201"/>
    <w:rsid w:val="003B5673"/>
    <w:rsid w:val="003B59D8"/>
    <w:rsid w:val="003B5A46"/>
    <w:rsid w:val="003B5B86"/>
    <w:rsid w:val="003B6204"/>
    <w:rsid w:val="003B6228"/>
    <w:rsid w:val="003B6299"/>
    <w:rsid w:val="003B6907"/>
    <w:rsid w:val="003B6ACB"/>
    <w:rsid w:val="003B73B0"/>
    <w:rsid w:val="003B792E"/>
    <w:rsid w:val="003B7B4B"/>
    <w:rsid w:val="003B7E0E"/>
    <w:rsid w:val="003C02F2"/>
    <w:rsid w:val="003C09EE"/>
    <w:rsid w:val="003C0B2E"/>
    <w:rsid w:val="003C126A"/>
    <w:rsid w:val="003C13C7"/>
    <w:rsid w:val="003C15FB"/>
    <w:rsid w:val="003C176C"/>
    <w:rsid w:val="003C1888"/>
    <w:rsid w:val="003C194F"/>
    <w:rsid w:val="003C19F7"/>
    <w:rsid w:val="003C1BE2"/>
    <w:rsid w:val="003C1F63"/>
    <w:rsid w:val="003C2108"/>
    <w:rsid w:val="003C2423"/>
    <w:rsid w:val="003C2F10"/>
    <w:rsid w:val="003C2F49"/>
    <w:rsid w:val="003C3317"/>
    <w:rsid w:val="003C3839"/>
    <w:rsid w:val="003C3B0C"/>
    <w:rsid w:val="003C3FBD"/>
    <w:rsid w:val="003C41B5"/>
    <w:rsid w:val="003C44D3"/>
    <w:rsid w:val="003C48D1"/>
    <w:rsid w:val="003C48F6"/>
    <w:rsid w:val="003C49BF"/>
    <w:rsid w:val="003C4CDE"/>
    <w:rsid w:val="003C5681"/>
    <w:rsid w:val="003C5837"/>
    <w:rsid w:val="003C5A87"/>
    <w:rsid w:val="003C5B68"/>
    <w:rsid w:val="003C6181"/>
    <w:rsid w:val="003C62A0"/>
    <w:rsid w:val="003C6344"/>
    <w:rsid w:val="003C6DF9"/>
    <w:rsid w:val="003C6EE5"/>
    <w:rsid w:val="003C6F88"/>
    <w:rsid w:val="003C7988"/>
    <w:rsid w:val="003D0251"/>
    <w:rsid w:val="003D02D7"/>
    <w:rsid w:val="003D08D6"/>
    <w:rsid w:val="003D14F9"/>
    <w:rsid w:val="003D1FAF"/>
    <w:rsid w:val="003D2E90"/>
    <w:rsid w:val="003D39D3"/>
    <w:rsid w:val="003D3A79"/>
    <w:rsid w:val="003D3AA0"/>
    <w:rsid w:val="003D3FF3"/>
    <w:rsid w:val="003D53EF"/>
    <w:rsid w:val="003D5578"/>
    <w:rsid w:val="003D58D6"/>
    <w:rsid w:val="003D640C"/>
    <w:rsid w:val="003D6E37"/>
    <w:rsid w:val="003D6FD1"/>
    <w:rsid w:val="003D7144"/>
    <w:rsid w:val="003D7EA3"/>
    <w:rsid w:val="003E028C"/>
    <w:rsid w:val="003E09DC"/>
    <w:rsid w:val="003E0CFA"/>
    <w:rsid w:val="003E1044"/>
    <w:rsid w:val="003E14E0"/>
    <w:rsid w:val="003E1599"/>
    <w:rsid w:val="003E1958"/>
    <w:rsid w:val="003E2201"/>
    <w:rsid w:val="003E3334"/>
    <w:rsid w:val="003E3D53"/>
    <w:rsid w:val="003E3E67"/>
    <w:rsid w:val="003E3E74"/>
    <w:rsid w:val="003E499C"/>
    <w:rsid w:val="003E4CF2"/>
    <w:rsid w:val="003E4D03"/>
    <w:rsid w:val="003E527E"/>
    <w:rsid w:val="003E55CF"/>
    <w:rsid w:val="003E5C57"/>
    <w:rsid w:val="003E6891"/>
    <w:rsid w:val="003E6DF7"/>
    <w:rsid w:val="003E7314"/>
    <w:rsid w:val="003E7801"/>
    <w:rsid w:val="003E7A83"/>
    <w:rsid w:val="003E7AA5"/>
    <w:rsid w:val="003E7B6F"/>
    <w:rsid w:val="003F0776"/>
    <w:rsid w:val="003F0939"/>
    <w:rsid w:val="003F0B96"/>
    <w:rsid w:val="003F0C2C"/>
    <w:rsid w:val="003F0CD0"/>
    <w:rsid w:val="003F10A6"/>
    <w:rsid w:val="003F112D"/>
    <w:rsid w:val="003F1734"/>
    <w:rsid w:val="003F1E3D"/>
    <w:rsid w:val="003F1EA1"/>
    <w:rsid w:val="003F2B6E"/>
    <w:rsid w:val="003F2E25"/>
    <w:rsid w:val="003F2EBA"/>
    <w:rsid w:val="003F362D"/>
    <w:rsid w:val="003F3732"/>
    <w:rsid w:val="003F3762"/>
    <w:rsid w:val="003F381E"/>
    <w:rsid w:val="003F38F7"/>
    <w:rsid w:val="003F3945"/>
    <w:rsid w:val="003F3B94"/>
    <w:rsid w:val="003F3B9F"/>
    <w:rsid w:val="003F3CA1"/>
    <w:rsid w:val="003F3D94"/>
    <w:rsid w:val="003F4202"/>
    <w:rsid w:val="003F4574"/>
    <w:rsid w:val="003F49E0"/>
    <w:rsid w:val="003F5322"/>
    <w:rsid w:val="003F532C"/>
    <w:rsid w:val="003F5817"/>
    <w:rsid w:val="003F5E30"/>
    <w:rsid w:val="003F5EEF"/>
    <w:rsid w:val="003F6677"/>
    <w:rsid w:val="003F685A"/>
    <w:rsid w:val="003F6869"/>
    <w:rsid w:val="003F6CD9"/>
    <w:rsid w:val="003F7DFD"/>
    <w:rsid w:val="003F7EC7"/>
    <w:rsid w:val="004001BF"/>
    <w:rsid w:val="004002E3"/>
    <w:rsid w:val="00400E8E"/>
    <w:rsid w:val="00401341"/>
    <w:rsid w:val="004020D9"/>
    <w:rsid w:val="004023BB"/>
    <w:rsid w:val="004023E1"/>
    <w:rsid w:val="00402682"/>
    <w:rsid w:val="004027F4"/>
    <w:rsid w:val="004029CF"/>
    <w:rsid w:val="00402DD1"/>
    <w:rsid w:val="00402E8A"/>
    <w:rsid w:val="004031E5"/>
    <w:rsid w:val="004035A9"/>
    <w:rsid w:val="00403860"/>
    <w:rsid w:val="00403A97"/>
    <w:rsid w:val="00403DC7"/>
    <w:rsid w:val="0040478B"/>
    <w:rsid w:val="00404F40"/>
    <w:rsid w:val="0040533B"/>
    <w:rsid w:val="0040585E"/>
    <w:rsid w:val="00405DF3"/>
    <w:rsid w:val="00406523"/>
    <w:rsid w:val="00406778"/>
    <w:rsid w:val="0040682B"/>
    <w:rsid w:val="00406A80"/>
    <w:rsid w:val="00406F19"/>
    <w:rsid w:val="00407118"/>
    <w:rsid w:val="00407A67"/>
    <w:rsid w:val="00407D1F"/>
    <w:rsid w:val="00412739"/>
    <w:rsid w:val="00413246"/>
    <w:rsid w:val="0041341F"/>
    <w:rsid w:val="00413860"/>
    <w:rsid w:val="004139A9"/>
    <w:rsid w:val="0041442F"/>
    <w:rsid w:val="0041467E"/>
    <w:rsid w:val="0041472D"/>
    <w:rsid w:val="0041490D"/>
    <w:rsid w:val="00414FF2"/>
    <w:rsid w:val="004156F9"/>
    <w:rsid w:val="00415893"/>
    <w:rsid w:val="00415A7C"/>
    <w:rsid w:val="00415B25"/>
    <w:rsid w:val="004167B4"/>
    <w:rsid w:val="00416CE0"/>
    <w:rsid w:val="0041709C"/>
    <w:rsid w:val="00417383"/>
    <w:rsid w:val="0041775E"/>
    <w:rsid w:val="0042030C"/>
    <w:rsid w:val="00420514"/>
    <w:rsid w:val="00420A71"/>
    <w:rsid w:val="00420C54"/>
    <w:rsid w:val="00420FDF"/>
    <w:rsid w:val="00421219"/>
    <w:rsid w:val="00421AA5"/>
    <w:rsid w:val="00421E39"/>
    <w:rsid w:val="004226ED"/>
    <w:rsid w:val="004227D4"/>
    <w:rsid w:val="00422CA3"/>
    <w:rsid w:val="00422E2D"/>
    <w:rsid w:val="00422FF2"/>
    <w:rsid w:val="00423532"/>
    <w:rsid w:val="0042356A"/>
    <w:rsid w:val="00423665"/>
    <w:rsid w:val="0042380B"/>
    <w:rsid w:val="00423EB7"/>
    <w:rsid w:val="004246BA"/>
    <w:rsid w:val="004249FF"/>
    <w:rsid w:val="0042542F"/>
    <w:rsid w:val="004255B7"/>
    <w:rsid w:val="00425B2D"/>
    <w:rsid w:val="0042606A"/>
    <w:rsid w:val="004260BF"/>
    <w:rsid w:val="0042619A"/>
    <w:rsid w:val="00427039"/>
    <w:rsid w:val="00427277"/>
    <w:rsid w:val="00427592"/>
    <w:rsid w:val="00427CD8"/>
    <w:rsid w:val="0043012E"/>
    <w:rsid w:val="0043036B"/>
    <w:rsid w:val="00430396"/>
    <w:rsid w:val="004313D0"/>
    <w:rsid w:val="004314AC"/>
    <w:rsid w:val="0043195A"/>
    <w:rsid w:val="004319EB"/>
    <w:rsid w:val="0043314A"/>
    <w:rsid w:val="0043353C"/>
    <w:rsid w:val="00433B9A"/>
    <w:rsid w:val="00433F1D"/>
    <w:rsid w:val="00434001"/>
    <w:rsid w:val="004340BE"/>
    <w:rsid w:val="00434743"/>
    <w:rsid w:val="0043478A"/>
    <w:rsid w:val="00434EB8"/>
    <w:rsid w:val="00435E15"/>
    <w:rsid w:val="004368B9"/>
    <w:rsid w:val="0043690B"/>
    <w:rsid w:val="00436B27"/>
    <w:rsid w:val="00436D23"/>
    <w:rsid w:val="00437792"/>
    <w:rsid w:val="0044046D"/>
    <w:rsid w:val="004417A2"/>
    <w:rsid w:val="00441925"/>
    <w:rsid w:val="0044192A"/>
    <w:rsid w:val="00441F07"/>
    <w:rsid w:val="004424A9"/>
    <w:rsid w:val="004429C7"/>
    <w:rsid w:val="00442A77"/>
    <w:rsid w:val="00442B06"/>
    <w:rsid w:val="00442B28"/>
    <w:rsid w:val="00442F56"/>
    <w:rsid w:val="004431F9"/>
    <w:rsid w:val="00443716"/>
    <w:rsid w:val="004437E6"/>
    <w:rsid w:val="004438A0"/>
    <w:rsid w:val="00443A27"/>
    <w:rsid w:val="00444F56"/>
    <w:rsid w:val="00445DA7"/>
    <w:rsid w:val="00445F78"/>
    <w:rsid w:val="00446320"/>
    <w:rsid w:val="00446926"/>
    <w:rsid w:val="0044694B"/>
    <w:rsid w:val="00447316"/>
    <w:rsid w:val="00447686"/>
    <w:rsid w:val="004476E4"/>
    <w:rsid w:val="00450AFB"/>
    <w:rsid w:val="00450FDD"/>
    <w:rsid w:val="00451340"/>
    <w:rsid w:val="0045219C"/>
    <w:rsid w:val="00452282"/>
    <w:rsid w:val="0045253F"/>
    <w:rsid w:val="0045275F"/>
    <w:rsid w:val="00453262"/>
    <w:rsid w:val="00453281"/>
    <w:rsid w:val="00453314"/>
    <w:rsid w:val="004534D0"/>
    <w:rsid w:val="004534FC"/>
    <w:rsid w:val="00453D27"/>
    <w:rsid w:val="004556C3"/>
    <w:rsid w:val="00456BD1"/>
    <w:rsid w:val="00456D11"/>
    <w:rsid w:val="00456F1B"/>
    <w:rsid w:val="004570F4"/>
    <w:rsid w:val="004572F2"/>
    <w:rsid w:val="00457D84"/>
    <w:rsid w:val="00457E7F"/>
    <w:rsid w:val="00457E96"/>
    <w:rsid w:val="00460166"/>
    <w:rsid w:val="0046030B"/>
    <w:rsid w:val="004608C7"/>
    <w:rsid w:val="00460BCF"/>
    <w:rsid w:val="004614B6"/>
    <w:rsid w:val="00461CD7"/>
    <w:rsid w:val="00461F76"/>
    <w:rsid w:val="0046209B"/>
    <w:rsid w:val="004624B6"/>
    <w:rsid w:val="00462756"/>
    <w:rsid w:val="00462840"/>
    <w:rsid w:val="004628F1"/>
    <w:rsid w:val="00462E78"/>
    <w:rsid w:val="00463A7B"/>
    <w:rsid w:val="00463A99"/>
    <w:rsid w:val="00464117"/>
    <w:rsid w:val="00464DEF"/>
    <w:rsid w:val="00464E60"/>
    <w:rsid w:val="00465266"/>
    <w:rsid w:val="00465343"/>
    <w:rsid w:val="0046546C"/>
    <w:rsid w:val="00465504"/>
    <w:rsid w:val="0046590C"/>
    <w:rsid w:val="00465C47"/>
    <w:rsid w:val="00465F6E"/>
    <w:rsid w:val="004665EF"/>
    <w:rsid w:val="00466707"/>
    <w:rsid w:val="00466B8E"/>
    <w:rsid w:val="00466D54"/>
    <w:rsid w:val="00467085"/>
    <w:rsid w:val="004675E0"/>
    <w:rsid w:val="004679BA"/>
    <w:rsid w:val="00467AC3"/>
    <w:rsid w:val="00467F04"/>
    <w:rsid w:val="00471F41"/>
    <w:rsid w:val="004722D1"/>
    <w:rsid w:val="004725BA"/>
    <w:rsid w:val="0047268C"/>
    <w:rsid w:val="00472A7D"/>
    <w:rsid w:val="004732E6"/>
    <w:rsid w:val="00473B69"/>
    <w:rsid w:val="00474009"/>
    <w:rsid w:val="0047462A"/>
    <w:rsid w:val="004747FA"/>
    <w:rsid w:val="004748BA"/>
    <w:rsid w:val="00474956"/>
    <w:rsid w:val="00474D84"/>
    <w:rsid w:val="00475372"/>
    <w:rsid w:val="004755B4"/>
    <w:rsid w:val="004759B1"/>
    <w:rsid w:val="004759C5"/>
    <w:rsid w:val="00475AC6"/>
    <w:rsid w:val="0047619A"/>
    <w:rsid w:val="004774CB"/>
    <w:rsid w:val="0047763D"/>
    <w:rsid w:val="0047768F"/>
    <w:rsid w:val="00477C3C"/>
    <w:rsid w:val="00480351"/>
    <w:rsid w:val="00480A34"/>
    <w:rsid w:val="00480F04"/>
    <w:rsid w:val="00481246"/>
    <w:rsid w:val="00481C11"/>
    <w:rsid w:val="00481C7C"/>
    <w:rsid w:val="00481D6B"/>
    <w:rsid w:val="00481E8E"/>
    <w:rsid w:val="00482007"/>
    <w:rsid w:val="0048294B"/>
    <w:rsid w:val="004833E7"/>
    <w:rsid w:val="0048373B"/>
    <w:rsid w:val="00483AFE"/>
    <w:rsid w:val="00483E0F"/>
    <w:rsid w:val="00484C33"/>
    <w:rsid w:val="00484C83"/>
    <w:rsid w:val="0048518A"/>
    <w:rsid w:val="00486ADB"/>
    <w:rsid w:val="00486D20"/>
    <w:rsid w:val="00486EF6"/>
    <w:rsid w:val="0048788D"/>
    <w:rsid w:val="004901DD"/>
    <w:rsid w:val="00490B18"/>
    <w:rsid w:val="00491390"/>
    <w:rsid w:val="004918B9"/>
    <w:rsid w:val="00492C77"/>
    <w:rsid w:val="00492D1F"/>
    <w:rsid w:val="00493003"/>
    <w:rsid w:val="00493339"/>
    <w:rsid w:val="00493439"/>
    <w:rsid w:val="00493735"/>
    <w:rsid w:val="0049466D"/>
    <w:rsid w:val="004946F7"/>
    <w:rsid w:val="004954C1"/>
    <w:rsid w:val="00495E9D"/>
    <w:rsid w:val="004960B6"/>
    <w:rsid w:val="00496387"/>
    <w:rsid w:val="004969EC"/>
    <w:rsid w:val="00496B8E"/>
    <w:rsid w:val="00496BD7"/>
    <w:rsid w:val="00496CF5"/>
    <w:rsid w:val="0049760F"/>
    <w:rsid w:val="0049780B"/>
    <w:rsid w:val="00497BB9"/>
    <w:rsid w:val="00497FD2"/>
    <w:rsid w:val="004A0071"/>
    <w:rsid w:val="004A0231"/>
    <w:rsid w:val="004A050A"/>
    <w:rsid w:val="004A0800"/>
    <w:rsid w:val="004A0A71"/>
    <w:rsid w:val="004A0C21"/>
    <w:rsid w:val="004A1ADC"/>
    <w:rsid w:val="004A1FB9"/>
    <w:rsid w:val="004A2384"/>
    <w:rsid w:val="004A2438"/>
    <w:rsid w:val="004A245F"/>
    <w:rsid w:val="004A2DF4"/>
    <w:rsid w:val="004A2F1C"/>
    <w:rsid w:val="004A3149"/>
    <w:rsid w:val="004A373C"/>
    <w:rsid w:val="004A416F"/>
    <w:rsid w:val="004A448C"/>
    <w:rsid w:val="004A460C"/>
    <w:rsid w:val="004A4DA9"/>
    <w:rsid w:val="004A4F3E"/>
    <w:rsid w:val="004A5D57"/>
    <w:rsid w:val="004A6535"/>
    <w:rsid w:val="004A65B7"/>
    <w:rsid w:val="004A677E"/>
    <w:rsid w:val="004A6D91"/>
    <w:rsid w:val="004A6F24"/>
    <w:rsid w:val="004A7424"/>
    <w:rsid w:val="004A7B45"/>
    <w:rsid w:val="004A7BA2"/>
    <w:rsid w:val="004A7C35"/>
    <w:rsid w:val="004B045A"/>
    <w:rsid w:val="004B0751"/>
    <w:rsid w:val="004B10A9"/>
    <w:rsid w:val="004B10CD"/>
    <w:rsid w:val="004B149D"/>
    <w:rsid w:val="004B186F"/>
    <w:rsid w:val="004B18E3"/>
    <w:rsid w:val="004B1A19"/>
    <w:rsid w:val="004B2048"/>
    <w:rsid w:val="004B224C"/>
    <w:rsid w:val="004B2372"/>
    <w:rsid w:val="004B252F"/>
    <w:rsid w:val="004B25DD"/>
    <w:rsid w:val="004B285F"/>
    <w:rsid w:val="004B2E30"/>
    <w:rsid w:val="004B30B9"/>
    <w:rsid w:val="004B3385"/>
    <w:rsid w:val="004B358A"/>
    <w:rsid w:val="004B35F0"/>
    <w:rsid w:val="004B3B21"/>
    <w:rsid w:val="004B3EE9"/>
    <w:rsid w:val="004B42B1"/>
    <w:rsid w:val="004B4A74"/>
    <w:rsid w:val="004B4F83"/>
    <w:rsid w:val="004B6080"/>
    <w:rsid w:val="004B613B"/>
    <w:rsid w:val="004B61CA"/>
    <w:rsid w:val="004B6657"/>
    <w:rsid w:val="004B6C35"/>
    <w:rsid w:val="004B6D83"/>
    <w:rsid w:val="004B7C7C"/>
    <w:rsid w:val="004B7D45"/>
    <w:rsid w:val="004C0967"/>
    <w:rsid w:val="004C0E54"/>
    <w:rsid w:val="004C1295"/>
    <w:rsid w:val="004C1E5D"/>
    <w:rsid w:val="004C22FC"/>
    <w:rsid w:val="004C2FBF"/>
    <w:rsid w:val="004C336A"/>
    <w:rsid w:val="004C3382"/>
    <w:rsid w:val="004C3401"/>
    <w:rsid w:val="004C3BDB"/>
    <w:rsid w:val="004C417D"/>
    <w:rsid w:val="004C4274"/>
    <w:rsid w:val="004C51E6"/>
    <w:rsid w:val="004C5674"/>
    <w:rsid w:val="004C5919"/>
    <w:rsid w:val="004C5A44"/>
    <w:rsid w:val="004C65A7"/>
    <w:rsid w:val="004C6F4C"/>
    <w:rsid w:val="004C707E"/>
    <w:rsid w:val="004C719E"/>
    <w:rsid w:val="004C7438"/>
    <w:rsid w:val="004C7D46"/>
    <w:rsid w:val="004C7F0D"/>
    <w:rsid w:val="004D037C"/>
    <w:rsid w:val="004D093E"/>
    <w:rsid w:val="004D0A41"/>
    <w:rsid w:val="004D0FD8"/>
    <w:rsid w:val="004D129C"/>
    <w:rsid w:val="004D15E3"/>
    <w:rsid w:val="004D16A6"/>
    <w:rsid w:val="004D23D7"/>
    <w:rsid w:val="004D25C4"/>
    <w:rsid w:val="004D268E"/>
    <w:rsid w:val="004D28D7"/>
    <w:rsid w:val="004D2A1E"/>
    <w:rsid w:val="004D3468"/>
    <w:rsid w:val="004D34B0"/>
    <w:rsid w:val="004D401D"/>
    <w:rsid w:val="004D41A3"/>
    <w:rsid w:val="004D471C"/>
    <w:rsid w:val="004D4751"/>
    <w:rsid w:val="004D49F6"/>
    <w:rsid w:val="004D4BEA"/>
    <w:rsid w:val="004D4ED5"/>
    <w:rsid w:val="004D54D1"/>
    <w:rsid w:val="004D5994"/>
    <w:rsid w:val="004D5995"/>
    <w:rsid w:val="004D68BF"/>
    <w:rsid w:val="004D694F"/>
    <w:rsid w:val="004D6F13"/>
    <w:rsid w:val="004D7468"/>
    <w:rsid w:val="004D7C99"/>
    <w:rsid w:val="004D7E41"/>
    <w:rsid w:val="004D7F64"/>
    <w:rsid w:val="004E03F2"/>
    <w:rsid w:val="004E0B32"/>
    <w:rsid w:val="004E0C56"/>
    <w:rsid w:val="004E125A"/>
    <w:rsid w:val="004E1AA7"/>
    <w:rsid w:val="004E1DB3"/>
    <w:rsid w:val="004E26C7"/>
    <w:rsid w:val="004E2B95"/>
    <w:rsid w:val="004E30E5"/>
    <w:rsid w:val="004E34DA"/>
    <w:rsid w:val="004E37FE"/>
    <w:rsid w:val="004E3A47"/>
    <w:rsid w:val="004E3DC6"/>
    <w:rsid w:val="004E3EAD"/>
    <w:rsid w:val="004E41D6"/>
    <w:rsid w:val="004E421A"/>
    <w:rsid w:val="004E4FB3"/>
    <w:rsid w:val="004E5170"/>
    <w:rsid w:val="004E527A"/>
    <w:rsid w:val="004E57CE"/>
    <w:rsid w:val="004E58C3"/>
    <w:rsid w:val="004E5B2C"/>
    <w:rsid w:val="004E6055"/>
    <w:rsid w:val="004E62C7"/>
    <w:rsid w:val="004E63C2"/>
    <w:rsid w:val="004E66DE"/>
    <w:rsid w:val="004E6721"/>
    <w:rsid w:val="004E6791"/>
    <w:rsid w:val="004E69BA"/>
    <w:rsid w:val="004E6C37"/>
    <w:rsid w:val="004E71F6"/>
    <w:rsid w:val="004E7CF3"/>
    <w:rsid w:val="004E7DFA"/>
    <w:rsid w:val="004F01BE"/>
    <w:rsid w:val="004F0217"/>
    <w:rsid w:val="004F035F"/>
    <w:rsid w:val="004F074B"/>
    <w:rsid w:val="004F0A02"/>
    <w:rsid w:val="004F0CFD"/>
    <w:rsid w:val="004F0FCF"/>
    <w:rsid w:val="004F1154"/>
    <w:rsid w:val="004F11D7"/>
    <w:rsid w:val="004F12AA"/>
    <w:rsid w:val="004F13C0"/>
    <w:rsid w:val="004F20ED"/>
    <w:rsid w:val="004F3223"/>
    <w:rsid w:val="004F3A40"/>
    <w:rsid w:val="004F3D94"/>
    <w:rsid w:val="004F3FAD"/>
    <w:rsid w:val="004F4B8F"/>
    <w:rsid w:val="004F4C79"/>
    <w:rsid w:val="004F4E44"/>
    <w:rsid w:val="004F5365"/>
    <w:rsid w:val="004F537E"/>
    <w:rsid w:val="004F556C"/>
    <w:rsid w:val="004F5972"/>
    <w:rsid w:val="004F59C4"/>
    <w:rsid w:val="004F60DE"/>
    <w:rsid w:val="004F6143"/>
    <w:rsid w:val="004F6824"/>
    <w:rsid w:val="004F720C"/>
    <w:rsid w:val="004F7408"/>
    <w:rsid w:val="004F7F7C"/>
    <w:rsid w:val="004F7FF4"/>
    <w:rsid w:val="00500107"/>
    <w:rsid w:val="00501335"/>
    <w:rsid w:val="005014C8"/>
    <w:rsid w:val="0050152D"/>
    <w:rsid w:val="00502C7D"/>
    <w:rsid w:val="005034FA"/>
    <w:rsid w:val="00503853"/>
    <w:rsid w:val="005047CB"/>
    <w:rsid w:val="0050494D"/>
    <w:rsid w:val="005049AF"/>
    <w:rsid w:val="00504C1E"/>
    <w:rsid w:val="005056DB"/>
    <w:rsid w:val="0050618C"/>
    <w:rsid w:val="005063E2"/>
    <w:rsid w:val="00506460"/>
    <w:rsid w:val="005064F3"/>
    <w:rsid w:val="00506E8C"/>
    <w:rsid w:val="005073FC"/>
    <w:rsid w:val="005074AA"/>
    <w:rsid w:val="0050761F"/>
    <w:rsid w:val="00507B75"/>
    <w:rsid w:val="00510506"/>
    <w:rsid w:val="00510E70"/>
    <w:rsid w:val="0051109D"/>
    <w:rsid w:val="00511B5C"/>
    <w:rsid w:val="005122AC"/>
    <w:rsid w:val="00512695"/>
    <w:rsid w:val="00512804"/>
    <w:rsid w:val="00512E6F"/>
    <w:rsid w:val="00513169"/>
    <w:rsid w:val="00513296"/>
    <w:rsid w:val="005134BA"/>
    <w:rsid w:val="005137E2"/>
    <w:rsid w:val="005139A9"/>
    <w:rsid w:val="00513AC6"/>
    <w:rsid w:val="00513C12"/>
    <w:rsid w:val="00513E78"/>
    <w:rsid w:val="0051422E"/>
    <w:rsid w:val="005143A3"/>
    <w:rsid w:val="00514491"/>
    <w:rsid w:val="00514EAB"/>
    <w:rsid w:val="005151E4"/>
    <w:rsid w:val="00515BA2"/>
    <w:rsid w:val="0051604B"/>
    <w:rsid w:val="005170D7"/>
    <w:rsid w:val="0051750E"/>
    <w:rsid w:val="00517654"/>
    <w:rsid w:val="005179EC"/>
    <w:rsid w:val="00520990"/>
    <w:rsid w:val="0052114F"/>
    <w:rsid w:val="00521201"/>
    <w:rsid w:val="00521288"/>
    <w:rsid w:val="00521A14"/>
    <w:rsid w:val="00522424"/>
    <w:rsid w:val="00522479"/>
    <w:rsid w:val="00522573"/>
    <w:rsid w:val="0052415A"/>
    <w:rsid w:val="005242EB"/>
    <w:rsid w:val="0052487A"/>
    <w:rsid w:val="00524CA7"/>
    <w:rsid w:val="00524EA2"/>
    <w:rsid w:val="00525CAD"/>
    <w:rsid w:val="00525FB5"/>
    <w:rsid w:val="00526219"/>
    <w:rsid w:val="00526705"/>
    <w:rsid w:val="005267B6"/>
    <w:rsid w:val="005268F6"/>
    <w:rsid w:val="00527861"/>
    <w:rsid w:val="00527865"/>
    <w:rsid w:val="0053059A"/>
    <w:rsid w:val="00530769"/>
    <w:rsid w:val="00530CDE"/>
    <w:rsid w:val="005316FF"/>
    <w:rsid w:val="00531B5D"/>
    <w:rsid w:val="00531BF4"/>
    <w:rsid w:val="00531DFD"/>
    <w:rsid w:val="0053221E"/>
    <w:rsid w:val="00532267"/>
    <w:rsid w:val="0053270A"/>
    <w:rsid w:val="00532B2C"/>
    <w:rsid w:val="00532BD5"/>
    <w:rsid w:val="00532BE1"/>
    <w:rsid w:val="0053367A"/>
    <w:rsid w:val="005339AC"/>
    <w:rsid w:val="00533ACA"/>
    <w:rsid w:val="00534073"/>
    <w:rsid w:val="005340E7"/>
    <w:rsid w:val="00535011"/>
    <w:rsid w:val="00535E04"/>
    <w:rsid w:val="00535FFF"/>
    <w:rsid w:val="00536539"/>
    <w:rsid w:val="00536E30"/>
    <w:rsid w:val="00537B9B"/>
    <w:rsid w:val="0054034B"/>
    <w:rsid w:val="00540A43"/>
    <w:rsid w:val="00540A80"/>
    <w:rsid w:val="00540F40"/>
    <w:rsid w:val="005410AD"/>
    <w:rsid w:val="00542676"/>
    <w:rsid w:val="00542A94"/>
    <w:rsid w:val="00542DE2"/>
    <w:rsid w:val="0054320F"/>
    <w:rsid w:val="00543E0C"/>
    <w:rsid w:val="00544158"/>
    <w:rsid w:val="005447A1"/>
    <w:rsid w:val="005447F8"/>
    <w:rsid w:val="00544A36"/>
    <w:rsid w:val="00544CB7"/>
    <w:rsid w:val="00545839"/>
    <w:rsid w:val="00545AA5"/>
    <w:rsid w:val="00545D9B"/>
    <w:rsid w:val="0054643E"/>
    <w:rsid w:val="00547047"/>
    <w:rsid w:val="00547285"/>
    <w:rsid w:val="00547E34"/>
    <w:rsid w:val="005504E1"/>
    <w:rsid w:val="0055086F"/>
    <w:rsid w:val="00550D05"/>
    <w:rsid w:val="00550E7B"/>
    <w:rsid w:val="00550F70"/>
    <w:rsid w:val="0055100D"/>
    <w:rsid w:val="005515E6"/>
    <w:rsid w:val="00551690"/>
    <w:rsid w:val="00551B4C"/>
    <w:rsid w:val="005524E1"/>
    <w:rsid w:val="00553466"/>
    <w:rsid w:val="00554A59"/>
    <w:rsid w:val="00554D8B"/>
    <w:rsid w:val="00554F0D"/>
    <w:rsid w:val="00555E4C"/>
    <w:rsid w:val="00555EC6"/>
    <w:rsid w:val="00555F04"/>
    <w:rsid w:val="00556758"/>
    <w:rsid w:val="00556857"/>
    <w:rsid w:val="005568CB"/>
    <w:rsid w:val="0055697B"/>
    <w:rsid w:val="00556F4D"/>
    <w:rsid w:val="00557775"/>
    <w:rsid w:val="005601C2"/>
    <w:rsid w:val="0056082B"/>
    <w:rsid w:val="005613BB"/>
    <w:rsid w:val="00561E16"/>
    <w:rsid w:val="005620DF"/>
    <w:rsid w:val="00562111"/>
    <w:rsid w:val="00562A75"/>
    <w:rsid w:val="00562BCC"/>
    <w:rsid w:val="00562BEB"/>
    <w:rsid w:val="00563059"/>
    <w:rsid w:val="0056343E"/>
    <w:rsid w:val="005637E8"/>
    <w:rsid w:val="00563AB5"/>
    <w:rsid w:val="00563E08"/>
    <w:rsid w:val="005641D6"/>
    <w:rsid w:val="00564B40"/>
    <w:rsid w:val="00564BAF"/>
    <w:rsid w:val="00564F29"/>
    <w:rsid w:val="00564FC2"/>
    <w:rsid w:val="005653DB"/>
    <w:rsid w:val="00565838"/>
    <w:rsid w:val="00565D1E"/>
    <w:rsid w:val="00565DD5"/>
    <w:rsid w:val="00565EC2"/>
    <w:rsid w:val="005679B4"/>
    <w:rsid w:val="00567EC5"/>
    <w:rsid w:val="005703FC"/>
    <w:rsid w:val="00571593"/>
    <w:rsid w:val="0057178F"/>
    <w:rsid w:val="00571A44"/>
    <w:rsid w:val="00571BF3"/>
    <w:rsid w:val="00571DB1"/>
    <w:rsid w:val="00572076"/>
    <w:rsid w:val="00572286"/>
    <w:rsid w:val="00572345"/>
    <w:rsid w:val="00572433"/>
    <w:rsid w:val="00572A54"/>
    <w:rsid w:val="00572CE8"/>
    <w:rsid w:val="005739E3"/>
    <w:rsid w:val="00574610"/>
    <w:rsid w:val="00574C51"/>
    <w:rsid w:val="00575524"/>
    <w:rsid w:val="00575D5A"/>
    <w:rsid w:val="00576EF8"/>
    <w:rsid w:val="00576F21"/>
    <w:rsid w:val="00580336"/>
    <w:rsid w:val="00580F6D"/>
    <w:rsid w:val="005812CC"/>
    <w:rsid w:val="005814A6"/>
    <w:rsid w:val="00581624"/>
    <w:rsid w:val="00581B01"/>
    <w:rsid w:val="005822C6"/>
    <w:rsid w:val="00582D9D"/>
    <w:rsid w:val="00583154"/>
    <w:rsid w:val="00583619"/>
    <w:rsid w:val="005838D2"/>
    <w:rsid w:val="00583C66"/>
    <w:rsid w:val="0058402A"/>
    <w:rsid w:val="005847D4"/>
    <w:rsid w:val="00584C19"/>
    <w:rsid w:val="0058534F"/>
    <w:rsid w:val="005867AC"/>
    <w:rsid w:val="00586962"/>
    <w:rsid w:val="00586B1B"/>
    <w:rsid w:val="00586D46"/>
    <w:rsid w:val="0058705C"/>
    <w:rsid w:val="005870B7"/>
    <w:rsid w:val="00587622"/>
    <w:rsid w:val="005877E9"/>
    <w:rsid w:val="00587B2E"/>
    <w:rsid w:val="005907BD"/>
    <w:rsid w:val="00590863"/>
    <w:rsid w:val="00590BB1"/>
    <w:rsid w:val="00590EB0"/>
    <w:rsid w:val="0059188B"/>
    <w:rsid w:val="00591CEF"/>
    <w:rsid w:val="00591EA2"/>
    <w:rsid w:val="00591EE2"/>
    <w:rsid w:val="00592396"/>
    <w:rsid w:val="005939BE"/>
    <w:rsid w:val="00593EDC"/>
    <w:rsid w:val="00594713"/>
    <w:rsid w:val="00594A33"/>
    <w:rsid w:val="0059502C"/>
    <w:rsid w:val="0059515F"/>
    <w:rsid w:val="005953F4"/>
    <w:rsid w:val="005954ED"/>
    <w:rsid w:val="00595730"/>
    <w:rsid w:val="0059587A"/>
    <w:rsid w:val="00595F34"/>
    <w:rsid w:val="0059659E"/>
    <w:rsid w:val="00596621"/>
    <w:rsid w:val="00596BDA"/>
    <w:rsid w:val="005A0574"/>
    <w:rsid w:val="005A0915"/>
    <w:rsid w:val="005A0E03"/>
    <w:rsid w:val="005A1778"/>
    <w:rsid w:val="005A2304"/>
    <w:rsid w:val="005A2457"/>
    <w:rsid w:val="005A2D0B"/>
    <w:rsid w:val="005A402D"/>
    <w:rsid w:val="005A4229"/>
    <w:rsid w:val="005A4AD4"/>
    <w:rsid w:val="005A4E11"/>
    <w:rsid w:val="005A50B9"/>
    <w:rsid w:val="005A5236"/>
    <w:rsid w:val="005A55BB"/>
    <w:rsid w:val="005A5C55"/>
    <w:rsid w:val="005A682C"/>
    <w:rsid w:val="005A7596"/>
    <w:rsid w:val="005A7946"/>
    <w:rsid w:val="005A7BD5"/>
    <w:rsid w:val="005A7EBC"/>
    <w:rsid w:val="005B06B6"/>
    <w:rsid w:val="005B0791"/>
    <w:rsid w:val="005B0C7D"/>
    <w:rsid w:val="005B0CBB"/>
    <w:rsid w:val="005B168C"/>
    <w:rsid w:val="005B177F"/>
    <w:rsid w:val="005B1825"/>
    <w:rsid w:val="005B1E22"/>
    <w:rsid w:val="005B205D"/>
    <w:rsid w:val="005B2176"/>
    <w:rsid w:val="005B2367"/>
    <w:rsid w:val="005B240D"/>
    <w:rsid w:val="005B2E5B"/>
    <w:rsid w:val="005B33FA"/>
    <w:rsid w:val="005B38B7"/>
    <w:rsid w:val="005B3AE5"/>
    <w:rsid w:val="005B4777"/>
    <w:rsid w:val="005B4BB4"/>
    <w:rsid w:val="005B4DC2"/>
    <w:rsid w:val="005B4FD7"/>
    <w:rsid w:val="005B5308"/>
    <w:rsid w:val="005B56EE"/>
    <w:rsid w:val="005B5D9D"/>
    <w:rsid w:val="005B6CD1"/>
    <w:rsid w:val="005B6ED4"/>
    <w:rsid w:val="005B70C9"/>
    <w:rsid w:val="005B79CD"/>
    <w:rsid w:val="005C0064"/>
    <w:rsid w:val="005C0305"/>
    <w:rsid w:val="005C0550"/>
    <w:rsid w:val="005C2300"/>
    <w:rsid w:val="005C24FA"/>
    <w:rsid w:val="005C2AB4"/>
    <w:rsid w:val="005C3118"/>
    <w:rsid w:val="005C3433"/>
    <w:rsid w:val="005C4181"/>
    <w:rsid w:val="005C4249"/>
    <w:rsid w:val="005C46D2"/>
    <w:rsid w:val="005C477A"/>
    <w:rsid w:val="005C483E"/>
    <w:rsid w:val="005C4AE2"/>
    <w:rsid w:val="005C4ED8"/>
    <w:rsid w:val="005C4F0C"/>
    <w:rsid w:val="005C50E4"/>
    <w:rsid w:val="005C56B1"/>
    <w:rsid w:val="005C5BEA"/>
    <w:rsid w:val="005C5D6A"/>
    <w:rsid w:val="005C6494"/>
    <w:rsid w:val="005C696C"/>
    <w:rsid w:val="005C6A6B"/>
    <w:rsid w:val="005C6AD3"/>
    <w:rsid w:val="005D01A0"/>
    <w:rsid w:val="005D07FC"/>
    <w:rsid w:val="005D0A4F"/>
    <w:rsid w:val="005D1064"/>
    <w:rsid w:val="005D1FDC"/>
    <w:rsid w:val="005D1FEE"/>
    <w:rsid w:val="005D20A2"/>
    <w:rsid w:val="005D28A7"/>
    <w:rsid w:val="005D2B84"/>
    <w:rsid w:val="005D2BA0"/>
    <w:rsid w:val="005D2C48"/>
    <w:rsid w:val="005D2D8E"/>
    <w:rsid w:val="005D2F9F"/>
    <w:rsid w:val="005D327A"/>
    <w:rsid w:val="005D39EF"/>
    <w:rsid w:val="005D3B4D"/>
    <w:rsid w:val="005D3F91"/>
    <w:rsid w:val="005D3FE2"/>
    <w:rsid w:val="005D401E"/>
    <w:rsid w:val="005D4166"/>
    <w:rsid w:val="005D48D6"/>
    <w:rsid w:val="005D4B32"/>
    <w:rsid w:val="005D4D9C"/>
    <w:rsid w:val="005D4E85"/>
    <w:rsid w:val="005D5525"/>
    <w:rsid w:val="005D565C"/>
    <w:rsid w:val="005D5940"/>
    <w:rsid w:val="005D5FD5"/>
    <w:rsid w:val="005D615E"/>
    <w:rsid w:val="005D6257"/>
    <w:rsid w:val="005D680B"/>
    <w:rsid w:val="005D69E8"/>
    <w:rsid w:val="005D6B9F"/>
    <w:rsid w:val="005D7090"/>
    <w:rsid w:val="005D72EB"/>
    <w:rsid w:val="005D7C43"/>
    <w:rsid w:val="005E059D"/>
    <w:rsid w:val="005E06BA"/>
    <w:rsid w:val="005E0F39"/>
    <w:rsid w:val="005E1065"/>
    <w:rsid w:val="005E12DE"/>
    <w:rsid w:val="005E164E"/>
    <w:rsid w:val="005E197F"/>
    <w:rsid w:val="005E1B72"/>
    <w:rsid w:val="005E269B"/>
    <w:rsid w:val="005E29D4"/>
    <w:rsid w:val="005E2AA3"/>
    <w:rsid w:val="005E316A"/>
    <w:rsid w:val="005E359E"/>
    <w:rsid w:val="005E3890"/>
    <w:rsid w:val="005E3A96"/>
    <w:rsid w:val="005E3D51"/>
    <w:rsid w:val="005E437E"/>
    <w:rsid w:val="005E4A7E"/>
    <w:rsid w:val="005E58FC"/>
    <w:rsid w:val="005E593C"/>
    <w:rsid w:val="005E65E9"/>
    <w:rsid w:val="005E6C02"/>
    <w:rsid w:val="005E6C38"/>
    <w:rsid w:val="005E6C55"/>
    <w:rsid w:val="005E6CDD"/>
    <w:rsid w:val="005E7299"/>
    <w:rsid w:val="005E7395"/>
    <w:rsid w:val="005E7AA7"/>
    <w:rsid w:val="005E7E19"/>
    <w:rsid w:val="005F030D"/>
    <w:rsid w:val="005F0475"/>
    <w:rsid w:val="005F07C7"/>
    <w:rsid w:val="005F0DDB"/>
    <w:rsid w:val="005F17AD"/>
    <w:rsid w:val="005F1F29"/>
    <w:rsid w:val="005F22C6"/>
    <w:rsid w:val="005F30A8"/>
    <w:rsid w:val="005F3567"/>
    <w:rsid w:val="005F3B3C"/>
    <w:rsid w:val="005F3CDD"/>
    <w:rsid w:val="005F4223"/>
    <w:rsid w:val="005F45B4"/>
    <w:rsid w:val="005F49D3"/>
    <w:rsid w:val="005F4A57"/>
    <w:rsid w:val="005F53C6"/>
    <w:rsid w:val="005F54B1"/>
    <w:rsid w:val="005F59CE"/>
    <w:rsid w:val="005F6BE5"/>
    <w:rsid w:val="005F7178"/>
    <w:rsid w:val="005F7AAA"/>
    <w:rsid w:val="005F7B9D"/>
    <w:rsid w:val="005F7E5F"/>
    <w:rsid w:val="00600492"/>
    <w:rsid w:val="00601371"/>
    <w:rsid w:val="00601668"/>
    <w:rsid w:val="00601970"/>
    <w:rsid w:val="00601AAB"/>
    <w:rsid w:val="00601C94"/>
    <w:rsid w:val="00601D18"/>
    <w:rsid w:val="00601E10"/>
    <w:rsid w:val="00601E57"/>
    <w:rsid w:val="0060204A"/>
    <w:rsid w:val="006023D3"/>
    <w:rsid w:val="00602635"/>
    <w:rsid w:val="0060300C"/>
    <w:rsid w:val="0060375B"/>
    <w:rsid w:val="00603A8F"/>
    <w:rsid w:val="00603B7E"/>
    <w:rsid w:val="006041C4"/>
    <w:rsid w:val="00604539"/>
    <w:rsid w:val="00604A9A"/>
    <w:rsid w:val="00604D65"/>
    <w:rsid w:val="006054DE"/>
    <w:rsid w:val="00605679"/>
    <w:rsid w:val="00605C22"/>
    <w:rsid w:val="00605D55"/>
    <w:rsid w:val="00605E01"/>
    <w:rsid w:val="00605E78"/>
    <w:rsid w:val="00606749"/>
    <w:rsid w:val="00606BA4"/>
    <w:rsid w:val="00607735"/>
    <w:rsid w:val="00607EB6"/>
    <w:rsid w:val="006106C6"/>
    <w:rsid w:val="0061080B"/>
    <w:rsid w:val="00610EB0"/>
    <w:rsid w:val="00611056"/>
    <w:rsid w:val="00611726"/>
    <w:rsid w:val="006117E0"/>
    <w:rsid w:val="00611BFD"/>
    <w:rsid w:val="00612110"/>
    <w:rsid w:val="00612558"/>
    <w:rsid w:val="00612A94"/>
    <w:rsid w:val="006132BE"/>
    <w:rsid w:val="00613E5F"/>
    <w:rsid w:val="00614514"/>
    <w:rsid w:val="0061483F"/>
    <w:rsid w:val="00614EB0"/>
    <w:rsid w:val="00616077"/>
    <w:rsid w:val="00616308"/>
    <w:rsid w:val="00616627"/>
    <w:rsid w:val="00616682"/>
    <w:rsid w:val="00616F50"/>
    <w:rsid w:val="00616F8C"/>
    <w:rsid w:val="0061704A"/>
    <w:rsid w:val="00617D10"/>
    <w:rsid w:val="00621143"/>
    <w:rsid w:val="00621ABB"/>
    <w:rsid w:val="00621DB2"/>
    <w:rsid w:val="00621FCD"/>
    <w:rsid w:val="00622049"/>
    <w:rsid w:val="00622E9C"/>
    <w:rsid w:val="006233C2"/>
    <w:rsid w:val="006238B4"/>
    <w:rsid w:val="006242B6"/>
    <w:rsid w:val="006243AD"/>
    <w:rsid w:val="00624633"/>
    <w:rsid w:val="0062487B"/>
    <w:rsid w:val="006252FD"/>
    <w:rsid w:val="006253A1"/>
    <w:rsid w:val="00625766"/>
    <w:rsid w:val="00625AC4"/>
    <w:rsid w:val="00625F51"/>
    <w:rsid w:val="00626172"/>
    <w:rsid w:val="006261B4"/>
    <w:rsid w:val="0062650C"/>
    <w:rsid w:val="00626655"/>
    <w:rsid w:val="006267CE"/>
    <w:rsid w:val="00626935"/>
    <w:rsid w:val="00626C2C"/>
    <w:rsid w:val="00626D6C"/>
    <w:rsid w:val="00626DF1"/>
    <w:rsid w:val="00627191"/>
    <w:rsid w:val="0062723A"/>
    <w:rsid w:val="00627257"/>
    <w:rsid w:val="00627542"/>
    <w:rsid w:val="006277E5"/>
    <w:rsid w:val="00627BAC"/>
    <w:rsid w:val="00627DC8"/>
    <w:rsid w:val="00630228"/>
    <w:rsid w:val="0063034A"/>
    <w:rsid w:val="006305C9"/>
    <w:rsid w:val="0063071B"/>
    <w:rsid w:val="00630B0B"/>
    <w:rsid w:val="00630CA0"/>
    <w:rsid w:val="00630E95"/>
    <w:rsid w:val="0063139E"/>
    <w:rsid w:val="00632146"/>
    <w:rsid w:val="0063261E"/>
    <w:rsid w:val="006327DA"/>
    <w:rsid w:val="00632A10"/>
    <w:rsid w:val="00632ABD"/>
    <w:rsid w:val="00632AF7"/>
    <w:rsid w:val="00633F7C"/>
    <w:rsid w:val="006344CB"/>
    <w:rsid w:val="00634620"/>
    <w:rsid w:val="00634652"/>
    <w:rsid w:val="006359A0"/>
    <w:rsid w:val="006359EB"/>
    <w:rsid w:val="006367E3"/>
    <w:rsid w:val="00636820"/>
    <w:rsid w:val="00637017"/>
    <w:rsid w:val="0063722C"/>
    <w:rsid w:val="006377C7"/>
    <w:rsid w:val="00640DEB"/>
    <w:rsid w:val="0064111F"/>
    <w:rsid w:val="006418E2"/>
    <w:rsid w:val="00642D30"/>
    <w:rsid w:val="00643E58"/>
    <w:rsid w:val="00644770"/>
    <w:rsid w:val="00645A5E"/>
    <w:rsid w:val="00646020"/>
    <w:rsid w:val="00646347"/>
    <w:rsid w:val="006464B0"/>
    <w:rsid w:val="0064666E"/>
    <w:rsid w:val="00646961"/>
    <w:rsid w:val="00646B5E"/>
    <w:rsid w:val="00646BAB"/>
    <w:rsid w:val="00646F59"/>
    <w:rsid w:val="006476C2"/>
    <w:rsid w:val="00647FEC"/>
    <w:rsid w:val="00650AEA"/>
    <w:rsid w:val="00650CB5"/>
    <w:rsid w:val="00650EF9"/>
    <w:rsid w:val="00651649"/>
    <w:rsid w:val="006517E9"/>
    <w:rsid w:val="006518DA"/>
    <w:rsid w:val="00651915"/>
    <w:rsid w:val="00651A16"/>
    <w:rsid w:val="00651AE5"/>
    <w:rsid w:val="00651BEA"/>
    <w:rsid w:val="00651FFF"/>
    <w:rsid w:val="0065272F"/>
    <w:rsid w:val="00652907"/>
    <w:rsid w:val="00652C00"/>
    <w:rsid w:val="00652D9F"/>
    <w:rsid w:val="006531C1"/>
    <w:rsid w:val="00653432"/>
    <w:rsid w:val="00653B26"/>
    <w:rsid w:val="00654323"/>
    <w:rsid w:val="00654605"/>
    <w:rsid w:val="0065463B"/>
    <w:rsid w:val="0065464F"/>
    <w:rsid w:val="00654810"/>
    <w:rsid w:val="00654C8A"/>
    <w:rsid w:val="00654C99"/>
    <w:rsid w:val="006550B9"/>
    <w:rsid w:val="00655744"/>
    <w:rsid w:val="0065582F"/>
    <w:rsid w:val="0065587E"/>
    <w:rsid w:val="00655944"/>
    <w:rsid w:val="00655C9A"/>
    <w:rsid w:val="006567CE"/>
    <w:rsid w:val="00657B02"/>
    <w:rsid w:val="00657B50"/>
    <w:rsid w:val="00657B69"/>
    <w:rsid w:val="00657B99"/>
    <w:rsid w:val="00657E2A"/>
    <w:rsid w:val="00660594"/>
    <w:rsid w:val="00661207"/>
    <w:rsid w:val="00661467"/>
    <w:rsid w:val="00661C3E"/>
    <w:rsid w:val="00661C45"/>
    <w:rsid w:val="00662E7F"/>
    <w:rsid w:val="00663033"/>
    <w:rsid w:val="006633F8"/>
    <w:rsid w:val="00663C02"/>
    <w:rsid w:val="0066413D"/>
    <w:rsid w:val="00664630"/>
    <w:rsid w:val="00664B1F"/>
    <w:rsid w:val="00665052"/>
    <w:rsid w:val="0066507F"/>
    <w:rsid w:val="00665320"/>
    <w:rsid w:val="006657D9"/>
    <w:rsid w:val="0066626A"/>
    <w:rsid w:val="00666471"/>
    <w:rsid w:val="00666BE3"/>
    <w:rsid w:val="00666CE9"/>
    <w:rsid w:val="00666F49"/>
    <w:rsid w:val="00667293"/>
    <w:rsid w:val="0066730B"/>
    <w:rsid w:val="00667B2E"/>
    <w:rsid w:val="00667FA5"/>
    <w:rsid w:val="00670076"/>
    <w:rsid w:val="00670FB1"/>
    <w:rsid w:val="00671144"/>
    <w:rsid w:val="00671931"/>
    <w:rsid w:val="006719B4"/>
    <w:rsid w:val="006719BF"/>
    <w:rsid w:val="00672002"/>
    <w:rsid w:val="006722F7"/>
    <w:rsid w:val="006723B0"/>
    <w:rsid w:val="006727EC"/>
    <w:rsid w:val="0067284B"/>
    <w:rsid w:val="00672D9C"/>
    <w:rsid w:val="00672FDF"/>
    <w:rsid w:val="006732AA"/>
    <w:rsid w:val="00673398"/>
    <w:rsid w:val="0067341B"/>
    <w:rsid w:val="0067431B"/>
    <w:rsid w:val="00674933"/>
    <w:rsid w:val="006752F2"/>
    <w:rsid w:val="00675387"/>
    <w:rsid w:val="00675DC4"/>
    <w:rsid w:val="00676B27"/>
    <w:rsid w:val="00676FC8"/>
    <w:rsid w:val="006772F0"/>
    <w:rsid w:val="0068010D"/>
    <w:rsid w:val="00680B70"/>
    <w:rsid w:val="00680C3F"/>
    <w:rsid w:val="00680D04"/>
    <w:rsid w:val="00680E7F"/>
    <w:rsid w:val="00680F8A"/>
    <w:rsid w:val="00681157"/>
    <w:rsid w:val="006812B9"/>
    <w:rsid w:val="0068147E"/>
    <w:rsid w:val="0068193A"/>
    <w:rsid w:val="00681DE6"/>
    <w:rsid w:val="00681F23"/>
    <w:rsid w:val="00682C0B"/>
    <w:rsid w:val="00682EA1"/>
    <w:rsid w:val="0068328D"/>
    <w:rsid w:val="00683329"/>
    <w:rsid w:val="00683792"/>
    <w:rsid w:val="00683CAE"/>
    <w:rsid w:val="006843B9"/>
    <w:rsid w:val="006848E9"/>
    <w:rsid w:val="00684D25"/>
    <w:rsid w:val="00685713"/>
    <w:rsid w:val="00686491"/>
    <w:rsid w:val="006864A5"/>
    <w:rsid w:val="00686B3E"/>
    <w:rsid w:val="00686BE4"/>
    <w:rsid w:val="00686CA8"/>
    <w:rsid w:val="00687879"/>
    <w:rsid w:val="00687C8E"/>
    <w:rsid w:val="00687D35"/>
    <w:rsid w:val="006900D9"/>
    <w:rsid w:val="00690B9E"/>
    <w:rsid w:val="00691301"/>
    <w:rsid w:val="00691AC3"/>
    <w:rsid w:val="00692980"/>
    <w:rsid w:val="00692D92"/>
    <w:rsid w:val="00693209"/>
    <w:rsid w:val="006933FB"/>
    <w:rsid w:val="0069361E"/>
    <w:rsid w:val="00693A24"/>
    <w:rsid w:val="00694530"/>
    <w:rsid w:val="006946E6"/>
    <w:rsid w:val="006949D2"/>
    <w:rsid w:val="00694F65"/>
    <w:rsid w:val="00695370"/>
    <w:rsid w:val="006959B0"/>
    <w:rsid w:val="00695C2B"/>
    <w:rsid w:val="00695D2F"/>
    <w:rsid w:val="006964CD"/>
    <w:rsid w:val="006968C0"/>
    <w:rsid w:val="00696C31"/>
    <w:rsid w:val="00696C70"/>
    <w:rsid w:val="00696E6B"/>
    <w:rsid w:val="00697412"/>
    <w:rsid w:val="00697968"/>
    <w:rsid w:val="006A008F"/>
    <w:rsid w:val="006A0DFA"/>
    <w:rsid w:val="006A1587"/>
    <w:rsid w:val="006A1615"/>
    <w:rsid w:val="006A1795"/>
    <w:rsid w:val="006A1914"/>
    <w:rsid w:val="006A1968"/>
    <w:rsid w:val="006A1CEA"/>
    <w:rsid w:val="006A3009"/>
    <w:rsid w:val="006A37C3"/>
    <w:rsid w:val="006A37FA"/>
    <w:rsid w:val="006A3897"/>
    <w:rsid w:val="006A392B"/>
    <w:rsid w:val="006A399E"/>
    <w:rsid w:val="006A3A54"/>
    <w:rsid w:val="006A3D8D"/>
    <w:rsid w:val="006A3EE5"/>
    <w:rsid w:val="006A4EB9"/>
    <w:rsid w:val="006A5123"/>
    <w:rsid w:val="006A52AA"/>
    <w:rsid w:val="006A539F"/>
    <w:rsid w:val="006A580D"/>
    <w:rsid w:val="006A5AA0"/>
    <w:rsid w:val="006A5BB2"/>
    <w:rsid w:val="006A5CE3"/>
    <w:rsid w:val="006A5DAE"/>
    <w:rsid w:val="006A5DFD"/>
    <w:rsid w:val="006A6201"/>
    <w:rsid w:val="006A65EE"/>
    <w:rsid w:val="006A6E22"/>
    <w:rsid w:val="006A6EC0"/>
    <w:rsid w:val="006A757A"/>
    <w:rsid w:val="006A7C68"/>
    <w:rsid w:val="006A7F40"/>
    <w:rsid w:val="006B026C"/>
    <w:rsid w:val="006B031D"/>
    <w:rsid w:val="006B09AA"/>
    <w:rsid w:val="006B0ACC"/>
    <w:rsid w:val="006B113F"/>
    <w:rsid w:val="006B14BD"/>
    <w:rsid w:val="006B17CD"/>
    <w:rsid w:val="006B1B73"/>
    <w:rsid w:val="006B1E8C"/>
    <w:rsid w:val="006B249A"/>
    <w:rsid w:val="006B2C7D"/>
    <w:rsid w:val="006B2E13"/>
    <w:rsid w:val="006B31F9"/>
    <w:rsid w:val="006B380A"/>
    <w:rsid w:val="006B3951"/>
    <w:rsid w:val="006B3DE8"/>
    <w:rsid w:val="006B41CF"/>
    <w:rsid w:val="006B41D2"/>
    <w:rsid w:val="006B443D"/>
    <w:rsid w:val="006B458C"/>
    <w:rsid w:val="006B474C"/>
    <w:rsid w:val="006B4D60"/>
    <w:rsid w:val="006B4E84"/>
    <w:rsid w:val="006B5143"/>
    <w:rsid w:val="006B5267"/>
    <w:rsid w:val="006B5E9A"/>
    <w:rsid w:val="006B5EBE"/>
    <w:rsid w:val="006B6612"/>
    <w:rsid w:val="006B68DF"/>
    <w:rsid w:val="006B70FC"/>
    <w:rsid w:val="006B7C29"/>
    <w:rsid w:val="006B7F96"/>
    <w:rsid w:val="006C10F3"/>
    <w:rsid w:val="006C16E9"/>
    <w:rsid w:val="006C1856"/>
    <w:rsid w:val="006C2229"/>
    <w:rsid w:val="006C2252"/>
    <w:rsid w:val="006C2960"/>
    <w:rsid w:val="006C2EA7"/>
    <w:rsid w:val="006C31AC"/>
    <w:rsid w:val="006C4120"/>
    <w:rsid w:val="006C441F"/>
    <w:rsid w:val="006C46B9"/>
    <w:rsid w:val="006C54E7"/>
    <w:rsid w:val="006C560C"/>
    <w:rsid w:val="006C5AD5"/>
    <w:rsid w:val="006C5B05"/>
    <w:rsid w:val="006C5F8E"/>
    <w:rsid w:val="006C6181"/>
    <w:rsid w:val="006C63FD"/>
    <w:rsid w:val="006C64BD"/>
    <w:rsid w:val="006C6D46"/>
    <w:rsid w:val="006C6D6E"/>
    <w:rsid w:val="006C7182"/>
    <w:rsid w:val="006C7B7D"/>
    <w:rsid w:val="006C7C43"/>
    <w:rsid w:val="006C7E45"/>
    <w:rsid w:val="006D0196"/>
    <w:rsid w:val="006D054D"/>
    <w:rsid w:val="006D0CC1"/>
    <w:rsid w:val="006D132F"/>
    <w:rsid w:val="006D172B"/>
    <w:rsid w:val="006D1F0E"/>
    <w:rsid w:val="006D21D8"/>
    <w:rsid w:val="006D2DEB"/>
    <w:rsid w:val="006D309E"/>
    <w:rsid w:val="006D3337"/>
    <w:rsid w:val="006D3F1F"/>
    <w:rsid w:val="006D43B7"/>
    <w:rsid w:val="006D4C49"/>
    <w:rsid w:val="006D634E"/>
    <w:rsid w:val="006D678A"/>
    <w:rsid w:val="006D68E8"/>
    <w:rsid w:val="006D6F03"/>
    <w:rsid w:val="006D7232"/>
    <w:rsid w:val="006D7312"/>
    <w:rsid w:val="006D74C7"/>
    <w:rsid w:val="006D75E6"/>
    <w:rsid w:val="006D7755"/>
    <w:rsid w:val="006D79A0"/>
    <w:rsid w:val="006D7B84"/>
    <w:rsid w:val="006E012E"/>
    <w:rsid w:val="006E0507"/>
    <w:rsid w:val="006E0744"/>
    <w:rsid w:val="006E0817"/>
    <w:rsid w:val="006E0B07"/>
    <w:rsid w:val="006E111D"/>
    <w:rsid w:val="006E1723"/>
    <w:rsid w:val="006E1A82"/>
    <w:rsid w:val="006E1D17"/>
    <w:rsid w:val="006E2249"/>
    <w:rsid w:val="006E264B"/>
    <w:rsid w:val="006E2E4B"/>
    <w:rsid w:val="006E303D"/>
    <w:rsid w:val="006E37D0"/>
    <w:rsid w:val="006E3E21"/>
    <w:rsid w:val="006E4380"/>
    <w:rsid w:val="006E4478"/>
    <w:rsid w:val="006E4551"/>
    <w:rsid w:val="006E4709"/>
    <w:rsid w:val="006E4794"/>
    <w:rsid w:val="006E4B43"/>
    <w:rsid w:val="006E4C41"/>
    <w:rsid w:val="006E556E"/>
    <w:rsid w:val="006E5713"/>
    <w:rsid w:val="006E5DD9"/>
    <w:rsid w:val="006E6CAE"/>
    <w:rsid w:val="006E7360"/>
    <w:rsid w:val="006E7408"/>
    <w:rsid w:val="006E759B"/>
    <w:rsid w:val="006E7A26"/>
    <w:rsid w:val="006E7EC3"/>
    <w:rsid w:val="006F0E9A"/>
    <w:rsid w:val="006F1349"/>
    <w:rsid w:val="006F2214"/>
    <w:rsid w:val="006F240B"/>
    <w:rsid w:val="006F26AC"/>
    <w:rsid w:val="006F2CE1"/>
    <w:rsid w:val="006F2F38"/>
    <w:rsid w:val="006F3859"/>
    <w:rsid w:val="006F38E3"/>
    <w:rsid w:val="006F43DE"/>
    <w:rsid w:val="006F487B"/>
    <w:rsid w:val="006F48EC"/>
    <w:rsid w:val="006F4CCF"/>
    <w:rsid w:val="006F54D1"/>
    <w:rsid w:val="006F5669"/>
    <w:rsid w:val="006F5B65"/>
    <w:rsid w:val="006F5DFE"/>
    <w:rsid w:val="006F5E9E"/>
    <w:rsid w:val="006F684A"/>
    <w:rsid w:val="006F7761"/>
    <w:rsid w:val="007003E1"/>
    <w:rsid w:val="007004B6"/>
    <w:rsid w:val="00700928"/>
    <w:rsid w:val="00701791"/>
    <w:rsid w:val="007017AE"/>
    <w:rsid w:val="00701893"/>
    <w:rsid w:val="00701B42"/>
    <w:rsid w:val="00701EC7"/>
    <w:rsid w:val="00702299"/>
    <w:rsid w:val="007025A9"/>
    <w:rsid w:val="007026E5"/>
    <w:rsid w:val="007031B7"/>
    <w:rsid w:val="00703C0F"/>
    <w:rsid w:val="00703E63"/>
    <w:rsid w:val="00704974"/>
    <w:rsid w:val="00704A3B"/>
    <w:rsid w:val="00704BCF"/>
    <w:rsid w:val="00704C49"/>
    <w:rsid w:val="00704D14"/>
    <w:rsid w:val="0070528A"/>
    <w:rsid w:val="00705772"/>
    <w:rsid w:val="00705DAF"/>
    <w:rsid w:val="00706851"/>
    <w:rsid w:val="00707238"/>
    <w:rsid w:val="0071019F"/>
    <w:rsid w:val="00710958"/>
    <w:rsid w:val="00710DE3"/>
    <w:rsid w:val="007111DE"/>
    <w:rsid w:val="007113C1"/>
    <w:rsid w:val="0071146A"/>
    <w:rsid w:val="0071156B"/>
    <w:rsid w:val="00711802"/>
    <w:rsid w:val="007118CA"/>
    <w:rsid w:val="00711EE2"/>
    <w:rsid w:val="007121D1"/>
    <w:rsid w:val="007126FF"/>
    <w:rsid w:val="00713188"/>
    <w:rsid w:val="00713294"/>
    <w:rsid w:val="00713CF5"/>
    <w:rsid w:val="00713DD0"/>
    <w:rsid w:val="007143F4"/>
    <w:rsid w:val="007145FC"/>
    <w:rsid w:val="007147FE"/>
    <w:rsid w:val="00714A10"/>
    <w:rsid w:val="00714E90"/>
    <w:rsid w:val="007150E3"/>
    <w:rsid w:val="00715342"/>
    <w:rsid w:val="0071581C"/>
    <w:rsid w:val="00715B81"/>
    <w:rsid w:val="00715D0B"/>
    <w:rsid w:val="00716520"/>
    <w:rsid w:val="007166B9"/>
    <w:rsid w:val="00716BE8"/>
    <w:rsid w:val="00716ED0"/>
    <w:rsid w:val="0071725F"/>
    <w:rsid w:val="00717F9B"/>
    <w:rsid w:val="00721057"/>
    <w:rsid w:val="007210A8"/>
    <w:rsid w:val="007210CD"/>
    <w:rsid w:val="0072153F"/>
    <w:rsid w:val="007218B3"/>
    <w:rsid w:val="00721F4A"/>
    <w:rsid w:val="007220D4"/>
    <w:rsid w:val="00722397"/>
    <w:rsid w:val="00722A3E"/>
    <w:rsid w:val="00722B40"/>
    <w:rsid w:val="00722F47"/>
    <w:rsid w:val="00723154"/>
    <w:rsid w:val="00723F34"/>
    <w:rsid w:val="00724126"/>
    <w:rsid w:val="007241D7"/>
    <w:rsid w:val="0072465B"/>
    <w:rsid w:val="0072481F"/>
    <w:rsid w:val="00726559"/>
    <w:rsid w:val="007268E2"/>
    <w:rsid w:val="007279C4"/>
    <w:rsid w:val="00727C0C"/>
    <w:rsid w:val="007300EB"/>
    <w:rsid w:val="00730130"/>
    <w:rsid w:val="00730245"/>
    <w:rsid w:val="00730631"/>
    <w:rsid w:val="00730CAD"/>
    <w:rsid w:val="00730D73"/>
    <w:rsid w:val="0073135B"/>
    <w:rsid w:val="007315D3"/>
    <w:rsid w:val="007319EA"/>
    <w:rsid w:val="00731BAE"/>
    <w:rsid w:val="00731E6F"/>
    <w:rsid w:val="00732646"/>
    <w:rsid w:val="0073287E"/>
    <w:rsid w:val="00732C03"/>
    <w:rsid w:val="007332E3"/>
    <w:rsid w:val="00733FA1"/>
    <w:rsid w:val="007340FA"/>
    <w:rsid w:val="007342D6"/>
    <w:rsid w:val="00734ADB"/>
    <w:rsid w:val="00734F5B"/>
    <w:rsid w:val="00735E5E"/>
    <w:rsid w:val="00735E6D"/>
    <w:rsid w:val="00736B74"/>
    <w:rsid w:val="0073720D"/>
    <w:rsid w:val="007375D7"/>
    <w:rsid w:val="00737C3E"/>
    <w:rsid w:val="007401F8"/>
    <w:rsid w:val="00740461"/>
    <w:rsid w:val="0074165B"/>
    <w:rsid w:val="00741844"/>
    <w:rsid w:val="00741A10"/>
    <w:rsid w:val="00741AD2"/>
    <w:rsid w:val="00742700"/>
    <w:rsid w:val="0074313D"/>
    <w:rsid w:val="00743208"/>
    <w:rsid w:val="00744007"/>
    <w:rsid w:val="00744739"/>
    <w:rsid w:val="0074554A"/>
    <w:rsid w:val="007464FA"/>
    <w:rsid w:val="00747346"/>
    <w:rsid w:val="00747531"/>
    <w:rsid w:val="007477DB"/>
    <w:rsid w:val="00747A70"/>
    <w:rsid w:val="00747B35"/>
    <w:rsid w:val="00751016"/>
    <w:rsid w:val="007510E4"/>
    <w:rsid w:val="0075144C"/>
    <w:rsid w:val="0075144D"/>
    <w:rsid w:val="0075150F"/>
    <w:rsid w:val="007515E4"/>
    <w:rsid w:val="00751890"/>
    <w:rsid w:val="00751AD5"/>
    <w:rsid w:val="00752036"/>
    <w:rsid w:val="00752774"/>
    <w:rsid w:val="00753256"/>
    <w:rsid w:val="0075377E"/>
    <w:rsid w:val="00753EEB"/>
    <w:rsid w:val="0075408D"/>
    <w:rsid w:val="00755204"/>
    <w:rsid w:val="007554B0"/>
    <w:rsid w:val="007555C8"/>
    <w:rsid w:val="0075624E"/>
    <w:rsid w:val="00756E01"/>
    <w:rsid w:val="007574B8"/>
    <w:rsid w:val="007575B2"/>
    <w:rsid w:val="007579B5"/>
    <w:rsid w:val="00757CB0"/>
    <w:rsid w:val="00760973"/>
    <w:rsid w:val="00760F91"/>
    <w:rsid w:val="007614C8"/>
    <w:rsid w:val="007617BE"/>
    <w:rsid w:val="00762BC2"/>
    <w:rsid w:val="00762FFF"/>
    <w:rsid w:val="00763635"/>
    <w:rsid w:val="007638DD"/>
    <w:rsid w:val="00763B70"/>
    <w:rsid w:val="007649A2"/>
    <w:rsid w:val="00764ED4"/>
    <w:rsid w:val="00764FD2"/>
    <w:rsid w:val="00765568"/>
    <w:rsid w:val="00765D27"/>
    <w:rsid w:val="007661A2"/>
    <w:rsid w:val="00766809"/>
    <w:rsid w:val="00766900"/>
    <w:rsid w:val="00767024"/>
    <w:rsid w:val="00767093"/>
    <w:rsid w:val="00767189"/>
    <w:rsid w:val="007671F4"/>
    <w:rsid w:val="00767251"/>
    <w:rsid w:val="007672E9"/>
    <w:rsid w:val="0076756A"/>
    <w:rsid w:val="00767C48"/>
    <w:rsid w:val="00770303"/>
    <w:rsid w:val="007703D0"/>
    <w:rsid w:val="00770750"/>
    <w:rsid w:val="007715B1"/>
    <w:rsid w:val="007715E4"/>
    <w:rsid w:val="00771767"/>
    <w:rsid w:val="00771929"/>
    <w:rsid w:val="00771A16"/>
    <w:rsid w:val="0077235B"/>
    <w:rsid w:val="00772426"/>
    <w:rsid w:val="00772603"/>
    <w:rsid w:val="00772C2F"/>
    <w:rsid w:val="00772E57"/>
    <w:rsid w:val="00772F9C"/>
    <w:rsid w:val="0077372B"/>
    <w:rsid w:val="00773F67"/>
    <w:rsid w:val="00773F6A"/>
    <w:rsid w:val="00774142"/>
    <w:rsid w:val="00774163"/>
    <w:rsid w:val="007744E4"/>
    <w:rsid w:val="00774708"/>
    <w:rsid w:val="007748A5"/>
    <w:rsid w:val="00776320"/>
    <w:rsid w:val="00776C8C"/>
    <w:rsid w:val="007770E3"/>
    <w:rsid w:val="0077756E"/>
    <w:rsid w:val="0077774B"/>
    <w:rsid w:val="00777E7D"/>
    <w:rsid w:val="007805E8"/>
    <w:rsid w:val="00780757"/>
    <w:rsid w:val="00780B5F"/>
    <w:rsid w:val="00780F35"/>
    <w:rsid w:val="00780F7F"/>
    <w:rsid w:val="007813DE"/>
    <w:rsid w:val="00781547"/>
    <w:rsid w:val="00782441"/>
    <w:rsid w:val="00782900"/>
    <w:rsid w:val="00782A1A"/>
    <w:rsid w:val="0078320C"/>
    <w:rsid w:val="00783576"/>
    <w:rsid w:val="0078387C"/>
    <w:rsid w:val="00784814"/>
    <w:rsid w:val="0078510B"/>
    <w:rsid w:val="00785413"/>
    <w:rsid w:val="0078639D"/>
    <w:rsid w:val="007866CE"/>
    <w:rsid w:val="007869C0"/>
    <w:rsid w:val="00787483"/>
    <w:rsid w:val="007879B6"/>
    <w:rsid w:val="0079054C"/>
    <w:rsid w:val="007905E7"/>
    <w:rsid w:val="00790759"/>
    <w:rsid w:val="00790C0B"/>
    <w:rsid w:val="007915DF"/>
    <w:rsid w:val="00791892"/>
    <w:rsid w:val="007918FD"/>
    <w:rsid w:val="00791A9C"/>
    <w:rsid w:val="00791BBC"/>
    <w:rsid w:val="00791F7E"/>
    <w:rsid w:val="0079251F"/>
    <w:rsid w:val="00792A9B"/>
    <w:rsid w:val="007932C7"/>
    <w:rsid w:val="00793978"/>
    <w:rsid w:val="00793A3C"/>
    <w:rsid w:val="007943A2"/>
    <w:rsid w:val="007948A3"/>
    <w:rsid w:val="00794991"/>
    <w:rsid w:val="00794CB7"/>
    <w:rsid w:val="00795138"/>
    <w:rsid w:val="00795527"/>
    <w:rsid w:val="00795A6A"/>
    <w:rsid w:val="00795F1D"/>
    <w:rsid w:val="00795F8F"/>
    <w:rsid w:val="00796962"/>
    <w:rsid w:val="00796D50"/>
    <w:rsid w:val="00797666"/>
    <w:rsid w:val="00797BAE"/>
    <w:rsid w:val="00797D31"/>
    <w:rsid w:val="00797E9E"/>
    <w:rsid w:val="00797EAA"/>
    <w:rsid w:val="007A0087"/>
    <w:rsid w:val="007A195A"/>
    <w:rsid w:val="007A1A7E"/>
    <w:rsid w:val="007A1D55"/>
    <w:rsid w:val="007A1DD7"/>
    <w:rsid w:val="007A20FC"/>
    <w:rsid w:val="007A2518"/>
    <w:rsid w:val="007A257B"/>
    <w:rsid w:val="007A2C2B"/>
    <w:rsid w:val="007A3048"/>
    <w:rsid w:val="007A32C5"/>
    <w:rsid w:val="007A3672"/>
    <w:rsid w:val="007A3683"/>
    <w:rsid w:val="007A383B"/>
    <w:rsid w:val="007A3ADD"/>
    <w:rsid w:val="007A44CD"/>
    <w:rsid w:val="007A4522"/>
    <w:rsid w:val="007A4594"/>
    <w:rsid w:val="007A4D68"/>
    <w:rsid w:val="007A511F"/>
    <w:rsid w:val="007A53B7"/>
    <w:rsid w:val="007A5432"/>
    <w:rsid w:val="007A5C16"/>
    <w:rsid w:val="007A5D2B"/>
    <w:rsid w:val="007A5D61"/>
    <w:rsid w:val="007A5F8E"/>
    <w:rsid w:val="007A638C"/>
    <w:rsid w:val="007A762D"/>
    <w:rsid w:val="007A7655"/>
    <w:rsid w:val="007A7A46"/>
    <w:rsid w:val="007B0150"/>
    <w:rsid w:val="007B0CC2"/>
    <w:rsid w:val="007B0D90"/>
    <w:rsid w:val="007B15F4"/>
    <w:rsid w:val="007B1A73"/>
    <w:rsid w:val="007B1EAB"/>
    <w:rsid w:val="007B1F58"/>
    <w:rsid w:val="007B22F9"/>
    <w:rsid w:val="007B24D3"/>
    <w:rsid w:val="007B25E1"/>
    <w:rsid w:val="007B2B12"/>
    <w:rsid w:val="007B3706"/>
    <w:rsid w:val="007B37D3"/>
    <w:rsid w:val="007B4313"/>
    <w:rsid w:val="007B4750"/>
    <w:rsid w:val="007B4AC4"/>
    <w:rsid w:val="007B5708"/>
    <w:rsid w:val="007B586B"/>
    <w:rsid w:val="007B5B23"/>
    <w:rsid w:val="007B63F4"/>
    <w:rsid w:val="007B6A4C"/>
    <w:rsid w:val="007B6FBA"/>
    <w:rsid w:val="007B7123"/>
    <w:rsid w:val="007B75E3"/>
    <w:rsid w:val="007B793F"/>
    <w:rsid w:val="007C09C8"/>
    <w:rsid w:val="007C1478"/>
    <w:rsid w:val="007C20EA"/>
    <w:rsid w:val="007C2215"/>
    <w:rsid w:val="007C2572"/>
    <w:rsid w:val="007C263A"/>
    <w:rsid w:val="007C2FEB"/>
    <w:rsid w:val="007C30A2"/>
    <w:rsid w:val="007C329B"/>
    <w:rsid w:val="007C3EA0"/>
    <w:rsid w:val="007C5544"/>
    <w:rsid w:val="007C55B9"/>
    <w:rsid w:val="007C5607"/>
    <w:rsid w:val="007C5E94"/>
    <w:rsid w:val="007C6297"/>
    <w:rsid w:val="007C62FA"/>
    <w:rsid w:val="007C6343"/>
    <w:rsid w:val="007C6900"/>
    <w:rsid w:val="007C711F"/>
    <w:rsid w:val="007C7A87"/>
    <w:rsid w:val="007D02EB"/>
    <w:rsid w:val="007D045A"/>
    <w:rsid w:val="007D09D8"/>
    <w:rsid w:val="007D0AFE"/>
    <w:rsid w:val="007D14BC"/>
    <w:rsid w:val="007D14CD"/>
    <w:rsid w:val="007D216C"/>
    <w:rsid w:val="007D251C"/>
    <w:rsid w:val="007D2699"/>
    <w:rsid w:val="007D278F"/>
    <w:rsid w:val="007D2F8D"/>
    <w:rsid w:val="007D307A"/>
    <w:rsid w:val="007D32CC"/>
    <w:rsid w:val="007D3387"/>
    <w:rsid w:val="007D356B"/>
    <w:rsid w:val="007D36B9"/>
    <w:rsid w:val="007D3E2B"/>
    <w:rsid w:val="007D41D9"/>
    <w:rsid w:val="007D4471"/>
    <w:rsid w:val="007D4599"/>
    <w:rsid w:val="007D5910"/>
    <w:rsid w:val="007D5920"/>
    <w:rsid w:val="007D5DE7"/>
    <w:rsid w:val="007D61E4"/>
    <w:rsid w:val="007D64CD"/>
    <w:rsid w:val="007D65FE"/>
    <w:rsid w:val="007D67BB"/>
    <w:rsid w:val="007D6837"/>
    <w:rsid w:val="007D71FF"/>
    <w:rsid w:val="007D720E"/>
    <w:rsid w:val="007D7389"/>
    <w:rsid w:val="007D79C8"/>
    <w:rsid w:val="007E0172"/>
    <w:rsid w:val="007E0286"/>
    <w:rsid w:val="007E0E38"/>
    <w:rsid w:val="007E0F2F"/>
    <w:rsid w:val="007E1FE9"/>
    <w:rsid w:val="007E23B8"/>
    <w:rsid w:val="007E257E"/>
    <w:rsid w:val="007E2B9A"/>
    <w:rsid w:val="007E2FB2"/>
    <w:rsid w:val="007E343F"/>
    <w:rsid w:val="007E4277"/>
    <w:rsid w:val="007E4517"/>
    <w:rsid w:val="007E5311"/>
    <w:rsid w:val="007E5381"/>
    <w:rsid w:val="007E6C4A"/>
    <w:rsid w:val="007E727F"/>
    <w:rsid w:val="007E7498"/>
    <w:rsid w:val="007E789E"/>
    <w:rsid w:val="007E7EB8"/>
    <w:rsid w:val="007F0117"/>
    <w:rsid w:val="007F017B"/>
    <w:rsid w:val="007F024C"/>
    <w:rsid w:val="007F0EC3"/>
    <w:rsid w:val="007F1270"/>
    <w:rsid w:val="007F1B09"/>
    <w:rsid w:val="007F2845"/>
    <w:rsid w:val="007F2FB3"/>
    <w:rsid w:val="007F3288"/>
    <w:rsid w:val="007F3567"/>
    <w:rsid w:val="007F363B"/>
    <w:rsid w:val="007F3B57"/>
    <w:rsid w:val="007F3D76"/>
    <w:rsid w:val="007F45F6"/>
    <w:rsid w:val="007F48D2"/>
    <w:rsid w:val="007F4A2E"/>
    <w:rsid w:val="007F4F25"/>
    <w:rsid w:val="007F546F"/>
    <w:rsid w:val="007F5546"/>
    <w:rsid w:val="007F5ADA"/>
    <w:rsid w:val="007F5BC3"/>
    <w:rsid w:val="007F5CAE"/>
    <w:rsid w:val="007F637E"/>
    <w:rsid w:val="007F66B9"/>
    <w:rsid w:val="007F6E0C"/>
    <w:rsid w:val="007F718A"/>
    <w:rsid w:val="007F7833"/>
    <w:rsid w:val="007F7B5B"/>
    <w:rsid w:val="00800820"/>
    <w:rsid w:val="00800855"/>
    <w:rsid w:val="00800D67"/>
    <w:rsid w:val="00800FBA"/>
    <w:rsid w:val="00801617"/>
    <w:rsid w:val="00801B57"/>
    <w:rsid w:val="00801FA1"/>
    <w:rsid w:val="0080299F"/>
    <w:rsid w:val="00802B59"/>
    <w:rsid w:val="00802D1B"/>
    <w:rsid w:val="00803E26"/>
    <w:rsid w:val="0080404E"/>
    <w:rsid w:val="00804B2F"/>
    <w:rsid w:val="008053C0"/>
    <w:rsid w:val="00805484"/>
    <w:rsid w:val="00805908"/>
    <w:rsid w:val="00805B99"/>
    <w:rsid w:val="00805BF9"/>
    <w:rsid w:val="00805D32"/>
    <w:rsid w:val="00806161"/>
    <w:rsid w:val="0080693C"/>
    <w:rsid w:val="00806CD4"/>
    <w:rsid w:val="0080755F"/>
    <w:rsid w:val="008075C0"/>
    <w:rsid w:val="00807641"/>
    <w:rsid w:val="00807C6D"/>
    <w:rsid w:val="0081000C"/>
    <w:rsid w:val="0081024B"/>
    <w:rsid w:val="008104CA"/>
    <w:rsid w:val="00810B08"/>
    <w:rsid w:val="00810F4F"/>
    <w:rsid w:val="00811585"/>
    <w:rsid w:val="00811F39"/>
    <w:rsid w:val="008134F0"/>
    <w:rsid w:val="0081354D"/>
    <w:rsid w:val="00813781"/>
    <w:rsid w:val="00813784"/>
    <w:rsid w:val="00813C65"/>
    <w:rsid w:val="0081437B"/>
    <w:rsid w:val="0081469F"/>
    <w:rsid w:val="008149CC"/>
    <w:rsid w:val="00814EE6"/>
    <w:rsid w:val="008153DB"/>
    <w:rsid w:val="00815F2A"/>
    <w:rsid w:val="008163E1"/>
    <w:rsid w:val="00816610"/>
    <w:rsid w:val="0081697D"/>
    <w:rsid w:val="00816C1A"/>
    <w:rsid w:val="00816C46"/>
    <w:rsid w:val="008172FF"/>
    <w:rsid w:val="00817F47"/>
    <w:rsid w:val="008200CB"/>
    <w:rsid w:val="00820174"/>
    <w:rsid w:val="008202FA"/>
    <w:rsid w:val="008204FE"/>
    <w:rsid w:val="00820E4E"/>
    <w:rsid w:val="0082126E"/>
    <w:rsid w:val="008225A1"/>
    <w:rsid w:val="00822E67"/>
    <w:rsid w:val="00823432"/>
    <w:rsid w:val="00823460"/>
    <w:rsid w:val="00823613"/>
    <w:rsid w:val="0082372A"/>
    <w:rsid w:val="0082502E"/>
    <w:rsid w:val="00825A4D"/>
    <w:rsid w:val="00825A7C"/>
    <w:rsid w:val="008262F4"/>
    <w:rsid w:val="0082695C"/>
    <w:rsid w:val="0082718B"/>
    <w:rsid w:val="008273CE"/>
    <w:rsid w:val="00827439"/>
    <w:rsid w:val="00827A25"/>
    <w:rsid w:val="00827FE4"/>
    <w:rsid w:val="00830630"/>
    <w:rsid w:val="00830844"/>
    <w:rsid w:val="008319EB"/>
    <w:rsid w:val="00831E8D"/>
    <w:rsid w:val="00831EF5"/>
    <w:rsid w:val="00832088"/>
    <w:rsid w:val="00832141"/>
    <w:rsid w:val="00832C67"/>
    <w:rsid w:val="0083362F"/>
    <w:rsid w:val="00833DC7"/>
    <w:rsid w:val="008345C9"/>
    <w:rsid w:val="0083469B"/>
    <w:rsid w:val="00834E89"/>
    <w:rsid w:val="00834EE9"/>
    <w:rsid w:val="00834FDC"/>
    <w:rsid w:val="00835046"/>
    <w:rsid w:val="008350FC"/>
    <w:rsid w:val="008360BC"/>
    <w:rsid w:val="00836CE5"/>
    <w:rsid w:val="008373BB"/>
    <w:rsid w:val="00837EBA"/>
    <w:rsid w:val="00840237"/>
    <w:rsid w:val="0084046B"/>
    <w:rsid w:val="00840677"/>
    <w:rsid w:val="0084099E"/>
    <w:rsid w:val="00840DA4"/>
    <w:rsid w:val="00840DCB"/>
    <w:rsid w:val="0084155D"/>
    <w:rsid w:val="008424B9"/>
    <w:rsid w:val="0084350D"/>
    <w:rsid w:val="00843510"/>
    <w:rsid w:val="00843908"/>
    <w:rsid w:val="00843C63"/>
    <w:rsid w:val="008446EE"/>
    <w:rsid w:val="00844A06"/>
    <w:rsid w:val="00844A44"/>
    <w:rsid w:val="008451C8"/>
    <w:rsid w:val="00845C05"/>
    <w:rsid w:val="008460A2"/>
    <w:rsid w:val="00846701"/>
    <w:rsid w:val="008473CB"/>
    <w:rsid w:val="00847A06"/>
    <w:rsid w:val="00847A83"/>
    <w:rsid w:val="00850374"/>
    <w:rsid w:val="0085046E"/>
    <w:rsid w:val="00850582"/>
    <w:rsid w:val="008514E5"/>
    <w:rsid w:val="00852220"/>
    <w:rsid w:val="008524F0"/>
    <w:rsid w:val="0085286D"/>
    <w:rsid w:val="00853397"/>
    <w:rsid w:val="008538BC"/>
    <w:rsid w:val="008539CE"/>
    <w:rsid w:val="00853C61"/>
    <w:rsid w:val="00853F62"/>
    <w:rsid w:val="008541C4"/>
    <w:rsid w:val="00854BE5"/>
    <w:rsid w:val="00855314"/>
    <w:rsid w:val="00855395"/>
    <w:rsid w:val="00855481"/>
    <w:rsid w:val="008554A5"/>
    <w:rsid w:val="00855F84"/>
    <w:rsid w:val="0085653B"/>
    <w:rsid w:val="008565B9"/>
    <w:rsid w:val="00856671"/>
    <w:rsid w:val="00856B02"/>
    <w:rsid w:val="0085705C"/>
    <w:rsid w:val="008600F6"/>
    <w:rsid w:val="00860992"/>
    <w:rsid w:val="008609F0"/>
    <w:rsid w:val="00860C38"/>
    <w:rsid w:val="00860D73"/>
    <w:rsid w:val="00861052"/>
    <w:rsid w:val="00861A5F"/>
    <w:rsid w:val="00861CAE"/>
    <w:rsid w:val="00862901"/>
    <w:rsid w:val="00862D90"/>
    <w:rsid w:val="00863601"/>
    <w:rsid w:val="0086399E"/>
    <w:rsid w:val="00863A4D"/>
    <w:rsid w:val="00863F74"/>
    <w:rsid w:val="00864C08"/>
    <w:rsid w:val="00865049"/>
    <w:rsid w:val="0086519A"/>
    <w:rsid w:val="00865380"/>
    <w:rsid w:val="008654BF"/>
    <w:rsid w:val="00865595"/>
    <w:rsid w:val="00865609"/>
    <w:rsid w:val="00866851"/>
    <w:rsid w:val="00870AC7"/>
    <w:rsid w:val="00870BBA"/>
    <w:rsid w:val="00871768"/>
    <w:rsid w:val="00871E11"/>
    <w:rsid w:val="00871F6C"/>
    <w:rsid w:val="00872163"/>
    <w:rsid w:val="00872254"/>
    <w:rsid w:val="008725C3"/>
    <w:rsid w:val="008726BB"/>
    <w:rsid w:val="00872B63"/>
    <w:rsid w:val="00872D09"/>
    <w:rsid w:val="00872EF6"/>
    <w:rsid w:val="00873048"/>
    <w:rsid w:val="008732B0"/>
    <w:rsid w:val="008738A0"/>
    <w:rsid w:val="00873BBE"/>
    <w:rsid w:val="00873CAE"/>
    <w:rsid w:val="00874A2D"/>
    <w:rsid w:val="00874BEC"/>
    <w:rsid w:val="00875128"/>
    <w:rsid w:val="00875927"/>
    <w:rsid w:val="00875C30"/>
    <w:rsid w:val="00877924"/>
    <w:rsid w:val="00880674"/>
    <w:rsid w:val="008811C9"/>
    <w:rsid w:val="008812EC"/>
    <w:rsid w:val="0088196A"/>
    <w:rsid w:val="00881C44"/>
    <w:rsid w:val="00882285"/>
    <w:rsid w:val="0088231D"/>
    <w:rsid w:val="0088267F"/>
    <w:rsid w:val="0088288B"/>
    <w:rsid w:val="00883D7F"/>
    <w:rsid w:val="00884303"/>
    <w:rsid w:val="008846DA"/>
    <w:rsid w:val="0088494E"/>
    <w:rsid w:val="0088506E"/>
    <w:rsid w:val="0088693F"/>
    <w:rsid w:val="008869CB"/>
    <w:rsid w:val="0088749E"/>
    <w:rsid w:val="00887E8E"/>
    <w:rsid w:val="00887F2B"/>
    <w:rsid w:val="00887F83"/>
    <w:rsid w:val="0089067E"/>
    <w:rsid w:val="00890781"/>
    <w:rsid w:val="00890872"/>
    <w:rsid w:val="00890915"/>
    <w:rsid w:val="0089098D"/>
    <w:rsid w:val="00890D46"/>
    <w:rsid w:val="00890D62"/>
    <w:rsid w:val="00891054"/>
    <w:rsid w:val="00891275"/>
    <w:rsid w:val="0089177E"/>
    <w:rsid w:val="008918C8"/>
    <w:rsid w:val="008926D9"/>
    <w:rsid w:val="00892EE7"/>
    <w:rsid w:val="00893F93"/>
    <w:rsid w:val="008946C1"/>
    <w:rsid w:val="008947EF"/>
    <w:rsid w:val="00894963"/>
    <w:rsid w:val="008965E9"/>
    <w:rsid w:val="00896C85"/>
    <w:rsid w:val="00897391"/>
    <w:rsid w:val="008974E3"/>
    <w:rsid w:val="008974F0"/>
    <w:rsid w:val="008A0987"/>
    <w:rsid w:val="008A15E1"/>
    <w:rsid w:val="008A18CF"/>
    <w:rsid w:val="008A19E8"/>
    <w:rsid w:val="008A1CA6"/>
    <w:rsid w:val="008A1DD2"/>
    <w:rsid w:val="008A30B7"/>
    <w:rsid w:val="008A3912"/>
    <w:rsid w:val="008A4F7A"/>
    <w:rsid w:val="008A5100"/>
    <w:rsid w:val="008A51D1"/>
    <w:rsid w:val="008A5AFD"/>
    <w:rsid w:val="008A6589"/>
    <w:rsid w:val="008A7033"/>
    <w:rsid w:val="008A74FD"/>
    <w:rsid w:val="008A782A"/>
    <w:rsid w:val="008A7A19"/>
    <w:rsid w:val="008B11A5"/>
    <w:rsid w:val="008B11A9"/>
    <w:rsid w:val="008B1413"/>
    <w:rsid w:val="008B175F"/>
    <w:rsid w:val="008B1957"/>
    <w:rsid w:val="008B19C5"/>
    <w:rsid w:val="008B1D8E"/>
    <w:rsid w:val="008B1EB3"/>
    <w:rsid w:val="008B22FE"/>
    <w:rsid w:val="008B27AA"/>
    <w:rsid w:val="008B2DBF"/>
    <w:rsid w:val="008B2DF5"/>
    <w:rsid w:val="008B355D"/>
    <w:rsid w:val="008B45BC"/>
    <w:rsid w:val="008B4B9D"/>
    <w:rsid w:val="008B569E"/>
    <w:rsid w:val="008B58BD"/>
    <w:rsid w:val="008B601E"/>
    <w:rsid w:val="008B6065"/>
    <w:rsid w:val="008B61D2"/>
    <w:rsid w:val="008B67BC"/>
    <w:rsid w:val="008B68D6"/>
    <w:rsid w:val="008B6A7E"/>
    <w:rsid w:val="008B7030"/>
    <w:rsid w:val="008B707F"/>
    <w:rsid w:val="008B7A15"/>
    <w:rsid w:val="008B7F70"/>
    <w:rsid w:val="008C012A"/>
    <w:rsid w:val="008C0966"/>
    <w:rsid w:val="008C1785"/>
    <w:rsid w:val="008C2A04"/>
    <w:rsid w:val="008C2C10"/>
    <w:rsid w:val="008C3306"/>
    <w:rsid w:val="008C388D"/>
    <w:rsid w:val="008C4544"/>
    <w:rsid w:val="008C4988"/>
    <w:rsid w:val="008C4AB9"/>
    <w:rsid w:val="008C4D12"/>
    <w:rsid w:val="008C4F76"/>
    <w:rsid w:val="008C5021"/>
    <w:rsid w:val="008C63EB"/>
    <w:rsid w:val="008C64F0"/>
    <w:rsid w:val="008C663B"/>
    <w:rsid w:val="008C6916"/>
    <w:rsid w:val="008C6978"/>
    <w:rsid w:val="008C6B9D"/>
    <w:rsid w:val="008C7103"/>
    <w:rsid w:val="008C718A"/>
    <w:rsid w:val="008C7386"/>
    <w:rsid w:val="008C7DB6"/>
    <w:rsid w:val="008C7DD7"/>
    <w:rsid w:val="008D0554"/>
    <w:rsid w:val="008D148F"/>
    <w:rsid w:val="008D154C"/>
    <w:rsid w:val="008D1686"/>
    <w:rsid w:val="008D1B3C"/>
    <w:rsid w:val="008D239D"/>
    <w:rsid w:val="008D2CF2"/>
    <w:rsid w:val="008D3349"/>
    <w:rsid w:val="008D3886"/>
    <w:rsid w:val="008D3C58"/>
    <w:rsid w:val="008D4051"/>
    <w:rsid w:val="008D53FE"/>
    <w:rsid w:val="008D5D5E"/>
    <w:rsid w:val="008D5EEC"/>
    <w:rsid w:val="008D6153"/>
    <w:rsid w:val="008D643A"/>
    <w:rsid w:val="008D69A9"/>
    <w:rsid w:val="008D6D4F"/>
    <w:rsid w:val="008D7434"/>
    <w:rsid w:val="008D7AA0"/>
    <w:rsid w:val="008E034A"/>
    <w:rsid w:val="008E0E8A"/>
    <w:rsid w:val="008E1142"/>
    <w:rsid w:val="008E1260"/>
    <w:rsid w:val="008E1762"/>
    <w:rsid w:val="008E17A3"/>
    <w:rsid w:val="008E185B"/>
    <w:rsid w:val="008E1AB7"/>
    <w:rsid w:val="008E1E7F"/>
    <w:rsid w:val="008E2372"/>
    <w:rsid w:val="008E24ED"/>
    <w:rsid w:val="008E260B"/>
    <w:rsid w:val="008E2A85"/>
    <w:rsid w:val="008E2E4E"/>
    <w:rsid w:val="008E2F2F"/>
    <w:rsid w:val="008E3244"/>
    <w:rsid w:val="008E336B"/>
    <w:rsid w:val="008E3B8C"/>
    <w:rsid w:val="008E3CAB"/>
    <w:rsid w:val="008E410B"/>
    <w:rsid w:val="008E4376"/>
    <w:rsid w:val="008E4431"/>
    <w:rsid w:val="008E4AAF"/>
    <w:rsid w:val="008E4E40"/>
    <w:rsid w:val="008E6493"/>
    <w:rsid w:val="008E6764"/>
    <w:rsid w:val="008E7149"/>
    <w:rsid w:val="008E7771"/>
    <w:rsid w:val="008E78CD"/>
    <w:rsid w:val="008F1098"/>
    <w:rsid w:val="008F1A2D"/>
    <w:rsid w:val="008F203A"/>
    <w:rsid w:val="008F2548"/>
    <w:rsid w:val="008F264D"/>
    <w:rsid w:val="008F26DA"/>
    <w:rsid w:val="008F27FA"/>
    <w:rsid w:val="008F28E7"/>
    <w:rsid w:val="008F28FA"/>
    <w:rsid w:val="008F295B"/>
    <w:rsid w:val="008F3278"/>
    <w:rsid w:val="008F35A8"/>
    <w:rsid w:val="008F3AEB"/>
    <w:rsid w:val="008F3F0C"/>
    <w:rsid w:val="008F429E"/>
    <w:rsid w:val="008F4980"/>
    <w:rsid w:val="008F4E0E"/>
    <w:rsid w:val="008F5165"/>
    <w:rsid w:val="008F56FF"/>
    <w:rsid w:val="008F5713"/>
    <w:rsid w:val="008F62C6"/>
    <w:rsid w:val="008F6653"/>
    <w:rsid w:val="008F68BF"/>
    <w:rsid w:val="008F7A72"/>
    <w:rsid w:val="00900010"/>
    <w:rsid w:val="00900057"/>
    <w:rsid w:val="009007F5"/>
    <w:rsid w:val="00900D65"/>
    <w:rsid w:val="00903495"/>
    <w:rsid w:val="0090358F"/>
    <w:rsid w:val="0090379F"/>
    <w:rsid w:val="00903DFB"/>
    <w:rsid w:val="00904DB6"/>
    <w:rsid w:val="00905238"/>
    <w:rsid w:val="009052BE"/>
    <w:rsid w:val="009058BD"/>
    <w:rsid w:val="00905929"/>
    <w:rsid w:val="0090592C"/>
    <w:rsid w:val="00905A6C"/>
    <w:rsid w:val="009061B6"/>
    <w:rsid w:val="00906301"/>
    <w:rsid w:val="009063E2"/>
    <w:rsid w:val="009066CD"/>
    <w:rsid w:val="00906AD0"/>
    <w:rsid w:val="00906AD4"/>
    <w:rsid w:val="00906DD3"/>
    <w:rsid w:val="00906F84"/>
    <w:rsid w:val="0090720F"/>
    <w:rsid w:val="009074F1"/>
    <w:rsid w:val="009076BD"/>
    <w:rsid w:val="00907DC9"/>
    <w:rsid w:val="00907F11"/>
    <w:rsid w:val="00910402"/>
    <w:rsid w:val="00910DB7"/>
    <w:rsid w:val="00911820"/>
    <w:rsid w:val="00911893"/>
    <w:rsid w:val="009118D1"/>
    <w:rsid w:val="00911E87"/>
    <w:rsid w:val="00912BBD"/>
    <w:rsid w:val="00912BF5"/>
    <w:rsid w:val="00913763"/>
    <w:rsid w:val="009140CA"/>
    <w:rsid w:val="00914165"/>
    <w:rsid w:val="0091441D"/>
    <w:rsid w:val="009147BA"/>
    <w:rsid w:val="00915374"/>
    <w:rsid w:val="009155B7"/>
    <w:rsid w:val="00916049"/>
    <w:rsid w:val="009167DC"/>
    <w:rsid w:val="0091682B"/>
    <w:rsid w:val="00916944"/>
    <w:rsid w:val="00916DB0"/>
    <w:rsid w:val="009176F3"/>
    <w:rsid w:val="0091770E"/>
    <w:rsid w:val="00920305"/>
    <w:rsid w:val="00920312"/>
    <w:rsid w:val="0092047D"/>
    <w:rsid w:val="009204F2"/>
    <w:rsid w:val="0092053E"/>
    <w:rsid w:val="00920C6B"/>
    <w:rsid w:val="00921142"/>
    <w:rsid w:val="00921178"/>
    <w:rsid w:val="009211D4"/>
    <w:rsid w:val="00921B6F"/>
    <w:rsid w:val="00921DF8"/>
    <w:rsid w:val="00921E82"/>
    <w:rsid w:val="0092249E"/>
    <w:rsid w:val="00922AF2"/>
    <w:rsid w:val="00922C51"/>
    <w:rsid w:val="009230DC"/>
    <w:rsid w:val="009235D8"/>
    <w:rsid w:val="00924C5A"/>
    <w:rsid w:val="009253EE"/>
    <w:rsid w:val="009256F6"/>
    <w:rsid w:val="0092573D"/>
    <w:rsid w:val="009261AE"/>
    <w:rsid w:val="009261C2"/>
    <w:rsid w:val="00926665"/>
    <w:rsid w:val="00926890"/>
    <w:rsid w:val="00926F53"/>
    <w:rsid w:val="009270B9"/>
    <w:rsid w:val="00927146"/>
    <w:rsid w:val="00927817"/>
    <w:rsid w:val="00927D09"/>
    <w:rsid w:val="009300F3"/>
    <w:rsid w:val="00930121"/>
    <w:rsid w:val="0093053C"/>
    <w:rsid w:val="0093094B"/>
    <w:rsid w:val="00930A0E"/>
    <w:rsid w:val="00930BA1"/>
    <w:rsid w:val="00930E52"/>
    <w:rsid w:val="00931977"/>
    <w:rsid w:val="0093200E"/>
    <w:rsid w:val="0093289B"/>
    <w:rsid w:val="00932B1C"/>
    <w:rsid w:val="00932CB9"/>
    <w:rsid w:val="00933339"/>
    <w:rsid w:val="0093384C"/>
    <w:rsid w:val="00933D01"/>
    <w:rsid w:val="00933ECE"/>
    <w:rsid w:val="00934030"/>
    <w:rsid w:val="0093430D"/>
    <w:rsid w:val="00934685"/>
    <w:rsid w:val="00935A87"/>
    <w:rsid w:val="00936DCA"/>
    <w:rsid w:val="009375C2"/>
    <w:rsid w:val="009378F5"/>
    <w:rsid w:val="00937F15"/>
    <w:rsid w:val="0094135C"/>
    <w:rsid w:val="00941374"/>
    <w:rsid w:val="009417A9"/>
    <w:rsid w:val="009418D7"/>
    <w:rsid w:val="00941BCE"/>
    <w:rsid w:val="00942645"/>
    <w:rsid w:val="009426E8"/>
    <w:rsid w:val="00942FD1"/>
    <w:rsid w:val="00943FB0"/>
    <w:rsid w:val="009441B8"/>
    <w:rsid w:val="0094448B"/>
    <w:rsid w:val="009452EA"/>
    <w:rsid w:val="0094561B"/>
    <w:rsid w:val="00945AF1"/>
    <w:rsid w:val="00945C3D"/>
    <w:rsid w:val="00945DFC"/>
    <w:rsid w:val="0094611F"/>
    <w:rsid w:val="00946497"/>
    <w:rsid w:val="009467FB"/>
    <w:rsid w:val="0094753D"/>
    <w:rsid w:val="009475BB"/>
    <w:rsid w:val="009500E4"/>
    <w:rsid w:val="009503A6"/>
    <w:rsid w:val="00950780"/>
    <w:rsid w:val="00950921"/>
    <w:rsid w:val="0095095B"/>
    <w:rsid w:val="00950F44"/>
    <w:rsid w:val="00951077"/>
    <w:rsid w:val="009513F1"/>
    <w:rsid w:val="009514FF"/>
    <w:rsid w:val="009515D3"/>
    <w:rsid w:val="0095199F"/>
    <w:rsid w:val="00951F4A"/>
    <w:rsid w:val="00952484"/>
    <w:rsid w:val="00952E59"/>
    <w:rsid w:val="00952F10"/>
    <w:rsid w:val="009537A3"/>
    <w:rsid w:val="009542E6"/>
    <w:rsid w:val="009543D5"/>
    <w:rsid w:val="00954624"/>
    <w:rsid w:val="009546E1"/>
    <w:rsid w:val="0095475E"/>
    <w:rsid w:val="0095476C"/>
    <w:rsid w:val="00954F5E"/>
    <w:rsid w:val="0095563E"/>
    <w:rsid w:val="009558E1"/>
    <w:rsid w:val="00955A27"/>
    <w:rsid w:val="00955FB4"/>
    <w:rsid w:val="00956309"/>
    <w:rsid w:val="00956888"/>
    <w:rsid w:val="00957081"/>
    <w:rsid w:val="00957510"/>
    <w:rsid w:val="00957951"/>
    <w:rsid w:val="009604DD"/>
    <w:rsid w:val="009607CE"/>
    <w:rsid w:val="00962722"/>
    <w:rsid w:val="00962D62"/>
    <w:rsid w:val="00962D81"/>
    <w:rsid w:val="00962DEC"/>
    <w:rsid w:val="00963179"/>
    <w:rsid w:val="00963217"/>
    <w:rsid w:val="00963448"/>
    <w:rsid w:val="009637A3"/>
    <w:rsid w:val="00963886"/>
    <w:rsid w:val="00963920"/>
    <w:rsid w:val="00964420"/>
    <w:rsid w:val="00964969"/>
    <w:rsid w:val="00964C4B"/>
    <w:rsid w:val="00964EDC"/>
    <w:rsid w:val="00964FE1"/>
    <w:rsid w:val="00965229"/>
    <w:rsid w:val="009654C0"/>
    <w:rsid w:val="009667A1"/>
    <w:rsid w:val="009669F3"/>
    <w:rsid w:val="00966C7A"/>
    <w:rsid w:val="00967444"/>
    <w:rsid w:val="0096745F"/>
    <w:rsid w:val="00967BEA"/>
    <w:rsid w:val="00967DDA"/>
    <w:rsid w:val="00970126"/>
    <w:rsid w:val="009704FC"/>
    <w:rsid w:val="0097093F"/>
    <w:rsid w:val="00970DA7"/>
    <w:rsid w:val="00971188"/>
    <w:rsid w:val="009716FA"/>
    <w:rsid w:val="009718B8"/>
    <w:rsid w:val="00971B77"/>
    <w:rsid w:val="00972482"/>
    <w:rsid w:val="00972722"/>
    <w:rsid w:val="00972803"/>
    <w:rsid w:val="0097363D"/>
    <w:rsid w:val="009739C9"/>
    <w:rsid w:val="0097435C"/>
    <w:rsid w:val="0097493D"/>
    <w:rsid w:val="00974FD5"/>
    <w:rsid w:val="009752E5"/>
    <w:rsid w:val="00975DC5"/>
    <w:rsid w:val="009761C5"/>
    <w:rsid w:val="009763DE"/>
    <w:rsid w:val="00976C02"/>
    <w:rsid w:val="00976C4B"/>
    <w:rsid w:val="00976D64"/>
    <w:rsid w:val="00977301"/>
    <w:rsid w:val="009774A1"/>
    <w:rsid w:val="009775BF"/>
    <w:rsid w:val="00977AE2"/>
    <w:rsid w:val="0098073B"/>
    <w:rsid w:val="0098080E"/>
    <w:rsid w:val="00981AA5"/>
    <w:rsid w:val="00981EB6"/>
    <w:rsid w:val="00982FD0"/>
    <w:rsid w:val="0098365E"/>
    <w:rsid w:val="00983820"/>
    <w:rsid w:val="00983ECB"/>
    <w:rsid w:val="009841A3"/>
    <w:rsid w:val="009843F0"/>
    <w:rsid w:val="00984655"/>
    <w:rsid w:val="009848CB"/>
    <w:rsid w:val="009851E4"/>
    <w:rsid w:val="00985462"/>
    <w:rsid w:val="00985C76"/>
    <w:rsid w:val="009873E3"/>
    <w:rsid w:val="00987979"/>
    <w:rsid w:val="00987CF2"/>
    <w:rsid w:val="0099087B"/>
    <w:rsid w:val="0099093E"/>
    <w:rsid w:val="00993319"/>
    <w:rsid w:val="009936DB"/>
    <w:rsid w:val="00993A19"/>
    <w:rsid w:val="00993A85"/>
    <w:rsid w:val="00993B47"/>
    <w:rsid w:val="00994B2D"/>
    <w:rsid w:val="0099514F"/>
    <w:rsid w:val="00995B3C"/>
    <w:rsid w:val="00995E7F"/>
    <w:rsid w:val="00995FB4"/>
    <w:rsid w:val="00996155"/>
    <w:rsid w:val="00996584"/>
    <w:rsid w:val="00996B18"/>
    <w:rsid w:val="00996C25"/>
    <w:rsid w:val="00996EB7"/>
    <w:rsid w:val="00996F75"/>
    <w:rsid w:val="009A00E1"/>
    <w:rsid w:val="009A05CD"/>
    <w:rsid w:val="009A0C30"/>
    <w:rsid w:val="009A0ED0"/>
    <w:rsid w:val="009A0F2E"/>
    <w:rsid w:val="009A170D"/>
    <w:rsid w:val="009A1B44"/>
    <w:rsid w:val="009A37A2"/>
    <w:rsid w:val="009A3B2D"/>
    <w:rsid w:val="009A3B94"/>
    <w:rsid w:val="009A453C"/>
    <w:rsid w:val="009A46A4"/>
    <w:rsid w:val="009A47EC"/>
    <w:rsid w:val="009A4C5C"/>
    <w:rsid w:val="009A4D44"/>
    <w:rsid w:val="009A4F48"/>
    <w:rsid w:val="009A5319"/>
    <w:rsid w:val="009A552E"/>
    <w:rsid w:val="009A5D1A"/>
    <w:rsid w:val="009A5FAE"/>
    <w:rsid w:val="009A6E05"/>
    <w:rsid w:val="009A7045"/>
    <w:rsid w:val="009A74E0"/>
    <w:rsid w:val="009A7681"/>
    <w:rsid w:val="009A789F"/>
    <w:rsid w:val="009B066E"/>
    <w:rsid w:val="009B081D"/>
    <w:rsid w:val="009B0CD4"/>
    <w:rsid w:val="009B1634"/>
    <w:rsid w:val="009B1932"/>
    <w:rsid w:val="009B1B0B"/>
    <w:rsid w:val="009B1D4E"/>
    <w:rsid w:val="009B23D5"/>
    <w:rsid w:val="009B2634"/>
    <w:rsid w:val="009B2798"/>
    <w:rsid w:val="009B2A75"/>
    <w:rsid w:val="009B35E1"/>
    <w:rsid w:val="009B371F"/>
    <w:rsid w:val="009B4294"/>
    <w:rsid w:val="009B4566"/>
    <w:rsid w:val="009B4898"/>
    <w:rsid w:val="009B4C53"/>
    <w:rsid w:val="009B508C"/>
    <w:rsid w:val="009B5152"/>
    <w:rsid w:val="009B5402"/>
    <w:rsid w:val="009B54AF"/>
    <w:rsid w:val="009B57BE"/>
    <w:rsid w:val="009B596F"/>
    <w:rsid w:val="009B5E1A"/>
    <w:rsid w:val="009B6362"/>
    <w:rsid w:val="009B641F"/>
    <w:rsid w:val="009B6796"/>
    <w:rsid w:val="009B6EA4"/>
    <w:rsid w:val="009B6FED"/>
    <w:rsid w:val="009B72AD"/>
    <w:rsid w:val="009B72B6"/>
    <w:rsid w:val="009B799C"/>
    <w:rsid w:val="009B7A3A"/>
    <w:rsid w:val="009B7C9E"/>
    <w:rsid w:val="009C0777"/>
    <w:rsid w:val="009C0868"/>
    <w:rsid w:val="009C086E"/>
    <w:rsid w:val="009C0E5E"/>
    <w:rsid w:val="009C12FE"/>
    <w:rsid w:val="009C1602"/>
    <w:rsid w:val="009C2156"/>
    <w:rsid w:val="009C269B"/>
    <w:rsid w:val="009C2E9C"/>
    <w:rsid w:val="009C3056"/>
    <w:rsid w:val="009C3ED4"/>
    <w:rsid w:val="009C3EE3"/>
    <w:rsid w:val="009C4061"/>
    <w:rsid w:val="009C434B"/>
    <w:rsid w:val="009C457E"/>
    <w:rsid w:val="009C4B23"/>
    <w:rsid w:val="009C4C1C"/>
    <w:rsid w:val="009C4F2A"/>
    <w:rsid w:val="009C51DC"/>
    <w:rsid w:val="009C53D6"/>
    <w:rsid w:val="009C5B4B"/>
    <w:rsid w:val="009C5B68"/>
    <w:rsid w:val="009C5E2B"/>
    <w:rsid w:val="009C6364"/>
    <w:rsid w:val="009C65A5"/>
    <w:rsid w:val="009C6C83"/>
    <w:rsid w:val="009C6FD2"/>
    <w:rsid w:val="009C722C"/>
    <w:rsid w:val="009C737E"/>
    <w:rsid w:val="009C7BC6"/>
    <w:rsid w:val="009C7D49"/>
    <w:rsid w:val="009C7E51"/>
    <w:rsid w:val="009D022C"/>
    <w:rsid w:val="009D0552"/>
    <w:rsid w:val="009D10D0"/>
    <w:rsid w:val="009D1A2C"/>
    <w:rsid w:val="009D1AC2"/>
    <w:rsid w:val="009D1E25"/>
    <w:rsid w:val="009D2084"/>
    <w:rsid w:val="009D210A"/>
    <w:rsid w:val="009D28DB"/>
    <w:rsid w:val="009D28E5"/>
    <w:rsid w:val="009D2A2B"/>
    <w:rsid w:val="009D2AA2"/>
    <w:rsid w:val="009D2B1A"/>
    <w:rsid w:val="009D2BE5"/>
    <w:rsid w:val="009D2C3A"/>
    <w:rsid w:val="009D2D1D"/>
    <w:rsid w:val="009D36C5"/>
    <w:rsid w:val="009D41E2"/>
    <w:rsid w:val="009D427A"/>
    <w:rsid w:val="009D42E4"/>
    <w:rsid w:val="009D445D"/>
    <w:rsid w:val="009D5FB3"/>
    <w:rsid w:val="009D6953"/>
    <w:rsid w:val="009D6B74"/>
    <w:rsid w:val="009D6FCE"/>
    <w:rsid w:val="009D705C"/>
    <w:rsid w:val="009D75C4"/>
    <w:rsid w:val="009D77BD"/>
    <w:rsid w:val="009D7C79"/>
    <w:rsid w:val="009E0560"/>
    <w:rsid w:val="009E130F"/>
    <w:rsid w:val="009E14B7"/>
    <w:rsid w:val="009E17AF"/>
    <w:rsid w:val="009E1C1F"/>
    <w:rsid w:val="009E1F8C"/>
    <w:rsid w:val="009E2194"/>
    <w:rsid w:val="009E2258"/>
    <w:rsid w:val="009E27B6"/>
    <w:rsid w:val="009E299C"/>
    <w:rsid w:val="009E2A72"/>
    <w:rsid w:val="009E2D3C"/>
    <w:rsid w:val="009E31E5"/>
    <w:rsid w:val="009E3856"/>
    <w:rsid w:val="009E43A8"/>
    <w:rsid w:val="009E4D10"/>
    <w:rsid w:val="009E56C0"/>
    <w:rsid w:val="009E688C"/>
    <w:rsid w:val="009E68C1"/>
    <w:rsid w:val="009E6BFD"/>
    <w:rsid w:val="009E6D53"/>
    <w:rsid w:val="009E7051"/>
    <w:rsid w:val="009E7C84"/>
    <w:rsid w:val="009E7EEB"/>
    <w:rsid w:val="009F0183"/>
    <w:rsid w:val="009F0218"/>
    <w:rsid w:val="009F0D34"/>
    <w:rsid w:val="009F0F0E"/>
    <w:rsid w:val="009F13F8"/>
    <w:rsid w:val="009F1493"/>
    <w:rsid w:val="009F1D4F"/>
    <w:rsid w:val="009F248D"/>
    <w:rsid w:val="009F293D"/>
    <w:rsid w:val="009F2A27"/>
    <w:rsid w:val="009F2ABB"/>
    <w:rsid w:val="009F2B05"/>
    <w:rsid w:val="009F388F"/>
    <w:rsid w:val="009F40E5"/>
    <w:rsid w:val="009F4FDD"/>
    <w:rsid w:val="009F61A9"/>
    <w:rsid w:val="009F628F"/>
    <w:rsid w:val="009F6322"/>
    <w:rsid w:val="009F6591"/>
    <w:rsid w:val="009F676D"/>
    <w:rsid w:val="009F7363"/>
    <w:rsid w:val="009F768C"/>
    <w:rsid w:val="009F76FE"/>
    <w:rsid w:val="009F7B13"/>
    <w:rsid w:val="00A0040F"/>
    <w:rsid w:val="00A0090E"/>
    <w:rsid w:val="00A00978"/>
    <w:rsid w:val="00A016BA"/>
    <w:rsid w:val="00A01AA5"/>
    <w:rsid w:val="00A01C89"/>
    <w:rsid w:val="00A02388"/>
    <w:rsid w:val="00A024E7"/>
    <w:rsid w:val="00A026B9"/>
    <w:rsid w:val="00A02C2F"/>
    <w:rsid w:val="00A02F06"/>
    <w:rsid w:val="00A02F40"/>
    <w:rsid w:val="00A03671"/>
    <w:rsid w:val="00A038C2"/>
    <w:rsid w:val="00A03F02"/>
    <w:rsid w:val="00A048DE"/>
    <w:rsid w:val="00A05D9F"/>
    <w:rsid w:val="00A05FF8"/>
    <w:rsid w:val="00A06728"/>
    <w:rsid w:val="00A06A94"/>
    <w:rsid w:val="00A06F66"/>
    <w:rsid w:val="00A07612"/>
    <w:rsid w:val="00A103EF"/>
    <w:rsid w:val="00A10506"/>
    <w:rsid w:val="00A10EF8"/>
    <w:rsid w:val="00A111B8"/>
    <w:rsid w:val="00A1150F"/>
    <w:rsid w:val="00A11791"/>
    <w:rsid w:val="00A1185D"/>
    <w:rsid w:val="00A119C0"/>
    <w:rsid w:val="00A122B0"/>
    <w:rsid w:val="00A1241E"/>
    <w:rsid w:val="00A12E85"/>
    <w:rsid w:val="00A1310A"/>
    <w:rsid w:val="00A13203"/>
    <w:rsid w:val="00A13EF8"/>
    <w:rsid w:val="00A14341"/>
    <w:rsid w:val="00A145C6"/>
    <w:rsid w:val="00A16083"/>
    <w:rsid w:val="00A16DA8"/>
    <w:rsid w:val="00A175BB"/>
    <w:rsid w:val="00A17DC3"/>
    <w:rsid w:val="00A20D40"/>
    <w:rsid w:val="00A20F3D"/>
    <w:rsid w:val="00A210F6"/>
    <w:rsid w:val="00A21496"/>
    <w:rsid w:val="00A21B64"/>
    <w:rsid w:val="00A21F52"/>
    <w:rsid w:val="00A223A6"/>
    <w:rsid w:val="00A22589"/>
    <w:rsid w:val="00A23133"/>
    <w:rsid w:val="00A232C7"/>
    <w:rsid w:val="00A241B7"/>
    <w:rsid w:val="00A242A3"/>
    <w:rsid w:val="00A24ACB"/>
    <w:rsid w:val="00A24AFC"/>
    <w:rsid w:val="00A25159"/>
    <w:rsid w:val="00A254E7"/>
    <w:rsid w:val="00A256D1"/>
    <w:rsid w:val="00A25794"/>
    <w:rsid w:val="00A25885"/>
    <w:rsid w:val="00A258EF"/>
    <w:rsid w:val="00A26183"/>
    <w:rsid w:val="00A26222"/>
    <w:rsid w:val="00A264C7"/>
    <w:rsid w:val="00A26549"/>
    <w:rsid w:val="00A2655F"/>
    <w:rsid w:val="00A26B1F"/>
    <w:rsid w:val="00A26D07"/>
    <w:rsid w:val="00A274C4"/>
    <w:rsid w:val="00A276BF"/>
    <w:rsid w:val="00A27857"/>
    <w:rsid w:val="00A300BF"/>
    <w:rsid w:val="00A30D92"/>
    <w:rsid w:val="00A31048"/>
    <w:rsid w:val="00A318BB"/>
    <w:rsid w:val="00A31CC6"/>
    <w:rsid w:val="00A323C4"/>
    <w:rsid w:val="00A33330"/>
    <w:rsid w:val="00A3379D"/>
    <w:rsid w:val="00A33DF4"/>
    <w:rsid w:val="00A34287"/>
    <w:rsid w:val="00A34574"/>
    <w:rsid w:val="00A34812"/>
    <w:rsid w:val="00A35A0D"/>
    <w:rsid w:val="00A363E1"/>
    <w:rsid w:val="00A36CEB"/>
    <w:rsid w:val="00A37569"/>
    <w:rsid w:val="00A3757D"/>
    <w:rsid w:val="00A378F7"/>
    <w:rsid w:val="00A3793C"/>
    <w:rsid w:val="00A37970"/>
    <w:rsid w:val="00A37AF3"/>
    <w:rsid w:val="00A37B5C"/>
    <w:rsid w:val="00A4001D"/>
    <w:rsid w:val="00A400D7"/>
    <w:rsid w:val="00A40179"/>
    <w:rsid w:val="00A4044D"/>
    <w:rsid w:val="00A405F5"/>
    <w:rsid w:val="00A405FD"/>
    <w:rsid w:val="00A4095D"/>
    <w:rsid w:val="00A40B33"/>
    <w:rsid w:val="00A41011"/>
    <w:rsid w:val="00A41234"/>
    <w:rsid w:val="00A412B5"/>
    <w:rsid w:val="00A41486"/>
    <w:rsid w:val="00A42226"/>
    <w:rsid w:val="00A42B5E"/>
    <w:rsid w:val="00A42F42"/>
    <w:rsid w:val="00A43726"/>
    <w:rsid w:val="00A438B6"/>
    <w:rsid w:val="00A4449E"/>
    <w:rsid w:val="00A445BD"/>
    <w:rsid w:val="00A45154"/>
    <w:rsid w:val="00A45E3C"/>
    <w:rsid w:val="00A46699"/>
    <w:rsid w:val="00A46B0C"/>
    <w:rsid w:val="00A47C4E"/>
    <w:rsid w:val="00A502FB"/>
    <w:rsid w:val="00A512EE"/>
    <w:rsid w:val="00A516C9"/>
    <w:rsid w:val="00A51774"/>
    <w:rsid w:val="00A51ACF"/>
    <w:rsid w:val="00A526D6"/>
    <w:rsid w:val="00A536B0"/>
    <w:rsid w:val="00A53921"/>
    <w:rsid w:val="00A53931"/>
    <w:rsid w:val="00A53E36"/>
    <w:rsid w:val="00A53FB5"/>
    <w:rsid w:val="00A54587"/>
    <w:rsid w:val="00A5467C"/>
    <w:rsid w:val="00A54D28"/>
    <w:rsid w:val="00A551E1"/>
    <w:rsid w:val="00A552C8"/>
    <w:rsid w:val="00A55388"/>
    <w:rsid w:val="00A55B4E"/>
    <w:rsid w:val="00A56517"/>
    <w:rsid w:val="00A569C7"/>
    <w:rsid w:val="00A5740B"/>
    <w:rsid w:val="00A57C5D"/>
    <w:rsid w:val="00A57CD6"/>
    <w:rsid w:val="00A57F18"/>
    <w:rsid w:val="00A600DE"/>
    <w:rsid w:val="00A60C21"/>
    <w:rsid w:val="00A610A6"/>
    <w:rsid w:val="00A6173C"/>
    <w:rsid w:val="00A62AD1"/>
    <w:rsid w:val="00A62B9D"/>
    <w:rsid w:val="00A636FB"/>
    <w:rsid w:val="00A639D1"/>
    <w:rsid w:val="00A643CD"/>
    <w:rsid w:val="00A647D9"/>
    <w:rsid w:val="00A64CC3"/>
    <w:rsid w:val="00A6558C"/>
    <w:rsid w:val="00A65696"/>
    <w:rsid w:val="00A656E9"/>
    <w:rsid w:val="00A65760"/>
    <w:rsid w:val="00A65E94"/>
    <w:rsid w:val="00A66018"/>
    <w:rsid w:val="00A665E3"/>
    <w:rsid w:val="00A66720"/>
    <w:rsid w:val="00A66A45"/>
    <w:rsid w:val="00A67530"/>
    <w:rsid w:val="00A67E55"/>
    <w:rsid w:val="00A701A2"/>
    <w:rsid w:val="00A70942"/>
    <w:rsid w:val="00A714CC"/>
    <w:rsid w:val="00A71708"/>
    <w:rsid w:val="00A718FB"/>
    <w:rsid w:val="00A71A0A"/>
    <w:rsid w:val="00A71B83"/>
    <w:rsid w:val="00A72095"/>
    <w:rsid w:val="00A7242F"/>
    <w:rsid w:val="00A7269B"/>
    <w:rsid w:val="00A727DD"/>
    <w:rsid w:val="00A72BF1"/>
    <w:rsid w:val="00A731B2"/>
    <w:rsid w:val="00A738BF"/>
    <w:rsid w:val="00A73AD7"/>
    <w:rsid w:val="00A73D19"/>
    <w:rsid w:val="00A74A35"/>
    <w:rsid w:val="00A75785"/>
    <w:rsid w:val="00A757CD"/>
    <w:rsid w:val="00A75ED6"/>
    <w:rsid w:val="00A7669B"/>
    <w:rsid w:val="00A768EF"/>
    <w:rsid w:val="00A77C55"/>
    <w:rsid w:val="00A77E62"/>
    <w:rsid w:val="00A80314"/>
    <w:rsid w:val="00A8059D"/>
    <w:rsid w:val="00A80867"/>
    <w:rsid w:val="00A81241"/>
    <w:rsid w:val="00A81B80"/>
    <w:rsid w:val="00A822A6"/>
    <w:rsid w:val="00A8230C"/>
    <w:rsid w:val="00A82F1F"/>
    <w:rsid w:val="00A832F7"/>
    <w:rsid w:val="00A83E5E"/>
    <w:rsid w:val="00A84300"/>
    <w:rsid w:val="00A845A9"/>
    <w:rsid w:val="00A84654"/>
    <w:rsid w:val="00A84730"/>
    <w:rsid w:val="00A8550F"/>
    <w:rsid w:val="00A85625"/>
    <w:rsid w:val="00A85766"/>
    <w:rsid w:val="00A85950"/>
    <w:rsid w:val="00A859F7"/>
    <w:rsid w:val="00A862A4"/>
    <w:rsid w:val="00A86310"/>
    <w:rsid w:val="00A869B0"/>
    <w:rsid w:val="00A86E40"/>
    <w:rsid w:val="00A90595"/>
    <w:rsid w:val="00A9082F"/>
    <w:rsid w:val="00A90A56"/>
    <w:rsid w:val="00A90BAF"/>
    <w:rsid w:val="00A90D6B"/>
    <w:rsid w:val="00A90DD6"/>
    <w:rsid w:val="00A911F6"/>
    <w:rsid w:val="00A91252"/>
    <w:rsid w:val="00A91723"/>
    <w:rsid w:val="00A919CA"/>
    <w:rsid w:val="00A91BE6"/>
    <w:rsid w:val="00A91E09"/>
    <w:rsid w:val="00A92241"/>
    <w:rsid w:val="00A9243F"/>
    <w:rsid w:val="00A93078"/>
    <w:rsid w:val="00A93A89"/>
    <w:rsid w:val="00A93D2E"/>
    <w:rsid w:val="00A94230"/>
    <w:rsid w:val="00A9487B"/>
    <w:rsid w:val="00A949CB"/>
    <w:rsid w:val="00A94C0C"/>
    <w:rsid w:val="00A94C46"/>
    <w:rsid w:val="00A950CD"/>
    <w:rsid w:val="00A95145"/>
    <w:rsid w:val="00A96703"/>
    <w:rsid w:val="00A96A19"/>
    <w:rsid w:val="00A96AEE"/>
    <w:rsid w:val="00A96C01"/>
    <w:rsid w:val="00A96F07"/>
    <w:rsid w:val="00A9743F"/>
    <w:rsid w:val="00A974DB"/>
    <w:rsid w:val="00A976A7"/>
    <w:rsid w:val="00A97FE9"/>
    <w:rsid w:val="00AA049F"/>
    <w:rsid w:val="00AA0641"/>
    <w:rsid w:val="00AA1A63"/>
    <w:rsid w:val="00AA1C34"/>
    <w:rsid w:val="00AA1DB0"/>
    <w:rsid w:val="00AA29AB"/>
    <w:rsid w:val="00AA3009"/>
    <w:rsid w:val="00AA3195"/>
    <w:rsid w:val="00AA38B9"/>
    <w:rsid w:val="00AA3AE9"/>
    <w:rsid w:val="00AA3E45"/>
    <w:rsid w:val="00AA4253"/>
    <w:rsid w:val="00AA430B"/>
    <w:rsid w:val="00AA447C"/>
    <w:rsid w:val="00AA4A7F"/>
    <w:rsid w:val="00AA4CDF"/>
    <w:rsid w:val="00AA57F2"/>
    <w:rsid w:val="00AA5883"/>
    <w:rsid w:val="00AA58C3"/>
    <w:rsid w:val="00AA5A1F"/>
    <w:rsid w:val="00AA5BA3"/>
    <w:rsid w:val="00AA61A6"/>
    <w:rsid w:val="00AA66A0"/>
    <w:rsid w:val="00AA6956"/>
    <w:rsid w:val="00AA7487"/>
    <w:rsid w:val="00AA7C46"/>
    <w:rsid w:val="00AA7EF3"/>
    <w:rsid w:val="00AB045F"/>
    <w:rsid w:val="00AB0782"/>
    <w:rsid w:val="00AB1DEF"/>
    <w:rsid w:val="00AB2104"/>
    <w:rsid w:val="00AB2809"/>
    <w:rsid w:val="00AB2827"/>
    <w:rsid w:val="00AB2E33"/>
    <w:rsid w:val="00AB3A28"/>
    <w:rsid w:val="00AB3B3C"/>
    <w:rsid w:val="00AB3E8E"/>
    <w:rsid w:val="00AB40CF"/>
    <w:rsid w:val="00AB4252"/>
    <w:rsid w:val="00AB4DC3"/>
    <w:rsid w:val="00AB538F"/>
    <w:rsid w:val="00AB53E3"/>
    <w:rsid w:val="00AB6551"/>
    <w:rsid w:val="00AB67FA"/>
    <w:rsid w:val="00AB6CDA"/>
    <w:rsid w:val="00AB7A88"/>
    <w:rsid w:val="00AB7B95"/>
    <w:rsid w:val="00AB7FDB"/>
    <w:rsid w:val="00AC01A4"/>
    <w:rsid w:val="00AC0610"/>
    <w:rsid w:val="00AC0E82"/>
    <w:rsid w:val="00AC11C2"/>
    <w:rsid w:val="00AC14E9"/>
    <w:rsid w:val="00AC19BD"/>
    <w:rsid w:val="00AC1BFE"/>
    <w:rsid w:val="00AC216B"/>
    <w:rsid w:val="00AC28B0"/>
    <w:rsid w:val="00AC2E4A"/>
    <w:rsid w:val="00AC3868"/>
    <w:rsid w:val="00AC49D3"/>
    <w:rsid w:val="00AC4A97"/>
    <w:rsid w:val="00AC4BC2"/>
    <w:rsid w:val="00AC4EC7"/>
    <w:rsid w:val="00AC5660"/>
    <w:rsid w:val="00AC5C2E"/>
    <w:rsid w:val="00AC6232"/>
    <w:rsid w:val="00AC6662"/>
    <w:rsid w:val="00AC6A8B"/>
    <w:rsid w:val="00AC6B7E"/>
    <w:rsid w:val="00AC796B"/>
    <w:rsid w:val="00AC7AD3"/>
    <w:rsid w:val="00AD01D6"/>
    <w:rsid w:val="00AD0344"/>
    <w:rsid w:val="00AD0DD2"/>
    <w:rsid w:val="00AD11C4"/>
    <w:rsid w:val="00AD1246"/>
    <w:rsid w:val="00AD18D8"/>
    <w:rsid w:val="00AD246C"/>
    <w:rsid w:val="00AD2781"/>
    <w:rsid w:val="00AD3629"/>
    <w:rsid w:val="00AD378D"/>
    <w:rsid w:val="00AD41C7"/>
    <w:rsid w:val="00AD45ED"/>
    <w:rsid w:val="00AD4972"/>
    <w:rsid w:val="00AD52B8"/>
    <w:rsid w:val="00AD55D4"/>
    <w:rsid w:val="00AD579A"/>
    <w:rsid w:val="00AD5F2F"/>
    <w:rsid w:val="00AD6205"/>
    <w:rsid w:val="00AD6695"/>
    <w:rsid w:val="00AD67E7"/>
    <w:rsid w:val="00AD6844"/>
    <w:rsid w:val="00AD6A03"/>
    <w:rsid w:val="00AE009E"/>
    <w:rsid w:val="00AE0CFB"/>
    <w:rsid w:val="00AE1019"/>
    <w:rsid w:val="00AE1111"/>
    <w:rsid w:val="00AE1292"/>
    <w:rsid w:val="00AE1BC6"/>
    <w:rsid w:val="00AE1E37"/>
    <w:rsid w:val="00AE24C9"/>
    <w:rsid w:val="00AE2BF9"/>
    <w:rsid w:val="00AE2E16"/>
    <w:rsid w:val="00AE2F3F"/>
    <w:rsid w:val="00AE3781"/>
    <w:rsid w:val="00AE3AC1"/>
    <w:rsid w:val="00AE3CE2"/>
    <w:rsid w:val="00AE3EE0"/>
    <w:rsid w:val="00AE471E"/>
    <w:rsid w:val="00AE479B"/>
    <w:rsid w:val="00AE485C"/>
    <w:rsid w:val="00AE4B3A"/>
    <w:rsid w:val="00AE4C5A"/>
    <w:rsid w:val="00AE4DB8"/>
    <w:rsid w:val="00AE5744"/>
    <w:rsid w:val="00AE58B8"/>
    <w:rsid w:val="00AE5F98"/>
    <w:rsid w:val="00AE694E"/>
    <w:rsid w:val="00AE700B"/>
    <w:rsid w:val="00AE7529"/>
    <w:rsid w:val="00AE771F"/>
    <w:rsid w:val="00AE7859"/>
    <w:rsid w:val="00AE7D07"/>
    <w:rsid w:val="00AE7D2C"/>
    <w:rsid w:val="00AF0603"/>
    <w:rsid w:val="00AF1206"/>
    <w:rsid w:val="00AF1E6A"/>
    <w:rsid w:val="00AF1ED5"/>
    <w:rsid w:val="00AF2B94"/>
    <w:rsid w:val="00AF2D1E"/>
    <w:rsid w:val="00AF2D56"/>
    <w:rsid w:val="00AF3128"/>
    <w:rsid w:val="00AF3336"/>
    <w:rsid w:val="00AF366F"/>
    <w:rsid w:val="00AF3766"/>
    <w:rsid w:val="00AF3ECE"/>
    <w:rsid w:val="00AF40EF"/>
    <w:rsid w:val="00AF44D3"/>
    <w:rsid w:val="00AF4AD8"/>
    <w:rsid w:val="00AF5490"/>
    <w:rsid w:val="00AF582F"/>
    <w:rsid w:val="00AF5A73"/>
    <w:rsid w:val="00AF6075"/>
    <w:rsid w:val="00AF6C0D"/>
    <w:rsid w:val="00AF75AE"/>
    <w:rsid w:val="00AF7771"/>
    <w:rsid w:val="00AF7B76"/>
    <w:rsid w:val="00AF7D17"/>
    <w:rsid w:val="00B00262"/>
    <w:rsid w:val="00B007F3"/>
    <w:rsid w:val="00B0115F"/>
    <w:rsid w:val="00B011B9"/>
    <w:rsid w:val="00B0187B"/>
    <w:rsid w:val="00B01ADB"/>
    <w:rsid w:val="00B01DD3"/>
    <w:rsid w:val="00B02FD1"/>
    <w:rsid w:val="00B03094"/>
    <w:rsid w:val="00B03A96"/>
    <w:rsid w:val="00B03AF9"/>
    <w:rsid w:val="00B0480E"/>
    <w:rsid w:val="00B0480F"/>
    <w:rsid w:val="00B048D3"/>
    <w:rsid w:val="00B04A68"/>
    <w:rsid w:val="00B053B1"/>
    <w:rsid w:val="00B055E1"/>
    <w:rsid w:val="00B064C0"/>
    <w:rsid w:val="00B06F04"/>
    <w:rsid w:val="00B0763A"/>
    <w:rsid w:val="00B0780F"/>
    <w:rsid w:val="00B105BF"/>
    <w:rsid w:val="00B10681"/>
    <w:rsid w:val="00B109E0"/>
    <w:rsid w:val="00B10B60"/>
    <w:rsid w:val="00B10F2B"/>
    <w:rsid w:val="00B10FEE"/>
    <w:rsid w:val="00B11A72"/>
    <w:rsid w:val="00B11EEF"/>
    <w:rsid w:val="00B11F56"/>
    <w:rsid w:val="00B12069"/>
    <w:rsid w:val="00B120BB"/>
    <w:rsid w:val="00B12444"/>
    <w:rsid w:val="00B1276B"/>
    <w:rsid w:val="00B131EA"/>
    <w:rsid w:val="00B132E7"/>
    <w:rsid w:val="00B13318"/>
    <w:rsid w:val="00B13F38"/>
    <w:rsid w:val="00B1400A"/>
    <w:rsid w:val="00B1437B"/>
    <w:rsid w:val="00B14644"/>
    <w:rsid w:val="00B14B22"/>
    <w:rsid w:val="00B15286"/>
    <w:rsid w:val="00B15F15"/>
    <w:rsid w:val="00B16B6B"/>
    <w:rsid w:val="00B17114"/>
    <w:rsid w:val="00B177AD"/>
    <w:rsid w:val="00B17E2C"/>
    <w:rsid w:val="00B20826"/>
    <w:rsid w:val="00B20FA0"/>
    <w:rsid w:val="00B2164A"/>
    <w:rsid w:val="00B2198E"/>
    <w:rsid w:val="00B21AEF"/>
    <w:rsid w:val="00B2275B"/>
    <w:rsid w:val="00B22A83"/>
    <w:rsid w:val="00B22F07"/>
    <w:rsid w:val="00B237AB"/>
    <w:rsid w:val="00B2440F"/>
    <w:rsid w:val="00B2453B"/>
    <w:rsid w:val="00B249C1"/>
    <w:rsid w:val="00B24BC9"/>
    <w:rsid w:val="00B24C67"/>
    <w:rsid w:val="00B2500B"/>
    <w:rsid w:val="00B2527C"/>
    <w:rsid w:val="00B25618"/>
    <w:rsid w:val="00B25DCB"/>
    <w:rsid w:val="00B26975"/>
    <w:rsid w:val="00B269F0"/>
    <w:rsid w:val="00B26CEB"/>
    <w:rsid w:val="00B27433"/>
    <w:rsid w:val="00B275F6"/>
    <w:rsid w:val="00B27CAB"/>
    <w:rsid w:val="00B30711"/>
    <w:rsid w:val="00B30732"/>
    <w:rsid w:val="00B30DD7"/>
    <w:rsid w:val="00B3170E"/>
    <w:rsid w:val="00B31DEA"/>
    <w:rsid w:val="00B3219A"/>
    <w:rsid w:val="00B3289C"/>
    <w:rsid w:val="00B332D3"/>
    <w:rsid w:val="00B3490F"/>
    <w:rsid w:val="00B3492E"/>
    <w:rsid w:val="00B3495A"/>
    <w:rsid w:val="00B34F10"/>
    <w:rsid w:val="00B35246"/>
    <w:rsid w:val="00B35361"/>
    <w:rsid w:val="00B353EB"/>
    <w:rsid w:val="00B35DDD"/>
    <w:rsid w:val="00B35EF8"/>
    <w:rsid w:val="00B35F96"/>
    <w:rsid w:val="00B35FFE"/>
    <w:rsid w:val="00B363D1"/>
    <w:rsid w:val="00B37A1C"/>
    <w:rsid w:val="00B416BC"/>
    <w:rsid w:val="00B41C08"/>
    <w:rsid w:val="00B41DE9"/>
    <w:rsid w:val="00B426E7"/>
    <w:rsid w:val="00B42829"/>
    <w:rsid w:val="00B43707"/>
    <w:rsid w:val="00B438B7"/>
    <w:rsid w:val="00B442BD"/>
    <w:rsid w:val="00B44B06"/>
    <w:rsid w:val="00B45C24"/>
    <w:rsid w:val="00B45E80"/>
    <w:rsid w:val="00B45EBC"/>
    <w:rsid w:val="00B46104"/>
    <w:rsid w:val="00B465A2"/>
    <w:rsid w:val="00B476EC"/>
    <w:rsid w:val="00B47728"/>
    <w:rsid w:val="00B5073D"/>
    <w:rsid w:val="00B50E91"/>
    <w:rsid w:val="00B50F47"/>
    <w:rsid w:val="00B51529"/>
    <w:rsid w:val="00B52ADC"/>
    <w:rsid w:val="00B52BF7"/>
    <w:rsid w:val="00B52E20"/>
    <w:rsid w:val="00B5330C"/>
    <w:rsid w:val="00B53906"/>
    <w:rsid w:val="00B53C60"/>
    <w:rsid w:val="00B53F93"/>
    <w:rsid w:val="00B5422F"/>
    <w:rsid w:val="00B543D9"/>
    <w:rsid w:val="00B543DF"/>
    <w:rsid w:val="00B548EE"/>
    <w:rsid w:val="00B54BA3"/>
    <w:rsid w:val="00B5562E"/>
    <w:rsid w:val="00B55A93"/>
    <w:rsid w:val="00B56019"/>
    <w:rsid w:val="00B56B9F"/>
    <w:rsid w:val="00B56C6D"/>
    <w:rsid w:val="00B570FD"/>
    <w:rsid w:val="00B572F6"/>
    <w:rsid w:val="00B57542"/>
    <w:rsid w:val="00B57997"/>
    <w:rsid w:val="00B579EF"/>
    <w:rsid w:val="00B6052B"/>
    <w:rsid w:val="00B60A59"/>
    <w:rsid w:val="00B617EA"/>
    <w:rsid w:val="00B61DA0"/>
    <w:rsid w:val="00B62780"/>
    <w:rsid w:val="00B630D8"/>
    <w:rsid w:val="00B63D94"/>
    <w:rsid w:val="00B64644"/>
    <w:rsid w:val="00B6481B"/>
    <w:rsid w:val="00B64D34"/>
    <w:rsid w:val="00B651D4"/>
    <w:rsid w:val="00B652AA"/>
    <w:rsid w:val="00B655C1"/>
    <w:rsid w:val="00B65BED"/>
    <w:rsid w:val="00B66281"/>
    <w:rsid w:val="00B66856"/>
    <w:rsid w:val="00B66881"/>
    <w:rsid w:val="00B66C96"/>
    <w:rsid w:val="00B6721B"/>
    <w:rsid w:val="00B67BBD"/>
    <w:rsid w:val="00B700EA"/>
    <w:rsid w:val="00B70540"/>
    <w:rsid w:val="00B70901"/>
    <w:rsid w:val="00B70964"/>
    <w:rsid w:val="00B70DC8"/>
    <w:rsid w:val="00B7141C"/>
    <w:rsid w:val="00B714F2"/>
    <w:rsid w:val="00B71695"/>
    <w:rsid w:val="00B718A4"/>
    <w:rsid w:val="00B71A4E"/>
    <w:rsid w:val="00B71E36"/>
    <w:rsid w:val="00B72208"/>
    <w:rsid w:val="00B72D99"/>
    <w:rsid w:val="00B73229"/>
    <w:rsid w:val="00B73862"/>
    <w:rsid w:val="00B73AF8"/>
    <w:rsid w:val="00B73D34"/>
    <w:rsid w:val="00B749C7"/>
    <w:rsid w:val="00B75204"/>
    <w:rsid w:val="00B755BB"/>
    <w:rsid w:val="00B757C6"/>
    <w:rsid w:val="00B7587B"/>
    <w:rsid w:val="00B76553"/>
    <w:rsid w:val="00B76815"/>
    <w:rsid w:val="00B778FD"/>
    <w:rsid w:val="00B800B7"/>
    <w:rsid w:val="00B8014B"/>
    <w:rsid w:val="00B8070C"/>
    <w:rsid w:val="00B80919"/>
    <w:rsid w:val="00B80DDB"/>
    <w:rsid w:val="00B81949"/>
    <w:rsid w:val="00B81A40"/>
    <w:rsid w:val="00B81CAD"/>
    <w:rsid w:val="00B8210D"/>
    <w:rsid w:val="00B826F0"/>
    <w:rsid w:val="00B82812"/>
    <w:rsid w:val="00B834D3"/>
    <w:rsid w:val="00B83929"/>
    <w:rsid w:val="00B8398F"/>
    <w:rsid w:val="00B83A53"/>
    <w:rsid w:val="00B8409C"/>
    <w:rsid w:val="00B841BA"/>
    <w:rsid w:val="00B843E1"/>
    <w:rsid w:val="00B84517"/>
    <w:rsid w:val="00B84560"/>
    <w:rsid w:val="00B8482C"/>
    <w:rsid w:val="00B85650"/>
    <w:rsid w:val="00B856B9"/>
    <w:rsid w:val="00B85D9F"/>
    <w:rsid w:val="00B85F75"/>
    <w:rsid w:val="00B86995"/>
    <w:rsid w:val="00B86FCD"/>
    <w:rsid w:val="00B8711D"/>
    <w:rsid w:val="00B87196"/>
    <w:rsid w:val="00B873FC"/>
    <w:rsid w:val="00B90340"/>
    <w:rsid w:val="00B90416"/>
    <w:rsid w:val="00B90982"/>
    <w:rsid w:val="00B90A0C"/>
    <w:rsid w:val="00B90E02"/>
    <w:rsid w:val="00B91709"/>
    <w:rsid w:val="00B91B10"/>
    <w:rsid w:val="00B91DED"/>
    <w:rsid w:val="00B91E57"/>
    <w:rsid w:val="00B92249"/>
    <w:rsid w:val="00B92343"/>
    <w:rsid w:val="00B92927"/>
    <w:rsid w:val="00B929F8"/>
    <w:rsid w:val="00B930CD"/>
    <w:rsid w:val="00B9374A"/>
    <w:rsid w:val="00B93D19"/>
    <w:rsid w:val="00B94506"/>
    <w:rsid w:val="00B955CB"/>
    <w:rsid w:val="00B9569D"/>
    <w:rsid w:val="00B958E3"/>
    <w:rsid w:val="00B95C0B"/>
    <w:rsid w:val="00B95FB2"/>
    <w:rsid w:val="00B960B3"/>
    <w:rsid w:val="00B96411"/>
    <w:rsid w:val="00B9708E"/>
    <w:rsid w:val="00B9720A"/>
    <w:rsid w:val="00B97AC9"/>
    <w:rsid w:val="00B97C2B"/>
    <w:rsid w:val="00BA021B"/>
    <w:rsid w:val="00BA04B9"/>
    <w:rsid w:val="00BA0BB2"/>
    <w:rsid w:val="00BA0E21"/>
    <w:rsid w:val="00BA11BF"/>
    <w:rsid w:val="00BA1644"/>
    <w:rsid w:val="00BA1880"/>
    <w:rsid w:val="00BA1926"/>
    <w:rsid w:val="00BA1DCE"/>
    <w:rsid w:val="00BA24DB"/>
    <w:rsid w:val="00BA25EC"/>
    <w:rsid w:val="00BA2E7E"/>
    <w:rsid w:val="00BA3064"/>
    <w:rsid w:val="00BA3260"/>
    <w:rsid w:val="00BA34E0"/>
    <w:rsid w:val="00BA35D7"/>
    <w:rsid w:val="00BA3DFC"/>
    <w:rsid w:val="00BA3E90"/>
    <w:rsid w:val="00BA45FF"/>
    <w:rsid w:val="00BA4B0C"/>
    <w:rsid w:val="00BA52FD"/>
    <w:rsid w:val="00BA533A"/>
    <w:rsid w:val="00BA579F"/>
    <w:rsid w:val="00BA5BB3"/>
    <w:rsid w:val="00BA5FA7"/>
    <w:rsid w:val="00BA619B"/>
    <w:rsid w:val="00BA6812"/>
    <w:rsid w:val="00BA6D86"/>
    <w:rsid w:val="00BA793E"/>
    <w:rsid w:val="00BA79AA"/>
    <w:rsid w:val="00BB00F8"/>
    <w:rsid w:val="00BB04BC"/>
    <w:rsid w:val="00BB07DD"/>
    <w:rsid w:val="00BB089B"/>
    <w:rsid w:val="00BB08A1"/>
    <w:rsid w:val="00BB0C4B"/>
    <w:rsid w:val="00BB0CE1"/>
    <w:rsid w:val="00BB166D"/>
    <w:rsid w:val="00BB1826"/>
    <w:rsid w:val="00BB1847"/>
    <w:rsid w:val="00BB197F"/>
    <w:rsid w:val="00BB1A6F"/>
    <w:rsid w:val="00BB1A71"/>
    <w:rsid w:val="00BB1B59"/>
    <w:rsid w:val="00BB1D0B"/>
    <w:rsid w:val="00BB3F7B"/>
    <w:rsid w:val="00BB3FCB"/>
    <w:rsid w:val="00BB446B"/>
    <w:rsid w:val="00BB457F"/>
    <w:rsid w:val="00BB4873"/>
    <w:rsid w:val="00BB4BCE"/>
    <w:rsid w:val="00BB5610"/>
    <w:rsid w:val="00BB5C37"/>
    <w:rsid w:val="00BB5EE2"/>
    <w:rsid w:val="00BB6531"/>
    <w:rsid w:val="00BB6E23"/>
    <w:rsid w:val="00BB7187"/>
    <w:rsid w:val="00BB75A8"/>
    <w:rsid w:val="00BC0055"/>
    <w:rsid w:val="00BC0486"/>
    <w:rsid w:val="00BC0C24"/>
    <w:rsid w:val="00BC1733"/>
    <w:rsid w:val="00BC1A62"/>
    <w:rsid w:val="00BC1B0D"/>
    <w:rsid w:val="00BC288D"/>
    <w:rsid w:val="00BC3601"/>
    <w:rsid w:val="00BC3FE8"/>
    <w:rsid w:val="00BC402D"/>
    <w:rsid w:val="00BC4497"/>
    <w:rsid w:val="00BC4B3E"/>
    <w:rsid w:val="00BC4DA1"/>
    <w:rsid w:val="00BC5303"/>
    <w:rsid w:val="00BC553E"/>
    <w:rsid w:val="00BC588A"/>
    <w:rsid w:val="00BC5DF7"/>
    <w:rsid w:val="00BC60F8"/>
    <w:rsid w:val="00BC6117"/>
    <w:rsid w:val="00BC62E5"/>
    <w:rsid w:val="00BC692C"/>
    <w:rsid w:val="00BC699C"/>
    <w:rsid w:val="00BC69DB"/>
    <w:rsid w:val="00BC7204"/>
    <w:rsid w:val="00BC73C2"/>
    <w:rsid w:val="00BC7608"/>
    <w:rsid w:val="00BC7830"/>
    <w:rsid w:val="00BC7831"/>
    <w:rsid w:val="00BD01B6"/>
    <w:rsid w:val="00BD0B35"/>
    <w:rsid w:val="00BD0B66"/>
    <w:rsid w:val="00BD0E5A"/>
    <w:rsid w:val="00BD0E8E"/>
    <w:rsid w:val="00BD0ECF"/>
    <w:rsid w:val="00BD1374"/>
    <w:rsid w:val="00BD13AE"/>
    <w:rsid w:val="00BD1BA2"/>
    <w:rsid w:val="00BD1BB4"/>
    <w:rsid w:val="00BD1F03"/>
    <w:rsid w:val="00BD2283"/>
    <w:rsid w:val="00BD2548"/>
    <w:rsid w:val="00BD2985"/>
    <w:rsid w:val="00BD2990"/>
    <w:rsid w:val="00BD3818"/>
    <w:rsid w:val="00BD386C"/>
    <w:rsid w:val="00BD3A84"/>
    <w:rsid w:val="00BD3BC5"/>
    <w:rsid w:val="00BD477D"/>
    <w:rsid w:val="00BD4844"/>
    <w:rsid w:val="00BD4E63"/>
    <w:rsid w:val="00BD4E64"/>
    <w:rsid w:val="00BD50CB"/>
    <w:rsid w:val="00BD54E5"/>
    <w:rsid w:val="00BD5B1F"/>
    <w:rsid w:val="00BD6AEA"/>
    <w:rsid w:val="00BD72EB"/>
    <w:rsid w:val="00BE0AB5"/>
    <w:rsid w:val="00BE0EB7"/>
    <w:rsid w:val="00BE1332"/>
    <w:rsid w:val="00BE1518"/>
    <w:rsid w:val="00BE19FA"/>
    <w:rsid w:val="00BE1A90"/>
    <w:rsid w:val="00BE24FB"/>
    <w:rsid w:val="00BE2E87"/>
    <w:rsid w:val="00BE35FB"/>
    <w:rsid w:val="00BE36C2"/>
    <w:rsid w:val="00BE3D69"/>
    <w:rsid w:val="00BE4DE5"/>
    <w:rsid w:val="00BE4F51"/>
    <w:rsid w:val="00BE5704"/>
    <w:rsid w:val="00BE5AB7"/>
    <w:rsid w:val="00BE6118"/>
    <w:rsid w:val="00BE63C3"/>
    <w:rsid w:val="00BE64E1"/>
    <w:rsid w:val="00BE6F2A"/>
    <w:rsid w:val="00BE72C6"/>
    <w:rsid w:val="00BE7556"/>
    <w:rsid w:val="00BE7642"/>
    <w:rsid w:val="00BE7AF4"/>
    <w:rsid w:val="00BE7B39"/>
    <w:rsid w:val="00BE7F06"/>
    <w:rsid w:val="00BF00BB"/>
    <w:rsid w:val="00BF047A"/>
    <w:rsid w:val="00BF0B5B"/>
    <w:rsid w:val="00BF0ED6"/>
    <w:rsid w:val="00BF1799"/>
    <w:rsid w:val="00BF24F3"/>
    <w:rsid w:val="00BF254E"/>
    <w:rsid w:val="00BF2B14"/>
    <w:rsid w:val="00BF3207"/>
    <w:rsid w:val="00BF3386"/>
    <w:rsid w:val="00BF34E6"/>
    <w:rsid w:val="00BF3598"/>
    <w:rsid w:val="00BF3FF9"/>
    <w:rsid w:val="00BF449B"/>
    <w:rsid w:val="00BF46A6"/>
    <w:rsid w:val="00BF46BF"/>
    <w:rsid w:val="00BF4850"/>
    <w:rsid w:val="00BF48AA"/>
    <w:rsid w:val="00BF4F11"/>
    <w:rsid w:val="00BF50F1"/>
    <w:rsid w:val="00BF526B"/>
    <w:rsid w:val="00BF56B3"/>
    <w:rsid w:val="00BF5A7B"/>
    <w:rsid w:val="00BF6111"/>
    <w:rsid w:val="00BF6369"/>
    <w:rsid w:val="00BF6785"/>
    <w:rsid w:val="00BF6F64"/>
    <w:rsid w:val="00BF7CA0"/>
    <w:rsid w:val="00C002C0"/>
    <w:rsid w:val="00C0083C"/>
    <w:rsid w:val="00C009BE"/>
    <w:rsid w:val="00C00C5B"/>
    <w:rsid w:val="00C00F0E"/>
    <w:rsid w:val="00C013A8"/>
    <w:rsid w:val="00C01912"/>
    <w:rsid w:val="00C01A0F"/>
    <w:rsid w:val="00C01C58"/>
    <w:rsid w:val="00C02128"/>
    <w:rsid w:val="00C02450"/>
    <w:rsid w:val="00C034A9"/>
    <w:rsid w:val="00C04030"/>
    <w:rsid w:val="00C053FB"/>
    <w:rsid w:val="00C0585C"/>
    <w:rsid w:val="00C059F1"/>
    <w:rsid w:val="00C05F7F"/>
    <w:rsid w:val="00C064E5"/>
    <w:rsid w:val="00C06607"/>
    <w:rsid w:val="00C07953"/>
    <w:rsid w:val="00C101C2"/>
    <w:rsid w:val="00C10283"/>
    <w:rsid w:val="00C10D9F"/>
    <w:rsid w:val="00C10DA5"/>
    <w:rsid w:val="00C113EA"/>
    <w:rsid w:val="00C1144D"/>
    <w:rsid w:val="00C1151C"/>
    <w:rsid w:val="00C11AA3"/>
    <w:rsid w:val="00C1221B"/>
    <w:rsid w:val="00C12719"/>
    <w:rsid w:val="00C12726"/>
    <w:rsid w:val="00C12B56"/>
    <w:rsid w:val="00C136B8"/>
    <w:rsid w:val="00C139B9"/>
    <w:rsid w:val="00C139F7"/>
    <w:rsid w:val="00C141E0"/>
    <w:rsid w:val="00C15087"/>
    <w:rsid w:val="00C159D9"/>
    <w:rsid w:val="00C1644D"/>
    <w:rsid w:val="00C166E2"/>
    <w:rsid w:val="00C16861"/>
    <w:rsid w:val="00C16A8A"/>
    <w:rsid w:val="00C17456"/>
    <w:rsid w:val="00C177C9"/>
    <w:rsid w:val="00C17D7C"/>
    <w:rsid w:val="00C17DF5"/>
    <w:rsid w:val="00C17E8A"/>
    <w:rsid w:val="00C20D3F"/>
    <w:rsid w:val="00C20E57"/>
    <w:rsid w:val="00C20F75"/>
    <w:rsid w:val="00C21115"/>
    <w:rsid w:val="00C21211"/>
    <w:rsid w:val="00C2123A"/>
    <w:rsid w:val="00C213F6"/>
    <w:rsid w:val="00C22195"/>
    <w:rsid w:val="00C2239D"/>
    <w:rsid w:val="00C22479"/>
    <w:rsid w:val="00C22787"/>
    <w:rsid w:val="00C22981"/>
    <w:rsid w:val="00C230D3"/>
    <w:rsid w:val="00C2333A"/>
    <w:rsid w:val="00C234F2"/>
    <w:rsid w:val="00C2370B"/>
    <w:rsid w:val="00C23A50"/>
    <w:rsid w:val="00C246A6"/>
    <w:rsid w:val="00C24E18"/>
    <w:rsid w:val="00C24E74"/>
    <w:rsid w:val="00C253B3"/>
    <w:rsid w:val="00C25761"/>
    <w:rsid w:val="00C26475"/>
    <w:rsid w:val="00C26A2C"/>
    <w:rsid w:val="00C26AD7"/>
    <w:rsid w:val="00C279F0"/>
    <w:rsid w:val="00C27A04"/>
    <w:rsid w:val="00C30498"/>
    <w:rsid w:val="00C304E2"/>
    <w:rsid w:val="00C30894"/>
    <w:rsid w:val="00C308B4"/>
    <w:rsid w:val="00C30A66"/>
    <w:rsid w:val="00C30A89"/>
    <w:rsid w:val="00C31066"/>
    <w:rsid w:val="00C31A43"/>
    <w:rsid w:val="00C31EF1"/>
    <w:rsid w:val="00C31F4A"/>
    <w:rsid w:val="00C32160"/>
    <w:rsid w:val="00C321FC"/>
    <w:rsid w:val="00C3227A"/>
    <w:rsid w:val="00C32447"/>
    <w:rsid w:val="00C32802"/>
    <w:rsid w:val="00C3280B"/>
    <w:rsid w:val="00C32A5D"/>
    <w:rsid w:val="00C32AFA"/>
    <w:rsid w:val="00C338E5"/>
    <w:rsid w:val="00C33DFE"/>
    <w:rsid w:val="00C33EA7"/>
    <w:rsid w:val="00C33FE4"/>
    <w:rsid w:val="00C34C6C"/>
    <w:rsid w:val="00C3533C"/>
    <w:rsid w:val="00C3569A"/>
    <w:rsid w:val="00C3573E"/>
    <w:rsid w:val="00C358C7"/>
    <w:rsid w:val="00C35944"/>
    <w:rsid w:val="00C36173"/>
    <w:rsid w:val="00C36484"/>
    <w:rsid w:val="00C366D1"/>
    <w:rsid w:val="00C36A6F"/>
    <w:rsid w:val="00C36F22"/>
    <w:rsid w:val="00C37248"/>
    <w:rsid w:val="00C37907"/>
    <w:rsid w:val="00C379E2"/>
    <w:rsid w:val="00C37AF3"/>
    <w:rsid w:val="00C37B3A"/>
    <w:rsid w:val="00C37D87"/>
    <w:rsid w:val="00C400BF"/>
    <w:rsid w:val="00C403A7"/>
    <w:rsid w:val="00C4089C"/>
    <w:rsid w:val="00C40A08"/>
    <w:rsid w:val="00C41FB6"/>
    <w:rsid w:val="00C43230"/>
    <w:rsid w:val="00C437DE"/>
    <w:rsid w:val="00C43C62"/>
    <w:rsid w:val="00C43EE6"/>
    <w:rsid w:val="00C44E3F"/>
    <w:rsid w:val="00C44FE9"/>
    <w:rsid w:val="00C469A7"/>
    <w:rsid w:val="00C46BB6"/>
    <w:rsid w:val="00C46D4E"/>
    <w:rsid w:val="00C475B6"/>
    <w:rsid w:val="00C47D2A"/>
    <w:rsid w:val="00C50359"/>
    <w:rsid w:val="00C506A1"/>
    <w:rsid w:val="00C5077F"/>
    <w:rsid w:val="00C507F1"/>
    <w:rsid w:val="00C50B8A"/>
    <w:rsid w:val="00C50C48"/>
    <w:rsid w:val="00C50E06"/>
    <w:rsid w:val="00C5133B"/>
    <w:rsid w:val="00C513F0"/>
    <w:rsid w:val="00C51919"/>
    <w:rsid w:val="00C51C35"/>
    <w:rsid w:val="00C51C46"/>
    <w:rsid w:val="00C522D7"/>
    <w:rsid w:val="00C523DF"/>
    <w:rsid w:val="00C52BA8"/>
    <w:rsid w:val="00C52C7D"/>
    <w:rsid w:val="00C52F7C"/>
    <w:rsid w:val="00C532B9"/>
    <w:rsid w:val="00C535C1"/>
    <w:rsid w:val="00C53B72"/>
    <w:rsid w:val="00C5421D"/>
    <w:rsid w:val="00C54923"/>
    <w:rsid w:val="00C54EAA"/>
    <w:rsid w:val="00C55297"/>
    <w:rsid w:val="00C555E8"/>
    <w:rsid w:val="00C55C1B"/>
    <w:rsid w:val="00C56436"/>
    <w:rsid w:val="00C56FCE"/>
    <w:rsid w:val="00C570F8"/>
    <w:rsid w:val="00C575CF"/>
    <w:rsid w:val="00C603BF"/>
    <w:rsid w:val="00C605CD"/>
    <w:rsid w:val="00C60F25"/>
    <w:rsid w:val="00C60F34"/>
    <w:rsid w:val="00C612E9"/>
    <w:rsid w:val="00C62955"/>
    <w:rsid w:val="00C6326D"/>
    <w:rsid w:val="00C639FE"/>
    <w:rsid w:val="00C641D6"/>
    <w:rsid w:val="00C64239"/>
    <w:rsid w:val="00C64381"/>
    <w:rsid w:val="00C64CB2"/>
    <w:rsid w:val="00C651B6"/>
    <w:rsid w:val="00C6564B"/>
    <w:rsid w:val="00C65E0C"/>
    <w:rsid w:val="00C66303"/>
    <w:rsid w:val="00C66C0D"/>
    <w:rsid w:val="00C67088"/>
    <w:rsid w:val="00C6725A"/>
    <w:rsid w:val="00C67434"/>
    <w:rsid w:val="00C67531"/>
    <w:rsid w:val="00C70137"/>
    <w:rsid w:val="00C71159"/>
    <w:rsid w:val="00C71B21"/>
    <w:rsid w:val="00C71C33"/>
    <w:rsid w:val="00C72A61"/>
    <w:rsid w:val="00C72BC4"/>
    <w:rsid w:val="00C73669"/>
    <w:rsid w:val="00C74339"/>
    <w:rsid w:val="00C7499B"/>
    <w:rsid w:val="00C7503B"/>
    <w:rsid w:val="00C754C8"/>
    <w:rsid w:val="00C756E0"/>
    <w:rsid w:val="00C75AC0"/>
    <w:rsid w:val="00C75B3F"/>
    <w:rsid w:val="00C75B95"/>
    <w:rsid w:val="00C75BAC"/>
    <w:rsid w:val="00C75C1E"/>
    <w:rsid w:val="00C75EA3"/>
    <w:rsid w:val="00C76285"/>
    <w:rsid w:val="00C772DF"/>
    <w:rsid w:val="00C772FD"/>
    <w:rsid w:val="00C77650"/>
    <w:rsid w:val="00C7789E"/>
    <w:rsid w:val="00C80BCC"/>
    <w:rsid w:val="00C81543"/>
    <w:rsid w:val="00C8197C"/>
    <w:rsid w:val="00C81B4D"/>
    <w:rsid w:val="00C826D2"/>
    <w:rsid w:val="00C82879"/>
    <w:rsid w:val="00C82EBC"/>
    <w:rsid w:val="00C835F9"/>
    <w:rsid w:val="00C837BC"/>
    <w:rsid w:val="00C83C7B"/>
    <w:rsid w:val="00C840FB"/>
    <w:rsid w:val="00C851AF"/>
    <w:rsid w:val="00C85AD8"/>
    <w:rsid w:val="00C8659B"/>
    <w:rsid w:val="00C86667"/>
    <w:rsid w:val="00C872E1"/>
    <w:rsid w:val="00C90324"/>
    <w:rsid w:val="00C9071E"/>
    <w:rsid w:val="00C907D3"/>
    <w:rsid w:val="00C913B4"/>
    <w:rsid w:val="00C91B72"/>
    <w:rsid w:val="00C91C62"/>
    <w:rsid w:val="00C921C3"/>
    <w:rsid w:val="00C927CB"/>
    <w:rsid w:val="00C92CFE"/>
    <w:rsid w:val="00C92E94"/>
    <w:rsid w:val="00C9309E"/>
    <w:rsid w:val="00C9429A"/>
    <w:rsid w:val="00C9479F"/>
    <w:rsid w:val="00C9486D"/>
    <w:rsid w:val="00C94C8B"/>
    <w:rsid w:val="00C94CD7"/>
    <w:rsid w:val="00C94E6D"/>
    <w:rsid w:val="00C953C7"/>
    <w:rsid w:val="00C95453"/>
    <w:rsid w:val="00C956EC"/>
    <w:rsid w:val="00C95728"/>
    <w:rsid w:val="00C959DE"/>
    <w:rsid w:val="00C96105"/>
    <w:rsid w:val="00C965DF"/>
    <w:rsid w:val="00C96834"/>
    <w:rsid w:val="00C968B2"/>
    <w:rsid w:val="00C97EAD"/>
    <w:rsid w:val="00C97FF0"/>
    <w:rsid w:val="00CA016F"/>
    <w:rsid w:val="00CA05C1"/>
    <w:rsid w:val="00CA0996"/>
    <w:rsid w:val="00CA0F27"/>
    <w:rsid w:val="00CA13C1"/>
    <w:rsid w:val="00CA14A9"/>
    <w:rsid w:val="00CA173F"/>
    <w:rsid w:val="00CA1E6F"/>
    <w:rsid w:val="00CA2E7E"/>
    <w:rsid w:val="00CA35C8"/>
    <w:rsid w:val="00CA3E3D"/>
    <w:rsid w:val="00CA4187"/>
    <w:rsid w:val="00CA46A0"/>
    <w:rsid w:val="00CA51C3"/>
    <w:rsid w:val="00CA545B"/>
    <w:rsid w:val="00CA55B3"/>
    <w:rsid w:val="00CA5687"/>
    <w:rsid w:val="00CA56CA"/>
    <w:rsid w:val="00CA57E0"/>
    <w:rsid w:val="00CA596D"/>
    <w:rsid w:val="00CA5DCF"/>
    <w:rsid w:val="00CA602B"/>
    <w:rsid w:val="00CA69B5"/>
    <w:rsid w:val="00CA6D71"/>
    <w:rsid w:val="00CA70CF"/>
    <w:rsid w:val="00CA768A"/>
    <w:rsid w:val="00CA7C60"/>
    <w:rsid w:val="00CB0190"/>
    <w:rsid w:val="00CB0402"/>
    <w:rsid w:val="00CB09D6"/>
    <w:rsid w:val="00CB128E"/>
    <w:rsid w:val="00CB17E5"/>
    <w:rsid w:val="00CB191E"/>
    <w:rsid w:val="00CB1B6A"/>
    <w:rsid w:val="00CB1DE5"/>
    <w:rsid w:val="00CB2054"/>
    <w:rsid w:val="00CB20A2"/>
    <w:rsid w:val="00CB2309"/>
    <w:rsid w:val="00CB2670"/>
    <w:rsid w:val="00CB2733"/>
    <w:rsid w:val="00CB2E37"/>
    <w:rsid w:val="00CB2FE8"/>
    <w:rsid w:val="00CB302F"/>
    <w:rsid w:val="00CB3578"/>
    <w:rsid w:val="00CB3736"/>
    <w:rsid w:val="00CB392F"/>
    <w:rsid w:val="00CB3E19"/>
    <w:rsid w:val="00CB4123"/>
    <w:rsid w:val="00CB43B9"/>
    <w:rsid w:val="00CB503B"/>
    <w:rsid w:val="00CB5541"/>
    <w:rsid w:val="00CB58F2"/>
    <w:rsid w:val="00CB5E4C"/>
    <w:rsid w:val="00CB647F"/>
    <w:rsid w:val="00CB6A5C"/>
    <w:rsid w:val="00CB6AB5"/>
    <w:rsid w:val="00CB6E81"/>
    <w:rsid w:val="00CB7040"/>
    <w:rsid w:val="00CB70B5"/>
    <w:rsid w:val="00CB7595"/>
    <w:rsid w:val="00CB7679"/>
    <w:rsid w:val="00CC0241"/>
    <w:rsid w:val="00CC0565"/>
    <w:rsid w:val="00CC0976"/>
    <w:rsid w:val="00CC1032"/>
    <w:rsid w:val="00CC10DC"/>
    <w:rsid w:val="00CC14B7"/>
    <w:rsid w:val="00CC1694"/>
    <w:rsid w:val="00CC1756"/>
    <w:rsid w:val="00CC1BCB"/>
    <w:rsid w:val="00CC24F9"/>
    <w:rsid w:val="00CC28B3"/>
    <w:rsid w:val="00CC2CBE"/>
    <w:rsid w:val="00CC2F1F"/>
    <w:rsid w:val="00CC2FAA"/>
    <w:rsid w:val="00CC37F9"/>
    <w:rsid w:val="00CC3E03"/>
    <w:rsid w:val="00CC407B"/>
    <w:rsid w:val="00CC4D30"/>
    <w:rsid w:val="00CC5D4E"/>
    <w:rsid w:val="00CC600F"/>
    <w:rsid w:val="00CC67CF"/>
    <w:rsid w:val="00CC6DC2"/>
    <w:rsid w:val="00CC7A76"/>
    <w:rsid w:val="00CD0B67"/>
    <w:rsid w:val="00CD12B9"/>
    <w:rsid w:val="00CD1B34"/>
    <w:rsid w:val="00CD21AE"/>
    <w:rsid w:val="00CD2555"/>
    <w:rsid w:val="00CD28F6"/>
    <w:rsid w:val="00CD2AF0"/>
    <w:rsid w:val="00CD2BA0"/>
    <w:rsid w:val="00CD4209"/>
    <w:rsid w:val="00CD4589"/>
    <w:rsid w:val="00CD48F1"/>
    <w:rsid w:val="00CD4902"/>
    <w:rsid w:val="00CD5576"/>
    <w:rsid w:val="00CD5742"/>
    <w:rsid w:val="00CD5D31"/>
    <w:rsid w:val="00CD6003"/>
    <w:rsid w:val="00CD605A"/>
    <w:rsid w:val="00CD638B"/>
    <w:rsid w:val="00CD6796"/>
    <w:rsid w:val="00CD6868"/>
    <w:rsid w:val="00CD6C2E"/>
    <w:rsid w:val="00CD71B1"/>
    <w:rsid w:val="00CD7FD5"/>
    <w:rsid w:val="00CE0DA6"/>
    <w:rsid w:val="00CE0F67"/>
    <w:rsid w:val="00CE17B5"/>
    <w:rsid w:val="00CE1938"/>
    <w:rsid w:val="00CE1AF9"/>
    <w:rsid w:val="00CE1CC2"/>
    <w:rsid w:val="00CE2136"/>
    <w:rsid w:val="00CE225C"/>
    <w:rsid w:val="00CE2266"/>
    <w:rsid w:val="00CE289C"/>
    <w:rsid w:val="00CE2905"/>
    <w:rsid w:val="00CE2C8C"/>
    <w:rsid w:val="00CE307C"/>
    <w:rsid w:val="00CE4346"/>
    <w:rsid w:val="00CE4561"/>
    <w:rsid w:val="00CE4936"/>
    <w:rsid w:val="00CE4A15"/>
    <w:rsid w:val="00CE4D19"/>
    <w:rsid w:val="00CE5A2C"/>
    <w:rsid w:val="00CE5DB9"/>
    <w:rsid w:val="00CE5E4F"/>
    <w:rsid w:val="00CE60D7"/>
    <w:rsid w:val="00CE6C19"/>
    <w:rsid w:val="00CE7D93"/>
    <w:rsid w:val="00CF01FB"/>
    <w:rsid w:val="00CF03DB"/>
    <w:rsid w:val="00CF0A04"/>
    <w:rsid w:val="00CF0DE2"/>
    <w:rsid w:val="00CF1034"/>
    <w:rsid w:val="00CF1243"/>
    <w:rsid w:val="00CF13CA"/>
    <w:rsid w:val="00CF15B1"/>
    <w:rsid w:val="00CF18F4"/>
    <w:rsid w:val="00CF264D"/>
    <w:rsid w:val="00CF2C85"/>
    <w:rsid w:val="00CF315D"/>
    <w:rsid w:val="00CF3531"/>
    <w:rsid w:val="00CF40B3"/>
    <w:rsid w:val="00CF469A"/>
    <w:rsid w:val="00CF4BBB"/>
    <w:rsid w:val="00CF5104"/>
    <w:rsid w:val="00CF5641"/>
    <w:rsid w:val="00CF6CCE"/>
    <w:rsid w:val="00CF781E"/>
    <w:rsid w:val="00CF791D"/>
    <w:rsid w:val="00CF7E0D"/>
    <w:rsid w:val="00D000E5"/>
    <w:rsid w:val="00D002C5"/>
    <w:rsid w:val="00D0089B"/>
    <w:rsid w:val="00D01027"/>
    <w:rsid w:val="00D0125F"/>
    <w:rsid w:val="00D01A82"/>
    <w:rsid w:val="00D026D9"/>
    <w:rsid w:val="00D031F7"/>
    <w:rsid w:val="00D03955"/>
    <w:rsid w:val="00D0419D"/>
    <w:rsid w:val="00D0446A"/>
    <w:rsid w:val="00D044EB"/>
    <w:rsid w:val="00D04B26"/>
    <w:rsid w:val="00D05456"/>
    <w:rsid w:val="00D05FAC"/>
    <w:rsid w:val="00D06D57"/>
    <w:rsid w:val="00D070A4"/>
    <w:rsid w:val="00D07139"/>
    <w:rsid w:val="00D07A6F"/>
    <w:rsid w:val="00D11400"/>
    <w:rsid w:val="00D11A47"/>
    <w:rsid w:val="00D126EF"/>
    <w:rsid w:val="00D13533"/>
    <w:rsid w:val="00D135A6"/>
    <w:rsid w:val="00D14287"/>
    <w:rsid w:val="00D14639"/>
    <w:rsid w:val="00D147C0"/>
    <w:rsid w:val="00D15114"/>
    <w:rsid w:val="00D15194"/>
    <w:rsid w:val="00D156D1"/>
    <w:rsid w:val="00D15F14"/>
    <w:rsid w:val="00D16866"/>
    <w:rsid w:val="00D17010"/>
    <w:rsid w:val="00D17146"/>
    <w:rsid w:val="00D1786A"/>
    <w:rsid w:val="00D1790C"/>
    <w:rsid w:val="00D17B1F"/>
    <w:rsid w:val="00D17E35"/>
    <w:rsid w:val="00D20DD2"/>
    <w:rsid w:val="00D210F5"/>
    <w:rsid w:val="00D2142F"/>
    <w:rsid w:val="00D21558"/>
    <w:rsid w:val="00D217CC"/>
    <w:rsid w:val="00D21881"/>
    <w:rsid w:val="00D21B59"/>
    <w:rsid w:val="00D22098"/>
    <w:rsid w:val="00D220F9"/>
    <w:rsid w:val="00D2213E"/>
    <w:rsid w:val="00D2214F"/>
    <w:rsid w:val="00D2281B"/>
    <w:rsid w:val="00D22A45"/>
    <w:rsid w:val="00D22B24"/>
    <w:rsid w:val="00D238F6"/>
    <w:rsid w:val="00D23EC1"/>
    <w:rsid w:val="00D24194"/>
    <w:rsid w:val="00D24D4E"/>
    <w:rsid w:val="00D26052"/>
    <w:rsid w:val="00D268D9"/>
    <w:rsid w:val="00D26B26"/>
    <w:rsid w:val="00D26ECE"/>
    <w:rsid w:val="00D27229"/>
    <w:rsid w:val="00D27260"/>
    <w:rsid w:val="00D27357"/>
    <w:rsid w:val="00D2738E"/>
    <w:rsid w:val="00D27770"/>
    <w:rsid w:val="00D278E9"/>
    <w:rsid w:val="00D27C57"/>
    <w:rsid w:val="00D27CAD"/>
    <w:rsid w:val="00D27DB0"/>
    <w:rsid w:val="00D27E34"/>
    <w:rsid w:val="00D31BDE"/>
    <w:rsid w:val="00D31D9D"/>
    <w:rsid w:val="00D32066"/>
    <w:rsid w:val="00D320F7"/>
    <w:rsid w:val="00D32259"/>
    <w:rsid w:val="00D327E0"/>
    <w:rsid w:val="00D32C43"/>
    <w:rsid w:val="00D32CBA"/>
    <w:rsid w:val="00D33265"/>
    <w:rsid w:val="00D334BF"/>
    <w:rsid w:val="00D335CE"/>
    <w:rsid w:val="00D336BF"/>
    <w:rsid w:val="00D33AA4"/>
    <w:rsid w:val="00D3465E"/>
    <w:rsid w:val="00D34A6E"/>
    <w:rsid w:val="00D34B65"/>
    <w:rsid w:val="00D35076"/>
    <w:rsid w:val="00D353DB"/>
    <w:rsid w:val="00D35648"/>
    <w:rsid w:val="00D359BF"/>
    <w:rsid w:val="00D35BC3"/>
    <w:rsid w:val="00D3632E"/>
    <w:rsid w:val="00D36AEF"/>
    <w:rsid w:val="00D3713A"/>
    <w:rsid w:val="00D37341"/>
    <w:rsid w:val="00D376CE"/>
    <w:rsid w:val="00D37784"/>
    <w:rsid w:val="00D37C3E"/>
    <w:rsid w:val="00D37E04"/>
    <w:rsid w:val="00D37E12"/>
    <w:rsid w:val="00D37F9B"/>
    <w:rsid w:val="00D40042"/>
    <w:rsid w:val="00D40073"/>
    <w:rsid w:val="00D40417"/>
    <w:rsid w:val="00D40E08"/>
    <w:rsid w:val="00D4116D"/>
    <w:rsid w:val="00D41432"/>
    <w:rsid w:val="00D4143D"/>
    <w:rsid w:val="00D416E2"/>
    <w:rsid w:val="00D41B5A"/>
    <w:rsid w:val="00D42C22"/>
    <w:rsid w:val="00D4306C"/>
    <w:rsid w:val="00D43351"/>
    <w:rsid w:val="00D435F9"/>
    <w:rsid w:val="00D43637"/>
    <w:rsid w:val="00D437A8"/>
    <w:rsid w:val="00D43D66"/>
    <w:rsid w:val="00D44282"/>
    <w:rsid w:val="00D4436D"/>
    <w:rsid w:val="00D44F52"/>
    <w:rsid w:val="00D4507F"/>
    <w:rsid w:val="00D4589D"/>
    <w:rsid w:val="00D46004"/>
    <w:rsid w:val="00D46169"/>
    <w:rsid w:val="00D4677A"/>
    <w:rsid w:val="00D46935"/>
    <w:rsid w:val="00D46945"/>
    <w:rsid w:val="00D46AD9"/>
    <w:rsid w:val="00D47117"/>
    <w:rsid w:val="00D4753F"/>
    <w:rsid w:val="00D47642"/>
    <w:rsid w:val="00D47877"/>
    <w:rsid w:val="00D478E2"/>
    <w:rsid w:val="00D479C0"/>
    <w:rsid w:val="00D47A5A"/>
    <w:rsid w:val="00D52202"/>
    <w:rsid w:val="00D526E3"/>
    <w:rsid w:val="00D5289C"/>
    <w:rsid w:val="00D53A85"/>
    <w:rsid w:val="00D53AEE"/>
    <w:rsid w:val="00D542E1"/>
    <w:rsid w:val="00D54930"/>
    <w:rsid w:val="00D54B22"/>
    <w:rsid w:val="00D55095"/>
    <w:rsid w:val="00D55996"/>
    <w:rsid w:val="00D55D39"/>
    <w:rsid w:val="00D55EF1"/>
    <w:rsid w:val="00D56877"/>
    <w:rsid w:val="00D568F8"/>
    <w:rsid w:val="00D56CDF"/>
    <w:rsid w:val="00D57FD2"/>
    <w:rsid w:val="00D6044B"/>
    <w:rsid w:val="00D60CA3"/>
    <w:rsid w:val="00D61129"/>
    <w:rsid w:val="00D61300"/>
    <w:rsid w:val="00D6155E"/>
    <w:rsid w:val="00D615F7"/>
    <w:rsid w:val="00D618B7"/>
    <w:rsid w:val="00D620EF"/>
    <w:rsid w:val="00D63D32"/>
    <w:rsid w:val="00D63DF0"/>
    <w:rsid w:val="00D63EEB"/>
    <w:rsid w:val="00D640CD"/>
    <w:rsid w:val="00D655BF"/>
    <w:rsid w:val="00D65AAA"/>
    <w:rsid w:val="00D66281"/>
    <w:rsid w:val="00D66D36"/>
    <w:rsid w:val="00D673E3"/>
    <w:rsid w:val="00D674C3"/>
    <w:rsid w:val="00D67D7D"/>
    <w:rsid w:val="00D67D7F"/>
    <w:rsid w:val="00D67EB8"/>
    <w:rsid w:val="00D67FA9"/>
    <w:rsid w:val="00D7047B"/>
    <w:rsid w:val="00D70603"/>
    <w:rsid w:val="00D70BA8"/>
    <w:rsid w:val="00D70D9F"/>
    <w:rsid w:val="00D70E43"/>
    <w:rsid w:val="00D71209"/>
    <w:rsid w:val="00D7146B"/>
    <w:rsid w:val="00D721F8"/>
    <w:rsid w:val="00D72280"/>
    <w:rsid w:val="00D722AF"/>
    <w:rsid w:val="00D72F41"/>
    <w:rsid w:val="00D734EF"/>
    <w:rsid w:val="00D73672"/>
    <w:rsid w:val="00D73710"/>
    <w:rsid w:val="00D73806"/>
    <w:rsid w:val="00D73D95"/>
    <w:rsid w:val="00D73EA9"/>
    <w:rsid w:val="00D747D6"/>
    <w:rsid w:val="00D751BF"/>
    <w:rsid w:val="00D753D2"/>
    <w:rsid w:val="00D75E3E"/>
    <w:rsid w:val="00D75FA1"/>
    <w:rsid w:val="00D76197"/>
    <w:rsid w:val="00D76AEE"/>
    <w:rsid w:val="00D77FFB"/>
    <w:rsid w:val="00D80907"/>
    <w:rsid w:val="00D809AC"/>
    <w:rsid w:val="00D80DF5"/>
    <w:rsid w:val="00D818C7"/>
    <w:rsid w:val="00D82D05"/>
    <w:rsid w:val="00D830FA"/>
    <w:rsid w:val="00D8369B"/>
    <w:rsid w:val="00D83888"/>
    <w:rsid w:val="00D839BA"/>
    <w:rsid w:val="00D83AB0"/>
    <w:rsid w:val="00D83B60"/>
    <w:rsid w:val="00D8451A"/>
    <w:rsid w:val="00D84581"/>
    <w:rsid w:val="00D849C0"/>
    <w:rsid w:val="00D84A10"/>
    <w:rsid w:val="00D84C8B"/>
    <w:rsid w:val="00D8569E"/>
    <w:rsid w:val="00D8584D"/>
    <w:rsid w:val="00D85907"/>
    <w:rsid w:val="00D85C9A"/>
    <w:rsid w:val="00D85F17"/>
    <w:rsid w:val="00D861BE"/>
    <w:rsid w:val="00D86499"/>
    <w:rsid w:val="00D86607"/>
    <w:rsid w:val="00D868DB"/>
    <w:rsid w:val="00D8728A"/>
    <w:rsid w:val="00D8743C"/>
    <w:rsid w:val="00D8791B"/>
    <w:rsid w:val="00D8794E"/>
    <w:rsid w:val="00D91C44"/>
    <w:rsid w:val="00D91F74"/>
    <w:rsid w:val="00D92174"/>
    <w:rsid w:val="00D92207"/>
    <w:rsid w:val="00D923F5"/>
    <w:rsid w:val="00D924D3"/>
    <w:rsid w:val="00D92676"/>
    <w:rsid w:val="00D932F6"/>
    <w:rsid w:val="00D93932"/>
    <w:rsid w:val="00D93D0D"/>
    <w:rsid w:val="00D941FB"/>
    <w:rsid w:val="00D94505"/>
    <w:rsid w:val="00D9458E"/>
    <w:rsid w:val="00D945FF"/>
    <w:rsid w:val="00D94A57"/>
    <w:rsid w:val="00D94AE3"/>
    <w:rsid w:val="00D957F6"/>
    <w:rsid w:val="00D95CB7"/>
    <w:rsid w:val="00D95D18"/>
    <w:rsid w:val="00D95D19"/>
    <w:rsid w:val="00D96023"/>
    <w:rsid w:val="00D968F9"/>
    <w:rsid w:val="00D96947"/>
    <w:rsid w:val="00D97461"/>
    <w:rsid w:val="00D9761C"/>
    <w:rsid w:val="00D97B81"/>
    <w:rsid w:val="00D97C8C"/>
    <w:rsid w:val="00DA01DE"/>
    <w:rsid w:val="00DA036E"/>
    <w:rsid w:val="00DA1423"/>
    <w:rsid w:val="00DA142B"/>
    <w:rsid w:val="00DA1A6E"/>
    <w:rsid w:val="00DA1A76"/>
    <w:rsid w:val="00DA3189"/>
    <w:rsid w:val="00DA31B7"/>
    <w:rsid w:val="00DA3315"/>
    <w:rsid w:val="00DA3732"/>
    <w:rsid w:val="00DA3889"/>
    <w:rsid w:val="00DA39F1"/>
    <w:rsid w:val="00DA3C9D"/>
    <w:rsid w:val="00DA3E2A"/>
    <w:rsid w:val="00DA4452"/>
    <w:rsid w:val="00DA4BC1"/>
    <w:rsid w:val="00DA4C0D"/>
    <w:rsid w:val="00DA4D6F"/>
    <w:rsid w:val="00DA5DDD"/>
    <w:rsid w:val="00DA66A2"/>
    <w:rsid w:val="00DA7274"/>
    <w:rsid w:val="00DA7661"/>
    <w:rsid w:val="00DB04E2"/>
    <w:rsid w:val="00DB06CC"/>
    <w:rsid w:val="00DB09F4"/>
    <w:rsid w:val="00DB0AD1"/>
    <w:rsid w:val="00DB106A"/>
    <w:rsid w:val="00DB1085"/>
    <w:rsid w:val="00DB11C5"/>
    <w:rsid w:val="00DB152E"/>
    <w:rsid w:val="00DB1940"/>
    <w:rsid w:val="00DB1C78"/>
    <w:rsid w:val="00DB22D5"/>
    <w:rsid w:val="00DB28CE"/>
    <w:rsid w:val="00DB2E6E"/>
    <w:rsid w:val="00DB39E2"/>
    <w:rsid w:val="00DB3E1E"/>
    <w:rsid w:val="00DB4C71"/>
    <w:rsid w:val="00DB5189"/>
    <w:rsid w:val="00DB532B"/>
    <w:rsid w:val="00DB58BF"/>
    <w:rsid w:val="00DB591C"/>
    <w:rsid w:val="00DB631C"/>
    <w:rsid w:val="00DB7C56"/>
    <w:rsid w:val="00DB7D92"/>
    <w:rsid w:val="00DC00B1"/>
    <w:rsid w:val="00DC00EB"/>
    <w:rsid w:val="00DC0334"/>
    <w:rsid w:val="00DC033D"/>
    <w:rsid w:val="00DC0B2D"/>
    <w:rsid w:val="00DC0F24"/>
    <w:rsid w:val="00DC1406"/>
    <w:rsid w:val="00DC143C"/>
    <w:rsid w:val="00DC14FD"/>
    <w:rsid w:val="00DC1B53"/>
    <w:rsid w:val="00DC3510"/>
    <w:rsid w:val="00DC35EC"/>
    <w:rsid w:val="00DC3C41"/>
    <w:rsid w:val="00DC45FB"/>
    <w:rsid w:val="00DC4D94"/>
    <w:rsid w:val="00DC4D9C"/>
    <w:rsid w:val="00DC4E37"/>
    <w:rsid w:val="00DC54C4"/>
    <w:rsid w:val="00DC5951"/>
    <w:rsid w:val="00DC5E46"/>
    <w:rsid w:val="00DC68F5"/>
    <w:rsid w:val="00DC6B89"/>
    <w:rsid w:val="00DC736A"/>
    <w:rsid w:val="00DC77DC"/>
    <w:rsid w:val="00DD0134"/>
    <w:rsid w:val="00DD04A2"/>
    <w:rsid w:val="00DD064B"/>
    <w:rsid w:val="00DD082A"/>
    <w:rsid w:val="00DD134B"/>
    <w:rsid w:val="00DD17FA"/>
    <w:rsid w:val="00DD1A2F"/>
    <w:rsid w:val="00DD1C5F"/>
    <w:rsid w:val="00DD2741"/>
    <w:rsid w:val="00DD2ABB"/>
    <w:rsid w:val="00DD2C87"/>
    <w:rsid w:val="00DD4170"/>
    <w:rsid w:val="00DD43EC"/>
    <w:rsid w:val="00DD4FDD"/>
    <w:rsid w:val="00DD5124"/>
    <w:rsid w:val="00DD5F54"/>
    <w:rsid w:val="00DD6CC7"/>
    <w:rsid w:val="00DD7402"/>
    <w:rsid w:val="00DD75A9"/>
    <w:rsid w:val="00DD7670"/>
    <w:rsid w:val="00DD7CBA"/>
    <w:rsid w:val="00DD7D67"/>
    <w:rsid w:val="00DD7D7C"/>
    <w:rsid w:val="00DD7EE0"/>
    <w:rsid w:val="00DE01F4"/>
    <w:rsid w:val="00DE0201"/>
    <w:rsid w:val="00DE0343"/>
    <w:rsid w:val="00DE0442"/>
    <w:rsid w:val="00DE06FD"/>
    <w:rsid w:val="00DE0CCB"/>
    <w:rsid w:val="00DE0E0F"/>
    <w:rsid w:val="00DE1778"/>
    <w:rsid w:val="00DE1BB3"/>
    <w:rsid w:val="00DE1E16"/>
    <w:rsid w:val="00DE257D"/>
    <w:rsid w:val="00DE299B"/>
    <w:rsid w:val="00DE2A9A"/>
    <w:rsid w:val="00DE2C5F"/>
    <w:rsid w:val="00DE2EBD"/>
    <w:rsid w:val="00DE2FBA"/>
    <w:rsid w:val="00DE2FCA"/>
    <w:rsid w:val="00DE3392"/>
    <w:rsid w:val="00DE3E97"/>
    <w:rsid w:val="00DE4226"/>
    <w:rsid w:val="00DE4A69"/>
    <w:rsid w:val="00DE4BCE"/>
    <w:rsid w:val="00DE4C02"/>
    <w:rsid w:val="00DE54E7"/>
    <w:rsid w:val="00DE5A30"/>
    <w:rsid w:val="00DE62F4"/>
    <w:rsid w:val="00DE64F7"/>
    <w:rsid w:val="00DE6B8F"/>
    <w:rsid w:val="00DE6DF7"/>
    <w:rsid w:val="00DE6E8E"/>
    <w:rsid w:val="00DE711B"/>
    <w:rsid w:val="00DE76D5"/>
    <w:rsid w:val="00DE7D4A"/>
    <w:rsid w:val="00DE7DC2"/>
    <w:rsid w:val="00DF02E4"/>
    <w:rsid w:val="00DF08B8"/>
    <w:rsid w:val="00DF0BD6"/>
    <w:rsid w:val="00DF1079"/>
    <w:rsid w:val="00DF1818"/>
    <w:rsid w:val="00DF2332"/>
    <w:rsid w:val="00DF2828"/>
    <w:rsid w:val="00DF31DF"/>
    <w:rsid w:val="00DF32EE"/>
    <w:rsid w:val="00DF3913"/>
    <w:rsid w:val="00DF3C43"/>
    <w:rsid w:val="00DF3CF7"/>
    <w:rsid w:val="00DF3FE1"/>
    <w:rsid w:val="00DF4297"/>
    <w:rsid w:val="00DF4960"/>
    <w:rsid w:val="00DF4ED9"/>
    <w:rsid w:val="00DF52C6"/>
    <w:rsid w:val="00DF56B5"/>
    <w:rsid w:val="00DF584F"/>
    <w:rsid w:val="00DF5EF6"/>
    <w:rsid w:val="00DF65BF"/>
    <w:rsid w:val="00DF69EA"/>
    <w:rsid w:val="00DF73F5"/>
    <w:rsid w:val="00DF777A"/>
    <w:rsid w:val="00DF7A38"/>
    <w:rsid w:val="00DF7B99"/>
    <w:rsid w:val="00DF7BBB"/>
    <w:rsid w:val="00DF7CE6"/>
    <w:rsid w:val="00E0002C"/>
    <w:rsid w:val="00E005AB"/>
    <w:rsid w:val="00E00F13"/>
    <w:rsid w:val="00E01391"/>
    <w:rsid w:val="00E019B5"/>
    <w:rsid w:val="00E019BC"/>
    <w:rsid w:val="00E01DF1"/>
    <w:rsid w:val="00E02780"/>
    <w:rsid w:val="00E02B72"/>
    <w:rsid w:val="00E0333B"/>
    <w:rsid w:val="00E033C1"/>
    <w:rsid w:val="00E035EB"/>
    <w:rsid w:val="00E03965"/>
    <w:rsid w:val="00E03992"/>
    <w:rsid w:val="00E03E32"/>
    <w:rsid w:val="00E03EE4"/>
    <w:rsid w:val="00E04FBC"/>
    <w:rsid w:val="00E05766"/>
    <w:rsid w:val="00E05824"/>
    <w:rsid w:val="00E0588A"/>
    <w:rsid w:val="00E05D57"/>
    <w:rsid w:val="00E05DA0"/>
    <w:rsid w:val="00E0628F"/>
    <w:rsid w:val="00E06447"/>
    <w:rsid w:val="00E06E6E"/>
    <w:rsid w:val="00E07678"/>
    <w:rsid w:val="00E07E70"/>
    <w:rsid w:val="00E07E9D"/>
    <w:rsid w:val="00E100D4"/>
    <w:rsid w:val="00E103AA"/>
    <w:rsid w:val="00E10507"/>
    <w:rsid w:val="00E108D4"/>
    <w:rsid w:val="00E1104D"/>
    <w:rsid w:val="00E11596"/>
    <w:rsid w:val="00E11663"/>
    <w:rsid w:val="00E116EE"/>
    <w:rsid w:val="00E1175C"/>
    <w:rsid w:val="00E119E0"/>
    <w:rsid w:val="00E11C99"/>
    <w:rsid w:val="00E11CD7"/>
    <w:rsid w:val="00E122FE"/>
    <w:rsid w:val="00E12453"/>
    <w:rsid w:val="00E12677"/>
    <w:rsid w:val="00E12E36"/>
    <w:rsid w:val="00E131B5"/>
    <w:rsid w:val="00E1365F"/>
    <w:rsid w:val="00E137CB"/>
    <w:rsid w:val="00E14481"/>
    <w:rsid w:val="00E165DE"/>
    <w:rsid w:val="00E172BC"/>
    <w:rsid w:val="00E17784"/>
    <w:rsid w:val="00E20943"/>
    <w:rsid w:val="00E21031"/>
    <w:rsid w:val="00E2187F"/>
    <w:rsid w:val="00E21C4E"/>
    <w:rsid w:val="00E22039"/>
    <w:rsid w:val="00E22459"/>
    <w:rsid w:val="00E23694"/>
    <w:rsid w:val="00E237B4"/>
    <w:rsid w:val="00E23A7D"/>
    <w:rsid w:val="00E24036"/>
    <w:rsid w:val="00E24130"/>
    <w:rsid w:val="00E242B7"/>
    <w:rsid w:val="00E24673"/>
    <w:rsid w:val="00E24AA4"/>
    <w:rsid w:val="00E24C3B"/>
    <w:rsid w:val="00E24C90"/>
    <w:rsid w:val="00E24FF1"/>
    <w:rsid w:val="00E25273"/>
    <w:rsid w:val="00E25E4A"/>
    <w:rsid w:val="00E260BE"/>
    <w:rsid w:val="00E26312"/>
    <w:rsid w:val="00E2632C"/>
    <w:rsid w:val="00E267D6"/>
    <w:rsid w:val="00E273A9"/>
    <w:rsid w:val="00E27D23"/>
    <w:rsid w:val="00E30918"/>
    <w:rsid w:val="00E30C35"/>
    <w:rsid w:val="00E30CD9"/>
    <w:rsid w:val="00E31480"/>
    <w:rsid w:val="00E31601"/>
    <w:rsid w:val="00E31647"/>
    <w:rsid w:val="00E31914"/>
    <w:rsid w:val="00E31B0E"/>
    <w:rsid w:val="00E31F3C"/>
    <w:rsid w:val="00E32045"/>
    <w:rsid w:val="00E32111"/>
    <w:rsid w:val="00E3313D"/>
    <w:rsid w:val="00E33260"/>
    <w:rsid w:val="00E33352"/>
    <w:rsid w:val="00E34266"/>
    <w:rsid w:val="00E34A9A"/>
    <w:rsid w:val="00E34E5F"/>
    <w:rsid w:val="00E34FCE"/>
    <w:rsid w:val="00E3505C"/>
    <w:rsid w:val="00E35E1F"/>
    <w:rsid w:val="00E35E6F"/>
    <w:rsid w:val="00E35EFC"/>
    <w:rsid w:val="00E36101"/>
    <w:rsid w:val="00E361EA"/>
    <w:rsid w:val="00E3631A"/>
    <w:rsid w:val="00E36B1D"/>
    <w:rsid w:val="00E3701A"/>
    <w:rsid w:val="00E373DD"/>
    <w:rsid w:val="00E37D01"/>
    <w:rsid w:val="00E37F39"/>
    <w:rsid w:val="00E405D7"/>
    <w:rsid w:val="00E407A2"/>
    <w:rsid w:val="00E408CF"/>
    <w:rsid w:val="00E411E0"/>
    <w:rsid w:val="00E41825"/>
    <w:rsid w:val="00E41B9B"/>
    <w:rsid w:val="00E42087"/>
    <w:rsid w:val="00E42268"/>
    <w:rsid w:val="00E43BF0"/>
    <w:rsid w:val="00E43DB3"/>
    <w:rsid w:val="00E43F2A"/>
    <w:rsid w:val="00E44320"/>
    <w:rsid w:val="00E4583A"/>
    <w:rsid w:val="00E463E7"/>
    <w:rsid w:val="00E46682"/>
    <w:rsid w:val="00E466BC"/>
    <w:rsid w:val="00E46E92"/>
    <w:rsid w:val="00E474F9"/>
    <w:rsid w:val="00E478EB"/>
    <w:rsid w:val="00E47B2D"/>
    <w:rsid w:val="00E47E36"/>
    <w:rsid w:val="00E500AB"/>
    <w:rsid w:val="00E50511"/>
    <w:rsid w:val="00E5084A"/>
    <w:rsid w:val="00E50A2C"/>
    <w:rsid w:val="00E50B3D"/>
    <w:rsid w:val="00E51E9C"/>
    <w:rsid w:val="00E51FE6"/>
    <w:rsid w:val="00E53098"/>
    <w:rsid w:val="00E53295"/>
    <w:rsid w:val="00E54103"/>
    <w:rsid w:val="00E54289"/>
    <w:rsid w:val="00E5506A"/>
    <w:rsid w:val="00E552B2"/>
    <w:rsid w:val="00E55354"/>
    <w:rsid w:val="00E5566A"/>
    <w:rsid w:val="00E55EC6"/>
    <w:rsid w:val="00E561D9"/>
    <w:rsid w:val="00E569E5"/>
    <w:rsid w:val="00E56A9E"/>
    <w:rsid w:val="00E56BE9"/>
    <w:rsid w:val="00E60387"/>
    <w:rsid w:val="00E60463"/>
    <w:rsid w:val="00E60BF1"/>
    <w:rsid w:val="00E60DE4"/>
    <w:rsid w:val="00E61B4F"/>
    <w:rsid w:val="00E61FB8"/>
    <w:rsid w:val="00E623A4"/>
    <w:rsid w:val="00E62E86"/>
    <w:rsid w:val="00E63140"/>
    <w:rsid w:val="00E631C1"/>
    <w:rsid w:val="00E632D4"/>
    <w:rsid w:val="00E635E4"/>
    <w:rsid w:val="00E6367C"/>
    <w:rsid w:val="00E6389B"/>
    <w:rsid w:val="00E64BF4"/>
    <w:rsid w:val="00E65354"/>
    <w:rsid w:val="00E66007"/>
    <w:rsid w:val="00E66388"/>
    <w:rsid w:val="00E665D8"/>
    <w:rsid w:val="00E66879"/>
    <w:rsid w:val="00E669A0"/>
    <w:rsid w:val="00E66F55"/>
    <w:rsid w:val="00E66FBB"/>
    <w:rsid w:val="00E67DE0"/>
    <w:rsid w:val="00E70605"/>
    <w:rsid w:val="00E706A8"/>
    <w:rsid w:val="00E7076E"/>
    <w:rsid w:val="00E70801"/>
    <w:rsid w:val="00E7087E"/>
    <w:rsid w:val="00E70B2A"/>
    <w:rsid w:val="00E711F4"/>
    <w:rsid w:val="00E71C00"/>
    <w:rsid w:val="00E71E97"/>
    <w:rsid w:val="00E71F3D"/>
    <w:rsid w:val="00E720C2"/>
    <w:rsid w:val="00E725EC"/>
    <w:rsid w:val="00E72936"/>
    <w:rsid w:val="00E73072"/>
    <w:rsid w:val="00E731AF"/>
    <w:rsid w:val="00E736AB"/>
    <w:rsid w:val="00E73945"/>
    <w:rsid w:val="00E73DD6"/>
    <w:rsid w:val="00E740B8"/>
    <w:rsid w:val="00E74371"/>
    <w:rsid w:val="00E74675"/>
    <w:rsid w:val="00E74824"/>
    <w:rsid w:val="00E74BC6"/>
    <w:rsid w:val="00E74D00"/>
    <w:rsid w:val="00E754CA"/>
    <w:rsid w:val="00E756F9"/>
    <w:rsid w:val="00E757AC"/>
    <w:rsid w:val="00E75ED6"/>
    <w:rsid w:val="00E7610C"/>
    <w:rsid w:val="00E76149"/>
    <w:rsid w:val="00E76222"/>
    <w:rsid w:val="00E76E92"/>
    <w:rsid w:val="00E77C58"/>
    <w:rsid w:val="00E77EBA"/>
    <w:rsid w:val="00E77FF2"/>
    <w:rsid w:val="00E800B2"/>
    <w:rsid w:val="00E809C5"/>
    <w:rsid w:val="00E80A25"/>
    <w:rsid w:val="00E80D3D"/>
    <w:rsid w:val="00E812B2"/>
    <w:rsid w:val="00E817F0"/>
    <w:rsid w:val="00E81B42"/>
    <w:rsid w:val="00E81FB7"/>
    <w:rsid w:val="00E82336"/>
    <w:rsid w:val="00E82542"/>
    <w:rsid w:val="00E82BE4"/>
    <w:rsid w:val="00E83010"/>
    <w:rsid w:val="00E83E2F"/>
    <w:rsid w:val="00E83E3A"/>
    <w:rsid w:val="00E85A78"/>
    <w:rsid w:val="00E85C04"/>
    <w:rsid w:val="00E86098"/>
    <w:rsid w:val="00E866CA"/>
    <w:rsid w:val="00E86FC3"/>
    <w:rsid w:val="00E87487"/>
    <w:rsid w:val="00E90081"/>
    <w:rsid w:val="00E90328"/>
    <w:rsid w:val="00E9044A"/>
    <w:rsid w:val="00E90871"/>
    <w:rsid w:val="00E908D8"/>
    <w:rsid w:val="00E90AF0"/>
    <w:rsid w:val="00E91578"/>
    <w:rsid w:val="00E922DA"/>
    <w:rsid w:val="00E92B8C"/>
    <w:rsid w:val="00E92CC8"/>
    <w:rsid w:val="00E92EE8"/>
    <w:rsid w:val="00E93015"/>
    <w:rsid w:val="00E933A3"/>
    <w:rsid w:val="00E93637"/>
    <w:rsid w:val="00E93676"/>
    <w:rsid w:val="00E93861"/>
    <w:rsid w:val="00E942A2"/>
    <w:rsid w:val="00E949F9"/>
    <w:rsid w:val="00E9593E"/>
    <w:rsid w:val="00E95D23"/>
    <w:rsid w:val="00E95E6E"/>
    <w:rsid w:val="00E9632F"/>
    <w:rsid w:val="00E97194"/>
    <w:rsid w:val="00E97988"/>
    <w:rsid w:val="00E97A75"/>
    <w:rsid w:val="00E97E45"/>
    <w:rsid w:val="00EA007C"/>
    <w:rsid w:val="00EA08E4"/>
    <w:rsid w:val="00EA14D4"/>
    <w:rsid w:val="00EA1736"/>
    <w:rsid w:val="00EA1856"/>
    <w:rsid w:val="00EA2201"/>
    <w:rsid w:val="00EA2F48"/>
    <w:rsid w:val="00EA33A6"/>
    <w:rsid w:val="00EA34C3"/>
    <w:rsid w:val="00EA3D93"/>
    <w:rsid w:val="00EA4403"/>
    <w:rsid w:val="00EA4471"/>
    <w:rsid w:val="00EA4F54"/>
    <w:rsid w:val="00EA53AF"/>
    <w:rsid w:val="00EA5464"/>
    <w:rsid w:val="00EA54DD"/>
    <w:rsid w:val="00EA634D"/>
    <w:rsid w:val="00EA6681"/>
    <w:rsid w:val="00EA68E9"/>
    <w:rsid w:val="00EA74C9"/>
    <w:rsid w:val="00EA7CD7"/>
    <w:rsid w:val="00EA7CDA"/>
    <w:rsid w:val="00EB0370"/>
    <w:rsid w:val="00EB0578"/>
    <w:rsid w:val="00EB1A5A"/>
    <w:rsid w:val="00EB2126"/>
    <w:rsid w:val="00EB2178"/>
    <w:rsid w:val="00EB2322"/>
    <w:rsid w:val="00EB2680"/>
    <w:rsid w:val="00EB2C97"/>
    <w:rsid w:val="00EB3398"/>
    <w:rsid w:val="00EB33C9"/>
    <w:rsid w:val="00EB4314"/>
    <w:rsid w:val="00EB4CAF"/>
    <w:rsid w:val="00EB4F68"/>
    <w:rsid w:val="00EB55CA"/>
    <w:rsid w:val="00EB568C"/>
    <w:rsid w:val="00EB57C0"/>
    <w:rsid w:val="00EB5870"/>
    <w:rsid w:val="00EB5B59"/>
    <w:rsid w:val="00EB6B71"/>
    <w:rsid w:val="00EB7546"/>
    <w:rsid w:val="00EC0286"/>
    <w:rsid w:val="00EC0E7A"/>
    <w:rsid w:val="00EC106D"/>
    <w:rsid w:val="00EC149F"/>
    <w:rsid w:val="00EC15E1"/>
    <w:rsid w:val="00EC1955"/>
    <w:rsid w:val="00EC3416"/>
    <w:rsid w:val="00EC3572"/>
    <w:rsid w:val="00EC36DF"/>
    <w:rsid w:val="00EC3BFA"/>
    <w:rsid w:val="00EC3E14"/>
    <w:rsid w:val="00EC4088"/>
    <w:rsid w:val="00EC4CED"/>
    <w:rsid w:val="00EC5C20"/>
    <w:rsid w:val="00EC5CC2"/>
    <w:rsid w:val="00EC6010"/>
    <w:rsid w:val="00EC6C4D"/>
    <w:rsid w:val="00EC6C4E"/>
    <w:rsid w:val="00EC6E01"/>
    <w:rsid w:val="00EC711F"/>
    <w:rsid w:val="00EC7121"/>
    <w:rsid w:val="00EC71A1"/>
    <w:rsid w:val="00EC71D2"/>
    <w:rsid w:val="00EC7923"/>
    <w:rsid w:val="00EC7A5B"/>
    <w:rsid w:val="00EC7D0C"/>
    <w:rsid w:val="00ED00D2"/>
    <w:rsid w:val="00ED0F68"/>
    <w:rsid w:val="00ED0F7A"/>
    <w:rsid w:val="00ED0FF6"/>
    <w:rsid w:val="00ED120B"/>
    <w:rsid w:val="00ED1AE1"/>
    <w:rsid w:val="00ED1BE8"/>
    <w:rsid w:val="00ED1FE4"/>
    <w:rsid w:val="00ED24D5"/>
    <w:rsid w:val="00ED2C21"/>
    <w:rsid w:val="00ED2D06"/>
    <w:rsid w:val="00ED2F8D"/>
    <w:rsid w:val="00ED3030"/>
    <w:rsid w:val="00ED335A"/>
    <w:rsid w:val="00ED36C0"/>
    <w:rsid w:val="00ED412E"/>
    <w:rsid w:val="00ED4498"/>
    <w:rsid w:val="00ED4A78"/>
    <w:rsid w:val="00ED5951"/>
    <w:rsid w:val="00ED735B"/>
    <w:rsid w:val="00ED743D"/>
    <w:rsid w:val="00ED75B7"/>
    <w:rsid w:val="00ED7835"/>
    <w:rsid w:val="00ED7BB4"/>
    <w:rsid w:val="00ED7C28"/>
    <w:rsid w:val="00EE0C7D"/>
    <w:rsid w:val="00EE0D48"/>
    <w:rsid w:val="00EE1603"/>
    <w:rsid w:val="00EE1710"/>
    <w:rsid w:val="00EE1744"/>
    <w:rsid w:val="00EE1D11"/>
    <w:rsid w:val="00EE1DB7"/>
    <w:rsid w:val="00EE1E79"/>
    <w:rsid w:val="00EE202C"/>
    <w:rsid w:val="00EE2F1D"/>
    <w:rsid w:val="00EE36B1"/>
    <w:rsid w:val="00EE3FCE"/>
    <w:rsid w:val="00EE43D6"/>
    <w:rsid w:val="00EE4C48"/>
    <w:rsid w:val="00EE4D79"/>
    <w:rsid w:val="00EE524B"/>
    <w:rsid w:val="00EE52C6"/>
    <w:rsid w:val="00EE5473"/>
    <w:rsid w:val="00EE5EE6"/>
    <w:rsid w:val="00EE6318"/>
    <w:rsid w:val="00EE6931"/>
    <w:rsid w:val="00EE6FC1"/>
    <w:rsid w:val="00EE76FE"/>
    <w:rsid w:val="00EF1737"/>
    <w:rsid w:val="00EF25AB"/>
    <w:rsid w:val="00EF2961"/>
    <w:rsid w:val="00EF34DE"/>
    <w:rsid w:val="00EF360B"/>
    <w:rsid w:val="00EF3AA0"/>
    <w:rsid w:val="00EF3F6D"/>
    <w:rsid w:val="00EF42DD"/>
    <w:rsid w:val="00EF42EC"/>
    <w:rsid w:val="00EF47F2"/>
    <w:rsid w:val="00EF4ADB"/>
    <w:rsid w:val="00EF4EEA"/>
    <w:rsid w:val="00EF5112"/>
    <w:rsid w:val="00EF523C"/>
    <w:rsid w:val="00EF563A"/>
    <w:rsid w:val="00EF60BB"/>
    <w:rsid w:val="00EF621F"/>
    <w:rsid w:val="00EF6428"/>
    <w:rsid w:val="00EF667D"/>
    <w:rsid w:val="00F0080B"/>
    <w:rsid w:val="00F00CE3"/>
    <w:rsid w:val="00F00D95"/>
    <w:rsid w:val="00F01829"/>
    <w:rsid w:val="00F01A49"/>
    <w:rsid w:val="00F01BD8"/>
    <w:rsid w:val="00F01E58"/>
    <w:rsid w:val="00F022DE"/>
    <w:rsid w:val="00F02382"/>
    <w:rsid w:val="00F02662"/>
    <w:rsid w:val="00F02CE9"/>
    <w:rsid w:val="00F03365"/>
    <w:rsid w:val="00F03E20"/>
    <w:rsid w:val="00F03E5A"/>
    <w:rsid w:val="00F04633"/>
    <w:rsid w:val="00F049B3"/>
    <w:rsid w:val="00F05F4E"/>
    <w:rsid w:val="00F0657B"/>
    <w:rsid w:val="00F069C9"/>
    <w:rsid w:val="00F0704C"/>
    <w:rsid w:val="00F07125"/>
    <w:rsid w:val="00F072C5"/>
    <w:rsid w:val="00F07CC4"/>
    <w:rsid w:val="00F104C8"/>
    <w:rsid w:val="00F10CFB"/>
    <w:rsid w:val="00F10E05"/>
    <w:rsid w:val="00F1136D"/>
    <w:rsid w:val="00F11900"/>
    <w:rsid w:val="00F11BAB"/>
    <w:rsid w:val="00F11D6C"/>
    <w:rsid w:val="00F12029"/>
    <w:rsid w:val="00F122DD"/>
    <w:rsid w:val="00F12647"/>
    <w:rsid w:val="00F12D35"/>
    <w:rsid w:val="00F1308C"/>
    <w:rsid w:val="00F1369D"/>
    <w:rsid w:val="00F13AC3"/>
    <w:rsid w:val="00F145B0"/>
    <w:rsid w:val="00F15060"/>
    <w:rsid w:val="00F15682"/>
    <w:rsid w:val="00F158B5"/>
    <w:rsid w:val="00F1607A"/>
    <w:rsid w:val="00F16348"/>
    <w:rsid w:val="00F16E59"/>
    <w:rsid w:val="00F175BE"/>
    <w:rsid w:val="00F1762B"/>
    <w:rsid w:val="00F1772A"/>
    <w:rsid w:val="00F20DAA"/>
    <w:rsid w:val="00F20DCE"/>
    <w:rsid w:val="00F21766"/>
    <w:rsid w:val="00F21905"/>
    <w:rsid w:val="00F22708"/>
    <w:rsid w:val="00F228E0"/>
    <w:rsid w:val="00F228EE"/>
    <w:rsid w:val="00F22BAE"/>
    <w:rsid w:val="00F2354C"/>
    <w:rsid w:val="00F23559"/>
    <w:rsid w:val="00F23846"/>
    <w:rsid w:val="00F2409F"/>
    <w:rsid w:val="00F2442A"/>
    <w:rsid w:val="00F244AC"/>
    <w:rsid w:val="00F249EE"/>
    <w:rsid w:val="00F24C56"/>
    <w:rsid w:val="00F25742"/>
    <w:rsid w:val="00F25EE9"/>
    <w:rsid w:val="00F2618A"/>
    <w:rsid w:val="00F262AB"/>
    <w:rsid w:val="00F2695B"/>
    <w:rsid w:val="00F2750C"/>
    <w:rsid w:val="00F27632"/>
    <w:rsid w:val="00F279F9"/>
    <w:rsid w:val="00F27B3B"/>
    <w:rsid w:val="00F27B7C"/>
    <w:rsid w:val="00F27E37"/>
    <w:rsid w:val="00F303B6"/>
    <w:rsid w:val="00F306B1"/>
    <w:rsid w:val="00F31374"/>
    <w:rsid w:val="00F316FC"/>
    <w:rsid w:val="00F31870"/>
    <w:rsid w:val="00F322FA"/>
    <w:rsid w:val="00F32702"/>
    <w:rsid w:val="00F327A8"/>
    <w:rsid w:val="00F3298C"/>
    <w:rsid w:val="00F32E4D"/>
    <w:rsid w:val="00F339D3"/>
    <w:rsid w:val="00F33A9E"/>
    <w:rsid w:val="00F33DF1"/>
    <w:rsid w:val="00F34422"/>
    <w:rsid w:val="00F34CE6"/>
    <w:rsid w:val="00F350E2"/>
    <w:rsid w:val="00F361DF"/>
    <w:rsid w:val="00F36864"/>
    <w:rsid w:val="00F3695B"/>
    <w:rsid w:val="00F3716B"/>
    <w:rsid w:val="00F376B6"/>
    <w:rsid w:val="00F40365"/>
    <w:rsid w:val="00F40673"/>
    <w:rsid w:val="00F40AEB"/>
    <w:rsid w:val="00F40E0A"/>
    <w:rsid w:val="00F41206"/>
    <w:rsid w:val="00F41271"/>
    <w:rsid w:val="00F41C24"/>
    <w:rsid w:val="00F41C5B"/>
    <w:rsid w:val="00F4256A"/>
    <w:rsid w:val="00F42E28"/>
    <w:rsid w:val="00F43B71"/>
    <w:rsid w:val="00F440A4"/>
    <w:rsid w:val="00F44325"/>
    <w:rsid w:val="00F447BD"/>
    <w:rsid w:val="00F44937"/>
    <w:rsid w:val="00F44A2E"/>
    <w:rsid w:val="00F44C52"/>
    <w:rsid w:val="00F4587C"/>
    <w:rsid w:val="00F4644C"/>
    <w:rsid w:val="00F466FA"/>
    <w:rsid w:val="00F46916"/>
    <w:rsid w:val="00F4718E"/>
    <w:rsid w:val="00F474D0"/>
    <w:rsid w:val="00F47693"/>
    <w:rsid w:val="00F47FFC"/>
    <w:rsid w:val="00F50442"/>
    <w:rsid w:val="00F50A56"/>
    <w:rsid w:val="00F512B1"/>
    <w:rsid w:val="00F51DE3"/>
    <w:rsid w:val="00F521D1"/>
    <w:rsid w:val="00F52239"/>
    <w:rsid w:val="00F523A9"/>
    <w:rsid w:val="00F52AFA"/>
    <w:rsid w:val="00F5339B"/>
    <w:rsid w:val="00F53D40"/>
    <w:rsid w:val="00F53FB6"/>
    <w:rsid w:val="00F545E9"/>
    <w:rsid w:val="00F54656"/>
    <w:rsid w:val="00F54A8C"/>
    <w:rsid w:val="00F558DC"/>
    <w:rsid w:val="00F55D5E"/>
    <w:rsid w:val="00F55EA3"/>
    <w:rsid w:val="00F56C17"/>
    <w:rsid w:val="00F57DD1"/>
    <w:rsid w:val="00F57EEA"/>
    <w:rsid w:val="00F600E9"/>
    <w:rsid w:val="00F604C7"/>
    <w:rsid w:val="00F60906"/>
    <w:rsid w:val="00F60A92"/>
    <w:rsid w:val="00F60FF3"/>
    <w:rsid w:val="00F611AC"/>
    <w:rsid w:val="00F612B7"/>
    <w:rsid w:val="00F617C9"/>
    <w:rsid w:val="00F61CBB"/>
    <w:rsid w:val="00F620F0"/>
    <w:rsid w:val="00F6294C"/>
    <w:rsid w:val="00F62C6C"/>
    <w:rsid w:val="00F62DD1"/>
    <w:rsid w:val="00F63446"/>
    <w:rsid w:val="00F63CBC"/>
    <w:rsid w:val="00F63E6E"/>
    <w:rsid w:val="00F650D6"/>
    <w:rsid w:val="00F6547D"/>
    <w:rsid w:val="00F654BA"/>
    <w:rsid w:val="00F65812"/>
    <w:rsid w:val="00F65CFB"/>
    <w:rsid w:val="00F65DB1"/>
    <w:rsid w:val="00F65F59"/>
    <w:rsid w:val="00F66792"/>
    <w:rsid w:val="00F667C9"/>
    <w:rsid w:val="00F669D6"/>
    <w:rsid w:val="00F67303"/>
    <w:rsid w:val="00F67D01"/>
    <w:rsid w:val="00F700DF"/>
    <w:rsid w:val="00F70172"/>
    <w:rsid w:val="00F70206"/>
    <w:rsid w:val="00F70284"/>
    <w:rsid w:val="00F703EE"/>
    <w:rsid w:val="00F7056C"/>
    <w:rsid w:val="00F70904"/>
    <w:rsid w:val="00F70C56"/>
    <w:rsid w:val="00F70D05"/>
    <w:rsid w:val="00F70E2D"/>
    <w:rsid w:val="00F71183"/>
    <w:rsid w:val="00F71683"/>
    <w:rsid w:val="00F71ABF"/>
    <w:rsid w:val="00F71FF0"/>
    <w:rsid w:val="00F721EC"/>
    <w:rsid w:val="00F7313B"/>
    <w:rsid w:val="00F73205"/>
    <w:rsid w:val="00F732C2"/>
    <w:rsid w:val="00F73453"/>
    <w:rsid w:val="00F737B6"/>
    <w:rsid w:val="00F73981"/>
    <w:rsid w:val="00F73B87"/>
    <w:rsid w:val="00F73E02"/>
    <w:rsid w:val="00F742C3"/>
    <w:rsid w:val="00F75716"/>
    <w:rsid w:val="00F75986"/>
    <w:rsid w:val="00F75DB1"/>
    <w:rsid w:val="00F7612E"/>
    <w:rsid w:val="00F764EF"/>
    <w:rsid w:val="00F76584"/>
    <w:rsid w:val="00F769F9"/>
    <w:rsid w:val="00F76D99"/>
    <w:rsid w:val="00F77883"/>
    <w:rsid w:val="00F80DFD"/>
    <w:rsid w:val="00F819B1"/>
    <w:rsid w:val="00F81E25"/>
    <w:rsid w:val="00F82163"/>
    <w:rsid w:val="00F82FCD"/>
    <w:rsid w:val="00F836D5"/>
    <w:rsid w:val="00F83BB2"/>
    <w:rsid w:val="00F842E3"/>
    <w:rsid w:val="00F849DB"/>
    <w:rsid w:val="00F84CB9"/>
    <w:rsid w:val="00F84D42"/>
    <w:rsid w:val="00F85055"/>
    <w:rsid w:val="00F851C7"/>
    <w:rsid w:val="00F8539B"/>
    <w:rsid w:val="00F85C4C"/>
    <w:rsid w:val="00F8600D"/>
    <w:rsid w:val="00F86281"/>
    <w:rsid w:val="00F8658E"/>
    <w:rsid w:val="00F86B4B"/>
    <w:rsid w:val="00F878DD"/>
    <w:rsid w:val="00F87DE1"/>
    <w:rsid w:val="00F87FF6"/>
    <w:rsid w:val="00F902E6"/>
    <w:rsid w:val="00F903AA"/>
    <w:rsid w:val="00F90B01"/>
    <w:rsid w:val="00F911A7"/>
    <w:rsid w:val="00F91257"/>
    <w:rsid w:val="00F913F1"/>
    <w:rsid w:val="00F914D9"/>
    <w:rsid w:val="00F91BA5"/>
    <w:rsid w:val="00F91D64"/>
    <w:rsid w:val="00F921F6"/>
    <w:rsid w:val="00F926D0"/>
    <w:rsid w:val="00F9289A"/>
    <w:rsid w:val="00F929B2"/>
    <w:rsid w:val="00F92A09"/>
    <w:rsid w:val="00F92A4D"/>
    <w:rsid w:val="00F932D4"/>
    <w:rsid w:val="00F93591"/>
    <w:rsid w:val="00F93CB3"/>
    <w:rsid w:val="00F9402D"/>
    <w:rsid w:val="00F94C1E"/>
    <w:rsid w:val="00F94DF2"/>
    <w:rsid w:val="00F95B40"/>
    <w:rsid w:val="00F9607B"/>
    <w:rsid w:val="00F96131"/>
    <w:rsid w:val="00F96412"/>
    <w:rsid w:val="00F96479"/>
    <w:rsid w:val="00F967CB"/>
    <w:rsid w:val="00F9682B"/>
    <w:rsid w:val="00F9688F"/>
    <w:rsid w:val="00F96AE2"/>
    <w:rsid w:val="00F96F93"/>
    <w:rsid w:val="00F9704A"/>
    <w:rsid w:val="00F97113"/>
    <w:rsid w:val="00F97219"/>
    <w:rsid w:val="00F977F2"/>
    <w:rsid w:val="00F978D1"/>
    <w:rsid w:val="00FA0A7B"/>
    <w:rsid w:val="00FA0CD4"/>
    <w:rsid w:val="00FA0D63"/>
    <w:rsid w:val="00FA0E2E"/>
    <w:rsid w:val="00FA128B"/>
    <w:rsid w:val="00FA1428"/>
    <w:rsid w:val="00FA14BB"/>
    <w:rsid w:val="00FA1B9B"/>
    <w:rsid w:val="00FA2103"/>
    <w:rsid w:val="00FA2120"/>
    <w:rsid w:val="00FA276B"/>
    <w:rsid w:val="00FA308D"/>
    <w:rsid w:val="00FA347D"/>
    <w:rsid w:val="00FA45D5"/>
    <w:rsid w:val="00FA4C8D"/>
    <w:rsid w:val="00FA5057"/>
    <w:rsid w:val="00FA54E5"/>
    <w:rsid w:val="00FA56F4"/>
    <w:rsid w:val="00FA5E6D"/>
    <w:rsid w:val="00FA6725"/>
    <w:rsid w:val="00FA69EA"/>
    <w:rsid w:val="00FA6D04"/>
    <w:rsid w:val="00FA6E90"/>
    <w:rsid w:val="00FA76AE"/>
    <w:rsid w:val="00FA782C"/>
    <w:rsid w:val="00FA7A53"/>
    <w:rsid w:val="00FA7C70"/>
    <w:rsid w:val="00FA7E6F"/>
    <w:rsid w:val="00FB0625"/>
    <w:rsid w:val="00FB0BB2"/>
    <w:rsid w:val="00FB1609"/>
    <w:rsid w:val="00FB185E"/>
    <w:rsid w:val="00FB2645"/>
    <w:rsid w:val="00FB2884"/>
    <w:rsid w:val="00FB28D2"/>
    <w:rsid w:val="00FB2B6A"/>
    <w:rsid w:val="00FB2C9E"/>
    <w:rsid w:val="00FB33EE"/>
    <w:rsid w:val="00FB3728"/>
    <w:rsid w:val="00FB408F"/>
    <w:rsid w:val="00FB41FF"/>
    <w:rsid w:val="00FB4419"/>
    <w:rsid w:val="00FB4D86"/>
    <w:rsid w:val="00FB5023"/>
    <w:rsid w:val="00FB5160"/>
    <w:rsid w:val="00FB56BA"/>
    <w:rsid w:val="00FB58F4"/>
    <w:rsid w:val="00FB5A78"/>
    <w:rsid w:val="00FB5ABA"/>
    <w:rsid w:val="00FB64F9"/>
    <w:rsid w:val="00FB67CC"/>
    <w:rsid w:val="00FB6B69"/>
    <w:rsid w:val="00FB7F74"/>
    <w:rsid w:val="00FC0D22"/>
    <w:rsid w:val="00FC120A"/>
    <w:rsid w:val="00FC1244"/>
    <w:rsid w:val="00FC17D3"/>
    <w:rsid w:val="00FC1886"/>
    <w:rsid w:val="00FC18BD"/>
    <w:rsid w:val="00FC2335"/>
    <w:rsid w:val="00FC2FB8"/>
    <w:rsid w:val="00FC3477"/>
    <w:rsid w:val="00FC366F"/>
    <w:rsid w:val="00FC3B1A"/>
    <w:rsid w:val="00FC3F75"/>
    <w:rsid w:val="00FC44CB"/>
    <w:rsid w:val="00FC4E64"/>
    <w:rsid w:val="00FC4F0D"/>
    <w:rsid w:val="00FC50B2"/>
    <w:rsid w:val="00FC521E"/>
    <w:rsid w:val="00FC5BB7"/>
    <w:rsid w:val="00FC5C12"/>
    <w:rsid w:val="00FC639B"/>
    <w:rsid w:val="00FC67FE"/>
    <w:rsid w:val="00FC702D"/>
    <w:rsid w:val="00FD0261"/>
    <w:rsid w:val="00FD041F"/>
    <w:rsid w:val="00FD086B"/>
    <w:rsid w:val="00FD0C19"/>
    <w:rsid w:val="00FD0D43"/>
    <w:rsid w:val="00FD0DDB"/>
    <w:rsid w:val="00FD15A4"/>
    <w:rsid w:val="00FD1AFA"/>
    <w:rsid w:val="00FD1BFD"/>
    <w:rsid w:val="00FD1E94"/>
    <w:rsid w:val="00FD1FB1"/>
    <w:rsid w:val="00FD26DD"/>
    <w:rsid w:val="00FD2935"/>
    <w:rsid w:val="00FD2BA3"/>
    <w:rsid w:val="00FD357B"/>
    <w:rsid w:val="00FD3942"/>
    <w:rsid w:val="00FD3EDE"/>
    <w:rsid w:val="00FD4191"/>
    <w:rsid w:val="00FD45B5"/>
    <w:rsid w:val="00FD4CE2"/>
    <w:rsid w:val="00FD4E9D"/>
    <w:rsid w:val="00FD4F6D"/>
    <w:rsid w:val="00FD5099"/>
    <w:rsid w:val="00FD5788"/>
    <w:rsid w:val="00FD5CB2"/>
    <w:rsid w:val="00FD707C"/>
    <w:rsid w:val="00FE00DB"/>
    <w:rsid w:val="00FE0535"/>
    <w:rsid w:val="00FE12B7"/>
    <w:rsid w:val="00FE1E10"/>
    <w:rsid w:val="00FE1F67"/>
    <w:rsid w:val="00FE3088"/>
    <w:rsid w:val="00FE309E"/>
    <w:rsid w:val="00FE30F4"/>
    <w:rsid w:val="00FE325A"/>
    <w:rsid w:val="00FE339C"/>
    <w:rsid w:val="00FE36DF"/>
    <w:rsid w:val="00FE3A46"/>
    <w:rsid w:val="00FE3BA3"/>
    <w:rsid w:val="00FE3E99"/>
    <w:rsid w:val="00FE4454"/>
    <w:rsid w:val="00FE44FE"/>
    <w:rsid w:val="00FE4B0A"/>
    <w:rsid w:val="00FE4CF6"/>
    <w:rsid w:val="00FE4DB3"/>
    <w:rsid w:val="00FE4F52"/>
    <w:rsid w:val="00FE5022"/>
    <w:rsid w:val="00FE532F"/>
    <w:rsid w:val="00FE544B"/>
    <w:rsid w:val="00FE5542"/>
    <w:rsid w:val="00FE59F1"/>
    <w:rsid w:val="00FE5A2A"/>
    <w:rsid w:val="00FE5DB6"/>
    <w:rsid w:val="00FE5DEC"/>
    <w:rsid w:val="00FE5DFD"/>
    <w:rsid w:val="00FE6077"/>
    <w:rsid w:val="00FE6934"/>
    <w:rsid w:val="00FE72CE"/>
    <w:rsid w:val="00FE72F1"/>
    <w:rsid w:val="00FF0DBF"/>
    <w:rsid w:val="00FF1611"/>
    <w:rsid w:val="00FF1AB7"/>
    <w:rsid w:val="00FF206D"/>
    <w:rsid w:val="00FF2285"/>
    <w:rsid w:val="00FF269A"/>
    <w:rsid w:val="00FF26EB"/>
    <w:rsid w:val="00FF29E7"/>
    <w:rsid w:val="00FF2E95"/>
    <w:rsid w:val="00FF32DB"/>
    <w:rsid w:val="00FF3611"/>
    <w:rsid w:val="00FF3D7A"/>
    <w:rsid w:val="00FF3ECD"/>
    <w:rsid w:val="00FF3EE8"/>
    <w:rsid w:val="00FF43B0"/>
    <w:rsid w:val="00FF50EF"/>
    <w:rsid w:val="00FF5111"/>
    <w:rsid w:val="00FF5614"/>
    <w:rsid w:val="00FF58D2"/>
    <w:rsid w:val="00FF5CF0"/>
    <w:rsid w:val="00FF61D3"/>
    <w:rsid w:val="00FF6727"/>
    <w:rsid w:val="00FF692F"/>
    <w:rsid w:val="00FF6C9C"/>
    <w:rsid w:val="00FF719A"/>
    <w:rsid w:val="00FF7B6E"/>
    <w:rsid w:val="00FF7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12A28B8E"/>
  <w15:docId w15:val="{A539C94C-8C6C-4270-BABB-80701A2654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6284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9B1932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9B1932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9B1932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qFormat/>
    <w:rsid w:val="009B1932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qFormat/>
    <w:rsid w:val="009B193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 w:cs="EucrosiaUPC"/>
      <w:b/>
      <w:bCs/>
      <w:sz w:val="28"/>
      <w:szCs w:val="28"/>
    </w:rPr>
  </w:style>
  <w:style w:type="paragraph" w:styleId="Heading6">
    <w:name w:val="heading 6"/>
    <w:basedOn w:val="Normal"/>
    <w:next w:val="Normal"/>
    <w:qFormat/>
    <w:rsid w:val="009B193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9B193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  <w:outlineLvl w:val="6"/>
    </w:pPr>
    <w:rPr>
      <w:rFonts w:ascii="Times New Roman" w:hAnsi="Times New Roman" w:cs="Angsana New"/>
      <w:sz w:val="28"/>
      <w:szCs w:val="28"/>
      <w:lang w:val="x-none" w:eastAsia="x-none"/>
    </w:rPr>
  </w:style>
  <w:style w:type="paragraph" w:styleId="Heading8">
    <w:name w:val="heading 8"/>
    <w:basedOn w:val="Normal"/>
    <w:next w:val="Normal"/>
    <w:qFormat/>
    <w:rsid w:val="009B193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qFormat/>
    <w:rsid w:val="009B193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9B1932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9B193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9B193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rsid w:val="009B1932"/>
    <w:pPr>
      <w:tabs>
        <w:tab w:val="center" w:pos="4536"/>
        <w:tab w:val="right" w:pos="9072"/>
      </w:tabs>
    </w:pPr>
    <w:rPr>
      <w:rFonts w:cs="Angsana New"/>
      <w:lang w:val="x-none" w:eastAsia="x-none"/>
    </w:rPr>
  </w:style>
  <w:style w:type="paragraph" w:styleId="Caption">
    <w:name w:val="caption"/>
    <w:basedOn w:val="Normal"/>
    <w:next w:val="Normal"/>
    <w:qFormat/>
    <w:rsid w:val="009B1932"/>
    <w:rPr>
      <w:b/>
      <w:bCs/>
    </w:rPr>
  </w:style>
  <w:style w:type="paragraph" w:styleId="ListBullet">
    <w:name w:val="List Bullet"/>
    <w:basedOn w:val="Normal"/>
    <w:rsid w:val="009B1932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9B1932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9B1932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9B1932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9B1932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9B1932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9B1932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9B1932"/>
    <w:pPr>
      <w:ind w:left="284"/>
    </w:pPr>
  </w:style>
  <w:style w:type="paragraph" w:customStyle="1" w:styleId="AAFrameAddress">
    <w:name w:val="AA Frame Address"/>
    <w:basedOn w:val="Heading1"/>
    <w:rsid w:val="009B1932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9B1932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9B1932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9B1932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9B1932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9B1932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9B1932"/>
    <w:pPr>
      <w:ind w:left="851" w:hanging="284"/>
    </w:pPr>
  </w:style>
  <w:style w:type="paragraph" w:styleId="Index4">
    <w:name w:val="index 4"/>
    <w:basedOn w:val="Normal"/>
    <w:next w:val="Normal"/>
    <w:semiHidden/>
    <w:rsid w:val="009B1932"/>
    <w:pPr>
      <w:ind w:left="1135" w:hanging="284"/>
    </w:pPr>
  </w:style>
  <w:style w:type="paragraph" w:styleId="Index6">
    <w:name w:val="index 6"/>
    <w:basedOn w:val="Normal"/>
    <w:next w:val="Normal"/>
    <w:semiHidden/>
    <w:rsid w:val="009B1932"/>
    <w:pPr>
      <w:ind w:left="1702" w:hanging="284"/>
    </w:pPr>
  </w:style>
  <w:style w:type="paragraph" w:styleId="Index5">
    <w:name w:val="index 5"/>
    <w:basedOn w:val="Normal"/>
    <w:next w:val="Normal"/>
    <w:semiHidden/>
    <w:rsid w:val="009B1932"/>
    <w:pPr>
      <w:ind w:left="1418" w:hanging="284"/>
    </w:pPr>
  </w:style>
  <w:style w:type="paragraph" w:styleId="Index7">
    <w:name w:val="index 7"/>
    <w:basedOn w:val="Normal"/>
    <w:next w:val="Normal"/>
    <w:semiHidden/>
    <w:rsid w:val="009B1932"/>
    <w:pPr>
      <w:ind w:left="1985" w:hanging="284"/>
    </w:pPr>
  </w:style>
  <w:style w:type="paragraph" w:styleId="Index8">
    <w:name w:val="index 8"/>
    <w:basedOn w:val="Normal"/>
    <w:next w:val="Normal"/>
    <w:semiHidden/>
    <w:rsid w:val="009B1932"/>
    <w:pPr>
      <w:ind w:left="2269" w:hanging="284"/>
    </w:pPr>
  </w:style>
  <w:style w:type="paragraph" w:styleId="Index9">
    <w:name w:val="index 9"/>
    <w:basedOn w:val="Normal"/>
    <w:next w:val="Normal"/>
    <w:semiHidden/>
    <w:rsid w:val="009B1932"/>
    <w:pPr>
      <w:ind w:left="2552" w:hanging="284"/>
    </w:pPr>
  </w:style>
  <w:style w:type="paragraph" w:styleId="TOC2">
    <w:name w:val="toc 2"/>
    <w:basedOn w:val="Normal"/>
    <w:next w:val="Normal"/>
    <w:semiHidden/>
    <w:rsid w:val="009B193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9B193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9B1932"/>
    <w:pPr>
      <w:ind w:left="851"/>
    </w:pPr>
  </w:style>
  <w:style w:type="paragraph" w:styleId="TOC5">
    <w:name w:val="toc 5"/>
    <w:basedOn w:val="Normal"/>
    <w:next w:val="Normal"/>
    <w:semiHidden/>
    <w:rsid w:val="009B1932"/>
    <w:pPr>
      <w:ind w:left="1134"/>
    </w:pPr>
  </w:style>
  <w:style w:type="paragraph" w:styleId="TOC6">
    <w:name w:val="toc 6"/>
    <w:basedOn w:val="Normal"/>
    <w:next w:val="Normal"/>
    <w:semiHidden/>
    <w:rsid w:val="009B1932"/>
    <w:pPr>
      <w:ind w:left="1418"/>
    </w:pPr>
  </w:style>
  <w:style w:type="paragraph" w:styleId="TOC7">
    <w:name w:val="toc 7"/>
    <w:basedOn w:val="Normal"/>
    <w:next w:val="Normal"/>
    <w:semiHidden/>
    <w:rsid w:val="009B1932"/>
    <w:pPr>
      <w:ind w:left="1701"/>
    </w:pPr>
  </w:style>
  <w:style w:type="paragraph" w:styleId="TOC8">
    <w:name w:val="toc 8"/>
    <w:basedOn w:val="Normal"/>
    <w:next w:val="Normal"/>
    <w:semiHidden/>
    <w:rsid w:val="009B1932"/>
    <w:pPr>
      <w:ind w:left="1985"/>
    </w:pPr>
  </w:style>
  <w:style w:type="paragraph" w:styleId="TOC9">
    <w:name w:val="toc 9"/>
    <w:basedOn w:val="Normal"/>
    <w:next w:val="Normal"/>
    <w:semiHidden/>
    <w:rsid w:val="009B1932"/>
    <w:pPr>
      <w:ind w:left="2268"/>
    </w:pPr>
  </w:style>
  <w:style w:type="paragraph" w:styleId="TableofFigures">
    <w:name w:val="table of figures"/>
    <w:basedOn w:val="Normal"/>
    <w:next w:val="Normal"/>
    <w:semiHidden/>
    <w:rsid w:val="009B1932"/>
    <w:pPr>
      <w:ind w:left="567" w:hanging="567"/>
    </w:pPr>
  </w:style>
  <w:style w:type="paragraph" w:styleId="ListBullet5">
    <w:name w:val="List Bullet 5"/>
    <w:basedOn w:val="Normal"/>
    <w:rsid w:val="009B1932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9B1932"/>
    <w:pPr>
      <w:spacing w:after="120"/>
    </w:pPr>
  </w:style>
  <w:style w:type="paragraph" w:styleId="BodyTextFirstIndent">
    <w:name w:val="Body Text First Indent"/>
    <w:basedOn w:val="BodyText"/>
    <w:rsid w:val="009B1932"/>
    <w:pPr>
      <w:ind w:firstLine="284"/>
    </w:pPr>
  </w:style>
  <w:style w:type="paragraph" w:styleId="BodyTextIndent">
    <w:name w:val="Body Text Indent"/>
    <w:basedOn w:val="Normal"/>
    <w:rsid w:val="009B1932"/>
    <w:pPr>
      <w:spacing w:after="120"/>
      <w:ind w:left="283"/>
    </w:pPr>
  </w:style>
  <w:style w:type="paragraph" w:styleId="BodyTextFirstIndent2">
    <w:name w:val="Body Text First Indent 2"/>
    <w:basedOn w:val="BodyTextIndent"/>
    <w:rsid w:val="009B1932"/>
    <w:pPr>
      <w:ind w:left="284" w:firstLine="284"/>
    </w:pPr>
  </w:style>
  <w:style w:type="character" w:styleId="Strong">
    <w:name w:val="Strong"/>
    <w:qFormat/>
    <w:rsid w:val="009B1932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9B1932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9B1932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9B1932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9B1932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9B1932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9B193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9B193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9B1932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9B1932"/>
    <w:pPr>
      <w:framePr w:h="1054" w:wrap="around" w:y="5920"/>
    </w:pPr>
  </w:style>
  <w:style w:type="paragraph" w:customStyle="1" w:styleId="ReportHeading3">
    <w:name w:val="ReportHeading3"/>
    <w:basedOn w:val="ReportHeading2"/>
    <w:rsid w:val="009B1932"/>
    <w:pPr>
      <w:framePr w:h="443" w:wrap="around" w:y="8223"/>
    </w:pPr>
  </w:style>
  <w:style w:type="paragraph" w:customStyle="1" w:styleId="a">
    <w:name w:val="¢éÍ¤ÇÒÁ"/>
    <w:basedOn w:val="Normal"/>
    <w:rsid w:val="009B19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9B1932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9B1932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9B1932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9B1932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9B1932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9B1932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9B19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Åº"/>
    <w:basedOn w:val="Normal"/>
    <w:rsid w:val="009B19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3">
    <w:name w:val="?????3????"/>
    <w:basedOn w:val="Normal"/>
    <w:rsid w:val="009B19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1">
    <w:name w:val="???"/>
    <w:basedOn w:val="Normal"/>
    <w:rsid w:val="009B19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BodyText3">
    <w:name w:val="Body Text 3"/>
    <w:basedOn w:val="Normal"/>
    <w:rsid w:val="009B19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43"/>
    </w:pPr>
    <w:rPr>
      <w:rFonts w:ascii="Times New Roman" w:hAnsi="Times New Roman" w:cs="EucrosiaUPC"/>
      <w:sz w:val="28"/>
      <w:szCs w:val="28"/>
    </w:rPr>
  </w:style>
  <w:style w:type="paragraph" w:customStyle="1" w:styleId="a2">
    <w:name w:val="ºÇ¡"/>
    <w:basedOn w:val="Normal"/>
    <w:rsid w:val="009B19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3">
    <w:name w:val="ลบ"/>
    <w:basedOn w:val="Normal"/>
    <w:rsid w:val="009B19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character" w:styleId="PageNumber">
    <w:name w:val="page number"/>
    <w:basedOn w:val="DefaultParagraphFont"/>
    <w:rsid w:val="009B1932"/>
  </w:style>
  <w:style w:type="paragraph" w:styleId="BodyText2">
    <w:name w:val="Body Text 2"/>
    <w:basedOn w:val="Normal"/>
    <w:rsid w:val="009B19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</w:pPr>
    <w:rPr>
      <w:rFonts w:ascii="Times New Roman" w:hAnsi="Times New Roman" w:cs="EucrosiaUPC"/>
      <w:sz w:val="30"/>
      <w:szCs w:val="30"/>
      <w:lang w:val="th-TH"/>
    </w:rPr>
  </w:style>
  <w:style w:type="paragraph" w:customStyle="1" w:styleId="a4">
    <w:name w:val="???????"/>
    <w:basedOn w:val="Normal"/>
    <w:rsid w:val="009B19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T0">
    <w:name w:val="????? T"/>
    <w:basedOn w:val="Normal"/>
    <w:rsid w:val="009B19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customStyle="1" w:styleId="a5">
    <w:name w:val="??"/>
    <w:basedOn w:val="Normal"/>
    <w:rsid w:val="009B19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30">
    <w:name w:val="µÒÃÒ§3ªèÍ§"/>
    <w:basedOn w:val="Normal"/>
    <w:rsid w:val="009B19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Indent2">
    <w:name w:val="Body Text Indent 2"/>
    <w:basedOn w:val="Normal"/>
    <w:rsid w:val="009B19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</w:pPr>
    <w:rPr>
      <w:rFonts w:ascii="Times New Roman" w:hAnsi="Times New Roman" w:cs="EucrosiaUPC"/>
      <w:sz w:val="28"/>
      <w:szCs w:val="28"/>
    </w:rPr>
  </w:style>
  <w:style w:type="paragraph" w:styleId="BalloonText">
    <w:name w:val="Balloon Text"/>
    <w:basedOn w:val="Normal"/>
    <w:semiHidden/>
    <w:rsid w:val="005B240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FC233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1D27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27" w:hanging="540"/>
      <w:jc w:val="thaiDistribute"/>
    </w:pPr>
    <w:rPr>
      <w:rFonts w:ascii="Angsana New" w:hAnsi="Angsana New" w:cs="Angsana New"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1D2737"/>
    <w:rPr>
      <w:rFonts w:ascii="Angsana New" w:hAnsi="Angsana New" w:cs="Angsana New"/>
      <w:sz w:val="30"/>
      <w:szCs w:val="30"/>
      <w:lang w:val="en-GB" w:eastAsia="en-US" w:bidi="th-TH"/>
    </w:rPr>
  </w:style>
  <w:style w:type="character" w:customStyle="1" w:styleId="BodyTextChar">
    <w:name w:val="Body Text Char"/>
    <w:aliases w:val="bt Char,body text Char,Body Char"/>
    <w:link w:val="BodyText"/>
    <w:rsid w:val="00CD28F6"/>
    <w:rPr>
      <w:rFonts w:ascii="Arial" w:hAnsi="Arial"/>
      <w:sz w:val="18"/>
      <w:szCs w:val="18"/>
      <w:lang w:val="en-US" w:eastAsia="en-US" w:bidi="th-TH"/>
    </w:rPr>
  </w:style>
  <w:style w:type="character" w:customStyle="1" w:styleId="Heading2Char">
    <w:name w:val="Heading 2 Char"/>
    <w:link w:val="Heading2"/>
    <w:rsid w:val="00C12719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4675E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E">
    <w:name w:val="?????? E"/>
    <w:basedOn w:val="Normal"/>
    <w:rsid w:val="008C2A0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Angsana New"/>
      <w:sz w:val="22"/>
      <w:szCs w:val="22"/>
      <w:lang w:val="th-TH"/>
    </w:rPr>
  </w:style>
  <w:style w:type="paragraph" w:customStyle="1" w:styleId="headingitalic">
    <w:name w:val="heading italic"/>
    <w:aliases w:val="hi"/>
    <w:basedOn w:val="Normal"/>
    <w:rsid w:val="00F703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Cs/>
      <w:i/>
      <w:iCs/>
      <w:sz w:val="22"/>
      <w:szCs w:val="20"/>
      <w:lang w:val="en-GB" w:bidi="ar-SA"/>
    </w:rPr>
  </w:style>
  <w:style w:type="paragraph" w:customStyle="1" w:styleId="e0">
    <w:name w:val="e"/>
    <w:basedOn w:val="Normal"/>
    <w:rsid w:val="00F703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</w:pPr>
    <w:rPr>
      <w:sz w:val="20"/>
      <w:szCs w:val="20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4566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left="540"/>
      <w:jc w:val="both"/>
    </w:pPr>
    <w:rPr>
      <w:rFonts w:ascii="Times New Roman" w:hAnsi="Times New Roman" w:cs="Angsana New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345661"/>
    <w:rPr>
      <w:rFonts w:cs="Angsana New"/>
      <w:bCs/>
      <w:i/>
      <w:iCs/>
      <w:sz w:val="22"/>
      <w:szCs w:val="22"/>
      <w:lang w:val="en-US" w:eastAsia="en-GB" w:bidi="th-TH"/>
    </w:rPr>
  </w:style>
  <w:style w:type="paragraph" w:styleId="DocumentMap">
    <w:name w:val="Document Map"/>
    <w:basedOn w:val="Normal"/>
    <w:semiHidden/>
    <w:rsid w:val="00D17146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block">
    <w:name w:val="block"/>
    <w:aliases w:val="b,b + Angsana New,15 pt,Bold,Thai Distributed Justification,Left:  0....,Normal + Angsana New,Left:  1 cm,Rig..."/>
    <w:basedOn w:val="BodyText"/>
    <w:link w:val="blockChar"/>
    <w:rsid w:val="00EF360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CharChar1">
    <w:name w:val="Char Char1"/>
    <w:rsid w:val="00356097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acctmergecolhdg">
    <w:name w:val="acct merge col hdg"/>
    <w:aliases w:val="mh"/>
    <w:basedOn w:val="Normal"/>
    <w:rsid w:val="00A83E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CharCharCharCharCharCharCharChar">
    <w:name w:val="อักขระ Char Char อักขระ Char Char อักขระ Char อักขระ Char อักขระ Char Char อักขระ"/>
    <w:basedOn w:val="Normal"/>
    <w:rsid w:val="00D4693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index">
    <w:name w:val="index"/>
    <w:aliases w:val="ix"/>
    <w:basedOn w:val="BodyText"/>
    <w:rsid w:val="00995B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9B1B0B"/>
    <w:pPr>
      <w:ind w:left="720"/>
      <w:contextualSpacing/>
    </w:pPr>
    <w:rPr>
      <w:rFonts w:cs="Angsana New"/>
      <w:szCs w:val="22"/>
    </w:rPr>
  </w:style>
  <w:style w:type="character" w:customStyle="1" w:styleId="Heading2Char1">
    <w:name w:val="Heading 2 Char1"/>
    <w:rsid w:val="001C43BB"/>
    <w:rPr>
      <w:rFonts w:ascii="Arial" w:eastAsia="Times New Roman" w:hAnsi="Arial" w:cs="Times New Roman"/>
      <w:b/>
      <w:bCs/>
      <w:sz w:val="18"/>
      <w:szCs w:val="18"/>
    </w:rPr>
  </w:style>
  <w:style w:type="paragraph" w:customStyle="1" w:styleId="Default">
    <w:name w:val="Default"/>
    <w:rsid w:val="00572433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styleId="CommentReference">
    <w:name w:val="annotation reference"/>
    <w:uiPriority w:val="99"/>
    <w:rsid w:val="00B11A7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B11A72"/>
    <w:rPr>
      <w:rFonts w:cs="Angsana New"/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B11A72"/>
    <w:rPr>
      <w:rFonts w:ascii="Arial" w:hAnsi="Arial" w:cs="Angsan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B11A72"/>
    <w:rPr>
      <w:b/>
      <w:bCs/>
    </w:rPr>
  </w:style>
  <w:style w:type="character" w:customStyle="1" w:styleId="CommentSubjectChar">
    <w:name w:val="Comment Subject Char"/>
    <w:link w:val="CommentSubject"/>
    <w:rsid w:val="00B11A72"/>
    <w:rPr>
      <w:rFonts w:ascii="Arial" w:hAnsi="Arial" w:cs="Angsana New"/>
      <w:b/>
      <w:bCs/>
      <w:szCs w:val="25"/>
    </w:rPr>
  </w:style>
  <w:style w:type="character" w:customStyle="1" w:styleId="Heading7Char">
    <w:name w:val="Heading 7 Char"/>
    <w:link w:val="Heading7"/>
    <w:rsid w:val="004755B4"/>
    <w:rPr>
      <w:rFonts w:cs="EucrosiaUPC"/>
      <w:sz w:val="28"/>
      <w:szCs w:val="28"/>
    </w:rPr>
  </w:style>
  <w:style w:type="paragraph" w:styleId="Revision">
    <w:name w:val="Revision"/>
    <w:hidden/>
    <w:uiPriority w:val="99"/>
    <w:semiHidden/>
    <w:rsid w:val="00CC6DC2"/>
    <w:rPr>
      <w:rFonts w:ascii="Arial" w:hAnsi="Arial" w:cs="Angsana New"/>
      <w:sz w:val="18"/>
      <w:szCs w:val="22"/>
    </w:rPr>
  </w:style>
  <w:style w:type="paragraph" w:styleId="NormalWeb">
    <w:name w:val="Normal (Web)"/>
    <w:basedOn w:val="Normal"/>
    <w:rsid w:val="006E2E4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hAnsi="Tahoma" w:cs="Tahoma"/>
      <w:sz w:val="24"/>
      <w:szCs w:val="24"/>
    </w:rPr>
  </w:style>
  <w:style w:type="paragraph" w:styleId="PlainText">
    <w:name w:val="Plain Text"/>
    <w:basedOn w:val="Normal"/>
    <w:link w:val="PlainTextChar"/>
    <w:uiPriority w:val="99"/>
    <w:unhideWhenUsed/>
    <w:rsid w:val="009063E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eastAsia="Calibri" w:hAnsi="Consolas" w:cs="Angsana New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9063E2"/>
    <w:rPr>
      <w:rFonts w:ascii="Consolas" w:eastAsia="Calibri" w:hAnsi="Consolas" w:cs="Cordia New"/>
      <w:sz w:val="21"/>
      <w:szCs w:val="26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596BDA"/>
    <w:pPr>
      <w:spacing w:after="120" w:line="260" w:lineRule="atLeast"/>
      <w:ind w:left="1134" w:right="389"/>
    </w:pPr>
  </w:style>
  <w:style w:type="character" w:customStyle="1" w:styleId="AccPolicyalternativeChar">
    <w:name w:val="Acc Policy alternative Char"/>
    <w:link w:val="AccPolicyalternative"/>
    <w:rsid w:val="00596BDA"/>
    <w:rPr>
      <w:rFonts w:cs="Angsana New"/>
      <w:bCs/>
      <w:i/>
      <w:iCs/>
      <w:sz w:val="22"/>
      <w:szCs w:val="22"/>
      <w:lang w:val="en-US" w:eastAsia="en-GB" w:bidi="th-TH"/>
    </w:rPr>
  </w:style>
  <w:style w:type="character" w:customStyle="1" w:styleId="FooterChar">
    <w:name w:val="Footer Char"/>
    <w:link w:val="Footer"/>
    <w:uiPriority w:val="99"/>
    <w:rsid w:val="00E80A25"/>
    <w:rPr>
      <w:rFonts w:ascii="Arial" w:hAnsi="Arial"/>
      <w:sz w:val="18"/>
      <w:szCs w:val="18"/>
    </w:rPr>
  </w:style>
  <w:style w:type="table" w:customStyle="1" w:styleId="TableGridLight1">
    <w:name w:val="Table Grid Light1"/>
    <w:basedOn w:val="TableNormal"/>
    <w:uiPriority w:val="40"/>
    <w:rsid w:val="00C27A04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RNormal">
    <w:name w:val="RNormal"/>
    <w:basedOn w:val="Normal"/>
    <w:rsid w:val="00E34A9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paragraph" w:styleId="FootnoteText">
    <w:name w:val="footnote text"/>
    <w:aliases w:val="ft"/>
    <w:basedOn w:val="Normal"/>
    <w:link w:val="FootnoteTextChar"/>
    <w:rsid w:val="00435E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rsid w:val="00435E15"/>
    <w:rPr>
      <w:sz w:val="18"/>
      <w:lang w:val="en-GB" w:bidi="ar-SA"/>
    </w:rPr>
  </w:style>
  <w:style w:type="character" w:styleId="FootnoteReference">
    <w:name w:val="footnote reference"/>
    <w:uiPriority w:val="99"/>
    <w:unhideWhenUsed/>
    <w:rsid w:val="00435E15"/>
    <w:rPr>
      <w:vertAlign w:val="superscript"/>
    </w:rPr>
  </w:style>
  <w:style w:type="character" w:customStyle="1" w:styleId="blockChar">
    <w:name w:val="block Char"/>
    <w:aliases w:val="b Char"/>
    <w:link w:val="block"/>
    <w:locked/>
    <w:rsid w:val="0095476C"/>
    <w:rPr>
      <w:sz w:val="22"/>
      <w:lang w:val="en-GB" w:bidi="ar-SA"/>
    </w:rPr>
  </w:style>
  <w:style w:type="paragraph" w:customStyle="1" w:styleId="FSBlank">
    <w:name w:val="FS_Blank"/>
    <w:basedOn w:val="Normal"/>
    <w:link w:val="FSBlankChar"/>
    <w:qFormat/>
    <w:rsid w:val="00F275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 w:cs="Angsana New"/>
      <w:sz w:val="20"/>
      <w:szCs w:val="20"/>
    </w:rPr>
  </w:style>
  <w:style w:type="character" w:customStyle="1" w:styleId="FSBlankChar">
    <w:name w:val="FS_Blank Char"/>
    <w:link w:val="FSBlank"/>
    <w:rsid w:val="00F2750C"/>
    <w:rPr>
      <w:rFonts w:ascii="Angsana New" w:eastAsia="MS Mincho" w:hAnsi="Angsana New" w:cs="Angsana New"/>
      <w:lang w:val="en-US" w:eastAsia="en-US"/>
    </w:rPr>
  </w:style>
  <w:style w:type="paragraph" w:styleId="NoSpacing">
    <w:name w:val="No Spacing"/>
    <w:uiPriority w:val="1"/>
    <w:qFormat/>
    <w:rsid w:val="00E95E6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950921"/>
    <w:rPr>
      <w:rFonts w:ascii="Arial" w:hAnsi="Arial" w:cs="Angsana New"/>
      <w:sz w:val="18"/>
      <w:szCs w:val="22"/>
    </w:rPr>
  </w:style>
  <w:style w:type="paragraph" w:customStyle="1" w:styleId="zKISOffAddress">
    <w:name w:val="zKISOffAddress"/>
    <w:basedOn w:val="Normal"/>
    <w:rsid w:val="00FB2B6A"/>
    <w:pPr>
      <w:framePr w:hSpace="215" w:wrap="around" w:vAnchor="page" w:hAnchor="page" w:x="4282" w:y="1294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exact"/>
    </w:pPr>
    <w:rPr>
      <w:rFonts w:ascii="Univers for KPMG Light" w:hAnsi="Univers for KPMG Light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13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9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2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9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7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5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2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9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5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5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1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0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3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9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5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8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1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40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8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39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4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1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92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1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5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0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13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2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83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9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7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73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54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63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5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38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3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9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16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1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2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8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38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27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8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18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03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8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93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77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92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8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1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1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49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15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8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53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8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86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83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6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72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8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0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3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6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55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2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8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3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7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22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32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9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51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49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74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2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9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5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8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47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7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4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9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8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44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7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9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63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9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20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1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0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93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0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8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60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8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6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7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24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17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3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2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93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93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5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2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7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04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74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0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1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76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15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02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7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39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9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11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1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9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9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7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45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4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3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72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07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9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79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10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1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4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6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5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80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2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0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9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1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7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2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8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8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0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45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24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0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35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4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43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6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94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7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3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4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9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23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35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8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8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4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4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1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6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6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04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0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0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15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5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9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0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8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2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1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45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8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7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4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38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87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2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2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72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41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2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56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96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0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6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4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1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1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4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79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44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4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64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9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6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14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4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0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8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17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63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9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5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1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7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5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4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32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1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0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0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8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3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45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94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5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6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8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85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74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2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5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30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53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6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29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0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4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99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46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2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40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44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7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6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17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9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7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3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33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9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0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6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9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86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3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7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72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47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2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73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9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2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47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84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8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4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1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0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23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23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1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0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59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33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52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16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33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0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4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4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1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9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37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71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1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8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63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14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8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4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1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43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3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2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5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1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6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62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7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8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8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1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8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63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93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9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8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7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0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89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header" Target="header4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19" Type="http://schemas.openxmlformats.org/officeDocument/2006/relationships/footer" Target="foot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Relationship Id="rId22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f6ba49b0-bcda-4796-8236-5b5cc1493ace">
      <Terms xmlns="http://schemas.microsoft.com/office/infopath/2007/PartnerControls"/>
    </lcf76f155ced4ddcb4097134ff3c332f>
    <_ip_UnifiedCompliancePolicyProperties xmlns="http://schemas.microsoft.com/sharepoint/v3" xsi:nil="true"/>
    <TaxCatchAll xmlns="4243d5be-521d-4052-81ca-f0f31ea6f2da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9" ma:contentTypeDescription="Create a new document." ma:contentTypeScope="" ma:versionID="55a4a21621ce3d59e9e1e5c6a9eaf919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e2be844e29070aa55979278d1cbc1d32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736F217-0611-40C6-97D8-2AD70027B71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f6ba49b0-bcda-4796-8236-5b5cc1493ace"/>
    <ds:schemaRef ds:uri="4243d5be-521d-4052-81ca-f0f31ea6f2da"/>
  </ds:schemaRefs>
</ds:datastoreItem>
</file>

<file path=customXml/itemProps2.xml><?xml version="1.0" encoding="utf-8"?>
<ds:datastoreItem xmlns:ds="http://schemas.openxmlformats.org/officeDocument/2006/customXml" ds:itemID="{3348A761-8B80-4D77-A2D2-C0A673A6DD0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C50AA12-EC3C-4DA0-B8F1-E14D658CE76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DA880F0-2654-46A5-A19A-0DFD81921FB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4</TotalTime>
  <Pages>6</Pages>
  <Words>2128</Words>
  <Characters>10143</Characters>
  <Application>Microsoft Office Word</Application>
  <DocSecurity>0</DocSecurity>
  <Lines>184</Lines>
  <Paragraphs>55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10349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AA</dc:creator>
  <cp:keywords/>
  <dc:description/>
  <cp:lastModifiedBy>Nantachat, Chalermlapasdorn</cp:lastModifiedBy>
  <cp:revision>8</cp:revision>
  <cp:lastPrinted>2026-02-26T05:26:00Z</cp:lastPrinted>
  <dcterms:created xsi:type="dcterms:W3CDTF">2026-02-20T04:53:00Z</dcterms:created>
  <dcterms:modified xsi:type="dcterms:W3CDTF">2026-02-26T05:26:00Z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</Properties>
</file>