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B2DBF" w:rsidRPr="0005261B" w14:paraId="41A05B3E" w14:textId="77777777" w:rsidTr="005340E7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00F34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2A484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EE4A2D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B2DBF" w:rsidRPr="0005261B" w14:paraId="7205EC7D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</w:tcPr>
          <w:p w14:paraId="3FD92A85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4117B9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37BACC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B2DBF" w:rsidRPr="0005261B" w14:paraId="0627CC01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4E6314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3BF73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7E9F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B2DBF" w:rsidRPr="0005261B" w14:paraId="3A636BB6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C9EE0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BE183A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B4490D" w14:textId="3A072FEE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9B4C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8B2DBF" w:rsidRPr="0005261B" w14:paraId="4480710B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2805DA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7542C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8FAA2F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B2DBF" w:rsidRPr="0005261B" w14:paraId="666D2392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D792B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9E3165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D9FA89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B2DBF" w:rsidRPr="0005261B" w14:paraId="064B2C19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FA9506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33B9C2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6A1241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B2DBF" w:rsidRPr="0005261B" w14:paraId="73D7C0CC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E75E74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1F316E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B7FFA8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B2DBF" w:rsidRPr="0005261B" w14:paraId="69F2DFC3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0C3A30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210273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67ECC3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B2DBF" w:rsidRPr="0005261B" w14:paraId="38032D16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7F1D79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9A7870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0B0D1E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B2DBF" w:rsidRPr="0005261B" w14:paraId="5871A66C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58220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BBDFD5C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AD9675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B2DBF" w:rsidRPr="0005261B" w14:paraId="58568AE4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0A659D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8E9037C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7A8E1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B2DBF" w:rsidRPr="0005261B" w14:paraId="602D5833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1B2DCA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CB85382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6873C0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สินทรัพย์ที่ใช้เป็นหลักประกัน</w:t>
            </w:r>
          </w:p>
        </w:tc>
      </w:tr>
      <w:tr w:rsidR="008B2DBF" w:rsidRPr="0005261B" w14:paraId="376A4A21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D995C" w14:textId="77777777" w:rsidR="008B2DBF" w:rsidRPr="0005261B" w:rsidRDefault="008B2DBF" w:rsidP="000935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711296D" w14:textId="77777777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6F0D9E" w14:textId="063F471A" w:rsidR="008B2DBF" w:rsidRPr="0005261B" w:rsidRDefault="008B2DBF" w:rsidP="000526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B72208"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4D5E82" w:rsidRPr="0005261B" w14:paraId="66FA5834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AA4C4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47F9F56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107F8E" w14:textId="50CFFF83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D5E82" w:rsidRPr="0005261B" w14:paraId="3978704E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6B934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BCBD276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55D927" w14:textId="0AE0DD98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 w:rsidDel="005350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0617A1" w:rsidDel="005350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</w:t>
            </w:r>
            <w:r w:rsidRPr="000617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4D5E82" w:rsidRPr="0005261B" w14:paraId="42ED6C86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93095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049B293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548134" w14:textId="2D5BA423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D5E82" w:rsidRPr="0005261B" w14:paraId="1C7F5FF1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693935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4C468A4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F32DF" w14:textId="3F97A8EA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4D5E82" w:rsidRPr="0005261B" w14:paraId="3B301A3F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906C9A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8A337CD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A05D81" w14:textId="573DEB8D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D5E82" w:rsidRPr="0005261B" w14:paraId="5F4AC9C2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6BAA72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0769CCD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6A1F98" w14:textId="102442B1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D5E82" w:rsidRPr="0005261B" w14:paraId="512886B2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2AF284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1A68B7E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23CEF" w14:textId="78B93A7B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4D5E82" w:rsidRPr="0005261B" w14:paraId="4ECF9E9A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C44DC2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7E7BEF3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956851" w14:textId="6E7C1E3A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D5E82" w:rsidRPr="0005261B" w14:paraId="5EA09CCF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4561C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76833AE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38D4D" w14:textId="6CE0F54C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D5E82" w:rsidRPr="0005261B" w14:paraId="028C0484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ACA93C" w14:textId="15010315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53C30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42CBAA" w14:textId="449B4DB5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D5E82" w:rsidRPr="0005261B" w14:paraId="2D1F5B89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95E191" w14:textId="0EF9C661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FB5890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15178" w14:textId="6F50EF50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D5E82" w:rsidRPr="0005261B" w14:paraId="246E08EF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0762AC" w14:textId="612B8C91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13A66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0A33B1" w14:textId="1F3C2386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D5E82" w:rsidRPr="0005261B" w14:paraId="27273732" w14:textId="77777777" w:rsidTr="005340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38153" w14:textId="6E733F9D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108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15432A" w14:textId="77777777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BE7F53" w14:textId="24766E54" w:rsidR="004D5E82" w:rsidRPr="0005261B" w:rsidRDefault="004D5E82" w:rsidP="004D5E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C59876D" w14:textId="77777777" w:rsidR="008B2DBF" w:rsidRPr="0005261B" w:rsidRDefault="008B2DBF" w:rsidP="0005261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  <w:sectPr w:rsidR="008B2DBF" w:rsidRPr="0005261B" w:rsidSect="0093430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01AD28D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042AC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E8EA83" w14:textId="301A2962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893370">
        <w:rPr>
          <w:rFonts w:ascii="Angsana New" w:hAnsi="Angsana New" w:cs="Angsana New" w:hint="cs"/>
          <w:sz w:val="30"/>
          <w:szCs w:val="30"/>
          <w:cs/>
        </w:rPr>
        <w:t>คณะกรรมการเมื่อวันที่</w:t>
      </w:r>
      <w:r w:rsidRPr="00893370">
        <w:rPr>
          <w:rFonts w:ascii="Angsana New" w:hAnsi="Angsana New" w:cs="Angsana New" w:hint="cs"/>
          <w:sz w:val="30"/>
          <w:szCs w:val="30"/>
        </w:rPr>
        <w:t xml:space="preserve"> </w:t>
      </w:r>
      <w:r w:rsidR="001C2FD3" w:rsidRPr="00893370">
        <w:rPr>
          <w:rFonts w:ascii="Angsana New" w:hAnsi="Angsana New" w:cs="Angsana New"/>
          <w:sz w:val="30"/>
          <w:szCs w:val="30"/>
        </w:rPr>
        <w:t>26</w:t>
      </w:r>
      <w:r w:rsidR="004722D1" w:rsidRPr="00893370">
        <w:rPr>
          <w:rFonts w:ascii="Angsana New" w:hAnsi="Angsana New" w:cs="Angsana New" w:hint="cs"/>
          <w:sz w:val="30"/>
          <w:szCs w:val="30"/>
        </w:rPr>
        <w:t xml:space="preserve"> </w:t>
      </w:r>
      <w:r w:rsidR="004722D1" w:rsidRPr="00893370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933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3370">
        <w:rPr>
          <w:rFonts w:ascii="Angsana New" w:hAnsi="Angsana New" w:cs="Angsana New" w:hint="cs"/>
          <w:sz w:val="30"/>
          <w:szCs w:val="30"/>
        </w:rPr>
        <w:t>256</w:t>
      </w:r>
      <w:r w:rsidR="000F3E7E" w:rsidRPr="00893370">
        <w:rPr>
          <w:rFonts w:ascii="Angsana New" w:hAnsi="Angsana New" w:cs="Angsana New"/>
          <w:sz w:val="30"/>
          <w:szCs w:val="30"/>
        </w:rPr>
        <w:t>9</w:t>
      </w:r>
    </w:p>
    <w:p w14:paraId="1779573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513B897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009D4A0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2CD757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บริษัท ซีพีอาร์ โกมุ อินดัสเตรียล จำกัด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05261B">
        <w:rPr>
          <w:rFonts w:ascii="Angsana New" w:hAnsi="Angsana New" w:cs="Angsana New" w:hint="cs"/>
          <w:sz w:val="30"/>
          <w:szCs w:val="30"/>
        </w:rPr>
        <w:t>“</w:t>
      </w:r>
      <w:r w:rsidRPr="0005261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5261B">
        <w:rPr>
          <w:rFonts w:ascii="Angsana New" w:hAnsi="Angsana New" w:cs="Angsana New" w:hint="cs"/>
          <w:sz w:val="30"/>
          <w:szCs w:val="30"/>
        </w:rPr>
        <w:t>”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 xml:space="preserve">จดทะเบียนกับตลาดหลักทรัพย์เอ็มเอไอ </w:t>
      </w:r>
      <w:r w:rsidRPr="0005261B">
        <w:rPr>
          <w:rFonts w:ascii="Angsana New" w:hAnsi="Angsana New" w:cs="Angsana New" w:hint="cs"/>
          <w:sz w:val="30"/>
          <w:szCs w:val="30"/>
        </w:rPr>
        <w:t xml:space="preserve">(MAI)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เมื่อเดือนกรกฎาคม </w:t>
      </w:r>
      <w:r w:rsidRPr="0005261B">
        <w:rPr>
          <w:rFonts w:ascii="Angsana New" w:hAnsi="Angsana New" w:cs="Angsana New" w:hint="cs"/>
          <w:sz w:val="30"/>
          <w:szCs w:val="30"/>
        </w:rPr>
        <w:t>2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>54</w:t>
      </w:r>
      <w:r w:rsidRPr="0005261B">
        <w:rPr>
          <w:rFonts w:ascii="Angsana New" w:hAnsi="Angsana New" w:cs="Angsana New" w:hint="cs"/>
          <w:sz w:val="30"/>
          <w:szCs w:val="30"/>
        </w:rPr>
        <w:t>7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โดย</w:t>
      </w:r>
      <w:r w:rsidRPr="0005261B">
        <w:rPr>
          <w:rFonts w:ascii="Angsana New" w:hAnsi="Angsana New" w:cs="Angsana New" w:hint="cs"/>
          <w:sz w:val="30"/>
          <w:szCs w:val="30"/>
          <w:cs/>
        </w:rPr>
        <w:t>มีที่อยู่จดทะเบียนของบริษัท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 xml:space="preserve">ตั้งอยู่เลขที่ 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78 </w:t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หมู่ </w:t>
      </w:r>
      <w:r w:rsidRPr="0005261B">
        <w:rPr>
          <w:rFonts w:ascii="Angsana New" w:hAnsi="Angsana New" w:cs="Angsana New" w:hint="cs"/>
          <w:sz w:val="30"/>
          <w:szCs w:val="30"/>
        </w:rPr>
        <w:t>2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14:paraId="2C4DE95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FC9D0F" w14:textId="4F6F69DA" w:rsidR="008B2DBF" w:rsidRPr="0005261B" w:rsidRDefault="008B2DBF" w:rsidP="0005261B">
      <w:pPr>
        <w:pStyle w:val="block"/>
        <w:spacing w:after="0" w:line="240" w:lineRule="auto"/>
        <w:ind w:left="540" w:right="20"/>
        <w:jc w:val="thaiDistribute"/>
        <w:rPr>
          <w:rFonts w:ascii="Angsana New" w:hAnsi="Angsana New" w:cs="Angsana New"/>
          <w:spacing w:val="4"/>
          <w:sz w:val="30"/>
          <w:szCs w:val="30"/>
          <w:lang w:val="en-US" w:bidi="th-TH"/>
        </w:rPr>
      </w:pPr>
      <w:r w:rsidRPr="00E13E20">
        <w:rPr>
          <w:rFonts w:ascii="Angsana New" w:hAnsi="Angsana New" w:cs="Angsana New" w:hint="cs"/>
          <w:sz w:val="30"/>
          <w:szCs w:val="30"/>
          <w:cs/>
          <w:lang w:bidi="th-TH"/>
        </w:rPr>
        <w:t>บริษัทใหญ่</w:t>
      </w:r>
      <w:r w:rsidR="00E13E20" w:rsidRPr="00E13E20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Pr="00E13E20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ในระหว่างปี</w:t>
      </w:r>
      <w:r w:rsidR="00C934A9">
        <w:rPr>
          <w:rFonts w:ascii="Angsana New" w:hAnsi="Angsana New" w:cs="Angsana New" w:hint="cs"/>
          <w:sz w:val="30"/>
          <w:szCs w:val="30"/>
          <w:cs/>
          <w:lang w:bidi="th-TH"/>
        </w:rPr>
        <w:t>ได้แก่</w:t>
      </w:r>
      <w:r w:rsidRPr="00E13E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E13E20">
        <w:rPr>
          <w:rFonts w:ascii="Angsana New" w:hAnsi="Angsana New" w:cs="Angsana New" w:hint="cs"/>
          <w:sz w:val="30"/>
          <w:szCs w:val="30"/>
          <w:lang w:val="en-US"/>
        </w:rPr>
        <w:t>Kinugawa Rubber Industrial Co., Ltd</w:t>
      </w:r>
      <w:r w:rsidRPr="00E13E20">
        <w:rPr>
          <w:rFonts w:ascii="Angsana New" w:hAnsi="Angsana New" w:cs="Angsana New" w:hint="cs"/>
          <w:sz w:val="30"/>
          <w:szCs w:val="30"/>
          <w:lang w:val="en-US" w:bidi="th-TH"/>
        </w:rPr>
        <w:t xml:space="preserve">. </w:t>
      </w:r>
      <w:r w:rsidRPr="00E13E20">
        <w:rPr>
          <w:rFonts w:ascii="Angsana New" w:hAnsi="Angsana New" w:cs="Angsana New" w:hint="cs"/>
          <w:sz w:val="30"/>
          <w:szCs w:val="30"/>
          <w:cs/>
          <w:lang w:bidi="th-TH"/>
        </w:rPr>
        <w:t>ซึ่งเป็นนิติบุคคล</w:t>
      </w:r>
      <w:r w:rsidRPr="0005261B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 xml:space="preserve">ที่จัดตั้งขึ้นในประเทศญี่ปุ่น </w:t>
      </w:r>
    </w:p>
    <w:p w14:paraId="4D22155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9A68E7" w14:textId="784F949D" w:rsidR="008B2DBF" w:rsidRPr="00236B24" w:rsidRDefault="00E13E20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  <w:r w:rsidRPr="00236B2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="008B2DBF" w:rsidRPr="00236B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บริษัทดำเนินธุรกิจหลักเกี่ยวกับผลิตและจำหน่ายชิ้นส่วนยาง ยางติดเหล็ก </w:t>
      </w:r>
      <w:r w:rsidR="002224E6" w:rsidRPr="00236B24">
        <w:rPr>
          <w:rFonts w:ascii="Angsana New" w:hAnsi="Angsana New" w:cs="Angsana New" w:hint="cs"/>
          <w:spacing w:val="-2"/>
          <w:sz w:val="30"/>
          <w:szCs w:val="30"/>
          <w:cs/>
        </w:rPr>
        <w:t>และผลิตภัณฑ์จากเหล็กและท่อเหล็ก</w:t>
      </w:r>
      <w:r w:rsidR="008B2DBF" w:rsidRPr="00236B24">
        <w:rPr>
          <w:rFonts w:ascii="Angsana New" w:hAnsi="Angsana New" w:cs="Angsana New" w:hint="cs"/>
          <w:sz w:val="30"/>
          <w:szCs w:val="30"/>
          <w:cs/>
        </w:rPr>
        <w:t>สำหรับใช้เป็นชิ้นส่วนประกอบรถยนต์ และรถจักรยานยนต์ และผลิตภัณฑ์ยางทุกชนิดจากยางธรรมชาติ และ</w:t>
      </w:r>
      <w:r w:rsidR="00236B24">
        <w:rPr>
          <w:rFonts w:ascii="Angsana New" w:hAnsi="Angsana New" w:cs="Angsana New"/>
          <w:sz w:val="30"/>
          <w:szCs w:val="30"/>
          <w:cs/>
        </w:rPr>
        <w:br/>
      </w:r>
      <w:r w:rsidR="008B2DBF" w:rsidRPr="00236B24">
        <w:rPr>
          <w:rFonts w:ascii="Angsana New" w:hAnsi="Angsana New" w:cs="Angsana New" w:hint="cs"/>
          <w:sz w:val="30"/>
          <w:szCs w:val="30"/>
          <w:cs/>
        </w:rPr>
        <w:t xml:space="preserve">ยางสังเคราะห์ </w:t>
      </w:r>
      <w:r w:rsidRPr="00236B24">
        <w:rPr>
          <w:rFonts w:ascii="Angsana New" w:hAnsi="Angsana New" w:cs="Angsana New" w:hint="cs"/>
          <w:sz w:val="30"/>
          <w:szCs w:val="30"/>
          <w:cs/>
        </w:rPr>
        <w:t>โดย</w:t>
      </w:r>
      <w:r w:rsidR="008B2DBF" w:rsidRPr="00236B24">
        <w:rPr>
          <w:rFonts w:ascii="Angsana New" w:hAnsi="Angsana New" w:cs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8B2DBF" w:rsidRPr="00236B24">
        <w:rPr>
          <w:rFonts w:ascii="Angsana New" w:hAnsi="Angsana New" w:cs="Angsana New" w:hint="cs"/>
          <w:sz w:val="30"/>
          <w:szCs w:val="30"/>
        </w:rPr>
        <w:t xml:space="preserve">31 </w:t>
      </w:r>
      <w:r w:rsidR="008B2DBF" w:rsidRPr="00236B2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6507F" w:rsidRPr="00236B24">
        <w:rPr>
          <w:rFonts w:ascii="Angsana New" w:hAnsi="Angsana New" w:cs="Angsana New" w:hint="cs"/>
          <w:sz w:val="30"/>
          <w:szCs w:val="30"/>
        </w:rPr>
        <w:t>256</w:t>
      </w:r>
      <w:r w:rsidR="0001035B" w:rsidRPr="00236B24">
        <w:rPr>
          <w:rFonts w:ascii="Angsana New" w:hAnsi="Angsana New" w:cs="Angsana New"/>
          <w:sz w:val="30"/>
          <w:szCs w:val="30"/>
        </w:rPr>
        <w:t>8</w:t>
      </w:r>
      <w:r w:rsidR="0066507F" w:rsidRPr="00236B24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236B2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236B24">
        <w:rPr>
          <w:rFonts w:ascii="Angsana New" w:hAnsi="Angsana New" w:cs="Angsana New" w:hint="cs"/>
          <w:sz w:val="30"/>
          <w:szCs w:val="30"/>
        </w:rPr>
        <w:t>256</w:t>
      </w:r>
      <w:r w:rsidR="0001035B" w:rsidRPr="00236B24">
        <w:rPr>
          <w:rFonts w:ascii="Angsana New" w:hAnsi="Angsana New" w:cs="Angsana New"/>
          <w:sz w:val="30"/>
          <w:szCs w:val="30"/>
        </w:rPr>
        <w:t>7</w:t>
      </w:r>
      <w:r w:rsidR="008B2DBF" w:rsidRPr="00236B24">
        <w:rPr>
          <w:rFonts w:ascii="Angsana New" w:hAnsi="Angsana New" w:cs="Angsana New" w:hint="cs"/>
          <w:sz w:val="30"/>
          <w:szCs w:val="30"/>
        </w:rPr>
        <w:t xml:space="preserve"> </w:t>
      </w:r>
      <w:r w:rsidR="008B2DBF" w:rsidRPr="00236B24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="008B2DBF" w:rsidRPr="00236B24">
        <w:rPr>
          <w:rFonts w:ascii="Angsana New" w:hAnsi="Angsana New" w:cs="Angsana New" w:hint="cs"/>
          <w:sz w:val="30"/>
          <w:szCs w:val="30"/>
        </w:rPr>
        <w:t>9</w:t>
      </w:r>
    </w:p>
    <w:p w14:paraId="0AAF052E" w14:textId="77777777" w:rsidR="008B2DBF" w:rsidRPr="00155D45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BD6E103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 xml:space="preserve">เกณฑ์การจัดทำงบการเงิน  </w:t>
      </w:r>
    </w:p>
    <w:p w14:paraId="7D831C0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D861EA" w14:textId="149ACD1A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CB1545" w:rsidRPr="00CB1545">
        <w:rPr>
          <w:rFonts w:ascii="Angsana New" w:hAnsi="Angsana New" w:cs="Angsana New" w:hint="cs"/>
          <w:sz w:val="30"/>
          <w:szCs w:val="30"/>
          <w:cs/>
        </w:rPr>
        <w:t>นโยบายการบัญชีที่</w:t>
      </w:r>
      <w:r w:rsidR="00CB1545">
        <w:rPr>
          <w:rFonts w:ascii="Angsana New" w:hAnsi="Angsana New" w:cs="Angsana New" w:hint="cs"/>
          <w:sz w:val="30"/>
          <w:szCs w:val="30"/>
          <w:cs/>
        </w:rPr>
        <w:t>เปิดเผย</w:t>
      </w:r>
      <w:r w:rsidR="00285947">
        <w:rPr>
          <w:rFonts w:ascii="Angsana New" w:hAnsi="Angsana New" w:cs="Angsana New" w:hint="cs"/>
          <w:sz w:val="30"/>
          <w:szCs w:val="30"/>
          <w:cs/>
        </w:rPr>
        <w:t xml:space="preserve">ในหมายเหตุข้อ </w:t>
      </w:r>
      <w:r w:rsidR="00285947">
        <w:rPr>
          <w:rFonts w:ascii="Angsana New" w:hAnsi="Angsana New" w:cs="Angsana New"/>
          <w:sz w:val="30"/>
          <w:szCs w:val="30"/>
        </w:rPr>
        <w:t xml:space="preserve">3 </w:t>
      </w:r>
      <w:r w:rsidR="00CB1545" w:rsidRPr="00CB1545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D31083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157815" w14:textId="207ECAB2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05261B">
        <w:rPr>
          <w:rFonts w:ascii="Angsana New" w:hAnsi="Angsana New" w:cs="Angsana New" w:hint="cs"/>
          <w:sz w:val="30"/>
          <w:szCs w:val="30"/>
        </w:rPr>
        <w:t xml:space="preserve"> (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รวมกันเรียกว่า </w:t>
      </w:r>
      <w:r w:rsidR="00285947">
        <w:rPr>
          <w:rFonts w:ascii="Angsana New" w:hAnsi="Angsana New" w:cs="Angsana New"/>
          <w:sz w:val="30"/>
          <w:szCs w:val="30"/>
        </w:rPr>
        <w:t>“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285947">
        <w:rPr>
          <w:rFonts w:ascii="Angsana New" w:hAnsi="Angsana New" w:cs="Angsana New"/>
          <w:sz w:val="30"/>
          <w:szCs w:val="30"/>
        </w:rPr>
        <w:t>”</w:t>
      </w:r>
      <w:r w:rsidRPr="0005261B">
        <w:rPr>
          <w:rFonts w:ascii="Angsana New" w:hAnsi="Angsana New" w:cs="Angsana New" w:hint="cs"/>
          <w:sz w:val="30"/>
          <w:szCs w:val="30"/>
        </w:rPr>
        <w:t xml:space="preserve">) 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9D022C" w:rsidRPr="0005261B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ซึ่งเปิดเผยในหมายเหตุข้อ</w:t>
      </w:r>
      <w:r w:rsidR="00AC4A97">
        <w:rPr>
          <w:rFonts w:ascii="Angsana New" w:hAnsi="Angsana New" w:cs="Angsana New"/>
          <w:sz w:val="30"/>
          <w:szCs w:val="30"/>
        </w:rPr>
        <w:t xml:space="preserve"> 3 </w:t>
      </w:r>
      <w:r w:rsidRPr="0005261B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BAC7D6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br w:type="page"/>
      </w:r>
    </w:p>
    <w:p w14:paraId="73535545" w14:textId="1A7A047F" w:rsidR="008B2DBF" w:rsidRPr="0005261B" w:rsidRDefault="008B2DBF" w:rsidP="00AC4A9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</w:t>
      </w:r>
      <w:r w:rsidR="009B4C53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05261B">
        <w:rPr>
          <w:rFonts w:ascii="Angsana New" w:hAnsi="Angsana New" w:hint="cs"/>
          <w:b/>
          <w:bCs/>
          <w:sz w:val="30"/>
          <w:szCs w:val="30"/>
          <w:cs/>
        </w:rPr>
        <w:t xml:space="preserve">สำคัญ </w:t>
      </w:r>
    </w:p>
    <w:p w14:paraId="103A635F" w14:textId="77777777" w:rsidR="00BE35FB" w:rsidRPr="0005261B" w:rsidRDefault="00BE35FB" w:rsidP="0005261B">
      <w:pPr>
        <w:pStyle w:val="BodyText2"/>
        <w:spacing w:line="240" w:lineRule="auto"/>
        <w:ind w:left="720" w:right="47"/>
        <w:jc w:val="thaiDistribute"/>
        <w:rPr>
          <w:rFonts w:ascii="Angsana New" w:hAnsi="Angsana New" w:cs="Angsana New"/>
        </w:rPr>
      </w:pPr>
    </w:p>
    <w:p w14:paraId="117B678C" w14:textId="77777777" w:rsidR="00BE35FB" w:rsidRPr="0005261B" w:rsidRDefault="00BE35FB" w:rsidP="00AC4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EFB2024" w14:textId="1D5847D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5A33C58C" w14:textId="77777777" w:rsidR="008B2DBF" w:rsidRPr="0005261B" w:rsidRDefault="008B2DBF" w:rsidP="00AC4A97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cs/>
        </w:rPr>
        <w:t>(ก)</w:t>
      </w:r>
      <w:r w:rsidRPr="0005261B">
        <w:rPr>
          <w:rFonts w:ascii="Angsana New" w:hAnsi="Angsana New" w:cs="Angsana New" w:hint="cs"/>
          <w:b/>
          <w:bCs/>
          <w:i/>
          <w:iCs/>
          <w:cs/>
        </w:rPr>
        <w:tab/>
        <w:t>เกณฑ์ในการจัดทำงบการเงินรวม</w:t>
      </w:r>
    </w:p>
    <w:p w14:paraId="0F2E6D6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3DB9E41" w14:textId="4D2ECBCD" w:rsidR="008B2DBF" w:rsidRPr="003A445C" w:rsidRDefault="008B2DBF" w:rsidP="00AC4A97">
      <w:pPr>
        <w:pStyle w:val="BodyText2"/>
        <w:tabs>
          <w:tab w:val="clear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lang w:val="en-US"/>
        </w:rPr>
      </w:pPr>
      <w:r w:rsidRPr="0005261B">
        <w:rPr>
          <w:rFonts w:ascii="Angsana New" w:hAnsi="Angsana New" w:cs="Angsana New" w:hint="cs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3A445C">
        <w:rPr>
          <w:rFonts w:ascii="Angsana New" w:hAnsi="Angsana New" w:cs="Angsana New" w:hint="cs"/>
          <w:cs/>
        </w:rPr>
        <w:t xml:space="preserve"> </w:t>
      </w:r>
      <w:r w:rsidRPr="0005261B">
        <w:rPr>
          <w:rFonts w:ascii="Angsana New" w:hAnsi="Angsana New" w:cs="Angsana New" w:hint="cs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2B5307DE" w14:textId="77777777" w:rsidR="008B2DBF" w:rsidRPr="0005261B" w:rsidRDefault="008B2DBF" w:rsidP="0005261B">
      <w:pPr>
        <w:pStyle w:val="BodyText2"/>
        <w:ind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2B61AAD6" w14:textId="3B28EE7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C91FE7">
        <w:rPr>
          <w:rFonts w:ascii="Angsana New" w:hAnsi="Angsana New" w:cs="Angsana New"/>
          <w:sz w:val="30"/>
          <w:szCs w:val="30"/>
        </w:rPr>
        <w:t xml:space="preserve"> </w:t>
      </w:r>
      <w:r w:rsidR="00C91FE7" w:rsidRPr="00C91FE7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C91FE7">
        <w:rPr>
          <w:rFonts w:ascii="Angsana New" w:hAnsi="Angsana New" w:cs="Angsana New"/>
          <w:sz w:val="30"/>
          <w:szCs w:val="30"/>
        </w:rPr>
        <w:br/>
      </w:r>
      <w:r w:rsidR="00C91FE7" w:rsidRPr="00C91FE7">
        <w:rPr>
          <w:rFonts w:ascii="Angsana New" w:hAnsi="Angsana New" w:cs="Angsana New" w:hint="cs"/>
          <w:sz w:val="30"/>
          <w:szCs w:val="30"/>
          <w:cs/>
        </w:rPr>
        <w:t>การควบคุม</w:t>
      </w:r>
      <w:r w:rsidR="00C91FE7" w:rsidRPr="00C91FE7">
        <w:rPr>
          <w:rFonts w:ascii="Angsana New" w:hAnsi="Angsana New" w:cs="Angsana New"/>
          <w:sz w:val="30"/>
          <w:szCs w:val="30"/>
          <w:cs/>
        </w:rPr>
        <w:t xml:space="preserve"> </w:t>
      </w:r>
      <w:r w:rsidR="00C91FE7" w:rsidRPr="00C91FE7">
        <w:rPr>
          <w:rFonts w:ascii="Angsana New" w:hAnsi="Angsana New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E03DF6">
        <w:rPr>
          <w:rFonts w:ascii="Angsana New" w:hAnsi="Angsana New" w:cs="Angsana New" w:hint="cs"/>
          <w:sz w:val="30"/>
          <w:szCs w:val="30"/>
          <w:cs/>
        </w:rPr>
        <w:t>หรือรับ</w:t>
      </w:r>
      <w:r w:rsidR="00C91FE7" w:rsidRPr="00C91FE7">
        <w:rPr>
          <w:rFonts w:ascii="Angsana New" w:hAnsi="Angsana New" w:cs="Angsana New" w:hint="cs"/>
          <w:sz w:val="30"/>
          <w:szCs w:val="30"/>
          <w:cs/>
        </w:rPr>
        <w:t>จากการได้มา</w:t>
      </w:r>
      <w:r w:rsidR="00E03DF6">
        <w:rPr>
          <w:rFonts w:ascii="Angsana New" w:hAnsi="Angsana New" w:cs="Angsana New" w:hint="cs"/>
          <w:sz w:val="30"/>
          <w:szCs w:val="30"/>
          <w:cs/>
        </w:rPr>
        <w:t>หรือจำหน่ายไป</w:t>
      </w:r>
      <w:r w:rsidR="00C91FE7" w:rsidRPr="00C91FE7">
        <w:rPr>
          <w:rFonts w:ascii="Angsana New" w:hAnsi="Angsana New" w:cs="Angsana New" w:hint="cs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</w:t>
      </w:r>
      <w:r w:rsidR="003629FA">
        <w:rPr>
          <w:rFonts w:ascii="Angsana New" w:hAnsi="Angsana New" w:cs="Angsana New" w:hint="cs"/>
          <w:sz w:val="30"/>
          <w:szCs w:val="30"/>
          <w:cs/>
        </w:rPr>
        <w:t>ง</w:t>
      </w:r>
    </w:p>
    <w:p w14:paraId="5CE3AFC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B01D63" w14:textId="56FE66AC" w:rsidR="008B2DBF" w:rsidRPr="00892961" w:rsidRDefault="008B2DBF" w:rsidP="003A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2961">
        <w:rPr>
          <w:rFonts w:ascii="Angsana New" w:hAnsi="Angsana New" w:cs="Angsana New" w:hint="cs"/>
          <w:sz w:val="30"/>
          <w:szCs w:val="30"/>
          <w:cs/>
        </w:rPr>
        <w:t>กลุ่มบริษัทมีอิทธิพลอย่างมีนัยสำคัญ</w:t>
      </w:r>
      <w:r w:rsidR="003A445C" w:rsidRPr="00892961">
        <w:rPr>
          <w:rFonts w:ascii="Angsana New" w:hAnsi="Angsana New" w:cs="Angsana New" w:hint="cs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3A445C" w:rsidRPr="00892961">
        <w:rPr>
          <w:rFonts w:ascii="Angsana New" w:hAnsi="Angsana New" w:cs="Angsana New"/>
          <w:sz w:val="30"/>
          <w:szCs w:val="30"/>
        </w:rPr>
        <w:t>8</w:t>
      </w:r>
      <w:r w:rsidR="003A445C" w:rsidRPr="008929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2961">
        <w:rPr>
          <w:rFonts w:ascii="Angsana New" w:hAnsi="Angsana New" w:cs="Angsana New" w:hint="cs"/>
          <w:sz w:val="30"/>
          <w:szCs w:val="30"/>
          <w:cs/>
        </w:rPr>
        <w:t>กลุ่มบริษัทรับรู้เงินลงทุ</w:t>
      </w:r>
      <w:r w:rsidR="003A445C" w:rsidRPr="00892961">
        <w:rPr>
          <w:rFonts w:ascii="Angsana New" w:hAnsi="Angsana New" w:cs="Angsana New" w:hint="cs"/>
          <w:sz w:val="30"/>
          <w:szCs w:val="30"/>
          <w:cs/>
        </w:rPr>
        <w:t>น</w:t>
      </w:r>
      <w:r w:rsidRPr="00892961">
        <w:rPr>
          <w:rFonts w:ascii="Angsana New" w:hAnsi="Angsana New" w:cs="Angsana New" w:hint="cs"/>
          <w:sz w:val="30"/>
          <w:szCs w:val="30"/>
          <w:cs/>
        </w:rPr>
        <w:t>ในบริษัทร่วมในงบการเงินรวมด้วยวิธีส่วนได้เสีย</w:t>
      </w:r>
      <w:r w:rsidR="008B58BD" w:rsidRPr="00892961">
        <w:rPr>
          <w:rFonts w:ascii="Angsana New" w:hAnsi="Angsana New" w:cs="Angsana New"/>
          <w:sz w:val="30"/>
          <w:szCs w:val="30"/>
        </w:rPr>
        <w:t xml:space="preserve"> </w:t>
      </w:r>
      <w:r w:rsidR="003A445C" w:rsidRPr="00892961">
        <w:rPr>
          <w:rFonts w:ascii="Angsana New" w:hAnsi="Angsana New" w:cs="Angsana New" w:hint="cs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="00F80DFD" w:rsidRPr="00892961">
        <w:rPr>
          <w:rFonts w:ascii="Angsana New" w:hAnsi="Angsana New" w:cs="Angsana New"/>
          <w:sz w:val="30"/>
          <w:szCs w:val="30"/>
        </w:rPr>
        <w:t xml:space="preserve"> </w:t>
      </w:r>
      <w:r w:rsidRPr="00892961">
        <w:rPr>
          <w:rFonts w:ascii="Angsana New" w:hAnsi="Angsana New" w:cs="Angsana New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="000D6343">
        <w:rPr>
          <w:rFonts w:ascii="Angsana New" w:hAnsi="Angsana New" w:cs="Angsana New"/>
          <w:sz w:val="30"/>
          <w:szCs w:val="30"/>
          <w:cs/>
        </w:rPr>
        <w:br/>
      </w:r>
      <w:r w:rsidRPr="00892961">
        <w:rPr>
          <w:rFonts w:ascii="Angsana New" w:hAnsi="Angsana New" w:cs="Angsana New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59515F" w:rsidRPr="00892961">
        <w:rPr>
          <w:rFonts w:ascii="Angsana New" w:hAnsi="Angsana New" w:cs="Angsana New"/>
          <w:sz w:val="30"/>
          <w:szCs w:val="30"/>
        </w:rPr>
        <w:t xml:space="preserve"> </w:t>
      </w:r>
      <w:r w:rsidR="0059515F" w:rsidRPr="00892961">
        <w:rPr>
          <w:rFonts w:ascii="Angsana New" w:hAnsi="Angsana New" w:cs="Angsana New"/>
          <w:sz w:val="30"/>
          <w:szCs w:val="30"/>
        </w:rPr>
        <w:br/>
      </w:r>
      <w:r w:rsidRPr="00892961">
        <w:rPr>
          <w:rFonts w:ascii="Angsana New" w:hAnsi="Angsana New" w:cs="Angsana New" w:hint="cs"/>
          <w:sz w:val="30"/>
          <w:szCs w:val="30"/>
          <w:cs/>
        </w:rPr>
        <w:t>จะถูกบันทึกในงบการเงินรวม</w:t>
      </w:r>
    </w:p>
    <w:p w14:paraId="46645E0B" w14:textId="77777777" w:rsidR="008B2DBF" w:rsidRPr="00892961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378A83C" w14:textId="27CEA883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6DAD047" w14:textId="3C7A53AC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374FC66" w14:textId="77777777" w:rsidR="008B2DBF" w:rsidRPr="0005261B" w:rsidRDefault="008B2DBF" w:rsidP="0005261B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</w:rPr>
      </w:pPr>
      <w:r w:rsidRPr="0005261B">
        <w:rPr>
          <w:rFonts w:ascii="Angsana New" w:hAnsi="Angsana New" w:cs="Angsana New" w:hint="cs"/>
          <w:b/>
          <w:bCs/>
          <w:i/>
          <w:iCs/>
        </w:rPr>
        <w:t>(</w:t>
      </w:r>
      <w:r w:rsidRPr="0005261B">
        <w:rPr>
          <w:rFonts w:ascii="Angsana New" w:hAnsi="Angsana New" w:cs="Angsana New" w:hint="cs"/>
          <w:b/>
          <w:bCs/>
          <w:i/>
          <w:iCs/>
          <w:cs/>
        </w:rPr>
        <w:t>ข)</w:t>
      </w:r>
      <w:r w:rsidRPr="0005261B">
        <w:rPr>
          <w:rFonts w:ascii="Angsana New" w:hAnsi="Angsana New" w:cs="Angsana New" w:hint="cs"/>
          <w:b/>
          <w:bCs/>
          <w:i/>
          <w:iCs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เงินลงทุนในบริษัทย่อยและบริษัทร่วม</w:t>
      </w:r>
    </w:p>
    <w:p w14:paraId="1A03AF4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67B838" w14:textId="6C4A291B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05261B">
        <w:rPr>
          <w:rFonts w:ascii="Angsana New" w:hAnsi="Angsana New" w:cs="Angsana New" w:hint="cs"/>
          <w:spacing w:val="8"/>
          <w:sz w:val="30"/>
          <w:szCs w:val="30"/>
          <w:cs/>
        </w:rPr>
        <w:t>เงินลงทุนในบริษัทย่อยและบริษัทร่วมในงบการเงินเฉพาะกิจกา</w:t>
      </w:r>
      <w:r w:rsidR="003F532C">
        <w:rPr>
          <w:rFonts w:ascii="Angsana New" w:hAnsi="Angsana New" w:cs="Angsana New" w:hint="cs"/>
          <w:spacing w:val="8"/>
          <w:sz w:val="30"/>
          <w:szCs w:val="30"/>
          <w:cs/>
        </w:rPr>
        <w:t>ร</w:t>
      </w:r>
      <w:r w:rsidRPr="0005261B">
        <w:rPr>
          <w:rFonts w:ascii="Angsana New" w:hAnsi="Angsana New" w:cs="Angsana New" w:hint="cs"/>
          <w:spacing w:val="8"/>
          <w:sz w:val="30"/>
          <w:szCs w:val="30"/>
          <w:cs/>
        </w:rPr>
        <w:t>วัดมูลค่าด้วยราคาทุนหักค่าเผื่อการ</w:t>
      </w:r>
      <w:r w:rsidRPr="0005261B">
        <w:rPr>
          <w:rFonts w:ascii="Angsana New" w:hAnsi="Angsana New" w:cs="Angsana New" w:hint="cs"/>
          <w:spacing w:val="8"/>
          <w:sz w:val="30"/>
          <w:szCs w:val="30"/>
          <w:cs/>
          <w:lang w:val="th-TH"/>
        </w:rPr>
        <w:t>ด้อยค่า</w:t>
      </w:r>
      <w:r w:rsidRPr="0005261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18130121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1F1F17" w14:textId="77777777" w:rsidR="008B2DBF" w:rsidRPr="0005261B" w:rsidRDefault="008B2DBF" w:rsidP="0005261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</w:rPr>
        <w:lastRenderedPageBreak/>
        <w:t>(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ค)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40F86F8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5DA598B" w14:textId="77777777" w:rsidR="008B2DBF" w:rsidRPr="0005261B" w:rsidRDefault="008B2DBF" w:rsidP="0005261B">
      <w:pPr>
        <w:pStyle w:val="BodyText2"/>
        <w:ind w:left="540" w:right="43"/>
        <w:jc w:val="thaiDistribute"/>
        <w:rPr>
          <w:rFonts w:ascii="Angsana New" w:hAnsi="Angsana New" w:cs="Angsana New"/>
          <w:cs/>
        </w:rPr>
      </w:pPr>
      <w:r w:rsidRPr="0005261B">
        <w:rPr>
          <w:rFonts w:ascii="Angsana New" w:hAnsi="Angsana New" w:cs="Angsana New" w:hint="cs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05261B">
        <w:rPr>
          <w:rFonts w:ascii="Angsana New" w:hAnsi="Angsana New" w:cs="Angsana New" w:hint="cs"/>
        </w:rPr>
        <w:t xml:space="preserve"> </w:t>
      </w:r>
      <w:r w:rsidRPr="0005261B">
        <w:rPr>
          <w:rFonts w:ascii="Angsana New" w:hAnsi="Angsana New" w:cs="Angsana New" w:hint="cs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74A9ED6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0491CF" w14:textId="317513F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85A778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1A790B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(ง)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เครื่องมือทางการเงิน</w:t>
      </w:r>
    </w:p>
    <w:p w14:paraId="44688CA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</w:p>
    <w:p w14:paraId="79E9F04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>(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.1) 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21A5BFF1" w14:textId="6507AE7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05261B">
        <w:rPr>
          <w:rFonts w:ascii="Angsana New" w:hAnsi="Angsana New" w:cs="Angsana New" w:hint="cs"/>
          <w:sz w:val="30"/>
          <w:szCs w:val="30"/>
        </w:rPr>
        <w:t xml:space="preserve"> 3</w:t>
      </w:r>
      <w:r w:rsidRPr="0005261B">
        <w:rPr>
          <w:rFonts w:ascii="Angsana New" w:hAnsi="Angsana New" w:cs="Angsana New" w:hint="cs"/>
          <w:sz w:val="30"/>
          <w:szCs w:val="30"/>
          <w:cs/>
        </w:rPr>
        <w:t>(ฉ)</w:t>
      </w:r>
      <w:r w:rsidR="000F69FC" w:rsidRPr="0005261B">
        <w:rPr>
          <w:rFonts w:ascii="Angsana New" w:hAnsi="Angsana New" w:cs="Angsana New" w:hint="cs"/>
          <w:sz w:val="30"/>
          <w:szCs w:val="30"/>
        </w:rPr>
        <w:t>)</w:t>
      </w:r>
      <w:r w:rsidRPr="0005261B">
        <w:rPr>
          <w:rFonts w:ascii="Angsana New" w:hAnsi="Angsana New" w:cs="Angsana New" w:hint="cs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และวัดมูลค่า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เมื่อเริ่มแรก</w:t>
      </w:r>
      <w:r w:rsidRPr="0005261B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="003A44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ไม่ได้</w:t>
      </w:r>
      <w:r w:rsidRPr="0005261B">
        <w:rPr>
          <w:rFonts w:ascii="Angsana New" w:hAnsi="Angsana New" w:cs="Angsana New" w:hint="cs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รวมหรือหัก</w:t>
      </w:r>
      <w:r w:rsidRPr="0005261B">
        <w:rPr>
          <w:rFonts w:ascii="Angsana New" w:hAnsi="Angsana New" w:cs="Angsana New" w:hint="cs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7C6900" w:rsidRPr="0005261B">
        <w:rPr>
          <w:rFonts w:ascii="Angsana New" w:hAnsi="Angsana New" w:cs="Angsana New" w:hint="cs"/>
          <w:sz w:val="30"/>
          <w:szCs w:val="30"/>
          <w:cs/>
        </w:rPr>
        <w:t>ด้วย</w:t>
      </w:r>
    </w:p>
    <w:p w14:paraId="6EC13AD8" w14:textId="666523A9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5FB5673" w14:textId="272A15B5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การเปลี่ยนแปลงการจัดประเภท</w:t>
      </w:r>
    </w:p>
    <w:p w14:paraId="1630358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14:paraId="52811A0F" w14:textId="1D2BD2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ดอกเบี้ยจ่าย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D191E2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14:paraId="2BD65C2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</w:t>
      </w:r>
      <w:r w:rsidRPr="00A12E85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</w:p>
    <w:p w14:paraId="285055E4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lastRenderedPageBreak/>
        <w:t>(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.2) 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4174047" w14:textId="08185CE5" w:rsidR="008B2DBF" w:rsidRPr="0005261B" w:rsidRDefault="008B2DBF" w:rsidP="0005261B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11614">
        <w:rPr>
          <w:rFonts w:ascii="Angsana New" w:hAnsi="Angsana New" w:cs="Angsana New"/>
          <w:sz w:val="30"/>
          <w:szCs w:val="30"/>
          <w:cs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B09D01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627FE1B5" w14:textId="257A0A61" w:rsidR="008B2DBF" w:rsidRPr="0005261B" w:rsidRDefault="008B2DBF" w:rsidP="0005261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50152D" w:rsidRPr="0005261B">
        <w:rPr>
          <w:rFonts w:ascii="Angsana New" w:hAnsi="Angsana New" w:cs="Angsana New" w:hint="cs"/>
          <w:sz w:val="30"/>
          <w:szCs w:val="30"/>
          <w:cs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5F02CC2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095F91A6" w14:textId="77777777" w:rsidR="008B2DBF" w:rsidRPr="0005261B" w:rsidRDefault="008B2DBF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26342BB" w14:textId="77777777" w:rsidR="008B2DBF" w:rsidRPr="0005261B" w:rsidRDefault="008B2DBF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2503C6F8" w14:textId="4A704972" w:rsidR="008B2DBF" w:rsidRPr="0005261B" w:rsidRDefault="008B2DBF" w:rsidP="0005261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</w:t>
      </w:r>
      <w:r w:rsidRPr="00B91709">
        <w:rPr>
          <w:rFonts w:ascii="Angsana New" w:hAnsi="Angsana New" w:cs="Angsana New" w:hint="cs"/>
          <w:sz w:val="30"/>
          <w:szCs w:val="30"/>
          <w:cs/>
        </w:rPr>
        <w:t>ใน</w:t>
      </w:r>
      <w:r w:rsidR="00535011" w:rsidRPr="00B91709">
        <w:rPr>
          <w:rFonts w:ascii="Angsana New" w:hAnsi="Angsana New" w:cs="Angsana New" w:hint="cs"/>
          <w:sz w:val="30"/>
          <w:szCs w:val="30"/>
          <w:cs/>
        </w:rPr>
        <w:t>งบฐานะการเงิน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ด้วยจำนวนสุทธิ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CF4D311" w14:textId="77777777" w:rsidR="008B2DBF" w:rsidRDefault="008B2DBF" w:rsidP="0005261B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7751E4C6" w14:textId="1E7B710D" w:rsidR="008B2DBF" w:rsidRDefault="008B2DBF" w:rsidP="0005261B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>(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>.</w:t>
      </w:r>
      <w:r w:rsidR="00B750E2">
        <w:rPr>
          <w:rFonts w:ascii="Angsana New" w:eastAsia="EucrosiaUPCBold" w:hAnsi="Angsana New" w:cs="Angsana New"/>
          <w:i/>
          <w:iCs/>
          <w:sz w:val="30"/>
          <w:szCs w:val="30"/>
        </w:rPr>
        <w:t>3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) </w:t>
      </w:r>
      <w:r w:rsidRPr="0005261B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112499C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42D3FAA" w14:textId="77777777" w:rsidR="008B2DBF" w:rsidRPr="000D6343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F02FB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(จ)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762E92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975210" w14:textId="2CFC3389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03401EE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FC1D666" w14:textId="77777777" w:rsidR="00B750E2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A039C0A" w14:textId="77777777" w:rsidR="00B750E2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CF9D435" w14:textId="77777777" w:rsidR="00B750E2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1A8A8B6" w14:textId="77777777" w:rsidR="00B750E2" w:rsidRPr="0005261B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3B0AA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lastRenderedPageBreak/>
        <w:t>(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ฉ)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7214D15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3AF7EDA" w14:textId="4B5423DD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="00D05FAC"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</w:t>
      </w:r>
      <w:bookmarkStart w:id="0" w:name="_Hlk180743052"/>
      <w:r w:rsidR="0065587E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65587E" w:rsidRPr="00B9170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5587E" w:rsidRPr="00B91709">
        <w:rPr>
          <w:rFonts w:asciiTheme="majorBidi" w:hAnsiTheme="majorBidi" w:cs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bookmarkEnd w:id="0"/>
      <w:r w:rsidR="0065587E" w:rsidRPr="000323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5587E" w:rsidRPr="000323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 </w:t>
      </w:r>
    </w:p>
    <w:p w14:paraId="1EA2241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D4EAD31" w14:textId="6154D1FC" w:rsidR="008B2DBF" w:rsidRPr="0005261B" w:rsidRDefault="008B2DBF" w:rsidP="0005261B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5261B">
        <w:rPr>
          <w:rFonts w:ascii="Angsana New" w:hAnsi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8E7771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05261B">
        <w:rPr>
          <w:rFonts w:ascii="Angsana New" w:hAnsi="Angsana New" w:hint="cs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05261B">
        <w:rPr>
          <w:rFonts w:ascii="Angsana New" w:hAnsi="Angsana New" w:hint="cs"/>
          <w:sz w:val="30"/>
          <w:szCs w:val="30"/>
          <w:cs/>
        </w:rPr>
        <w:br/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5704CB" w14:textId="06BEC916" w:rsidR="008B2DBF" w:rsidRPr="000D6343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B5FD15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(ช)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  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4D093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EEB82B" w14:textId="77777777" w:rsidR="008B2DBF" w:rsidRPr="000D6343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Angsana New" w:hAnsi="Angsana New" w:cs="Angsana New"/>
          <w:sz w:val="30"/>
          <w:szCs w:val="30"/>
        </w:rPr>
      </w:pPr>
    </w:p>
    <w:p w14:paraId="221C20FD" w14:textId="56BD52CB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ต้นทุนของสินค้าคำนวณโดยใช้วิธีเข้าก่อนออกก่อน</w:t>
      </w:r>
      <w:bookmarkStart w:id="1" w:name="_Hlk87562734"/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"/>
      <w:r w:rsidR="00493339" w:rsidRPr="00B91709">
        <w:rPr>
          <w:rFonts w:ascii="Angsana New" w:hAnsi="Angsana New" w:cs="Angsana New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493339" w:rsidRPr="00B91709">
        <w:rPr>
          <w:rFonts w:ascii="Angsana New" w:hAnsi="Angsana New" w:cs="Angsana New"/>
          <w:sz w:val="30"/>
          <w:szCs w:val="30"/>
          <w:cs/>
        </w:rPr>
        <w:t xml:space="preserve"> </w:t>
      </w:r>
      <w:r w:rsidR="00493339" w:rsidRPr="00B91709">
        <w:rPr>
          <w:rFonts w:ascii="Angsana New" w:hAnsi="Angsana New" w:cs="Angsana New" w:hint="cs"/>
          <w:sz w:val="30"/>
          <w:szCs w:val="30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1BA30096" w14:textId="77777777" w:rsidR="00420514" w:rsidRPr="0005261B" w:rsidRDefault="00420514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10DC2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(ซ)</w:t>
      </w:r>
      <w:r w:rsidRPr="0005261B">
        <w:rPr>
          <w:rFonts w:ascii="Angsana New" w:hAnsi="Angsana New" w:cs="Angsana New" w:hint="cs"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1D9C636" w14:textId="77777777" w:rsidR="008B2DBF" w:rsidRPr="000D6343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A95F8EF" w14:textId="23956226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72603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B91709">
        <w:rPr>
          <w:rFonts w:ascii="Angsana New" w:hAnsi="Angsana New" w:cs="Angsana New" w:hint="cs"/>
          <w:sz w:val="30"/>
          <w:szCs w:val="30"/>
          <w:cs/>
        </w:rPr>
        <w:t>ราคาทุน</w:t>
      </w:r>
      <w:r w:rsidR="00493339" w:rsidRPr="00B917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1709">
        <w:rPr>
          <w:rFonts w:ascii="Angsana New" w:hAnsi="Angsana New" w:cs="Angsana New" w:hint="cs"/>
          <w:sz w:val="30"/>
          <w:szCs w:val="30"/>
          <w:cs/>
        </w:rPr>
        <w:t>หัก</w:t>
      </w:r>
      <w:r w:rsidRPr="00772603">
        <w:rPr>
          <w:rFonts w:ascii="Angsana New" w:hAnsi="Angsana New" w:cs="Angsana New" w:hint="cs"/>
          <w:sz w:val="30"/>
          <w:szCs w:val="30"/>
          <w:cs/>
        </w:rPr>
        <w:t>ค่าเสื่อมราคาสะสม</w:t>
      </w:r>
      <w:r w:rsidR="00E14166">
        <w:rPr>
          <w:rFonts w:ascii="Angsana New" w:hAnsi="Angsana New" w:cs="Angsana New" w:hint="cs"/>
          <w:sz w:val="30"/>
          <w:szCs w:val="30"/>
          <w:cs/>
        </w:rPr>
        <w:t>และขาดทุนจากการด้อยค่า</w:t>
      </w:r>
      <w:r w:rsidR="0049333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67BB13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A0390" w14:textId="0CBAC69D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ค่าเสื่อมราคาคำนวณโดยวิธีเส้นตรงตามอายุการให้ประโยชน์โดยประมาณของส่วนปรับปรุง</w:t>
      </w:r>
      <w:r w:rsidR="006921C3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6921C3" w:rsidRPr="0005261B">
        <w:rPr>
          <w:rFonts w:ascii="Angsana New" w:hAnsi="Angsana New" w:cs="Angsana New" w:hint="cs"/>
          <w:sz w:val="30"/>
          <w:szCs w:val="30"/>
          <w:cs/>
        </w:rPr>
        <w:t>อาคารและ</w:t>
      </w:r>
      <w:r w:rsidR="008F1F5F">
        <w:rPr>
          <w:rFonts w:ascii="Angsana New" w:hAnsi="Angsana New" w:cs="Angsana New"/>
          <w:sz w:val="30"/>
          <w:szCs w:val="30"/>
          <w:cs/>
        </w:rPr>
        <w:br/>
      </w:r>
      <w:r w:rsidR="006921C3">
        <w:rPr>
          <w:rFonts w:ascii="Angsana New" w:hAnsi="Angsana New" w:cs="Angsana New" w:hint="cs"/>
          <w:sz w:val="30"/>
          <w:szCs w:val="30"/>
          <w:cs/>
        </w:rPr>
        <w:t>สิ่งปลูกสร้</w:t>
      </w:r>
      <w:r w:rsidR="008F1F5F">
        <w:rPr>
          <w:rFonts w:ascii="Angsana New" w:hAnsi="Angsana New" w:cs="Angsana New" w:hint="cs"/>
          <w:sz w:val="30"/>
          <w:szCs w:val="30"/>
          <w:cs/>
        </w:rPr>
        <w:t>าง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05261B">
        <w:rPr>
          <w:rFonts w:ascii="Angsana New" w:hAnsi="Angsana New" w:cs="Angsana New" w:hint="cs"/>
          <w:sz w:val="30"/>
          <w:szCs w:val="30"/>
        </w:rPr>
        <w:t xml:space="preserve">20 </w:t>
      </w:r>
      <w:r w:rsidRPr="0005261B">
        <w:rPr>
          <w:rFonts w:ascii="Angsana New" w:hAnsi="Angsana New" w:cs="Angsana New" w:hint="cs"/>
          <w:sz w:val="30"/>
          <w:szCs w:val="30"/>
          <w:cs/>
        </w:rPr>
        <w:t>ปี</w:t>
      </w:r>
      <w:r w:rsidR="005774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4C7785D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055D9A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88C9C83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C6D134C" w14:textId="77777777" w:rsidR="00B750E2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A757437" w14:textId="77777777" w:rsidR="00B750E2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05A4828" w14:textId="77777777" w:rsidR="00B750E2" w:rsidRPr="0005261B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55D1F2F" w14:textId="77777777" w:rsidR="008B2DBF" w:rsidRPr="0005261B" w:rsidRDefault="008B2DBF" w:rsidP="0005261B">
      <w:pPr>
        <w:pStyle w:val="AccPolicyHeading"/>
      </w:pPr>
      <w:r w:rsidRPr="0005261B">
        <w:rPr>
          <w:rFonts w:hint="cs"/>
          <w:b/>
          <w:bCs/>
          <w:i/>
          <w:iCs/>
          <w:cs/>
        </w:rPr>
        <w:lastRenderedPageBreak/>
        <w:t>(ฌ)</w:t>
      </w:r>
      <w:r w:rsidRPr="0005261B">
        <w:rPr>
          <w:rFonts w:hint="cs"/>
        </w:rPr>
        <w:tab/>
      </w:r>
      <w:r w:rsidRPr="0005261B">
        <w:rPr>
          <w:rFonts w:hint="cs"/>
          <w:b/>
          <w:bCs/>
          <w:i/>
          <w:iCs/>
          <w:cs/>
        </w:rPr>
        <w:t>ที่ดิน อาคารและอุปกรณ์</w:t>
      </w:r>
      <w:r w:rsidRPr="0005261B">
        <w:rPr>
          <w:rFonts w:hint="cs"/>
          <w:b/>
          <w:bCs/>
          <w:i/>
          <w:iCs/>
        </w:rPr>
        <w:t xml:space="preserve"> </w:t>
      </w:r>
    </w:p>
    <w:p w14:paraId="408246D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14:paraId="60E53844" w14:textId="5831C435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</w:t>
      </w:r>
      <w:r w:rsidRPr="00B91709">
        <w:rPr>
          <w:rFonts w:ascii="Angsana New" w:hAnsi="Angsana New" w:cs="Angsana New" w:hint="cs"/>
          <w:sz w:val="30"/>
          <w:szCs w:val="30"/>
          <w:cs/>
        </w:rPr>
        <w:t>สะสมและขาดทุนจากการด้อยค่า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4AC7A7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9717902" w14:textId="7B4D8130" w:rsidR="004E0B32" w:rsidRDefault="00052319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  <w:r w:rsidRPr="00B91709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="0054155E">
        <w:rPr>
          <w:rFonts w:ascii="Angsana New" w:hAnsi="Angsana New" w:cs="Angsana New" w:hint="cs"/>
          <w:sz w:val="30"/>
          <w:szCs w:val="30"/>
          <w:cs/>
        </w:rPr>
        <w:t>และ</w:t>
      </w:r>
      <w:r w:rsidRPr="00B91709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B917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709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B917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91709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75786C0B" w14:textId="77777777" w:rsidR="00052319" w:rsidRPr="0005261B" w:rsidRDefault="00052319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330B100" w14:textId="77777777" w:rsidR="008B2DBF" w:rsidRPr="0005261B" w:rsidRDefault="008B2DBF" w:rsidP="0005261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5261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7E030DE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38A2D8" w14:textId="7C5AF150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</w:rPr>
        <w:tab/>
      </w:r>
      <w:r w:rsidRPr="00772F9C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อสังหาริมทรัพย์เพื่อการลงทุ</w:t>
      </w:r>
      <w:r w:rsidR="00772F9C">
        <w:rPr>
          <w:rFonts w:ascii="Angsana New" w:hAnsi="Angsana New" w:cs="Angsana New" w:hint="cs"/>
          <w:i/>
          <w:iCs/>
          <w:sz w:val="30"/>
          <w:szCs w:val="30"/>
          <w:cs/>
        </w:rPr>
        <w:t>น</w:t>
      </w:r>
    </w:p>
    <w:p w14:paraId="53205BC8" w14:textId="575A4605" w:rsidR="008B2DBF" w:rsidRPr="00420514" w:rsidRDefault="008B2DBF" w:rsidP="0042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</w:t>
      </w:r>
      <w:r w:rsidRPr="00FE72CE">
        <w:rPr>
          <w:rFonts w:ascii="Angsana New" w:hAnsi="Angsana New" w:cs="Angsana New" w:hint="cs"/>
          <w:sz w:val="30"/>
          <w:szCs w:val="30"/>
          <w:cs/>
        </w:rPr>
        <w:t>ด้วยมูลค่าตามบัญชี</w:t>
      </w:r>
    </w:p>
    <w:p w14:paraId="143C67EE" w14:textId="77777777" w:rsidR="006D0CC1" w:rsidRDefault="006D0CC1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B6DF474" w14:textId="69B307BA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2ED02ED" w14:textId="7F54B974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49961E6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F1858B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1F4224BA" w14:textId="7A04D976" w:rsidR="008B2DBF" w:rsidRPr="0005261B" w:rsidRDefault="008B2DBF" w:rsidP="0005261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5261B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กลุ่มบริษัทไม่คิดค่าเสื่อมราคาสำหรับที่ดินและสินทรัพย์ที่อยู่ระหว่างก่อสร้าง</w:t>
      </w:r>
      <w:r w:rsidR="00754624">
        <w:rPr>
          <w:rFonts w:ascii="Angsana New" w:hAnsi="Angsana New" w:cs="Angsana New" w:hint="cs"/>
          <w:color w:val="auto"/>
          <w:sz w:val="30"/>
          <w:szCs w:val="30"/>
          <w:cs/>
        </w:rPr>
        <w:t>และติดตั้ง</w:t>
      </w:r>
    </w:p>
    <w:p w14:paraId="4787C35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E5ED82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600"/>
      </w:tblGrid>
      <w:tr w:rsidR="008B2DBF" w:rsidRPr="0005261B" w14:paraId="6B4784F9" w14:textId="77777777" w:rsidTr="005340E7">
        <w:tc>
          <w:tcPr>
            <w:tcW w:w="5598" w:type="dxa"/>
          </w:tcPr>
          <w:p w14:paraId="5796EBF7" w14:textId="77777777" w:rsidR="008B2DBF" w:rsidRPr="00B91709" w:rsidRDefault="008B2DBF" w:rsidP="00C9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600" w:type="dxa"/>
          </w:tcPr>
          <w:p w14:paraId="53E74B7B" w14:textId="77777777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05261B" w14:paraId="5BC2EA52" w14:textId="77777777" w:rsidTr="005340E7">
        <w:tc>
          <w:tcPr>
            <w:tcW w:w="5598" w:type="dxa"/>
          </w:tcPr>
          <w:p w14:paraId="31C535C0" w14:textId="77777777" w:rsidR="008B2DBF" w:rsidRPr="00B91709" w:rsidRDefault="008B2DBF" w:rsidP="00C9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3600" w:type="dxa"/>
          </w:tcPr>
          <w:p w14:paraId="75ABD2CD" w14:textId="506DB977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05261B" w14:paraId="785572DC" w14:textId="77777777" w:rsidTr="005340E7">
        <w:trPr>
          <w:trHeight w:val="224"/>
        </w:trPr>
        <w:tc>
          <w:tcPr>
            <w:tcW w:w="5598" w:type="dxa"/>
          </w:tcPr>
          <w:p w14:paraId="5FA442B3" w14:textId="77777777" w:rsidR="008B2DBF" w:rsidRPr="00B91709" w:rsidRDefault="008B2DBF" w:rsidP="00C9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600" w:type="dxa"/>
          </w:tcPr>
          <w:p w14:paraId="3B9FB0FB" w14:textId="28A8F2E0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C4A9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25781E" w:rsidRPr="00B9170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05261B" w14:paraId="23606EC2" w14:textId="77777777" w:rsidTr="005340E7">
        <w:tc>
          <w:tcPr>
            <w:tcW w:w="5598" w:type="dxa"/>
          </w:tcPr>
          <w:p w14:paraId="01244E6C" w14:textId="77777777" w:rsidR="008B2DBF" w:rsidRPr="00B91709" w:rsidRDefault="008B2DBF" w:rsidP="00C9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600" w:type="dxa"/>
          </w:tcPr>
          <w:p w14:paraId="68E1394F" w14:textId="1260A4F6" w:rsidR="008B2DBF" w:rsidRPr="00B91709" w:rsidRDefault="008B2DBF" w:rsidP="0005261B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B91709">
              <w:rPr>
                <w:rFonts w:ascii="Angsana New" w:hAnsi="Angsana New" w:cs="Angsana New" w:hint="cs"/>
                <w:lang w:val="en-US"/>
              </w:rPr>
              <w:t>5</w:t>
            </w:r>
            <w:r w:rsidRPr="00B91709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Pr="00B91709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91709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8B2DBF" w:rsidRPr="0005261B" w14:paraId="7CE0D981" w14:textId="77777777" w:rsidTr="005340E7">
        <w:tc>
          <w:tcPr>
            <w:tcW w:w="5598" w:type="dxa"/>
          </w:tcPr>
          <w:p w14:paraId="4585CC5D" w14:textId="77777777" w:rsidR="008B2DBF" w:rsidRPr="00B91709" w:rsidRDefault="008B2DBF" w:rsidP="00C95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600" w:type="dxa"/>
          </w:tcPr>
          <w:p w14:paraId="38FDD4FE" w14:textId="77777777" w:rsidR="008B2DBF" w:rsidRPr="00B91709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1709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B917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</w:tbl>
    <w:p w14:paraId="353A2AC9" w14:textId="55ED4740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ACD4D3D" w14:textId="77777777" w:rsidR="00B750E2" w:rsidRPr="0005261B" w:rsidRDefault="00B750E2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388424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(ญ)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6D636ECA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9E22C9" w14:textId="57A29A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</w:t>
      </w:r>
      <w:r w:rsidRPr="006A5AA0">
        <w:rPr>
          <w:rFonts w:ascii="Angsana New" w:hAnsi="Angsana New" w:cs="Angsana New" w:hint="cs"/>
          <w:sz w:val="30"/>
          <w:szCs w:val="30"/>
          <w:cs/>
        </w:rPr>
        <w:t>สะสมและขาดทุนจากการด้อยค่า</w:t>
      </w:r>
      <w:r w:rsidRPr="006A5AA0">
        <w:rPr>
          <w:rFonts w:ascii="Angsana New" w:hAnsi="Angsana New" w:cs="Angsana New" w:hint="cs"/>
          <w:sz w:val="30"/>
          <w:szCs w:val="30"/>
        </w:rPr>
        <w:t xml:space="preserve"> </w:t>
      </w:r>
      <w:r w:rsidRPr="006A5AA0">
        <w:rPr>
          <w:rFonts w:ascii="Angsana New" w:hAnsi="Angsana New" w:cs="Angsana New" w:hint="cs"/>
          <w:sz w:val="30"/>
          <w:szCs w:val="30"/>
          <w:cs/>
        </w:rPr>
        <w:t>รายจ่าย</w:t>
      </w:r>
      <w:r w:rsidRPr="0005261B">
        <w:rPr>
          <w:rFonts w:ascii="Angsana New" w:hAnsi="Angsana New" w:cs="Angsana New" w:hint="cs"/>
          <w:sz w:val="30"/>
          <w:szCs w:val="30"/>
          <w:cs/>
        </w:rPr>
        <w:t>ภายหลัง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FA945F9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EE29D6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98"/>
        <w:gridCol w:w="3483"/>
      </w:tblGrid>
      <w:tr w:rsidR="008B2DBF" w:rsidRPr="0005261B" w14:paraId="2F56C4D7" w14:textId="77777777" w:rsidTr="005340E7">
        <w:tc>
          <w:tcPr>
            <w:tcW w:w="5598" w:type="dxa"/>
          </w:tcPr>
          <w:p w14:paraId="5AC7E26A" w14:textId="77777777" w:rsidR="008B2DBF" w:rsidRPr="0005261B" w:rsidRDefault="008B2DBF" w:rsidP="0054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483" w:type="dxa"/>
          </w:tcPr>
          <w:p w14:paraId="4145D70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</w:tbl>
    <w:p w14:paraId="36D806A2" w14:textId="77777777" w:rsidR="004774CB" w:rsidRPr="0005261B" w:rsidRDefault="004774CB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09C52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(ฎ)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สัญญาเช่า</w:t>
      </w:r>
    </w:p>
    <w:p w14:paraId="0EDDAEAF" w14:textId="77777777" w:rsidR="008B2DBF" w:rsidRPr="0054155E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9831B8E" w14:textId="6D953385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24"/>
          <w:szCs w:val="24"/>
        </w:rPr>
        <w:tab/>
      </w:r>
      <w:r w:rsidRPr="0005261B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</w:t>
      </w:r>
      <w:r w:rsidR="000523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="000523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C50853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DD4E04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ในฐานะผู้เช่า</w:t>
      </w:r>
    </w:p>
    <w:p w14:paraId="10CA066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3164D166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C1F513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42E38429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5203D2" w14:textId="5F97EBED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</w:t>
      </w:r>
      <w:r w:rsidRPr="006A5AA0">
        <w:rPr>
          <w:rFonts w:ascii="Angsana New" w:hAnsi="Angsana New" w:cs="Angsana New" w:hint="cs"/>
          <w:sz w:val="30"/>
          <w:szCs w:val="30"/>
          <w:cs/>
        </w:rPr>
        <w:t>สะสมและขาดทุนจากการด้อยค่า และปรับปรุง</w:t>
      </w:r>
      <w:r w:rsidRPr="0005261B">
        <w:rPr>
          <w:rFonts w:ascii="Angsana New" w:hAnsi="Angsana New" w:cs="Angsana New" w:hint="cs"/>
          <w:sz w:val="30"/>
          <w:szCs w:val="30"/>
          <w:cs/>
        </w:rPr>
        <w:t>เมื่อมี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>ด้วยเงินจ่ายล่วงหน้ารวมกับต้นทุนทางตรงเริ่มแรก ประมาณการต้นทุนใ</w:t>
      </w:r>
      <w:r w:rsidR="008E7771">
        <w:rPr>
          <w:rFonts w:ascii="Angsana New" w:hAnsi="Angsana New" w:cs="Angsana New" w:hint="cs"/>
          <w:b/>
          <w:sz w:val="30"/>
          <w:szCs w:val="30"/>
          <w:cs/>
        </w:rPr>
        <w:t>น</w:t>
      </w:r>
      <w:r w:rsidRPr="0005261B">
        <w:rPr>
          <w:rFonts w:ascii="Angsana New" w:hAnsi="Angsana New" w:cs="Angsana New" w:hint="cs"/>
          <w:b/>
          <w:sz w:val="30"/>
          <w:szCs w:val="30"/>
          <w:cs/>
        </w:rPr>
        <w:t>การบูรณะและสุทธิจากสิ่งจูงใจในสัญญาเช่าที่ได้รับ</w:t>
      </w:r>
      <w:r w:rsidRPr="0005261B">
        <w:rPr>
          <w:rFonts w:ascii="Angsana New" w:hAnsi="Angsana New" w:cs="Angsana New" w:hint="cs"/>
          <w:b/>
          <w:sz w:val="28"/>
          <w:szCs w:val="28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>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ในกรณีนี้</w:t>
      </w:r>
      <w:r w:rsidR="008E7771">
        <w:rPr>
          <w:rFonts w:ascii="Angsana New" w:hAnsi="Angsana New" w:cs="Angsana New" w:hint="cs"/>
          <w:sz w:val="30"/>
          <w:szCs w:val="30"/>
          <w:cs/>
        </w:rPr>
        <w:t xml:space="preserve">                 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E694A7C" w14:textId="0AD33F1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9EE80E" w14:textId="77777777" w:rsidR="00B750E2" w:rsidRDefault="00B750E2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8016D8" w14:textId="13270ACC" w:rsidR="00B750E2" w:rsidRDefault="00B750E2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50E2">
        <w:rPr>
          <w:rFonts w:ascii="Angsana New" w:hAnsi="Angsana New" w:cs="Angsana New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750E2">
        <w:rPr>
          <w:rFonts w:ascii="Angsana New" w:hAnsi="Angsana New" w:cs="Angsana New"/>
          <w:sz w:val="30"/>
          <w:szCs w:val="30"/>
        </w:rPr>
        <w:t xml:space="preserve"> </w:t>
      </w:r>
      <w:r w:rsidRPr="00B750E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B750E2">
        <w:rPr>
          <w:rFonts w:ascii="Angsana New" w:hAnsi="Angsana New" w:cs="Angsana New" w:hint="cs"/>
          <w:sz w:val="30"/>
          <w:szCs w:val="30"/>
          <w:cs/>
        </w:rPr>
        <w:t>กำ</w:t>
      </w:r>
      <w:r w:rsidRPr="00B750E2">
        <w:rPr>
          <w:rFonts w:ascii="Angsana New" w:hAnsi="Angsana New" w:cs="Angsana New"/>
          <w:sz w:val="30"/>
          <w:szCs w:val="30"/>
          <w:cs/>
        </w:rPr>
        <w:t>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29806C" w14:textId="77777777" w:rsidR="00B750E2" w:rsidRDefault="00B750E2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5B3D8D" w14:textId="5B391FA6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041E66" w:rsidRPr="0005261B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041E66" w:rsidRPr="0005261B">
        <w:rPr>
          <w:rFonts w:ascii="Angsana New" w:hAnsi="Angsana New" w:cs="Angsana New"/>
          <w:sz w:val="30"/>
          <w:szCs w:val="30"/>
        </w:rPr>
        <w:t xml:space="preserve">   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F554782" w14:textId="77777777" w:rsidR="008B2DBF" w:rsidRPr="0005261B" w:rsidRDefault="008B2DBF" w:rsidP="0005261B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A4EE50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ในฐานะผู้ให้เช่า</w:t>
      </w:r>
    </w:p>
    <w:p w14:paraId="38339FD2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F871D4C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7BB690" w14:textId="77777777" w:rsidR="008B2DBF" w:rsidRPr="0005261B" w:rsidRDefault="008B2DBF" w:rsidP="0005261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E1796DE" w14:textId="77777777" w:rsidR="008B2DBF" w:rsidRPr="0005261B" w:rsidRDefault="008B2DBF" w:rsidP="0005261B">
      <w:pPr>
        <w:tabs>
          <w:tab w:val="clear" w:pos="680"/>
          <w:tab w:val="clear" w:pos="907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A03937F" w14:textId="77777777" w:rsidR="008B2DBF" w:rsidRPr="0005261B" w:rsidRDefault="008B2DBF" w:rsidP="000526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5261B">
        <w:rPr>
          <w:rFonts w:ascii="Angsana New" w:hAnsi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5261B">
        <w:rPr>
          <w:rFonts w:ascii="Angsana New" w:hAnsi="Angsana New" w:hint="cs"/>
          <w:sz w:val="30"/>
          <w:szCs w:val="30"/>
        </w:rPr>
        <w:t xml:space="preserve"> </w:t>
      </w:r>
      <w:r w:rsidRPr="0005261B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63E4899" w14:textId="77777777" w:rsidR="008B2DBF" w:rsidRPr="0005261B" w:rsidRDefault="008B2DBF" w:rsidP="0005261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41123" w14:textId="77777777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(ฏ)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C259B6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F8677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13A643F5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42EF4D" w14:textId="19ED226E" w:rsidR="008B2DBF" w:rsidRDefault="008B2DBF" w:rsidP="006A5A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4774CB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</w:t>
      </w:r>
      <w:r w:rsidR="006A5AA0">
        <w:rPr>
          <w:rFonts w:ascii="Angsana New" w:hAnsi="Angsana New" w:cs="Angsana New" w:hint="cs"/>
          <w:sz w:val="30"/>
          <w:szCs w:val="30"/>
          <w:cs/>
        </w:rPr>
        <w:t>คำนวณโดยใช้</w:t>
      </w: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4774CB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ซึ่งแปรไปตามเวลาและความเสี่ยงที่มีต่อสินทรัพย์ </w:t>
      </w:r>
    </w:p>
    <w:p w14:paraId="3DC54F54" w14:textId="7D690BA0" w:rsidR="002677FE" w:rsidRDefault="002677FE" w:rsidP="004A460C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77FE">
        <w:rPr>
          <w:rFonts w:ascii="Angsana New" w:hAnsi="Angsana New" w:cs="Angsana New" w:hint="cs"/>
          <w:sz w:val="30"/>
          <w:szCs w:val="30"/>
          <w:cs/>
        </w:rPr>
        <w:lastRenderedPageBreak/>
        <w:t>ขาดทุนจากการด้อยค่าที่เคยรับรู้ในงวดก่อนจะถูกกลับรายการ</w:t>
      </w:r>
      <w:r w:rsidR="004A46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77FE">
        <w:rPr>
          <w:rFonts w:ascii="Angsana New" w:hAnsi="Angsana New" w:cs="Angsana New" w:hint="cs"/>
          <w:sz w:val="30"/>
          <w:szCs w:val="30"/>
          <w:cs/>
        </w:rPr>
        <w:t>หากมีการเปลี่ยนแปลงประมาณการที่ใช้ใน</w:t>
      </w:r>
      <w:r w:rsidR="00B438B7">
        <w:rPr>
          <w:rFonts w:ascii="Angsana New" w:hAnsi="Angsana New" w:cs="Angsana New"/>
          <w:sz w:val="30"/>
          <w:szCs w:val="30"/>
          <w:cs/>
        </w:rPr>
        <w:br/>
      </w:r>
      <w:r w:rsidRPr="002677FE">
        <w:rPr>
          <w:rFonts w:ascii="Angsana New" w:hAnsi="Angsana New" w:cs="Angsana New" w:hint="cs"/>
          <w:sz w:val="30"/>
          <w:szCs w:val="30"/>
          <w:cs/>
        </w:rPr>
        <w:t>การคำนวณมูลค่าที่คาดว่าจะได้รับคืน</w:t>
      </w:r>
      <w:r w:rsidR="00BC288D">
        <w:rPr>
          <w:rFonts w:ascii="Angsana New" w:hAnsi="Angsana New" w:cs="Angsana New" w:hint="cs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</w:t>
      </w:r>
      <w:r w:rsidRPr="002677FE">
        <w:rPr>
          <w:rFonts w:ascii="Angsana New" w:hAnsi="Angsana New" w:cs="Angsana New" w:hint="cs"/>
          <w:sz w:val="30"/>
          <w:szCs w:val="30"/>
          <w:cs/>
        </w:rPr>
        <w:t>ไม่เกินกว่ามูลค่าตามบัญชีภายหลังหักค่าเสื่อมราคา</w:t>
      </w:r>
      <w:r w:rsidR="00194057">
        <w:rPr>
          <w:rFonts w:ascii="Angsana New" w:hAnsi="Angsana New" w:cs="Angsana New" w:hint="cs"/>
          <w:sz w:val="30"/>
          <w:szCs w:val="30"/>
          <w:cs/>
        </w:rPr>
        <w:t>หรือ</w:t>
      </w:r>
      <w:r w:rsidR="006D4533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Pr="002677FE">
        <w:rPr>
          <w:rFonts w:ascii="Angsana New" w:hAnsi="Angsana New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76B99C07" w14:textId="77777777" w:rsidR="00BC288D" w:rsidRPr="0005261B" w:rsidRDefault="00BC288D" w:rsidP="004A460C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2A3463" w14:textId="77777777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>ฐ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  <w:t xml:space="preserve">ผลประโยชน์ของพนักงาน  </w:t>
      </w:r>
    </w:p>
    <w:p w14:paraId="777022E4" w14:textId="4F321819" w:rsidR="00BC288D" w:rsidRDefault="008B2DBF" w:rsidP="0026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</w:p>
    <w:p w14:paraId="3AC5B87F" w14:textId="13A7794C" w:rsidR="00BC288D" w:rsidRPr="00BC288D" w:rsidRDefault="00BC288D" w:rsidP="00BC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โ</w:t>
      </w:r>
      <w:r w:rsidRPr="00BC288D">
        <w:rPr>
          <w:rFonts w:ascii="Angsana New" w:hAnsi="Angsana New" w:cs="Angsana New" w:hint="cs"/>
          <w:i/>
          <w:iCs/>
          <w:sz w:val="30"/>
          <w:szCs w:val="30"/>
          <w:cs/>
        </w:rPr>
        <w:t>ครงการสมทบเงิน</w:t>
      </w:r>
    </w:p>
    <w:p w14:paraId="782AA709" w14:textId="180034F6" w:rsidR="00BC288D" w:rsidRPr="00BC288D" w:rsidRDefault="00BC288D" w:rsidP="00BC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288D">
        <w:rPr>
          <w:rFonts w:ascii="Angsana New" w:hAnsi="Angsana New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630BE42" w14:textId="77777777" w:rsidR="00BC288D" w:rsidRPr="002677FE" w:rsidRDefault="00BC288D" w:rsidP="0026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4C71EC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05261B">
        <w:rPr>
          <w:rFonts w:ascii="Angsana New" w:hAnsi="Angsana New" w:cs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7F58B087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87923C2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5D6E91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D678724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621A53" w14:textId="2A59362F" w:rsidR="004774CB" w:rsidRDefault="008B2DBF" w:rsidP="00B750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92FD05D" w14:textId="77777777" w:rsidR="00B750E2" w:rsidRPr="004774CB" w:rsidRDefault="00B750E2" w:rsidP="00477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77F2570" w14:textId="376DFED7" w:rsidR="008B2DBF" w:rsidRDefault="004774CB" w:rsidP="00477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4774CB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ระยะสั้นของพนักงาน</w:t>
      </w:r>
    </w:p>
    <w:p w14:paraId="52D1A4DC" w14:textId="6EB0A87C" w:rsidR="008B2DBF" w:rsidRPr="004774CB" w:rsidRDefault="005822C6" w:rsidP="00477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22C6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822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22C6">
        <w:rPr>
          <w:rFonts w:ascii="Angsana New" w:hAnsi="Angsana New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5822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22C6">
        <w:rPr>
          <w:rFonts w:ascii="Angsana New" w:hAnsi="Angsana New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FAE5E6B" w14:textId="77777777" w:rsidR="008B2DBF" w:rsidRPr="0005261B" w:rsidRDefault="008B2DBF" w:rsidP="0005261B">
      <w:pPr>
        <w:pStyle w:val="Heading8"/>
        <w:tabs>
          <w:tab w:val="left" w:pos="486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(ฑ)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ประมาณการหนี้สิน</w:t>
      </w:r>
    </w:p>
    <w:p w14:paraId="6F69082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6BE0B2" w14:textId="4660A4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47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497DC9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F7459B" w14:textId="77777777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(ฒ)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19362B9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E33295B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BC6584F" w14:textId="77777777" w:rsidR="008B2DBF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33696C8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การวัดมูลค่ายุติธรรมของสินทรัพย์หรือหนี้สิน</w:t>
      </w:r>
      <w:r w:rsidRPr="0005261B" w:rsidDel="001A6CC8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5261B" w:rsidDel="001A6CC8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ดังนี้ </w:t>
      </w:r>
    </w:p>
    <w:p w14:paraId="00434676" w14:textId="77777777" w:rsidR="008B2DBF" w:rsidRPr="0005261B" w:rsidDel="001A6CC8" w:rsidRDefault="008B2DBF" w:rsidP="0005261B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1 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F2BB24" w14:textId="77777777" w:rsidR="008B2DBF" w:rsidRPr="0005261B" w:rsidDel="001A6CC8" w:rsidRDefault="008B2DBF" w:rsidP="0005261B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2 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>1</w:t>
      </w:r>
    </w:p>
    <w:p w14:paraId="0E02163F" w14:textId="77777777" w:rsidR="008B2DBF" w:rsidRPr="0005261B" w:rsidDel="001A6CC8" w:rsidRDefault="008B2DBF" w:rsidP="0005261B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5261B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3 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1C194D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2191E0DF" w14:textId="77777777" w:rsidR="005822C6" w:rsidRDefault="008B2DBF" w:rsidP="00D818C7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5822C6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             </w:t>
      </w:r>
    </w:p>
    <w:p w14:paraId="05762276" w14:textId="77777777" w:rsidR="005822C6" w:rsidRDefault="005822C6" w:rsidP="00D818C7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627B261" w14:textId="746C9AA8" w:rsidR="008B2DBF" w:rsidRPr="0005261B" w:rsidRDefault="008B2DBF" w:rsidP="00D818C7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43FE806" w14:textId="77777777" w:rsidR="005822C6" w:rsidRPr="0005261B" w:rsidRDefault="005822C6" w:rsidP="004D7C99">
      <w:pPr>
        <w:pStyle w:val="BodyText"/>
        <w:tabs>
          <w:tab w:val="clear" w:pos="454"/>
          <w:tab w:val="left" w:pos="1260"/>
        </w:tabs>
        <w:spacing w:after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C8F3820" w14:textId="3EAB1A74" w:rsidR="004774CB" w:rsidRPr="0005261B" w:rsidRDefault="008B2DBF" w:rsidP="004774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05261B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</w:p>
    <w:p w14:paraId="5E6B2C86" w14:textId="77777777" w:rsidR="008B2DBF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4DFE49" w14:textId="77777777" w:rsidR="005A5A79" w:rsidRDefault="005A5A79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B6E881" w14:textId="77777777" w:rsidR="005A5A79" w:rsidRDefault="005A5A79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64B174" w14:textId="77777777" w:rsidR="005A5A79" w:rsidRPr="0005261B" w:rsidRDefault="005A5A79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97F54F" w14:textId="41F001DF" w:rsidR="008B2DBF" w:rsidRPr="0005261B" w:rsidRDefault="008B2DBF" w:rsidP="0005261B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(ณ)</w:t>
      </w:r>
      <w:r w:rsidRPr="0005261B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70AAAF5D" w14:textId="77777777" w:rsidR="008B2DBF" w:rsidRPr="007E5E68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524D49" w14:textId="1C80E44F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5D6BCA8D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B4665AF" w14:textId="3DEC6B6A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รายได้จากการขายสินค้ารับรู้ ณ วันที่มีการส่งมอบสินค้าให้กับลูกค้า</w:t>
      </w:r>
    </w:p>
    <w:p w14:paraId="26B7919D" w14:textId="365D4EF4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B59FFDC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(ด)</w:t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76B9943A" w14:textId="77777777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8787845" w14:textId="18B67012" w:rsidR="008B2DBF" w:rsidRPr="0005261B" w:rsidRDefault="008B2DBF" w:rsidP="0005261B">
      <w:pPr>
        <w:pStyle w:val="BodyText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05261B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</w:p>
    <w:p w14:paraId="50AACB01" w14:textId="77777777" w:rsidR="008B2DBF" w:rsidRPr="007E5E68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33ABA55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F0B27F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 w:bidi="ar-SA"/>
        </w:rPr>
      </w:pPr>
    </w:p>
    <w:p w14:paraId="2A092DCF" w14:textId="35B5B753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D26CB9" w:rsidRPr="00D26CB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D26CB9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D26CB9" w:rsidRPr="00D26CB9">
        <w:rPr>
          <w:rFonts w:ascii="Angsana New" w:hAnsi="Angsana New" w:cs="Angsana New"/>
          <w:sz w:val="30"/>
          <w:szCs w:val="30"/>
          <w:cs/>
        </w:rPr>
        <w:t>ผลแตกต่างชั่วคราว</w:t>
      </w:r>
      <w:r w:rsidR="00D26CB9" w:rsidRPr="00D26CB9">
        <w:rPr>
          <w:rFonts w:ascii="Angsana New" w:hAnsi="Angsana New" w:cs="Angsana New"/>
          <w:sz w:val="30"/>
          <w:szCs w:val="30"/>
        </w:rPr>
        <w:t xml:space="preserve"> </w:t>
      </w:r>
      <w:r w:rsidR="00D26CB9" w:rsidRPr="00D26CB9">
        <w:rPr>
          <w:rFonts w:ascii="Angsana New" w:hAnsi="Angsana New" w:cs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สำหรับการรับรู้สินทรัพย์หรือหนี้สินในครั้งแรกซึ่งเป็นรายการที่ไม่ใช่การรวมธุรกิจหรือ</w:t>
      </w:r>
      <w:r w:rsidR="00D26CB9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D26CB9" w:rsidRPr="00D26CB9">
        <w:rPr>
          <w:rFonts w:ascii="Angsana New" w:hAnsi="Angsana New" w:cs="Angsana New"/>
          <w:sz w:val="30"/>
          <w:szCs w:val="30"/>
          <w:cs/>
        </w:rPr>
        <w:t>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3D2F3A70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E1A52A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68A2B3B" w14:textId="77777777" w:rsidR="008B2DBF" w:rsidRPr="0005261B" w:rsidRDefault="008B2DBF" w:rsidP="0005261B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3A91EF" w14:textId="5183EBC4" w:rsidR="008B2DBF" w:rsidRPr="00D26CB9" w:rsidRDefault="008B2DBF" w:rsidP="00D26CB9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05261B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05261B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71FD53B0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6F1070C" w14:textId="77777777" w:rsidR="008B2DBF" w:rsidRPr="00CF3836" w:rsidRDefault="008B2DBF" w:rsidP="00CF3836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sz w:val="24"/>
          <w:szCs w:val="24"/>
          <w:cs/>
        </w:rPr>
      </w:pPr>
    </w:p>
    <w:p w14:paraId="67A819D2" w14:textId="7539C217" w:rsidR="008B2DBF" w:rsidRPr="00CF3836" w:rsidRDefault="008B2DBF" w:rsidP="00CF3836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3836">
        <w:rPr>
          <w:rFonts w:ascii="Angsana New" w:hAnsi="Angsana New" w:cs="Angsana New" w:hint="cs"/>
          <w:sz w:val="30"/>
          <w:szCs w:val="30"/>
          <w:cs/>
          <w:lang w:bidi="th-TH"/>
        </w:rPr>
        <w:t>ความสัมพันธ์ที่มีกับ</w:t>
      </w:r>
      <w:r w:rsidR="0080299F" w:rsidRPr="00CF3836">
        <w:rPr>
          <w:rFonts w:ascii="Angsana New" w:hAnsi="Angsana New" w:cs="Angsana New" w:hint="cs"/>
          <w:sz w:val="30"/>
          <w:szCs w:val="30"/>
          <w:cs/>
          <w:lang w:bidi="th-TH"/>
        </w:rPr>
        <w:t>บริษัทใหญ่</w:t>
      </w:r>
      <w:r w:rsidR="009D77BD" w:rsidRPr="00CF3836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="0080299F" w:rsidRPr="00CF3836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CF383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บริษัทย่อยและบริษัทร่วมได้เปิดเผยในหมายเหตุข้อ </w:t>
      </w:r>
      <w:r w:rsidR="00AB2E33" w:rsidRPr="0005261B">
        <w:rPr>
          <w:rFonts w:ascii="Angsana New" w:hAnsi="Angsana New" w:cs="Angsana New" w:hint="cs"/>
          <w:bCs/>
          <w:sz w:val="30"/>
          <w:szCs w:val="30"/>
          <w:lang w:bidi="th-TH"/>
        </w:rPr>
        <w:t>1</w:t>
      </w:r>
      <w:r w:rsidR="00AB2E33" w:rsidRPr="00CF383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5261B">
        <w:rPr>
          <w:rFonts w:ascii="Angsana New" w:hAnsi="Angsana New" w:cs="Angsana New" w:hint="cs"/>
          <w:bCs/>
          <w:sz w:val="30"/>
          <w:szCs w:val="30"/>
          <w:lang w:bidi="th-TH"/>
        </w:rPr>
        <w:t xml:space="preserve">8 </w:t>
      </w:r>
      <w:r w:rsidRPr="00CF383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 </w:t>
      </w:r>
      <w:r w:rsidRPr="0005261B">
        <w:rPr>
          <w:rFonts w:ascii="Angsana New" w:hAnsi="Angsana New" w:cs="Angsana New" w:hint="cs"/>
          <w:bCs/>
          <w:sz w:val="30"/>
          <w:szCs w:val="30"/>
          <w:lang w:bidi="th-TH"/>
        </w:rPr>
        <w:t>9</w:t>
      </w:r>
      <w:r w:rsidR="007A4594" w:rsidRPr="00CF383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F383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สำหรับบุคคลหรือกิจการอื่นที่เกี่ยวข้องกันที่</w:t>
      </w:r>
      <w:r w:rsidR="00545EEA" w:rsidRPr="00CF383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กลุ่มบริษัท</w:t>
      </w:r>
      <w:r w:rsidRPr="00CF383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มีรายการระหว่างกันที่มีนัยสำคัญกับกลุ่มบริษัทในระหว่างปี</w:t>
      </w:r>
      <w:r w:rsidRPr="00CF3836">
        <w:rPr>
          <w:rFonts w:ascii="Angsana New" w:hAnsi="Angsana New" w:cs="Angsana New" w:hint="cs"/>
          <w:sz w:val="30"/>
          <w:szCs w:val="30"/>
          <w:cs/>
          <w:lang w:bidi="th-TH"/>
        </w:rPr>
        <w:t>มีดังต่อไปนี้</w:t>
      </w:r>
    </w:p>
    <w:p w14:paraId="36F36B8D" w14:textId="77777777" w:rsidR="008B2DBF" w:rsidRPr="00CF3836" w:rsidRDefault="008B2DBF" w:rsidP="0005261B">
      <w:pPr>
        <w:spacing w:line="240" w:lineRule="auto"/>
        <w:ind w:left="540" w:right="-10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3600"/>
      </w:tblGrid>
      <w:tr w:rsidR="008B2DBF" w:rsidRPr="0005261B" w14:paraId="7F3B6A68" w14:textId="77777777" w:rsidTr="00CF3836">
        <w:trPr>
          <w:trHeight w:val="20"/>
          <w:tblHeader/>
        </w:trPr>
        <w:tc>
          <w:tcPr>
            <w:tcW w:w="4050" w:type="dxa"/>
          </w:tcPr>
          <w:p w14:paraId="3371C708" w14:textId="77777777" w:rsidR="008B2DBF" w:rsidRPr="0005261B" w:rsidRDefault="008B2DBF" w:rsidP="0005261B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EED4A56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00" w:type="dxa"/>
          </w:tcPr>
          <w:p w14:paraId="60498335" w14:textId="77777777" w:rsidR="008B2DBF" w:rsidRPr="0005261B" w:rsidRDefault="008B2DBF" w:rsidP="005625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30"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2DBF" w:rsidRPr="0005261B" w14:paraId="1ADEF91B" w14:textId="77777777" w:rsidTr="00CF3836">
        <w:trPr>
          <w:trHeight w:val="20"/>
        </w:trPr>
        <w:tc>
          <w:tcPr>
            <w:tcW w:w="4050" w:type="dxa"/>
          </w:tcPr>
          <w:p w14:paraId="6F52B80A" w14:textId="7DC3A46F" w:rsidR="008B2DBF" w:rsidRPr="0005261B" w:rsidRDefault="008B2DBF" w:rsidP="0005261B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05261B">
              <w:rPr>
                <w:rFonts w:ascii="Angsana New" w:hAnsi="Angsana New" w:cs="Angsana New" w:hint="cs"/>
                <w:sz w:val="32"/>
                <w:szCs w:val="32"/>
              </w:rPr>
              <w:t>Tepro</w:t>
            </w:r>
            <w:proofErr w:type="spellEnd"/>
            <w:r w:rsidRPr="0005261B">
              <w:rPr>
                <w:rFonts w:ascii="Angsana New" w:hAnsi="Angsana New" w:cs="Angsana New" w:hint="cs"/>
                <w:sz w:val="32"/>
                <w:szCs w:val="32"/>
              </w:rPr>
              <w:t xml:space="preserve"> Inc. Co., Ltd.</w:t>
            </w:r>
          </w:p>
        </w:tc>
        <w:tc>
          <w:tcPr>
            <w:tcW w:w="1530" w:type="dxa"/>
          </w:tcPr>
          <w:p w14:paraId="536B451A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00" w:type="dxa"/>
          </w:tcPr>
          <w:p w14:paraId="5546DED2" w14:textId="34AEC0FF" w:rsidR="008B2DBF" w:rsidRPr="0005261B" w:rsidRDefault="008B2DBF" w:rsidP="0056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430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</w:t>
            </w:r>
            <w:r w:rsidR="0046050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</w:tr>
      <w:tr w:rsidR="008B2DBF" w:rsidRPr="0005261B" w14:paraId="16A67E0F" w14:textId="77777777" w:rsidTr="00CF3836">
        <w:trPr>
          <w:trHeight w:val="20"/>
        </w:trPr>
        <w:tc>
          <w:tcPr>
            <w:tcW w:w="4050" w:type="dxa"/>
          </w:tcPr>
          <w:p w14:paraId="6B481C5C" w14:textId="7825463A" w:rsidR="008B2DBF" w:rsidRPr="0005261B" w:rsidRDefault="008B2DBF" w:rsidP="00CF3836">
            <w:pPr>
              <w:spacing w:line="240" w:lineRule="auto"/>
              <w:ind w:right="-194"/>
              <w:rPr>
                <w:rFonts w:ascii="Angsana New" w:hAnsi="Angsana New" w:cs="Angsana New"/>
                <w:sz w:val="32"/>
                <w:szCs w:val="32"/>
              </w:rPr>
            </w:pPr>
            <w:r w:rsidRPr="0005261B">
              <w:rPr>
                <w:rFonts w:ascii="Angsana New" w:hAnsi="Angsana New" w:cs="Angsana New" w:hint="cs"/>
                <w:sz w:val="32"/>
                <w:szCs w:val="32"/>
              </w:rPr>
              <w:t>Kinugawa Rubber and Plastic Wuhu Co., Ltd.</w:t>
            </w:r>
          </w:p>
        </w:tc>
        <w:tc>
          <w:tcPr>
            <w:tcW w:w="1530" w:type="dxa"/>
          </w:tcPr>
          <w:p w14:paraId="4902D841" w14:textId="77777777" w:rsidR="008B2DBF" w:rsidRPr="0005261B" w:rsidRDefault="008B2DBF" w:rsidP="0005261B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600" w:type="dxa"/>
          </w:tcPr>
          <w:p w14:paraId="5F45DFC5" w14:textId="1B2893E4" w:rsidR="008B2DBF" w:rsidRPr="0005261B" w:rsidRDefault="008B2DBF" w:rsidP="0056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430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</w:t>
            </w:r>
            <w:r w:rsidR="0046050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</w:tr>
    </w:tbl>
    <w:p w14:paraId="5E98ECC3" w14:textId="6E227E20" w:rsidR="008B2DBF" w:rsidRPr="00CF3836" w:rsidRDefault="00CF3836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4"/>
          <w:szCs w:val="24"/>
        </w:rPr>
      </w:pPr>
      <w:r>
        <w:rPr>
          <w:rFonts w:ascii="Angsana New" w:hAnsi="Angsana New" w:cs="Angsana New"/>
          <w:bCs/>
          <w:sz w:val="30"/>
          <w:szCs w:val="30"/>
        </w:rPr>
        <w:tab/>
      </w:r>
    </w:p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1"/>
        <w:gridCol w:w="9"/>
        <w:gridCol w:w="231"/>
        <w:gridCol w:w="20"/>
        <w:gridCol w:w="20"/>
        <w:gridCol w:w="1039"/>
        <w:gridCol w:w="40"/>
        <w:gridCol w:w="214"/>
        <w:gridCol w:w="60"/>
        <w:gridCol w:w="1028"/>
        <w:gridCol w:w="54"/>
        <w:gridCol w:w="214"/>
        <w:gridCol w:w="60"/>
        <w:gridCol w:w="1026"/>
        <w:gridCol w:w="35"/>
      </w:tblGrid>
      <w:tr w:rsidR="0046050D" w:rsidRPr="0005261B" w14:paraId="44A03956" w14:textId="77777777" w:rsidTr="0046050D">
        <w:trPr>
          <w:gridAfter w:val="1"/>
          <w:wAfter w:w="19" w:type="pct"/>
          <w:cantSplit/>
        </w:trPr>
        <w:tc>
          <w:tcPr>
            <w:tcW w:w="2180" w:type="pct"/>
          </w:tcPr>
          <w:p w14:paraId="2FBB35FF" w14:textId="5786CAD0" w:rsidR="0046050D" w:rsidRPr="0005261B" w:rsidRDefault="0046050D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6"/>
          </w:tcPr>
          <w:p w14:paraId="547418CE" w14:textId="11E7E77D" w:rsidR="0046050D" w:rsidRPr="0005261B" w:rsidRDefault="0046050D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gridSpan w:val="2"/>
          </w:tcPr>
          <w:p w14:paraId="04E88369" w14:textId="77777777" w:rsidR="0046050D" w:rsidRPr="0005261B" w:rsidRDefault="0046050D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pct"/>
            <w:gridSpan w:val="6"/>
          </w:tcPr>
          <w:p w14:paraId="39DBE9AC" w14:textId="639C0BD1" w:rsidR="0046050D" w:rsidRPr="0005261B" w:rsidRDefault="0046050D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50D" w:rsidRPr="0005261B" w14:paraId="466D0FB3" w14:textId="77777777" w:rsidTr="0046050D">
        <w:trPr>
          <w:gridAfter w:val="1"/>
          <w:wAfter w:w="19" w:type="pct"/>
          <w:cantSplit/>
        </w:trPr>
        <w:tc>
          <w:tcPr>
            <w:tcW w:w="2180" w:type="pct"/>
          </w:tcPr>
          <w:p w14:paraId="2769F039" w14:textId="6747E805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0" w:type="pct"/>
          </w:tcPr>
          <w:p w14:paraId="263189E8" w14:textId="4C9CF85C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" w:type="pct"/>
            <w:gridSpan w:val="2"/>
          </w:tcPr>
          <w:p w14:paraId="558462E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52D2CE52" w14:textId="3CF0B485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gridSpan w:val="2"/>
          </w:tcPr>
          <w:p w14:paraId="7C42058A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0BDB729A" w14:textId="794A16A6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gridSpan w:val="2"/>
          </w:tcPr>
          <w:p w14:paraId="7CC82DF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69893DB" w14:textId="2A53D152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6050D" w:rsidRPr="0005261B" w14:paraId="43BE3FEF" w14:textId="77777777" w:rsidTr="0046050D">
        <w:trPr>
          <w:gridAfter w:val="1"/>
          <w:wAfter w:w="19" w:type="pct"/>
          <w:cantSplit/>
        </w:trPr>
        <w:tc>
          <w:tcPr>
            <w:tcW w:w="2180" w:type="pct"/>
          </w:tcPr>
          <w:p w14:paraId="04A2D4E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14"/>
          </w:tcPr>
          <w:p w14:paraId="43DB00E6" w14:textId="7159779C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50D" w:rsidRPr="0005261B" w14:paraId="2C12D5DB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1A6AB16C" w14:textId="43690AB3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6266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บริษัทใหญ่ของกลุ่มบริษัท</w:t>
            </w:r>
          </w:p>
        </w:tc>
        <w:tc>
          <w:tcPr>
            <w:tcW w:w="590" w:type="pct"/>
          </w:tcPr>
          <w:p w14:paraId="0A2545D1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2F424A3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7B2E6684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3E1FC5F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63FAAA36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2260C1C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4F6687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6050D" w:rsidRPr="0005261B" w14:paraId="24C561CB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69A2FB9D" w14:textId="77777777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0" w:type="pct"/>
          </w:tcPr>
          <w:p w14:paraId="2C9B93B2" w14:textId="402B550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11,951</w:t>
            </w:r>
          </w:p>
        </w:tc>
        <w:tc>
          <w:tcPr>
            <w:tcW w:w="132" w:type="pct"/>
            <w:gridSpan w:val="2"/>
          </w:tcPr>
          <w:p w14:paraId="677DEF73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6557FC2C" w14:textId="344F0489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12,049</w:t>
            </w:r>
          </w:p>
        </w:tc>
        <w:tc>
          <w:tcPr>
            <w:tcW w:w="140" w:type="pct"/>
            <w:gridSpan w:val="2"/>
          </w:tcPr>
          <w:p w14:paraId="7B72055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6042CC64" w14:textId="34618642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11,951</w:t>
            </w:r>
          </w:p>
        </w:tc>
        <w:tc>
          <w:tcPr>
            <w:tcW w:w="148" w:type="pct"/>
            <w:gridSpan w:val="2"/>
          </w:tcPr>
          <w:p w14:paraId="7DA7FBC1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30721CBE" w14:textId="081CEE6D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4088">
              <w:rPr>
                <w:rFonts w:ascii="Angsana New" w:hAnsi="Angsana New" w:cs="Angsana New"/>
                <w:sz w:val="30"/>
                <w:szCs w:val="30"/>
              </w:rPr>
              <w:t>12,049</w:t>
            </w:r>
          </w:p>
        </w:tc>
      </w:tr>
      <w:tr w:rsidR="0046050D" w:rsidRPr="0005261B" w14:paraId="5AFD9620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43456823" w14:textId="77777777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</w:tcPr>
          <w:p w14:paraId="58B8D3D1" w14:textId="0664F39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12,250</w:t>
            </w:r>
          </w:p>
        </w:tc>
        <w:tc>
          <w:tcPr>
            <w:tcW w:w="132" w:type="pct"/>
            <w:gridSpan w:val="2"/>
          </w:tcPr>
          <w:p w14:paraId="45A2CF3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11F560F5" w14:textId="4E8BD4A3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4088">
              <w:rPr>
                <w:rFonts w:ascii="Angsana New" w:hAnsi="Angsana New" w:cs="Angsana New"/>
                <w:sz w:val="30"/>
                <w:szCs w:val="30"/>
              </w:rPr>
              <w:t>13,604</w:t>
            </w:r>
          </w:p>
        </w:tc>
        <w:tc>
          <w:tcPr>
            <w:tcW w:w="140" w:type="pct"/>
            <w:gridSpan w:val="2"/>
          </w:tcPr>
          <w:p w14:paraId="0D954BE8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338DBFE6" w14:textId="019ABF5D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12,250</w:t>
            </w:r>
          </w:p>
        </w:tc>
        <w:tc>
          <w:tcPr>
            <w:tcW w:w="148" w:type="pct"/>
            <w:gridSpan w:val="2"/>
          </w:tcPr>
          <w:p w14:paraId="6007B25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252BBDB" w14:textId="0F6D5871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13,604</w:t>
            </w:r>
          </w:p>
        </w:tc>
      </w:tr>
      <w:tr w:rsidR="0046050D" w:rsidRPr="0005261B" w14:paraId="70360895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44579F53" w14:textId="77777777" w:rsidR="0046050D" w:rsidRPr="00CF3836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7087FB02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2BB55CFC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gridSpan w:val="3"/>
          </w:tcPr>
          <w:p w14:paraId="67BD00B1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pct"/>
            <w:gridSpan w:val="2"/>
          </w:tcPr>
          <w:p w14:paraId="58D07BA3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14:paraId="51240749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6E386B03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14:paraId="056E36B9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050D" w:rsidRPr="0005261B" w14:paraId="28B370BD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63F430DE" w14:textId="77777777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2A038E7D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57E2314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3314B605" w14:textId="589CE9EF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C97AC0B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21AFEDC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540AAB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CE28274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050D" w:rsidRPr="0005261B" w14:paraId="455BE653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06F8B8E9" w14:textId="77777777" w:rsidR="0046050D" w:rsidRPr="00753256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0" w:type="pct"/>
          </w:tcPr>
          <w:p w14:paraId="0EDA899B" w14:textId="44459A5F" w:rsidR="0046050D" w:rsidRPr="00753256" w:rsidRDefault="0046050D" w:rsidP="008E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0DDB34E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0434B9CA" w14:textId="2C5328B4" w:rsidR="0046050D" w:rsidRPr="00753256" w:rsidRDefault="0046050D" w:rsidP="008E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75C836FF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1CF2D2D2" w14:textId="67F2FADB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4,051</w:t>
            </w:r>
          </w:p>
        </w:tc>
        <w:tc>
          <w:tcPr>
            <w:tcW w:w="148" w:type="pct"/>
            <w:gridSpan w:val="2"/>
          </w:tcPr>
          <w:p w14:paraId="2A8E7145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359C39A3" w14:textId="5C826952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4,528</w:t>
            </w:r>
          </w:p>
        </w:tc>
      </w:tr>
      <w:tr w:rsidR="0046050D" w:rsidRPr="0005261B" w14:paraId="2C55627B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5BE7AD20" w14:textId="2EE20460" w:rsidR="0046050D" w:rsidRPr="00753256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0" w:type="pct"/>
          </w:tcPr>
          <w:p w14:paraId="61E987E7" w14:textId="2680D81D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70F9C9B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0CF7D189" w14:textId="7C26878F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1A2E257A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77606F57" w14:textId="361BD2C7" w:rsidR="0046050D" w:rsidRPr="002A3F7F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36,362</w:t>
            </w:r>
          </w:p>
        </w:tc>
        <w:tc>
          <w:tcPr>
            <w:tcW w:w="148" w:type="pct"/>
            <w:gridSpan w:val="2"/>
          </w:tcPr>
          <w:p w14:paraId="499C5B62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E6AA555" w14:textId="01C5D5FF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39,995</w:t>
            </w:r>
          </w:p>
        </w:tc>
      </w:tr>
      <w:tr w:rsidR="0046050D" w:rsidRPr="0005261B" w14:paraId="02E1D5CD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719FDC42" w14:textId="6685C45E" w:rsidR="0046050D" w:rsidRPr="00753256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0" w:type="pct"/>
          </w:tcPr>
          <w:p w14:paraId="1CD1D594" w14:textId="710808E1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38FB3D26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19659EFE" w14:textId="0F2516C1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6A9134FC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5FAAA905" w14:textId="54C5AC36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148" w:type="pct"/>
            <w:gridSpan w:val="2"/>
          </w:tcPr>
          <w:p w14:paraId="31232039" w14:textId="77777777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B980AC4" w14:textId="5FCCDD64" w:rsidR="0046050D" w:rsidRPr="0075325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/>
                <w:sz w:val="30"/>
                <w:szCs w:val="30"/>
              </w:rPr>
              <w:t>1,256</w:t>
            </w:r>
          </w:p>
        </w:tc>
      </w:tr>
      <w:tr w:rsidR="0046050D" w:rsidRPr="0005261B" w14:paraId="2442A777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2CD3CFB9" w14:textId="51563160" w:rsidR="0046050D" w:rsidRPr="00CF3836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54D4B32A" w14:textId="72B106DD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7EEA439F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gridSpan w:val="3"/>
          </w:tcPr>
          <w:p w14:paraId="7C312424" w14:textId="0C614812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pct"/>
            <w:gridSpan w:val="2"/>
          </w:tcPr>
          <w:p w14:paraId="0444832D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14:paraId="5368FFD5" w14:textId="0B1690B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7E2B67D7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14:paraId="623B9EA9" w14:textId="7BBA7C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050D" w:rsidRPr="0005261B" w14:paraId="46BACB18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2C1F538D" w14:textId="3C45E614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48D52176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371928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270ECC5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DC0E44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6C02D2C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35E26A4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DFD3A8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050D" w:rsidRPr="0005261B" w14:paraId="6A535EDA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070E3C34" w14:textId="5203051E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0" w:type="pct"/>
          </w:tcPr>
          <w:p w14:paraId="48283A42" w14:textId="5772B255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96,</w:t>
            </w:r>
            <w:r>
              <w:rPr>
                <w:rFonts w:ascii="Angsana New" w:hAnsi="Angsana New" w:cs="Angsana New"/>
                <w:sz w:val="30"/>
                <w:szCs w:val="30"/>
              </w:rPr>
              <w:t>684</w:t>
            </w:r>
          </w:p>
        </w:tc>
        <w:tc>
          <w:tcPr>
            <w:tcW w:w="132" w:type="pct"/>
            <w:gridSpan w:val="2"/>
          </w:tcPr>
          <w:p w14:paraId="4A4FC5A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715D682F" w14:textId="5EB57C66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122,170</w:t>
            </w:r>
          </w:p>
        </w:tc>
        <w:tc>
          <w:tcPr>
            <w:tcW w:w="140" w:type="pct"/>
            <w:gridSpan w:val="2"/>
          </w:tcPr>
          <w:p w14:paraId="2772C3D8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78CFF72D" w14:textId="73723855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96,280</w:t>
            </w:r>
          </w:p>
        </w:tc>
        <w:tc>
          <w:tcPr>
            <w:tcW w:w="148" w:type="pct"/>
            <w:gridSpan w:val="2"/>
          </w:tcPr>
          <w:p w14:paraId="5D4A8503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0EDDB41C" w14:textId="7FE80891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121,854</w:t>
            </w:r>
          </w:p>
        </w:tc>
      </w:tr>
      <w:tr w:rsidR="0046050D" w:rsidRPr="0005261B" w14:paraId="0D20E546" w14:textId="77777777" w:rsidTr="0046050D">
        <w:trPr>
          <w:gridAfter w:val="1"/>
          <w:wAfter w:w="19" w:type="pct"/>
          <w:trHeight w:val="317"/>
        </w:trPr>
        <w:tc>
          <w:tcPr>
            <w:tcW w:w="2180" w:type="pct"/>
          </w:tcPr>
          <w:p w14:paraId="1B6AB261" w14:textId="4E5987B2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0" w:type="pct"/>
          </w:tcPr>
          <w:p w14:paraId="6749FD44" w14:textId="2DC2E31D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5,773</w:t>
            </w:r>
          </w:p>
        </w:tc>
        <w:tc>
          <w:tcPr>
            <w:tcW w:w="132" w:type="pct"/>
            <w:gridSpan w:val="2"/>
          </w:tcPr>
          <w:p w14:paraId="1C86053A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5C834EA5" w14:textId="269EA4DF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5,895</w:t>
            </w:r>
          </w:p>
        </w:tc>
        <w:tc>
          <w:tcPr>
            <w:tcW w:w="140" w:type="pct"/>
            <w:gridSpan w:val="2"/>
          </w:tcPr>
          <w:p w14:paraId="346D023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54FA852B" w14:textId="2691968D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5,773</w:t>
            </w:r>
          </w:p>
        </w:tc>
        <w:tc>
          <w:tcPr>
            <w:tcW w:w="148" w:type="pct"/>
            <w:gridSpan w:val="2"/>
          </w:tcPr>
          <w:p w14:paraId="29D39B43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35F82E9C" w14:textId="2C2CB539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5,895</w:t>
            </w:r>
          </w:p>
        </w:tc>
      </w:tr>
      <w:tr w:rsidR="0046050D" w:rsidRPr="0005261B" w14:paraId="061E7D13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420876A9" w14:textId="597A690A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0" w:type="pct"/>
          </w:tcPr>
          <w:p w14:paraId="59BD0F21" w14:textId="0B54754B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4FA47B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509F2D4C" w14:textId="0A0944F2" w:rsidR="0046050D" w:rsidRPr="0005261B" w:rsidRDefault="0046050D" w:rsidP="008E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05999E52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715B5DDE" w14:textId="341B57BC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5325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92D02AF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ECCE94A" w14:textId="1102B3BA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46050D" w:rsidRPr="0005261B" w14:paraId="0AE90E41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411AF4CC" w14:textId="66565F59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0" w:type="pct"/>
          </w:tcPr>
          <w:p w14:paraId="422E163E" w14:textId="566B07FE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5,444</w:t>
            </w:r>
          </w:p>
        </w:tc>
        <w:tc>
          <w:tcPr>
            <w:tcW w:w="132" w:type="pct"/>
            <w:gridSpan w:val="2"/>
          </w:tcPr>
          <w:p w14:paraId="7D18241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222D387C" w14:textId="214C190C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5,958</w:t>
            </w:r>
          </w:p>
        </w:tc>
        <w:tc>
          <w:tcPr>
            <w:tcW w:w="140" w:type="pct"/>
            <w:gridSpan w:val="2"/>
          </w:tcPr>
          <w:p w14:paraId="3BDCB474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1D03A3F4" w14:textId="1345A779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5,444</w:t>
            </w:r>
          </w:p>
        </w:tc>
        <w:tc>
          <w:tcPr>
            <w:tcW w:w="148" w:type="pct"/>
            <w:gridSpan w:val="2"/>
          </w:tcPr>
          <w:p w14:paraId="2FB58B01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62A26427" w14:textId="328A95BC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7363D">
              <w:rPr>
                <w:rFonts w:ascii="Angsana New" w:hAnsi="Angsana New" w:cs="Angsana New"/>
                <w:sz w:val="30"/>
                <w:szCs w:val="30"/>
              </w:rPr>
              <w:t>5,958</w:t>
            </w:r>
          </w:p>
        </w:tc>
      </w:tr>
      <w:tr w:rsidR="0046050D" w:rsidRPr="0005261B" w14:paraId="5FEDFECC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2B27EBB2" w14:textId="099F2172" w:rsidR="0046050D" w:rsidRPr="00CF3836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3589E0B5" w14:textId="38D2C53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  <w:gridSpan w:val="2"/>
          </w:tcPr>
          <w:p w14:paraId="057E5FD1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4" w:type="pct"/>
            <w:gridSpan w:val="3"/>
          </w:tcPr>
          <w:p w14:paraId="5C2E8328" w14:textId="08E4AEAB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pct"/>
            <w:gridSpan w:val="2"/>
          </w:tcPr>
          <w:p w14:paraId="7F6A7224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14:paraId="31A9BC66" w14:textId="480D87E0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57AD6F7E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14:paraId="339B17D4" w14:textId="4A22673A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050D" w:rsidRPr="0005261B" w14:paraId="04CB99CE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4854CFB2" w14:textId="24DF0785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78B0B59B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2E33E243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177BEDFF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8661852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4FBFBC9B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9B376B4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44DD9C8D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050D" w:rsidRPr="0005261B" w14:paraId="2F780758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11D81961" w14:textId="24EADA20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2A5251CA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3188B06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F9A3A73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6AC11C6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0D6A7D7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95C4254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369734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050D" w:rsidRPr="0005261B" w14:paraId="471790B0" w14:textId="77777777" w:rsidTr="0046050D">
        <w:trPr>
          <w:gridAfter w:val="1"/>
          <w:wAfter w:w="19" w:type="pct"/>
          <w:trHeight w:val="389"/>
        </w:trPr>
        <w:tc>
          <w:tcPr>
            <w:tcW w:w="2180" w:type="pct"/>
          </w:tcPr>
          <w:p w14:paraId="2ABE7663" w14:textId="0E9184A3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</w:tcPr>
          <w:p w14:paraId="67D08F60" w14:textId="7F9A24B9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11,599</w:t>
            </w:r>
          </w:p>
        </w:tc>
        <w:tc>
          <w:tcPr>
            <w:tcW w:w="132" w:type="pct"/>
            <w:gridSpan w:val="2"/>
          </w:tcPr>
          <w:p w14:paraId="471946CB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2FBDA952" w14:textId="577FC04C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11,393</w:t>
            </w:r>
          </w:p>
        </w:tc>
        <w:tc>
          <w:tcPr>
            <w:tcW w:w="140" w:type="pct"/>
            <w:gridSpan w:val="2"/>
          </w:tcPr>
          <w:p w14:paraId="1A1584E2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4697A0A0" w14:textId="67D8BA5A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4,78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41FA01C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2F22049C" w14:textId="5007F673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5,186</w:t>
            </w:r>
          </w:p>
        </w:tc>
      </w:tr>
      <w:tr w:rsidR="0046050D" w:rsidRPr="002B03CE" w14:paraId="04F07EDC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6E169CBB" w14:textId="2CFD06D9" w:rsidR="0046050D" w:rsidRPr="0005261B" w:rsidRDefault="0046050D" w:rsidP="004605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87A83E" w14:textId="4E910C78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132" w:type="pct"/>
            <w:gridSpan w:val="2"/>
          </w:tcPr>
          <w:p w14:paraId="134E4B8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bottom w:val="single" w:sz="4" w:space="0" w:color="auto"/>
            </w:tcBorders>
          </w:tcPr>
          <w:p w14:paraId="3DB487BC" w14:textId="43BB8BD8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  <w:tc>
          <w:tcPr>
            <w:tcW w:w="140" w:type="pct"/>
            <w:gridSpan w:val="2"/>
          </w:tcPr>
          <w:p w14:paraId="51C7FD47" w14:textId="77777777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004C7FAA" w14:textId="07B85A44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  <w:tc>
          <w:tcPr>
            <w:tcW w:w="148" w:type="pct"/>
            <w:gridSpan w:val="2"/>
          </w:tcPr>
          <w:p w14:paraId="11CA3B55" w14:textId="77777777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1652E38E" w14:textId="28701441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</w:tr>
      <w:tr w:rsidR="0046050D" w:rsidRPr="002B03CE" w14:paraId="3AE3B964" w14:textId="77777777" w:rsidTr="0046050D">
        <w:trPr>
          <w:gridAfter w:val="1"/>
          <w:wAfter w:w="19" w:type="pct"/>
        </w:trPr>
        <w:tc>
          <w:tcPr>
            <w:tcW w:w="2180" w:type="pct"/>
          </w:tcPr>
          <w:p w14:paraId="193F7368" w14:textId="36D16AB4" w:rsidR="0046050D" w:rsidRPr="0005261B" w:rsidRDefault="0046050D" w:rsidP="004605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23B0C45" w14:textId="1AECE85F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12,129</w:t>
            </w:r>
          </w:p>
        </w:tc>
        <w:tc>
          <w:tcPr>
            <w:tcW w:w="132" w:type="pct"/>
            <w:gridSpan w:val="2"/>
          </w:tcPr>
          <w:p w14:paraId="1E52748A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C4D8409" w14:textId="06B218FF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11,93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gridSpan w:val="2"/>
          </w:tcPr>
          <w:p w14:paraId="24CF2610" w14:textId="77777777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F3F0A8" w14:textId="3284614C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5,05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</w:tcPr>
          <w:p w14:paraId="5E642363" w14:textId="77777777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AE7C4F" w14:textId="57B3503D" w:rsidR="0046050D" w:rsidRPr="002B03CE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B03CE">
              <w:rPr>
                <w:rFonts w:ascii="Angsana New" w:hAnsi="Angsana New" w:cs="Angsana New"/>
                <w:sz w:val="30"/>
                <w:szCs w:val="30"/>
              </w:rPr>
              <w:t>5,438</w:t>
            </w:r>
          </w:p>
        </w:tc>
      </w:tr>
      <w:tr w:rsidR="0046050D" w:rsidRPr="0005261B" w14:paraId="6CC415E3" w14:textId="77777777" w:rsidTr="0046050D">
        <w:tc>
          <w:tcPr>
            <w:tcW w:w="2180" w:type="pct"/>
          </w:tcPr>
          <w:p w14:paraId="42ACFA12" w14:textId="1B956F36" w:rsidR="0046050D" w:rsidRPr="00CF3836" w:rsidRDefault="0046050D" w:rsidP="004605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8" w:type="pct"/>
            <w:gridSpan w:val="7"/>
          </w:tcPr>
          <w:p w14:paraId="01024C4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1" w:type="pct"/>
            <w:gridSpan w:val="2"/>
          </w:tcPr>
          <w:p w14:paraId="5033E03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6"/>
          </w:tcPr>
          <w:p w14:paraId="712D2A7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6050D" w:rsidRPr="0005261B" w14:paraId="7E867EE7" w14:textId="77777777" w:rsidTr="0046050D">
        <w:tc>
          <w:tcPr>
            <w:tcW w:w="2180" w:type="pct"/>
          </w:tcPr>
          <w:p w14:paraId="398897E2" w14:textId="08DFF770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5" w:type="pct"/>
            <w:gridSpan w:val="2"/>
          </w:tcPr>
          <w:p w14:paraId="48377AAA" w14:textId="0259C6F2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" w:type="pct"/>
            <w:gridSpan w:val="2"/>
          </w:tcPr>
          <w:p w14:paraId="1369A321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56A3D485" w14:textId="1ACC9869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1" w:type="pct"/>
            <w:gridSpan w:val="2"/>
          </w:tcPr>
          <w:p w14:paraId="661CE09C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7CE1A8E5" w14:textId="2A59D81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1" w:type="pct"/>
            <w:gridSpan w:val="2"/>
          </w:tcPr>
          <w:p w14:paraId="78194C6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D95FFE2" w14:textId="183384E0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6050D" w:rsidRPr="0005261B" w14:paraId="23DBF566" w14:textId="77777777" w:rsidTr="0046050D">
        <w:tc>
          <w:tcPr>
            <w:tcW w:w="2180" w:type="pct"/>
          </w:tcPr>
          <w:p w14:paraId="08BF633A" w14:textId="77777777" w:rsidR="0046050D" w:rsidRPr="00CF3836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20" w:type="pct"/>
            <w:gridSpan w:val="15"/>
          </w:tcPr>
          <w:p w14:paraId="314E4C90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50D" w:rsidRPr="0005261B" w14:paraId="11FA1E33" w14:textId="77777777" w:rsidTr="0046050D">
        <w:tc>
          <w:tcPr>
            <w:tcW w:w="2180" w:type="pct"/>
          </w:tcPr>
          <w:p w14:paraId="48620FAA" w14:textId="77777777" w:rsidR="0046050D" w:rsidRPr="0005261B" w:rsidRDefault="0046050D" w:rsidP="004605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0" w:type="pct"/>
            <w:gridSpan w:val="15"/>
          </w:tcPr>
          <w:p w14:paraId="74FFBCC7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6050D" w:rsidRPr="0005261B" w14:paraId="75FD5495" w14:textId="77777777" w:rsidTr="0046050D">
        <w:tc>
          <w:tcPr>
            <w:tcW w:w="2180" w:type="pct"/>
          </w:tcPr>
          <w:p w14:paraId="43654067" w14:textId="440BE1E2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</w:t>
            </w:r>
            <w:r w:rsidRPr="00626655">
              <w:rPr>
                <w:rFonts w:ascii="Angsana New" w:hAnsi="Angsana New" w:cs="Angsana New" w:hint="cs"/>
                <w:sz w:val="30"/>
                <w:szCs w:val="30"/>
                <w:cs/>
              </w:rPr>
              <w:t>ญ่ของกลุ่มบริษัท</w:t>
            </w:r>
          </w:p>
        </w:tc>
        <w:tc>
          <w:tcPr>
            <w:tcW w:w="595" w:type="pct"/>
            <w:gridSpan w:val="2"/>
          </w:tcPr>
          <w:p w14:paraId="1E6479E6" w14:textId="7F5D9F15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</w:p>
        </w:tc>
        <w:tc>
          <w:tcPr>
            <w:tcW w:w="149" w:type="pct"/>
            <w:gridSpan w:val="3"/>
          </w:tcPr>
          <w:p w14:paraId="0FA5352A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4FF5401C" w14:textId="49C00273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51" w:type="pct"/>
            <w:gridSpan w:val="2"/>
          </w:tcPr>
          <w:p w14:paraId="0EA94053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E1574F1" w14:textId="7C491A13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783</w:t>
            </w:r>
          </w:p>
        </w:tc>
        <w:tc>
          <w:tcPr>
            <w:tcW w:w="151" w:type="pct"/>
            <w:gridSpan w:val="2"/>
          </w:tcPr>
          <w:p w14:paraId="6833EB4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2AD63007" w14:textId="2AD04916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46050D" w:rsidRPr="0005261B" w14:paraId="2F9C4ADB" w14:textId="77777777" w:rsidTr="0046050D">
        <w:tc>
          <w:tcPr>
            <w:tcW w:w="2180" w:type="pct"/>
          </w:tcPr>
          <w:p w14:paraId="12A2C261" w14:textId="77777777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gridSpan w:val="2"/>
          </w:tcPr>
          <w:p w14:paraId="0907CC99" w14:textId="38BC33F3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220</w:t>
            </w:r>
          </w:p>
        </w:tc>
        <w:tc>
          <w:tcPr>
            <w:tcW w:w="149" w:type="pct"/>
            <w:gridSpan w:val="3"/>
          </w:tcPr>
          <w:p w14:paraId="0B40B665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4CA1E5A1" w14:textId="15D89624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25,765</w:t>
            </w:r>
          </w:p>
        </w:tc>
        <w:tc>
          <w:tcPr>
            <w:tcW w:w="151" w:type="pct"/>
            <w:gridSpan w:val="2"/>
          </w:tcPr>
          <w:p w14:paraId="79F34061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3F9C2DA" w14:textId="78ADCB96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087</w:t>
            </w:r>
          </w:p>
        </w:tc>
        <w:tc>
          <w:tcPr>
            <w:tcW w:w="151" w:type="pct"/>
            <w:gridSpan w:val="2"/>
          </w:tcPr>
          <w:p w14:paraId="1FB4D12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6C99D16" w14:textId="2FBA21C5" w:rsidR="0046050D" w:rsidRPr="00626655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25,709</w:t>
            </w:r>
          </w:p>
        </w:tc>
      </w:tr>
      <w:tr w:rsidR="0046050D" w:rsidRPr="0005261B" w14:paraId="46D7A951" w14:textId="77777777" w:rsidTr="0046050D">
        <w:tc>
          <w:tcPr>
            <w:tcW w:w="2180" w:type="pct"/>
          </w:tcPr>
          <w:p w14:paraId="1E7E83F9" w14:textId="77777777" w:rsidR="0046050D" w:rsidRPr="0005261B" w:rsidRDefault="0046050D" w:rsidP="0046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99BCCC" w14:textId="61386300" w:rsidR="0046050D" w:rsidRPr="00872254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20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003</w:t>
            </w:r>
          </w:p>
        </w:tc>
        <w:tc>
          <w:tcPr>
            <w:tcW w:w="149" w:type="pct"/>
            <w:gridSpan w:val="3"/>
          </w:tcPr>
          <w:p w14:paraId="02ECDA0B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759C41" w14:textId="16D4657D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872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51" w:type="pct"/>
            <w:gridSpan w:val="2"/>
          </w:tcPr>
          <w:p w14:paraId="61F855A9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FB2265" w14:textId="5D59EFF8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19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870</w:t>
            </w:r>
          </w:p>
        </w:tc>
        <w:tc>
          <w:tcPr>
            <w:tcW w:w="151" w:type="pct"/>
            <w:gridSpan w:val="2"/>
          </w:tcPr>
          <w:p w14:paraId="536322AE" w14:textId="77777777" w:rsidR="0046050D" w:rsidRPr="0005261B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364A93" w14:textId="41C36581" w:rsidR="0046050D" w:rsidRPr="00626655" w:rsidRDefault="0046050D" w:rsidP="0046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26,430</w:t>
            </w:r>
          </w:p>
        </w:tc>
      </w:tr>
    </w:tbl>
    <w:p w14:paraId="5A875FF1" w14:textId="77777777" w:rsidR="008B2DBF" w:rsidRPr="0005261B" w:rsidRDefault="008B2DBF" w:rsidP="0091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3"/>
        <w:gridCol w:w="271"/>
        <w:gridCol w:w="1081"/>
        <w:gridCol w:w="271"/>
        <w:gridCol w:w="1079"/>
        <w:gridCol w:w="274"/>
        <w:gridCol w:w="1067"/>
      </w:tblGrid>
      <w:tr w:rsidR="008B2DBF" w:rsidRPr="0005261B" w14:paraId="276590A5" w14:textId="77777777" w:rsidTr="009155A0">
        <w:tc>
          <w:tcPr>
            <w:tcW w:w="2179" w:type="pct"/>
          </w:tcPr>
          <w:p w14:paraId="16788063" w14:textId="2F6CEAA8" w:rsidR="008B2DBF" w:rsidRPr="0005261B" w:rsidRDefault="008B2DBF" w:rsidP="0005261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1" w:type="pct"/>
            <w:gridSpan w:val="7"/>
          </w:tcPr>
          <w:p w14:paraId="27E215A8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A3F7F" w:rsidRPr="0005261B" w14:paraId="0BC0A1D3" w14:textId="77777777" w:rsidTr="009155A0">
        <w:tc>
          <w:tcPr>
            <w:tcW w:w="2179" w:type="pct"/>
          </w:tcPr>
          <w:p w14:paraId="7E6ACFC5" w14:textId="77777777" w:rsidR="002A3F7F" w:rsidRPr="00872254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62B1C3DB" w14:textId="5B093B01" w:rsidR="002A3F7F" w:rsidRPr="00872254" w:rsidRDefault="002A3F7F" w:rsidP="00474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8B39C2C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546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B283C" w14:textId="5BB2C529" w:rsidR="002A3F7F" w:rsidRPr="00872254" w:rsidRDefault="002A3F7F" w:rsidP="005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C38758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546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02C3D6C" w14:textId="19170F23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066</w:t>
            </w:r>
          </w:p>
        </w:tc>
        <w:tc>
          <w:tcPr>
            <w:tcW w:w="151" w:type="pct"/>
          </w:tcPr>
          <w:p w14:paraId="3C3D14DA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55C704" w14:textId="4F1D18E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2,061</w:t>
            </w:r>
          </w:p>
        </w:tc>
      </w:tr>
      <w:tr w:rsidR="002A3F7F" w:rsidRPr="0005261B" w14:paraId="358202CC" w14:textId="77777777" w:rsidTr="009155A0">
        <w:tc>
          <w:tcPr>
            <w:tcW w:w="2179" w:type="pct"/>
          </w:tcPr>
          <w:p w14:paraId="780CC60F" w14:textId="77777777" w:rsidR="002A3F7F" w:rsidRPr="0005261B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1D172650" w14:textId="50DB39B6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732"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149" w:type="pct"/>
          </w:tcPr>
          <w:p w14:paraId="1C257E17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5630694" w14:textId="3A5CDC4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2,407</w:t>
            </w:r>
          </w:p>
        </w:tc>
        <w:tc>
          <w:tcPr>
            <w:tcW w:w="149" w:type="pct"/>
          </w:tcPr>
          <w:p w14:paraId="23004DE2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B8A314" w14:textId="2FFB5BC4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732">
              <w:rPr>
                <w:rFonts w:ascii="Angsana New" w:hAnsi="Angsana New" w:cs="Angsana New"/>
                <w:sz w:val="30"/>
                <w:szCs w:val="30"/>
              </w:rPr>
              <w:t>216</w:t>
            </w:r>
          </w:p>
        </w:tc>
        <w:tc>
          <w:tcPr>
            <w:tcW w:w="151" w:type="pct"/>
          </w:tcPr>
          <w:p w14:paraId="0F551727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65E153" w14:textId="09D55DCE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2,388</w:t>
            </w:r>
          </w:p>
        </w:tc>
      </w:tr>
      <w:tr w:rsidR="002A3F7F" w:rsidRPr="0005261B" w14:paraId="4417D414" w14:textId="77777777" w:rsidTr="009155A0">
        <w:tc>
          <w:tcPr>
            <w:tcW w:w="2179" w:type="pct"/>
          </w:tcPr>
          <w:p w14:paraId="57B21730" w14:textId="77777777" w:rsidR="002A3F7F" w:rsidRPr="0005261B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630666D" w14:textId="1748AB0D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="00490732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241</w:t>
            </w:r>
          </w:p>
        </w:tc>
        <w:tc>
          <w:tcPr>
            <w:tcW w:w="149" w:type="pct"/>
          </w:tcPr>
          <w:p w14:paraId="69D64334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BDD1966" w14:textId="7370CA74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2,407</w:t>
            </w:r>
          </w:p>
        </w:tc>
        <w:tc>
          <w:tcPr>
            <w:tcW w:w="149" w:type="pct"/>
          </w:tcPr>
          <w:p w14:paraId="4C245364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A00E67" w14:textId="220BE78C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2A3F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907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51" w:type="pct"/>
          </w:tcPr>
          <w:p w14:paraId="1F554E8D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6B3357D" w14:textId="12662222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4,449</w:t>
            </w:r>
          </w:p>
        </w:tc>
      </w:tr>
    </w:tbl>
    <w:p w14:paraId="612FCAAC" w14:textId="77777777" w:rsidR="008B2DBF" w:rsidRPr="0005261B" w:rsidRDefault="008B2DBF" w:rsidP="0091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3"/>
        <w:gridCol w:w="271"/>
        <w:gridCol w:w="1081"/>
        <w:gridCol w:w="271"/>
        <w:gridCol w:w="1079"/>
        <w:gridCol w:w="274"/>
        <w:gridCol w:w="1067"/>
      </w:tblGrid>
      <w:tr w:rsidR="008B2DBF" w:rsidRPr="0005261B" w14:paraId="76C5933F" w14:textId="77777777" w:rsidTr="009155A0">
        <w:tc>
          <w:tcPr>
            <w:tcW w:w="2179" w:type="pct"/>
          </w:tcPr>
          <w:p w14:paraId="017F064C" w14:textId="77777777" w:rsidR="008B2DBF" w:rsidRPr="0005261B" w:rsidRDefault="008B2DBF" w:rsidP="0005261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21" w:type="pct"/>
            <w:gridSpan w:val="7"/>
          </w:tcPr>
          <w:p w14:paraId="012154F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F3E7E" w:rsidRPr="0005261B" w14:paraId="0927E318" w14:textId="77777777" w:rsidTr="009155A0">
        <w:tc>
          <w:tcPr>
            <w:tcW w:w="2179" w:type="pct"/>
          </w:tcPr>
          <w:p w14:paraId="14AEC578" w14:textId="357E7A1C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  <w:r w:rsidRPr="0062665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96" w:type="pct"/>
          </w:tcPr>
          <w:p w14:paraId="0FDA5534" w14:textId="36430921" w:rsidR="000F3E7E" w:rsidRPr="0005261B" w:rsidRDefault="002A3F7F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720</w:t>
            </w:r>
          </w:p>
        </w:tc>
        <w:tc>
          <w:tcPr>
            <w:tcW w:w="149" w:type="pct"/>
          </w:tcPr>
          <w:p w14:paraId="46035FBE" w14:textId="77777777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7CCA2D" w14:textId="63B36060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149" w:type="pct"/>
          </w:tcPr>
          <w:p w14:paraId="7064E521" w14:textId="77777777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B71973" w14:textId="780CF542" w:rsidR="000F3E7E" w:rsidRPr="0005261B" w:rsidRDefault="002A3F7F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720</w:t>
            </w:r>
          </w:p>
        </w:tc>
        <w:tc>
          <w:tcPr>
            <w:tcW w:w="151" w:type="pct"/>
          </w:tcPr>
          <w:p w14:paraId="3058315C" w14:textId="77777777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26A756E" w14:textId="675C3B13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  <w:tr w:rsidR="002A3F7F" w:rsidRPr="0005261B" w14:paraId="4079ECBE" w14:textId="77777777" w:rsidTr="009155A0">
        <w:tc>
          <w:tcPr>
            <w:tcW w:w="2179" w:type="pct"/>
          </w:tcPr>
          <w:p w14:paraId="5A3FB2EF" w14:textId="77777777" w:rsidR="002A3F7F" w:rsidRPr="00872254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58C062E6" w14:textId="19A74775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79EF6DB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8711F93" w14:textId="79AD5F9B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6D53973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612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09AB99" w14:textId="3B484AE3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739</w:t>
            </w:r>
          </w:p>
        </w:tc>
        <w:tc>
          <w:tcPr>
            <w:tcW w:w="151" w:type="pct"/>
          </w:tcPr>
          <w:p w14:paraId="3708D69D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1E0A31" w14:textId="0B41C52B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8,73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A3F7F" w:rsidRPr="0005261B" w14:paraId="42F09F04" w14:textId="77777777" w:rsidTr="009155A0">
        <w:tc>
          <w:tcPr>
            <w:tcW w:w="2179" w:type="pct"/>
          </w:tcPr>
          <w:p w14:paraId="207C00EE" w14:textId="77777777" w:rsidR="002A3F7F" w:rsidRPr="0005261B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03C5E03" w14:textId="007839FF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720</w:t>
            </w:r>
          </w:p>
        </w:tc>
        <w:tc>
          <w:tcPr>
            <w:tcW w:w="149" w:type="pct"/>
          </w:tcPr>
          <w:p w14:paraId="36EF71BB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AEAE834" w14:textId="201A8745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905</w:t>
            </w:r>
          </w:p>
        </w:tc>
        <w:tc>
          <w:tcPr>
            <w:tcW w:w="149" w:type="pct"/>
          </w:tcPr>
          <w:p w14:paraId="40DAE17E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096702" w14:textId="2660E0EA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11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459</w:t>
            </w:r>
          </w:p>
        </w:tc>
        <w:tc>
          <w:tcPr>
            <w:tcW w:w="151" w:type="pct"/>
          </w:tcPr>
          <w:p w14:paraId="0BC16F1A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6CFF4D7" w14:textId="2A5AFA74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9,640</w:t>
            </w:r>
          </w:p>
        </w:tc>
      </w:tr>
    </w:tbl>
    <w:p w14:paraId="24113E29" w14:textId="77777777" w:rsidR="008B2DBF" w:rsidRPr="009155A0" w:rsidRDefault="008B2DBF" w:rsidP="0091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9"/>
        <w:gridCol w:w="280"/>
        <w:gridCol w:w="1079"/>
        <w:gridCol w:w="272"/>
        <w:gridCol w:w="1066"/>
        <w:gridCol w:w="272"/>
        <w:gridCol w:w="1073"/>
      </w:tblGrid>
      <w:tr w:rsidR="008B2DBF" w:rsidRPr="0005261B" w14:paraId="1B0BC85C" w14:textId="77777777" w:rsidTr="009155A0">
        <w:tc>
          <w:tcPr>
            <w:tcW w:w="2180" w:type="pct"/>
          </w:tcPr>
          <w:p w14:paraId="448A7F57" w14:textId="0072FF22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20" w:type="pct"/>
            <w:gridSpan w:val="7"/>
          </w:tcPr>
          <w:p w14:paraId="1043FB49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A3F7F" w:rsidRPr="0005261B" w14:paraId="189EBD9F" w14:textId="77777777" w:rsidTr="009155A0">
        <w:tc>
          <w:tcPr>
            <w:tcW w:w="2180" w:type="pct"/>
          </w:tcPr>
          <w:p w14:paraId="459D74B8" w14:textId="1F08659A" w:rsidR="002A3F7F" w:rsidRPr="00872254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4937F60" w14:textId="26DDE412" w:rsidR="002A3F7F" w:rsidRPr="00872254" w:rsidRDefault="002A3F7F" w:rsidP="005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98A591E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89CC88" w14:textId="44321302" w:rsidR="002A3F7F" w:rsidRPr="00872254" w:rsidRDefault="002A3F7F" w:rsidP="00474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078682D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418068" w14:textId="3263493A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252</w:t>
            </w:r>
          </w:p>
        </w:tc>
        <w:tc>
          <w:tcPr>
            <w:tcW w:w="150" w:type="pct"/>
          </w:tcPr>
          <w:p w14:paraId="29E7EB93" w14:textId="77777777" w:rsidR="002A3F7F" w:rsidRPr="00872254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453F6B" w14:textId="2DDDBC48" w:rsidR="002A3F7F" w:rsidRPr="00872254" w:rsidRDefault="002A3F7F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</w:tr>
      <w:tr w:rsidR="002A3F7F" w:rsidRPr="0005261B" w14:paraId="237DEF38" w14:textId="77777777" w:rsidTr="009155A0">
        <w:tc>
          <w:tcPr>
            <w:tcW w:w="2180" w:type="pct"/>
          </w:tcPr>
          <w:p w14:paraId="5C413734" w14:textId="77777777" w:rsidR="002A3F7F" w:rsidRPr="0005261B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CEFBE73" w14:textId="1EDB35E7" w:rsidR="002A3F7F" w:rsidRPr="0005261B" w:rsidRDefault="002A3F7F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482</w:t>
            </w:r>
          </w:p>
        </w:tc>
        <w:tc>
          <w:tcPr>
            <w:tcW w:w="154" w:type="pct"/>
          </w:tcPr>
          <w:p w14:paraId="246A2595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7309CDF" w14:textId="1CCB47A0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54C8">
              <w:rPr>
                <w:rFonts w:ascii="Angsana New" w:hAnsi="Angsana New" w:cs="Angsana New"/>
                <w:sz w:val="30"/>
                <w:szCs w:val="30"/>
              </w:rPr>
              <w:t>1,340</w:t>
            </w:r>
          </w:p>
        </w:tc>
        <w:tc>
          <w:tcPr>
            <w:tcW w:w="150" w:type="pct"/>
          </w:tcPr>
          <w:p w14:paraId="3EFEE563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3B2E0A7" w14:textId="79492E49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2A3F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sz w:val="30"/>
                <w:szCs w:val="30"/>
                <w:cs/>
              </w:rPr>
              <w:t>482</w:t>
            </w:r>
          </w:p>
        </w:tc>
        <w:tc>
          <w:tcPr>
            <w:tcW w:w="150" w:type="pct"/>
          </w:tcPr>
          <w:p w14:paraId="106150C5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06450D7" w14:textId="6E2DCED6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1,340</w:t>
            </w:r>
          </w:p>
        </w:tc>
      </w:tr>
      <w:tr w:rsidR="002A3F7F" w:rsidRPr="0005261B" w14:paraId="2E8CDB6D" w14:textId="77777777" w:rsidTr="009155A0">
        <w:tc>
          <w:tcPr>
            <w:tcW w:w="2180" w:type="pct"/>
          </w:tcPr>
          <w:p w14:paraId="314F0A24" w14:textId="77777777" w:rsidR="002A3F7F" w:rsidRPr="0005261B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044E44A" w14:textId="019CF6CE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482</w:t>
            </w:r>
          </w:p>
        </w:tc>
        <w:tc>
          <w:tcPr>
            <w:tcW w:w="154" w:type="pct"/>
          </w:tcPr>
          <w:p w14:paraId="2DF6C33A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EAC4176" w14:textId="128C0DB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754C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1,340</w:t>
            </w:r>
          </w:p>
        </w:tc>
        <w:tc>
          <w:tcPr>
            <w:tcW w:w="150" w:type="pct"/>
          </w:tcPr>
          <w:p w14:paraId="61585150" w14:textId="77777777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434573C" w14:textId="5254A05C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2A3F7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734</w:t>
            </w:r>
          </w:p>
        </w:tc>
        <w:tc>
          <w:tcPr>
            <w:tcW w:w="150" w:type="pct"/>
          </w:tcPr>
          <w:p w14:paraId="37036539" w14:textId="77777777" w:rsidR="002A3F7F" w:rsidRPr="0005261B" w:rsidRDefault="002A3F7F" w:rsidP="002A3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84F200A" w14:textId="2B96D51D" w:rsidR="002A3F7F" w:rsidRPr="0005261B" w:rsidRDefault="002A3F7F" w:rsidP="002A3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1,605</w:t>
            </w:r>
          </w:p>
        </w:tc>
      </w:tr>
    </w:tbl>
    <w:p w14:paraId="6CCABC7C" w14:textId="77777777" w:rsidR="008B2DBF" w:rsidRPr="009155A0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8ADE3B9" w14:textId="77777777" w:rsidR="009155A0" w:rsidRDefault="0091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20601A8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B7A4E8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1"/>
        <w:gridCol w:w="270"/>
        <w:gridCol w:w="1080"/>
        <w:gridCol w:w="270"/>
        <w:gridCol w:w="1081"/>
      </w:tblGrid>
      <w:tr w:rsidR="008B2DBF" w:rsidRPr="0005261B" w14:paraId="2A45A01C" w14:textId="77777777" w:rsidTr="006C0912">
        <w:tc>
          <w:tcPr>
            <w:tcW w:w="3960" w:type="dxa"/>
          </w:tcPr>
          <w:p w14:paraId="5E22F88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62843142"/>
          </w:p>
        </w:tc>
        <w:tc>
          <w:tcPr>
            <w:tcW w:w="2431" w:type="dxa"/>
            <w:gridSpan w:val="3"/>
          </w:tcPr>
          <w:p w14:paraId="7EA5CE2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E1957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1E2FC92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21E" w:rsidRPr="0005261B" w14:paraId="3B62FE90" w14:textId="77777777" w:rsidTr="006C0912">
        <w:tc>
          <w:tcPr>
            <w:tcW w:w="3960" w:type="dxa"/>
          </w:tcPr>
          <w:p w14:paraId="4C1C2711" w14:textId="77777777" w:rsidR="0002621E" w:rsidRPr="0005261B" w:rsidRDefault="0002621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3894B" w14:textId="2042CB62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870572" w14:textId="7777777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E8C259" w14:textId="33D75D61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74CBAA" w14:textId="7777777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611D8" w14:textId="22C7F41B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D78A8D" w14:textId="77777777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2EAF918" w14:textId="18FD6964" w:rsidR="0002621E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2621E" w:rsidRPr="0005261B" w14:paraId="23F17B6D" w14:textId="77777777" w:rsidTr="006C0912">
        <w:tc>
          <w:tcPr>
            <w:tcW w:w="3960" w:type="dxa"/>
          </w:tcPr>
          <w:p w14:paraId="5FCCA311" w14:textId="77777777" w:rsidR="0002621E" w:rsidRPr="0005261B" w:rsidRDefault="0002621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4898AB53" w14:textId="77777777" w:rsidR="0002621E" w:rsidRPr="0005261B" w:rsidRDefault="0002621E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E7E" w:rsidRPr="0005261B" w14:paraId="5D0F08CD" w14:textId="77777777" w:rsidTr="006C0912">
        <w:trPr>
          <w:trHeight w:val="227"/>
        </w:trPr>
        <w:tc>
          <w:tcPr>
            <w:tcW w:w="3960" w:type="dxa"/>
          </w:tcPr>
          <w:p w14:paraId="0218CA23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C0F4369" w14:textId="50056FDB" w:rsidR="000F3E7E" w:rsidRPr="0005261B" w:rsidRDefault="00E805D3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099CA72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F843D4" w14:textId="7B4F15F5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D4F176C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26A4B" w14:textId="4215A7DF" w:rsidR="000F3E7E" w:rsidRPr="0005261B" w:rsidRDefault="00EA034A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4F493D8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5D87BB9" w14:textId="77D6D647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0F3E7E" w:rsidRPr="0005261B" w14:paraId="35567953" w14:textId="77777777" w:rsidTr="006C0912">
        <w:tc>
          <w:tcPr>
            <w:tcW w:w="3960" w:type="dxa"/>
          </w:tcPr>
          <w:p w14:paraId="24D17AD7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13623FD5" w14:textId="7A5A4445" w:rsidR="000F3E7E" w:rsidRPr="0005261B" w:rsidRDefault="00E805D3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205,33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378AEC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D95095" w14:textId="3A824B0A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195,707</w:t>
            </w:r>
          </w:p>
        </w:tc>
        <w:tc>
          <w:tcPr>
            <w:tcW w:w="270" w:type="dxa"/>
          </w:tcPr>
          <w:p w14:paraId="17F53D99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8C56A" w14:textId="327192D7" w:rsidR="000F3E7E" w:rsidRPr="0005261B" w:rsidRDefault="00E805D3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152,87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CA3B24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4BA06F" w14:textId="50378185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148,334</w:t>
            </w:r>
          </w:p>
        </w:tc>
      </w:tr>
      <w:tr w:rsidR="000F3E7E" w:rsidRPr="0005261B" w14:paraId="33311C45" w14:textId="77777777" w:rsidTr="006C0912">
        <w:tc>
          <w:tcPr>
            <w:tcW w:w="3960" w:type="dxa"/>
          </w:tcPr>
          <w:p w14:paraId="51792511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2F8FD4B1" w14:textId="5AEE0378" w:rsidR="000F3E7E" w:rsidRPr="0005261B" w:rsidRDefault="00E805D3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DF6A22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F78068" w14:textId="2448ED63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2605D865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B6086" w14:textId="6285BFBD" w:rsidR="000F3E7E" w:rsidRPr="0005261B" w:rsidRDefault="00E805D3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C2D99B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D2302D9" w14:textId="0C4B355D" w:rsidR="000F3E7E" w:rsidRPr="0005261B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</w:tr>
      <w:tr w:rsidR="000F3E7E" w:rsidRPr="0005261B" w14:paraId="67B8E7D6" w14:textId="77777777" w:rsidTr="006C0912">
        <w:tc>
          <w:tcPr>
            <w:tcW w:w="3960" w:type="dxa"/>
          </w:tcPr>
          <w:p w14:paraId="7E1649F2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FC2AC" w14:textId="307082F0" w:rsidR="000F3E7E" w:rsidRPr="009155A0" w:rsidRDefault="00E805D3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205,694</w:t>
            </w:r>
          </w:p>
        </w:tc>
        <w:tc>
          <w:tcPr>
            <w:tcW w:w="270" w:type="dxa"/>
          </w:tcPr>
          <w:p w14:paraId="357C20C5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01E8B3" w14:textId="31D4F90B" w:rsidR="000F3E7E" w:rsidRPr="009155A0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196,031</w:t>
            </w:r>
          </w:p>
        </w:tc>
        <w:tc>
          <w:tcPr>
            <w:tcW w:w="270" w:type="dxa"/>
          </w:tcPr>
          <w:p w14:paraId="424911A4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688BD" w14:textId="5B012483" w:rsidR="000F3E7E" w:rsidRPr="009155A0" w:rsidRDefault="00EA034A" w:rsidP="0091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153,213</w:t>
            </w:r>
          </w:p>
        </w:tc>
        <w:tc>
          <w:tcPr>
            <w:tcW w:w="270" w:type="dxa"/>
          </w:tcPr>
          <w:p w14:paraId="2F286B11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A02BB1" w14:textId="2370C9FE" w:rsidR="000F3E7E" w:rsidRPr="009155A0" w:rsidRDefault="000F3E7E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148,649</w:t>
            </w:r>
          </w:p>
        </w:tc>
      </w:tr>
      <w:bookmarkEnd w:id="2"/>
    </w:tbl>
    <w:p w14:paraId="3BA2E1F9" w14:textId="77777777" w:rsidR="008B2DBF" w:rsidRPr="006C0912" w:rsidRDefault="008B2DBF" w:rsidP="006C0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72C3D02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D14E83E" w14:textId="77777777" w:rsidR="008B2DBF" w:rsidRPr="006C0912" w:rsidRDefault="008B2DBF" w:rsidP="006C0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2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05261B" w14:paraId="3DF3464F" w14:textId="77777777" w:rsidTr="006C0912">
        <w:trPr>
          <w:tblHeader/>
        </w:trPr>
        <w:tc>
          <w:tcPr>
            <w:tcW w:w="3996" w:type="dxa"/>
          </w:tcPr>
          <w:p w14:paraId="061E736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3E314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F62C9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C1A747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6AD04763" w14:textId="77777777" w:rsidTr="006C0912">
        <w:trPr>
          <w:tblHeader/>
        </w:trPr>
        <w:tc>
          <w:tcPr>
            <w:tcW w:w="3996" w:type="dxa"/>
          </w:tcPr>
          <w:p w14:paraId="38DD244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16C6BBD9" w14:textId="09360856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2142C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CC3E8" w14:textId="573FE830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C48AC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CB28E" w14:textId="32C718D8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2AEF9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747F5" w14:textId="73C319A9" w:rsidR="008B2DBF" w:rsidRPr="0005261B" w:rsidRDefault="0002621E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3E7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02A91F57" w14:textId="77777777" w:rsidTr="006C0912">
        <w:trPr>
          <w:tblHeader/>
        </w:trPr>
        <w:tc>
          <w:tcPr>
            <w:tcW w:w="3996" w:type="dxa"/>
          </w:tcPr>
          <w:p w14:paraId="534F8272" w14:textId="77777777" w:rsidR="008B2DBF" w:rsidRPr="006C0912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4C356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E7E" w:rsidRPr="0005261B" w14:paraId="2266F7FB" w14:textId="77777777" w:rsidTr="006C0912">
        <w:tc>
          <w:tcPr>
            <w:tcW w:w="3996" w:type="dxa"/>
          </w:tcPr>
          <w:p w14:paraId="2D23F033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6C292B8" w14:textId="644C90A9" w:rsidR="000F3E7E" w:rsidRPr="0005261B" w:rsidRDefault="00E805D3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805D3">
              <w:rPr>
                <w:rFonts w:ascii="Angsana New" w:hAnsi="Angsana New" w:cs="Angsana New"/>
                <w:sz w:val="30"/>
                <w:szCs w:val="30"/>
              </w:rPr>
              <w:t>,3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183848C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0B152" w14:textId="5C98B77E" w:rsidR="000F3E7E" w:rsidRPr="0005261B" w:rsidRDefault="00E56D48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0F3E7E" w:rsidRPr="0061080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002</w:t>
            </w:r>
          </w:p>
        </w:tc>
        <w:tc>
          <w:tcPr>
            <w:tcW w:w="270" w:type="dxa"/>
          </w:tcPr>
          <w:p w14:paraId="3D1F750D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4607" w14:textId="612D5069" w:rsidR="000F3E7E" w:rsidRPr="0005261B" w:rsidRDefault="005A5A79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E805D3" w:rsidRPr="00E805D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22BD7C05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BA0DC" w14:textId="4F7E99F4" w:rsidR="000F3E7E" w:rsidRPr="0005261B" w:rsidRDefault="00D85174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0F3E7E" w:rsidRPr="0061080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</w:tr>
      <w:tr w:rsidR="000F3E7E" w:rsidRPr="0005261B" w14:paraId="5AD27459" w14:textId="77777777" w:rsidTr="006C0912">
        <w:tc>
          <w:tcPr>
            <w:tcW w:w="3996" w:type="dxa"/>
          </w:tcPr>
          <w:p w14:paraId="63442CC7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14:paraId="4976AAE7" w14:textId="77713580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74D3C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AF786" w14:textId="12ED5531" w:rsidR="000F3E7E" w:rsidRPr="0005261B" w:rsidRDefault="000F3E7E" w:rsidP="00B12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6ABC5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58611D" w14:textId="2C9C6A29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24005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ED947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3E7E" w:rsidRPr="0005261B" w14:paraId="21113183" w14:textId="77777777" w:rsidTr="006C0912">
        <w:tc>
          <w:tcPr>
            <w:tcW w:w="3996" w:type="dxa"/>
          </w:tcPr>
          <w:p w14:paraId="56C66867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-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14A00ABE" w14:textId="76F8D4C4" w:rsidR="000F3E7E" w:rsidRPr="0005261B" w:rsidRDefault="00E805D3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805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5A79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5AC8CDE6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8FD734" w14:textId="786FB828" w:rsidR="000F3E7E" w:rsidRPr="0005261B" w:rsidRDefault="00E56D48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11,078</w:t>
            </w:r>
          </w:p>
        </w:tc>
        <w:tc>
          <w:tcPr>
            <w:tcW w:w="270" w:type="dxa"/>
          </w:tcPr>
          <w:p w14:paraId="7D3FE03F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AC27B" w14:textId="750E8DDA" w:rsidR="000F3E7E" w:rsidRPr="0005261B" w:rsidRDefault="005A5A79" w:rsidP="000F3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  <w:r w:rsidR="00E805D3" w:rsidRPr="00E805D3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824</w:t>
            </w:r>
          </w:p>
        </w:tc>
        <w:tc>
          <w:tcPr>
            <w:tcW w:w="270" w:type="dxa"/>
          </w:tcPr>
          <w:p w14:paraId="6453AA3E" w14:textId="77777777" w:rsidR="000F3E7E" w:rsidRPr="0005261B" w:rsidRDefault="000F3E7E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70A40" w14:textId="3E905062" w:rsidR="000F3E7E" w:rsidRPr="00872254" w:rsidRDefault="00D85174" w:rsidP="000F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4,178</w:t>
            </w:r>
          </w:p>
        </w:tc>
      </w:tr>
      <w:tr w:rsidR="00E805D3" w:rsidRPr="0005261B" w14:paraId="7860C0A0" w14:textId="77777777" w:rsidTr="006C0912">
        <w:tc>
          <w:tcPr>
            <w:tcW w:w="3996" w:type="dxa"/>
          </w:tcPr>
          <w:p w14:paraId="2BA53699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       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7C2C5469" w14:textId="221D3C26" w:rsidR="00E805D3" w:rsidRPr="0005261B" w:rsidRDefault="00E805D3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F2F43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50591" w14:textId="1438218F" w:rsidR="00E805D3" w:rsidRPr="0005261B" w:rsidRDefault="00E56D48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2DA3588E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E8900FF" w14:textId="615808FB" w:rsidR="00E805D3" w:rsidRPr="0005261B" w:rsidRDefault="00E805D3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8266F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7241B" w14:textId="693E18F3" w:rsidR="00E805D3" w:rsidRPr="00872254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F3E7E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805D3" w:rsidRPr="0005261B" w14:paraId="61BE5456" w14:textId="77777777" w:rsidTr="006C0912">
        <w:tc>
          <w:tcPr>
            <w:tcW w:w="3996" w:type="dxa"/>
          </w:tcPr>
          <w:p w14:paraId="32CAA966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      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5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23D16E6C" w14:textId="45E481A1" w:rsidR="00E805D3" w:rsidRPr="0005261B" w:rsidRDefault="00E805D3" w:rsidP="00B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5D9D6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2ADDA" w14:textId="2C98B96A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7D44623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35A32" w14:textId="1A23EA9D" w:rsidR="00E805D3" w:rsidRPr="0005261B" w:rsidRDefault="00E805D3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7225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813D2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D2919" w14:textId="324D859C" w:rsidR="00E805D3" w:rsidRPr="00872254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F3E7E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E805D3" w:rsidRPr="0005261B" w14:paraId="68F52C38" w14:textId="77777777" w:rsidTr="006C0912">
        <w:tc>
          <w:tcPr>
            <w:tcW w:w="3996" w:type="dxa"/>
          </w:tcPr>
          <w:p w14:paraId="36A1E380" w14:textId="6BE85D9D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A180FC" w14:textId="11BF88F8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59,612</w:t>
            </w:r>
          </w:p>
        </w:tc>
        <w:tc>
          <w:tcPr>
            <w:tcW w:w="270" w:type="dxa"/>
          </w:tcPr>
          <w:p w14:paraId="7DDE3B6E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9ADCC7" w14:textId="013ED40C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66,169</w:t>
            </w:r>
          </w:p>
        </w:tc>
        <w:tc>
          <w:tcPr>
            <w:tcW w:w="270" w:type="dxa"/>
          </w:tcPr>
          <w:p w14:paraId="3D1494D6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9EA7B6" w14:textId="4096845E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44,746</w:t>
            </w:r>
          </w:p>
        </w:tc>
        <w:tc>
          <w:tcPr>
            <w:tcW w:w="270" w:type="dxa"/>
          </w:tcPr>
          <w:p w14:paraId="3694E662" w14:textId="77777777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6FB59" w14:textId="491FBE5D" w:rsidR="00E805D3" w:rsidRPr="0005261B" w:rsidRDefault="00E805D3" w:rsidP="00E8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08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51,475</w:t>
            </w:r>
          </w:p>
        </w:tc>
      </w:tr>
    </w:tbl>
    <w:p w14:paraId="55D4B1E4" w14:textId="77777777" w:rsidR="008B2DBF" w:rsidRPr="006C0912" w:rsidRDefault="008B2DBF" w:rsidP="006C0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C0912">
        <w:rPr>
          <w:rFonts w:ascii="Angsana New" w:hAnsi="Angsana New" w:cs="Angsana New" w:hint="cs"/>
          <w:sz w:val="30"/>
          <w:szCs w:val="30"/>
        </w:rPr>
        <w:tab/>
      </w:r>
    </w:p>
    <w:p w14:paraId="5BB9654C" w14:textId="754EB22F" w:rsidR="008B2DBF" w:rsidRPr="0005261B" w:rsidRDefault="008B2DBF" w:rsidP="00FA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</w:rPr>
        <w:tab/>
      </w:r>
      <w:r w:rsidR="00DD7D31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DD7D31">
        <w:rPr>
          <w:rFonts w:ascii="Angsana New" w:hAnsi="Angsana New" w:cs="Angsana New"/>
          <w:sz w:val="30"/>
          <w:szCs w:val="30"/>
        </w:rPr>
        <w:t xml:space="preserve">19 </w:t>
      </w:r>
      <w:r w:rsidR="00DD7D31">
        <w:rPr>
          <w:rFonts w:ascii="Angsana New" w:hAnsi="Angsana New" w:cs="Angsana New" w:hint="cs"/>
          <w:sz w:val="30"/>
          <w:szCs w:val="30"/>
          <w:cs/>
        </w:rPr>
        <w:t>(ข</w:t>
      </w:r>
      <w:r w:rsidR="00DD7D31">
        <w:rPr>
          <w:rFonts w:ascii="Angsana New" w:hAnsi="Angsana New" w:cs="Angsana New"/>
          <w:sz w:val="30"/>
          <w:szCs w:val="30"/>
        </w:rPr>
        <w:t>.1</w:t>
      </w:r>
      <w:r w:rsidR="00DD7D31">
        <w:rPr>
          <w:rFonts w:ascii="Angsana New" w:hAnsi="Angsana New" w:cs="Angsana New" w:hint="cs"/>
          <w:sz w:val="30"/>
          <w:szCs w:val="30"/>
          <w:cs/>
        </w:rPr>
        <w:t>)</w:t>
      </w:r>
    </w:p>
    <w:p w14:paraId="726FFCE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D464A7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05261B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</w:p>
    <w:p w14:paraId="1CA4812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6DFB12D9" w14:textId="77777777" w:rsidR="008B2DBF" w:rsidRPr="009155A0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900"/>
        <w:gridCol w:w="270"/>
        <w:gridCol w:w="900"/>
        <w:gridCol w:w="270"/>
        <w:gridCol w:w="991"/>
      </w:tblGrid>
      <w:tr w:rsidR="008B2DBF" w:rsidRPr="0005261B" w14:paraId="07061217" w14:textId="77777777" w:rsidTr="006C0912">
        <w:tc>
          <w:tcPr>
            <w:tcW w:w="4590" w:type="dxa"/>
          </w:tcPr>
          <w:p w14:paraId="540F07B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FA6EAB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86568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</w:tcPr>
          <w:p w14:paraId="39B244C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45EE7287" w14:textId="77777777" w:rsidTr="006C0912">
        <w:tc>
          <w:tcPr>
            <w:tcW w:w="4590" w:type="dxa"/>
          </w:tcPr>
          <w:p w14:paraId="0EF0B6E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483E5" w14:textId="777757F6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07F9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64BDD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385D2" w14:textId="3072D373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07F9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C1A34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A1BA67" w14:textId="281EF695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07F9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78D29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132D3A6" w14:textId="12FC78A5" w:rsidR="008B2DBF" w:rsidRPr="0005261B" w:rsidRDefault="0066507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07F9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28A82242" w14:textId="77777777" w:rsidTr="006C0912">
        <w:tc>
          <w:tcPr>
            <w:tcW w:w="4590" w:type="dxa"/>
          </w:tcPr>
          <w:p w14:paraId="67AC7C2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89" w:type="dxa"/>
            <w:gridSpan w:val="7"/>
          </w:tcPr>
          <w:p w14:paraId="5F24FA6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0912" w:rsidRPr="0005261B" w14:paraId="3D8237F6" w14:textId="77777777" w:rsidTr="006C0912">
        <w:tc>
          <w:tcPr>
            <w:tcW w:w="4590" w:type="dxa"/>
          </w:tcPr>
          <w:p w14:paraId="5536FEB7" w14:textId="60AC8737" w:rsidR="006C0912" w:rsidRPr="0005261B" w:rsidRDefault="006C0912" w:rsidP="006C0912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สินค้าสำเร็จรูป</w:t>
            </w:r>
          </w:p>
        </w:tc>
        <w:tc>
          <w:tcPr>
            <w:tcW w:w="990" w:type="dxa"/>
          </w:tcPr>
          <w:p w14:paraId="39D689EC" w14:textId="55CC37B9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45,140</w:t>
            </w:r>
          </w:p>
        </w:tc>
        <w:tc>
          <w:tcPr>
            <w:tcW w:w="270" w:type="dxa"/>
          </w:tcPr>
          <w:p w14:paraId="7675FB99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4206C2" w14:textId="16829FE2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46,854</w:t>
            </w:r>
          </w:p>
        </w:tc>
        <w:tc>
          <w:tcPr>
            <w:tcW w:w="270" w:type="dxa"/>
          </w:tcPr>
          <w:p w14:paraId="2B0A02CA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19CFB5" w14:textId="2C3C5541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sz w:val="30"/>
                <w:szCs w:val="30"/>
              </w:rPr>
              <w:t>8,419</w:t>
            </w:r>
          </w:p>
        </w:tc>
        <w:tc>
          <w:tcPr>
            <w:tcW w:w="270" w:type="dxa"/>
          </w:tcPr>
          <w:p w14:paraId="0B4221CF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0317A784" w14:textId="219F6247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6,195</w:t>
            </w:r>
          </w:p>
        </w:tc>
      </w:tr>
      <w:tr w:rsidR="006C0912" w:rsidRPr="0005261B" w14:paraId="24873767" w14:textId="77777777" w:rsidTr="006C0912">
        <w:tc>
          <w:tcPr>
            <w:tcW w:w="4590" w:type="dxa"/>
          </w:tcPr>
          <w:p w14:paraId="5912D0BE" w14:textId="0C789544" w:rsidR="006C0912" w:rsidRPr="0005261B" w:rsidRDefault="006C0912" w:rsidP="006C0912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สินค้าระหว่างผลิต</w:t>
            </w:r>
          </w:p>
        </w:tc>
        <w:tc>
          <w:tcPr>
            <w:tcW w:w="990" w:type="dxa"/>
          </w:tcPr>
          <w:p w14:paraId="41DEF286" w14:textId="0903142B" w:rsidR="006C0912" w:rsidRPr="00E805D3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16,655</w:t>
            </w:r>
          </w:p>
        </w:tc>
        <w:tc>
          <w:tcPr>
            <w:tcW w:w="270" w:type="dxa"/>
          </w:tcPr>
          <w:p w14:paraId="210ACEEE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B1488B" w14:textId="56296D84" w:rsidR="006C0912" w:rsidRPr="00D8794E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19,931</w:t>
            </w:r>
          </w:p>
        </w:tc>
        <w:tc>
          <w:tcPr>
            <w:tcW w:w="270" w:type="dxa"/>
          </w:tcPr>
          <w:p w14:paraId="4A38CC4B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02443F" w14:textId="0E5B4E21" w:rsidR="006C0912" w:rsidRPr="00EA034A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sz w:val="30"/>
                <w:szCs w:val="30"/>
              </w:rPr>
              <w:t>9,604</w:t>
            </w:r>
          </w:p>
        </w:tc>
        <w:tc>
          <w:tcPr>
            <w:tcW w:w="270" w:type="dxa"/>
          </w:tcPr>
          <w:p w14:paraId="7200E70C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7ACA01D" w14:textId="5FD0EE0D" w:rsidR="006C0912" w:rsidRPr="00D8794E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13,742</w:t>
            </w:r>
          </w:p>
        </w:tc>
      </w:tr>
      <w:tr w:rsidR="006C0912" w:rsidRPr="0005261B" w14:paraId="090484DA" w14:textId="77777777" w:rsidTr="006C0912">
        <w:tc>
          <w:tcPr>
            <w:tcW w:w="4590" w:type="dxa"/>
          </w:tcPr>
          <w:p w14:paraId="26E9AC15" w14:textId="288E64FD" w:rsidR="006C0912" w:rsidRPr="0005261B" w:rsidRDefault="006C0912" w:rsidP="006C0912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วัตถุดิบ</w:t>
            </w:r>
          </w:p>
        </w:tc>
        <w:tc>
          <w:tcPr>
            <w:tcW w:w="990" w:type="dxa"/>
          </w:tcPr>
          <w:p w14:paraId="6D7B7ACB" w14:textId="79C4F38F" w:rsidR="006C0912" w:rsidRPr="00E805D3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31,80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229D6E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FE5D28" w14:textId="13C09C64" w:rsidR="006C0912" w:rsidRPr="00D8794E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37,730</w:t>
            </w:r>
          </w:p>
        </w:tc>
        <w:tc>
          <w:tcPr>
            <w:tcW w:w="270" w:type="dxa"/>
          </w:tcPr>
          <w:p w14:paraId="384872FE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703B3C" w14:textId="5F3C65B1" w:rsidR="006C0912" w:rsidRPr="00EA034A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sz w:val="30"/>
                <w:szCs w:val="30"/>
              </w:rPr>
              <w:t>18,856</w:t>
            </w:r>
          </w:p>
        </w:tc>
        <w:tc>
          <w:tcPr>
            <w:tcW w:w="270" w:type="dxa"/>
          </w:tcPr>
          <w:p w14:paraId="429D5925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971ACF2" w14:textId="2B162E70" w:rsidR="006C0912" w:rsidRPr="00D8794E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24,115</w:t>
            </w:r>
          </w:p>
        </w:tc>
      </w:tr>
      <w:tr w:rsidR="006C0912" w:rsidRPr="0005261B" w14:paraId="6E834D4D" w14:textId="77777777" w:rsidTr="006C0912">
        <w:tc>
          <w:tcPr>
            <w:tcW w:w="4590" w:type="dxa"/>
          </w:tcPr>
          <w:p w14:paraId="6A3A7CAD" w14:textId="77777777" w:rsidR="006C0912" w:rsidRPr="0005261B" w:rsidRDefault="006C0912" w:rsidP="006C0912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สินค้าระหว่างทาง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CDD72E" w14:textId="2B846B1D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1,35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C4F3D9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CBBA80" w14:textId="2924D279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33BEA534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D49A87" w14:textId="4FC4D145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14:paraId="7E38F053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968A4B3" w14:textId="413E7437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6C0912" w:rsidRPr="0005261B" w14:paraId="1F8FD1E3" w14:textId="77777777" w:rsidTr="006C0912">
        <w:tc>
          <w:tcPr>
            <w:tcW w:w="4590" w:type="dxa"/>
          </w:tcPr>
          <w:p w14:paraId="3E3980DA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110B07" w14:textId="4EB52DE8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94,950</w:t>
            </w:r>
          </w:p>
        </w:tc>
        <w:tc>
          <w:tcPr>
            <w:tcW w:w="270" w:type="dxa"/>
          </w:tcPr>
          <w:p w14:paraId="0BE0F199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A13D31" w14:textId="392E79F4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105,425</w:t>
            </w:r>
          </w:p>
        </w:tc>
        <w:tc>
          <w:tcPr>
            <w:tcW w:w="270" w:type="dxa"/>
          </w:tcPr>
          <w:p w14:paraId="77B56CFF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235792" w14:textId="4E399D07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38,230</w:t>
            </w:r>
          </w:p>
        </w:tc>
        <w:tc>
          <w:tcPr>
            <w:tcW w:w="270" w:type="dxa"/>
          </w:tcPr>
          <w:p w14:paraId="14E322EE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8BFC259" w14:textId="73B0872F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44,962</w:t>
            </w:r>
          </w:p>
        </w:tc>
      </w:tr>
      <w:tr w:rsidR="006C0912" w:rsidRPr="0005261B" w14:paraId="5954A048" w14:textId="77777777" w:rsidTr="006C0912">
        <w:tc>
          <w:tcPr>
            <w:tcW w:w="4590" w:type="dxa"/>
          </w:tcPr>
          <w:p w14:paraId="6B73A71C" w14:textId="698F00A5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ขาดทุนจากการปรับมูลค่าสินค้า</w:t>
            </w:r>
          </w:p>
        </w:tc>
        <w:tc>
          <w:tcPr>
            <w:tcW w:w="990" w:type="dxa"/>
          </w:tcPr>
          <w:p w14:paraId="4EDEDF79" w14:textId="7C7709C9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(7,037)</w:t>
            </w:r>
          </w:p>
        </w:tc>
        <w:tc>
          <w:tcPr>
            <w:tcW w:w="270" w:type="dxa"/>
          </w:tcPr>
          <w:p w14:paraId="572FFA00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96B20E" w14:textId="4F447079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(5,764)</w:t>
            </w:r>
          </w:p>
        </w:tc>
        <w:tc>
          <w:tcPr>
            <w:tcW w:w="270" w:type="dxa"/>
          </w:tcPr>
          <w:p w14:paraId="3E39BE0B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3C889B" w14:textId="478444A8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034A">
              <w:rPr>
                <w:rFonts w:ascii="Angsana New" w:hAnsi="Angsana New" w:cs="Angsana New"/>
                <w:sz w:val="30"/>
                <w:szCs w:val="30"/>
              </w:rPr>
              <w:t>(2,580)</w:t>
            </w:r>
          </w:p>
        </w:tc>
        <w:tc>
          <w:tcPr>
            <w:tcW w:w="270" w:type="dxa"/>
          </w:tcPr>
          <w:p w14:paraId="55518FA1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4FFEDDA" w14:textId="4C270079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(1,737)</w:t>
            </w:r>
          </w:p>
        </w:tc>
      </w:tr>
      <w:tr w:rsidR="006C0912" w:rsidRPr="0005261B" w14:paraId="278EF38E" w14:textId="77777777" w:rsidTr="006C0912">
        <w:tc>
          <w:tcPr>
            <w:tcW w:w="4590" w:type="dxa"/>
          </w:tcPr>
          <w:p w14:paraId="1E95CD10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E8AFA8" w14:textId="00D4056F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05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87,913</w:t>
            </w:r>
          </w:p>
        </w:tc>
        <w:tc>
          <w:tcPr>
            <w:tcW w:w="270" w:type="dxa"/>
          </w:tcPr>
          <w:p w14:paraId="40A7BFDC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783043" w14:textId="63DAEE9B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79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99,661</w:t>
            </w:r>
          </w:p>
        </w:tc>
        <w:tc>
          <w:tcPr>
            <w:tcW w:w="270" w:type="dxa"/>
          </w:tcPr>
          <w:p w14:paraId="63E07645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261FB1" w14:textId="055791D3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35,650</w:t>
            </w:r>
          </w:p>
        </w:tc>
        <w:tc>
          <w:tcPr>
            <w:tcW w:w="270" w:type="dxa"/>
          </w:tcPr>
          <w:p w14:paraId="129A8EFD" w14:textId="77777777" w:rsidR="006C0912" w:rsidRPr="0005261B" w:rsidRDefault="006C0912" w:rsidP="006C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E6C308A" w14:textId="23CC389A" w:rsidR="006C0912" w:rsidRPr="0005261B" w:rsidRDefault="006C0912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11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43,225</w:t>
            </w:r>
          </w:p>
        </w:tc>
      </w:tr>
    </w:tbl>
    <w:p w14:paraId="322244C3" w14:textId="77777777" w:rsidR="008B2DBF" w:rsidRPr="009155A0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900"/>
        <w:gridCol w:w="270"/>
        <w:gridCol w:w="900"/>
        <w:gridCol w:w="270"/>
        <w:gridCol w:w="990"/>
      </w:tblGrid>
      <w:tr w:rsidR="006C0912" w:rsidRPr="0005261B" w14:paraId="7DAAD79A" w14:textId="77777777" w:rsidTr="006C0912">
        <w:tc>
          <w:tcPr>
            <w:tcW w:w="5580" w:type="dxa"/>
            <w:gridSpan w:val="2"/>
          </w:tcPr>
          <w:p w14:paraId="19571F81" w14:textId="2A23716B" w:rsidR="006C0912" w:rsidRPr="006C0912" w:rsidRDefault="006C0912" w:rsidP="0091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C0912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</w:tcPr>
          <w:p w14:paraId="3E604D36" w14:textId="77777777" w:rsidR="006C0912" w:rsidRPr="0005261B" w:rsidRDefault="006C091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7EF70C" w14:textId="77777777" w:rsidR="006C0912" w:rsidRPr="0005261B" w:rsidRDefault="006C091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84674" w14:textId="77777777" w:rsidR="006C0912" w:rsidRPr="0005261B" w:rsidRDefault="006C091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13815E" w14:textId="77777777" w:rsidR="006C0912" w:rsidRPr="0005261B" w:rsidRDefault="006C091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D9F4" w14:textId="77777777" w:rsidR="006C0912" w:rsidRPr="0005261B" w:rsidRDefault="006C091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42136" w14:textId="77777777" w:rsidR="006C0912" w:rsidRPr="0005261B" w:rsidRDefault="006C091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7F96" w:rsidRPr="0005261B" w14:paraId="44C32319" w14:textId="77777777" w:rsidTr="006C0912">
        <w:tc>
          <w:tcPr>
            <w:tcW w:w="4590" w:type="dxa"/>
          </w:tcPr>
          <w:p w14:paraId="1E1E179F" w14:textId="77777777" w:rsidR="00407F96" w:rsidRPr="0005261B" w:rsidRDefault="00407F96" w:rsidP="00407F96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990" w:type="dxa"/>
          </w:tcPr>
          <w:p w14:paraId="037CFF2A" w14:textId="7974A188" w:rsidR="00407F96" w:rsidRPr="0005261B" w:rsidRDefault="00E805D3" w:rsidP="0091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313,</w:t>
            </w:r>
            <w:r w:rsidR="007B4F5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D4B4F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D559DE9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97E191" w14:textId="29ABFA75" w:rsidR="00407F96" w:rsidRPr="0005261B" w:rsidRDefault="00407F96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4116D">
              <w:rPr>
                <w:rFonts w:ascii="Angsana New" w:hAnsi="Angsana New" w:cs="Angsana New"/>
                <w:sz w:val="30"/>
                <w:szCs w:val="30"/>
              </w:rPr>
              <w:t>350,095</w:t>
            </w:r>
          </w:p>
        </w:tc>
        <w:tc>
          <w:tcPr>
            <w:tcW w:w="270" w:type="dxa"/>
          </w:tcPr>
          <w:p w14:paraId="45B53D22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F729CD" w14:textId="69CB5245" w:rsidR="00407F96" w:rsidRPr="009155A0" w:rsidRDefault="00EA034A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155A0">
              <w:rPr>
                <w:rFonts w:ascii="Angsana New" w:hAnsi="Angsana New" w:cs="Angsana New"/>
                <w:sz w:val="30"/>
                <w:szCs w:val="30"/>
              </w:rPr>
              <w:t>260,</w:t>
            </w:r>
            <w:r w:rsidR="00AD4B4F" w:rsidRPr="009155A0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290B7F41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1DBC07" w14:textId="768ADAC5" w:rsidR="00407F96" w:rsidRPr="0005261B" w:rsidRDefault="00407F96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155A0">
              <w:rPr>
                <w:rFonts w:ascii="Angsana New" w:hAnsi="Angsana New" w:cs="Angsana New"/>
                <w:sz w:val="30"/>
                <w:szCs w:val="30"/>
              </w:rPr>
              <w:t>294,483</w:t>
            </w:r>
          </w:p>
        </w:tc>
      </w:tr>
      <w:tr w:rsidR="00407F96" w:rsidRPr="0005261B" w14:paraId="0B6481B9" w14:textId="77777777" w:rsidTr="006C0912">
        <w:tc>
          <w:tcPr>
            <w:tcW w:w="4590" w:type="dxa"/>
          </w:tcPr>
          <w:p w14:paraId="0D2645A9" w14:textId="0764979E" w:rsidR="00407F96" w:rsidRPr="009155A0" w:rsidRDefault="00407F96" w:rsidP="009155A0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right="-184" w:hanging="180"/>
              <w:rPr>
                <w:rFonts w:ascii="Angsana New" w:eastAsia="Cordia New" w:hAnsi="Angsana New" w:cs="Angsana New"/>
                <w:lang w:val="en-US"/>
              </w:rPr>
            </w:pPr>
            <w:r w:rsidRPr="0005261B">
              <w:rPr>
                <w:rFonts w:ascii="Angsana New" w:eastAsia="Cordia New" w:hAnsi="Angsana New" w:cs="Angsana New" w:hint="cs"/>
                <w:cs/>
                <w:lang w:val="en-US"/>
              </w:rPr>
              <w:t>การปรับลดมูลค่าเป็นมูลค่าสุทธิ</w:t>
            </w:r>
            <w:r w:rsidRPr="009155A0">
              <w:rPr>
                <w:rFonts w:ascii="Angsana New" w:eastAsia="Cordia New" w:hAnsi="Angsana New" w:cs="Angsana New" w:hint="cs"/>
                <w:cs/>
                <w:lang w:val="en-US"/>
              </w:rPr>
              <w:t>ที่คาดว่าจะได้รับ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FDE27" w14:textId="761DD250" w:rsidR="00407F96" w:rsidRPr="0005261B" w:rsidRDefault="00E805D3" w:rsidP="0091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05D3">
              <w:rPr>
                <w:rFonts w:ascii="Angsana New" w:hAnsi="Angsana New" w:cs="Angsana New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14:paraId="320A3F6F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33744F" w14:textId="323E8DCB" w:rsidR="00407F96" w:rsidRPr="0005261B" w:rsidRDefault="00407F96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4D01C122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E72D8B" w14:textId="2BD34479" w:rsidR="00EA034A" w:rsidRPr="0005261B" w:rsidRDefault="00EA034A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034A">
              <w:rPr>
                <w:rFonts w:ascii="Angsana New" w:hAnsi="Angsana New" w:cs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14CB0DC8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795FFF" w14:textId="4C7E6D3C" w:rsidR="00407F96" w:rsidRPr="0005261B" w:rsidRDefault="00407F96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</w:tr>
      <w:tr w:rsidR="00407F96" w:rsidRPr="0005261B" w14:paraId="5F0C7A93" w14:textId="77777777" w:rsidTr="006C0912">
        <w:tc>
          <w:tcPr>
            <w:tcW w:w="4590" w:type="dxa"/>
          </w:tcPr>
          <w:p w14:paraId="29D13FA5" w14:textId="003E797D" w:rsidR="00407F96" w:rsidRPr="0005261B" w:rsidRDefault="00DD7D31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836193" w14:textId="7F0EAFF4" w:rsidR="00407F96" w:rsidRPr="009155A0" w:rsidRDefault="00E805D3" w:rsidP="0091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315,</w:t>
            </w:r>
            <w:r w:rsidR="007B4F5F"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D4B4F" w:rsidRPr="009155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432CED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1F68D9" w14:textId="3AB3ADA3" w:rsidR="00407F96" w:rsidRPr="002728AF" w:rsidRDefault="00407F96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8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350,930</w:t>
            </w:r>
          </w:p>
        </w:tc>
        <w:tc>
          <w:tcPr>
            <w:tcW w:w="270" w:type="dxa"/>
          </w:tcPr>
          <w:p w14:paraId="7606241F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A4AA8D" w14:textId="2B6E4C69" w:rsidR="00407F96" w:rsidRPr="002728AF" w:rsidRDefault="00EA034A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8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261,</w:t>
            </w:r>
            <w:r w:rsidR="00AD4B4F" w:rsidRPr="002728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1C2FD5A4" w14:textId="77777777" w:rsidR="00407F96" w:rsidRPr="0005261B" w:rsidRDefault="00407F96" w:rsidP="0040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23B610" w14:textId="677EBD1C" w:rsidR="00407F96" w:rsidRPr="002728AF" w:rsidRDefault="00407F96" w:rsidP="0027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8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294,744</w:t>
            </w:r>
          </w:p>
        </w:tc>
      </w:tr>
    </w:tbl>
    <w:p w14:paraId="7CC72F7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  <w:sz w:val="30"/>
          <w:szCs w:val="30"/>
          <w:cs/>
        </w:rPr>
        <w:sectPr w:rsidR="008B2DBF" w:rsidRPr="0005261B" w:rsidSect="0093430D">
          <w:headerReference w:type="default" r:id="rId15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075E9AA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4691E005" w14:textId="77777777" w:rsidR="008B2DBF" w:rsidRPr="0005261B" w:rsidRDefault="008B2DBF" w:rsidP="0005261B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386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2703"/>
        <w:gridCol w:w="1349"/>
        <w:gridCol w:w="810"/>
        <w:gridCol w:w="244"/>
        <w:gridCol w:w="842"/>
        <w:gridCol w:w="244"/>
        <w:gridCol w:w="921"/>
        <w:gridCol w:w="293"/>
        <w:gridCol w:w="930"/>
        <w:gridCol w:w="244"/>
        <w:gridCol w:w="921"/>
        <w:gridCol w:w="293"/>
        <w:gridCol w:w="924"/>
      </w:tblGrid>
      <w:tr w:rsidR="00DD7D31" w:rsidRPr="0005261B" w14:paraId="189467C9" w14:textId="77777777" w:rsidTr="00BC0D31">
        <w:trPr>
          <w:cantSplit/>
          <w:trHeight w:val="4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06485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D22BF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AF0D3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596A8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19A3A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D2F2D" w14:textId="03EE14D9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6BD4" w14:textId="2E015386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E3932" w14:textId="5C1376C9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45EC" w14:textId="1AC3940D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D31" w:rsidRPr="0005261B" w14:paraId="4068F6F5" w14:textId="77777777" w:rsidTr="00BC0D31">
        <w:trPr>
          <w:cantSplit/>
          <w:trHeight w:val="430"/>
        </w:trPr>
        <w:tc>
          <w:tcPr>
            <w:tcW w:w="31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E510E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8410F" w14:textId="77777777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48E0E" w14:textId="77777777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896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7C92AED3" w14:textId="77777777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015E2FB2" w14:textId="2249C592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F40A" w14:textId="5FA28227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5E2A" w14:textId="6C0757E4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44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4740F2C5" w14:textId="71C0E278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7C91ECA" w14:textId="40310ECB" w:rsidR="00DD7D31" w:rsidRPr="0005261B" w:rsidRDefault="00DD7D31" w:rsidP="0016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DD7D31" w:rsidRPr="0005261B" w14:paraId="2D44BFE4" w14:textId="77777777" w:rsidTr="00BC0D31">
        <w:trPr>
          <w:trHeight w:val="56"/>
        </w:trPr>
        <w:tc>
          <w:tcPr>
            <w:tcW w:w="31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6FA16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4D2BD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59811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96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8274643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4564A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F50D4" w14:textId="0DBFCE91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09AA18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43AA22D9" w14:textId="6D2023C8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7D31" w:rsidRPr="0005261B" w14:paraId="0B1F28FF" w14:textId="77777777" w:rsidTr="00BC0D31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254B6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89D83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F8ACC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C96A4" w14:textId="27F283C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BE5F2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162FC" w14:textId="716E8139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F30DF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28DE4" w14:textId="28C62926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A241E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87DE3" w14:textId="175C8741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26940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C726D" w14:textId="3FC28ADD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E7F97" w14:textId="77777777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17BFA" w14:textId="70D96A74" w:rsidR="00DD7D31" w:rsidRPr="0005261B" w:rsidRDefault="00DD7D31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</w:t>
            </w:r>
          </w:p>
        </w:tc>
      </w:tr>
      <w:tr w:rsidR="00EB2B3F" w:rsidRPr="0005261B" w14:paraId="556013C9" w14:textId="77777777" w:rsidTr="00BC0D31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3A2A9" w14:textId="77777777" w:rsidR="00EB2B3F" w:rsidRPr="0005261B" w:rsidRDefault="00EB2B3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4044F" w14:textId="77777777" w:rsidR="00EB2B3F" w:rsidRPr="0005261B" w:rsidRDefault="00EB2B3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63F83" w14:textId="77777777" w:rsidR="00EB2B3F" w:rsidRPr="0005261B" w:rsidRDefault="00EB2B3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68B4A" w14:textId="3DC860C6" w:rsidR="00EB2B3F" w:rsidRPr="0005261B" w:rsidRDefault="00EB2B3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A8633" w14:textId="77777777" w:rsidR="00EB2B3F" w:rsidRPr="0005261B" w:rsidRDefault="00EB2B3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A7D67" w14:textId="58EC1BC0" w:rsidR="00EB2B3F" w:rsidRPr="0005261B" w:rsidRDefault="00EB2B3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D31" w:rsidRPr="00C039DF" w14:paraId="6E1DC760" w14:textId="77777777" w:rsidTr="00BC0D31">
        <w:trPr>
          <w:trHeight w:val="3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32919" w14:textId="09CECE3A" w:rsidR="00DD7D31" w:rsidRPr="0005261B" w:rsidRDefault="00DD7D31" w:rsidP="00EA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คินูงาว่า</w:t>
            </w:r>
            <w:r w:rsidRPr="0005261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C71F0" w14:textId="44B3A9D7" w:rsidR="00DD7D31" w:rsidRPr="0005261B" w:rsidRDefault="00DD7D31" w:rsidP="0028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ผลิตและจำหน่ายชิ้นส่วนยาง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BAD18" w14:textId="77777777" w:rsidR="00DD7D31" w:rsidRPr="0005261B" w:rsidRDefault="00DD7D31" w:rsidP="00EA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6C78AB" w14:textId="0FEC51A1" w:rsidR="00DD7D31" w:rsidRPr="0005261B" w:rsidRDefault="00DD7D31" w:rsidP="00EA034A">
            <w:pPr>
              <w:tabs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15.00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5E07C4" w14:textId="77777777" w:rsidR="00DD7D31" w:rsidRPr="0005261B" w:rsidRDefault="00DD7D31" w:rsidP="00EA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5CEDA0" w14:textId="2D0D5683" w:rsidR="00DD7D31" w:rsidRPr="0005261B" w:rsidRDefault="00DD7D31" w:rsidP="00EA034A">
            <w:pPr>
              <w:tabs>
                <w:tab w:val="left" w:pos="34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15.00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5040B" w14:textId="77777777" w:rsidR="00DD7D31" w:rsidRPr="0005261B" w:rsidRDefault="00DD7D31" w:rsidP="00EA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48E993" w14:textId="60986799" w:rsidR="00DD7D31" w:rsidRPr="00C039DF" w:rsidRDefault="00DD7D31" w:rsidP="00BC0D31">
            <w:pPr>
              <w:tabs>
                <w:tab w:val="clear" w:pos="680"/>
              </w:tabs>
              <w:spacing w:line="240" w:lineRule="auto"/>
              <w:ind w:right="-1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3A1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</w:t>
            </w:r>
            <w:r w:rsidRPr="00B43A1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050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355C21" w14:textId="77777777" w:rsidR="00DD7D31" w:rsidRPr="00C039DF" w:rsidRDefault="00DD7D31" w:rsidP="00EA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1C52E1" w14:textId="3ECBF132" w:rsidR="00DD7D31" w:rsidRPr="00C039DF" w:rsidRDefault="00DD7D31" w:rsidP="00BC0D31">
            <w:pPr>
              <w:tabs>
                <w:tab w:val="clear" w:pos="680"/>
                <w:tab w:val="left" w:pos="508"/>
              </w:tabs>
              <w:spacing w:line="240" w:lineRule="auto"/>
              <w:ind w:right="-14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D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44,027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44301" w14:textId="77777777" w:rsidR="00DD7D31" w:rsidRPr="00C039DF" w:rsidRDefault="00DD7D31" w:rsidP="00EA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AB38DC" w14:textId="250FE844" w:rsidR="00DD7D31" w:rsidRPr="00C039DF" w:rsidRDefault="00DD7D31" w:rsidP="00BC0D31">
            <w:pPr>
              <w:spacing w:line="240" w:lineRule="auto"/>
              <w:ind w:right="-15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D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11,250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10BF1" w14:textId="77777777" w:rsidR="00DD7D31" w:rsidRPr="00C039DF" w:rsidRDefault="00DD7D31" w:rsidP="00EA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23E2FB" w14:textId="2DDB5F0B" w:rsidR="00DD7D31" w:rsidRPr="00C039DF" w:rsidRDefault="00DD7D31" w:rsidP="00BC0D31">
            <w:pPr>
              <w:spacing w:line="240" w:lineRule="auto"/>
              <w:ind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D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11,250</w:t>
            </w:r>
          </w:p>
        </w:tc>
      </w:tr>
    </w:tbl>
    <w:p w14:paraId="735FB1CA" w14:textId="77777777" w:rsidR="008B2DBF" w:rsidRPr="0005261B" w:rsidRDefault="008B2DBF" w:rsidP="0005261B">
      <w:pPr>
        <w:spacing w:line="240" w:lineRule="auto"/>
        <w:ind w:right="1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A98BD21" w14:textId="77777777" w:rsidR="008B2DBF" w:rsidRPr="0005261B" w:rsidRDefault="008B2DBF" w:rsidP="0005261B">
      <w:pPr>
        <w:tabs>
          <w:tab w:val="clear" w:pos="454"/>
          <w:tab w:val="left" w:pos="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05261B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C6133" w14:textId="77777777" w:rsidR="008B2DBF" w:rsidRPr="0005261B" w:rsidRDefault="008B2DBF" w:rsidP="0005261B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5A499C92" w14:textId="77777777" w:rsidR="008B2DBF" w:rsidRPr="0005261B" w:rsidRDefault="008B2DBF" w:rsidP="0005261B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  <w:sectPr w:rsidR="008B2DBF" w:rsidRPr="0005261B" w:rsidSect="0093430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5086BF9" w14:textId="134F2A7C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นี้</w:t>
      </w:r>
    </w:p>
    <w:p w14:paraId="3F230E9E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-9"/>
        <w:tblOverlap w:val="never"/>
        <w:tblW w:w="9180" w:type="dxa"/>
        <w:tblLook w:val="04A0" w:firstRow="1" w:lastRow="0" w:firstColumn="1" w:lastColumn="0" w:noHBand="0" w:noVBand="1"/>
      </w:tblPr>
      <w:tblGrid>
        <w:gridCol w:w="6030"/>
        <w:gridCol w:w="244"/>
        <w:gridCol w:w="1376"/>
        <w:gridCol w:w="236"/>
        <w:gridCol w:w="1294"/>
      </w:tblGrid>
      <w:tr w:rsidR="008B2DBF" w:rsidRPr="0005261B" w14:paraId="0AC834F2" w14:textId="77777777" w:rsidTr="003C38AF">
        <w:trPr>
          <w:trHeight w:val="440"/>
          <w:tblHeader/>
        </w:trPr>
        <w:tc>
          <w:tcPr>
            <w:tcW w:w="6030" w:type="dxa"/>
          </w:tcPr>
          <w:p w14:paraId="3EF4911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476F53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14EE087C" w14:textId="77777777" w:rsidR="008B2DBF" w:rsidRPr="0005261B" w:rsidRDefault="008B2DBF" w:rsidP="00A5718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</w:tr>
      <w:tr w:rsidR="008B2DBF" w:rsidRPr="0005261B" w14:paraId="3C38AE30" w14:textId="77777777" w:rsidTr="003C38AF">
        <w:trPr>
          <w:tblHeader/>
        </w:trPr>
        <w:tc>
          <w:tcPr>
            <w:tcW w:w="6030" w:type="dxa"/>
          </w:tcPr>
          <w:p w14:paraId="3DA3EEB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509FBA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B075A2D" w14:textId="12DBD6C3" w:rsidR="008B2DBF" w:rsidRPr="0005261B" w:rsidRDefault="0066507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C408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41B78D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F8B4B1" w14:textId="2EAC6357" w:rsidR="008B2DBF" w:rsidRPr="0005261B" w:rsidRDefault="0066507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C40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02006CFA" w14:textId="77777777" w:rsidTr="003C38AF">
        <w:trPr>
          <w:trHeight w:val="422"/>
          <w:tblHeader/>
        </w:trPr>
        <w:tc>
          <w:tcPr>
            <w:tcW w:w="6030" w:type="dxa"/>
          </w:tcPr>
          <w:p w14:paraId="657F30A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B79EF2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6FD964E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6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C4084" w:rsidRPr="0005261B" w14:paraId="4B05BEDD" w14:textId="77777777" w:rsidTr="003C38AF">
        <w:trPr>
          <w:trHeight w:val="422"/>
        </w:trPr>
        <w:tc>
          <w:tcPr>
            <w:tcW w:w="6030" w:type="dxa"/>
          </w:tcPr>
          <w:p w14:paraId="656166E5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44" w:type="dxa"/>
          </w:tcPr>
          <w:p w14:paraId="64B5423F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18BB60AD" w14:textId="1C03D29B" w:rsidR="003C4084" w:rsidRPr="0005261B" w:rsidRDefault="008C7D2C" w:rsidP="003C40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</w:rPr>
              <w:t>291,485</w:t>
            </w:r>
          </w:p>
        </w:tc>
        <w:tc>
          <w:tcPr>
            <w:tcW w:w="236" w:type="dxa"/>
          </w:tcPr>
          <w:p w14:paraId="67789500" w14:textId="77777777" w:rsidR="003C4084" w:rsidRPr="0005261B" w:rsidRDefault="003C4084" w:rsidP="003C408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F91E22" w14:textId="3EA3F43F" w:rsidR="003C4084" w:rsidRPr="0005261B" w:rsidRDefault="003C4084" w:rsidP="003C40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354,947</w:t>
            </w:r>
          </w:p>
        </w:tc>
      </w:tr>
      <w:tr w:rsidR="003C4084" w:rsidRPr="0005261B" w14:paraId="1B1F20B3" w14:textId="77777777" w:rsidTr="003C38AF">
        <w:tc>
          <w:tcPr>
            <w:tcW w:w="6030" w:type="dxa"/>
          </w:tcPr>
          <w:p w14:paraId="36780D30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44" w:type="dxa"/>
          </w:tcPr>
          <w:p w14:paraId="369EA94E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FD1D805" w14:textId="3FC0208E" w:rsidR="003C4084" w:rsidRPr="0005261B" w:rsidRDefault="008C7D2C" w:rsidP="003C40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633F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C7D2C"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="005633F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9073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0592AFC" w14:textId="77777777" w:rsidR="003C4084" w:rsidRPr="0005261B" w:rsidRDefault="003C4084" w:rsidP="003C408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D2C010" w14:textId="05DFF579" w:rsidR="003C4084" w:rsidRPr="0005261B" w:rsidRDefault="003C4084" w:rsidP="003C40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19,585</w:t>
            </w:r>
          </w:p>
        </w:tc>
      </w:tr>
      <w:tr w:rsidR="003C4084" w:rsidRPr="0005261B" w14:paraId="25373021" w14:textId="77777777" w:rsidTr="003C38AF">
        <w:tc>
          <w:tcPr>
            <w:tcW w:w="6030" w:type="dxa"/>
          </w:tcPr>
          <w:p w14:paraId="49F69696" w14:textId="59F76B99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</w:tcPr>
          <w:p w14:paraId="13FBC24D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C59B43A" w14:textId="5D88CBC3" w:rsidR="003C4084" w:rsidRPr="0005261B" w:rsidRDefault="005A5A79" w:rsidP="004747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63EE02" w14:textId="77777777" w:rsidR="003C4084" w:rsidRPr="0005261B" w:rsidRDefault="003C4084" w:rsidP="003C408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AEB3DF" w14:textId="4787BEEE" w:rsidR="003C4084" w:rsidRPr="0005261B" w:rsidRDefault="003C4084" w:rsidP="004747F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C4084" w:rsidRPr="0005261B" w14:paraId="01590308" w14:textId="77777777" w:rsidTr="003C38AF">
        <w:tc>
          <w:tcPr>
            <w:tcW w:w="6030" w:type="dxa"/>
          </w:tcPr>
          <w:p w14:paraId="082CE266" w14:textId="77777777" w:rsidR="003C4084" w:rsidRPr="0005261B" w:rsidRDefault="003C4084" w:rsidP="003C408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</w:tcPr>
          <w:p w14:paraId="3CF628AA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4A82D1C8" w14:textId="49AF0921" w:rsidR="003C4084" w:rsidRPr="0005261B" w:rsidRDefault="005A5A79" w:rsidP="003C40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633F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C7D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633F2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49073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7B6BF33" w14:textId="77777777" w:rsidR="003C4084" w:rsidRPr="0005261B" w:rsidRDefault="003C4084" w:rsidP="003C408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8D1BD53" w14:textId="50A38F3B" w:rsidR="003C4084" w:rsidRPr="0005261B" w:rsidRDefault="003C4084" w:rsidP="003C40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19,585</w:t>
            </w:r>
          </w:p>
        </w:tc>
      </w:tr>
      <w:tr w:rsidR="003C4084" w:rsidRPr="0005261B" w14:paraId="16937F58" w14:textId="77777777" w:rsidTr="003C38AF">
        <w:tc>
          <w:tcPr>
            <w:tcW w:w="6030" w:type="dxa"/>
          </w:tcPr>
          <w:p w14:paraId="4ED5F045" w14:textId="77777777" w:rsidR="003C4084" w:rsidRPr="0005261B" w:rsidRDefault="003C4084" w:rsidP="003C4084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44" w:type="dxa"/>
          </w:tcPr>
          <w:p w14:paraId="006F60E9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4BE5816B" w14:textId="6FB195E6" w:rsidR="003C4084" w:rsidRPr="0005261B" w:rsidRDefault="008C7D2C" w:rsidP="003C40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 w:rsidR="005633F2">
              <w:rPr>
                <w:rFonts w:ascii="Angsana New" w:hAnsi="Angsana New" w:cs="Angsana New"/>
                <w:sz w:val="30"/>
                <w:szCs w:val="30"/>
                <w:lang w:val="en-US"/>
              </w:rPr>
              <w:t>028</w:t>
            </w:r>
          </w:p>
        </w:tc>
        <w:tc>
          <w:tcPr>
            <w:tcW w:w="236" w:type="dxa"/>
          </w:tcPr>
          <w:p w14:paraId="3EA2B73F" w14:textId="77777777" w:rsidR="003C4084" w:rsidRPr="0005261B" w:rsidRDefault="003C4084" w:rsidP="003C4084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5CB4DF" w14:textId="6FAC7B86" w:rsidR="003C4084" w:rsidRPr="0005261B" w:rsidRDefault="003C4084" w:rsidP="003C40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val="en-US"/>
              </w:rPr>
              <w:t>2,938</w:t>
            </w:r>
          </w:p>
        </w:tc>
      </w:tr>
      <w:tr w:rsidR="003C4084" w:rsidRPr="0005261B" w14:paraId="182099AE" w14:textId="77777777" w:rsidTr="003C38AF">
        <w:tc>
          <w:tcPr>
            <w:tcW w:w="6030" w:type="dxa"/>
            <w:vAlign w:val="bottom"/>
          </w:tcPr>
          <w:p w14:paraId="33890C84" w14:textId="20001725" w:rsidR="003C4084" w:rsidRPr="0005261B" w:rsidRDefault="003C4084" w:rsidP="003C4084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downstream </w:t>
            </w:r>
          </w:p>
        </w:tc>
        <w:tc>
          <w:tcPr>
            <w:tcW w:w="244" w:type="dxa"/>
          </w:tcPr>
          <w:p w14:paraId="2BB1EA9D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17FECC41" w14:textId="40ADC5BE" w:rsidR="008C7D2C" w:rsidRPr="008C7D2C" w:rsidRDefault="008C7D2C" w:rsidP="00DF1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8C7D2C">
              <w:rPr>
                <w:rFonts w:ascii="Angsana New" w:hAnsi="Angsana New" w:cs="Angsana New"/>
                <w:sz w:val="30"/>
                <w:szCs w:val="30"/>
              </w:rPr>
              <w:t>(5)</w:t>
            </w:r>
          </w:p>
        </w:tc>
        <w:tc>
          <w:tcPr>
            <w:tcW w:w="236" w:type="dxa"/>
          </w:tcPr>
          <w:p w14:paraId="24EE94A9" w14:textId="77777777" w:rsidR="003C4084" w:rsidRPr="0005261B" w:rsidRDefault="003C4084" w:rsidP="003C4084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3C15E4" w14:textId="35D0E4A1" w:rsidR="003C4084" w:rsidRPr="0005261B" w:rsidRDefault="003C4084" w:rsidP="003C40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</w:tr>
      <w:tr w:rsidR="003C4084" w:rsidRPr="0005261B" w14:paraId="767D0D3B" w14:textId="77777777" w:rsidTr="003C38AF">
        <w:tc>
          <w:tcPr>
            <w:tcW w:w="6030" w:type="dxa"/>
          </w:tcPr>
          <w:p w14:paraId="35B4777C" w14:textId="77777777" w:rsidR="003C4084" w:rsidRPr="0005261B" w:rsidRDefault="003C4084" w:rsidP="003C408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44" w:type="dxa"/>
          </w:tcPr>
          <w:p w14:paraId="6758B0A1" w14:textId="77777777" w:rsidR="003C4084" w:rsidRPr="0005261B" w:rsidRDefault="003C4084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507CEF7F" w14:textId="49F293E9" w:rsidR="003C4084" w:rsidRPr="008C7D2C" w:rsidRDefault="008C7D2C" w:rsidP="003C408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D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5633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236" w:type="dxa"/>
          </w:tcPr>
          <w:p w14:paraId="63FCC143" w14:textId="77777777" w:rsidR="003C4084" w:rsidRPr="0005261B" w:rsidRDefault="003C4084" w:rsidP="003C4084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F1748" w14:textId="0AFDF28D" w:rsidR="003C4084" w:rsidRPr="0005261B" w:rsidRDefault="003C4084" w:rsidP="003C40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</w:tr>
      <w:tr w:rsidR="008C7D2C" w:rsidRPr="0005261B" w14:paraId="0293158A" w14:textId="77777777" w:rsidTr="003C38AF">
        <w:tc>
          <w:tcPr>
            <w:tcW w:w="6030" w:type="dxa"/>
          </w:tcPr>
          <w:p w14:paraId="747F23C5" w14:textId="2DC80883" w:rsidR="008C7D2C" w:rsidRPr="0005261B" w:rsidRDefault="008C7D2C" w:rsidP="008C7D2C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เงินปันผลรับจากบริษัทร่วมสำหรับปี</w:t>
            </w:r>
          </w:p>
        </w:tc>
        <w:tc>
          <w:tcPr>
            <w:tcW w:w="244" w:type="dxa"/>
          </w:tcPr>
          <w:p w14:paraId="4C8C4576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C519450" w14:textId="6D107FCF" w:rsidR="008C7D2C" w:rsidRPr="0005261B" w:rsidRDefault="008C7D2C" w:rsidP="004747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B38FBD" w14:textId="77777777" w:rsidR="008C7D2C" w:rsidRPr="0005261B" w:rsidRDefault="008C7D2C" w:rsidP="008C7D2C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9E14DD" w14:textId="28CE157E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</w:tr>
      <w:tr w:rsidR="008C7D2C" w:rsidRPr="0005261B" w14:paraId="75E0FFBE" w14:textId="77777777" w:rsidTr="003C38AF">
        <w:tc>
          <w:tcPr>
            <w:tcW w:w="6030" w:type="dxa"/>
          </w:tcPr>
          <w:p w14:paraId="5E22D811" w14:textId="77777777" w:rsidR="008C7D2C" w:rsidRPr="00A57186" w:rsidRDefault="008C7D2C" w:rsidP="008C7D2C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9C7DE03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39D1121" w14:textId="77777777" w:rsidR="008C7D2C" w:rsidRPr="0005261B" w:rsidRDefault="008C7D2C" w:rsidP="008C7D2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6D22A" w14:textId="77777777" w:rsidR="008C7D2C" w:rsidRPr="0005261B" w:rsidRDefault="008C7D2C" w:rsidP="008C7D2C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D9716C" w14:textId="77777777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D2C" w:rsidRPr="0005261B" w14:paraId="23738614" w14:textId="77777777" w:rsidTr="003C38AF">
        <w:tc>
          <w:tcPr>
            <w:tcW w:w="6030" w:type="dxa"/>
          </w:tcPr>
          <w:p w14:paraId="5FAE0BE6" w14:textId="77777777" w:rsidR="008C7D2C" w:rsidRPr="0005261B" w:rsidRDefault="008C7D2C" w:rsidP="008C7D2C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4" w:type="dxa"/>
          </w:tcPr>
          <w:p w14:paraId="330B5C50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55E126CD" w14:textId="1B9B5F34" w:rsidR="008C7D2C" w:rsidRPr="0005261B" w:rsidRDefault="008C7D2C" w:rsidP="00A571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4907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C7D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0732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</w:tcPr>
          <w:p w14:paraId="399A7A16" w14:textId="77777777" w:rsidR="008C7D2C" w:rsidRPr="0005261B" w:rsidRDefault="008C7D2C" w:rsidP="008C7D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4A823E" w14:textId="021F2E5B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312,123</w:t>
            </w:r>
          </w:p>
        </w:tc>
      </w:tr>
      <w:tr w:rsidR="008C7D2C" w:rsidRPr="0005261B" w14:paraId="1A6FE42D" w14:textId="77777777" w:rsidTr="003C38AF">
        <w:tc>
          <w:tcPr>
            <w:tcW w:w="6030" w:type="dxa"/>
          </w:tcPr>
          <w:p w14:paraId="21EB62FE" w14:textId="77777777" w:rsidR="008C7D2C" w:rsidRPr="0005261B" w:rsidRDefault="008C7D2C" w:rsidP="008C7D2C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4" w:type="dxa"/>
          </w:tcPr>
          <w:p w14:paraId="5E4166D0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E1230C7" w14:textId="7E1F39A8" w:rsidR="008C7D2C" w:rsidRPr="0005261B" w:rsidRDefault="008C7D2C" w:rsidP="008C7D2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</w:rPr>
              <w:t>55,</w:t>
            </w:r>
            <w:r w:rsidR="00490732"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  <w:tc>
          <w:tcPr>
            <w:tcW w:w="236" w:type="dxa"/>
          </w:tcPr>
          <w:p w14:paraId="6AE5F564" w14:textId="77777777" w:rsidR="008C7D2C" w:rsidRPr="0005261B" w:rsidRDefault="008C7D2C" w:rsidP="008C7D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03F8E3" w14:textId="5B7AD160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58,750</w:t>
            </w:r>
          </w:p>
        </w:tc>
      </w:tr>
      <w:tr w:rsidR="008C7D2C" w:rsidRPr="0005261B" w14:paraId="7DC9D07B" w14:textId="77777777" w:rsidTr="003C38AF">
        <w:tc>
          <w:tcPr>
            <w:tcW w:w="6030" w:type="dxa"/>
          </w:tcPr>
          <w:p w14:paraId="51913F4E" w14:textId="77777777" w:rsidR="008C7D2C" w:rsidRPr="0005261B" w:rsidRDefault="008C7D2C" w:rsidP="008C7D2C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44" w:type="dxa"/>
          </w:tcPr>
          <w:p w14:paraId="4C366C93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5EF02A0D" w14:textId="3936B3FC" w:rsidR="008C7D2C" w:rsidRPr="0005261B" w:rsidRDefault="008C7D2C" w:rsidP="008C7D2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</w:rPr>
              <w:t>(47,874)</w:t>
            </w:r>
          </w:p>
        </w:tc>
        <w:tc>
          <w:tcPr>
            <w:tcW w:w="236" w:type="dxa"/>
          </w:tcPr>
          <w:p w14:paraId="3E8A2F15" w14:textId="77777777" w:rsidR="008C7D2C" w:rsidRPr="0005261B" w:rsidRDefault="008C7D2C" w:rsidP="008C7D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3D03DB" w14:textId="723C154D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(63,519)</w:t>
            </w:r>
          </w:p>
        </w:tc>
      </w:tr>
      <w:tr w:rsidR="008C7D2C" w:rsidRPr="0005261B" w14:paraId="19F6AFFC" w14:textId="77777777" w:rsidTr="003C38AF">
        <w:tc>
          <w:tcPr>
            <w:tcW w:w="6030" w:type="dxa"/>
          </w:tcPr>
          <w:p w14:paraId="424FFC6A" w14:textId="77777777" w:rsidR="008C7D2C" w:rsidRPr="0005261B" w:rsidRDefault="008C7D2C" w:rsidP="008C7D2C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26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4" w:type="dxa"/>
          </w:tcPr>
          <w:p w14:paraId="1193408F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9205D74" w14:textId="117DEE5A" w:rsidR="008C7D2C" w:rsidRPr="0005261B" w:rsidRDefault="008C7D2C" w:rsidP="008C7D2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</w:rPr>
              <w:t>(16,819)</w:t>
            </w:r>
          </w:p>
        </w:tc>
        <w:tc>
          <w:tcPr>
            <w:tcW w:w="236" w:type="dxa"/>
          </w:tcPr>
          <w:p w14:paraId="49AE0B20" w14:textId="77777777" w:rsidR="008C7D2C" w:rsidRPr="0005261B" w:rsidRDefault="008C7D2C" w:rsidP="008C7D2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4ED9840" w14:textId="5018A43B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</w:rPr>
              <w:t>(13,610)</w:t>
            </w:r>
          </w:p>
        </w:tc>
      </w:tr>
      <w:tr w:rsidR="008C7D2C" w:rsidRPr="0005261B" w14:paraId="06B449B5" w14:textId="77777777" w:rsidTr="003C38AF">
        <w:tc>
          <w:tcPr>
            <w:tcW w:w="6030" w:type="dxa"/>
          </w:tcPr>
          <w:p w14:paraId="27CA1D22" w14:textId="77777777" w:rsidR="008C7D2C" w:rsidRPr="0005261B" w:rsidRDefault="008C7D2C" w:rsidP="008C7D2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100)</w:t>
            </w:r>
          </w:p>
        </w:tc>
        <w:tc>
          <w:tcPr>
            <w:tcW w:w="244" w:type="dxa"/>
          </w:tcPr>
          <w:p w14:paraId="0FCC58E0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2D7A53B5" w14:textId="0C1FC926" w:rsidR="008C7D2C" w:rsidRPr="0005261B" w:rsidRDefault="008C7D2C" w:rsidP="008C7D2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49073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8C7D2C">
              <w:rPr>
                <w:rFonts w:ascii="Angsana New" w:hAnsi="Angsana New" w:cs="Angsana New"/>
                <w:sz w:val="30"/>
                <w:szCs w:val="30"/>
                <w:lang w:bidi="th-TH"/>
              </w:rPr>
              <w:t>,9</w:t>
            </w:r>
            <w:r w:rsidR="00490732">
              <w:rPr>
                <w:rFonts w:ascii="Angsana New" w:hAnsi="Angsana New" w:cs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236" w:type="dxa"/>
          </w:tcPr>
          <w:p w14:paraId="48EA016C" w14:textId="77777777" w:rsidR="008C7D2C" w:rsidRPr="0005261B" w:rsidRDefault="008C7D2C" w:rsidP="008C7D2C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456EB0" w14:textId="1B82F668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bidi="th-TH"/>
              </w:rPr>
              <w:t>293,744</w:t>
            </w:r>
          </w:p>
        </w:tc>
      </w:tr>
      <w:tr w:rsidR="008C7D2C" w:rsidRPr="0005261B" w14:paraId="7AAC181E" w14:textId="77777777" w:rsidTr="003C38AF">
        <w:tc>
          <w:tcPr>
            <w:tcW w:w="6030" w:type="dxa"/>
          </w:tcPr>
          <w:p w14:paraId="4D7C4A38" w14:textId="77777777" w:rsidR="008C7D2C" w:rsidRPr="0005261B" w:rsidRDefault="008C7D2C" w:rsidP="008C7D2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44" w:type="dxa"/>
          </w:tcPr>
          <w:p w14:paraId="3438194A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672F08A4" w14:textId="7AB790CE" w:rsidR="008C7D2C" w:rsidRPr="0005261B" w:rsidRDefault="008C7D2C" w:rsidP="008C7D2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D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</w:t>
            </w:r>
            <w:r w:rsidR="004907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36" w:type="dxa"/>
          </w:tcPr>
          <w:p w14:paraId="126B76D7" w14:textId="77777777" w:rsidR="008C7D2C" w:rsidRPr="0005261B" w:rsidRDefault="008C7D2C" w:rsidP="008C7D2C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FBAC1DD" w14:textId="7A3FC52C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44,062</w:t>
            </w:r>
          </w:p>
        </w:tc>
      </w:tr>
      <w:tr w:rsidR="008C7D2C" w:rsidRPr="0005261B" w14:paraId="42E475C6" w14:textId="77777777" w:rsidTr="003C38AF">
        <w:tc>
          <w:tcPr>
            <w:tcW w:w="6030" w:type="dxa"/>
            <w:vAlign w:val="bottom"/>
          </w:tcPr>
          <w:p w14:paraId="37263920" w14:textId="137FE29C" w:rsidR="008C7D2C" w:rsidRPr="0005261B" w:rsidRDefault="008C7D2C" w:rsidP="008C7D2C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downstream</w:t>
            </w:r>
          </w:p>
        </w:tc>
        <w:tc>
          <w:tcPr>
            <w:tcW w:w="244" w:type="dxa"/>
          </w:tcPr>
          <w:p w14:paraId="506A4EC6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CFFE85E" w14:textId="0CCF497B" w:rsidR="008C7D2C" w:rsidRPr="008C7D2C" w:rsidRDefault="00DF1FAD" w:rsidP="005A5A7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</w:pPr>
            <w:r>
              <w:rPr>
                <w:rFonts w:cs="Angsana New"/>
              </w:rPr>
              <w:t xml:space="preserve"> </w:t>
            </w:r>
            <w:r w:rsidR="008C7D2C" w:rsidRPr="008C7D2C">
              <w:rPr>
                <w:rFonts w:ascii="Angsana New" w:hAnsi="Angsana New" w:cs="Angsana New"/>
                <w:sz w:val="30"/>
                <w:szCs w:val="30"/>
              </w:rPr>
              <w:t>(39)</w:t>
            </w:r>
          </w:p>
        </w:tc>
        <w:tc>
          <w:tcPr>
            <w:tcW w:w="236" w:type="dxa"/>
          </w:tcPr>
          <w:p w14:paraId="2082184C" w14:textId="77777777" w:rsidR="008C7D2C" w:rsidRPr="0005261B" w:rsidRDefault="008C7D2C" w:rsidP="008C7D2C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D253C4" w14:textId="7837BB40" w:rsidR="008C7D2C" w:rsidRPr="0005261B" w:rsidRDefault="008C7D2C" w:rsidP="00DF1FA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7D2C" w:rsidRPr="0005261B" w14:paraId="21C84905" w14:textId="77777777" w:rsidTr="003C38AF">
        <w:tc>
          <w:tcPr>
            <w:tcW w:w="6030" w:type="dxa"/>
          </w:tcPr>
          <w:p w14:paraId="5186F23D" w14:textId="77777777" w:rsidR="008C7D2C" w:rsidRPr="0005261B" w:rsidRDefault="008C7D2C" w:rsidP="008C7D2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44" w:type="dxa"/>
          </w:tcPr>
          <w:p w14:paraId="4107E8AC" w14:textId="77777777" w:rsidR="008C7D2C" w:rsidRPr="0005261B" w:rsidRDefault="008C7D2C" w:rsidP="008C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6775F881" w14:textId="594E539F" w:rsidR="008C7D2C" w:rsidRPr="008C7D2C" w:rsidRDefault="00DF1FAD" w:rsidP="00DF1FA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C7D2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8C7D2C" w:rsidRPr="008C7D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</w:t>
            </w:r>
            <w:r w:rsidR="004907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236" w:type="dxa"/>
          </w:tcPr>
          <w:p w14:paraId="33CB6DE4" w14:textId="77777777" w:rsidR="008C7D2C" w:rsidRPr="008C7D2C" w:rsidRDefault="008C7D2C" w:rsidP="008C7D2C">
            <w:pPr>
              <w:pStyle w:val="acctfourfigures"/>
              <w:tabs>
                <w:tab w:val="left" w:pos="728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E43956D" w14:textId="4116C295" w:rsidR="008C7D2C" w:rsidRPr="0005261B" w:rsidRDefault="008C7D2C" w:rsidP="008C7D2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34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</w:p>
        </w:tc>
      </w:tr>
    </w:tbl>
    <w:p w14:paraId="1BA6172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DD371A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  <w:cs/>
        </w:rPr>
        <w:sectPr w:rsidR="008B2DBF" w:rsidRPr="0005261B" w:rsidSect="0093430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BB49B7" w14:textId="47AA5DD3" w:rsidR="008B2DBF" w:rsidRPr="0005261B" w:rsidRDefault="008B2DBF" w:rsidP="005447F8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02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307C09C" w14:textId="77777777" w:rsidR="008B2DBF" w:rsidRPr="00EB2B3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2"/>
          <w:szCs w:val="32"/>
          <w:cs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888"/>
        <w:gridCol w:w="1077"/>
        <w:gridCol w:w="849"/>
        <w:gridCol w:w="236"/>
        <w:gridCol w:w="864"/>
        <w:gridCol w:w="243"/>
        <w:gridCol w:w="963"/>
        <w:gridCol w:w="243"/>
        <w:gridCol w:w="927"/>
        <w:gridCol w:w="236"/>
        <w:gridCol w:w="1008"/>
        <w:gridCol w:w="270"/>
        <w:gridCol w:w="1008"/>
        <w:gridCol w:w="270"/>
        <w:gridCol w:w="988"/>
        <w:gridCol w:w="245"/>
        <w:gridCol w:w="1015"/>
      </w:tblGrid>
      <w:tr w:rsidR="0032119C" w:rsidRPr="0005261B" w14:paraId="071C267C" w14:textId="77777777" w:rsidTr="00A57186">
        <w:tc>
          <w:tcPr>
            <w:tcW w:w="1890" w:type="dxa"/>
          </w:tcPr>
          <w:p w14:paraId="732B7A74" w14:textId="77777777" w:rsidR="0032119C" w:rsidRPr="0005261B" w:rsidRDefault="0032119C" w:rsidP="00B52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6605A162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10D2684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9" w:type="dxa"/>
          </w:tcPr>
          <w:p w14:paraId="708B375E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811CE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272FC635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ED3A5D5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3" w:type="dxa"/>
            <w:gridSpan w:val="11"/>
          </w:tcPr>
          <w:p w14:paraId="6327C0CB" w14:textId="309EB27C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AC6" w:rsidRPr="0005261B" w14:paraId="7A222B0B" w14:textId="77777777" w:rsidTr="00A57186">
        <w:tc>
          <w:tcPr>
            <w:tcW w:w="1890" w:type="dxa"/>
          </w:tcPr>
          <w:p w14:paraId="14E20823" w14:textId="77777777" w:rsidR="00B52AC6" w:rsidRPr="0005261B" w:rsidRDefault="00B52AC6" w:rsidP="00B52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3E5EDB2A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0AB9CA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49" w:type="dxa"/>
            <w:gridSpan w:val="3"/>
          </w:tcPr>
          <w:p w14:paraId="02591781" w14:textId="1E7CF6F9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43" w:type="dxa"/>
          </w:tcPr>
          <w:p w14:paraId="2EE75627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E0E90A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59116D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39FE78E9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1554A" w14:textId="77777777" w:rsidR="00B52AC6" w:rsidRPr="0005261B" w:rsidRDefault="00B52AC6" w:rsidP="00B52AC6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0E1DF23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A00E0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040964C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2CFD3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A7BD959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C4E0360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7E43DC3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119C" w:rsidRPr="0005261B" w14:paraId="6341B733" w14:textId="77777777" w:rsidTr="00A57186">
        <w:tc>
          <w:tcPr>
            <w:tcW w:w="1890" w:type="dxa"/>
          </w:tcPr>
          <w:p w14:paraId="73E36BE6" w14:textId="77777777" w:rsidR="0032119C" w:rsidRPr="0005261B" w:rsidRDefault="0032119C" w:rsidP="00B52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76AF5E9F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0CDF492" w14:textId="38867853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949" w:type="dxa"/>
            <w:gridSpan w:val="3"/>
          </w:tcPr>
          <w:p w14:paraId="20E0F0B8" w14:textId="62B5E668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43" w:type="dxa"/>
          </w:tcPr>
          <w:p w14:paraId="707F7FFC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3" w:type="dxa"/>
            <w:gridSpan w:val="3"/>
          </w:tcPr>
          <w:p w14:paraId="2427E53B" w14:textId="2E3190CC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2991D623" w14:textId="77777777" w:rsidR="0032119C" w:rsidRPr="0005261B" w:rsidRDefault="0032119C" w:rsidP="00B52AC6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034961E" w14:textId="35B3A4A0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2AC6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0C6FEA13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14:paraId="20CFE99C" w14:textId="7A9066CD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52AC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B52AC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52AC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</w:tr>
      <w:tr w:rsidR="00B52AC6" w:rsidRPr="0005261B" w14:paraId="2BC08406" w14:textId="77777777" w:rsidTr="00A57186">
        <w:tc>
          <w:tcPr>
            <w:tcW w:w="1890" w:type="dxa"/>
          </w:tcPr>
          <w:p w14:paraId="500A7237" w14:textId="77777777" w:rsidR="00B52AC6" w:rsidRPr="0005261B" w:rsidRDefault="00B52AC6" w:rsidP="00B52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3BCC7E13" w14:textId="19C2E8AA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77" w:type="dxa"/>
          </w:tcPr>
          <w:p w14:paraId="2F0D6D6E" w14:textId="6564736F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849" w:type="dxa"/>
          </w:tcPr>
          <w:p w14:paraId="312BD63A" w14:textId="1D1DF170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9C62A8F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425BB8B2" w14:textId="20C40E43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3C94B2C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6C55ADE6" w14:textId="1C63D923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2DFD455F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685B07E1" w14:textId="3D8DE16A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74A2FB0" w14:textId="77777777" w:rsidR="00B52AC6" w:rsidRPr="0005261B" w:rsidRDefault="00B52AC6" w:rsidP="00B52AC6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4142A76" w14:textId="5DDAB3DC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ADBB32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7F34E33" w14:textId="2A32E30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0BB69F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869BF2A" w14:textId="070D8736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7BD77A15" w14:textId="77777777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47370F1" w14:textId="2D08E514" w:rsidR="00B52AC6" w:rsidRPr="0005261B" w:rsidRDefault="00B52AC6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2119C" w:rsidRPr="0005261B" w14:paraId="12962F9A" w14:textId="77777777" w:rsidTr="00A57186">
        <w:tc>
          <w:tcPr>
            <w:tcW w:w="1890" w:type="dxa"/>
          </w:tcPr>
          <w:p w14:paraId="54626CFF" w14:textId="77777777" w:rsidR="0032119C" w:rsidRPr="0005261B" w:rsidRDefault="0032119C" w:rsidP="00B52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88" w:type="dxa"/>
          </w:tcPr>
          <w:p w14:paraId="5EFC5F35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2DD55AA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49" w:type="dxa"/>
            <w:gridSpan w:val="3"/>
          </w:tcPr>
          <w:p w14:paraId="6466268C" w14:textId="1FFC27A4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3DE1B090" w14:textId="77777777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3" w:type="dxa"/>
            <w:gridSpan w:val="11"/>
          </w:tcPr>
          <w:p w14:paraId="517BB9DD" w14:textId="27EE0199" w:rsidR="0032119C" w:rsidRPr="0005261B" w:rsidRDefault="0032119C" w:rsidP="00B52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AC6" w:rsidRPr="0005261B" w14:paraId="1F024A22" w14:textId="77777777" w:rsidTr="00A57186">
        <w:tc>
          <w:tcPr>
            <w:tcW w:w="1890" w:type="dxa"/>
          </w:tcPr>
          <w:p w14:paraId="44EF3E55" w14:textId="66114865" w:rsidR="00B52AC6" w:rsidRPr="00B52AC6" w:rsidRDefault="00B52AC6" w:rsidP="00B52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ซีจีไอ เมททัล</w:t>
            </w:r>
          </w:p>
        </w:tc>
        <w:tc>
          <w:tcPr>
            <w:tcW w:w="1888" w:type="dxa"/>
          </w:tcPr>
          <w:p w14:paraId="2937281C" w14:textId="77777777" w:rsidR="00B52AC6" w:rsidRPr="0005261B" w:rsidRDefault="00B52AC6" w:rsidP="00B52AC6">
            <w:pPr>
              <w:pStyle w:val="acctfourfigures"/>
              <w:tabs>
                <w:tab w:val="clear" w:pos="765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077" w:type="dxa"/>
          </w:tcPr>
          <w:p w14:paraId="440A7CDC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164D0B9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82A03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560A902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406534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9774D91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E766B5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185BD59E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EDA27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04CBDB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170D4" w14:textId="4C4E6851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C7A036E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D9E6B" w14:textId="1352D9CB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8A3D625" w14:textId="332CC5D0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05B2A54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47386AC" w14:textId="77777777" w:rsidR="00B52AC6" w:rsidRPr="0005261B" w:rsidRDefault="00B52AC6" w:rsidP="00B52AC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119C" w:rsidRPr="0005261B" w14:paraId="58A0B48C" w14:textId="77777777" w:rsidTr="00A57186">
        <w:trPr>
          <w:trHeight w:val="272"/>
        </w:trPr>
        <w:tc>
          <w:tcPr>
            <w:tcW w:w="1890" w:type="dxa"/>
          </w:tcPr>
          <w:p w14:paraId="35E2AD74" w14:textId="00A121C8" w:rsidR="0032119C" w:rsidRPr="0005261B" w:rsidRDefault="0032119C" w:rsidP="0032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อินดัสเตรียล จำกัด</w:t>
            </w:r>
          </w:p>
        </w:tc>
        <w:tc>
          <w:tcPr>
            <w:tcW w:w="1888" w:type="dxa"/>
          </w:tcPr>
          <w:p w14:paraId="54251055" w14:textId="77777777" w:rsidR="0032119C" w:rsidRPr="0005261B" w:rsidRDefault="0032119C" w:rsidP="0032119C">
            <w:pPr>
              <w:pStyle w:val="acctfourfigures"/>
              <w:tabs>
                <w:tab w:val="clear" w:pos="765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ผลิตภัณฑ์จากเหล็ก</w:t>
            </w:r>
          </w:p>
        </w:tc>
        <w:tc>
          <w:tcPr>
            <w:tcW w:w="1077" w:type="dxa"/>
          </w:tcPr>
          <w:p w14:paraId="2CF07AE0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49" w:type="dxa"/>
            <w:vAlign w:val="bottom"/>
          </w:tcPr>
          <w:p w14:paraId="20A6AFBB" w14:textId="53FE0C87" w:rsidR="0032119C" w:rsidRPr="0005261B" w:rsidRDefault="0032119C" w:rsidP="0032119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70.00</w:t>
            </w:r>
          </w:p>
        </w:tc>
        <w:tc>
          <w:tcPr>
            <w:tcW w:w="236" w:type="dxa"/>
            <w:vAlign w:val="bottom"/>
          </w:tcPr>
          <w:p w14:paraId="35B04FEF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7F743BD" w14:textId="6FC55DD5" w:rsidR="0032119C" w:rsidRPr="0005261B" w:rsidRDefault="0032119C" w:rsidP="0032119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70.00</w:t>
            </w:r>
          </w:p>
        </w:tc>
        <w:tc>
          <w:tcPr>
            <w:tcW w:w="243" w:type="dxa"/>
            <w:vAlign w:val="bottom"/>
          </w:tcPr>
          <w:p w14:paraId="73EE812C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FDE7B2F" w14:textId="5EB6B939" w:rsidR="0032119C" w:rsidRPr="0005261B" w:rsidRDefault="0032119C" w:rsidP="0032119C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14,000</w:t>
            </w:r>
          </w:p>
        </w:tc>
        <w:tc>
          <w:tcPr>
            <w:tcW w:w="243" w:type="dxa"/>
            <w:vAlign w:val="bottom"/>
          </w:tcPr>
          <w:p w14:paraId="352879D7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6CD6F6AF" w14:textId="6DC4F3BF" w:rsidR="0032119C" w:rsidRPr="0005261B" w:rsidRDefault="0032119C" w:rsidP="0032119C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14,000</w:t>
            </w:r>
          </w:p>
        </w:tc>
        <w:tc>
          <w:tcPr>
            <w:tcW w:w="236" w:type="dxa"/>
            <w:vAlign w:val="bottom"/>
          </w:tcPr>
          <w:p w14:paraId="0DC27FA7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82709CB" w14:textId="38E173CB" w:rsidR="0032119C" w:rsidRPr="0032119C" w:rsidRDefault="0032119C" w:rsidP="003211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9393AB" w14:textId="0E0D87FF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0405A82" w14:textId="1E6DAD17" w:rsidR="0032119C" w:rsidRPr="0005261B" w:rsidRDefault="0032119C" w:rsidP="0032119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70F10C" w14:textId="1FE28621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9A7E8AE" w14:textId="3AA35141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14,000</w:t>
            </w:r>
          </w:p>
        </w:tc>
        <w:tc>
          <w:tcPr>
            <w:tcW w:w="245" w:type="dxa"/>
            <w:vAlign w:val="bottom"/>
          </w:tcPr>
          <w:p w14:paraId="39965233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6DC3316" w14:textId="164735C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14,000</w:t>
            </w:r>
          </w:p>
        </w:tc>
      </w:tr>
      <w:tr w:rsidR="0032119C" w:rsidRPr="0005261B" w14:paraId="7FABA71C" w14:textId="77777777" w:rsidTr="00A57186">
        <w:tc>
          <w:tcPr>
            <w:tcW w:w="1890" w:type="dxa"/>
          </w:tcPr>
          <w:p w14:paraId="283B4BBB" w14:textId="6F247E61" w:rsidR="0032119C" w:rsidRPr="0005261B" w:rsidRDefault="0032119C" w:rsidP="0032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ยูชอน ไพพ์</w:t>
            </w:r>
          </w:p>
        </w:tc>
        <w:tc>
          <w:tcPr>
            <w:tcW w:w="1888" w:type="dxa"/>
          </w:tcPr>
          <w:p w14:paraId="05D51BDB" w14:textId="77777777" w:rsidR="0032119C" w:rsidRPr="0005261B" w:rsidRDefault="0032119C" w:rsidP="0032119C">
            <w:pPr>
              <w:pStyle w:val="acctfourfigures"/>
              <w:tabs>
                <w:tab w:val="clear" w:pos="765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077" w:type="dxa"/>
          </w:tcPr>
          <w:p w14:paraId="5B9A48A5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  <w:vAlign w:val="bottom"/>
          </w:tcPr>
          <w:p w14:paraId="48E1C299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F34D90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BF348F4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42A8F5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B58A3A1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61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8A5598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vAlign w:val="bottom"/>
          </w:tcPr>
          <w:p w14:paraId="500276AB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8F5EC8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4EE9378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A65699" w14:textId="4CAF8783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C98D207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98E44" w14:textId="4FDD01BF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C33DE45" w14:textId="55DC294F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CE2DF12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694A5DC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119C" w:rsidRPr="0005261B" w14:paraId="4CA58034" w14:textId="77777777" w:rsidTr="00A57186">
        <w:tc>
          <w:tcPr>
            <w:tcW w:w="1890" w:type="dxa"/>
          </w:tcPr>
          <w:p w14:paraId="7736D43B" w14:textId="224C9608" w:rsidR="0032119C" w:rsidRPr="0005261B" w:rsidRDefault="0032119C" w:rsidP="0032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888" w:type="dxa"/>
          </w:tcPr>
          <w:p w14:paraId="0D78CD67" w14:textId="77777777" w:rsidR="0032119C" w:rsidRPr="0005261B" w:rsidRDefault="0032119C" w:rsidP="0032119C">
            <w:pPr>
              <w:pStyle w:val="acctfourfigures"/>
              <w:tabs>
                <w:tab w:val="clear" w:pos="765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1077" w:type="dxa"/>
          </w:tcPr>
          <w:p w14:paraId="6E6CA688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49" w:type="dxa"/>
            <w:vAlign w:val="bottom"/>
          </w:tcPr>
          <w:p w14:paraId="593D9F7F" w14:textId="3C038BC0" w:rsidR="0032119C" w:rsidRPr="0005261B" w:rsidRDefault="0032119C" w:rsidP="0032119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99.99</w:t>
            </w:r>
          </w:p>
        </w:tc>
        <w:tc>
          <w:tcPr>
            <w:tcW w:w="236" w:type="dxa"/>
            <w:vAlign w:val="bottom"/>
          </w:tcPr>
          <w:p w14:paraId="2C1CC126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62AABDD" w14:textId="79DE9EAA" w:rsidR="0032119C" w:rsidRPr="0005261B" w:rsidRDefault="0032119C" w:rsidP="0032119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99.99</w:t>
            </w:r>
          </w:p>
        </w:tc>
        <w:tc>
          <w:tcPr>
            <w:tcW w:w="243" w:type="dxa"/>
            <w:vAlign w:val="bottom"/>
          </w:tcPr>
          <w:p w14:paraId="0E102E0E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DC390BA" w14:textId="0AAC8331" w:rsidR="0032119C" w:rsidRPr="0005261B" w:rsidRDefault="0032119C" w:rsidP="0032119C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89,400</w:t>
            </w:r>
          </w:p>
        </w:tc>
        <w:tc>
          <w:tcPr>
            <w:tcW w:w="243" w:type="dxa"/>
            <w:vAlign w:val="bottom"/>
          </w:tcPr>
          <w:p w14:paraId="7293E78A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2F268D46" w14:textId="67FFDA62" w:rsidR="0032119C" w:rsidRPr="0005261B" w:rsidRDefault="0032119C" w:rsidP="0032119C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89,400</w:t>
            </w:r>
          </w:p>
        </w:tc>
        <w:tc>
          <w:tcPr>
            <w:tcW w:w="236" w:type="dxa"/>
            <w:vAlign w:val="bottom"/>
          </w:tcPr>
          <w:p w14:paraId="75067EE2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494838" w14:textId="4BF2BFF6" w:rsidR="0032119C" w:rsidRPr="0005261B" w:rsidRDefault="0032119C" w:rsidP="003211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F06BB" w14:textId="4F9C2521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7DC68AF" w14:textId="468335DC" w:rsidR="0032119C" w:rsidRPr="0005261B" w:rsidRDefault="0032119C" w:rsidP="0032119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29B8E7" w14:textId="3DBE47FC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53E96BF" w14:textId="2743CD5A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89,400</w:t>
            </w:r>
          </w:p>
        </w:tc>
        <w:tc>
          <w:tcPr>
            <w:tcW w:w="245" w:type="dxa"/>
            <w:vAlign w:val="bottom"/>
          </w:tcPr>
          <w:p w14:paraId="1D29CD91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67C005A5" w14:textId="64675B63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89,400</w:t>
            </w:r>
          </w:p>
        </w:tc>
      </w:tr>
      <w:tr w:rsidR="0032119C" w:rsidRPr="0005261B" w14:paraId="31689A5B" w14:textId="77777777" w:rsidTr="00A57186">
        <w:tc>
          <w:tcPr>
            <w:tcW w:w="1890" w:type="dxa"/>
          </w:tcPr>
          <w:p w14:paraId="04342F00" w14:textId="77777777" w:rsidR="0032119C" w:rsidRPr="0005261B" w:rsidRDefault="0032119C" w:rsidP="0032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88" w:type="dxa"/>
          </w:tcPr>
          <w:p w14:paraId="60FBB9E3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171DB8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5DBF707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A0C9EC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D6F184F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0463AA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07036" w14:textId="5D69CDCC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  <w:tc>
          <w:tcPr>
            <w:tcW w:w="243" w:type="dxa"/>
            <w:vAlign w:val="bottom"/>
          </w:tcPr>
          <w:p w14:paraId="058DA056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B91E" w14:textId="3F08F00A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  <w:tc>
          <w:tcPr>
            <w:tcW w:w="236" w:type="dxa"/>
          </w:tcPr>
          <w:p w14:paraId="0B667E61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8B2B4" w14:textId="357F0539" w:rsidR="0032119C" w:rsidRPr="0005261B" w:rsidRDefault="0032119C" w:rsidP="0032119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184610" w14:textId="7A644F07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A412C" w14:textId="0E289272" w:rsidR="0032119C" w:rsidRPr="0005261B" w:rsidRDefault="0032119C" w:rsidP="0032119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06B975" w14:textId="6DA8EF1E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B17D7" w14:textId="2EA77380" w:rsidR="0032119C" w:rsidRPr="0005261B" w:rsidRDefault="0032119C" w:rsidP="0032119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  <w:tc>
          <w:tcPr>
            <w:tcW w:w="245" w:type="dxa"/>
            <w:vAlign w:val="bottom"/>
          </w:tcPr>
          <w:p w14:paraId="229E93AF" w14:textId="77777777" w:rsidR="0032119C" w:rsidRPr="0005261B" w:rsidRDefault="0032119C" w:rsidP="0032119C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6EBA" w14:textId="5103D46B" w:rsidR="0032119C" w:rsidRPr="0005261B" w:rsidRDefault="0032119C" w:rsidP="003211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</w:tr>
    </w:tbl>
    <w:p w14:paraId="14F66529" w14:textId="77777777" w:rsidR="008B2DBF" w:rsidRPr="0005261B" w:rsidRDefault="008B2DBF" w:rsidP="0005261B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7709A7AC" w14:textId="77777777" w:rsidR="008B2DBF" w:rsidRPr="0005261B" w:rsidRDefault="008B2DBF" w:rsidP="0005261B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663604A6" w14:textId="70F8BB15" w:rsidR="008B2DBF" w:rsidRPr="00EC4E47" w:rsidRDefault="008B2DBF" w:rsidP="0083059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/>
          <w:sz w:val="30"/>
          <w:szCs w:val="30"/>
        </w:rPr>
        <w:br w:type="page"/>
      </w:r>
      <w:r w:rsidRPr="0005261B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6B469A0" w14:textId="77777777" w:rsidR="00EC4E47" w:rsidRPr="0083059E" w:rsidRDefault="00EC4E47" w:rsidP="00EC4E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143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1530"/>
        <w:gridCol w:w="236"/>
        <w:gridCol w:w="1294"/>
        <w:gridCol w:w="241"/>
        <w:gridCol w:w="1193"/>
        <w:gridCol w:w="6"/>
        <w:gridCol w:w="237"/>
        <w:gridCol w:w="6"/>
        <w:gridCol w:w="1557"/>
        <w:gridCol w:w="243"/>
        <w:gridCol w:w="1321"/>
        <w:gridCol w:w="243"/>
        <w:gridCol w:w="1287"/>
      </w:tblGrid>
      <w:tr w:rsidR="00DC18C8" w:rsidRPr="0005261B" w14:paraId="3DDBBAFE" w14:textId="77777777" w:rsidTr="00DC18C8">
        <w:trPr>
          <w:trHeight w:val="290"/>
        </w:trPr>
        <w:tc>
          <w:tcPr>
            <w:tcW w:w="4050" w:type="dxa"/>
          </w:tcPr>
          <w:p w14:paraId="415D4DD7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EA46A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94" w:type="dxa"/>
            <w:gridSpan w:val="5"/>
          </w:tcPr>
          <w:p w14:paraId="337FFC69" w14:textId="43960084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500310AD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7" w:type="dxa"/>
            <w:gridSpan w:val="6"/>
          </w:tcPr>
          <w:p w14:paraId="20A39018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8C8" w:rsidRPr="0005261B" w14:paraId="58EA3D8A" w14:textId="77777777" w:rsidTr="00DC18C8">
        <w:trPr>
          <w:trHeight w:val="335"/>
        </w:trPr>
        <w:tc>
          <w:tcPr>
            <w:tcW w:w="4050" w:type="dxa"/>
          </w:tcPr>
          <w:p w14:paraId="31A166AF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E9EE81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ED1B32" w14:textId="1D1655E5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14:paraId="7E391BE9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F0B62C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1" w:type="dxa"/>
          </w:tcPr>
          <w:p w14:paraId="0089B1FF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14:paraId="3D7E286D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BE1BE8F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E58348A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14:paraId="68E45BA3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B9C5D53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3" w:type="dxa"/>
          </w:tcPr>
          <w:p w14:paraId="58B4FC36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23C9343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18C8" w:rsidRPr="0005261B" w14:paraId="333BCFF1" w14:textId="77777777" w:rsidTr="00DC18C8">
        <w:trPr>
          <w:trHeight w:val="281"/>
        </w:trPr>
        <w:tc>
          <w:tcPr>
            <w:tcW w:w="4050" w:type="dxa"/>
          </w:tcPr>
          <w:p w14:paraId="2D47CCEC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12EE3C" w14:textId="45675980" w:rsidR="00DC18C8" w:rsidRPr="00DC18C8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C18C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368D41E4" w14:textId="356FD389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64259E98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421419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0C09C59F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14:paraId="6DEF23A0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0A369A2E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6BC57D4C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14:paraId="1264BB5B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D745785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14:paraId="334E4B67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DAF9033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DC18C8" w:rsidRPr="0005261B" w14:paraId="544E47B1" w14:textId="77777777" w:rsidTr="00DC18C8">
        <w:trPr>
          <w:trHeight w:val="335"/>
        </w:trPr>
        <w:tc>
          <w:tcPr>
            <w:tcW w:w="4050" w:type="dxa"/>
          </w:tcPr>
          <w:p w14:paraId="18A51B1B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3E1D8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94" w:type="dxa"/>
            <w:gridSpan w:val="13"/>
          </w:tcPr>
          <w:p w14:paraId="110DAA63" w14:textId="574A47DE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18C8" w:rsidRPr="0005261B" w14:paraId="417C67BC" w14:textId="77777777" w:rsidTr="00DC18C8">
        <w:trPr>
          <w:trHeight w:val="209"/>
        </w:trPr>
        <w:tc>
          <w:tcPr>
            <w:tcW w:w="4050" w:type="dxa"/>
          </w:tcPr>
          <w:p w14:paraId="5A214630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3AACF82C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8E8710" w14:textId="2AEBFF46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052AA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D04C80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13B75F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86E8E6E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45AE06A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2D5FFCCE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722A73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D35FC8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0E6BF9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511417" w14:textId="77777777" w:rsidR="00DC18C8" w:rsidRPr="0005261B" w:rsidRDefault="00DC18C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18C8" w:rsidRPr="0005261B" w14:paraId="29A827C9" w14:textId="77777777" w:rsidTr="00DC18C8">
        <w:tc>
          <w:tcPr>
            <w:tcW w:w="4050" w:type="dxa"/>
          </w:tcPr>
          <w:p w14:paraId="5CA465AC" w14:textId="453D2DD2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1F31691D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DD5F90" w14:textId="18B97E5D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66,053</w:t>
            </w:r>
          </w:p>
        </w:tc>
        <w:tc>
          <w:tcPr>
            <w:tcW w:w="236" w:type="dxa"/>
          </w:tcPr>
          <w:p w14:paraId="2CA7D641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D34545" w14:textId="782DE96A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46,383</w:t>
            </w:r>
          </w:p>
        </w:tc>
        <w:tc>
          <w:tcPr>
            <w:tcW w:w="241" w:type="dxa"/>
          </w:tcPr>
          <w:p w14:paraId="6D1530BF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0FBF091" w14:textId="561DC49E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112,43</w:t>
            </w:r>
            <w:r w:rsidRPr="003C408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3C48DB25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20BE691" w14:textId="3AC4D34D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70,705</w:t>
            </w:r>
          </w:p>
        </w:tc>
        <w:tc>
          <w:tcPr>
            <w:tcW w:w="243" w:type="dxa"/>
          </w:tcPr>
          <w:p w14:paraId="2D99377F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F2CF69" w14:textId="72278973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65,90</w:t>
            </w:r>
            <w:r w:rsidRPr="003C40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230BEBE7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B65C0F5" w14:textId="771A31CA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136,6</w:t>
            </w:r>
            <w:r w:rsidRPr="003C4084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DC18C8" w:rsidRPr="0005261B" w14:paraId="4276E8B3" w14:textId="77777777" w:rsidTr="00DC18C8">
        <w:tc>
          <w:tcPr>
            <w:tcW w:w="4050" w:type="dxa"/>
          </w:tcPr>
          <w:p w14:paraId="5894AE60" w14:textId="4DC1FCE2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49C6D5B3" w14:textId="71F5AD2B" w:rsidR="00DC18C8" w:rsidRPr="00DC18C8" w:rsidRDefault="00DC18C8" w:rsidP="00DC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C18C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530" w:type="dxa"/>
          </w:tcPr>
          <w:p w14:paraId="5AF279C2" w14:textId="459A4145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(4,899)</w:t>
            </w:r>
          </w:p>
        </w:tc>
        <w:tc>
          <w:tcPr>
            <w:tcW w:w="236" w:type="dxa"/>
          </w:tcPr>
          <w:p w14:paraId="2335DBFF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459B47" w14:textId="098C4C61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(13,919)</w:t>
            </w:r>
          </w:p>
        </w:tc>
        <w:tc>
          <w:tcPr>
            <w:tcW w:w="241" w:type="dxa"/>
          </w:tcPr>
          <w:p w14:paraId="5D62E43C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5DAABC9" w14:textId="459A9D44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(18,818)</w:t>
            </w:r>
          </w:p>
        </w:tc>
        <w:tc>
          <w:tcPr>
            <w:tcW w:w="243" w:type="dxa"/>
            <w:gridSpan w:val="2"/>
          </w:tcPr>
          <w:p w14:paraId="20FD1DA1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29667AA3" w14:textId="4CB23406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(4,960)</w:t>
            </w:r>
          </w:p>
        </w:tc>
        <w:tc>
          <w:tcPr>
            <w:tcW w:w="243" w:type="dxa"/>
          </w:tcPr>
          <w:p w14:paraId="5B7B8E30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0AB283" w14:textId="0C069A92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(13,379)</w:t>
            </w:r>
          </w:p>
        </w:tc>
        <w:tc>
          <w:tcPr>
            <w:tcW w:w="243" w:type="dxa"/>
          </w:tcPr>
          <w:p w14:paraId="6B6F14B8" w14:textId="77777777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F7ABB7A" w14:textId="52692684" w:rsidR="00DC18C8" w:rsidRPr="003C4084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(18,339)</w:t>
            </w:r>
          </w:p>
        </w:tc>
      </w:tr>
      <w:tr w:rsidR="00DC18C8" w:rsidRPr="0005261B" w14:paraId="7E6F9501" w14:textId="77777777" w:rsidTr="00DC18C8">
        <w:trPr>
          <w:trHeight w:val="70"/>
        </w:trPr>
        <w:tc>
          <w:tcPr>
            <w:tcW w:w="4050" w:type="dxa"/>
          </w:tcPr>
          <w:p w14:paraId="330B0703" w14:textId="29B435F9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7DA384A8" w14:textId="77777777" w:rsidR="00DC18C8" w:rsidRPr="001D4EC3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18D262" w14:textId="6C010180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61,154</w:t>
            </w:r>
          </w:p>
        </w:tc>
        <w:tc>
          <w:tcPr>
            <w:tcW w:w="236" w:type="dxa"/>
          </w:tcPr>
          <w:p w14:paraId="584BE0B4" w14:textId="77777777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1F830D4" w14:textId="3C8E8B34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32,464</w:t>
            </w:r>
          </w:p>
        </w:tc>
        <w:tc>
          <w:tcPr>
            <w:tcW w:w="241" w:type="dxa"/>
          </w:tcPr>
          <w:p w14:paraId="5976343E" w14:textId="77777777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6BF18D9" w14:textId="437F236E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93,618</w:t>
            </w:r>
          </w:p>
        </w:tc>
        <w:tc>
          <w:tcPr>
            <w:tcW w:w="243" w:type="dxa"/>
            <w:gridSpan w:val="2"/>
          </w:tcPr>
          <w:p w14:paraId="0C290D02" w14:textId="77777777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DE4C6D7" w14:textId="7F7F0F1F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65,745</w:t>
            </w:r>
          </w:p>
        </w:tc>
        <w:tc>
          <w:tcPr>
            <w:tcW w:w="243" w:type="dxa"/>
          </w:tcPr>
          <w:p w14:paraId="6CACFA06" w14:textId="77777777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300A2CE" w14:textId="48740223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52,525</w:t>
            </w:r>
          </w:p>
        </w:tc>
        <w:tc>
          <w:tcPr>
            <w:tcW w:w="243" w:type="dxa"/>
          </w:tcPr>
          <w:p w14:paraId="0A727E99" w14:textId="77777777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56F6B2D" w14:textId="2582C585" w:rsidR="00DC18C8" w:rsidRPr="0005261B" w:rsidRDefault="00DC18C8" w:rsidP="003C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3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118,270</w:t>
            </w:r>
          </w:p>
        </w:tc>
      </w:tr>
      <w:tr w:rsidR="00DC18C8" w:rsidRPr="0005261B" w14:paraId="716BA100" w14:textId="77777777" w:rsidTr="00DC18C8">
        <w:tc>
          <w:tcPr>
            <w:tcW w:w="4050" w:type="dxa"/>
          </w:tcPr>
          <w:p w14:paraId="25259240" w14:textId="4348D2FD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7AD51F6C" w14:textId="77777777" w:rsidR="00DC18C8" w:rsidRPr="000463A7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686E6D" w14:textId="0525164C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61</w:t>
            </w:r>
            <w:r w:rsidRPr="000463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463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154</w:t>
            </w:r>
          </w:p>
        </w:tc>
        <w:tc>
          <w:tcPr>
            <w:tcW w:w="236" w:type="dxa"/>
          </w:tcPr>
          <w:p w14:paraId="1A6128E3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C6A456A" w14:textId="182781E0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0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32,464</w:t>
            </w:r>
          </w:p>
        </w:tc>
        <w:tc>
          <w:tcPr>
            <w:tcW w:w="241" w:type="dxa"/>
          </w:tcPr>
          <w:p w14:paraId="33F5A8C8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8E01D" w14:textId="2718DBCE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05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93,618</w:t>
            </w:r>
          </w:p>
        </w:tc>
        <w:tc>
          <w:tcPr>
            <w:tcW w:w="243" w:type="dxa"/>
            <w:gridSpan w:val="2"/>
          </w:tcPr>
          <w:p w14:paraId="569AA21C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0549E378" w14:textId="703A105F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65</w:t>
            </w: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745</w:t>
            </w:r>
          </w:p>
        </w:tc>
        <w:tc>
          <w:tcPr>
            <w:tcW w:w="243" w:type="dxa"/>
          </w:tcPr>
          <w:p w14:paraId="7EA81728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118D4BF3" w14:textId="7A45717A" w:rsidR="00DC18C8" w:rsidRPr="00D753D2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</w:t>
            </w: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525</w:t>
            </w:r>
          </w:p>
        </w:tc>
        <w:tc>
          <w:tcPr>
            <w:tcW w:w="243" w:type="dxa"/>
          </w:tcPr>
          <w:p w14:paraId="74A76AD6" w14:textId="77777777" w:rsidR="00DC18C8" w:rsidRPr="00D753D2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BA9179" w14:textId="7BF8EB8F" w:rsidR="00DC18C8" w:rsidRPr="00D753D2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118</w:t>
            </w: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F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270</w:t>
            </w:r>
          </w:p>
        </w:tc>
      </w:tr>
      <w:tr w:rsidR="00DC18C8" w:rsidRPr="0005261B" w14:paraId="4AA85476" w14:textId="77777777" w:rsidTr="00DC18C8">
        <w:tc>
          <w:tcPr>
            <w:tcW w:w="4050" w:type="dxa"/>
          </w:tcPr>
          <w:p w14:paraId="490C793B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3126E0F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93AC90" w14:textId="5D236CD1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0123E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4D886CD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1B83BBF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63D8CDA0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F5558A8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836DD3A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BD1DCC0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D0E940E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52C2EA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90C5F13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18C8" w:rsidRPr="0005261B" w14:paraId="00CDC978" w14:textId="77777777" w:rsidTr="00DC18C8">
        <w:tc>
          <w:tcPr>
            <w:tcW w:w="4050" w:type="dxa"/>
          </w:tcPr>
          <w:p w14:paraId="36BD16AC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743A7894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1B9C3B" w14:textId="65151102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52B72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A08E1A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78658B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14DC6721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66D2A76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502EA08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D8DD5E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B13C49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628DE5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2EA47B5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18C8" w:rsidRPr="0005261B" w14:paraId="567168F6" w14:textId="77777777" w:rsidTr="00DC18C8">
        <w:tc>
          <w:tcPr>
            <w:tcW w:w="4050" w:type="dxa"/>
          </w:tcPr>
          <w:p w14:paraId="71B6A47B" w14:textId="3D32CEE8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21618CB6" w14:textId="77777777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D1031E" w14:textId="0230B377" w:rsidR="00DC18C8" w:rsidRPr="0099087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1,677</w:t>
            </w:r>
          </w:p>
        </w:tc>
        <w:tc>
          <w:tcPr>
            <w:tcW w:w="236" w:type="dxa"/>
          </w:tcPr>
          <w:p w14:paraId="1B713B4A" w14:textId="77777777" w:rsidR="00DC18C8" w:rsidRPr="0099087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FC51DC" w14:textId="64DA2D58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44,183</w:t>
            </w:r>
          </w:p>
        </w:tc>
        <w:tc>
          <w:tcPr>
            <w:tcW w:w="241" w:type="dxa"/>
          </w:tcPr>
          <w:p w14:paraId="27DD45CE" w14:textId="77777777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ECBC45A" w14:textId="210A6CB3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45,860</w:t>
            </w:r>
          </w:p>
        </w:tc>
        <w:tc>
          <w:tcPr>
            <w:tcW w:w="243" w:type="dxa"/>
            <w:gridSpan w:val="2"/>
          </w:tcPr>
          <w:p w14:paraId="1A38ACB4" w14:textId="77777777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B46408C" w14:textId="27F8DFCD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1,693</w:t>
            </w:r>
          </w:p>
        </w:tc>
        <w:tc>
          <w:tcPr>
            <w:tcW w:w="243" w:type="dxa"/>
          </w:tcPr>
          <w:p w14:paraId="2126F575" w14:textId="77777777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A33EA0" w14:textId="11AE8DF9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62,37</w:t>
            </w:r>
            <w:r w:rsidRPr="003C408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7A67804" w14:textId="77777777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856D68C" w14:textId="70893C68" w:rsidR="00DC18C8" w:rsidRPr="003C4084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4084">
              <w:rPr>
                <w:rFonts w:ascii="Angsana New" w:hAnsi="Angsana New" w:cs="Angsana New" w:hint="cs"/>
                <w:sz w:val="30"/>
                <w:szCs w:val="30"/>
              </w:rPr>
              <w:t>64,07</w:t>
            </w:r>
            <w:r w:rsidRPr="003C408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C18C8" w:rsidRPr="0005261B" w14:paraId="2FE710A6" w14:textId="77777777" w:rsidTr="00DC18C8">
        <w:tc>
          <w:tcPr>
            <w:tcW w:w="4050" w:type="dxa"/>
          </w:tcPr>
          <w:p w14:paraId="60912A9F" w14:textId="67985720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8918E5E" w14:textId="77777777" w:rsidR="00DC18C8" w:rsidRPr="00657B02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1CFAFE" w14:textId="365FE99A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236" w:type="dxa"/>
          </w:tcPr>
          <w:p w14:paraId="3ED5A4F6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263E2C" w14:textId="20F5F25E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662</w:t>
            </w:r>
          </w:p>
        </w:tc>
        <w:tc>
          <w:tcPr>
            <w:tcW w:w="241" w:type="dxa"/>
          </w:tcPr>
          <w:p w14:paraId="472BD86E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781AC182" w14:textId="165FD2B9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909</w:t>
            </w:r>
          </w:p>
        </w:tc>
        <w:tc>
          <w:tcPr>
            <w:tcW w:w="243" w:type="dxa"/>
            <w:gridSpan w:val="2"/>
          </w:tcPr>
          <w:p w14:paraId="357E985B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4A7A5E9" w14:textId="7523BD20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  <w:tc>
          <w:tcPr>
            <w:tcW w:w="243" w:type="dxa"/>
          </w:tcPr>
          <w:p w14:paraId="3E94C718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A6A953" w14:textId="771B5E1F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sz w:val="30"/>
                <w:szCs w:val="30"/>
              </w:rPr>
              <w:t>1,602</w:t>
            </w:r>
          </w:p>
        </w:tc>
        <w:tc>
          <w:tcPr>
            <w:tcW w:w="243" w:type="dxa"/>
          </w:tcPr>
          <w:p w14:paraId="50BACB8A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91F46AD" w14:textId="6FF6C1DF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1,849</w:t>
            </w:r>
          </w:p>
        </w:tc>
      </w:tr>
      <w:tr w:rsidR="00DC18C8" w:rsidRPr="0005261B" w14:paraId="4FA1C769" w14:textId="77777777" w:rsidTr="00DC18C8">
        <w:tc>
          <w:tcPr>
            <w:tcW w:w="4050" w:type="dxa"/>
          </w:tcPr>
          <w:p w14:paraId="57D496BC" w14:textId="3B98C250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203BCA25" w14:textId="566795A7" w:rsidR="00DC18C8" w:rsidRPr="00657B02" w:rsidRDefault="00DC18C8" w:rsidP="00DC1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C18C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530" w:type="dxa"/>
          </w:tcPr>
          <w:p w14:paraId="11A77D52" w14:textId="230F6253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(1,756)</w:t>
            </w:r>
          </w:p>
        </w:tc>
        <w:tc>
          <w:tcPr>
            <w:tcW w:w="236" w:type="dxa"/>
          </w:tcPr>
          <w:p w14:paraId="617F7027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FE7F4D" w14:textId="7068163F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D4EC3">
              <w:rPr>
                <w:rFonts w:ascii="Angsana New" w:hAnsi="Angsana New" w:cs="Angsana New"/>
                <w:sz w:val="30"/>
                <w:szCs w:val="30"/>
              </w:rPr>
              <w:t>14,807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E66A5D4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72F4B5C4" w14:textId="642A5CBB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(16,563)</w:t>
            </w:r>
          </w:p>
        </w:tc>
        <w:tc>
          <w:tcPr>
            <w:tcW w:w="243" w:type="dxa"/>
            <w:gridSpan w:val="2"/>
          </w:tcPr>
          <w:p w14:paraId="30EE14DE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8A35B72" w14:textId="483456DD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(1,756)</w:t>
            </w:r>
          </w:p>
        </w:tc>
        <w:tc>
          <w:tcPr>
            <w:tcW w:w="243" w:type="dxa"/>
          </w:tcPr>
          <w:p w14:paraId="6DF7F33C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3B484B" w14:textId="1AF529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D4EC3">
              <w:rPr>
                <w:rFonts w:ascii="Angsana New" w:hAnsi="Angsana New" w:cs="Angsana New"/>
                <w:sz w:val="30"/>
                <w:szCs w:val="30"/>
              </w:rPr>
              <w:t>15,082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69515D0E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16BCCEE" w14:textId="4A44712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(16,838)</w:t>
            </w:r>
          </w:p>
        </w:tc>
      </w:tr>
      <w:tr w:rsidR="00DC18C8" w:rsidRPr="0005261B" w14:paraId="2EB160CF" w14:textId="77777777" w:rsidTr="00DC18C8">
        <w:trPr>
          <w:trHeight w:val="67"/>
        </w:trPr>
        <w:tc>
          <w:tcPr>
            <w:tcW w:w="4050" w:type="dxa"/>
          </w:tcPr>
          <w:p w14:paraId="0C6BF837" w14:textId="641E5632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4FCA6106" w14:textId="77777777" w:rsidR="00DC18C8" w:rsidRPr="001D4EC3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1E0D21" w14:textId="30C6A590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0CEA78D8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A2A9F62" w14:textId="6CC2E42E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30,038</w:t>
            </w:r>
          </w:p>
        </w:tc>
        <w:tc>
          <w:tcPr>
            <w:tcW w:w="241" w:type="dxa"/>
          </w:tcPr>
          <w:p w14:paraId="70312CD1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991534D" w14:textId="0BB8B71E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30,206</w:t>
            </w:r>
          </w:p>
        </w:tc>
        <w:tc>
          <w:tcPr>
            <w:tcW w:w="243" w:type="dxa"/>
            <w:gridSpan w:val="2"/>
          </w:tcPr>
          <w:p w14:paraId="473570BD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832CC3D" w14:textId="4855BDDC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43" w:type="dxa"/>
          </w:tcPr>
          <w:p w14:paraId="7FD2283B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3C5E6B1A" w14:textId="1C617119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D3F8E1A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A3B4420" w14:textId="613C8D31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DC18C8" w:rsidRPr="0005261B" w14:paraId="71D3AF6B" w14:textId="77777777" w:rsidTr="00DC18C8">
        <w:tc>
          <w:tcPr>
            <w:tcW w:w="4050" w:type="dxa"/>
          </w:tcPr>
          <w:p w14:paraId="65DBAF3A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9F264C2" w14:textId="77777777" w:rsidR="00DC18C8" w:rsidRPr="00CE7F9C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DE2F98" w14:textId="21F9099C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1D4A6CB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60FAC03" w14:textId="4C45B91C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41" w:type="dxa"/>
          </w:tcPr>
          <w:p w14:paraId="1246C902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09A0401" w14:textId="5E761DF0" w:rsidR="00DC18C8" w:rsidRPr="0005261B" w:rsidRDefault="00DC18C8" w:rsidP="00CE7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3" w:type="dxa"/>
            <w:gridSpan w:val="2"/>
          </w:tcPr>
          <w:p w14:paraId="6F986FA1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5FF6874" w14:textId="696697D0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559F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14:paraId="7256F272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9FE41F" w14:textId="1E7DF5E6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CFF3188" w14:textId="77777777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51C180F" w14:textId="38AEBA2B" w:rsidR="00DC18C8" w:rsidRPr="0005261B" w:rsidRDefault="00DC18C8" w:rsidP="00046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C18C8" w:rsidRPr="0005261B" w14:paraId="2F7EEFD3" w14:textId="77777777" w:rsidTr="00DC18C8">
        <w:tc>
          <w:tcPr>
            <w:tcW w:w="4050" w:type="dxa"/>
          </w:tcPr>
          <w:p w14:paraId="7370A78B" w14:textId="35418F41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76E9B6C2" w14:textId="77777777" w:rsidR="00DC18C8" w:rsidRPr="00CE7F9C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D87BCD" w14:textId="1310646F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169</w:t>
            </w:r>
          </w:p>
        </w:tc>
        <w:tc>
          <w:tcPr>
            <w:tcW w:w="236" w:type="dxa"/>
          </w:tcPr>
          <w:p w14:paraId="63124E7F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05A54F9" w14:textId="3D4BA0D3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59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</w:t>
            </w:r>
            <w:r w:rsidRPr="003559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559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347AB172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625D9" w14:textId="6AC89DBC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</w:t>
            </w: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3B16E1F4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77E72B99" w14:textId="30165BFB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185</w:t>
            </w:r>
          </w:p>
        </w:tc>
        <w:tc>
          <w:tcPr>
            <w:tcW w:w="243" w:type="dxa"/>
          </w:tcPr>
          <w:p w14:paraId="7A80843D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2F5E1B83" w14:textId="154063FB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49</w:t>
            </w: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852341A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4A5962D" w14:textId="0C1137A1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49</w:t>
            </w: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DC18C8" w:rsidRPr="0005261B" w14:paraId="73EB63BC" w14:textId="77777777" w:rsidTr="00DC18C8">
        <w:tc>
          <w:tcPr>
            <w:tcW w:w="4050" w:type="dxa"/>
          </w:tcPr>
          <w:p w14:paraId="33C34353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C2FC6FD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FAA08A" w14:textId="7F1538C5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DC2B8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553FEF6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268EF6C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EB5C3B9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E22609C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7E0F053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B708E12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58073449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76DB627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6F1C3A5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18C8" w:rsidRPr="0005261B" w14:paraId="68C29AEE" w14:textId="77777777" w:rsidTr="00DC18C8">
        <w:tc>
          <w:tcPr>
            <w:tcW w:w="4050" w:type="dxa"/>
          </w:tcPr>
          <w:p w14:paraId="285E187D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9843EBB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DE2A2F" w14:textId="7FF1C7A0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51E73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6DDF4C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71C1EF4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CDC6741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E72290A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C9D4B5C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60E363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5001413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0EDED6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887B1F3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18C8" w:rsidRPr="0005261B" w14:paraId="14A660DA" w14:textId="77777777" w:rsidTr="00DC18C8">
        <w:tc>
          <w:tcPr>
            <w:tcW w:w="4050" w:type="dxa"/>
          </w:tcPr>
          <w:p w14:paraId="0CBE8CA2" w14:textId="4B014D88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5B587965" w14:textId="77777777" w:rsidR="00DC18C8" w:rsidRPr="001D4EC3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25D31C" w14:textId="616784A4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60,986</w:t>
            </w:r>
          </w:p>
        </w:tc>
        <w:tc>
          <w:tcPr>
            <w:tcW w:w="236" w:type="dxa"/>
          </w:tcPr>
          <w:p w14:paraId="17208BC0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69E0F87" w14:textId="0CDAA0BB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2,426</w:t>
            </w:r>
          </w:p>
        </w:tc>
        <w:tc>
          <w:tcPr>
            <w:tcW w:w="241" w:type="dxa"/>
          </w:tcPr>
          <w:p w14:paraId="08C69287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14:paraId="44EFE869" w14:textId="3A54D85D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63,412</w:t>
            </w:r>
          </w:p>
        </w:tc>
        <w:tc>
          <w:tcPr>
            <w:tcW w:w="243" w:type="dxa"/>
            <w:gridSpan w:val="2"/>
          </w:tcPr>
          <w:p w14:paraId="42B3D3CB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07D0EFD0" w14:textId="63FD3B9E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65,561</w:t>
            </w:r>
          </w:p>
        </w:tc>
        <w:tc>
          <w:tcPr>
            <w:tcW w:w="243" w:type="dxa"/>
          </w:tcPr>
          <w:p w14:paraId="758CA29A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14:paraId="2F46D5F2" w14:textId="04E51723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3,627</w:t>
            </w:r>
          </w:p>
        </w:tc>
        <w:tc>
          <w:tcPr>
            <w:tcW w:w="243" w:type="dxa"/>
          </w:tcPr>
          <w:p w14:paraId="4B8A8340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BD9FC07" w14:textId="63B53B0E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69,188</w:t>
            </w:r>
          </w:p>
        </w:tc>
      </w:tr>
      <w:tr w:rsidR="00DC18C8" w:rsidRPr="0005261B" w14:paraId="596BD604" w14:textId="77777777" w:rsidTr="00DC18C8">
        <w:tc>
          <w:tcPr>
            <w:tcW w:w="4050" w:type="dxa"/>
          </w:tcPr>
          <w:p w14:paraId="4DDE4989" w14:textId="0B81EC8A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6BFE65E5" w14:textId="77777777" w:rsidR="00DC18C8" w:rsidRPr="00CE7F9C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3B7EB67" w14:textId="6C35EE28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60,985</w:t>
            </w:r>
          </w:p>
        </w:tc>
        <w:tc>
          <w:tcPr>
            <w:tcW w:w="236" w:type="dxa"/>
          </w:tcPr>
          <w:p w14:paraId="21CEB812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1278425D" w14:textId="70D9454B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59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2A96A9A0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2FAC" w14:textId="11917C60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C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63,062</w:t>
            </w:r>
          </w:p>
        </w:tc>
        <w:tc>
          <w:tcPr>
            <w:tcW w:w="243" w:type="dxa"/>
            <w:gridSpan w:val="2"/>
          </w:tcPr>
          <w:p w14:paraId="2F8FBD71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</w:tcPr>
          <w:p w14:paraId="38635784" w14:textId="5BD70EEF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65,560</w:t>
            </w:r>
          </w:p>
        </w:tc>
        <w:tc>
          <w:tcPr>
            <w:tcW w:w="243" w:type="dxa"/>
          </w:tcPr>
          <w:p w14:paraId="56213706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  <w:bottom w:val="double" w:sz="4" w:space="0" w:color="auto"/>
            </w:tcBorders>
          </w:tcPr>
          <w:p w14:paraId="5348B360" w14:textId="223E559F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E7F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2,920</w:t>
            </w:r>
          </w:p>
        </w:tc>
        <w:tc>
          <w:tcPr>
            <w:tcW w:w="243" w:type="dxa"/>
          </w:tcPr>
          <w:p w14:paraId="27164DAE" w14:textId="77777777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1DAEE3F4" w14:textId="55BCA1DC" w:rsidR="00DC18C8" w:rsidRPr="0005261B" w:rsidRDefault="00DC18C8" w:rsidP="0022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C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68,480</w:t>
            </w:r>
          </w:p>
        </w:tc>
      </w:tr>
    </w:tbl>
    <w:p w14:paraId="18FE312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8B2DBF" w:rsidRPr="0005261B" w:rsidSect="0093430D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tbl>
      <w:tblPr>
        <w:tblW w:w="90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454051" w:rsidRPr="0005261B" w14:paraId="66DA8F9D" w14:textId="77777777" w:rsidTr="00FA1943">
        <w:tc>
          <w:tcPr>
            <w:tcW w:w="3960" w:type="dxa"/>
          </w:tcPr>
          <w:p w14:paraId="0C68E05D" w14:textId="77777777" w:rsidR="00454051" w:rsidRPr="0005261B" w:rsidRDefault="0045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E73F5DA" w14:textId="309981B9" w:rsidR="00454051" w:rsidRPr="0005261B" w:rsidRDefault="0045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AB6A2A" w14:textId="77777777" w:rsidR="00454051" w:rsidRPr="0005261B" w:rsidRDefault="0045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814890E" w14:textId="41BE6F07" w:rsidR="00454051" w:rsidRPr="0005261B" w:rsidRDefault="00454051" w:rsidP="00454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46E" w:rsidRPr="0005261B" w14:paraId="5A887698" w14:textId="77777777" w:rsidTr="00FA1943">
        <w:tc>
          <w:tcPr>
            <w:tcW w:w="3960" w:type="dxa"/>
          </w:tcPr>
          <w:p w14:paraId="1FD43F6D" w14:textId="77777777" w:rsidR="0019446E" w:rsidRPr="003A5D02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A5D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A5D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5D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C91FA50" w14:textId="77777777" w:rsidR="0019446E" w:rsidRPr="0005261B" w:rsidRDefault="0019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3C8E00" w14:textId="77777777" w:rsidR="0019446E" w:rsidRPr="0005261B" w:rsidRDefault="0019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08604" w14:textId="77777777" w:rsidR="0019446E" w:rsidRPr="0005261B" w:rsidRDefault="0019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C23693" w14:textId="77777777" w:rsidR="0019446E" w:rsidRPr="0005261B" w:rsidRDefault="0019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46730" w14:textId="77777777" w:rsidR="0019446E" w:rsidRPr="0005261B" w:rsidRDefault="0019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E788B6" w14:textId="77777777" w:rsidR="0019446E" w:rsidRPr="0005261B" w:rsidRDefault="0019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473BA" w14:textId="77777777" w:rsidR="0019446E" w:rsidRPr="0005261B" w:rsidRDefault="00194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9446E" w:rsidRPr="0005261B" w14:paraId="51A7BB16" w14:textId="77777777" w:rsidTr="00FA1943">
        <w:tc>
          <w:tcPr>
            <w:tcW w:w="3960" w:type="dxa"/>
          </w:tcPr>
          <w:p w14:paraId="403A7EC2" w14:textId="77777777" w:rsidR="0019446E" w:rsidRPr="00554B3A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F1DB4A4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46E" w:rsidRPr="0005261B" w14:paraId="14D514B0" w14:textId="77777777" w:rsidTr="00FA1943">
        <w:tc>
          <w:tcPr>
            <w:tcW w:w="3960" w:type="dxa"/>
          </w:tcPr>
          <w:p w14:paraId="2AC12E15" w14:textId="77777777" w:rsidR="0019446E" w:rsidRPr="003A5D02" w:rsidRDefault="0019446E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A5D02">
              <w:rPr>
                <w:rFonts w:ascii="Angsana New" w:eastAsia="Cordia New" w:hAnsi="Angsana New" w:cs="Angsana New" w:hint="cs"/>
                <w:b/>
                <w:bCs/>
                <w:i/>
                <w:iCs/>
                <w:cs/>
                <w:lang w:val="en-US"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5011B578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B8E44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DA019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386F1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CBDAB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52C1A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9B943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46E" w:rsidRPr="0005261B" w14:paraId="1D5B6D81" w14:textId="77777777" w:rsidTr="00FA1943">
        <w:tc>
          <w:tcPr>
            <w:tcW w:w="3960" w:type="dxa"/>
          </w:tcPr>
          <w:p w14:paraId="4D875324" w14:textId="77777777" w:rsidR="0019446E" w:rsidRPr="0005261B" w:rsidRDefault="0019446E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A5D02">
              <w:rPr>
                <w:rFonts w:ascii="Angsana New" w:eastAsia="Cordi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1080" w:type="dxa"/>
          </w:tcPr>
          <w:p w14:paraId="5B8D768D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9160F">
              <w:rPr>
                <w:rFonts w:ascii="Angsana New" w:hAnsi="Angsana New" w:cs="Angsana New"/>
                <w:sz w:val="30"/>
                <w:szCs w:val="30"/>
              </w:rPr>
              <w:t>5,77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09DD55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CE51C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F0B5B">
              <w:rPr>
                <w:rFonts w:ascii="Angsana New" w:hAnsi="Angsana New" w:cs="Angsana New"/>
                <w:sz w:val="30"/>
                <w:szCs w:val="30"/>
              </w:rPr>
              <w:t>5,895</w:t>
            </w:r>
          </w:p>
        </w:tc>
        <w:tc>
          <w:tcPr>
            <w:tcW w:w="270" w:type="dxa"/>
          </w:tcPr>
          <w:p w14:paraId="786E5E33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0D479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9160F">
              <w:rPr>
                <w:rFonts w:ascii="Angsana New" w:hAnsi="Angsana New" w:cs="Angsana New"/>
                <w:sz w:val="30"/>
                <w:szCs w:val="30"/>
              </w:rPr>
              <w:t>9,824</w:t>
            </w:r>
          </w:p>
        </w:tc>
        <w:tc>
          <w:tcPr>
            <w:tcW w:w="270" w:type="dxa"/>
          </w:tcPr>
          <w:p w14:paraId="2F83E8DF" w14:textId="77777777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96E5A" w14:textId="6CDDF76F" w:rsidR="0019446E" w:rsidRPr="0005261B" w:rsidRDefault="00194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10,42</w:t>
            </w:r>
            <w:r w:rsidR="002C47A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3A49E85E" w14:textId="77777777" w:rsidR="00C6171C" w:rsidRDefault="00C6171C" w:rsidP="00C61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right="-43" w:firstLine="9"/>
        <w:jc w:val="thaiDistribute"/>
        <w:rPr>
          <w:rFonts w:ascii="Angsana New" w:hAnsi="Angsana New" w:cs="Angsana New"/>
          <w:sz w:val="30"/>
          <w:szCs w:val="30"/>
        </w:rPr>
      </w:pPr>
    </w:p>
    <w:p w14:paraId="116D35C9" w14:textId="6EC196F9" w:rsidR="00554B3A" w:rsidRPr="003A5D02" w:rsidRDefault="00554B3A" w:rsidP="00554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A222F">
        <w:rPr>
          <w:rFonts w:ascii="Angsana New" w:hAnsi="Angsana New" w:cs="Angsana New" w:hint="cs"/>
          <w:i/>
          <w:iCs/>
          <w:sz w:val="30"/>
          <w:szCs w:val="30"/>
          <w:cs/>
        </w:rPr>
        <w:t>สัญญา</w:t>
      </w:r>
      <w:r w:rsidR="00765BD0"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Pr="004A222F">
        <w:rPr>
          <w:rFonts w:ascii="Angsana New" w:hAnsi="Angsana New" w:cs="Angsana New" w:hint="cs"/>
          <w:i/>
          <w:iCs/>
          <w:sz w:val="30"/>
          <w:szCs w:val="30"/>
          <w:cs/>
        </w:rPr>
        <w:t>เช่าอาคาร</w:t>
      </w:r>
    </w:p>
    <w:p w14:paraId="25B52B1A" w14:textId="77777777" w:rsidR="00554B3A" w:rsidRDefault="00554B3A" w:rsidP="00FA19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โรงงานที่ให้เช่าแก่บริษัทร่วมและบริษัทย่อย</w:t>
      </w:r>
      <w:r w:rsidRPr="0005261B">
        <w:rPr>
          <w:rFonts w:ascii="Angsana New" w:hAnsi="Angsana New" w:cs="Angsana New" w:hint="cs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ซึ่งจัดประเภทเป็น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สัญญาเช่าดำเนินงาน สัญญาเช่าแต่ละฉบับกำหนดระยะเวลาเช่าที่ยกเลิกไม่ได้เป็นเวลา </w:t>
      </w:r>
      <w:r w:rsidRPr="0005261B">
        <w:rPr>
          <w:rFonts w:ascii="Angsana New" w:hAnsi="Angsana New" w:cs="Angsana New" w:hint="cs"/>
          <w:sz w:val="30"/>
          <w:szCs w:val="30"/>
        </w:rPr>
        <w:t>1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 </w:t>
      </w:r>
    </w:p>
    <w:p w14:paraId="0135CBFC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75F01CF4" w14:textId="77777777" w:rsidR="00765BD0" w:rsidRDefault="00765BD0" w:rsidP="0076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firstLine="9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05261B">
        <w:rPr>
          <w:rFonts w:ascii="Angsana New" w:hAnsi="Angsana New" w:cs="Angsana New" w:hint="cs"/>
          <w:sz w:val="30"/>
          <w:szCs w:val="30"/>
        </w:rPr>
        <w:t>31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05261B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Pr="009929E0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805D3">
        <w:rPr>
          <w:rFonts w:ascii="Angsana New" w:hAnsi="Angsana New" w:cs="Angsana New"/>
          <w:sz w:val="30"/>
          <w:szCs w:val="30"/>
        </w:rPr>
        <w:t>201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E805D3">
        <w:rPr>
          <w:rFonts w:ascii="Angsana New" w:hAnsi="Angsana New" w:cs="Angsana New" w:hint="cs"/>
          <w:sz w:val="30"/>
          <w:szCs w:val="30"/>
        </w:rPr>
        <w:t>2</w:t>
      </w:r>
      <w:r w:rsidRPr="00E805D3">
        <w:rPr>
          <w:rFonts w:ascii="Angsana New" w:hAnsi="Angsana New" w:cs="Angsana New"/>
          <w:sz w:val="30"/>
          <w:szCs w:val="30"/>
        </w:rPr>
        <w:t>34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7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z w:val="30"/>
          <w:szCs w:val="30"/>
        </w:rPr>
        <w:t>201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2</w:t>
      </w:r>
      <w:r>
        <w:rPr>
          <w:rFonts w:ascii="Angsana New" w:hAnsi="Angsana New" w:cs="Angsana New"/>
          <w:i/>
          <w:iCs/>
          <w:sz w:val="30"/>
          <w:szCs w:val="30"/>
        </w:rPr>
        <w:t>34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314B98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05261B">
        <w:rPr>
          <w:rFonts w:ascii="Angsana New" w:hAnsi="Angsana New" w:cs="Angsana New" w:hint="cs"/>
          <w:sz w:val="30"/>
          <w:szCs w:val="30"/>
          <w:cs/>
        </w:rPr>
        <w:t>ประเมินราคาโดย</w:t>
      </w:r>
      <w:r w:rsidRPr="009929E0">
        <w:rPr>
          <w:rFonts w:ascii="Angsana New" w:hAnsi="Angsana New" w:cs="Angsana New"/>
          <w:sz w:val="30"/>
          <w:szCs w:val="30"/>
          <w:cs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ผู้ประเมินราคาอิสระโดยวิธีมูลค่าตลาดสำหรับการใช้ประโยชน์ปัจจุบัน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มูลค่ายุติธรรมของอสังหาริมทรัพย์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9929E0">
        <w:rPr>
          <w:rFonts w:ascii="Angsana New" w:hAnsi="Angsana New" w:cs="Angsana New" w:hint="cs"/>
          <w:sz w:val="30"/>
          <w:szCs w:val="30"/>
          <w:cs/>
        </w:rPr>
        <w:t>การ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ลงทุนถูกจัดลำดับชั้นการวัดมูลค่ายุติธรรมอยู่ในระดับที่ </w:t>
      </w:r>
      <w:r w:rsidRPr="0005261B">
        <w:rPr>
          <w:rFonts w:ascii="Angsana New" w:hAnsi="Angsana New" w:cs="Angsana New" w:hint="cs"/>
          <w:sz w:val="30"/>
          <w:szCs w:val="30"/>
        </w:rPr>
        <w:t>3</w:t>
      </w:r>
    </w:p>
    <w:p w14:paraId="187390B2" w14:textId="77777777" w:rsidR="00595653" w:rsidRPr="0005261B" w:rsidRDefault="00595653" w:rsidP="0076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firstLine="9"/>
        <w:jc w:val="thaiDistribute"/>
        <w:rPr>
          <w:rFonts w:ascii="Angsana New" w:hAnsi="Angsana New" w:cs="Angsana New"/>
          <w:sz w:val="30"/>
          <w:szCs w:val="30"/>
        </w:rPr>
      </w:pPr>
    </w:p>
    <w:p w14:paraId="4178D8B9" w14:textId="7B890992" w:rsidR="00595653" w:rsidRDefault="00595653" w:rsidP="005956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ณ วันที่</w:t>
      </w:r>
      <w:r>
        <w:rPr>
          <w:rFonts w:ascii="Angsana New" w:hAnsi="Angsana New" w:cs="Angsana New"/>
          <w:sz w:val="30"/>
          <w:szCs w:val="30"/>
        </w:rPr>
        <w:t xml:space="preserve"> 31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sz w:val="30"/>
          <w:szCs w:val="30"/>
        </w:rPr>
        <w:t xml:space="preserve"> 2568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</w:rPr>
        <w:t xml:space="preserve"> 2567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27C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5261B">
        <w:rPr>
          <w:rFonts w:ascii="Angsana New" w:hAnsi="Angsana New" w:cs="Angsana New" w:hint="cs"/>
          <w:sz w:val="30"/>
          <w:szCs w:val="30"/>
          <w:cs/>
        </w:rPr>
        <w:t>บริษัทได้จดจำนองที่ดินกับสถาบันการเงินในประเทศหลายแห่งเพื่อเป็นหลักประกันวงเงินสินเชื่อ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ดู</w:t>
      </w:r>
      <w:r w:rsidRPr="0005261B">
        <w:rPr>
          <w:rFonts w:ascii="Angsana New" w:hAnsi="Angsana New" w:cs="Angsana New" w:hint="cs"/>
          <w:sz w:val="30"/>
          <w:szCs w:val="30"/>
          <w:cs/>
        </w:rPr>
        <w:t>หมายเหตุข้อ</w:t>
      </w:r>
      <w:r>
        <w:rPr>
          <w:rFonts w:ascii="Angsana New" w:hAnsi="Angsana New" w:cs="Angsana New"/>
          <w:sz w:val="30"/>
          <w:szCs w:val="30"/>
        </w:rPr>
        <w:t xml:space="preserve"> 12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74E0B32" w14:textId="77777777" w:rsidR="008B2DBF" w:rsidRPr="00765BD0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FD1604D" w14:textId="77777777" w:rsidR="003A5D02" w:rsidRDefault="003A5D02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028542A6" w14:textId="77777777" w:rsidR="003A5D02" w:rsidRDefault="003A5D02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730C0F9A" w14:textId="77777777" w:rsidR="003A5D02" w:rsidRDefault="003A5D02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3C382B01" w14:textId="77777777" w:rsidR="003A5D02" w:rsidRPr="0005261B" w:rsidRDefault="003A5D02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62221FAF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5226795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0975EA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  <w:sectPr w:rsidR="008B2DBF" w:rsidRPr="0005261B" w:rsidSect="0093430D">
          <w:headerReference w:type="default" r:id="rId18"/>
          <w:footerReference w:type="default" r:id="rId19"/>
          <w:pgSz w:w="11909" w:h="16834" w:code="9"/>
          <w:pgMar w:top="1152" w:right="1199" w:bottom="1152" w:left="691" w:header="720" w:footer="576" w:gutter="0"/>
          <w:cols w:space="720"/>
          <w:docGrid w:linePitch="245"/>
        </w:sectPr>
      </w:pPr>
    </w:p>
    <w:p w14:paraId="6AFD6926" w14:textId="77777777" w:rsidR="008B2DBF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2F4F415" w14:textId="77777777" w:rsidR="00EC4E47" w:rsidRPr="0005261B" w:rsidRDefault="00EC4E47" w:rsidP="00EC4E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140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810"/>
        <w:gridCol w:w="240"/>
        <w:gridCol w:w="930"/>
        <w:gridCol w:w="243"/>
        <w:gridCol w:w="1107"/>
        <w:gridCol w:w="248"/>
        <w:gridCol w:w="1012"/>
        <w:gridCol w:w="250"/>
        <w:gridCol w:w="1100"/>
        <w:gridCol w:w="247"/>
        <w:gridCol w:w="1107"/>
        <w:gridCol w:w="267"/>
        <w:gridCol w:w="1100"/>
        <w:gridCol w:w="247"/>
        <w:gridCol w:w="1019"/>
        <w:gridCol w:w="18"/>
      </w:tblGrid>
      <w:tr w:rsidR="003A5D02" w:rsidRPr="0005261B" w14:paraId="02875749" w14:textId="77777777" w:rsidTr="006A12B8">
        <w:trPr>
          <w:gridAfter w:val="1"/>
          <w:wAfter w:w="18" w:type="dxa"/>
          <w:tblHeader/>
        </w:trPr>
        <w:tc>
          <w:tcPr>
            <w:tcW w:w="3240" w:type="dxa"/>
          </w:tcPr>
          <w:p w14:paraId="16B7BA2A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84F97C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7" w:type="dxa"/>
            <w:gridSpan w:val="15"/>
          </w:tcPr>
          <w:p w14:paraId="216D8B57" w14:textId="6A6C5EFD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5D02" w:rsidRPr="0005261B" w14:paraId="7683CCD1" w14:textId="77777777" w:rsidTr="006A12B8">
        <w:trPr>
          <w:tblHeader/>
        </w:trPr>
        <w:tc>
          <w:tcPr>
            <w:tcW w:w="3240" w:type="dxa"/>
          </w:tcPr>
          <w:p w14:paraId="1D2C345C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C5B1AA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3E160AD" w14:textId="3A63E144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846A09E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088CAA17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765DBEC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9B29C9D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42F0F80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C725A85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A0782EB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D367313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14:paraId="7CE9638F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209D65FA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47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5DF991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3C1009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5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7" w:type="dxa"/>
          </w:tcPr>
          <w:p w14:paraId="243FF360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44687601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D02" w:rsidRPr="0005261B" w14:paraId="154A43C3" w14:textId="77777777" w:rsidTr="006A12B8">
        <w:trPr>
          <w:tblHeader/>
        </w:trPr>
        <w:tc>
          <w:tcPr>
            <w:tcW w:w="3240" w:type="dxa"/>
          </w:tcPr>
          <w:p w14:paraId="39556091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D40FF1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667138" w14:textId="4F3D96EE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124351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11E2D942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46B5863A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3CEB4353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882A258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8" w:type="dxa"/>
          </w:tcPr>
          <w:p w14:paraId="369ABF9E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03387437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14:paraId="27CF14B5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E5A3C79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</w:t>
            </w:r>
          </w:p>
          <w:p w14:paraId="76CEBAD5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7" w:type="dxa"/>
          </w:tcPr>
          <w:p w14:paraId="73E26527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F4F7909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47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6E32F74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44A03F2B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</w:t>
            </w:r>
          </w:p>
          <w:p w14:paraId="52A44024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7" w:type="dxa"/>
          </w:tcPr>
          <w:p w14:paraId="023D9806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0FFDC3B9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D02" w:rsidRPr="0005261B" w14:paraId="6EC7A783" w14:textId="77777777" w:rsidTr="006A12B8">
        <w:trPr>
          <w:trHeight w:val="60"/>
          <w:tblHeader/>
        </w:trPr>
        <w:tc>
          <w:tcPr>
            <w:tcW w:w="3240" w:type="dxa"/>
          </w:tcPr>
          <w:p w14:paraId="5D16591E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7F7C6E" w14:textId="36EBE1E4" w:rsidR="003A5D02" w:rsidRPr="003A5D02" w:rsidRDefault="003A5D02" w:rsidP="003A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A5D0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dxa"/>
          </w:tcPr>
          <w:p w14:paraId="3D65C677" w14:textId="4A743E1B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0" w:type="dxa"/>
          </w:tcPr>
          <w:p w14:paraId="047B92A9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13B5FF31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480BAB34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2B3D0C5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475CD81A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4FDB42AD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0" w:type="dxa"/>
          </w:tcPr>
          <w:p w14:paraId="2999C08A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0A7C31DF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7" w:type="dxa"/>
          </w:tcPr>
          <w:p w14:paraId="5991F347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F2EDEA2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47" w:firstLine="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541FBFA5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61081221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7" w:type="dxa"/>
          </w:tcPr>
          <w:p w14:paraId="0DAC5921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27E3F200" w14:textId="77777777" w:rsidR="003A5D02" w:rsidRPr="0005261B" w:rsidRDefault="003A5D02" w:rsidP="00F3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78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3A5D02" w:rsidRPr="0005261B" w14:paraId="309A9A3B" w14:textId="77777777" w:rsidTr="006A12B8">
        <w:trPr>
          <w:gridAfter w:val="1"/>
          <w:wAfter w:w="18" w:type="dxa"/>
          <w:trHeight w:hRule="exact" w:val="344"/>
          <w:tblHeader/>
        </w:trPr>
        <w:tc>
          <w:tcPr>
            <w:tcW w:w="3240" w:type="dxa"/>
          </w:tcPr>
          <w:p w14:paraId="7C7251A9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0D047B9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7" w:type="dxa"/>
            <w:gridSpan w:val="15"/>
          </w:tcPr>
          <w:p w14:paraId="48B3B103" w14:textId="7DD57401" w:rsidR="003A5D02" w:rsidRPr="0005261B" w:rsidRDefault="003A5D02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right="-162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5D02" w:rsidRPr="0005261B" w14:paraId="7FAAE800" w14:textId="77777777" w:rsidTr="006A12B8">
        <w:tc>
          <w:tcPr>
            <w:tcW w:w="3240" w:type="dxa"/>
          </w:tcPr>
          <w:p w14:paraId="361B909E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592A4DBF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87C64D" w14:textId="6BEA75CB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CF6E10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21BE197B" w14:textId="3C8AFF6A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E449F8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F6711C" w14:textId="7D91F3F4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D5DF39F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857FA4C" w14:textId="0ED25D9E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229FFCA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46BB7B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4932205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8CE678" w14:textId="42D949B1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7725C77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9521705" w14:textId="22ADC480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D4A1A33" w14:textId="77777777" w:rsidR="003A5D02" w:rsidRPr="0005261B" w:rsidRDefault="003A5D02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6EDBC1E9" w14:textId="73843599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D02" w:rsidRPr="0005261B" w14:paraId="42975B5A" w14:textId="77777777" w:rsidTr="006A12B8">
        <w:tc>
          <w:tcPr>
            <w:tcW w:w="3240" w:type="dxa"/>
          </w:tcPr>
          <w:p w14:paraId="5A93389E" w14:textId="733BC7FC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5425AA78" w14:textId="77777777" w:rsidR="003A5D02" w:rsidRPr="00B4115C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EFDF89" w14:textId="46F58615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35,246</w:t>
            </w:r>
          </w:p>
        </w:tc>
        <w:tc>
          <w:tcPr>
            <w:tcW w:w="240" w:type="dxa"/>
          </w:tcPr>
          <w:p w14:paraId="795F7850" w14:textId="77777777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5E978454" w14:textId="1F3EF55C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9,696</w:t>
            </w:r>
          </w:p>
        </w:tc>
        <w:tc>
          <w:tcPr>
            <w:tcW w:w="243" w:type="dxa"/>
          </w:tcPr>
          <w:p w14:paraId="75BC80AD" w14:textId="77777777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A157D8" w14:textId="3440074B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122,974</w:t>
            </w:r>
          </w:p>
        </w:tc>
        <w:tc>
          <w:tcPr>
            <w:tcW w:w="248" w:type="dxa"/>
          </w:tcPr>
          <w:p w14:paraId="57B3E1FE" w14:textId="77777777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AF1B606" w14:textId="06C8646A" w:rsidR="003A5D02" w:rsidRPr="006A12B8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6A12B8">
              <w:rPr>
                <w:rFonts w:ascii="Angsana New" w:hAnsi="Angsana New" w:cs="Angsana New" w:hint="cs"/>
                <w:noProof/>
                <w:sz w:val="30"/>
                <w:szCs w:val="30"/>
              </w:rPr>
              <w:t>360,195</w:t>
            </w:r>
          </w:p>
        </w:tc>
        <w:tc>
          <w:tcPr>
            <w:tcW w:w="250" w:type="dxa"/>
          </w:tcPr>
          <w:p w14:paraId="15E0DB79" w14:textId="77777777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E507BE2" w14:textId="3E8BBE52" w:rsidR="003A5D02" w:rsidRPr="00F56C17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52,</w:t>
            </w:r>
            <w:r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47" w:type="dxa"/>
          </w:tcPr>
          <w:p w14:paraId="20AD7F85" w14:textId="77777777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01D2E1" w14:textId="534BBDBE" w:rsidR="003A5D02" w:rsidRPr="00F56C17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8,150</w:t>
            </w:r>
          </w:p>
        </w:tc>
        <w:tc>
          <w:tcPr>
            <w:tcW w:w="267" w:type="dxa"/>
          </w:tcPr>
          <w:p w14:paraId="5003D91B" w14:textId="77777777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EACB2B5" w14:textId="71068BD0" w:rsidR="003A5D02" w:rsidRPr="00F56C17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2,999</w:t>
            </w:r>
          </w:p>
        </w:tc>
        <w:tc>
          <w:tcPr>
            <w:tcW w:w="247" w:type="dxa"/>
          </w:tcPr>
          <w:p w14:paraId="025091B0" w14:textId="77777777" w:rsidR="003A5D02" w:rsidRPr="00F56C17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67F1CECC" w14:textId="2D809090" w:rsidR="003A5D02" w:rsidRPr="00F56C17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4115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</w:tr>
      <w:tr w:rsidR="003A5D02" w:rsidRPr="0005261B" w14:paraId="5CABA886" w14:textId="77777777" w:rsidTr="006A12B8">
        <w:tc>
          <w:tcPr>
            <w:tcW w:w="3240" w:type="dxa"/>
          </w:tcPr>
          <w:p w14:paraId="4398641C" w14:textId="14B2092A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202CC77" w14:textId="77777777" w:rsidR="003A5D02" w:rsidRPr="009A552E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456CE6" w14:textId="4409AB70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A6F8E85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14BB4B6D" w14:textId="33801528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95688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889999D" w14:textId="53B87134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48" w:type="dxa"/>
          </w:tcPr>
          <w:p w14:paraId="61D6FFC3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01ED2FB" w14:textId="65DBB147" w:rsidR="003A5D02" w:rsidRPr="006A12B8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6A12B8">
              <w:rPr>
                <w:rFonts w:ascii="Angsana New" w:hAnsi="Angsana New" w:cs="Angsana New"/>
                <w:noProof/>
                <w:sz w:val="30"/>
                <w:szCs w:val="30"/>
              </w:rPr>
              <w:t>9,358</w:t>
            </w:r>
          </w:p>
        </w:tc>
        <w:tc>
          <w:tcPr>
            <w:tcW w:w="250" w:type="dxa"/>
          </w:tcPr>
          <w:p w14:paraId="09909352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A7063BE" w14:textId="382CE562" w:rsidR="003A5D02" w:rsidRPr="0005261B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2,094</w:t>
            </w:r>
          </w:p>
        </w:tc>
        <w:tc>
          <w:tcPr>
            <w:tcW w:w="247" w:type="dxa"/>
          </w:tcPr>
          <w:p w14:paraId="14AF3749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E89508" w14:textId="2D68AC5B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5AA1F83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A87A2A2" w14:textId="23A8EB0A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5,815</w:t>
            </w:r>
          </w:p>
        </w:tc>
        <w:tc>
          <w:tcPr>
            <w:tcW w:w="247" w:type="dxa"/>
          </w:tcPr>
          <w:p w14:paraId="0076E39E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6C06D1CD" w14:textId="224D9927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17,429</w:t>
            </w:r>
          </w:p>
        </w:tc>
      </w:tr>
      <w:tr w:rsidR="003A5D02" w:rsidRPr="0005261B" w14:paraId="78B14B42" w14:textId="77777777" w:rsidTr="006A12B8">
        <w:tc>
          <w:tcPr>
            <w:tcW w:w="3240" w:type="dxa"/>
          </w:tcPr>
          <w:p w14:paraId="0ABDCD10" w14:textId="0D16520C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1DC08EE9" w14:textId="77777777" w:rsidR="003A5D02" w:rsidRPr="009A552E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70A65F" w14:textId="006AD6D6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2AB4FE5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7124E5AC" w14:textId="1659D295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8BDD63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3B8FA01" w14:textId="0EF06936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4,850</w:t>
            </w:r>
          </w:p>
        </w:tc>
        <w:tc>
          <w:tcPr>
            <w:tcW w:w="248" w:type="dxa"/>
          </w:tcPr>
          <w:p w14:paraId="0A5BC671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DD89ADD" w14:textId="3800F03E" w:rsidR="003A5D02" w:rsidRPr="006A12B8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6A12B8">
              <w:rPr>
                <w:rFonts w:ascii="Angsana New" w:hAnsi="Angsana New" w:cs="Angsana New"/>
                <w:noProof/>
                <w:sz w:val="30"/>
                <w:szCs w:val="30"/>
              </w:rPr>
              <w:t>275</w:t>
            </w:r>
          </w:p>
        </w:tc>
        <w:tc>
          <w:tcPr>
            <w:tcW w:w="250" w:type="dxa"/>
          </w:tcPr>
          <w:p w14:paraId="79BA0ADD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13FC6C7" w14:textId="170D5A22" w:rsidR="003A5D02" w:rsidRPr="0005261B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858</w:t>
            </w:r>
          </w:p>
        </w:tc>
        <w:tc>
          <w:tcPr>
            <w:tcW w:w="247" w:type="dxa"/>
          </w:tcPr>
          <w:p w14:paraId="36B9C24B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5F96C8" w14:textId="76479B7F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12840D5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4C24D6" w14:textId="34254C7A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(5,983)</w:t>
            </w:r>
          </w:p>
        </w:tc>
        <w:tc>
          <w:tcPr>
            <w:tcW w:w="247" w:type="dxa"/>
          </w:tcPr>
          <w:p w14:paraId="642E1070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56398BB4" w14:textId="15F3A92F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5D02" w:rsidRPr="0005261B" w14:paraId="15409591" w14:textId="77777777" w:rsidTr="006A12B8">
        <w:tc>
          <w:tcPr>
            <w:tcW w:w="3240" w:type="dxa"/>
          </w:tcPr>
          <w:p w14:paraId="26544D27" w14:textId="675056A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048C7E4B" w14:textId="153CF8F6" w:rsidR="003A5D02" w:rsidRPr="003A5D02" w:rsidRDefault="003A5D02" w:rsidP="003A5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A5D02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0B209D73" w14:textId="7F3738D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2,361</w:t>
            </w:r>
          </w:p>
        </w:tc>
        <w:tc>
          <w:tcPr>
            <w:tcW w:w="240" w:type="dxa"/>
          </w:tcPr>
          <w:p w14:paraId="7D44F4CE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59706D3C" w14:textId="162C4EAF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2,538</w:t>
            </w:r>
          </w:p>
        </w:tc>
        <w:tc>
          <w:tcPr>
            <w:tcW w:w="243" w:type="dxa"/>
          </w:tcPr>
          <w:p w14:paraId="491B6DF0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55738B" w14:textId="3CD341A0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13,9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48" w:type="dxa"/>
          </w:tcPr>
          <w:p w14:paraId="353E6FCB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7537F7C" w14:textId="0F897DDB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94E8F7E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5E38746" w14:textId="28ADEF29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4C9729B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F3E669F" w14:textId="33BCBF01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7F3B217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B03C50B" w14:textId="6AF84B4C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AB02AC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1D926BDC" w14:textId="526D9CD1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18,81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A5D02" w:rsidRPr="0005261B" w14:paraId="0E0DF641" w14:textId="77777777" w:rsidTr="006A12B8">
        <w:tc>
          <w:tcPr>
            <w:tcW w:w="3240" w:type="dxa"/>
          </w:tcPr>
          <w:p w14:paraId="406CF638" w14:textId="2C42EEA9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4B8B0301" w14:textId="77777777" w:rsidR="003A5D02" w:rsidRPr="009A552E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2E9E82" w14:textId="1CD5A797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A83A4BD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753B364" w14:textId="124EBACF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15B6CF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912CE82" w14:textId="71614354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1892A9F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634C917" w14:textId="3B60ED32" w:rsidR="003A5D02" w:rsidRPr="0005261B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(17,</w:t>
            </w: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52133B17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6CEC2FD" w14:textId="10785E6D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47" w:type="dxa"/>
          </w:tcPr>
          <w:p w14:paraId="051B3164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F4275C2" w14:textId="74CB251B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3AC88AA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D03BEE4" w14:textId="305B6EC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(1,400)</w:t>
            </w:r>
          </w:p>
        </w:tc>
        <w:tc>
          <w:tcPr>
            <w:tcW w:w="247" w:type="dxa"/>
          </w:tcPr>
          <w:p w14:paraId="13BF2891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27840058" w14:textId="3EB58669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(18,</w:t>
            </w:r>
            <w:r>
              <w:rPr>
                <w:rFonts w:ascii="Angsana New" w:hAnsi="Angsana New" w:cs="Angsana New"/>
                <w:sz w:val="30"/>
                <w:szCs w:val="30"/>
              </w:rPr>
              <w:t>760)</w:t>
            </w:r>
          </w:p>
        </w:tc>
      </w:tr>
      <w:tr w:rsidR="003A5D02" w:rsidRPr="0005261B" w14:paraId="69EE2DA6" w14:textId="77777777" w:rsidTr="006A12B8">
        <w:tc>
          <w:tcPr>
            <w:tcW w:w="3240" w:type="dxa"/>
          </w:tcPr>
          <w:p w14:paraId="48ACDDA0" w14:textId="31E1AE4D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2ABF1DF1" w14:textId="254EA06C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095E0C42" w14:textId="77777777" w:rsidR="003A5D02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506623" w14:textId="2EFF0B37" w:rsidR="003A5D02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07210664" w14:textId="52674860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37,607</w:t>
            </w:r>
          </w:p>
        </w:tc>
        <w:tc>
          <w:tcPr>
            <w:tcW w:w="240" w:type="dxa"/>
          </w:tcPr>
          <w:p w14:paraId="18FED710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D11977A" w14:textId="77777777" w:rsidR="003A5D02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5F5BCB9A" w14:textId="2A6B2FB2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12,234</w:t>
            </w:r>
          </w:p>
        </w:tc>
        <w:tc>
          <w:tcPr>
            <w:tcW w:w="243" w:type="dxa"/>
          </w:tcPr>
          <w:p w14:paraId="5F9ECC97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1CC252F" w14:textId="77777777" w:rsidR="003A5D02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41B2C257" w14:textId="56ED1F0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141,90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01D66CA9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4653AF2" w14:textId="77777777" w:rsidR="003A5D02" w:rsidRPr="006A12B8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050D30" w14:textId="6FBB6D83" w:rsidR="003A5D02" w:rsidRPr="006A12B8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352,468</w:t>
            </w:r>
          </w:p>
        </w:tc>
        <w:tc>
          <w:tcPr>
            <w:tcW w:w="250" w:type="dxa"/>
          </w:tcPr>
          <w:p w14:paraId="52D7CEFE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6BC48EA" w14:textId="77777777" w:rsidR="003A5D02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1A79F9BB" w14:textId="1E55EA07" w:rsidR="003A5D02" w:rsidRPr="0005261B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55,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200</w:t>
            </w:r>
          </w:p>
        </w:tc>
        <w:tc>
          <w:tcPr>
            <w:tcW w:w="247" w:type="dxa"/>
          </w:tcPr>
          <w:p w14:paraId="546E29C3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90EFA5E" w14:textId="77777777" w:rsidR="003A5D02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70E3DD17" w14:textId="704603DC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8,150</w:t>
            </w:r>
          </w:p>
        </w:tc>
        <w:tc>
          <w:tcPr>
            <w:tcW w:w="267" w:type="dxa"/>
          </w:tcPr>
          <w:p w14:paraId="70A5BF14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7873906" w14:textId="77777777" w:rsidR="003A5D02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1D1193D5" w14:textId="5EA7D445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1,431</w:t>
            </w:r>
          </w:p>
        </w:tc>
        <w:tc>
          <w:tcPr>
            <w:tcW w:w="247" w:type="dxa"/>
          </w:tcPr>
          <w:p w14:paraId="46610A93" w14:textId="77777777" w:rsidR="003A5D02" w:rsidRPr="0005261B" w:rsidRDefault="003A5D02" w:rsidP="00B41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</w:tcPr>
          <w:p w14:paraId="23451F05" w14:textId="77777777" w:rsidR="003A5D02" w:rsidRPr="00956F95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0DE3F0" w14:textId="7DC11AEE" w:rsidR="003A5D02" w:rsidRPr="00956F95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6F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608,995</w:t>
            </w:r>
          </w:p>
        </w:tc>
      </w:tr>
      <w:tr w:rsidR="003A5D02" w:rsidRPr="0005261B" w14:paraId="4136FEC4" w14:textId="77777777" w:rsidTr="006A12B8">
        <w:tc>
          <w:tcPr>
            <w:tcW w:w="3240" w:type="dxa"/>
          </w:tcPr>
          <w:p w14:paraId="715A33BD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B732F2D" w14:textId="77777777" w:rsidR="003A5D02" w:rsidRPr="009A552E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7FC2DC" w14:textId="7808FA31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C634CA9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4880C7F6" w14:textId="472FAED1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83F6AC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9AD0D7" w14:textId="4DCE073B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48" w:type="dxa"/>
          </w:tcPr>
          <w:p w14:paraId="524AB653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7416F69" w14:textId="557FD41C" w:rsidR="003A5D02" w:rsidRPr="0005261B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6,15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445BE024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3B2AC7B" w14:textId="287A2BA3" w:rsidR="003A5D02" w:rsidRPr="0005261B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396</w:t>
            </w:r>
          </w:p>
        </w:tc>
        <w:tc>
          <w:tcPr>
            <w:tcW w:w="247" w:type="dxa"/>
          </w:tcPr>
          <w:p w14:paraId="488FB7A2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C84B098" w14:textId="50CD53CB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977A2E5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B0DF58" w14:textId="6111E485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47" w:type="dxa"/>
          </w:tcPr>
          <w:p w14:paraId="2574F6A2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13265928" w14:textId="41E36A82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FD4B49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FD4B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4B49">
              <w:rPr>
                <w:rFonts w:ascii="Angsana New" w:hAnsi="Angsana New" w:cs="Angsana New"/>
                <w:sz w:val="30"/>
                <w:szCs w:val="30"/>
                <w:cs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A5D02" w:rsidRPr="0005261B" w14:paraId="04798425" w14:textId="77777777" w:rsidTr="006A12B8">
        <w:tc>
          <w:tcPr>
            <w:tcW w:w="3240" w:type="dxa"/>
          </w:tcPr>
          <w:p w14:paraId="75D8779F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6DFCCF1D" w14:textId="77777777" w:rsidR="003A5D02" w:rsidRPr="009A552E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72077A" w14:textId="5CE5911C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D95786A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3A392A9D" w14:textId="204A1B96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24940A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C5016A8" w14:textId="156DAA25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540</w:t>
            </w:r>
          </w:p>
        </w:tc>
        <w:tc>
          <w:tcPr>
            <w:tcW w:w="248" w:type="dxa"/>
          </w:tcPr>
          <w:p w14:paraId="4781E866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DBD61D3" w14:textId="426D7F86" w:rsidR="003A5D02" w:rsidRPr="0005261B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3,211</w:t>
            </w:r>
          </w:p>
        </w:tc>
        <w:tc>
          <w:tcPr>
            <w:tcW w:w="250" w:type="dxa"/>
          </w:tcPr>
          <w:p w14:paraId="455ED483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20B7EE7" w14:textId="5A1B451D" w:rsidR="003A5D02" w:rsidRPr="0005261B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47" w:type="dxa"/>
          </w:tcPr>
          <w:p w14:paraId="6E105189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314EB03" w14:textId="400A1C3C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488777A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25C75AB" w14:textId="6AD63715" w:rsidR="003A5D02" w:rsidRPr="0005261B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(3,</w:t>
            </w:r>
            <w:r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Pr="00751E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001ACC49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1F1BB19D" w14:textId="41EDA189" w:rsidR="003A5D02" w:rsidRPr="0005261B" w:rsidRDefault="003A5D02" w:rsidP="005A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5D02" w:rsidRPr="0005261B" w14:paraId="6A8C377D" w14:textId="77777777" w:rsidTr="006A12B8">
        <w:tc>
          <w:tcPr>
            <w:tcW w:w="3240" w:type="dxa"/>
          </w:tcPr>
          <w:p w14:paraId="279BE8C0" w14:textId="73234ABF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713A0D0C" w14:textId="77777777" w:rsidR="003A5D02" w:rsidRPr="009A552E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3CD4C9" w14:textId="16A2739D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BBDDFC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15400AE1" w14:textId="7E07C332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EE16CE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EDB819" w14:textId="6DC96A0F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6BC7A10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7A38FA2" w14:textId="2DA85AD2" w:rsidR="003A5D02" w:rsidRPr="0005261B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(9,75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1E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78C9E8D4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4F608F2" w14:textId="26C8D7C6" w:rsidR="003A5D02" w:rsidRPr="0005261B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(4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751E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1DC2168A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9E771E4" w14:textId="7838E404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267" w:type="dxa"/>
          </w:tcPr>
          <w:p w14:paraId="7F0915C9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A95B7AF" w14:textId="62BF9D6E" w:rsidR="003A5D02" w:rsidRPr="0005261B" w:rsidRDefault="003A5D02" w:rsidP="004F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751ED5">
              <w:rPr>
                <w:rFonts w:ascii="Angsana New" w:hAnsi="Angsana New" w:cs="Angsana New"/>
                <w:sz w:val="30"/>
                <w:szCs w:val="30"/>
              </w:rPr>
              <w:t>(48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51E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7CB46B32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</w:tcPr>
          <w:p w14:paraId="308146F7" w14:textId="79B81349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FD4B49">
              <w:rPr>
                <w:rFonts w:ascii="Angsana New" w:hAnsi="Angsana New" w:cs="Angsana New"/>
                <w:sz w:val="30"/>
                <w:szCs w:val="30"/>
                <w:cs/>
              </w:rPr>
              <w:t>(10</w:t>
            </w:r>
            <w:r w:rsidRPr="00FD4B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4B49">
              <w:rPr>
                <w:rFonts w:ascii="Angsana New" w:hAnsi="Angsana New" w:cs="Angsana New"/>
                <w:sz w:val="30"/>
                <w:szCs w:val="30"/>
                <w:cs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D4B4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A5D02" w:rsidRPr="00FD4B49" w14:paraId="566525BA" w14:textId="77777777" w:rsidTr="006A12B8">
        <w:tc>
          <w:tcPr>
            <w:tcW w:w="3240" w:type="dxa"/>
          </w:tcPr>
          <w:p w14:paraId="2039945F" w14:textId="792422B6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159626E5" w14:textId="77777777" w:rsidR="003A5D02" w:rsidRPr="00FD4B49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BFDD1CF" w14:textId="5B137C58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37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607</w:t>
            </w:r>
          </w:p>
        </w:tc>
        <w:tc>
          <w:tcPr>
            <w:tcW w:w="240" w:type="dxa"/>
          </w:tcPr>
          <w:p w14:paraId="3366CF1D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A244802" w14:textId="1788A464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12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234</w:t>
            </w:r>
          </w:p>
        </w:tc>
        <w:tc>
          <w:tcPr>
            <w:tcW w:w="243" w:type="dxa"/>
          </w:tcPr>
          <w:p w14:paraId="2CEB183E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20DE01C" w14:textId="18AB12E2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143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17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795B66FD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428AE96D" w14:textId="576AEFA9" w:rsidR="003A5D02" w:rsidRPr="006A12B8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12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352</w:t>
            </w:r>
            <w:r w:rsidRPr="006A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A12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083</w:t>
            </w:r>
          </w:p>
        </w:tc>
        <w:tc>
          <w:tcPr>
            <w:tcW w:w="250" w:type="dxa"/>
          </w:tcPr>
          <w:p w14:paraId="6629DBA1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EDB91F1" w14:textId="5CE9E7DB" w:rsidR="003A5D02" w:rsidRPr="00A536BB" w:rsidRDefault="003A5D02" w:rsidP="00A5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536B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55</w:t>
            </w:r>
            <w:r w:rsidRPr="00A536BB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A536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47" w:type="dxa"/>
          </w:tcPr>
          <w:p w14:paraId="787ABE50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7E3F555" w14:textId="37BF60F0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8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140</w:t>
            </w:r>
          </w:p>
        </w:tc>
        <w:tc>
          <w:tcPr>
            <w:tcW w:w="267" w:type="dxa"/>
          </w:tcPr>
          <w:p w14:paraId="1F477182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2DA417A" w14:textId="71A19215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48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</w:t>
            </w:r>
          </w:p>
        </w:tc>
        <w:tc>
          <w:tcPr>
            <w:tcW w:w="247" w:type="dxa"/>
          </w:tcPr>
          <w:p w14:paraId="5A0E901A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B2AC8" w14:textId="7D390426" w:rsidR="003A5D02" w:rsidRPr="0005261B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</w:t>
            </w:r>
            <w:r w:rsidRPr="00FD4B4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937</w:t>
            </w:r>
          </w:p>
        </w:tc>
      </w:tr>
      <w:tr w:rsidR="003A5D02" w:rsidRPr="0005261B" w14:paraId="49441C2F" w14:textId="77777777" w:rsidTr="006A12B8">
        <w:tc>
          <w:tcPr>
            <w:tcW w:w="3240" w:type="dxa"/>
          </w:tcPr>
          <w:p w14:paraId="0F7263C3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4A6DC10" w14:textId="10933809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AD971A1" w14:textId="18732165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3D4CB61" w14:textId="77777777" w:rsidR="003A5D02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E7C8183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15C77A4" w14:textId="3269EC9C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1DECCE7A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3669829" w14:textId="3C5EDA63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1E81E9B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20EB059D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4321B0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1704BFB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C1FBD83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68B648FE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41B2299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100B17C2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49B2E98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572AC7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B10D88D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508545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0C157F10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2FB837DE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A5D02" w:rsidRPr="0005261B" w14:paraId="60FB4B28" w14:textId="77777777" w:rsidTr="006A12B8">
        <w:tc>
          <w:tcPr>
            <w:tcW w:w="3240" w:type="dxa"/>
          </w:tcPr>
          <w:p w14:paraId="54FA1D6D" w14:textId="2A1D3B2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134235D4" w14:textId="77777777" w:rsidR="003A5D02" w:rsidRPr="002D513A" w:rsidRDefault="003A5D02" w:rsidP="00C8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47BD16" w14:textId="20B9CEE0" w:rsidR="003A5D02" w:rsidRPr="002D513A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D2DAA57" w14:textId="77777777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6BECB208" w14:textId="2F256BE7" w:rsidR="003A5D02" w:rsidRPr="002D513A" w:rsidRDefault="003A5D02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sz w:val="30"/>
                <w:szCs w:val="30"/>
              </w:rPr>
              <w:t>7,716</w:t>
            </w:r>
          </w:p>
        </w:tc>
        <w:tc>
          <w:tcPr>
            <w:tcW w:w="243" w:type="dxa"/>
          </w:tcPr>
          <w:p w14:paraId="7276C25B" w14:textId="77777777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7" w:type="dxa"/>
          </w:tcPr>
          <w:p w14:paraId="510B1B2A" w14:textId="7E7838E8" w:rsidR="003A5D02" w:rsidRPr="002D513A" w:rsidRDefault="003A5D02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sz w:val="30"/>
                <w:szCs w:val="30"/>
              </w:rPr>
              <w:t>113,53</w:t>
            </w:r>
            <w:r w:rsidRPr="002D513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8" w:type="dxa"/>
          </w:tcPr>
          <w:p w14:paraId="321DE8B5" w14:textId="77777777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12" w:type="dxa"/>
          </w:tcPr>
          <w:p w14:paraId="40754869" w14:textId="67B259C6" w:rsidR="003A5D02" w:rsidRPr="002D513A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noProof/>
                <w:sz w:val="30"/>
                <w:szCs w:val="30"/>
              </w:rPr>
              <w:t>316,84</w:t>
            </w:r>
            <w:r w:rsidRPr="002D513A">
              <w:rPr>
                <w:rFonts w:ascii="Angsana New" w:hAnsi="Angsana New" w:cs="Angsana New"/>
                <w:noProof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14:paraId="6E67CA1F" w14:textId="77777777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</w:tcPr>
          <w:p w14:paraId="1EC1E945" w14:textId="55A3C76E" w:rsidR="003A5D02" w:rsidRPr="002D513A" w:rsidRDefault="003A5D02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sz w:val="30"/>
                <w:szCs w:val="30"/>
              </w:rPr>
              <w:t>45,</w:t>
            </w:r>
            <w:r>
              <w:rPr>
                <w:rFonts w:ascii="Angsana New" w:hAnsi="Angsana New" w:cs="Angsana New"/>
                <w:sz w:val="30"/>
                <w:szCs w:val="30"/>
              </w:rPr>
              <w:t>070</w:t>
            </w:r>
          </w:p>
        </w:tc>
        <w:tc>
          <w:tcPr>
            <w:tcW w:w="247" w:type="dxa"/>
          </w:tcPr>
          <w:p w14:paraId="101EC606" w14:textId="77777777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7" w:type="dxa"/>
          </w:tcPr>
          <w:p w14:paraId="079F9260" w14:textId="05741E3A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sz w:val="30"/>
                <w:szCs w:val="30"/>
              </w:rPr>
              <w:t>7,215</w:t>
            </w:r>
          </w:p>
        </w:tc>
        <w:tc>
          <w:tcPr>
            <w:tcW w:w="267" w:type="dxa"/>
          </w:tcPr>
          <w:p w14:paraId="0FBF1736" w14:textId="77777777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EA3E25" w14:textId="031F0DE3" w:rsidR="003A5D02" w:rsidRPr="002D513A" w:rsidRDefault="003A5D02" w:rsidP="00C8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55EEEE1" w14:textId="77777777" w:rsidR="003A5D02" w:rsidRPr="002D513A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45FEF49F" w14:textId="34B64B2B" w:rsidR="003A5D02" w:rsidRPr="002D513A" w:rsidRDefault="003A5D02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2D513A">
              <w:rPr>
                <w:rFonts w:ascii="Angsana New" w:hAnsi="Angsana New" w:cs="Angsana New" w:hint="cs"/>
                <w:sz w:val="30"/>
                <w:szCs w:val="30"/>
              </w:rPr>
              <w:t>490,</w:t>
            </w:r>
            <w:r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</w:tr>
      <w:tr w:rsidR="003A5D02" w:rsidRPr="0005261B" w14:paraId="2F8924D6" w14:textId="77777777" w:rsidTr="006A12B8">
        <w:tc>
          <w:tcPr>
            <w:tcW w:w="3240" w:type="dxa"/>
          </w:tcPr>
          <w:p w14:paraId="237F1DBE" w14:textId="5701EAD4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0397CAE" w14:textId="77777777" w:rsidR="003A5D02" w:rsidRPr="0005261B" w:rsidRDefault="003A5D02" w:rsidP="00C8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A4BE30" w14:textId="6E17C04F" w:rsidR="003A5D02" w:rsidRPr="0005261B" w:rsidRDefault="003A5D02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21322B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218E89B1" w14:textId="276BCAD8" w:rsidR="003A5D02" w:rsidRPr="0005261B" w:rsidRDefault="003A5D02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657B02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4451EB1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B772E0" w14:textId="6D518F84" w:rsidR="003A5D02" w:rsidRPr="0005261B" w:rsidRDefault="003A5D02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248" w:type="dxa"/>
          </w:tcPr>
          <w:p w14:paraId="0ABEB78C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19423DD" w14:textId="6CFBACFE" w:rsidR="003A5D02" w:rsidRPr="0005261B" w:rsidRDefault="003A5D02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noProof/>
                <w:sz w:val="30"/>
                <w:szCs w:val="30"/>
              </w:rPr>
              <w:t>11,613</w:t>
            </w:r>
          </w:p>
        </w:tc>
        <w:tc>
          <w:tcPr>
            <w:tcW w:w="250" w:type="dxa"/>
          </w:tcPr>
          <w:p w14:paraId="3B30C35B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8C34D61" w14:textId="0E2877CD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2,499</w:t>
            </w:r>
          </w:p>
        </w:tc>
        <w:tc>
          <w:tcPr>
            <w:tcW w:w="247" w:type="dxa"/>
          </w:tcPr>
          <w:p w14:paraId="577C5B7A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8CE3DF9" w14:textId="418899C3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267" w:type="dxa"/>
          </w:tcPr>
          <w:p w14:paraId="7B2C4D73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DA4265E" w14:textId="307FA0B6" w:rsidR="003A5D02" w:rsidRPr="0005261B" w:rsidRDefault="003A5D02" w:rsidP="00C8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60CC13" w14:textId="77777777" w:rsidR="003A5D02" w:rsidRPr="0005261B" w:rsidRDefault="003A5D02" w:rsidP="00AA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1581CC59" w14:textId="2B453BE9" w:rsidR="003A5D02" w:rsidRPr="0005261B" w:rsidRDefault="003A5D02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16,</w:t>
            </w:r>
            <w:r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</w:tr>
      <w:tr w:rsidR="003D5A18" w:rsidRPr="0005261B" w14:paraId="2C7EB116" w14:textId="77777777" w:rsidTr="006A12B8">
        <w:tc>
          <w:tcPr>
            <w:tcW w:w="3240" w:type="dxa"/>
          </w:tcPr>
          <w:p w14:paraId="230CF278" w14:textId="0E87755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7C8BAD61" w14:textId="4DE24A3C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5D02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42BEAC8D" w14:textId="5870DAED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EE7797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026E9195" w14:textId="1A1832A9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noProof/>
                <w:sz w:val="30"/>
                <w:szCs w:val="30"/>
              </w:rPr>
              <w:t>1,756</w:t>
            </w:r>
          </w:p>
        </w:tc>
        <w:tc>
          <w:tcPr>
            <w:tcW w:w="243" w:type="dxa"/>
          </w:tcPr>
          <w:p w14:paraId="66D3BDA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204055" w14:textId="2D5C4F25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248" w:type="dxa"/>
          </w:tcPr>
          <w:p w14:paraId="4450ED5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FAE3B75" w14:textId="4954F870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A2BE65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12FCA81" w14:textId="5BCBAACA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178943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DB34FB" w14:textId="2F63F9E0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98C7F10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F368A5" w14:textId="2975CED5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E0267FF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0D5C6440" w14:textId="278C8DA8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16,</w:t>
            </w: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</w:tr>
      <w:tr w:rsidR="003D5A18" w:rsidRPr="0005261B" w14:paraId="4FFC7327" w14:textId="77777777" w:rsidTr="006A12B8">
        <w:tc>
          <w:tcPr>
            <w:tcW w:w="3240" w:type="dxa"/>
          </w:tcPr>
          <w:p w14:paraId="3B56E98E" w14:textId="6E482E08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6D54F6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4AAED3" w14:textId="1587690A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219E0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50B785E5" w14:textId="56233C6C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9893D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76D2775" w14:textId="20D1E5A3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18F6063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471883D" w14:textId="2F634EFF" w:rsidR="003D5A18" w:rsidRPr="0005261B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(17,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360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2845093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7913C4A8" w14:textId="0FDA49A2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66C562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319FB0" w14:textId="444779C8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BC7D90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CDE0DA8" w14:textId="0517D4C3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DBEA247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</w:tcPr>
          <w:p w14:paraId="656432C4" w14:textId="7E49EDEA" w:rsidR="003D5A18" w:rsidRPr="0005261B" w:rsidRDefault="003D5A18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sz w:val="30"/>
                <w:szCs w:val="30"/>
              </w:rPr>
              <w:t>(17,</w:t>
            </w: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  <w:r w:rsidRPr="009A552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D5A18" w:rsidRPr="0005261B" w14:paraId="2033B7AA" w14:textId="77777777" w:rsidTr="006A12B8">
        <w:tc>
          <w:tcPr>
            <w:tcW w:w="3240" w:type="dxa"/>
          </w:tcPr>
          <w:p w14:paraId="22DA72DD" w14:textId="5DF1E77F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31755E01" w14:textId="68359B7E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  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065F6B8C" w14:textId="77777777" w:rsidR="003D5A18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F3B4E9" w14:textId="40548AD9" w:rsidR="003D5A18" w:rsidRPr="006A12B8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  <w:p w14:paraId="792F7802" w14:textId="47703F7D" w:rsidR="003D5A18" w:rsidRPr="006A12B8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1BEB3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D7A604C" w14:textId="374E040B" w:rsidR="003D5A18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7B6EA06D" w14:textId="31C7EA75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9,63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5E0D5F2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9CFF7DF" w14:textId="77777777" w:rsidR="003D5A18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6C4358B8" w14:textId="3ACD1CA0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130,06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6EAF7D4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0B2349E" w14:textId="77777777" w:rsidR="003D5A18" w:rsidRPr="006A12B8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0EAB595D" w14:textId="6A65065E" w:rsidR="003D5A18" w:rsidRPr="006A12B8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A12B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311,102</w:t>
            </w:r>
          </w:p>
        </w:tc>
        <w:tc>
          <w:tcPr>
            <w:tcW w:w="250" w:type="dxa"/>
          </w:tcPr>
          <w:p w14:paraId="5E8FF74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9A5CC81" w14:textId="77777777" w:rsidR="003D5A18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4E918FE6" w14:textId="13C67920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47,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569</w:t>
            </w:r>
          </w:p>
        </w:tc>
        <w:tc>
          <w:tcPr>
            <w:tcW w:w="247" w:type="dxa"/>
          </w:tcPr>
          <w:p w14:paraId="414A5A4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FF3BE76" w14:textId="77777777" w:rsidR="003D5A18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364E9940" w14:textId="70CF68C8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7,505</w:t>
            </w:r>
          </w:p>
        </w:tc>
        <w:tc>
          <w:tcPr>
            <w:tcW w:w="267" w:type="dxa"/>
          </w:tcPr>
          <w:p w14:paraId="0059F4C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C60A106" w14:textId="77777777" w:rsidR="003D5A18" w:rsidRPr="0016624D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  <w:p w14:paraId="0FA1C332" w14:textId="7F8FD80F" w:rsidR="003D5A18" w:rsidRPr="0016624D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624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BCA019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</w:tcPr>
          <w:p w14:paraId="3316C54E" w14:textId="77777777" w:rsidR="003D5A18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  <w:p w14:paraId="0CC5ED77" w14:textId="63D68333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</w:t>
            </w: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880</w:t>
            </w:r>
          </w:p>
        </w:tc>
      </w:tr>
      <w:tr w:rsidR="003D5A18" w:rsidRPr="0005261B" w14:paraId="7532C513" w14:textId="77777777" w:rsidTr="006A12B8">
        <w:tc>
          <w:tcPr>
            <w:tcW w:w="3240" w:type="dxa"/>
          </w:tcPr>
          <w:p w14:paraId="7B19A888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B92EAC1" w14:textId="77777777" w:rsidR="003D5A18" w:rsidRPr="009A552E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6356F4" w14:textId="15AD7CA1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0B97B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4FC76553" w14:textId="16C81F8D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F86FCF1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</w:tcPr>
          <w:p w14:paraId="68A27095" w14:textId="50799713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A51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3AC5E57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500B7D5" w14:textId="028FAD70" w:rsidR="003D5A18" w:rsidRPr="0005261B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10</w:t>
            </w:r>
            <w:r w:rsidRPr="00AA5185">
              <w:rPr>
                <w:rFonts w:ascii="Angsana New" w:hAnsi="Angsana New" w:cs="Angsana New"/>
                <w:noProof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892</w:t>
            </w:r>
          </w:p>
        </w:tc>
        <w:tc>
          <w:tcPr>
            <w:tcW w:w="250" w:type="dxa"/>
          </w:tcPr>
          <w:p w14:paraId="179949A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EABA5B8" w14:textId="421032C6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A518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  <w:tc>
          <w:tcPr>
            <w:tcW w:w="247" w:type="dxa"/>
          </w:tcPr>
          <w:p w14:paraId="4A016F11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40EB652" w14:textId="44CFE9FC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67" w:type="dxa"/>
          </w:tcPr>
          <w:p w14:paraId="337524C8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10E0F4" w14:textId="34EEF2B8" w:rsidR="003D5A18" w:rsidRPr="009A552E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292B16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20ABADAF" w14:textId="5A942452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A518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962</w:t>
            </w:r>
          </w:p>
        </w:tc>
      </w:tr>
      <w:tr w:rsidR="003D5A18" w:rsidRPr="0005261B" w14:paraId="2D0E914A" w14:textId="77777777" w:rsidTr="006A12B8">
        <w:tc>
          <w:tcPr>
            <w:tcW w:w="3240" w:type="dxa"/>
          </w:tcPr>
          <w:p w14:paraId="561729C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7F64510F" w14:textId="77777777" w:rsidR="003D5A18" w:rsidRPr="009A552E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AA6C1E" w14:textId="0E44C5C8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0296E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08644496" w14:textId="1A09C1A5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A7DD1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7D9E12D" w14:textId="07D42CC2" w:rsidR="003D5A18" w:rsidRPr="0005261B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CA02DB3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8060844" w14:textId="7777B07F" w:rsidR="003D5A18" w:rsidRPr="0005261B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(9</w:t>
            </w:r>
            <w:r w:rsidRPr="00AA5185">
              <w:rPr>
                <w:rFonts w:ascii="Angsana New" w:hAnsi="Angsana New" w:cs="Angsana New"/>
                <w:noProof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752)</w:t>
            </w:r>
          </w:p>
        </w:tc>
        <w:tc>
          <w:tcPr>
            <w:tcW w:w="250" w:type="dxa"/>
          </w:tcPr>
          <w:p w14:paraId="5A77E32E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4534AAE" w14:textId="22160EC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515</w:t>
            </w: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</w:tcPr>
          <w:p w14:paraId="4A64CF6D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7656C0" w14:textId="639A08C4" w:rsidR="003D5A18" w:rsidRPr="0005261B" w:rsidRDefault="003D5A18" w:rsidP="0095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(10)</w:t>
            </w:r>
          </w:p>
        </w:tc>
        <w:tc>
          <w:tcPr>
            <w:tcW w:w="267" w:type="dxa"/>
          </w:tcPr>
          <w:p w14:paraId="0EEAC88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01BFFDE" w14:textId="20C723DC" w:rsidR="003D5A18" w:rsidRPr="009A552E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A55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D33C828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</w:tcPr>
          <w:p w14:paraId="36927E93" w14:textId="1F3AA4F3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(10</w:t>
            </w:r>
            <w:r w:rsidRPr="00AA51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AA51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5A18" w:rsidRPr="0005261B" w14:paraId="4516D426" w14:textId="77777777" w:rsidTr="006A12B8">
        <w:tc>
          <w:tcPr>
            <w:tcW w:w="3240" w:type="dxa"/>
          </w:tcPr>
          <w:p w14:paraId="22E88D17" w14:textId="3B53DCC3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3832AD7D" w14:textId="77777777" w:rsidR="003D5A18" w:rsidRPr="005A5A79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E797097" w14:textId="4686B09F" w:rsidR="003D5A18" w:rsidRPr="006A12B8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12B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3E12467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F3E4B34" w14:textId="3FA4F76C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10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01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63D7BDD0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699D00B" w14:textId="5FD713BB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15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131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50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</w:t>
            </w:r>
          </w:p>
        </w:tc>
        <w:tc>
          <w:tcPr>
            <w:tcW w:w="248" w:type="dxa"/>
          </w:tcPr>
          <w:p w14:paraId="35CF1D0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5993FA7" w14:textId="0147424D" w:rsidR="003D5A18" w:rsidRPr="006A12B8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A12B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312</w:t>
            </w:r>
            <w:r w:rsidRPr="006A12B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6A12B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242</w:t>
            </w:r>
          </w:p>
        </w:tc>
        <w:tc>
          <w:tcPr>
            <w:tcW w:w="250" w:type="dxa"/>
          </w:tcPr>
          <w:p w14:paraId="432BC6A7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0170DE79" w14:textId="7261C1FA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49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014</w:t>
            </w:r>
          </w:p>
        </w:tc>
        <w:tc>
          <w:tcPr>
            <w:tcW w:w="247" w:type="dxa"/>
          </w:tcPr>
          <w:p w14:paraId="6213675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D70C5A9" w14:textId="5F06AB01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7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0A5B9AC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74E32A3" w14:textId="70765CE5" w:rsidR="003D5A18" w:rsidRPr="005A5A79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5A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DF98FB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AA2DD" w14:textId="72DDC884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51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0</w:t>
            </w:r>
            <w:r w:rsidRPr="00AA518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565</w:t>
            </w:r>
          </w:p>
        </w:tc>
      </w:tr>
      <w:tr w:rsidR="003D5A18" w:rsidRPr="0005261B" w14:paraId="62C8C86C" w14:textId="77777777" w:rsidTr="006A12B8">
        <w:tc>
          <w:tcPr>
            <w:tcW w:w="3240" w:type="dxa"/>
          </w:tcPr>
          <w:p w14:paraId="17D583CF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E22AD9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52E530B" w14:textId="54C5C5F9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34CBB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3D7771DC" w14:textId="3D0D097A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57EAF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9DE3B6F" w14:textId="16802203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2D9AD72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83CFE7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88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6FAC20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1CF2FD4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0EB9277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5EBADE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533B61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BDE1361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419A6DD1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</w:tcBorders>
          </w:tcPr>
          <w:p w14:paraId="5C73D53F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A18" w:rsidRPr="0005261B" w14:paraId="7AA6D9AC" w14:textId="77777777" w:rsidTr="006A12B8">
        <w:tc>
          <w:tcPr>
            <w:tcW w:w="3240" w:type="dxa"/>
          </w:tcPr>
          <w:p w14:paraId="4BBDBEB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C8249A7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4A2009" w14:textId="536B0A98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BE3E5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32228DE0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2A9A15D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A06890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97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54D85F3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0BC9810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7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C686873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5C7BDB5E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117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69B8BF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854CB35" w14:textId="0C08E201" w:rsidR="003D5A18" w:rsidRPr="004747F9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804999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038591A0" w14:textId="40406774" w:rsidR="003D5A18" w:rsidRPr="004747F9" w:rsidRDefault="003D5A18" w:rsidP="00474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6305116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6A3880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D5A18" w:rsidRPr="0005261B" w14:paraId="79014516" w14:textId="77777777" w:rsidTr="006A12B8">
        <w:tc>
          <w:tcPr>
            <w:tcW w:w="3240" w:type="dxa"/>
          </w:tcPr>
          <w:p w14:paraId="6DF98701" w14:textId="57B309A9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4F02AD07" w14:textId="77777777" w:rsidR="003D5A18" w:rsidRPr="009A552E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8BD2462" w14:textId="3D505CBE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37,607</w:t>
            </w:r>
          </w:p>
        </w:tc>
        <w:tc>
          <w:tcPr>
            <w:tcW w:w="240" w:type="dxa"/>
          </w:tcPr>
          <w:p w14:paraId="2B29702F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</w:tcPr>
          <w:p w14:paraId="6FC197D5" w14:textId="4E677172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70EAC1A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9135C68" w14:textId="717813B4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48" w:type="dxa"/>
          </w:tcPr>
          <w:p w14:paraId="76CD0C05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35320F7" w14:textId="2698D2CF" w:rsidR="003D5A18" w:rsidRPr="0005261B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41,366</w:t>
            </w:r>
          </w:p>
        </w:tc>
        <w:tc>
          <w:tcPr>
            <w:tcW w:w="250" w:type="dxa"/>
          </w:tcPr>
          <w:p w14:paraId="17247508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6CAA6A74" w14:textId="724DA2B9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47" w:type="dxa"/>
          </w:tcPr>
          <w:p w14:paraId="60C2C6F8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B58086A" w14:textId="487BE035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67" w:type="dxa"/>
          </w:tcPr>
          <w:p w14:paraId="6B4788B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2540BBA" w14:textId="53552326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1,431</w:t>
            </w:r>
          </w:p>
        </w:tc>
        <w:tc>
          <w:tcPr>
            <w:tcW w:w="247" w:type="dxa"/>
          </w:tcPr>
          <w:p w14:paraId="5D52AA2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bottom w:val="double" w:sz="4" w:space="0" w:color="auto"/>
            </w:tcBorders>
          </w:tcPr>
          <w:p w14:paraId="47573E63" w14:textId="20B6620F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A55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</w:t>
            </w:r>
          </w:p>
        </w:tc>
      </w:tr>
      <w:tr w:rsidR="003D5A18" w:rsidRPr="0005261B" w14:paraId="036CAC27" w14:textId="77777777" w:rsidTr="006A12B8">
        <w:tc>
          <w:tcPr>
            <w:tcW w:w="3240" w:type="dxa"/>
          </w:tcPr>
          <w:p w14:paraId="40C45720" w14:textId="660994BD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3" w:name="_Hlk221210201"/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18521F6B" w14:textId="77777777" w:rsidR="003D5A18" w:rsidRPr="00AA5185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474F4376" w14:textId="34B4D4BD" w:rsidR="003D5A18" w:rsidRPr="0005261B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</w:t>
            </w:r>
            <w:r w:rsidRPr="00AA51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A51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607</w:t>
            </w:r>
          </w:p>
        </w:tc>
        <w:tc>
          <w:tcPr>
            <w:tcW w:w="240" w:type="dxa"/>
          </w:tcPr>
          <w:p w14:paraId="46DBE1B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340" w:lineRule="exact"/>
              <w:ind w:left="-108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</w:tcPr>
          <w:p w14:paraId="7C6F90EE" w14:textId="7B6292E3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51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AA51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43" w:type="dxa"/>
          </w:tcPr>
          <w:p w14:paraId="5F17FE0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679779C" w14:textId="665E02D0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75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11,666</w:t>
            </w:r>
          </w:p>
        </w:tc>
        <w:tc>
          <w:tcPr>
            <w:tcW w:w="248" w:type="dxa"/>
          </w:tcPr>
          <w:p w14:paraId="6CEE7B6E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</w:tcPr>
          <w:p w14:paraId="14020A0C" w14:textId="6DCEA005" w:rsidR="003D5A18" w:rsidRPr="0005261B" w:rsidRDefault="003D5A18" w:rsidP="006A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86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4E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39,841</w:t>
            </w:r>
          </w:p>
        </w:tc>
        <w:tc>
          <w:tcPr>
            <w:tcW w:w="250" w:type="dxa"/>
          </w:tcPr>
          <w:p w14:paraId="2D48352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</w:tcPr>
          <w:p w14:paraId="462C7F0C" w14:textId="1822A0D6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4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47" w:type="dxa"/>
          </w:tcPr>
          <w:p w14:paraId="3412D3B0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514FE918" w14:textId="7AE60EDD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4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01AE159D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</w:tcPr>
          <w:p w14:paraId="0E7FDDFD" w14:textId="1C2BD282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4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7" w:type="dxa"/>
          </w:tcPr>
          <w:p w14:paraId="5A73DDFF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A185B20" w14:textId="311D770D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4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372</w:t>
            </w:r>
          </w:p>
        </w:tc>
      </w:tr>
      <w:bookmarkEnd w:id="3"/>
    </w:tbl>
    <w:p w14:paraId="7B14F941" w14:textId="77777777" w:rsidR="008B2DBF" w:rsidRPr="0005261B" w:rsidRDefault="008B2DBF" w:rsidP="0005261B">
      <w:pPr>
        <w:rPr>
          <w:rFonts w:ascii="Angsana New" w:hAnsi="Angsana New" w:cs="Angsana New"/>
        </w:rPr>
      </w:pPr>
      <w:r w:rsidRPr="0005261B">
        <w:rPr>
          <w:rFonts w:ascii="Angsana New" w:hAnsi="Angsana New" w:cs="Angsana New" w:hint="cs"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90"/>
        <w:gridCol w:w="240"/>
        <w:gridCol w:w="930"/>
        <w:gridCol w:w="243"/>
        <w:gridCol w:w="1107"/>
        <w:gridCol w:w="248"/>
        <w:gridCol w:w="1102"/>
        <w:gridCol w:w="250"/>
        <w:gridCol w:w="1100"/>
        <w:gridCol w:w="247"/>
        <w:gridCol w:w="1103"/>
        <w:gridCol w:w="267"/>
        <w:gridCol w:w="1100"/>
        <w:gridCol w:w="247"/>
        <w:gridCol w:w="996"/>
      </w:tblGrid>
      <w:tr w:rsidR="003D5A18" w:rsidRPr="0005261B" w14:paraId="3B57E2B5" w14:textId="77777777" w:rsidTr="003D5A18">
        <w:trPr>
          <w:tblHeader/>
        </w:trPr>
        <w:tc>
          <w:tcPr>
            <w:tcW w:w="3240" w:type="dxa"/>
          </w:tcPr>
          <w:p w14:paraId="6EAB2F71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9AC461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0" w:type="dxa"/>
            <w:gridSpan w:val="15"/>
          </w:tcPr>
          <w:p w14:paraId="3847F391" w14:textId="4C930104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A18" w:rsidRPr="0005261B" w14:paraId="2E9D5B29" w14:textId="77777777" w:rsidTr="003D5A18">
        <w:trPr>
          <w:tblHeader/>
        </w:trPr>
        <w:tc>
          <w:tcPr>
            <w:tcW w:w="3240" w:type="dxa"/>
          </w:tcPr>
          <w:p w14:paraId="35A11C36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62B226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C41106" w14:textId="526C937B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CCDB8A4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7B3164E3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0F840D7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EDC52FE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568C0C7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EB8585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2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22482A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B375A6F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14:paraId="759532BB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77C82B0A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5280941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9245965" w14:textId="77777777" w:rsidR="003D5A18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6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BF7EEBB" w14:textId="069E7CBF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6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7" w:type="dxa"/>
          </w:tcPr>
          <w:p w14:paraId="718E8041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02DB356D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A18" w:rsidRPr="0005261B" w14:paraId="4202A42C" w14:textId="77777777" w:rsidTr="003D5A18">
        <w:trPr>
          <w:tblHeader/>
        </w:trPr>
        <w:tc>
          <w:tcPr>
            <w:tcW w:w="3240" w:type="dxa"/>
          </w:tcPr>
          <w:p w14:paraId="65BEEF17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80C543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E722DD" w14:textId="275914D4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6316C81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22E1418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369B1D9A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7CB5CB5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FB07BB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8" w:type="dxa"/>
          </w:tcPr>
          <w:p w14:paraId="408643E4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39C3372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2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14:paraId="11283621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EB14AB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</w:t>
            </w:r>
          </w:p>
          <w:p w14:paraId="028CD15D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7" w:type="dxa"/>
          </w:tcPr>
          <w:p w14:paraId="6F487FB3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4B57E898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82F5A6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6916A06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6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</w:t>
            </w:r>
          </w:p>
          <w:p w14:paraId="24141A49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6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7" w:type="dxa"/>
          </w:tcPr>
          <w:p w14:paraId="324122F6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07E6F2F0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A18" w:rsidRPr="0005261B" w14:paraId="5701140B" w14:textId="77777777" w:rsidTr="003D5A18">
        <w:trPr>
          <w:tblHeader/>
        </w:trPr>
        <w:tc>
          <w:tcPr>
            <w:tcW w:w="3240" w:type="dxa"/>
          </w:tcPr>
          <w:p w14:paraId="7A6114A8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41F703" w14:textId="5EFE953E" w:rsidR="003D5A18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D0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796267B7" w14:textId="2A1C5051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0" w:type="dxa"/>
          </w:tcPr>
          <w:p w14:paraId="4F31CCE4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0" w:type="dxa"/>
          </w:tcPr>
          <w:p w14:paraId="448E38F2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1F2B67E5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F3D76B5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3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53FFF8A3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1DF25ADC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2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0" w:type="dxa"/>
          </w:tcPr>
          <w:p w14:paraId="759474FF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5B595AFD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7" w:type="dxa"/>
          </w:tcPr>
          <w:p w14:paraId="0E047B99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5D064E55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2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55F80418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26C1F82B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86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7" w:type="dxa"/>
          </w:tcPr>
          <w:p w14:paraId="7A5A4F3A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6" w:type="dxa"/>
          </w:tcPr>
          <w:p w14:paraId="759E5A74" w14:textId="77777777" w:rsidR="003D5A18" w:rsidRPr="0005261B" w:rsidRDefault="003D5A18" w:rsidP="003D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3D5A18" w:rsidRPr="0005261B" w14:paraId="26B48A66" w14:textId="77777777" w:rsidTr="003D5A18">
        <w:trPr>
          <w:trHeight w:hRule="exact" w:val="389"/>
          <w:tblHeader/>
        </w:trPr>
        <w:tc>
          <w:tcPr>
            <w:tcW w:w="3240" w:type="dxa"/>
          </w:tcPr>
          <w:p w14:paraId="5F6AC63B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8751BD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0" w:type="dxa"/>
            <w:gridSpan w:val="15"/>
          </w:tcPr>
          <w:p w14:paraId="1E43B647" w14:textId="4CAE01C9" w:rsidR="003D5A18" w:rsidRPr="0005261B" w:rsidRDefault="003D5A18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A18" w:rsidRPr="0005261B" w14:paraId="720BA171" w14:textId="77777777" w:rsidTr="003D5A18">
        <w:tc>
          <w:tcPr>
            <w:tcW w:w="3240" w:type="dxa"/>
          </w:tcPr>
          <w:p w14:paraId="772E4544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6E7DA29F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243637" w14:textId="24C9CFEA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0C735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6526ECF5" w14:textId="390D698D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5D4F65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3BB87BF" w14:textId="146DD32B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C536AC1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73322B6" w14:textId="073AF26D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FC78D97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58F9BCA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1588E98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D631A95" w14:textId="05A5CF02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DFFBD44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70CAC34" w14:textId="2B79CBDC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5C36F9D7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441B9ABA" w14:textId="77777777" w:rsidR="003D5A18" w:rsidRPr="0005261B" w:rsidRDefault="003D5A18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A18" w:rsidRPr="00F55C73" w14:paraId="12ACEC2E" w14:textId="77777777" w:rsidTr="003D5A18">
        <w:tc>
          <w:tcPr>
            <w:tcW w:w="3240" w:type="dxa"/>
          </w:tcPr>
          <w:p w14:paraId="433D5E04" w14:textId="595E4DC9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494EA616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4CA3EF" w14:textId="64D48DBE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5C73">
              <w:rPr>
                <w:rFonts w:ascii="Angsana New" w:hAnsi="Angsana New" w:cs="Angsana New" w:hint="cs"/>
                <w:sz w:val="30"/>
                <w:szCs w:val="30"/>
              </w:rPr>
              <w:t>30,611</w:t>
            </w:r>
          </w:p>
        </w:tc>
        <w:tc>
          <w:tcPr>
            <w:tcW w:w="240" w:type="dxa"/>
            <w:vAlign w:val="bottom"/>
          </w:tcPr>
          <w:p w14:paraId="2B39D18E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6429043C" w14:textId="17C6D6C6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F55C73">
              <w:rPr>
                <w:rFonts w:ascii="Angsana New" w:hAnsi="Angsana New" w:cs="Angsana New" w:hint="cs"/>
                <w:sz w:val="30"/>
                <w:szCs w:val="30"/>
              </w:rPr>
              <w:t>9,679</w:t>
            </w:r>
          </w:p>
        </w:tc>
        <w:tc>
          <w:tcPr>
            <w:tcW w:w="243" w:type="dxa"/>
            <w:vAlign w:val="bottom"/>
          </w:tcPr>
          <w:p w14:paraId="14944EDC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8A21854" w14:textId="422A2101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5C73">
              <w:rPr>
                <w:rFonts w:ascii="Angsana New" w:hAnsi="Angsana New" w:cs="Angsana New" w:hint="cs"/>
                <w:sz w:val="30"/>
                <w:szCs w:val="30"/>
              </w:rPr>
              <w:t>85,08</w:t>
            </w:r>
            <w:r w:rsidRPr="00F55C7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48" w:type="dxa"/>
            <w:vAlign w:val="bottom"/>
          </w:tcPr>
          <w:p w14:paraId="1D8C1028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21548681" w14:textId="6540EA3E" w:rsidR="003D5A18" w:rsidRPr="00F55C73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5C73">
              <w:rPr>
                <w:rFonts w:ascii="Angsana New" w:hAnsi="Angsana New" w:cs="Angsana New" w:hint="cs"/>
                <w:sz w:val="30"/>
                <w:szCs w:val="30"/>
              </w:rPr>
              <w:t>236,711</w:t>
            </w:r>
          </w:p>
        </w:tc>
        <w:tc>
          <w:tcPr>
            <w:tcW w:w="250" w:type="dxa"/>
            <w:vAlign w:val="bottom"/>
          </w:tcPr>
          <w:p w14:paraId="42B8D0A4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728EBE2" w14:textId="06674649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5C73">
              <w:rPr>
                <w:rFonts w:ascii="Angsana New" w:hAnsi="Angsana New" w:cs="Angsana New" w:hint="cs"/>
                <w:sz w:val="30"/>
                <w:szCs w:val="30"/>
              </w:rPr>
              <w:t>38,851</w:t>
            </w:r>
          </w:p>
        </w:tc>
        <w:tc>
          <w:tcPr>
            <w:tcW w:w="247" w:type="dxa"/>
            <w:vAlign w:val="bottom"/>
          </w:tcPr>
          <w:p w14:paraId="07EE21CF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5593BA78" w14:textId="4300185D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55C73">
              <w:rPr>
                <w:rFonts w:ascii="Angsana New" w:hAnsi="Angsana New" w:cs="Angsana New" w:hint="cs"/>
                <w:sz w:val="30"/>
                <w:szCs w:val="30"/>
              </w:rPr>
              <w:t>4,320</w:t>
            </w:r>
          </w:p>
        </w:tc>
        <w:tc>
          <w:tcPr>
            <w:tcW w:w="267" w:type="dxa"/>
            <w:vAlign w:val="bottom"/>
          </w:tcPr>
          <w:p w14:paraId="1F65773F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29C63B6" w14:textId="75B38A50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 w:hint="cs"/>
                <w:sz w:val="30"/>
                <w:szCs w:val="30"/>
              </w:rPr>
              <w:t>2,352</w:t>
            </w:r>
          </w:p>
        </w:tc>
        <w:tc>
          <w:tcPr>
            <w:tcW w:w="247" w:type="dxa"/>
            <w:vAlign w:val="bottom"/>
          </w:tcPr>
          <w:p w14:paraId="14A9FCF6" w14:textId="77777777" w:rsidR="003D5A18" w:rsidRPr="00F55C73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85A138D" w14:textId="03CE19CD" w:rsidR="003D5A18" w:rsidRPr="00F55C73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55C73">
              <w:rPr>
                <w:rFonts w:ascii="Angsana New" w:hAnsi="Angsana New" w:cs="Angsana New" w:hint="cs"/>
                <w:sz w:val="30"/>
                <w:szCs w:val="30"/>
              </w:rPr>
              <w:t>407,60</w:t>
            </w:r>
            <w:r w:rsidRPr="00F55C7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D5A18" w:rsidRPr="0005261B" w14:paraId="7344B262" w14:textId="77777777" w:rsidTr="003D5A18">
        <w:tc>
          <w:tcPr>
            <w:tcW w:w="3240" w:type="dxa"/>
          </w:tcPr>
          <w:p w14:paraId="44364692" w14:textId="687A5546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0EA4C20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3E17A4" w14:textId="694681B1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61DEF27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756C9FAE" w14:textId="356DDAFD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336C16E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6A79677" w14:textId="5276ECE8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48" w:type="dxa"/>
            <w:vAlign w:val="bottom"/>
          </w:tcPr>
          <w:p w14:paraId="26443696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21EEECCA" w14:textId="376B67AF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7,658</w:t>
            </w:r>
          </w:p>
        </w:tc>
        <w:tc>
          <w:tcPr>
            <w:tcW w:w="250" w:type="dxa"/>
            <w:vAlign w:val="bottom"/>
          </w:tcPr>
          <w:p w14:paraId="65FEC21E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969F6B3" w14:textId="2E75718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2,035</w:t>
            </w:r>
          </w:p>
        </w:tc>
        <w:tc>
          <w:tcPr>
            <w:tcW w:w="247" w:type="dxa"/>
            <w:vAlign w:val="bottom"/>
          </w:tcPr>
          <w:p w14:paraId="712A3041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7A8A17EF" w14:textId="6A91106C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EC52270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BC6EAD9" w14:textId="5A2FEAE8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sz w:val="30"/>
                <w:szCs w:val="30"/>
              </w:rPr>
              <w:t>5,815</w:t>
            </w:r>
          </w:p>
        </w:tc>
        <w:tc>
          <w:tcPr>
            <w:tcW w:w="247" w:type="dxa"/>
            <w:vAlign w:val="bottom"/>
          </w:tcPr>
          <w:p w14:paraId="692C373C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604FDFAC" w14:textId="7B53A0CB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15,670</w:t>
            </w:r>
          </w:p>
        </w:tc>
      </w:tr>
      <w:tr w:rsidR="003D5A18" w:rsidRPr="0005261B" w14:paraId="6D14AE0D" w14:textId="77777777" w:rsidTr="003D5A18">
        <w:tc>
          <w:tcPr>
            <w:tcW w:w="3240" w:type="dxa"/>
          </w:tcPr>
          <w:p w14:paraId="6F71B6DC" w14:textId="382651AC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45C0DC46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810B42" w14:textId="477745E2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999CE34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6C8851AB" w14:textId="5A4EE14E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4B1F07A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9634CC3" w14:textId="1F2645E7" w:rsidR="003D5A18" w:rsidRPr="0005261B" w:rsidRDefault="003D5A18" w:rsidP="00C1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4,850</w:t>
            </w:r>
          </w:p>
        </w:tc>
        <w:tc>
          <w:tcPr>
            <w:tcW w:w="248" w:type="dxa"/>
            <w:vAlign w:val="bottom"/>
          </w:tcPr>
          <w:p w14:paraId="7184C9E0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0E418C17" w14:textId="1A547D38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50" w:type="dxa"/>
            <w:vAlign w:val="bottom"/>
          </w:tcPr>
          <w:p w14:paraId="03A80F9F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16C0241" w14:textId="3654A011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858</w:t>
            </w:r>
          </w:p>
        </w:tc>
        <w:tc>
          <w:tcPr>
            <w:tcW w:w="247" w:type="dxa"/>
            <w:vAlign w:val="bottom"/>
          </w:tcPr>
          <w:p w14:paraId="079F59FF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74C5213" w14:textId="678D7408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5F54C7E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E8429FA" w14:textId="38A9382A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sz w:val="30"/>
                <w:szCs w:val="30"/>
              </w:rPr>
              <w:t>(5,983)</w:t>
            </w:r>
          </w:p>
        </w:tc>
        <w:tc>
          <w:tcPr>
            <w:tcW w:w="247" w:type="dxa"/>
            <w:vAlign w:val="bottom"/>
          </w:tcPr>
          <w:p w14:paraId="2F4B6278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A0D58CD" w14:textId="4EDC7441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D5A18" w:rsidRPr="0005261B" w14:paraId="58EB5633" w14:textId="77777777" w:rsidTr="003D5A18">
        <w:tc>
          <w:tcPr>
            <w:tcW w:w="3240" w:type="dxa"/>
          </w:tcPr>
          <w:p w14:paraId="576E1D94" w14:textId="085776C2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3251F6E4" w14:textId="689C4F0D" w:rsidR="003D5A18" w:rsidRPr="006C2173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4" w:firstLine="3"/>
              <w:jc w:val="center"/>
              <w:rPr>
                <w:rFonts w:ascii="Angsana New" w:hAnsi="Angsana New" w:cs="Angsana New"/>
                <w:i/>
                <w:iCs/>
                <w:noProof/>
                <w:sz w:val="30"/>
                <w:szCs w:val="30"/>
              </w:rPr>
            </w:pPr>
            <w:r w:rsidRPr="006C2173">
              <w:rPr>
                <w:rFonts w:ascii="Angsana New" w:hAnsi="Angsana New" w:cs="Angsana New"/>
                <w:i/>
                <w:iCs/>
                <w:noProof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36719C72" w14:textId="12CF35DC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2,422</w:t>
            </w:r>
          </w:p>
        </w:tc>
        <w:tc>
          <w:tcPr>
            <w:tcW w:w="240" w:type="dxa"/>
            <w:vAlign w:val="bottom"/>
          </w:tcPr>
          <w:p w14:paraId="3F8B878C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66DBE04C" w14:textId="07806B69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2,538</w:t>
            </w:r>
          </w:p>
        </w:tc>
        <w:tc>
          <w:tcPr>
            <w:tcW w:w="243" w:type="dxa"/>
            <w:vAlign w:val="bottom"/>
          </w:tcPr>
          <w:p w14:paraId="1C38A6AB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45EA68B" w14:textId="64A53D3C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13,379</w:t>
            </w:r>
          </w:p>
        </w:tc>
        <w:tc>
          <w:tcPr>
            <w:tcW w:w="248" w:type="dxa"/>
            <w:vAlign w:val="bottom"/>
          </w:tcPr>
          <w:p w14:paraId="7E27F3B7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DBDAFC9" w14:textId="322B1970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10D990C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1B531D6" w14:textId="3A7BB415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6F45955D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B7FFA95" w14:textId="36B84DAA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7BD1240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B71FF37" w14:textId="578849E6" w:rsidR="003D5A18" w:rsidRPr="00883F22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2F588BEA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2FC6CEB" w14:textId="2287DFE9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18,339</w:t>
            </w:r>
          </w:p>
        </w:tc>
      </w:tr>
      <w:tr w:rsidR="003D5A18" w:rsidRPr="0005261B" w14:paraId="37F31E14" w14:textId="77777777" w:rsidTr="003D5A18">
        <w:tc>
          <w:tcPr>
            <w:tcW w:w="3240" w:type="dxa"/>
          </w:tcPr>
          <w:p w14:paraId="0EED6007" w14:textId="42493432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04A5FA8" w14:textId="77777777" w:rsidR="003D5A18" w:rsidRPr="00371745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89B2AD" w14:textId="0D7944A0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498714A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73EE093" w14:textId="5F0DFB4A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23A4631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0A370AA" w14:textId="366E1D53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925D956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C0FB632" w14:textId="3967D205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86"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noProof/>
                <w:sz w:val="30"/>
                <w:szCs w:val="30"/>
              </w:rPr>
              <w:t>(17,360)</w:t>
            </w:r>
          </w:p>
        </w:tc>
        <w:tc>
          <w:tcPr>
            <w:tcW w:w="250" w:type="dxa"/>
            <w:vAlign w:val="bottom"/>
          </w:tcPr>
          <w:p w14:paraId="31CD82F8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4261FAA" w14:textId="5EF0CDA0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35997FBF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5CC684B2" w14:textId="570D5BB9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6DD975A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E0426BF" w14:textId="3684B7ED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sz w:val="30"/>
                <w:szCs w:val="30"/>
              </w:rPr>
              <w:t>(1,400)</w:t>
            </w:r>
          </w:p>
        </w:tc>
        <w:tc>
          <w:tcPr>
            <w:tcW w:w="247" w:type="dxa"/>
            <w:vAlign w:val="bottom"/>
          </w:tcPr>
          <w:p w14:paraId="404F3911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A4D062F" w14:textId="1C90D245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(18,760)</w:t>
            </w:r>
          </w:p>
        </w:tc>
      </w:tr>
      <w:tr w:rsidR="003D5A18" w:rsidRPr="0005261B" w14:paraId="01914FA4" w14:textId="77777777" w:rsidTr="003D5A18">
        <w:tc>
          <w:tcPr>
            <w:tcW w:w="3240" w:type="dxa"/>
          </w:tcPr>
          <w:p w14:paraId="04D5B96A" w14:textId="54E71F00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1636CA50" w14:textId="28CEC881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1B091FA2" w14:textId="77777777" w:rsidR="003D5A18" w:rsidRPr="00371745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FC1862" w14:textId="404465FB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33,033</w:t>
            </w:r>
          </w:p>
        </w:tc>
        <w:tc>
          <w:tcPr>
            <w:tcW w:w="240" w:type="dxa"/>
            <w:vAlign w:val="bottom"/>
          </w:tcPr>
          <w:p w14:paraId="38403FB8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13D940B3" w14:textId="563196DE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12,217</w:t>
            </w:r>
          </w:p>
        </w:tc>
        <w:tc>
          <w:tcPr>
            <w:tcW w:w="243" w:type="dxa"/>
            <w:vAlign w:val="bottom"/>
          </w:tcPr>
          <w:p w14:paraId="1093D81D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2D69626" w14:textId="4775B703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103,472</w:t>
            </w:r>
          </w:p>
        </w:tc>
        <w:tc>
          <w:tcPr>
            <w:tcW w:w="248" w:type="dxa"/>
            <w:vAlign w:val="bottom"/>
          </w:tcPr>
          <w:p w14:paraId="4D4AD977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B8583C5" w14:textId="09FACB4E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227,284</w:t>
            </w:r>
          </w:p>
        </w:tc>
        <w:tc>
          <w:tcPr>
            <w:tcW w:w="250" w:type="dxa"/>
            <w:vAlign w:val="bottom"/>
          </w:tcPr>
          <w:p w14:paraId="5C1CF8BA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E7EE171" w14:textId="7556214F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41,744</w:t>
            </w:r>
          </w:p>
        </w:tc>
        <w:tc>
          <w:tcPr>
            <w:tcW w:w="247" w:type="dxa"/>
            <w:vAlign w:val="bottom"/>
          </w:tcPr>
          <w:p w14:paraId="449B9F24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213501EB" w14:textId="0448D9D3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4,320</w:t>
            </w:r>
          </w:p>
        </w:tc>
        <w:tc>
          <w:tcPr>
            <w:tcW w:w="267" w:type="dxa"/>
            <w:vAlign w:val="bottom"/>
          </w:tcPr>
          <w:p w14:paraId="0997660C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0328D64" w14:textId="79D92C85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47" w:type="dxa"/>
            <w:vAlign w:val="bottom"/>
          </w:tcPr>
          <w:p w14:paraId="7E66DD30" w14:textId="77777777" w:rsidR="003D5A18" w:rsidRPr="0005261B" w:rsidRDefault="003D5A18" w:rsidP="00F5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4B406C8E" w14:textId="1B8DE55A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422,854</w:t>
            </w:r>
          </w:p>
        </w:tc>
      </w:tr>
      <w:tr w:rsidR="003D5A18" w:rsidRPr="0005261B" w14:paraId="1129C06F" w14:textId="77777777" w:rsidTr="003D5A18">
        <w:tc>
          <w:tcPr>
            <w:tcW w:w="3240" w:type="dxa"/>
          </w:tcPr>
          <w:p w14:paraId="3EA90811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064FB01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A74492" w14:textId="480F5CB9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CFE9CE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ED57014" w14:textId="5633FDD7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D399146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486F462" w14:textId="5DD24909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248" w:type="dxa"/>
            <w:vAlign w:val="bottom"/>
          </w:tcPr>
          <w:p w14:paraId="085A3829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0829273C" w14:textId="519B8A0A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</w:rPr>
              <w:t>5,567</w:t>
            </w:r>
          </w:p>
        </w:tc>
        <w:tc>
          <w:tcPr>
            <w:tcW w:w="250" w:type="dxa"/>
            <w:vAlign w:val="bottom"/>
          </w:tcPr>
          <w:p w14:paraId="2DD2CDF6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B3433CE" w14:textId="71BF683D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  <w:tc>
          <w:tcPr>
            <w:tcW w:w="247" w:type="dxa"/>
            <w:vAlign w:val="bottom"/>
          </w:tcPr>
          <w:p w14:paraId="6CB42CB7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724623D" w14:textId="6851017D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9D99E7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CA03E8D" w14:textId="10AD8C40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  <w:r w:rsidRPr="00883F2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7" w:type="dxa"/>
            <w:vAlign w:val="bottom"/>
          </w:tcPr>
          <w:p w14:paraId="4A8C7778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9D0250B" w14:textId="388A7068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896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07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3D5A18" w:rsidRPr="0005261B" w14:paraId="00270125" w14:textId="77777777" w:rsidTr="003D5A18">
        <w:tc>
          <w:tcPr>
            <w:tcW w:w="3240" w:type="dxa"/>
          </w:tcPr>
          <w:p w14:paraId="09C826F6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08865334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8B6D87" w14:textId="0CFE0805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5F5BCCB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5F588F09" w14:textId="26B11E36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3743D8F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7D6A895C" w14:textId="6BA85E9F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</w:rPr>
              <w:t>457</w:t>
            </w:r>
          </w:p>
        </w:tc>
        <w:tc>
          <w:tcPr>
            <w:tcW w:w="248" w:type="dxa"/>
            <w:vAlign w:val="bottom"/>
          </w:tcPr>
          <w:p w14:paraId="7B249CA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699E9C3" w14:textId="50A2CE0F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50" w:type="dxa"/>
            <w:vAlign w:val="bottom"/>
          </w:tcPr>
          <w:p w14:paraId="19A9C1DF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07F4E4C" w14:textId="13D881E1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47" w:type="dxa"/>
            <w:vAlign w:val="bottom"/>
          </w:tcPr>
          <w:p w14:paraId="4EEB7B9F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AF25D93" w14:textId="15A6CF53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EFCAFEF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EF6545E" w14:textId="40B8D5FD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sz w:val="30"/>
                <w:szCs w:val="30"/>
                <w:cs/>
              </w:rPr>
              <w:t>(908)</w:t>
            </w:r>
          </w:p>
        </w:tc>
        <w:tc>
          <w:tcPr>
            <w:tcW w:w="247" w:type="dxa"/>
            <w:vAlign w:val="bottom"/>
          </w:tcPr>
          <w:p w14:paraId="0B0F6D66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69E48DF6" w14:textId="234A92C3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D5A18" w:rsidRPr="0005261B" w14:paraId="167BF9A5" w14:textId="77777777" w:rsidTr="003D5A18">
        <w:tc>
          <w:tcPr>
            <w:tcW w:w="3240" w:type="dxa"/>
          </w:tcPr>
          <w:p w14:paraId="4FE2EF32" w14:textId="08E639EB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46F8ED9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FF22D6" w14:textId="2432ABE3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9E8452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EB0F794" w14:textId="7E42DFD2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616B484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0181E4B" w14:textId="36609AC5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84F0420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A5E3A83" w14:textId="5F47E8C1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(7</w:t>
            </w:r>
            <w:r w:rsidRPr="008967AA">
              <w:rPr>
                <w:rFonts w:ascii="Angsana New" w:hAnsi="Angsana New" w:cs="Angsana New"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293)</w:t>
            </w:r>
          </w:p>
        </w:tc>
        <w:tc>
          <w:tcPr>
            <w:tcW w:w="250" w:type="dxa"/>
            <w:vAlign w:val="bottom"/>
          </w:tcPr>
          <w:p w14:paraId="5BF762DE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C98D017" w14:textId="2F25E776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40" w:lineRule="exact"/>
              <w:ind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4D73DC58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D8FB93" w14:textId="405D5672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17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F382DEA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946390F" w14:textId="6D276763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sz w:val="30"/>
                <w:szCs w:val="30"/>
                <w:cs/>
              </w:rPr>
              <w:t>(48</w:t>
            </w:r>
            <w:r w:rsidRPr="00883F2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83F2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vAlign w:val="bottom"/>
          </w:tcPr>
          <w:p w14:paraId="5607C020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02627700" w14:textId="5366AA30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(7</w:t>
            </w:r>
            <w:r w:rsidRPr="00896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77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5A18" w:rsidRPr="0005261B" w14:paraId="270E9EC5" w14:textId="77777777" w:rsidTr="003D5A18">
        <w:tc>
          <w:tcPr>
            <w:tcW w:w="3240" w:type="dxa"/>
          </w:tcPr>
          <w:p w14:paraId="2D24DCBA" w14:textId="25512FDD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6FC52813" w14:textId="77777777" w:rsidR="003D5A18" w:rsidRPr="008967AA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4955F" w14:textId="56BEC62A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33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033</w:t>
            </w:r>
          </w:p>
        </w:tc>
        <w:tc>
          <w:tcPr>
            <w:tcW w:w="240" w:type="dxa"/>
            <w:vAlign w:val="bottom"/>
          </w:tcPr>
          <w:p w14:paraId="4E535A7E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36CB6" w14:textId="7DBE4989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12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217</w:t>
            </w:r>
          </w:p>
        </w:tc>
        <w:tc>
          <w:tcPr>
            <w:tcW w:w="243" w:type="dxa"/>
            <w:vAlign w:val="bottom"/>
          </w:tcPr>
          <w:p w14:paraId="5A2E734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88F9B" w14:textId="4D59EA58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104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432</w:t>
            </w:r>
          </w:p>
        </w:tc>
        <w:tc>
          <w:tcPr>
            <w:tcW w:w="248" w:type="dxa"/>
            <w:vAlign w:val="bottom"/>
          </w:tcPr>
          <w:p w14:paraId="3A7A04FA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DB239" w14:textId="67BFD556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225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957</w:t>
            </w:r>
          </w:p>
        </w:tc>
        <w:tc>
          <w:tcPr>
            <w:tcW w:w="250" w:type="dxa"/>
            <w:vAlign w:val="bottom"/>
          </w:tcPr>
          <w:p w14:paraId="6C4B38E1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977" w14:textId="0BBD1D2C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42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190</w:t>
            </w:r>
          </w:p>
        </w:tc>
        <w:tc>
          <w:tcPr>
            <w:tcW w:w="247" w:type="dxa"/>
            <w:vAlign w:val="bottom"/>
          </w:tcPr>
          <w:p w14:paraId="3E5C0919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5C6C4" w14:textId="1142C185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4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320</w:t>
            </w:r>
          </w:p>
        </w:tc>
        <w:tc>
          <w:tcPr>
            <w:tcW w:w="267" w:type="dxa"/>
            <w:vAlign w:val="bottom"/>
          </w:tcPr>
          <w:p w14:paraId="0337405F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9AD3707" w14:textId="74D31F9F" w:rsidR="003D5A18" w:rsidRPr="008967AA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0525026E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AFC51" w14:textId="69428FA8" w:rsidR="003D5A18" w:rsidRPr="00883F22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422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149</w:t>
            </w:r>
          </w:p>
        </w:tc>
      </w:tr>
      <w:tr w:rsidR="003D5A18" w:rsidRPr="0005261B" w14:paraId="49A72A02" w14:textId="77777777" w:rsidTr="003D5A18">
        <w:tc>
          <w:tcPr>
            <w:tcW w:w="3240" w:type="dxa"/>
          </w:tcPr>
          <w:p w14:paraId="76EDC268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54D209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47FDA1" w14:textId="799F538A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6D9C80D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7BDC8E4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74A7DA0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FC2428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A7E57D5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BFC61B8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C3D936E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214DB6A8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3D6520C0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BA637CB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2B762FA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05CF0F4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78949C3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8394F61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3D5A18" w:rsidRPr="0005261B" w14:paraId="795FDE0A" w14:textId="77777777" w:rsidTr="003D5A18">
        <w:tc>
          <w:tcPr>
            <w:tcW w:w="3240" w:type="dxa"/>
          </w:tcPr>
          <w:p w14:paraId="7DAEF8ED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17337E7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754DC11" w14:textId="06F554EC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F033828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8B2941" w14:textId="010A9BAF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EBA7B7B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31FE17F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91A8760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9C8373C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0FBA59B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10CF69D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95DAD91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09D866ED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4DF13E01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3AE4972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E86ED55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94BCAFE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7BB7488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165CC6A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3D5A18" w:rsidRPr="0005261B" w14:paraId="40CBC6E0" w14:textId="77777777" w:rsidTr="003D5A18">
        <w:tc>
          <w:tcPr>
            <w:tcW w:w="3240" w:type="dxa"/>
          </w:tcPr>
          <w:p w14:paraId="6DD6162C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</w:tcPr>
          <w:p w14:paraId="2B19D545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D8F98" w14:textId="098E1720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</w:tcPr>
          <w:p w14:paraId="0E1A8C91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2B8F620E" w14:textId="27461565" w:rsidR="003D5A18" w:rsidRPr="000B08D4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243" w:type="dxa"/>
          </w:tcPr>
          <w:p w14:paraId="36B18296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2EB839E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</w:tcPr>
          <w:p w14:paraId="3025170C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19F1E840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</w:tcPr>
          <w:p w14:paraId="70679E4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522F675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</w:tcPr>
          <w:p w14:paraId="7F9BC61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160AA876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</w:tcPr>
          <w:p w14:paraId="31ED7D87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7EF56288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6D1E7FB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</w:tcPr>
          <w:p w14:paraId="5DBD434D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3D5A18" w:rsidRPr="005B1FED" w14:paraId="77796922" w14:textId="77777777" w:rsidTr="003D5A18">
        <w:trPr>
          <w:trHeight w:val="230"/>
        </w:trPr>
        <w:tc>
          <w:tcPr>
            <w:tcW w:w="3240" w:type="dxa"/>
          </w:tcPr>
          <w:p w14:paraId="64995A69" w14:textId="60F1104A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35CE4F57" w14:textId="77777777" w:rsidR="003D5A18" w:rsidRPr="0005261B" w:rsidRDefault="003D5A18" w:rsidP="00A96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E6295" w14:textId="19178176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88D250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6BF8F4EB" w14:textId="445433C2" w:rsidR="003D5A18" w:rsidRPr="00EA525C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EA525C">
              <w:rPr>
                <w:rFonts w:ascii="Angsana New" w:hAnsi="Angsana New" w:cs="Angsana New" w:hint="cs"/>
                <w:sz w:val="30"/>
                <w:szCs w:val="30"/>
              </w:rPr>
              <w:t>7,700</w:t>
            </w:r>
          </w:p>
        </w:tc>
        <w:tc>
          <w:tcPr>
            <w:tcW w:w="243" w:type="dxa"/>
          </w:tcPr>
          <w:p w14:paraId="48D8BB81" w14:textId="77777777" w:rsidR="003D5A18" w:rsidRPr="00EA525C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D9E1F80" w14:textId="5AC018F6" w:rsidR="003D5A18" w:rsidRPr="00EA525C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EA525C">
              <w:rPr>
                <w:rFonts w:ascii="Angsana New" w:hAnsi="Angsana New" w:cs="Angsana New" w:hint="cs"/>
                <w:sz w:val="30"/>
                <w:szCs w:val="30"/>
              </w:rPr>
              <w:t>78,02</w:t>
            </w:r>
            <w:r w:rsidRPr="00EA525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762B50F5" w14:textId="77777777" w:rsidR="003D5A18" w:rsidRPr="00EA525C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6CDB093" w14:textId="1AD6EF61" w:rsidR="003D5A18" w:rsidRPr="00EA525C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EA525C">
              <w:rPr>
                <w:rFonts w:ascii="Angsana New" w:hAnsi="Angsana New" w:cs="Angsana New" w:hint="cs"/>
                <w:sz w:val="30"/>
                <w:szCs w:val="30"/>
              </w:rPr>
              <w:t>205,642</w:t>
            </w:r>
          </w:p>
        </w:tc>
        <w:tc>
          <w:tcPr>
            <w:tcW w:w="250" w:type="dxa"/>
          </w:tcPr>
          <w:p w14:paraId="4BFBF50F" w14:textId="77777777" w:rsidR="003D5A18" w:rsidRPr="00EA525C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BF50B74" w14:textId="1F0B5DF8" w:rsidR="003D5A18" w:rsidRPr="00EA525C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EA525C">
              <w:rPr>
                <w:rFonts w:ascii="Angsana New" w:hAnsi="Angsana New" w:cs="Angsana New" w:hint="cs"/>
                <w:sz w:val="30"/>
                <w:szCs w:val="30"/>
              </w:rPr>
              <w:t>32,702</w:t>
            </w:r>
          </w:p>
        </w:tc>
        <w:tc>
          <w:tcPr>
            <w:tcW w:w="247" w:type="dxa"/>
          </w:tcPr>
          <w:p w14:paraId="22C5342A" w14:textId="77777777" w:rsidR="003D5A18" w:rsidRPr="00EA525C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26EECA1" w14:textId="7E7FDF7D" w:rsidR="003D5A18" w:rsidRPr="00EA525C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A525C">
              <w:rPr>
                <w:rFonts w:ascii="Angsana New" w:hAnsi="Angsana New" w:cs="Angsana New" w:hint="cs"/>
                <w:sz w:val="30"/>
                <w:szCs w:val="30"/>
              </w:rPr>
              <w:t>3,436</w:t>
            </w:r>
          </w:p>
        </w:tc>
        <w:tc>
          <w:tcPr>
            <w:tcW w:w="267" w:type="dxa"/>
          </w:tcPr>
          <w:p w14:paraId="747886E5" w14:textId="77777777" w:rsidR="003D5A18" w:rsidRPr="00F56C17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EDBF80D" w14:textId="1A998AA4" w:rsidR="003D5A18" w:rsidRPr="00F56C17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F56C1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7C7FB0A" w14:textId="77777777" w:rsidR="003D5A18" w:rsidRPr="00F56C17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7DF6932F" w14:textId="1F2297C0" w:rsidR="003D5A18" w:rsidRPr="005B1FED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B1FED">
              <w:rPr>
                <w:rFonts w:ascii="Angsana New" w:hAnsi="Angsana New" w:cs="Angsana New" w:hint="cs"/>
                <w:sz w:val="30"/>
                <w:szCs w:val="30"/>
              </w:rPr>
              <w:t>327,50</w:t>
            </w:r>
            <w:r w:rsidRPr="005B1FE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D5A18" w:rsidRPr="0005261B" w14:paraId="666CE4C8" w14:textId="77777777" w:rsidTr="003D5A18">
        <w:tc>
          <w:tcPr>
            <w:tcW w:w="3240" w:type="dxa"/>
          </w:tcPr>
          <w:p w14:paraId="20860EA6" w14:textId="109ACF4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BE99096" w14:textId="77777777" w:rsidR="003D5A18" w:rsidRPr="0005261B" w:rsidRDefault="003D5A18" w:rsidP="00C8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ECB924" w14:textId="46C69908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18774D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44994E7E" w14:textId="47CF4F43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43" w:type="dxa"/>
          </w:tcPr>
          <w:p w14:paraId="4865061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A6E516" w14:textId="39EF9EE4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48" w:type="dxa"/>
          </w:tcPr>
          <w:p w14:paraId="2BAF6332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27D45B7" w14:textId="3A79CC5E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8,34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1AE83B13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A2F0738" w14:textId="793D6269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1,848</w:t>
            </w:r>
          </w:p>
        </w:tc>
        <w:tc>
          <w:tcPr>
            <w:tcW w:w="247" w:type="dxa"/>
          </w:tcPr>
          <w:p w14:paraId="5934CC7A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59955C0E" w14:textId="597160E8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67" w:type="dxa"/>
          </w:tcPr>
          <w:p w14:paraId="51F968F7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83CAA70" w14:textId="08757CF0" w:rsidR="003D5A18" w:rsidRPr="0005261B" w:rsidRDefault="003D5A18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A637B4D" w14:textId="77777777" w:rsidR="003D5A18" w:rsidRPr="0005261B" w:rsidRDefault="003D5A18" w:rsidP="00896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557E3966" w14:textId="143831CC" w:rsidR="003D5A18" w:rsidRPr="0005261B" w:rsidRDefault="003D5A18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11,187</w:t>
            </w:r>
          </w:p>
        </w:tc>
      </w:tr>
      <w:tr w:rsidR="006C2173" w:rsidRPr="0005261B" w14:paraId="146B289C" w14:textId="77777777" w:rsidTr="003D5A18">
        <w:tc>
          <w:tcPr>
            <w:tcW w:w="3240" w:type="dxa"/>
          </w:tcPr>
          <w:p w14:paraId="53740BAF" w14:textId="70C6CC08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3032D5E1" w14:textId="522C85FD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2173">
              <w:rPr>
                <w:rFonts w:ascii="Angsana New" w:hAnsi="Angsana New" w:cs="Angsana New"/>
                <w:i/>
                <w:iCs/>
                <w:noProof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25F11736" w14:textId="5A5CABAC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1435E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7B64BD19" w14:textId="19FB6558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D4D9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  <w:tc>
          <w:tcPr>
            <w:tcW w:w="243" w:type="dxa"/>
          </w:tcPr>
          <w:p w14:paraId="62B774A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302D4DB" w14:textId="26026CE6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15,082</w:t>
            </w:r>
          </w:p>
        </w:tc>
        <w:tc>
          <w:tcPr>
            <w:tcW w:w="248" w:type="dxa"/>
          </w:tcPr>
          <w:p w14:paraId="0EAC932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D95FE7C" w14:textId="3409CEFD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50A12E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6443C27" w14:textId="4FDC71DA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2C460DD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2C4B6B5" w14:textId="01B713D7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FA20EFB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72579C4" w14:textId="32102FB7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3BD3216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1C3766B0" w14:textId="32B1371B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BE7556">
              <w:rPr>
                <w:rFonts w:ascii="Angsana New" w:hAnsi="Angsana New" w:cs="Angsana New"/>
                <w:sz w:val="30"/>
                <w:szCs w:val="30"/>
              </w:rPr>
              <w:t>16,838</w:t>
            </w:r>
          </w:p>
        </w:tc>
      </w:tr>
      <w:tr w:rsidR="006C2173" w:rsidRPr="0005261B" w14:paraId="19BC3AA0" w14:textId="77777777" w:rsidTr="003D5A18">
        <w:tc>
          <w:tcPr>
            <w:tcW w:w="3240" w:type="dxa"/>
          </w:tcPr>
          <w:p w14:paraId="07C32F52" w14:textId="445EBAA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2BA48D22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FB1AE7" w14:textId="2943DDE6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D440002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64C142BD" w14:textId="512A51B0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2A29CB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D92487C" w14:textId="305D23AF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FF37A91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AB1C507" w14:textId="1C6609B6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right="-112"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(17,360)</w:t>
            </w:r>
          </w:p>
        </w:tc>
        <w:tc>
          <w:tcPr>
            <w:tcW w:w="250" w:type="dxa"/>
          </w:tcPr>
          <w:p w14:paraId="60E0416F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63B1964" w14:textId="4094BF70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449D18A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EF88E86" w14:textId="63DD2545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0807A0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BD64618" w14:textId="215D82FE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64BE19B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81ADDCF" w14:textId="4473A0F9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962FD">
              <w:rPr>
                <w:rFonts w:ascii="Angsana New" w:hAnsi="Angsana New" w:cs="Angsana New"/>
                <w:sz w:val="30"/>
                <w:szCs w:val="30"/>
              </w:rPr>
              <w:t>(17,360)</w:t>
            </w:r>
          </w:p>
        </w:tc>
      </w:tr>
      <w:tr w:rsidR="006C2173" w:rsidRPr="0005261B" w14:paraId="4A30DBCB" w14:textId="77777777" w:rsidTr="003D5A18">
        <w:tc>
          <w:tcPr>
            <w:tcW w:w="3240" w:type="dxa"/>
          </w:tcPr>
          <w:p w14:paraId="6521B93B" w14:textId="0D874A59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59CBF39C" w14:textId="0A339A75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68"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0BBA208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62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DE748A" w14:textId="62C71D41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  <w:p w14:paraId="391DA860" w14:textId="72588475" w:rsidR="006C2173" w:rsidRPr="00883F22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1D12F10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5948E3A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  <w:p w14:paraId="5F11F853" w14:textId="4F3CABB8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9,622</w:t>
            </w:r>
          </w:p>
        </w:tc>
        <w:tc>
          <w:tcPr>
            <w:tcW w:w="243" w:type="dxa"/>
          </w:tcPr>
          <w:p w14:paraId="4F706B9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A817C90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320F54E" w14:textId="0F2145DA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93,669</w:t>
            </w:r>
          </w:p>
        </w:tc>
        <w:tc>
          <w:tcPr>
            <w:tcW w:w="248" w:type="dxa"/>
          </w:tcPr>
          <w:p w14:paraId="026FAF8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698A5C1D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  <w:p w14:paraId="3C22A92E" w14:textId="249454EA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196,626</w:t>
            </w:r>
          </w:p>
        </w:tc>
        <w:tc>
          <w:tcPr>
            <w:tcW w:w="250" w:type="dxa"/>
          </w:tcPr>
          <w:p w14:paraId="18C124D4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77F6197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  <w:p w14:paraId="769897B8" w14:textId="7BFCACD5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34,550</w:t>
            </w:r>
          </w:p>
        </w:tc>
        <w:tc>
          <w:tcPr>
            <w:tcW w:w="247" w:type="dxa"/>
          </w:tcPr>
          <w:p w14:paraId="570168CD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382AA7B" w14:textId="77777777" w:rsidR="006C2173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3E8BBD1" w14:textId="5CCF9B38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3,705</w:t>
            </w:r>
          </w:p>
        </w:tc>
        <w:tc>
          <w:tcPr>
            <w:tcW w:w="267" w:type="dxa"/>
          </w:tcPr>
          <w:p w14:paraId="727A3D8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D8D3A0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523230" w14:textId="061277DE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15BFF41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51DCBB2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9389174" w14:textId="6D2BD1D5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338,172</w:t>
            </w:r>
          </w:p>
        </w:tc>
      </w:tr>
      <w:tr w:rsidR="006C2173" w:rsidRPr="0005261B" w14:paraId="14C07B16" w14:textId="77777777" w:rsidTr="003D5A18">
        <w:tc>
          <w:tcPr>
            <w:tcW w:w="3240" w:type="dxa"/>
          </w:tcPr>
          <w:p w14:paraId="4F6CCD9E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DC015D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8FC32" w14:textId="7E7EB3AE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8FBCD2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764B6FAB" w14:textId="486DC4CA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378</w:t>
            </w:r>
          </w:p>
        </w:tc>
        <w:tc>
          <w:tcPr>
            <w:tcW w:w="243" w:type="dxa"/>
          </w:tcPr>
          <w:p w14:paraId="4707F9D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8089DBA" w14:textId="60A82701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8A6D24">
              <w:rPr>
                <w:rFonts w:ascii="Angsana New" w:hAnsi="Angsana New" w:cs="Angsana New"/>
                <w:sz w:val="30"/>
                <w:szCs w:val="30"/>
                <w:cs/>
              </w:rPr>
              <w:t>855</w:t>
            </w:r>
          </w:p>
        </w:tc>
        <w:tc>
          <w:tcPr>
            <w:tcW w:w="248" w:type="dxa"/>
          </w:tcPr>
          <w:p w14:paraId="1D979C46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C52E9A4" w14:textId="06B3C902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896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09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73DA2BF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3D59872" w14:textId="39840902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96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89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04460EAE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EADE4B5" w14:textId="7834913B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A6D24">
              <w:rPr>
                <w:rFonts w:ascii="Angsana New" w:hAnsi="Angsana New" w:cs="Angsana New"/>
                <w:sz w:val="30"/>
                <w:szCs w:val="30"/>
                <w:cs/>
              </w:rPr>
              <w:t>269</w:t>
            </w:r>
          </w:p>
        </w:tc>
        <w:tc>
          <w:tcPr>
            <w:tcW w:w="267" w:type="dxa"/>
          </w:tcPr>
          <w:p w14:paraId="402BAFC6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703055C" w14:textId="0EDDEB58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9F190BB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434A4EDE" w14:textId="47D31336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896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488</w:t>
            </w:r>
          </w:p>
        </w:tc>
      </w:tr>
      <w:tr w:rsidR="006C2173" w:rsidRPr="0005261B" w14:paraId="7E001742" w14:textId="77777777" w:rsidTr="003D5A18">
        <w:tc>
          <w:tcPr>
            <w:tcW w:w="3240" w:type="dxa"/>
          </w:tcPr>
          <w:p w14:paraId="06FEC01D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457E1083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CDC0B" w14:textId="2D12CE38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C328516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</w:tcPr>
          <w:p w14:paraId="492876D5" w14:textId="221C1271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0639B0D" w14:textId="7E2272C3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8401B1C" w14:textId="37340B11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E5CF5C2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F4D0597" w14:textId="24C0C2B5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(7</w:t>
            </w:r>
            <w:r w:rsidRPr="00896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293)</w:t>
            </w:r>
          </w:p>
        </w:tc>
        <w:tc>
          <w:tcPr>
            <w:tcW w:w="250" w:type="dxa"/>
          </w:tcPr>
          <w:p w14:paraId="28DC6433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FCB30C" w14:textId="40EFD016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E6DA7E1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FCE3862" w14:textId="5D0A0BC9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555D2AF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03734" w14:textId="7C8E16B6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9D27F24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6B6432DC" w14:textId="3A535DD4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(7</w:t>
            </w:r>
            <w:r w:rsidRPr="00896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sz w:val="30"/>
                <w:szCs w:val="30"/>
                <w:cs/>
              </w:rPr>
              <w:t>293)</w:t>
            </w:r>
          </w:p>
        </w:tc>
      </w:tr>
      <w:tr w:rsidR="006C2173" w:rsidRPr="0005261B" w14:paraId="4AED19A4" w14:textId="77777777" w:rsidTr="003D5A18">
        <w:tc>
          <w:tcPr>
            <w:tcW w:w="3240" w:type="dxa"/>
          </w:tcPr>
          <w:p w14:paraId="64892A32" w14:textId="7461F9A0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594FD422" w14:textId="77777777" w:rsidR="006C2173" w:rsidRPr="00A96868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24BDAA" w14:textId="104C4716" w:rsidR="006C2173" w:rsidRPr="00883F22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8D2C7B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3F018C4" w14:textId="0774CF45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</w:t>
            </w:r>
            <w:r w:rsidRPr="008967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43" w:type="dxa"/>
          </w:tcPr>
          <w:p w14:paraId="7CF2E5E0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D69B7F1" w14:textId="789F0B0D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524</w:t>
            </w:r>
          </w:p>
        </w:tc>
        <w:tc>
          <w:tcPr>
            <w:tcW w:w="248" w:type="dxa"/>
          </w:tcPr>
          <w:p w14:paraId="2BC24BE1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57E5BA79" w14:textId="4FE30A03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197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42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232F959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38A8F54" w14:textId="3BE076BB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36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44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25A982AD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7306F5BF" w14:textId="071AB01C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D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8A6D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6D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974</w:t>
            </w:r>
          </w:p>
        </w:tc>
        <w:tc>
          <w:tcPr>
            <w:tcW w:w="267" w:type="dxa"/>
          </w:tcPr>
          <w:p w14:paraId="6D0E847D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0FDA306" w14:textId="70FE2ABD" w:rsidR="006C2173" w:rsidRPr="00A96868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686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D640181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009ABA63" w14:textId="065DE9AD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342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367</w:t>
            </w:r>
          </w:p>
        </w:tc>
      </w:tr>
      <w:tr w:rsidR="006C2173" w:rsidRPr="0005261B" w14:paraId="1E37D848" w14:textId="77777777" w:rsidTr="003D5A18">
        <w:tc>
          <w:tcPr>
            <w:tcW w:w="3240" w:type="dxa"/>
          </w:tcPr>
          <w:p w14:paraId="04FD92D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F878FD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F6A3B0" w14:textId="5EB92FED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F2542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3993455E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D901E3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A3A07" w14:textId="77777777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801133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C4AAAFA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78E00AC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1DBCCE1B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F3BB2F4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04D2FFA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36750C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034FE11" w14:textId="016AEF10" w:rsidR="006C2173" w:rsidRPr="0005261B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C038833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E8CE4F2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2173" w:rsidRPr="0005261B" w14:paraId="38845AA9" w14:textId="77777777" w:rsidTr="003D5A18">
        <w:trPr>
          <w:trHeight w:hRule="exact" w:val="389"/>
        </w:trPr>
        <w:tc>
          <w:tcPr>
            <w:tcW w:w="3240" w:type="dxa"/>
          </w:tcPr>
          <w:p w14:paraId="5F70F6C1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6FB6944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73796" w14:textId="15465A1B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EDC376F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1474ACF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10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70DA47E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16C3F95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0CFE762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32EC738B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41971C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F2EAC0E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4C8B8597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1F90D49D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2394DF3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B701E9F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7538E34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B8355EE" w14:textId="7777777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2173" w:rsidRPr="0005261B" w14:paraId="1A448908" w14:textId="77777777" w:rsidTr="003D5A18">
        <w:tc>
          <w:tcPr>
            <w:tcW w:w="3240" w:type="dxa"/>
          </w:tcPr>
          <w:p w14:paraId="4896DF02" w14:textId="65BED6F9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0EEC21E5" w14:textId="77777777" w:rsidR="006C2173" w:rsidRPr="005D4D9C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F632DB" w14:textId="36023D08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33,033</w:t>
            </w:r>
          </w:p>
        </w:tc>
        <w:tc>
          <w:tcPr>
            <w:tcW w:w="240" w:type="dxa"/>
            <w:vAlign w:val="bottom"/>
          </w:tcPr>
          <w:p w14:paraId="2609E150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044"/>
              </w:tabs>
              <w:spacing w:line="340" w:lineRule="exact"/>
              <w:ind w:left="-126" w:right="-115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64158729" w14:textId="3C2FDE0A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2,595</w:t>
            </w:r>
          </w:p>
        </w:tc>
        <w:tc>
          <w:tcPr>
            <w:tcW w:w="243" w:type="dxa"/>
            <w:vAlign w:val="bottom"/>
          </w:tcPr>
          <w:p w14:paraId="28EF2C94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7A8DE6D4" w14:textId="1365F2BD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9,803</w:t>
            </w:r>
          </w:p>
        </w:tc>
        <w:tc>
          <w:tcPr>
            <w:tcW w:w="248" w:type="dxa"/>
            <w:vAlign w:val="bottom"/>
          </w:tcPr>
          <w:p w14:paraId="30DD54A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3604FAB6" w14:textId="491DEC9D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30,658</w:t>
            </w:r>
          </w:p>
        </w:tc>
        <w:tc>
          <w:tcPr>
            <w:tcW w:w="250" w:type="dxa"/>
            <w:vAlign w:val="bottom"/>
          </w:tcPr>
          <w:p w14:paraId="7812D781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05E26355" w14:textId="1C0B2678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7,194</w:t>
            </w:r>
          </w:p>
        </w:tc>
        <w:tc>
          <w:tcPr>
            <w:tcW w:w="247" w:type="dxa"/>
            <w:vAlign w:val="bottom"/>
          </w:tcPr>
          <w:p w14:paraId="590963E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584AA5AE" w14:textId="72CF7E7E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615</w:t>
            </w:r>
          </w:p>
        </w:tc>
        <w:tc>
          <w:tcPr>
            <w:tcW w:w="267" w:type="dxa"/>
            <w:vAlign w:val="bottom"/>
          </w:tcPr>
          <w:p w14:paraId="42C2DB5A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4865EF0D" w14:textId="1D348AC2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47" w:type="dxa"/>
            <w:vAlign w:val="bottom"/>
          </w:tcPr>
          <w:p w14:paraId="09909A05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vAlign w:val="bottom"/>
          </w:tcPr>
          <w:p w14:paraId="0B71728F" w14:textId="03BBE602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84,682</w:t>
            </w:r>
          </w:p>
        </w:tc>
      </w:tr>
      <w:tr w:rsidR="006C2173" w:rsidRPr="0005261B" w14:paraId="4C7EC15E" w14:textId="77777777" w:rsidTr="003D5A18">
        <w:tc>
          <w:tcPr>
            <w:tcW w:w="3240" w:type="dxa"/>
            <w:vAlign w:val="bottom"/>
          </w:tcPr>
          <w:p w14:paraId="5249AA68" w14:textId="6477A2B2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1E9625D1" w14:textId="77777777" w:rsidR="006C2173" w:rsidRPr="008967AA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1B41F4" w14:textId="13DCF455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033</w:t>
            </w:r>
          </w:p>
        </w:tc>
        <w:tc>
          <w:tcPr>
            <w:tcW w:w="240" w:type="dxa"/>
            <w:vAlign w:val="bottom"/>
          </w:tcPr>
          <w:p w14:paraId="03BE163F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1044"/>
              </w:tabs>
              <w:spacing w:line="340" w:lineRule="exact"/>
              <w:ind w:left="-126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811E1" w14:textId="4EC308EB" w:rsidR="006C2173" w:rsidRPr="0005261B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217</w:t>
            </w:r>
          </w:p>
        </w:tc>
        <w:tc>
          <w:tcPr>
            <w:tcW w:w="243" w:type="dxa"/>
            <w:vAlign w:val="bottom"/>
          </w:tcPr>
          <w:p w14:paraId="6982B7E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79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D630F2" w14:textId="0632FDA2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908</w:t>
            </w:r>
          </w:p>
        </w:tc>
        <w:tc>
          <w:tcPr>
            <w:tcW w:w="248" w:type="dxa"/>
            <w:vAlign w:val="bottom"/>
          </w:tcPr>
          <w:p w14:paraId="7220A2CE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12B271" w14:textId="4B420B97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53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0" w:type="dxa"/>
            <w:vAlign w:val="bottom"/>
          </w:tcPr>
          <w:p w14:paraId="0D5491C4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68B139" w14:textId="4777067A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74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7" w:type="dxa"/>
            <w:vAlign w:val="bottom"/>
          </w:tcPr>
          <w:p w14:paraId="4B6380D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52AD98" w14:textId="027937D6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967A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34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</w:p>
        </w:tc>
        <w:tc>
          <w:tcPr>
            <w:tcW w:w="267" w:type="dxa"/>
            <w:vAlign w:val="bottom"/>
          </w:tcPr>
          <w:p w14:paraId="55DA8140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</w:tcPr>
          <w:p w14:paraId="3A9D56B5" w14:textId="2D024BA5" w:rsidR="006C2173" w:rsidRPr="008967AA" w:rsidRDefault="006C2173" w:rsidP="000B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7A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41142B28" w14:textId="77777777" w:rsidR="006C2173" w:rsidRPr="0005261B" w:rsidRDefault="006C2173" w:rsidP="006C2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C8695C" w14:textId="3B3F8221" w:rsidR="006C2173" w:rsidRPr="00883F22" w:rsidRDefault="006C2173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3F2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782</w:t>
            </w:r>
          </w:p>
        </w:tc>
      </w:tr>
    </w:tbl>
    <w:p w14:paraId="35CD0FE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8B2DBF" w:rsidRPr="0005261B" w:rsidSect="0093430D">
          <w:headerReference w:type="default" r:id="rId20"/>
          <w:footerReference w:type="defaul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6E8328B" w14:textId="58056884" w:rsidR="008B2DBF" w:rsidRPr="0005261B" w:rsidRDefault="008B2DBF" w:rsidP="00FA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A77962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 xml:space="preserve">ณ วันที่ </w:t>
      </w:r>
      <w:r w:rsidRPr="00A77962">
        <w:rPr>
          <w:rFonts w:ascii="Angsana New" w:hAnsi="Angsana New" w:cs="Angsana New" w:hint="cs"/>
          <w:spacing w:val="-2"/>
          <w:sz w:val="30"/>
          <w:szCs w:val="30"/>
        </w:rPr>
        <w:t xml:space="preserve">31 </w:t>
      </w:r>
      <w:r w:rsidRPr="00A779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66507F" w:rsidRPr="00A77962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613292" w:rsidRPr="00A77962">
        <w:rPr>
          <w:rFonts w:ascii="Angsana New" w:hAnsi="Angsana New" w:cs="Angsana New"/>
          <w:spacing w:val="-2"/>
          <w:sz w:val="30"/>
          <w:szCs w:val="30"/>
        </w:rPr>
        <w:t>8</w:t>
      </w:r>
      <w:r w:rsidR="0066507F" w:rsidRPr="00A77962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66507F" w:rsidRPr="00A779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="0066507F" w:rsidRPr="00A77962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613292" w:rsidRPr="00A77962">
        <w:rPr>
          <w:rFonts w:ascii="Angsana New" w:hAnsi="Angsana New" w:cs="Angsana New"/>
          <w:spacing w:val="-2"/>
          <w:sz w:val="30"/>
          <w:szCs w:val="30"/>
        </w:rPr>
        <w:t>7</w:t>
      </w:r>
      <w:r w:rsidRPr="00A7796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A77962" w:rsidRPr="00A77962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A77962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บริษัทได้จดจำนองที่ดิน เครื่องจักรและอุปกรณ์บางส่วนกับสถาบันการเงิน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ในประเทศหลายแห่งเพื่อเป็น</w:t>
      </w:r>
      <w:r w:rsidRPr="0005261B">
        <w:rPr>
          <w:rFonts w:ascii="Angsana New" w:hAnsi="Angsana New" w:cs="Angsana New" w:hint="cs"/>
          <w:spacing w:val="4"/>
          <w:sz w:val="30"/>
          <w:szCs w:val="30"/>
          <w:cs/>
        </w:rPr>
        <w:t>หลักประกันวงเงินสินเชื่อ</w:t>
      </w:r>
      <w:r w:rsidR="004813D8">
        <w:rPr>
          <w:rFonts w:ascii="Angsana New" w:hAnsi="Angsana New" w:cs="Angsana New"/>
          <w:spacing w:val="4"/>
          <w:sz w:val="30"/>
          <w:szCs w:val="30"/>
        </w:rPr>
        <w:t xml:space="preserve"> (</w:t>
      </w:r>
      <w:r w:rsidR="004813D8">
        <w:rPr>
          <w:rFonts w:ascii="Angsana New" w:hAnsi="Angsana New" w:cs="Angsana New" w:hint="cs"/>
          <w:spacing w:val="4"/>
          <w:sz w:val="30"/>
          <w:szCs w:val="30"/>
          <w:cs/>
        </w:rPr>
        <w:t>ดู</w:t>
      </w:r>
      <w:r w:rsidRPr="0005261B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หมายเหตุข้อ </w:t>
      </w:r>
      <w:r w:rsidRPr="0005261B">
        <w:rPr>
          <w:rFonts w:ascii="Angsana New" w:hAnsi="Angsana New" w:cs="Angsana New" w:hint="cs"/>
          <w:spacing w:val="4"/>
          <w:sz w:val="30"/>
          <w:szCs w:val="30"/>
        </w:rPr>
        <w:t>12</w:t>
      </w:r>
      <w:r w:rsidR="004813D8">
        <w:rPr>
          <w:rFonts w:ascii="Angsana New" w:hAnsi="Angsana New" w:cs="Angsana New"/>
          <w:spacing w:val="4"/>
          <w:sz w:val="30"/>
          <w:szCs w:val="30"/>
        </w:rPr>
        <w:t>)</w:t>
      </w:r>
    </w:p>
    <w:p w14:paraId="64E7AA4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29D2438A" w14:textId="77777777" w:rsidR="008B2DBF" w:rsidRPr="0005261B" w:rsidRDefault="008B2DBF" w:rsidP="00FA194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FA1943">
        <w:rPr>
          <w:rFonts w:ascii="Angsana New" w:hAnsi="Angsana New" w:hint="cs"/>
          <w:bCs/>
          <w:sz w:val="30"/>
          <w:szCs w:val="30"/>
          <w:cs/>
        </w:rPr>
        <w:t>สินทรัพย์ที่ใช้เป็นหลักประกัน</w:t>
      </w:r>
    </w:p>
    <w:p w14:paraId="0275D53C" w14:textId="77777777" w:rsidR="008B2DBF" w:rsidRDefault="008B2DBF" w:rsidP="0005261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96"/>
        <w:gridCol w:w="1098"/>
        <w:gridCol w:w="243"/>
        <w:gridCol w:w="1089"/>
        <w:gridCol w:w="270"/>
        <w:gridCol w:w="1098"/>
        <w:gridCol w:w="252"/>
        <w:gridCol w:w="1067"/>
      </w:tblGrid>
      <w:tr w:rsidR="00883F22" w:rsidRPr="0005261B" w14:paraId="4FAA96E6" w14:textId="77777777" w:rsidTr="00883F22">
        <w:tc>
          <w:tcPr>
            <w:tcW w:w="3240" w:type="dxa"/>
          </w:tcPr>
          <w:p w14:paraId="3641112B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6" w:type="dxa"/>
          </w:tcPr>
          <w:p w14:paraId="4743D76E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93C72EA" w14:textId="0AED28D3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11621D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7" w:type="dxa"/>
            <w:gridSpan w:val="3"/>
          </w:tcPr>
          <w:p w14:paraId="78EDA39C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F22" w:rsidRPr="0005261B" w14:paraId="542E295F" w14:textId="77777777" w:rsidTr="00883F22">
        <w:tc>
          <w:tcPr>
            <w:tcW w:w="3240" w:type="dxa"/>
          </w:tcPr>
          <w:p w14:paraId="5E6BDFE0" w14:textId="0FAFA6A6" w:rsidR="00883F22" w:rsidRPr="00883F22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3F2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83F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83F2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6" w:type="dxa"/>
          </w:tcPr>
          <w:p w14:paraId="43DD49B8" w14:textId="2480A3D0" w:rsidR="00883F22" w:rsidRPr="00883F22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3F2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14:paraId="6B788AE9" w14:textId="10AC7A52" w:rsidR="00883F22" w:rsidRPr="0005261B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A75F420" w14:textId="77777777" w:rsidR="00883F22" w:rsidRPr="0005261B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231D41" w14:textId="77777777" w:rsidR="00883F22" w:rsidRPr="0005261B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263834" w14:textId="77777777" w:rsidR="00883F22" w:rsidRPr="0005261B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470AD1" w14:textId="77777777" w:rsidR="00883F22" w:rsidRPr="0005261B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176CB4C" w14:textId="77777777" w:rsidR="00883F22" w:rsidRPr="0005261B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561CE25" w14:textId="77777777" w:rsidR="00883F22" w:rsidRPr="0005261B" w:rsidRDefault="00883F22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83F22" w:rsidRPr="0005261B" w14:paraId="29930CD2" w14:textId="77777777" w:rsidTr="00883F22">
        <w:tc>
          <w:tcPr>
            <w:tcW w:w="3240" w:type="dxa"/>
          </w:tcPr>
          <w:p w14:paraId="09F61534" w14:textId="77777777" w:rsidR="00883F22" w:rsidRPr="003713D4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97E615C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7" w:type="dxa"/>
            <w:gridSpan w:val="7"/>
          </w:tcPr>
          <w:p w14:paraId="409830C0" w14:textId="1B61FEF3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3F22" w:rsidRPr="0005261B" w14:paraId="2668BA8E" w14:textId="77777777" w:rsidTr="00883F22">
        <w:tc>
          <w:tcPr>
            <w:tcW w:w="3240" w:type="dxa"/>
          </w:tcPr>
          <w:p w14:paraId="095F8A51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896" w:type="dxa"/>
          </w:tcPr>
          <w:p w14:paraId="12E81FE9" w14:textId="2CE88CD2" w:rsidR="00883F22" w:rsidRPr="00883F22" w:rsidRDefault="00883F22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i/>
                <w:iCs/>
                <w:sz w:val="30"/>
                <w:szCs w:val="30"/>
              </w:rPr>
              <w:t>21</w:t>
            </w:r>
          </w:p>
        </w:tc>
        <w:tc>
          <w:tcPr>
            <w:tcW w:w="1098" w:type="dxa"/>
          </w:tcPr>
          <w:p w14:paraId="3149F77B" w14:textId="2069B8ED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6,216</w:t>
            </w:r>
          </w:p>
        </w:tc>
        <w:tc>
          <w:tcPr>
            <w:tcW w:w="243" w:type="dxa"/>
          </w:tcPr>
          <w:p w14:paraId="7DA7EA0B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DCAA953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14:paraId="52CE9C69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533804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252" w:type="dxa"/>
          </w:tcPr>
          <w:p w14:paraId="2298E36C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E596446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883F22" w:rsidRPr="0005261B" w14:paraId="54C8F55A" w14:textId="77777777" w:rsidTr="00883F22">
        <w:tc>
          <w:tcPr>
            <w:tcW w:w="3240" w:type="dxa"/>
          </w:tcPr>
          <w:p w14:paraId="1AC9AD5C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96" w:type="dxa"/>
          </w:tcPr>
          <w:p w14:paraId="672B7A74" w14:textId="7232D1B6" w:rsidR="00883F22" w:rsidRPr="00883F22" w:rsidRDefault="00883F22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8" w:type="dxa"/>
          </w:tcPr>
          <w:p w14:paraId="460C58BF" w14:textId="7B59A8FB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60,98</w:t>
            </w:r>
            <w:r w:rsidR="00A666E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62B5654F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FC844E" w14:textId="1BF3FDD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60,98</w:t>
            </w:r>
            <w:r w:rsidR="00A666E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96C80CC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295F17F" w14:textId="4A9BB7B0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65,5</w:t>
            </w:r>
            <w:r w:rsidR="00A666E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14:paraId="4D5E5161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664D194" w14:textId="0C99DACA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65,5</w:t>
            </w:r>
            <w:r w:rsidR="00A666E0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883F22" w:rsidRPr="0005261B" w14:paraId="4C99A07B" w14:textId="77777777" w:rsidTr="00883F22">
        <w:tc>
          <w:tcPr>
            <w:tcW w:w="3240" w:type="dxa"/>
          </w:tcPr>
          <w:p w14:paraId="3C796EB0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96" w:type="dxa"/>
          </w:tcPr>
          <w:p w14:paraId="16E77106" w14:textId="1023A49C" w:rsidR="00883F22" w:rsidRPr="00883F22" w:rsidRDefault="00883F22" w:rsidP="0088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3F22">
              <w:rPr>
                <w:rFonts w:ascii="Angsana New" w:hAnsi="Angsana New" w:cs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98" w:type="dxa"/>
          </w:tcPr>
          <w:p w14:paraId="19982C7B" w14:textId="0A05ADC1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43" w:type="dxa"/>
          </w:tcPr>
          <w:p w14:paraId="7DEF3CA7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5DF6C7EE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70" w:type="dxa"/>
          </w:tcPr>
          <w:p w14:paraId="5F60D9A3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18A3CCD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  <w:tc>
          <w:tcPr>
            <w:tcW w:w="252" w:type="dxa"/>
          </w:tcPr>
          <w:p w14:paraId="4F4B3E3E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49FAC17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</w:tr>
      <w:tr w:rsidR="00883F22" w:rsidRPr="0005261B" w14:paraId="0F4C487F" w14:textId="77777777" w:rsidTr="00883F22">
        <w:tc>
          <w:tcPr>
            <w:tcW w:w="3240" w:type="dxa"/>
          </w:tcPr>
          <w:p w14:paraId="3CAE7C61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dxa"/>
          </w:tcPr>
          <w:p w14:paraId="1F7AEF7A" w14:textId="77777777" w:rsidR="00883F22" w:rsidRPr="00E3112D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E66C15" w14:textId="611745D9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104,80</w:t>
            </w:r>
            <w:r w:rsidR="00A666E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7ECD291B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FAEFBF4" w14:textId="7C410ED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</w:t>
            </w:r>
            <w:r w:rsidR="00A666E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047EF5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2874324" w14:textId="5F605AE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100,19</w:t>
            </w:r>
            <w:r w:rsidR="00A666E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3A277027" w14:textId="77777777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16066B3A" w14:textId="7C01A3F6" w:rsidR="00883F22" w:rsidRPr="0005261B" w:rsidRDefault="00883F22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</w:t>
            </w:r>
            <w:r w:rsidR="00A666E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</w:t>
            </w:r>
          </w:p>
        </w:tc>
      </w:tr>
    </w:tbl>
    <w:p w14:paraId="0940ADEF" w14:textId="77777777" w:rsidR="00883F22" w:rsidRDefault="00883F22" w:rsidP="0005261B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F277B1B" w14:textId="6184B4A2" w:rsidR="008B2DBF" w:rsidRPr="0005261B" w:rsidRDefault="00E61A7D" w:rsidP="00FA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 w:rsidR="008B2DBF" w:rsidRPr="0005261B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</w:t>
      </w:r>
      <w:r w:rsidR="008B2DBF" w:rsidRPr="003D6E37">
        <w:rPr>
          <w:rFonts w:ascii="Angsana New" w:hAnsi="Angsana New" w:cs="Angsana New" w:hint="cs"/>
          <w:sz w:val="30"/>
          <w:szCs w:val="30"/>
          <w:cs/>
        </w:rPr>
        <w:t>เงิน</w:t>
      </w:r>
      <w:r w:rsidR="003D6E37" w:rsidRPr="003D6E37">
        <w:rPr>
          <w:rFonts w:ascii="Angsana New" w:hAnsi="Angsana New" w:cs="Angsana New"/>
          <w:sz w:val="30"/>
          <w:szCs w:val="30"/>
        </w:rPr>
        <w:t xml:space="preserve"> </w:t>
      </w:r>
      <w:r w:rsidR="006F1393" w:rsidRPr="006F1393">
        <w:rPr>
          <w:rFonts w:ascii="Angsana New" w:hAnsi="Angsana New" w:cs="Angsana New"/>
          <w:sz w:val="30"/>
          <w:szCs w:val="30"/>
        </w:rPr>
        <w:t>129</w:t>
      </w:r>
      <w:r w:rsidR="003D6E37" w:rsidRPr="003D6E37">
        <w:rPr>
          <w:rFonts w:ascii="Angsana New" w:hAnsi="Angsana New" w:cs="Angsana New"/>
          <w:sz w:val="30"/>
          <w:szCs w:val="30"/>
        </w:rPr>
        <w:t xml:space="preserve"> </w:t>
      </w:r>
      <w:r w:rsidR="008B2DBF" w:rsidRPr="003D6E3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D2B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A1943">
        <w:rPr>
          <w:rFonts w:ascii="Angsana New" w:hAnsi="Angsana New" w:cs="Angsana New"/>
          <w:spacing w:val="-4"/>
          <w:sz w:val="30"/>
          <w:szCs w:val="30"/>
        </w:rPr>
        <w:t xml:space="preserve">110 </w:t>
      </w:r>
      <w:r w:rsidRPr="00FA1943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FA194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A1943">
        <w:rPr>
          <w:rFonts w:ascii="Angsana New" w:hAnsi="Angsana New" w:cs="Angsana New" w:hint="cs"/>
          <w:spacing w:val="-4"/>
          <w:sz w:val="30"/>
          <w:szCs w:val="30"/>
          <w:cs/>
        </w:rPr>
        <w:t>ตามลำดับ</w:t>
      </w:r>
      <w:r w:rsidR="003D6E37" w:rsidRPr="00FA194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86FCD" w:rsidRPr="00FA1943">
        <w:rPr>
          <w:rFonts w:ascii="Angsana New" w:hAnsi="Angsana New" w:cs="Angsana New" w:hint="cs"/>
          <w:i/>
          <w:iCs/>
          <w:spacing w:val="-4"/>
          <w:sz w:val="30"/>
          <w:szCs w:val="30"/>
        </w:rPr>
        <w:t>(256</w:t>
      </w:r>
      <w:r w:rsidR="00613292" w:rsidRPr="00FA1943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B86FCD" w:rsidRPr="00FA1943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: </w:t>
      </w:r>
      <w:r w:rsidR="00613292" w:rsidRPr="00FA1943">
        <w:rPr>
          <w:rFonts w:ascii="Angsana New" w:hAnsi="Angsana New" w:cs="Angsana New"/>
          <w:i/>
          <w:iCs/>
          <w:spacing w:val="-4"/>
          <w:sz w:val="30"/>
          <w:szCs w:val="30"/>
        </w:rPr>
        <w:t>129</w:t>
      </w:r>
      <w:r w:rsidR="00B86FCD" w:rsidRPr="00FA1943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="00B86FCD" w:rsidRPr="00FA194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="006D2B08" w:rsidRPr="00FA194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FA194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และ </w:t>
      </w:r>
      <w:r w:rsidRPr="00FA194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110 </w:t>
      </w:r>
      <w:r w:rsidRPr="00FA194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FA194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FA194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ตามลำดับ</w:t>
      </w:r>
      <w:r w:rsidR="00B86FCD" w:rsidRPr="00FA1943">
        <w:rPr>
          <w:rFonts w:ascii="Angsana New" w:hAnsi="Angsana New" w:cs="Angsana New" w:hint="cs"/>
          <w:i/>
          <w:iCs/>
          <w:spacing w:val="-4"/>
          <w:sz w:val="30"/>
          <w:szCs w:val="30"/>
        </w:rPr>
        <w:t>)</w:t>
      </w:r>
      <w:r w:rsidR="003D6E37" w:rsidRPr="00FA194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B2DBF" w:rsidRPr="00FA1943">
        <w:rPr>
          <w:rFonts w:ascii="Angsana New" w:hAnsi="Angsana New" w:cs="Angsana New" w:hint="cs"/>
          <w:spacing w:val="-4"/>
          <w:sz w:val="30"/>
          <w:szCs w:val="30"/>
          <w:cs/>
        </w:rPr>
        <w:t>ซึ่งค้ำประกันโดยที่ดิน รวมทั้งสิ่งปลูกสร้าง</w:t>
      </w:r>
      <w:r w:rsidR="008B2DBF" w:rsidRPr="0005261B">
        <w:rPr>
          <w:rFonts w:ascii="Angsana New" w:hAnsi="Angsana New" w:cs="Angsana New" w:hint="cs"/>
          <w:sz w:val="30"/>
          <w:szCs w:val="30"/>
          <w:cs/>
        </w:rPr>
        <w:t>ที่มีอยู่และที่จ</w:t>
      </w:r>
      <w:r w:rsidR="00912733">
        <w:rPr>
          <w:rFonts w:ascii="Angsana New" w:hAnsi="Angsana New" w:cs="Angsana New" w:hint="cs"/>
          <w:sz w:val="30"/>
          <w:szCs w:val="30"/>
          <w:cs/>
        </w:rPr>
        <w:t>ะ</w:t>
      </w:r>
      <w:r w:rsidR="008B2DBF" w:rsidRPr="0005261B">
        <w:rPr>
          <w:rFonts w:ascii="Angsana New" w:hAnsi="Angsana New" w:cs="Angsana New" w:hint="cs"/>
          <w:sz w:val="30"/>
          <w:szCs w:val="30"/>
          <w:cs/>
        </w:rPr>
        <w:t xml:space="preserve">มีขึ้นในอนาคต และเครื่องจักรและอุปกรณ์บางส่วนของกลุ่มบริษัทและบริษัท </w:t>
      </w:r>
    </w:p>
    <w:p w14:paraId="0B7CD10C" w14:textId="0E16D31E" w:rsidR="008B2DBF" w:rsidRPr="00626C3A" w:rsidRDefault="008B2DBF" w:rsidP="00626C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6C70CE" w14:textId="28604674" w:rsidR="008B2DBF" w:rsidRPr="0005261B" w:rsidRDefault="008B2DBF" w:rsidP="00FA194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B72208" w:rsidRPr="0005261B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05261B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1307890" w14:textId="77777777" w:rsidR="008B2DBF" w:rsidRPr="006D2B08" w:rsidRDefault="008B2DBF" w:rsidP="00052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39"/>
        <w:gridCol w:w="1116"/>
        <w:gridCol w:w="254"/>
        <w:gridCol w:w="1095"/>
        <w:gridCol w:w="255"/>
        <w:gridCol w:w="1062"/>
      </w:tblGrid>
      <w:tr w:rsidR="008B2DBF" w:rsidRPr="0005261B" w14:paraId="7B515154" w14:textId="77777777" w:rsidTr="005340E7">
        <w:tc>
          <w:tcPr>
            <w:tcW w:w="2244" w:type="pct"/>
          </w:tcPr>
          <w:p w14:paraId="2B8DEB1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7E81268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7" w:type="pct"/>
          </w:tcPr>
          <w:p w14:paraId="3BAFD9F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449B92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E7D4A" w:rsidRPr="0005261B" w14:paraId="17D92457" w14:textId="77777777" w:rsidTr="005340E7">
        <w:tc>
          <w:tcPr>
            <w:tcW w:w="2244" w:type="pct"/>
          </w:tcPr>
          <w:p w14:paraId="79A9F1E2" w14:textId="27AE8AE1" w:rsidR="00DE7D4A" w:rsidRPr="0005261B" w:rsidRDefault="00EB1A5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A55B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A55B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</w:tcPr>
          <w:p w14:paraId="07B15A60" w14:textId="5EA4E030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0118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39E4BE50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65C7B3" w14:textId="142E7075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0118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36AAE031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677A30" w14:textId="476F3529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0118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20C75ABB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F082DD" w14:textId="0076A6FA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0118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E7D4A" w:rsidRPr="0005261B" w14:paraId="6E1A90EA" w14:textId="77777777" w:rsidTr="005340E7">
        <w:tc>
          <w:tcPr>
            <w:tcW w:w="2244" w:type="pct"/>
          </w:tcPr>
          <w:p w14:paraId="0053DF19" w14:textId="77777777" w:rsidR="00DE7D4A" w:rsidRPr="0005261B" w:rsidRDefault="00DE7D4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</w:tcPr>
          <w:p w14:paraId="2CA26C1E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118D" w:rsidRPr="0005261B" w14:paraId="1FB9E9FB" w14:textId="77777777" w:rsidTr="005340E7">
        <w:tc>
          <w:tcPr>
            <w:tcW w:w="2244" w:type="pct"/>
          </w:tcPr>
          <w:p w14:paraId="5D398952" w14:textId="1D46B9EB" w:rsidR="0070118D" w:rsidRPr="0005261B" w:rsidRDefault="0070118D" w:rsidP="0070118D">
            <w:pPr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355FB84" w14:textId="43EB15EF" w:rsidR="0070118D" w:rsidRPr="0005261B" w:rsidRDefault="0062027C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0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25,251</w:t>
            </w:r>
          </w:p>
        </w:tc>
        <w:tc>
          <w:tcPr>
            <w:tcW w:w="129" w:type="pct"/>
          </w:tcPr>
          <w:p w14:paraId="149E9993" w14:textId="77777777" w:rsidR="0070118D" w:rsidRPr="0005261B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764CBC" w14:textId="25C15CF3" w:rsidR="0070118D" w:rsidRPr="0005261B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137" w:type="pct"/>
          </w:tcPr>
          <w:p w14:paraId="0C6A81D8" w14:textId="77777777" w:rsidR="0070118D" w:rsidRPr="0005261B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6D040220" w14:textId="68828925" w:rsidR="0070118D" w:rsidRPr="0005261B" w:rsidRDefault="0062027C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02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20,904</w:t>
            </w:r>
          </w:p>
        </w:tc>
        <w:tc>
          <w:tcPr>
            <w:tcW w:w="138" w:type="pct"/>
          </w:tcPr>
          <w:p w14:paraId="4DD26A7A" w14:textId="77777777" w:rsidR="0070118D" w:rsidRPr="0005261B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C4BB70B" w14:textId="7795ACC1" w:rsidR="0070118D" w:rsidRPr="0005261B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625</w:t>
            </w:r>
          </w:p>
        </w:tc>
      </w:tr>
    </w:tbl>
    <w:p w14:paraId="3A51F283" w14:textId="77777777" w:rsidR="008B2DBF" w:rsidRPr="00626C3A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4D16B7F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D78E775" w14:textId="77DFE092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5261B">
        <w:rPr>
          <w:rFonts w:ascii="Angsana New" w:hAnsi="Angsana New" w:cs="Angsana New" w:hint="cs"/>
          <w:sz w:val="30"/>
          <w:szCs w:val="30"/>
        </w:rPr>
        <w:t xml:space="preserve">2541 </w:t>
      </w:r>
      <w:r w:rsidRPr="0005261B">
        <w:rPr>
          <w:rFonts w:ascii="Angsana New" w:hAnsi="Angsana New" w:cs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515756">
        <w:rPr>
          <w:rFonts w:ascii="Angsana New" w:hAnsi="Angsana New" w:cs="Angsana New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0254670C" w14:textId="77777777" w:rsidR="008B2DBF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B8E7E84" w14:textId="77777777" w:rsidR="00E61A7D" w:rsidRDefault="00E61A7D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5822C0A" w14:textId="77777777" w:rsidR="00E61A7D" w:rsidRDefault="00E61A7D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23614E4" w14:textId="77777777" w:rsidR="00E61A7D" w:rsidRPr="0005261B" w:rsidRDefault="00E61A7D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61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1099"/>
        <w:gridCol w:w="251"/>
        <w:gridCol w:w="1122"/>
        <w:gridCol w:w="264"/>
        <w:gridCol w:w="1080"/>
        <w:gridCol w:w="300"/>
        <w:gridCol w:w="1062"/>
      </w:tblGrid>
      <w:tr w:rsidR="008B2DBF" w:rsidRPr="0005261B" w14:paraId="143C0959" w14:textId="77777777" w:rsidTr="00535E04">
        <w:tc>
          <w:tcPr>
            <w:tcW w:w="4083" w:type="dxa"/>
            <w:vMerge w:val="restart"/>
            <w:tcBorders>
              <w:top w:val="nil"/>
            </w:tcBorders>
          </w:tcPr>
          <w:p w14:paraId="7B01EE47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141F1F78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472" w:type="dxa"/>
            <w:gridSpan w:val="3"/>
            <w:tcBorders>
              <w:top w:val="nil"/>
            </w:tcBorders>
          </w:tcPr>
          <w:p w14:paraId="09070AF3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nil"/>
            </w:tcBorders>
          </w:tcPr>
          <w:p w14:paraId="6E3BC346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  <w:tcBorders>
              <w:top w:val="nil"/>
            </w:tcBorders>
          </w:tcPr>
          <w:p w14:paraId="05BF3AB6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2B91F01" w14:textId="77777777" w:rsidTr="00535E04">
        <w:tc>
          <w:tcPr>
            <w:tcW w:w="4083" w:type="dxa"/>
            <w:vMerge/>
          </w:tcPr>
          <w:p w14:paraId="5E3F5BC5" w14:textId="77777777" w:rsidR="008B2DBF" w:rsidRPr="0016624D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3FB0767F" w14:textId="24E5D93E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118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6FBECF7C" w14:textId="77777777" w:rsidR="008B2DBF" w:rsidRPr="0016624D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62AB0BA" w14:textId="4B1642DF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11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2ECA799B" w14:textId="77777777" w:rsidR="008B2DBF" w:rsidRPr="0016624D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80554" w14:textId="6847EB6C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118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14:paraId="50E12F12" w14:textId="77777777" w:rsidR="008B2DBF" w:rsidRPr="0016624D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9D7B149" w14:textId="14523D4D" w:rsidR="008B2DBF" w:rsidRPr="0016624D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11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B2DBF" w:rsidRPr="0005261B" w14:paraId="2F468515" w14:textId="77777777" w:rsidTr="00535E04">
        <w:tc>
          <w:tcPr>
            <w:tcW w:w="4083" w:type="dxa"/>
          </w:tcPr>
          <w:p w14:paraId="62E728E7" w14:textId="77777777" w:rsidR="008B2DBF" w:rsidRPr="0016624D" w:rsidRDefault="008B2DBF" w:rsidP="000526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8" w:type="dxa"/>
            <w:gridSpan w:val="7"/>
          </w:tcPr>
          <w:p w14:paraId="591900F4" w14:textId="77777777" w:rsidR="008B2DBF" w:rsidRPr="0016624D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24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118D" w:rsidRPr="0005261B" w14:paraId="1F0EE7A8" w14:textId="77777777" w:rsidTr="005340E7">
        <w:tc>
          <w:tcPr>
            <w:tcW w:w="4083" w:type="dxa"/>
          </w:tcPr>
          <w:p w14:paraId="3F6C3472" w14:textId="77777777" w:rsidR="0070118D" w:rsidRPr="0016624D" w:rsidRDefault="0070118D" w:rsidP="0070118D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624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9" w:type="dxa"/>
            <w:vAlign w:val="bottom"/>
          </w:tcPr>
          <w:p w14:paraId="3524CDA2" w14:textId="5F85A74E" w:rsidR="0070118D" w:rsidRPr="0070118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18D">
              <w:rPr>
                <w:rFonts w:asciiTheme="majorBidi" w:hAnsiTheme="majorBidi" w:cstheme="majorBidi"/>
                <w:sz w:val="30"/>
                <w:szCs w:val="30"/>
              </w:rPr>
              <w:t>25,014</w:t>
            </w:r>
          </w:p>
        </w:tc>
        <w:tc>
          <w:tcPr>
            <w:tcW w:w="251" w:type="dxa"/>
          </w:tcPr>
          <w:p w14:paraId="5FF19FFC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5393621C" w14:textId="79976B44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22,412</w:t>
            </w:r>
          </w:p>
        </w:tc>
        <w:tc>
          <w:tcPr>
            <w:tcW w:w="264" w:type="dxa"/>
          </w:tcPr>
          <w:p w14:paraId="5827A4A9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E4D518" w14:textId="7D789C0C" w:rsidR="0070118D" w:rsidRPr="0016624D" w:rsidRDefault="00082D9F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82D9F">
              <w:rPr>
                <w:rFonts w:asciiTheme="majorBidi" w:hAnsiTheme="majorBidi" w:cstheme="majorBidi"/>
                <w:sz w:val="30"/>
                <w:szCs w:val="30"/>
              </w:rPr>
              <w:t>20,625</w:t>
            </w:r>
          </w:p>
        </w:tc>
        <w:tc>
          <w:tcPr>
            <w:tcW w:w="300" w:type="dxa"/>
          </w:tcPr>
          <w:p w14:paraId="7CCFAA32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C12E02" w14:textId="0B45390F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18,712</w:t>
            </w:r>
          </w:p>
        </w:tc>
      </w:tr>
      <w:tr w:rsidR="0070118D" w:rsidRPr="0005261B" w14:paraId="166355D7" w14:textId="77777777" w:rsidTr="005340E7">
        <w:tc>
          <w:tcPr>
            <w:tcW w:w="4083" w:type="dxa"/>
          </w:tcPr>
          <w:p w14:paraId="19D9E536" w14:textId="77777777" w:rsidR="0070118D" w:rsidRPr="0016624D" w:rsidRDefault="0070118D" w:rsidP="0070118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99" w:type="dxa"/>
            <w:vAlign w:val="bottom"/>
          </w:tcPr>
          <w:p w14:paraId="573AFF8A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D6A3072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3DD13AB0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1EC55166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07945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</w:tcPr>
          <w:p w14:paraId="62C8FCEB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39BADB2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18D" w:rsidRPr="0005261B" w14:paraId="3CCED670" w14:textId="77777777" w:rsidTr="00535E04">
        <w:tc>
          <w:tcPr>
            <w:tcW w:w="4083" w:type="dxa"/>
          </w:tcPr>
          <w:p w14:paraId="7BE0DA37" w14:textId="77777777" w:rsidR="0070118D" w:rsidRPr="0016624D" w:rsidRDefault="0070118D" w:rsidP="0070118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99" w:type="dxa"/>
            <w:tcBorders>
              <w:bottom w:val="nil"/>
            </w:tcBorders>
          </w:tcPr>
          <w:p w14:paraId="7C206A43" w14:textId="0370E0CE" w:rsidR="0070118D" w:rsidRPr="0016624D" w:rsidRDefault="00082D9F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82D9F"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  <w:tc>
          <w:tcPr>
            <w:tcW w:w="251" w:type="dxa"/>
          </w:tcPr>
          <w:p w14:paraId="029976F8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5475A77D" w14:textId="79AC93E3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3,622</w:t>
            </w:r>
          </w:p>
        </w:tc>
        <w:tc>
          <w:tcPr>
            <w:tcW w:w="264" w:type="dxa"/>
          </w:tcPr>
          <w:p w14:paraId="40A7445F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F6D8CF" w14:textId="368F5B76" w:rsidR="0070118D" w:rsidRPr="0016624D" w:rsidRDefault="00082D9F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82D9F">
              <w:rPr>
                <w:rFonts w:asciiTheme="majorBidi" w:hAnsiTheme="majorBidi" w:cstheme="majorBidi"/>
                <w:sz w:val="30"/>
                <w:szCs w:val="30"/>
              </w:rPr>
              <w:t>2,395</w:t>
            </w:r>
          </w:p>
        </w:tc>
        <w:tc>
          <w:tcPr>
            <w:tcW w:w="300" w:type="dxa"/>
          </w:tcPr>
          <w:p w14:paraId="77E87767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2C39B483" w14:textId="23635BFD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2,973</w:t>
            </w:r>
          </w:p>
        </w:tc>
      </w:tr>
      <w:tr w:rsidR="0070118D" w:rsidRPr="0005261B" w14:paraId="7D434E3A" w14:textId="77777777" w:rsidTr="00535E04">
        <w:tc>
          <w:tcPr>
            <w:tcW w:w="4083" w:type="dxa"/>
          </w:tcPr>
          <w:p w14:paraId="66056026" w14:textId="77777777" w:rsidR="0070118D" w:rsidRPr="0016624D" w:rsidRDefault="0070118D" w:rsidP="0070118D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77468D5C" w14:textId="2847F4E0" w:rsidR="0070118D" w:rsidRPr="0016624D" w:rsidRDefault="00082D9F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82D9F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51" w:type="dxa"/>
            <w:tcBorders>
              <w:bottom w:val="nil"/>
            </w:tcBorders>
          </w:tcPr>
          <w:p w14:paraId="68A9F06A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5A790539" w14:textId="14F5E424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4" w:type="dxa"/>
            <w:tcBorders>
              <w:bottom w:val="nil"/>
            </w:tcBorders>
          </w:tcPr>
          <w:p w14:paraId="6FCA3911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FC2774" w14:textId="39A5B287" w:rsidR="0070118D" w:rsidRPr="0016624D" w:rsidRDefault="00082D9F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82D9F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300" w:type="dxa"/>
            <w:tcBorders>
              <w:bottom w:val="nil"/>
            </w:tcBorders>
          </w:tcPr>
          <w:p w14:paraId="538264BB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C5F40BC" w14:textId="0815229B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70118D" w:rsidRPr="0005261B" w14:paraId="6936F8F4" w14:textId="77777777" w:rsidTr="00535E04">
        <w:trPr>
          <w:trHeight w:val="50"/>
        </w:trPr>
        <w:tc>
          <w:tcPr>
            <w:tcW w:w="4083" w:type="dxa"/>
          </w:tcPr>
          <w:p w14:paraId="1A1CF06C" w14:textId="77777777" w:rsidR="0070118D" w:rsidRPr="0016624D" w:rsidRDefault="0070118D" w:rsidP="0070118D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634021B2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2E5987ED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3BC055E8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CAC71B5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931115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4B0334C9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50CDAE9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18D" w:rsidRPr="0005261B" w14:paraId="56212B38" w14:textId="77777777" w:rsidTr="00535E04">
        <w:tc>
          <w:tcPr>
            <w:tcW w:w="4083" w:type="dxa"/>
          </w:tcPr>
          <w:p w14:paraId="7CF9A073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0F8D46A1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39DB42DD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2BA0F0DA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844A97F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273FDB" w14:textId="534A3A87" w:rsidR="0070118D" w:rsidRPr="0016624D" w:rsidRDefault="0070118D" w:rsidP="000B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45C9A2C7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3768D8C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18D" w:rsidRPr="0005261B" w14:paraId="449E0064" w14:textId="77777777" w:rsidTr="005340E7">
        <w:tc>
          <w:tcPr>
            <w:tcW w:w="4083" w:type="dxa"/>
          </w:tcPr>
          <w:p w14:paraId="5183EABE" w14:textId="77777777" w:rsidR="0070118D" w:rsidRPr="0016624D" w:rsidRDefault="0070118D" w:rsidP="0070118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4"/>
              </w:tabs>
              <w:ind w:left="344" w:right="-13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1662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CD16E56" w14:textId="351B3C45" w:rsidR="0070118D" w:rsidRPr="0016624D" w:rsidRDefault="00477274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77274">
              <w:rPr>
                <w:rFonts w:asciiTheme="majorBidi" w:hAnsiTheme="majorBidi" w:cstheme="majorBidi"/>
                <w:sz w:val="30"/>
                <w:szCs w:val="30"/>
              </w:rPr>
              <w:t>(472)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982C7FD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bottom"/>
          </w:tcPr>
          <w:p w14:paraId="493EFA38" w14:textId="3ECAA5AB" w:rsidR="0070118D" w:rsidRPr="0016624D" w:rsidRDefault="0070118D" w:rsidP="0057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01210DC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1D8B96" w14:textId="3953BB1E" w:rsidR="0070118D" w:rsidRPr="0016624D" w:rsidRDefault="0062027C" w:rsidP="000B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2880ADCB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B981657" w14:textId="1DD57329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</w:tr>
      <w:tr w:rsidR="0070118D" w:rsidRPr="0005261B" w14:paraId="636E096C" w14:textId="77777777" w:rsidTr="005340E7">
        <w:tc>
          <w:tcPr>
            <w:tcW w:w="4083" w:type="dxa"/>
          </w:tcPr>
          <w:p w14:paraId="7C81CEAC" w14:textId="77777777" w:rsidR="0070118D" w:rsidRPr="0016624D" w:rsidRDefault="0070118D" w:rsidP="0070118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4"/>
              </w:tabs>
              <w:ind w:left="344" w:right="-13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1662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AE28E3A" w14:textId="680142C7" w:rsidR="0070118D" w:rsidRPr="0016624D" w:rsidRDefault="00477274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77274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007716B9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bottom"/>
          </w:tcPr>
          <w:p w14:paraId="73AF6DE7" w14:textId="2EEF14FE" w:rsidR="0070118D" w:rsidRPr="0016624D" w:rsidRDefault="0070118D" w:rsidP="00576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(2,023)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C1827B0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B75831" w14:textId="5C3E3468" w:rsidR="0070118D" w:rsidRPr="0016624D" w:rsidRDefault="0062027C" w:rsidP="000B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55BF0DB1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D7D1A7E" w14:textId="0BEC57E9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(2,023)</w:t>
            </w:r>
          </w:p>
        </w:tc>
      </w:tr>
      <w:tr w:rsidR="0070118D" w:rsidRPr="0005261B" w14:paraId="1ECEE896" w14:textId="77777777" w:rsidTr="0016624D">
        <w:trPr>
          <w:trHeight w:val="56"/>
        </w:trPr>
        <w:tc>
          <w:tcPr>
            <w:tcW w:w="4083" w:type="dxa"/>
          </w:tcPr>
          <w:p w14:paraId="0F6C502D" w14:textId="77777777" w:rsidR="0070118D" w:rsidRPr="0016624D" w:rsidRDefault="0070118D" w:rsidP="0070118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left" w:pos="524"/>
              </w:tabs>
              <w:ind w:left="344" w:right="-13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94C7CF4" w14:textId="49BA650F" w:rsidR="0070118D" w:rsidRPr="0016624D" w:rsidRDefault="00477274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77274">
              <w:rPr>
                <w:rFonts w:asciiTheme="majorBidi" w:hAnsiTheme="majorBidi" w:cstheme="majorBidi"/>
                <w:sz w:val="30"/>
                <w:szCs w:val="30"/>
              </w:rPr>
              <w:t>(179)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66275BC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bottom"/>
          </w:tcPr>
          <w:p w14:paraId="5A4B5FA6" w14:textId="51EC6A09" w:rsidR="0070118D" w:rsidRPr="0016624D" w:rsidRDefault="0070118D" w:rsidP="00496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8A13F8B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0F81F9" w14:textId="596D50B2" w:rsidR="0070118D" w:rsidRPr="0016624D" w:rsidRDefault="0062027C" w:rsidP="000B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56FA1C6D" w14:textId="77777777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54215BE3" w14:textId="51EA45E9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</w:tr>
      <w:tr w:rsidR="0070118D" w:rsidRPr="00872254" w14:paraId="20736E17" w14:textId="77777777" w:rsidTr="005340E7">
        <w:tc>
          <w:tcPr>
            <w:tcW w:w="4083" w:type="dxa"/>
            <w:tcBorders>
              <w:top w:val="nil"/>
            </w:tcBorders>
          </w:tcPr>
          <w:p w14:paraId="02BD8329" w14:textId="77777777" w:rsidR="0070118D" w:rsidRPr="0016624D" w:rsidRDefault="0070118D" w:rsidP="0070118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bottom"/>
          </w:tcPr>
          <w:p w14:paraId="3B5D6601" w14:textId="469E87EE" w:rsidR="0070118D" w:rsidRPr="0016624D" w:rsidRDefault="00082D9F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82D9F">
              <w:rPr>
                <w:rFonts w:asciiTheme="majorBidi" w:hAnsiTheme="majorBidi" w:cstheme="majorBidi"/>
                <w:sz w:val="30"/>
                <w:szCs w:val="30"/>
              </w:rPr>
              <w:t>(2,923)</w:t>
            </w:r>
          </w:p>
        </w:tc>
        <w:tc>
          <w:tcPr>
            <w:tcW w:w="251" w:type="dxa"/>
            <w:tcBorders>
              <w:top w:val="nil"/>
            </w:tcBorders>
          </w:tcPr>
          <w:p w14:paraId="091F115B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vAlign w:val="bottom"/>
          </w:tcPr>
          <w:p w14:paraId="07E98423" w14:textId="7E8CFAC1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(1,555)</w:t>
            </w:r>
          </w:p>
        </w:tc>
        <w:tc>
          <w:tcPr>
            <w:tcW w:w="264" w:type="dxa"/>
            <w:tcBorders>
              <w:top w:val="nil"/>
            </w:tcBorders>
          </w:tcPr>
          <w:p w14:paraId="247EEF69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4B34791" w14:textId="374DA8DB" w:rsidR="0070118D" w:rsidRPr="0016624D" w:rsidRDefault="0062027C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2027C">
              <w:rPr>
                <w:rFonts w:asciiTheme="majorBidi" w:hAnsiTheme="majorBidi" w:cstheme="majorBidi"/>
                <w:sz w:val="30"/>
                <w:szCs w:val="30"/>
              </w:rPr>
              <w:t>(2,608)</w:t>
            </w:r>
          </w:p>
        </w:tc>
        <w:tc>
          <w:tcPr>
            <w:tcW w:w="300" w:type="dxa"/>
            <w:tcBorders>
              <w:top w:val="nil"/>
            </w:tcBorders>
          </w:tcPr>
          <w:p w14:paraId="5CCD56E6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14:paraId="4C8B8B7F" w14:textId="55C8ACD1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sz w:val="30"/>
                <w:szCs w:val="30"/>
              </w:rPr>
              <w:t>(1,495)</w:t>
            </w:r>
          </w:p>
        </w:tc>
      </w:tr>
      <w:tr w:rsidR="0070118D" w:rsidRPr="00872254" w14:paraId="1B87E618" w14:textId="77777777" w:rsidTr="005340E7">
        <w:tc>
          <w:tcPr>
            <w:tcW w:w="4083" w:type="dxa"/>
          </w:tcPr>
          <w:p w14:paraId="075331DD" w14:textId="77777777" w:rsidR="0070118D" w:rsidRPr="0016624D" w:rsidRDefault="0070118D" w:rsidP="0070118D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CA608" w14:textId="399B3435" w:rsidR="0070118D" w:rsidRPr="0016624D" w:rsidRDefault="00082D9F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2D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25,251</w:t>
            </w:r>
          </w:p>
        </w:tc>
        <w:tc>
          <w:tcPr>
            <w:tcW w:w="251" w:type="dxa"/>
            <w:tcBorders>
              <w:bottom w:val="nil"/>
            </w:tcBorders>
          </w:tcPr>
          <w:p w14:paraId="036A43F9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E4A60" w14:textId="275F150A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25,014</w:t>
            </w:r>
          </w:p>
        </w:tc>
        <w:tc>
          <w:tcPr>
            <w:tcW w:w="264" w:type="dxa"/>
            <w:tcBorders>
              <w:bottom w:val="nil"/>
            </w:tcBorders>
          </w:tcPr>
          <w:p w14:paraId="05381115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3FBB0" w14:textId="427B445F" w:rsidR="0070118D" w:rsidRPr="0016624D" w:rsidRDefault="0062027C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02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20,904</w:t>
            </w:r>
          </w:p>
        </w:tc>
        <w:tc>
          <w:tcPr>
            <w:tcW w:w="300" w:type="dxa"/>
            <w:tcBorders>
              <w:bottom w:val="nil"/>
            </w:tcBorders>
          </w:tcPr>
          <w:p w14:paraId="750B7D74" w14:textId="77777777" w:rsidR="0070118D" w:rsidRPr="0016624D" w:rsidRDefault="0070118D" w:rsidP="00701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8C845" w14:textId="61D77132" w:rsidR="0070118D" w:rsidRPr="0016624D" w:rsidRDefault="0070118D" w:rsidP="00701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20,625</w:t>
            </w:r>
          </w:p>
        </w:tc>
      </w:tr>
    </w:tbl>
    <w:p w14:paraId="65F957DE" w14:textId="2ACDA82E" w:rsidR="008B2DBF" w:rsidRPr="00E61A7D" w:rsidRDefault="008B2DBF" w:rsidP="0005261B">
      <w:pPr>
        <w:rPr>
          <w:rFonts w:ascii="Angsana New" w:hAnsi="Angsana New" w:cs="Angsana New"/>
          <w:sz w:val="32"/>
          <w:szCs w:val="32"/>
        </w:rPr>
      </w:pPr>
    </w:p>
    <w:tbl>
      <w:tblPr>
        <w:tblW w:w="9269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70"/>
        <w:gridCol w:w="929"/>
        <w:gridCol w:w="273"/>
        <w:gridCol w:w="1047"/>
      </w:tblGrid>
      <w:tr w:rsidR="008B2DBF" w:rsidRPr="0005261B" w14:paraId="702F9E6F" w14:textId="77777777" w:rsidTr="004B7C7C">
        <w:tc>
          <w:tcPr>
            <w:tcW w:w="4320" w:type="dxa"/>
            <w:vMerge w:val="restart"/>
          </w:tcPr>
          <w:p w14:paraId="29ACDD1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67AA24A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054CF31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416535A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1788A50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E7D4A" w:rsidRPr="0005261B" w14:paraId="65BEA39A" w14:textId="77777777" w:rsidTr="004B7C7C">
        <w:tc>
          <w:tcPr>
            <w:tcW w:w="4320" w:type="dxa"/>
            <w:vMerge/>
          </w:tcPr>
          <w:p w14:paraId="6DDDFE8F" w14:textId="77777777" w:rsidR="00DE7D4A" w:rsidRPr="0005261B" w:rsidRDefault="00DE7D4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BA610" w14:textId="23388E63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D17E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A9EA63B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5BE6FE" w14:textId="69918B98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D17E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B99C01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6A2A46A" w14:textId="32D58D82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D17E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788A2602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E12112" w14:textId="08F18B30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D17E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E7D4A" w:rsidRPr="0005261B" w14:paraId="77825976" w14:textId="77777777" w:rsidTr="005340E7">
        <w:tc>
          <w:tcPr>
            <w:tcW w:w="4320" w:type="dxa"/>
          </w:tcPr>
          <w:p w14:paraId="5D9732A5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49" w:type="dxa"/>
            <w:gridSpan w:val="7"/>
          </w:tcPr>
          <w:p w14:paraId="0C7ECCC5" w14:textId="77777777" w:rsidR="00DE7D4A" w:rsidRPr="0005261B" w:rsidRDefault="00DE7D4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D17E8" w:rsidRPr="0005261B" w14:paraId="6023A851" w14:textId="77777777" w:rsidTr="004B7C7C">
        <w:tc>
          <w:tcPr>
            <w:tcW w:w="4320" w:type="dxa"/>
          </w:tcPr>
          <w:p w14:paraId="5EAEF109" w14:textId="77777777" w:rsidR="00CD17E8" w:rsidRPr="0005261B" w:rsidRDefault="00CD17E8" w:rsidP="00CD17E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7861D922" w14:textId="46C76E9C" w:rsidR="00CD17E8" w:rsidRPr="0005261B" w:rsidRDefault="0062027C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027C">
              <w:rPr>
                <w:rFonts w:ascii="Angsana New" w:hAnsi="Angsana New" w:cs="Angsana New"/>
                <w:sz w:val="30"/>
                <w:szCs w:val="30"/>
              </w:rPr>
              <w:t>1.90 - 2.46</w:t>
            </w:r>
          </w:p>
        </w:tc>
        <w:tc>
          <w:tcPr>
            <w:tcW w:w="236" w:type="dxa"/>
          </w:tcPr>
          <w:p w14:paraId="5CD3D8A6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2B3657" w14:textId="73802492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- 2.73</w:t>
            </w:r>
          </w:p>
        </w:tc>
        <w:tc>
          <w:tcPr>
            <w:tcW w:w="270" w:type="dxa"/>
          </w:tcPr>
          <w:p w14:paraId="02D07FE0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9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3C666CE" w14:textId="01CA9BD7" w:rsidR="00CD17E8" w:rsidRPr="0005261B" w:rsidRDefault="0062027C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027C">
              <w:rPr>
                <w:rFonts w:ascii="Angsana New" w:hAnsi="Angsana New" w:cs="Angsana New"/>
                <w:sz w:val="30"/>
                <w:szCs w:val="30"/>
              </w:rPr>
              <w:t>2.46</w:t>
            </w:r>
          </w:p>
        </w:tc>
        <w:tc>
          <w:tcPr>
            <w:tcW w:w="273" w:type="dxa"/>
          </w:tcPr>
          <w:p w14:paraId="3D62A9AE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D145593" w14:textId="12A15663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2.46</w:t>
            </w:r>
          </w:p>
        </w:tc>
      </w:tr>
      <w:tr w:rsidR="00CD17E8" w:rsidRPr="0005261B" w14:paraId="3900A075" w14:textId="77777777" w:rsidTr="004B7C7C">
        <w:tc>
          <w:tcPr>
            <w:tcW w:w="4320" w:type="dxa"/>
          </w:tcPr>
          <w:p w14:paraId="52FD02F1" w14:textId="77777777" w:rsidR="00CD17E8" w:rsidRPr="0005261B" w:rsidRDefault="00CD17E8" w:rsidP="00CD17E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4F66B762" w14:textId="6A820DA1" w:rsidR="00CD17E8" w:rsidRPr="0005261B" w:rsidRDefault="007C74B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74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29610A8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9BFA5" w14:textId="49892695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9E2C7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54DAADC" w14:textId="7DB61864" w:rsidR="00CD17E8" w:rsidRPr="0005261B" w:rsidRDefault="0062027C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027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5FA08719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C6BA75F" w14:textId="70153D70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CD17E8" w:rsidRPr="0005261B" w14:paraId="54BF68C9" w14:textId="77777777" w:rsidTr="004B7C7C">
        <w:tc>
          <w:tcPr>
            <w:tcW w:w="4320" w:type="dxa"/>
          </w:tcPr>
          <w:p w14:paraId="68188424" w14:textId="77777777" w:rsidR="00CD17E8" w:rsidRPr="0005261B" w:rsidRDefault="00CD17E8" w:rsidP="00CD17E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F92388A" w14:textId="6211336D" w:rsidR="00CD17E8" w:rsidRPr="0005261B" w:rsidRDefault="0062027C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027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9686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027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9686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027C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14:paraId="778FC957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2C0C2F" w14:textId="06D7511B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EDC5166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752B863A" w14:textId="0D464569" w:rsidR="00CD17E8" w:rsidRPr="0005261B" w:rsidRDefault="0062027C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027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9686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027C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9686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027C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3" w:type="dxa"/>
          </w:tcPr>
          <w:p w14:paraId="21C9468C" w14:textId="77777777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1A43CDB" w14:textId="10B47D08" w:rsidR="00CD17E8" w:rsidRPr="0005261B" w:rsidRDefault="00CD17E8" w:rsidP="00CD1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</w:tbl>
    <w:p w14:paraId="4E23CEF2" w14:textId="77777777" w:rsidR="008B2DBF" w:rsidRPr="00E61A7D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="Angsana New" w:hAnsi="Angsana New" w:cs="Angsana New"/>
          <w:sz w:val="30"/>
          <w:szCs w:val="30"/>
        </w:rPr>
      </w:pPr>
    </w:p>
    <w:p w14:paraId="4EC6F148" w14:textId="77777777" w:rsidR="008B2DBF" w:rsidRPr="00E61A7D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1A7D">
        <w:rPr>
          <w:rFonts w:ascii="Angsana New" w:hAnsi="Angsana New" w:cs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123290E" w14:textId="77777777" w:rsidR="008B2DBF" w:rsidRPr="00E61A7D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EAC604" w14:textId="46F57887" w:rsidR="008B2DBF" w:rsidRPr="0007575A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7575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07575A">
        <w:rPr>
          <w:rFonts w:ascii="Angsana New" w:hAnsi="Angsana New" w:cs="Angsana New" w:hint="cs"/>
          <w:sz w:val="30"/>
          <w:szCs w:val="30"/>
        </w:rPr>
        <w:t xml:space="preserve">31 </w:t>
      </w:r>
      <w:r w:rsidRPr="0007575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7575A">
        <w:rPr>
          <w:rFonts w:ascii="Angsana New" w:hAnsi="Angsana New" w:cs="Angsana New" w:hint="cs"/>
          <w:sz w:val="30"/>
          <w:szCs w:val="30"/>
        </w:rPr>
        <w:t>256</w:t>
      </w:r>
      <w:r w:rsidR="00CD17E8" w:rsidRPr="0007575A">
        <w:rPr>
          <w:rFonts w:ascii="Angsana New" w:hAnsi="Angsana New" w:cs="Angsana New"/>
          <w:sz w:val="30"/>
          <w:szCs w:val="30"/>
        </w:rPr>
        <w:t>8</w:t>
      </w:r>
      <w:r w:rsidR="00DE7D4A" w:rsidRPr="0007575A">
        <w:rPr>
          <w:rFonts w:ascii="Angsana New" w:hAnsi="Angsana New" w:cs="Angsana New" w:hint="cs"/>
          <w:sz w:val="30"/>
          <w:szCs w:val="30"/>
        </w:rPr>
        <w:t xml:space="preserve"> </w:t>
      </w:r>
      <w:r w:rsidRPr="0007575A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93B5D" w:rsidRPr="0007575A">
        <w:rPr>
          <w:rFonts w:ascii="Angsana New" w:hAnsi="Angsana New" w:cs="Angsana New"/>
          <w:sz w:val="30"/>
          <w:szCs w:val="30"/>
        </w:rPr>
        <w:t xml:space="preserve"> </w:t>
      </w:r>
      <w:bookmarkStart w:id="4" w:name="_Hlk221210843"/>
      <w:r w:rsidR="007C74B8" w:rsidRPr="0007575A">
        <w:rPr>
          <w:rFonts w:ascii="Angsana New" w:hAnsi="Angsana New" w:cs="Angsana New"/>
          <w:sz w:val="30"/>
          <w:szCs w:val="30"/>
        </w:rPr>
        <w:t>7</w:t>
      </w:r>
      <w:bookmarkEnd w:id="4"/>
      <w:r w:rsidR="00CD6C47" w:rsidRPr="0007575A">
        <w:rPr>
          <w:rFonts w:ascii="Angsana New" w:hAnsi="Angsana New" w:cs="Angsana New"/>
          <w:sz w:val="30"/>
          <w:szCs w:val="30"/>
        </w:rPr>
        <w:t xml:space="preserve"> - 8</w:t>
      </w:r>
      <w:r w:rsidR="000C5349" w:rsidRPr="0007575A">
        <w:rPr>
          <w:rFonts w:ascii="Angsana New" w:hAnsi="Angsana New" w:cs="Angsana New" w:hint="cs"/>
          <w:sz w:val="30"/>
          <w:szCs w:val="30"/>
        </w:rPr>
        <w:t xml:space="preserve"> </w:t>
      </w:r>
      <w:r w:rsidRPr="0007575A">
        <w:rPr>
          <w:rFonts w:ascii="Angsana New" w:hAnsi="Angsana New" w:cs="Angsana New" w:hint="cs"/>
          <w:sz w:val="30"/>
          <w:szCs w:val="30"/>
        </w:rPr>
        <w:t xml:space="preserve"> </w:t>
      </w:r>
      <w:r w:rsidRPr="0007575A">
        <w:rPr>
          <w:rFonts w:ascii="Angsana New" w:hAnsi="Angsana New" w:cs="Angsana New" w:hint="cs"/>
          <w:sz w:val="30"/>
          <w:szCs w:val="30"/>
          <w:cs/>
        </w:rPr>
        <w:t>ปี</w:t>
      </w:r>
      <w:r w:rsidRPr="0007575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7575A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CD17E8" w:rsidRPr="0007575A">
        <w:rPr>
          <w:rFonts w:ascii="Angsana New" w:hAnsi="Angsana New" w:cs="Angsana New"/>
          <w:i/>
          <w:iCs/>
          <w:sz w:val="30"/>
          <w:szCs w:val="30"/>
        </w:rPr>
        <w:t>7</w:t>
      </w:r>
      <w:r w:rsidRPr="0007575A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07575A" w:rsidRPr="0007575A">
        <w:rPr>
          <w:rFonts w:ascii="Angsana New" w:hAnsi="Angsana New" w:cs="Angsana New"/>
          <w:i/>
          <w:iCs/>
          <w:sz w:val="30"/>
          <w:szCs w:val="30"/>
        </w:rPr>
        <w:t>7 - 10</w:t>
      </w:r>
      <w:r w:rsidRPr="0007575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7575A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Pr="0007575A">
        <w:rPr>
          <w:rFonts w:ascii="Angsana New" w:hAnsi="Angsana New" w:cs="Angsana New" w:hint="cs"/>
          <w:i/>
          <w:iCs/>
          <w:sz w:val="30"/>
          <w:szCs w:val="30"/>
        </w:rPr>
        <w:t>)</w:t>
      </w:r>
    </w:p>
    <w:p w14:paraId="55BB6FAD" w14:textId="4F93E477" w:rsidR="00E61A7D" w:rsidRPr="00626C3A" w:rsidRDefault="00E61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2B8332A" w14:textId="1D9A412B" w:rsidR="008B2DBF" w:rsidRPr="00E61A7D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i/>
          <w:iCs/>
          <w:sz w:val="30"/>
          <w:szCs w:val="30"/>
        </w:rPr>
      </w:pPr>
      <w:r w:rsidRPr="00E61A7D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032C4AE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1A7D">
        <w:rPr>
          <w:rFonts w:ascii="Angsana New" w:hAnsi="Angsana New" w:cs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หตุสมผล ณ วันที่รายงาน โดยถือว่าข้อสมมติอื่นๆ คงที่ </w:t>
      </w:r>
    </w:p>
    <w:p w14:paraId="5541C0FA" w14:textId="77777777" w:rsidR="008B2DBF" w:rsidRPr="00626C3A" w:rsidRDefault="008B2DBF" w:rsidP="00626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8B2DBF" w:rsidRPr="0005261B" w14:paraId="281E373F" w14:textId="77777777" w:rsidTr="005340E7">
        <w:tc>
          <w:tcPr>
            <w:tcW w:w="4320" w:type="dxa"/>
          </w:tcPr>
          <w:p w14:paraId="569520D8" w14:textId="77777777" w:rsidR="008B2DBF" w:rsidRPr="00DC5420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3219F02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05261B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8B2DBF" w:rsidRPr="0005261B" w14:paraId="48EB0914" w14:textId="77777777" w:rsidTr="005340E7">
        <w:tc>
          <w:tcPr>
            <w:tcW w:w="4320" w:type="dxa"/>
          </w:tcPr>
          <w:p w14:paraId="2A3A3F22" w14:textId="77777777" w:rsidR="008B2DBF" w:rsidRPr="0005261B" w:rsidRDefault="008B2DBF" w:rsidP="000526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1794CDA0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2A1378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DDC5664" w14:textId="77777777" w:rsidR="008B2DBF" w:rsidRPr="0005261B" w:rsidRDefault="008B2DBF" w:rsidP="000526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8B2DBF" w:rsidRPr="0005261B" w14:paraId="2DFC3F78" w14:textId="77777777" w:rsidTr="005340E7">
        <w:tc>
          <w:tcPr>
            <w:tcW w:w="4320" w:type="dxa"/>
          </w:tcPr>
          <w:p w14:paraId="7BC81A6E" w14:textId="77777777" w:rsidR="008B2DBF" w:rsidRPr="0005261B" w:rsidRDefault="008B2DBF" w:rsidP="000526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6AAE9D1" w14:textId="409E420F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25D8DA82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B437011" w14:textId="19322639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2EF08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4CF29C9" w14:textId="40A8EFAE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7A82F8A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D8B244C" w14:textId="0F858CBB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49FA7A2F" w14:textId="77777777" w:rsidTr="005340E7">
        <w:trPr>
          <w:trHeight w:val="263"/>
        </w:trPr>
        <w:tc>
          <w:tcPr>
            <w:tcW w:w="4320" w:type="dxa"/>
          </w:tcPr>
          <w:p w14:paraId="411B997D" w14:textId="77777777" w:rsidR="008B2DBF" w:rsidRPr="00DC5420" w:rsidRDefault="008B2DBF" w:rsidP="0005261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14:paraId="5ADC2168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03D1" w:rsidRPr="0005261B" w14:paraId="29CC5B03" w14:textId="77777777" w:rsidTr="005340E7">
        <w:tc>
          <w:tcPr>
            <w:tcW w:w="4320" w:type="dxa"/>
          </w:tcPr>
          <w:p w14:paraId="292E2A07" w14:textId="77777777" w:rsidR="009503D1" w:rsidRPr="0005261B" w:rsidRDefault="009503D1" w:rsidP="009503D1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B0F16EC" w14:textId="45BC8B62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765)</w:t>
            </w:r>
          </w:p>
        </w:tc>
        <w:tc>
          <w:tcPr>
            <w:tcW w:w="271" w:type="dxa"/>
            <w:vAlign w:val="center"/>
          </w:tcPr>
          <w:p w14:paraId="3CEF4768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2933B5F" w14:textId="2A1786B1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(1,</w:t>
            </w:r>
            <w:r>
              <w:rPr>
                <w:rFonts w:ascii="Angsana New" w:hAnsi="Angsana New" w:cs="Angsana New"/>
                <w:sz w:val="30"/>
                <w:szCs w:val="30"/>
              </w:rPr>
              <w:t>783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5597624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416199E" w14:textId="3261B4CF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988</w:t>
            </w:r>
          </w:p>
        </w:tc>
        <w:tc>
          <w:tcPr>
            <w:tcW w:w="268" w:type="dxa"/>
            <w:vAlign w:val="center"/>
          </w:tcPr>
          <w:p w14:paraId="0EE1BABD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4C58D5A" w14:textId="417FD8C0" w:rsidR="009503D1" w:rsidRPr="0005261B" w:rsidRDefault="009503D1" w:rsidP="002A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2,013</w:t>
            </w:r>
          </w:p>
        </w:tc>
      </w:tr>
      <w:tr w:rsidR="009503D1" w:rsidRPr="0005261B" w14:paraId="7CFCBC9E" w14:textId="77777777" w:rsidTr="005340E7">
        <w:tc>
          <w:tcPr>
            <w:tcW w:w="4320" w:type="dxa"/>
          </w:tcPr>
          <w:p w14:paraId="1FCC471A" w14:textId="77777777" w:rsidR="009503D1" w:rsidRPr="0005261B" w:rsidRDefault="009503D1" w:rsidP="009503D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7AD06F15" w14:textId="15878D46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284</w:t>
            </w:r>
          </w:p>
        </w:tc>
        <w:tc>
          <w:tcPr>
            <w:tcW w:w="271" w:type="dxa"/>
          </w:tcPr>
          <w:p w14:paraId="29427323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547DEF4" w14:textId="2FC5094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2,173</w:t>
            </w:r>
          </w:p>
        </w:tc>
        <w:tc>
          <w:tcPr>
            <w:tcW w:w="270" w:type="dxa"/>
          </w:tcPr>
          <w:p w14:paraId="61411D4A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A0D9A65" w14:textId="0A8E43E9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058)</w:t>
            </w:r>
          </w:p>
        </w:tc>
        <w:tc>
          <w:tcPr>
            <w:tcW w:w="268" w:type="dxa"/>
          </w:tcPr>
          <w:p w14:paraId="16E8C77F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B3A0C74" w14:textId="1BF76D16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(1,95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93B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03D1" w:rsidRPr="0005261B" w14:paraId="6744AB00" w14:textId="77777777" w:rsidTr="005340E7">
        <w:tc>
          <w:tcPr>
            <w:tcW w:w="4320" w:type="dxa"/>
          </w:tcPr>
          <w:p w14:paraId="06DCEA9E" w14:textId="77777777" w:rsidR="009503D1" w:rsidRPr="0005261B" w:rsidRDefault="009503D1" w:rsidP="009503D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421748E" w14:textId="122F6B53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889)</w:t>
            </w:r>
          </w:p>
        </w:tc>
        <w:tc>
          <w:tcPr>
            <w:tcW w:w="271" w:type="dxa"/>
          </w:tcPr>
          <w:p w14:paraId="72815E86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142CF1" w14:textId="1B560369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(1,90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93B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0D19E7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6A79287" w14:textId="039AA9B2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177</w:t>
            </w:r>
          </w:p>
        </w:tc>
        <w:tc>
          <w:tcPr>
            <w:tcW w:w="268" w:type="dxa"/>
          </w:tcPr>
          <w:p w14:paraId="55AD1630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C3924C6" w14:textId="44AB3813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B5D">
              <w:rPr>
                <w:rFonts w:ascii="Angsana New" w:hAnsi="Angsana New" w:cs="Angsana New"/>
                <w:sz w:val="30"/>
                <w:szCs w:val="30"/>
              </w:rPr>
              <w:t>1,21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C126A" w:rsidRPr="0005261B" w14:paraId="71F7FD02" w14:textId="77777777" w:rsidTr="005340E7">
        <w:tc>
          <w:tcPr>
            <w:tcW w:w="4320" w:type="dxa"/>
          </w:tcPr>
          <w:p w14:paraId="50610E91" w14:textId="77777777" w:rsidR="003C126A" w:rsidRPr="0005261B" w:rsidRDefault="003C126A" w:rsidP="0005261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678BC46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0DB9CF9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421EA9B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1F03B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3ADA02EB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8AEB208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0D3BE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26A" w:rsidRPr="0005261B" w14:paraId="22E5ED6F" w14:textId="77777777" w:rsidTr="005340E7">
        <w:tc>
          <w:tcPr>
            <w:tcW w:w="4320" w:type="dxa"/>
          </w:tcPr>
          <w:p w14:paraId="51B21F86" w14:textId="77777777" w:rsidR="003C126A" w:rsidRPr="00DC5420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397043CD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26A" w:rsidRPr="0005261B" w14:paraId="75E413EB" w14:textId="77777777" w:rsidTr="005340E7">
        <w:tc>
          <w:tcPr>
            <w:tcW w:w="4320" w:type="dxa"/>
          </w:tcPr>
          <w:p w14:paraId="69D28C9F" w14:textId="77777777" w:rsidR="003C126A" w:rsidRPr="0005261B" w:rsidRDefault="003C126A" w:rsidP="0005261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D698CAC" w14:textId="77777777" w:rsidR="003C126A" w:rsidRPr="0005261B" w:rsidRDefault="003C126A" w:rsidP="0005261B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5468550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5D753E4E" w14:textId="77777777" w:rsidR="003C126A" w:rsidRPr="0005261B" w:rsidRDefault="003C126A" w:rsidP="0005261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3C126A" w:rsidRPr="0005261B" w14:paraId="01B1E26C" w14:textId="77777777" w:rsidTr="005340E7">
        <w:tc>
          <w:tcPr>
            <w:tcW w:w="4320" w:type="dxa"/>
          </w:tcPr>
          <w:p w14:paraId="49DD198E" w14:textId="77777777" w:rsidR="003C126A" w:rsidRPr="0005261B" w:rsidRDefault="003C126A" w:rsidP="000526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22A27BD" w14:textId="0D2D2603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66435E9E" w14:textId="77777777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91AEE3" w14:textId="360CCF80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EF0BFE" w14:textId="77777777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9ABB45D" w14:textId="5C4A8BAE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5B332A40" w14:textId="77777777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54E8CA9E" w14:textId="74F40FF8" w:rsidR="003C126A" w:rsidRPr="0005261B" w:rsidRDefault="003C126A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9503D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C126A" w:rsidRPr="0005261B" w14:paraId="4A050658" w14:textId="77777777" w:rsidTr="005340E7">
        <w:tc>
          <w:tcPr>
            <w:tcW w:w="4320" w:type="dxa"/>
          </w:tcPr>
          <w:p w14:paraId="2048069A" w14:textId="77777777" w:rsidR="003C126A" w:rsidRPr="0005261B" w:rsidRDefault="003C126A" w:rsidP="0005261B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  <w:vAlign w:val="center"/>
          </w:tcPr>
          <w:p w14:paraId="063212B9" w14:textId="77777777" w:rsidR="003C126A" w:rsidRPr="0005261B" w:rsidRDefault="003C126A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03D1" w:rsidRPr="0005261B" w14:paraId="1F399F7D" w14:textId="77777777" w:rsidTr="005340E7">
        <w:tc>
          <w:tcPr>
            <w:tcW w:w="4320" w:type="dxa"/>
          </w:tcPr>
          <w:p w14:paraId="3DD12E38" w14:textId="77777777" w:rsidR="009503D1" w:rsidRPr="0005261B" w:rsidRDefault="009503D1" w:rsidP="009503D1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CE6E26D" w14:textId="392F234C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521)</w:t>
            </w:r>
          </w:p>
        </w:tc>
        <w:tc>
          <w:tcPr>
            <w:tcW w:w="271" w:type="dxa"/>
            <w:vAlign w:val="center"/>
          </w:tcPr>
          <w:p w14:paraId="60893F65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0C51F0B1" w14:textId="65ABB118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(1,465)</w:t>
            </w:r>
          </w:p>
        </w:tc>
        <w:tc>
          <w:tcPr>
            <w:tcW w:w="270" w:type="dxa"/>
            <w:vAlign w:val="center"/>
          </w:tcPr>
          <w:p w14:paraId="3E8B7876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7992F9F" w14:textId="5B498504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712</w:t>
            </w:r>
          </w:p>
        </w:tc>
        <w:tc>
          <w:tcPr>
            <w:tcW w:w="268" w:type="dxa"/>
            <w:vAlign w:val="center"/>
          </w:tcPr>
          <w:p w14:paraId="1AC497B1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2FC2C3C" w14:textId="22B8572B" w:rsidR="009503D1" w:rsidRPr="0005261B" w:rsidRDefault="009503D1" w:rsidP="00C2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1,65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503D1" w:rsidRPr="0005261B" w14:paraId="2B9AE476" w14:textId="77777777" w:rsidTr="005340E7">
        <w:tc>
          <w:tcPr>
            <w:tcW w:w="4320" w:type="dxa"/>
          </w:tcPr>
          <w:p w14:paraId="00A83FE7" w14:textId="77777777" w:rsidR="009503D1" w:rsidRPr="0005261B" w:rsidRDefault="009503D1" w:rsidP="009503D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51A841F4" w14:textId="3C6525A9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993</w:t>
            </w:r>
          </w:p>
        </w:tc>
        <w:tc>
          <w:tcPr>
            <w:tcW w:w="271" w:type="dxa"/>
          </w:tcPr>
          <w:p w14:paraId="3EF720F5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29B82ADA" w14:textId="0A0BEE61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1,702</w:t>
            </w:r>
          </w:p>
        </w:tc>
        <w:tc>
          <w:tcPr>
            <w:tcW w:w="270" w:type="dxa"/>
          </w:tcPr>
          <w:p w14:paraId="1950AA7D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A94737" w14:textId="27509198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795)</w:t>
            </w:r>
          </w:p>
        </w:tc>
        <w:tc>
          <w:tcPr>
            <w:tcW w:w="268" w:type="dxa"/>
          </w:tcPr>
          <w:p w14:paraId="671DDF98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017C987" w14:textId="0EF2B44E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(1,538)</w:t>
            </w:r>
          </w:p>
        </w:tc>
      </w:tr>
      <w:tr w:rsidR="009503D1" w:rsidRPr="0005261B" w14:paraId="5FDC6993" w14:textId="77777777" w:rsidTr="005340E7">
        <w:tc>
          <w:tcPr>
            <w:tcW w:w="4320" w:type="dxa"/>
          </w:tcPr>
          <w:p w14:paraId="703B40FB" w14:textId="77777777" w:rsidR="009503D1" w:rsidRPr="0005261B" w:rsidRDefault="009503D1" w:rsidP="009503D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2C38DAEA" w14:textId="664558EE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624)</w:t>
            </w:r>
          </w:p>
        </w:tc>
        <w:tc>
          <w:tcPr>
            <w:tcW w:w="271" w:type="dxa"/>
          </w:tcPr>
          <w:p w14:paraId="1C33150F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EBB8FF4" w14:textId="40AD4350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(1,563)</w:t>
            </w:r>
          </w:p>
        </w:tc>
        <w:tc>
          <w:tcPr>
            <w:tcW w:w="270" w:type="dxa"/>
          </w:tcPr>
          <w:p w14:paraId="2C8E63A0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6D90BED3" w14:textId="6D3A3046" w:rsidR="009503D1" w:rsidRPr="0005261B" w:rsidRDefault="00B4152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415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1521">
              <w:rPr>
                <w:rFonts w:ascii="Angsana New" w:hAnsi="Angsana New" w:cs="Angsana New"/>
                <w:sz w:val="30"/>
                <w:szCs w:val="30"/>
                <w:cs/>
              </w:rPr>
              <w:t>003</w:t>
            </w:r>
          </w:p>
        </w:tc>
        <w:tc>
          <w:tcPr>
            <w:tcW w:w="268" w:type="dxa"/>
          </w:tcPr>
          <w:p w14:paraId="64F58C5A" w14:textId="77777777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B164185" w14:textId="6D8C3736" w:rsidR="009503D1" w:rsidRPr="0005261B" w:rsidRDefault="009503D1" w:rsidP="0095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638DD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1F247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14:paraId="25CB1993" w14:textId="77777777" w:rsidR="008B2DBF" w:rsidRPr="00626C3A" w:rsidRDefault="008B2DBF" w:rsidP="00626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245942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5261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8125FE" w14:textId="77777777" w:rsidR="008B2DBF" w:rsidRPr="0005261B" w:rsidRDefault="008B2DBF" w:rsidP="00626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A9B8C7D" w14:textId="39C28BE2" w:rsidR="008B2DBF" w:rsidRPr="00E61A7D" w:rsidRDefault="008B2DBF" w:rsidP="00B2562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1A7D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BCB6828" w14:textId="77777777" w:rsidR="00E61A7D" w:rsidRDefault="00E61A7D" w:rsidP="003C3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1A7D">
        <w:rPr>
          <w:rFonts w:ascii="Angsana New" w:hAnsi="Angsana New" w:cs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E61A7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8D590E8" w14:textId="77777777" w:rsidR="00E61A7D" w:rsidRDefault="00E61A7D" w:rsidP="00E61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6FED555" w14:textId="362DDDD5" w:rsidR="008B2DBF" w:rsidRPr="0005261B" w:rsidRDefault="008B2DBF" w:rsidP="00E61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ดังนั้นจึงมีส่วนงานที่รายงานเพียงส่วนงานเดียว ผู้มีอำนาจตัดสินใจสูงสุดด้านการดำเนินงานของกลุ่มบริษัทมี</w:t>
      </w:r>
      <w:r w:rsidR="004750DB">
        <w:rPr>
          <w:rFonts w:ascii="Angsana New" w:hAnsi="Angsana New" w:cs="Angsana New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การสอบทานรายงานการจัดการภายในอย่างน้อยทุกไตรมาส</w:t>
      </w:r>
    </w:p>
    <w:p w14:paraId="194AF4B9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1"/>
        <w:jc w:val="thaiDistribute"/>
        <w:rPr>
          <w:rFonts w:ascii="Angsana New" w:hAnsi="Angsana New" w:cs="Angsana New"/>
          <w:sz w:val="30"/>
          <w:szCs w:val="30"/>
        </w:rPr>
      </w:pPr>
    </w:p>
    <w:p w14:paraId="6B9B24B0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br w:type="page"/>
      </w:r>
    </w:p>
    <w:p w14:paraId="3787A72C" w14:textId="2D9768DF" w:rsidR="00E61A7D" w:rsidRPr="00E61A7D" w:rsidRDefault="00E61A7D" w:rsidP="004750DB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1A7D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i/>
          <w:iCs/>
          <w:sz w:val="30"/>
          <w:szCs w:val="30"/>
          <w:cs/>
        </w:rPr>
        <w:t>ภูมิศาสตร์</w:t>
      </w:r>
    </w:p>
    <w:p w14:paraId="39DB58B7" w14:textId="301CC52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05261B">
        <w:rPr>
          <w:rFonts w:ascii="Angsana New" w:hAnsi="Angsana New" w:cs="Angsana New" w:hint="cs"/>
          <w:sz w:val="30"/>
          <w:szCs w:val="30"/>
        </w:rPr>
        <w:br/>
      </w:r>
      <w:r w:rsidRPr="0005261B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2EE74A29" w14:textId="719C2A89" w:rsidR="008B2DBF" w:rsidRPr="00A96868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1951D36" w14:textId="40393464" w:rsidR="00E61A7D" w:rsidRPr="00E61A7D" w:rsidRDefault="00E61A7D" w:rsidP="00E61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E61A7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ข้อมูลส่วนงานภูมิศาสตร์</w:t>
      </w:r>
    </w:p>
    <w:p w14:paraId="2604EF28" w14:textId="77777777" w:rsidR="00A96868" w:rsidRPr="00A96868" w:rsidRDefault="00A96868" w:rsidP="007F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C57E807" w14:textId="0FE849EF" w:rsidR="00D35329" w:rsidRDefault="00D35329" w:rsidP="00D35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35329">
        <w:rPr>
          <w:rFonts w:ascii="Angsana New" w:hAnsi="Angsana New" w:cs="Angsana New"/>
          <w:noProof/>
          <w:sz w:val="30"/>
          <w:szCs w:val="30"/>
        </w:rPr>
        <w:drawing>
          <wp:inline distT="0" distB="0" distL="0" distR="0" wp14:anchorId="31881344" wp14:editId="79777B65">
            <wp:extent cx="5623178" cy="3163146"/>
            <wp:effectExtent l="0" t="0" r="0" b="0"/>
            <wp:docPr id="14154564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477" cy="3203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ADC28" w14:textId="36C05A65" w:rsidR="00D35329" w:rsidRPr="00D35329" w:rsidRDefault="00D35329" w:rsidP="00D35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35329">
        <w:rPr>
          <w:rFonts w:ascii="Angsana New" w:hAnsi="Angsana New" w:cs="Angsana New"/>
          <w:noProof/>
          <w:sz w:val="30"/>
          <w:szCs w:val="30"/>
        </w:rPr>
        <w:drawing>
          <wp:inline distT="0" distB="0" distL="0" distR="0" wp14:anchorId="71E7E64C" wp14:editId="7660C521">
            <wp:extent cx="5624381" cy="3163824"/>
            <wp:effectExtent l="0" t="0" r="0" b="0"/>
            <wp:docPr id="174760244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381" cy="3163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1BBAD" w14:textId="77777777" w:rsidR="00A96868" w:rsidRPr="00A96868" w:rsidRDefault="00A96868" w:rsidP="00FE2F48">
      <w:pPr>
        <w:ind w:left="680" w:hanging="140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0C69BC77" w14:textId="77777777" w:rsidR="00E61A7D" w:rsidRDefault="00E61A7D" w:rsidP="00FE2F48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54D62AA" w14:textId="6D9BC88D" w:rsidR="002C279A" w:rsidRPr="00E61A7D" w:rsidRDefault="002C279A" w:rsidP="004750DB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1A7D">
        <w:rPr>
          <w:rFonts w:ascii="Angsana New" w:hAnsi="Angsana New" w:hint="cs"/>
          <w:i/>
          <w:iCs/>
          <w:sz w:val="30"/>
          <w:szCs w:val="30"/>
          <w:cs/>
        </w:rPr>
        <w:lastRenderedPageBreak/>
        <w:t>ลูกค้ารายใหญ่</w:t>
      </w:r>
    </w:p>
    <w:p w14:paraId="3471295A" w14:textId="247235F1" w:rsidR="008B2DBF" w:rsidRDefault="008B2DBF" w:rsidP="007A2C2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>รายได้จากลูกค้ารายใหญ่รายหนึ่ง</w:t>
      </w:r>
      <w:r w:rsidR="00D771F3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</w:t>
      </w: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>เป็นเงินประมาณ</w:t>
      </w:r>
      <w:r w:rsidR="00872D0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bookmarkStart w:id="5" w:name="_Hlk221210993"/>
      <w:r w:rsidR="00FE2F48">
        <w:rPr>
          <w:rFonts w:ascii="Angsana New" w:hAnsi="Angsana New" w:cs="Angsana New"/>
          <w:spacing w:val="-4"/>
          <w:sz w:val="30"/>
          <w:szCs w:val="30"/>
        </w:rPr>
        <w:t>96</w:t>
      </w:r>
      <w:bookmarkEnd w:id="5"/>
      <w:r w:rsidR="00FE2F4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>256</w:t>
      </w:r>
      <w:r w:rsidR="005C4600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: </w:t>
      </w:r>
      <w:r w:rsidR="005C4600">
        <w:rPr>
          <w:rFonts w:ascii="Angsana New" w:hAnsi="Angsana New" w:cs="Angsana New"/>
          <w:i/>
          <w:iCs/>
          <w:spacing w:val="-4"/>
          <w:sz w:val="30"/>
          <w:szCs w:val="30"/>
        </w:rPr>
        <w:t>122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15E54D3A" w14:textId="77777777" w:rsidR="00E61A7D" w:rsidRPr="004750DB" w:rsidRDefault="00E61A7D" w:rsidP="0047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24D01A1" w14:textId="6E79A8E4" w:rsidR="008B2DBF" w:rsidRPr="00161A81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61A81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 w:rsidR="00162605" w:rsidRPr="00161A81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3F446A36" w14:textId="77777777" w:rsidR="008B2DBF" w:rsidRPr="004750D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9"/>
        <w:gridCol w:w="1071"/>
        <w:gridCol w:w="270"/>
        <w:gridCol w:w="1080"/>
        <w:gridCol w:w="270"/>
        <w:gridCol w:w="990"/>
      </w:tblGrid>
      <w:tr w:rsidR="008B2DBF" w:rsidRPr="0005261B" w14:paraId="5784F65F" w14:textId="77777777" w:rsidTr="008B6278">
        <w:tc>
          <w:tcPr>
            <w:tcW w:w="3150" w:type="dxa"/>
          </w:tcPr>
          <w:p w14:paraId="3EAB629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F25E4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17835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16674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3845A3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3C12083" w14:textId="77777777" w:rsidTr="008B6278">
        <w:tc>
          <w:tcPr>
            <w:tcW w:w="3150" w:type="dxa"/>
          </w:tcPr>
          <w:p w14:paraId="22EC7BE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5AC54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650207E" w14:textId="6A43EEC5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2AFB75D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E47A72" w14:textId="6DF40DF0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3A29E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554A2" w14:textId="5D6E48C9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6CB80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DC8AAE" w14:textId="59BA2532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16899808" w14:textId="77777777" w:rsidTr="008B6278">
        <w:tc>
          <w:tcPr>
            <w:tcW w:w="3150" w:type="dxa"/>
          </w:tcPr>
          <w:p w14:paraId="7308F94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A4F579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0E0AE4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3890" w:rsidRPr="0005261B" w14:paraId="241085DB" w14:textId="77777777" w:rsidTr="008B6278">
        <w:tc>
          <w:tcPr>
            <w:tcW w:w="3150" w:type="dxa"/>
          </w:tcPr>
          <w:p w14:paraId="379A2906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302494E9" w14:textId="270E618B" w:rsidR="00B13890" w:rsidRPr="0005261B" w:rsidRDefault="00D2665E" w:rsidP="00D26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4, 13</w:t>
            </w:r>
          </w:p>
        </w:tc>
        <w:tc>
          <w:tcPr>
            <w:tcW w:w="1080" w:type="dxa"/>
          </w:tcPr>
          <w:p w14:paraId="06717E4C" w14:textId="563DEF5B" w:rsidR="00B13890" w:rsidRPr="0005261B" w:rsidRDefault="00E3112D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84,491</w:t>
            </w:r>
          </w:p>
        </w:tc>
        <w:tc>
          <w:tcPr>
            <w:tcW w:w="279" w:type="dxa"/>
          </w:tcPr>
          <w:p w14:paraId="4B06E04F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1D8011A" w14:textId="08EBD7E2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</w:tcPr>
          <w:p w14:paraId="36AF2A72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C35BF" w14:textId="0DD3CD45" w:rsidR="00B13890" w:rsidRPr="0005261B" w:rsidRDefault="00E3112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63,990</w:t>
            </w:r>
          </w:p>
        </w:tc>
        <w:tc>
          <w:tcPr>
            <w:tcW w:w="270" w:type="dxa"/>
          </w:tcPr>
          <w:p w14:paraId="7EA6D486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34077F" w14:textId="7B538833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B13890" w:rsidRPr="0005261B" w14:paraId="7FD8B969" w14:textId="77777777" w:rsidTr="008B6278">
        <w:tc>
          <w:tcPr>
            <w:tcW w:w="3150" w:type="dxa"/>
          </w:tcPr>
          <w:p w14:paraId="28EBD98F" w14:textId="77777777" w:rsidR="00B13890" w:rsidRPr="0005261B" w:rsidRDefault="00B13890" w:rsidP="00B138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7B0602DC" w14:textId="77777777" w:rsidR="00B13890" w:rsidRPr="0005261B" w:rsidRDefault="00B13890" w:rsidP="00D266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0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10, 11</w:t>
            </w:r>
          </w:p>
        </w:tc>
        <w:tc>
          <w:tcPr>
            <w:tcW w:w="1080" w:type="dxa"/>
          </w:tcPr>
          <w:p w14:paraId="30A8AFCD" w14:textId="4F771696" w:rsidR="00B13890" w:rsidRPr="0005261B" w:rsidRDefault="00E3112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6B66B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633F2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79" w:type="dxa"/>
          </w:tcPr>
          <w:p w14:paraId="526D2B4E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71" w:type="dxa"/>
          </w:tcPr>
          <w:p w14:paraId="41233563" w14:textId="6D29D38C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17,206</w:t>
            </w:r>
          </w:p>
        </w:tc>
        <w:tc>
          <w:tcPr>
            <w:tcW w:w="270" w:type="dxa"/>
          </w:tcPr>
          <w:p w14:paraId="7EC3FFF0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03E8662" w14:textId="3378A200" w:rsidR="00B13890" w:rsidRPr="0005261B" w:rsidRDefault="00E3112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6B66BE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39B64288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232896" w14:textId="77A28ED6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13,036</w:t>
            </w:r>
          </w:p>
        </w:tc>
      </w:tr>
      <w:tr w:rsidR="00B13890" w:rsidRPr="0005261B" w14:paraId="5FBA53D6" w14:textId="77777777" w:rsidTr="008B6278">
        <w:tc>
          <w:tcPr>
            <w:tcW w:w="3150" w:type="dxa"/>
          </w:tcPr>
          <w:p w14:paraId="384DF6D1" w14:textId="77777777" w:rsidR="00B13890" w:rsidRPr="0005261B" w:rsidRDefault="00B13890" w:rsidP="00B13890">
            <w:pPr>
              <w:spacing w:line="240" w:lineRule="auto"/>
              <w:ind w:left="252" w:hanging="252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22028B91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B0F2C5" w14:textId="3927668A" w:rsidR="00B13890" w:rsidRPr="0005261B" w:rsidRDefault="00E3112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1,623</w:t>
            </w:r>
          </w:p>
        </w:tc>
        <w:tc>
          <w:tcPr>
            <w:tcW w:w="279" w:type="dxa"/>
          </w:tcPr>
          <w:p w14:paraId="5D5E5924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8E914C" w14:textId="02085703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1,856</w:t>
            </w:r>
          </w:p>
        </w:tc>
        <w:tc>
          <w:tcPr>
            <w:tcW w:w="270" w:type="dxa"/>
          </w:tcPr>
          <w:p w14:paraId="0368D493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FB536" w14:textId="68274F81" w:rsidR="00B13890" w:rsidRPr="0005261B" w:rsidRDefault="00E3112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3112D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AC7C018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12CA4" w14:textId="0CFE3291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72936">
              <w:rPr>
                <w:rFonts w:ascii="Angsana New" w:hAnsi="Angsana New" w:cs="Angsana New"/>
                <w:sz w:val="30"/>
                <w:szCs w:val="30"/>
              </w:rPr>
              <w:t>1,121</w:t>
            </w:r>
          </w:p>
        </w:tc>
      </w:tr>
    </w:tbl>
    <w:p w14:paraId="6E921251" w14:textId="77777777" w:rsidR="00581C5F" w:rsidRPr="004750DB" w:rsidRDefault="00581C5F" w:rsidP="0047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A2F24CB" w14:textId="25169655" w:rsidR="008B2DBF" w:rsidRPr="00132669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132669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4DA33060" w14:textId="77777777" w:rsidR="008B2DBF" w:rsidRPr="004750DB" w:rsidRDefault="008B2DBF" w:rsidP="0047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0"/>
        <w:gridCol w:w="270"/>
        <w:gridCol w:w="1095"/>
        <w:gridCol w:w="270"/>
        <w:gridCol w:w="1065"/>
        <w:gridCol w:w="270"/>
        <w:gridCol w:w="990"/>
      </w:tblGrid>
      <w:tr w:rsidR="008B2DBF" w:rsidRPr="0005261B" w14:paraId="1DE9D2F2" w14:textId="77777777" w:rsidTr="008B6278">
        <w:tc>
          <w:tcPr>
            <w:tcW w:w="3150" w:type="dxa"/>
          </w:tcPr>
          <w:p w14:paraId="0883A84C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3DDC21C8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4108DC02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ED1737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5" w:type="dxa"/>
            <w:gridSpan w:val="3"/>
          </w:tcPr>
          <w:p w14:paraId="21A04E55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648F8A77" w14:textId="77777777" w:rsidTr="008B6278">
        <w:tc>
          <w:tcPr>
            <w:tcW w:w="3150" w:type="dxa"/>
          </w:tcPr>
          <w:p w14:paraId="2E4E4D01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ECF6F5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AD570" w14:textId="155CF348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6B31F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C69539C" w14:textId="5DF0FFEC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B9510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3664CB6" w14:textId="51F3DBC3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99D3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E8E8D" w14:textId="00A88636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5FA0043C" w14:textId="77777777" w:rsidTr="008B6278">
        <w:tc>
          <w:tcPr>
            <w:tcW w:w="3150" w:type="dxa"/>
          </w:tcPr>
          <w:p w14:paraId="71BFEFD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B61DC0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43FF2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6CE7FE3B" w14:textId="77777777" w:rsidTr="008B6278">
        <w:tc>
          <w:tcPr>
            <w:tcW w:w="4050" w:type="dxa"/>
            <w:gridSpan w:val="2"/>
          </w:tcPr>
          <w:p w14:paraId="18CF4AD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vAlign w:val="bottom"/>
          </w:tcPr>
          <w:p w14:paraId="6375DF4F" w14:textId="1DC7CE67" w:rsidR="008B2DBF" w:rsidRPr="0005261B" w:rsidRDefault="008B2DBF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4BA0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1C629B8E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62B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035CEF0" w14:textId="1897D429" w:rsidR="008B2DBF" w:rsidRPr="0005261B" w:rsidRDefault="008B2DBF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0997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1C40A0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890" w:rsidRPr="0005261B" w14:paraId="4E2B28A0" w14:textId="77777777" w:rsidTr="008B6278">
        <w:tc>
          <w:tcPr>
            <w:tcW w:w="3150" w:type="dxa"/>
          </w:tcPr>
          <w:p w14:paraId="1B1121E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สำหรับงวดปัจจุบัน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B4EA083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0BCA0" w14:textId="66A46B53" w:rsidR="00B13890" w:rsidRPr="0005261B" w:rsidRDefault="0074365D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7436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9686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33F7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41EE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01037F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</w:tcPr>
          <w:p w14:paraId="63EFC98B" w14:textId="4CD73578" w:rsidR="00B13890" w:rsidRPr="0005261B" w:rsidRDefault="00B13890" w:rsidP="00D9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6,8</w:t>
            </w: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0113D25C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7079C65F" w14:textId="2EA012BA" w:rsidR="00B13890" w:rsidRPr="0005261B" w:rsidRDefault="0074365D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7436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365D">
              <w:rPr>
                <w:rFonts w:ascii="Angsana New" w:hAnsi="Angsana New" w:cs="Angsana New"/>
                <w:sz w:val="30"/>
                <w:szCs w:val="30"/>
                <w:cs/>
              </w:rPr>
              <w:t>32</w:t>
            </w:r>
            <w:r w:rsidR="00F677F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BC1823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6ABD6" w14:textId="18415060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6,3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B13890" w:rsidRPr="0005261B" w14:paraId="7A3C7C69" w14:textId="77777777" w:rsidTr="008B6278">
        <w:tc>
          <w:tcPr>
            <w:tcW w:w="3150" w:type="dxa"/>
          </w:tcPr>
          <w:p w14:paraId="68C273F0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</w:tcPr>
          <w:p w14:paraId="06E6BB06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179D1" w14:textId="6D5BAE33" w:rsidR="00B13890" w:rsidRPr="0005261B" w:rsidRDefault="00132669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CB404F" w14:textId="77777777" w:rsidR="00B13890" w:rsidRPr="0060300C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56EFA6E" w14:textId="4C1985B6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8A1EBC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46C9E4CB" w14:textId="05D0204A" w:rsidR="00B13890" w:rsidRPr="0005261B" w:rsidRDefault="0063630A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3630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5B190F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D4212" w14:textId="6C2B60C3" w:rsidR="00B13890" w:rsidRPr="0005261B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B13890" w:rsidRPr="0005261B" w14:paraId="07A23A6C" w14:textId="77777777" w:rsidTr="008B6278">
        <w:tc>
          <w:tcPr>
            <w:tcW w:w="3150" w:type="dxa"/>
          </w:tcPr>
          <w:p w14:paraId="7D7DBA1B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59A8A6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A7D87A" w14:textId="6BC75C04" w:rsidR="00B13890" w:rsidRPr="00D2665E" w:rsidRDefault="0074365D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96868"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933F78"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E41EE6"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287093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5739058" w14:textId="3E5D06E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6,713</w:t>
            </w:r>
          </w:p>
        </w:tc>
        <w:tc>
          <w:tcPr>
            <w:tcW w:w="270" w:type="dxa"/>
          </w:tcPr>
          <w:p w14:paraId="7D754ABE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7C165DE" w14:textId="3A1F72C9" w:rsidR="00B13890" w:rsidRPr="00D2665E" w:rsidRDefault="0074365D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32</w:t>
            </w:r>
            <w:r w:rsidR="00F677F2"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6DBF73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569BC3" w14:textId="4FB8A48A" w:rsidR="00B13890" w:rsidRPr="009244C6" w:rsidRDefault="00B13890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4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6,159</w:t>
            </w:r>
          </w:p>
        </w:tc>
      </w:tr>
      <w:tr w:rsidR="00B13890" w:rsidRPr="0005261B" w14:paraId="1A282A7C" w14:textId="77777777" w:rsidTr="008B6278">
        <w:tc>
          <w:tcPr>
            <w:tcW w:w="3150" w:type="dxa"/>
          </w:tcPr>
          <w:p w14:paraId="75A7E5A6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4521F5C9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EE9D3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D1A44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DA5A201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4F194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DF4A64A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C3176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2247C6" w14:textId="77777777" w:rsidR="00B13890" w:rsidRPr="009244C6" w:rsidRDefault="00B13890" w:rsidP="00B138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3890" w:rsidRPr="0005261B" w14:paraId="6AF197DE" w14:textId="77777777" w:rsidTr="008B6278">
        <w:tc>
          <w:tcPr>
            <w:tcW w:w="3150" w:type="dxa"/>
          </w:tcPr>
          <w:p w14:paraId="11F28954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</w:tcPr>
          <w:p w14:paraId="208B0A6C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B9FD6" w14:textId="2D4B95DB" w:rsidR="00B13890" w:rsidRPr="00D2665E" w:rsidRDefault="0063630A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(3</w:t>
            </w:r>
            <w:r w:rsidR="00A96868"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BCF9CF9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16C5DA32" w14:textId="246A6215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65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  <w:r w:rsidRPr="00D2665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506CA2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</w:tcPr>
          <w:p w14:paraId="0B644CBC" w14:textId="4018BEC1" w:rsidR="00B13890" w:rsidRPr="00D2665E" w:rsidRDefault="00684FCA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(22</w:t>
            </w:r>
            <w:r w:rsidR="00F677F2" w:rsidRPr="00D266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D266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1E07F85" w14:textId="77777777" w:rsidR="00B13890" w:rsidRPr="00D2665E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88E623" w14:textId="35181566" w:rsidR="00B13890" w:rsidRPr="009244C6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4C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9244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463</w:t>
            </w:r>
            <w:r w:rsidRPr="009244C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B13890" w:rsidRPr="0005261B" w14:paraId="0B1FDF68" w14:textId="77777777" w:rsidTr="008B6278">
        <w:tc>
          <w:tcPr>
            <w:tcW w:w="3150" w:type="dxa"/>
          </w:tcPr>
          <w:p w14:paraId="515C009B" w14:textId="77777777" w:rsidR="00B13890" w:rsidRPr="004750D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19015F2" w14:textId="77777777" w:rsidR="00B13890" w:rsidRPr="004750D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A6C460" w14:textId="7A28F0C6" w:rsidR="00B13890" w:rsidRPr="004750DB" w:rsidRDefault="00B13890" w:rsidP="00B1389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C85A16" w14:textId="77777777" w:rsidR="00B13890" w:rsidRPr="004750D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3034D536" w14:textId="77777777" w:rsidR="00B13890" w:rsidRPr="004750DB" w:rsidRDefault="00B13890" w:rsidP="00B1389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E43C93" w14:textId="77777777" w:rsidR="00B13890" w:rsidRPr="004750D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FF4C9F0" w14:textId="77777777" w:rsidR="00B13890" w:rsidRPr="004750DB" w:rsidRDefault="00B13890" w:rsidP="00B1389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F3E3CF" w14:textId="77777777" w:rsidR="00B13890" w:rsidRPr="004750D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77846C" w14:textId="77777777" w:rsidR="00B13890" w:rsidRPr="009244C6" w:rsidRDefault="00B13890" w:rsidP="00B1389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13890" w:rsidRPr="0005261B" w14:paraId="3C1ABF67" w14:textId="77777777" w:rsidTr="008B6278">
        <w:tc>
          <w:tcPr>
            <w:tcW w:w="3150" w:type="dxa"/>
          </w:tcPr>
          <w:p w14:paraId="60CA46C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</w:tcPr>
          <w:p w14:paraId="4B0A7B17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20F4AC" w14:textId="7A35114E" w:rsidR="00B13890" w:rsidRPr="0005261B" w:rsidRDefault="0074365D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743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436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="00933F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E41E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576A16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7F8DB4B7" w14:textId="0E1CB41E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70" w:type="dxa"/>
          </w:tcPr>
          <w:p w14:paraId="7A5AD1CE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092FB976" w14:textId="3E2DB84B" w:rsidR="00B13890" w:rsidRPr="0005261B" w:rsidRDefault="0074365D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743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4365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099</w:t>
            </w:r>
          </w:p>
        </w:tc>
        <w:tc>
          <w:tcPr>
            <w:tcW w:w="270" w:type="dxa"/>
          </w:tcPr>
          <w:p w14:paraId="06EA8D75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F416DB6" w14:textId="4130D8A5" w:rsidR="00B13890" w:rsidRPr="009244C6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44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9244C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9244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696</w:t>
            </w:r>
          </w:p>
        </w:tc>
      </w:tr>
    </w:tbl>
    <w:p w14:paraId="692D95A0" w14:textId="77777777" w:rsidR="008B2DBF" w:rsidRDefault="008B2DBF" w:rsidP="0005261B">
      <w:pPr>
        <w:rPr>
          <w:rFonts w:ascii="Angsana New" w:hAnsi="Angsana New" w:cs="Angsana New"/>
          <w:sz w:val="24"/>
          <w:szCs w:val="24"/>
        </w:rPr>
      </w:pPr>
    </w:p>
    <w:p w14:paraId="349C896B" w14:textId="77777777" w:rsidR="004750DB" w:rsidRDefault="004750DB" w:rsidP="0005261B">
      <w:pPr>
        <w:rPr>
          <w:rFonts w:ascii="Angsana New" w:hAnsi="Angsana New" w:cs="Angsana New"/>
          <w:sz w:val="24"/>
          <w:szCs w:val="24"/>
        </w:rPr>
      </w:pPr>
    </w:p>
    <w:p w14:paraId="54810B53" w14:textId="77777777" w:rsidR="004750DB" w:rsidRDefault="004750DB" w:rsidP="0005261B">
      <w:pPr>
        <w:rPr>
          <w:rFonts w:ascii="Angsana New" w:hAnsi="Angsana New" w:cs="Angsana New"/>
          <w:sz w:val="24"/>
          <w:szCs w:val="24"/>
        </w:rPr>
      </w:pPr>
    </w:p>
    <w:p w14:paraId="081C04C7" w14:textId="77777777" w:rsidR="004750DB" w:rsidRDefault="004750DB" w:rsidP="0005261B">
      <w:pPr>
        <w:rPr>
          <w:rFonts w:ascii="Angsana New" w:hAnsi="Angsana New" w:cs="Angsana New"/>
          <w:sz w:val="24"/>
          <w:szCs w:val="24"/>
        </w:rPr>
      </w:pPr>
    </w:p>
    <w:p w14:paraId="508D606A" w14:textId="77777777" w:rsidR="004750DB" w:rsidRDefault="004750DB" w:rsidP="0005261B">
      <w:pPr>
        <w:rPr>
          <w:rFonts w:ascii="Angsana New" w:hAnsi="Angsana New" w:cs="Angsana New"/>
          <w:sz w:val="24"/>
          <w:szCs w:val="24"/>
        </w:rPr>
      </w:pPr>
    </w:p>
    <w:p w14:paraId="75DD24D0" w14:textId="77777777" w:rsidR="004750DB" w:rsidRDefault="004750DB" w:rsidP="0005261B">
      <w:pPr>
        <w:rPr>
          <w:rFonts w:ascii="Angsana New" w:hAnsi="Angsana New" w:cs="Angsana New"/>
          <w:sz w:val="24"/>
          <w:szCs w:val="24"/>
        </w:rPr>
      </w:pPr>
    </w:p>
    <w:p w14:paraId="3288170E" w14:textId="77777777" w:rsidR="004750DB" w:rsidRDefault="004750DB" w:rsidP="0005261B">
      <w:pPr>
        <w:rPr>
          <w:rFonts w:ascii="Angsana New" w:hAnsi="Angsana New" w:cs="Angsana New"/>
          <w:sz w:val="24"/>
          <w:szCs w:val="24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250"/>
        <w:gridCol w:w="921"/>
        <w:gridCol w:w="267"/>
        <w:gridCol w:w="993"/>
        <w:gridCol w:w="271"/>
        <w:gridCol w:w="899"/>
        <w:gridCol w:w="267"/>
        <w:gridCol w:w="994"/>
      </w:tblGrid>
      <w:tr w:rsidR="008B2DBF" w:rsidRPr="0005261B" w14:paraId="710DCC0B" w14:textId="77777777" w:rsidTr="009244C6">
        <w:tc>
          <w:tcPr>
            <w:tcW w:w="4229" w:type="dxa"/>
          </w:tcPr>
          <w:p w14:paraId="14D218B5" w14:textId="77777777" w:rsidR="008B2DBF" w:rsidRPr="0005261B" w:rsidRDefault="008B2DBF" w:rsidP="00924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ภาษีเงินได้ที่รับรู้ในกำไรขาดทุนเบ็ดเสร็จอื่น</w:t>
            </w:r>
          </w:p>
        </w:tc>
        <w:tc>
          <w:tcPr>
            <w:tcW w:w="250" w:type="dxa"/>
          </w:tcPr>
          <w:p w14:paraId="5B0A9BB6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41048BA7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66E6D24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55DF85D" w14:textId="77777777" w:rsidR="008B2DBF" w:rsidRPr="0005261B" w:rsidRDefault="008B2DBF" w:rsidP="0005261B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56783F28" w14:textId="77777777" w:rsidTr="009244C6">
        <w:tc>
          <w:tcPr>
            <w:tcW w:w="4229" w:type="dxa"/>
          </w:tcPr>
          <w:p w14:paraId="3959AE0B" w14:textId="77777777" w:rsidR="008B2DBF" w:rsidRPr="008B6278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076B323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24C32912" w14:textId="70FF5F64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6E0B6BD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734B17B" w14:textId="3A3F256F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4B89932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7DE0B7D" w14:textId="3D720F55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C6BA49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895D0CD" w14:textId="61B527E8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781A6725" w14:textId="77777777" w:rsidTr="009244C6">
        <w:tc>
          <w:tcPr>
            <w:tcW w:w="4229" w:type="dxa"/>
          </w:tcPr>
          <w:p w14:paraId="5E1BD6F1" w14:textId="77777777" w:rsidR="008B2DBF" w:rsidRPr="008B6278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D11CD9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609" w:type="dxa"/>
            <w:gridSpan w:val="7"/>
          </w:tcPr>
          <w:p w14:paraId="5F09053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3890" w:rsidRPr="0005261B" w14:paraId="25B7BD05" w14:textId="77777777" w:rsidTr="009244C6">
        <w:tc>
          <w:tcPr>
            <w:tcW w:w="4229" w:type="dxa"/>
          </w:tcPr>
          <w:p w14:paraId="557AC76A" w14:textId="34DD777C" w:rsidR="00B13890" w:rsidRPr="009244C6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7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244C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  <w:r w:rsidRPr="009244C6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</w:tcPr>
          <w:p w14:paraId="62410D90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768B5BAD" w14:textId="3C268798" w:rsidR="00684FCA" w:rsidRPr="0005261B" w:rsidRDefault="00684FC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4FCA">
              <w:rPr>
                <w:rFonts w:ascii="Angsana New" w:hAnsi="Angsana New" w:cs="Angsana New"/>
                <w:sz w:val="30"/>
                <w:szCs w:val="30"/>
                <w:cs/>
              </w:rPr>
              <w:t>446</w:t>
            </w:r>
          </w:p>
        </w:tc>
        <w:tc>
          <w:tcPr>
            <w:tcW w:w="267" w:type="dxa"/>
          </w:tcPr>
          <w:p w14:paraId="5B48E92B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259DAF82" w14:textId="007C0F7D" w:rsidR="00B13890" w:rsidRPr="00D8584D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71" w:type="dxa"/>
          </w:tcPr>
          <w:p w14:paraId="2D62C6A6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</w:tcPr>
          <w:p w14:paraId="58D3D3FC" w14:textId="1BBBABE1" w:rsidR="00B13890" w:rsidRPr="0005261B" w:rsidRDefault="002723A6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178517F" w14:textId="77777777" w:rsidR="00B13890" w:rsidRPr="0060300C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EBEB878" w14:textId="48A4EB64" w:rsidR="00B13890" w:rsidRPr="00D8584D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</w:tr>
      <w:tr w:rsidR="00B13890" w:rsidRPr="0005261B" w14:paraId="6D5C5201" w14:textId="77777777" w:rsidTr="009244C6">
        <w:tc>
          <w:tcPr>
            <w:tcW w:w="4229" w:type="dxa"/>
          </w:tcPr>
          <w:p w14:paraId="14DB322D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50" w:type="dxa"/>
          </w:tcPr>
          <w:p w14:paraId="38209528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5506EAD5" w14:textId="6B5A628E" w:rsidR="00B13890" w:rsidRPr="0005261B" w:rsidRDefault="00684FC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4FCA">
              <w:rPr>
                <w:rFonts w:ascii="Angsana New" w:hAnsi="Angsana New" w:cs="Angsana New"/>
                <w:sz w:val="30"/>
                <w:szCs w:val="30"/>
                <w:cs/>
              </w:rPr>
              <w:t>(89)</w:t>
            </w:r>
          </w:p>
        </w:tc>
        <w:tc>
          <w:tcPr>
            <w:tcW w:w="267" w:type="dxa"/>
          </w:tcPr>
          <w:p w14:paraId="056BDC47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15EE3CAE" w14:textId="467A54E4" w:rsidR="00B13890" w:rsidRPr="00D8584D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71" w:type="dxa"/>
          </w:tcPr>
          <w:p w14:paraId="6F9A8B1E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</w:tcPr>
          <w:p w14:paraId="16D7E8AD" w14:textId="3F60DD2D" w:rsidR="00B13890" w:rsidRPr="0005261B" w:rsidRDefault="00684FCA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84FC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7405E22D" w14:textId="77777777" w:rsidR="00B13890" w:rsidRPr="0060300C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20C2D46E" w14:textId="33716101" w:rsidR="00B13890" w:rsidRPr="00D8584D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A1926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</w:tr>
      <w:tr w:rsidR="00B13890" w:rsidRPr="0005261B" w14:paraId="5DE42DA8" w14:textId="77777777" w:rsidTr="009244C6">
        <w:trPr>
          <w:trHeight w:val="50"/>
        </w:trPr>
        <w:tc>
          <w:tcPr>
            <w:tcW w:w="4229" w:type="dxa"/>
          </w:tcPr>
          <w:p w14:paraId="09C2EC9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250" w:type="dxa"/>
          </w:tcPr>
          <w:p w14:paraId="15FB635B" w14:textId="77777777" w:rsidR="00B13890" w:rsidRPr="0005261B" w:rsidRDefault="00B13890" w:rsidP="00B1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81F4F41" w14:textId="373E65FF" w:rsidR="00B13890" w:rsidRPr="0060300C" w:rsidRDefault="00684FC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F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357</w:t>
            </w:r>
          </w:p>
        </w:tc>
        <w:tc>
          <w:tcPr>
            <w:tcW w:w="267" w:type="dxa"/>
          </w:tcPr>
          <w:p w14:paraId="14306F78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13115ED" w14:textId="49C17439" w:rsidR="00B13890" w:rsidRPr="00B13890" w:rsidRDefault="00B13890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8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1" w:type="dxa"/>
          </w:tcPr>
          <w:p w14:paraId="7322FBF0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0281409" w14:textId="0174B193" w:rsidR="00B13890" w:rsidRPr="00684FCA" w:rsidRDefault="00684FCA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84F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C955BD6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8F0EDEB" w14:textId="537E506D" w:rsidR="00B13890" w:rsidRPr="00B13890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8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</w:t>
            </w:r>
          </w:p>
        </w:tc>
      </w:tr>
    </w:tbl>
    <w:p w14:paraId="5D88FAA3" w14:textId="77777777" w:rsidR="008B6278" w:rsidRPr="009244C6" w:rsidRDefault="008B627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900"/>
        <w:gridCol w:w="236"/>
        <w:gridCol w:w="1018"/>
        <w:gridCol w:w="6"/>
        <w:gridCol w:w="264"/>
        <w:gridCol w:w="6"/>
        <w:gridCol w:w="900"/>
        <w:gridCol w:w="270"/>
        <w:gridCol w:w="984"/>
        <w:gridCol w:w="6"/>
      </w:tblGrid>
      <w:tr w:rsidR="008B2DBF" w:rsidRPr="0005261B" w14:paraId="41AAB6B1" w14:textId="77777777" w:rsidTr="008D5D9A">
        <w:trPr>
          <w:gridAfter w:val="1"/>
          <w:wAfter w:w="6" w:type="dxa"/>
        </w:trPr>
        <w:tc>
          <w:tcPr>
            <w:tcW w:w="4500" w:type="dxa"/>
          </w:tcPr>
          <w:p w14:paraId="56D4A7F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584" w:type="dxa"/>
            <w:gridSpan w:val="9"/>
          </w:tcPr>
          <w:p w14:paraId="373D31C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05261B" w14:paraId="2893DB45" w14:textId="77777777" w:rsidTr="008D5D9A">
        <w:trPr>
          <w:gridAfter w:val="1"/>
          <w:wAfter w:w="6" w:type="dxa"/>
        </w:trPr>
        <w:tc>
          <w:tcPr>
            <w:tcW w:w="4500" w:type="dxa"/>
          </w:tcPr>
          <w:p w14:paraId="4D2F8EA0" w14:textId="77777777" w:rsidR="008B2DBF" w:rsidRPr="009244C6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54" w:type="dxa"/>
            <w:gridSpan w:val="3"/>
          </w:tcPr>
          <w:p w14:paraId="347F604D" w14:textId="69428934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59E2B17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6FE7BEE9" w14:textId="1C2E8C8C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3611EB52" w14:textId="77777777" w:rsidTr="008D5D9A">
        <w:tc>
          <w:tcPr>
            <w:tcW w:w="4500" w:type="dxa"/>
          </w:tcPr>
          <w:p w14:paraId="4B4FABD3" w14:textId="77777777" w:rsidR="008B2DBF" w:rsidRPr="0005261B" w:rsidRDefault="008B2DBF" w:rsidP="0005261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7F9B9D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1A756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4FD44C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7344DC36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0F3D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gridSpan w:val="2"/>
          </w:tcPr>
          <w:p w14:paraId="0C581CA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B503BCA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012774B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F7759F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40C2BA16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969ACA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3890" w:rsidRPr="0005261B" w14:paraId="2B141249" w14:textId="77777777" w:rsidTr="008D5D9A">
        <w:tc>
          <w:tcPr>
            <w:tcW w:w="4500" w:type="dxa"/>
          </w:tcPr>
          <w:p w14:paraId="687D8267" w14:textId="77777777" w:rsidR="00B13890" w:rsidRPr="0005261B" w:rsidRDefault="00B13890" w:rsidP="00B138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</w:tcPr>
          <w:p w14:paraId="32008C8D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1CBC9C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</w:tcPr>
          <w:p w14:paraId="1B7CA024" w14:textId="3CD50BF4" w:rsidR="00B13890" w:rsidRPr="0005261B" w:rsidRDefault="0074365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7436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4365D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5633F2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gridSpan w:val="2"/>
          </w:tcPr>
          <w:p w14:paraId="1718350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6B75757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9E5982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5FDC8CD8" w14:textId="1DFEEBD7" w:rsidR="00B13890" w:rsidRPr="0005261B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27,1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13890" w:rsidRPr="0005261B" w14:paraId="0C71966B" w14:textId="77777777" w:rsidTr="008D5D9A">
        <w:tc>
          <w:tcPr>
            <w:tcW w:w="4500" w:type="dxa"/>
          </w:tcPr>
          <w:p w14:paraId="3C0E4FDD" w14:textId="77777777" w:rsidR="00B13890" w:rsidRPr="0005261B" w:rsidRDefault="00B13890" w:rsidP="00B138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</w:tcPr>
          <w:p w14:paraId="0C1AA6DB" w14:textId="54608309" w:rsidR="00B13890" w:rsidRPr="0005261B" w:rsidRDefault="0009516F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516F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57FE3AA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</w:tcPr>
          <w:p w14:paraId="464DF53B" w14:textId="29CE8801" w:rsidR="00B13890" w:rsidRPr="0005261B" w:rsidRDefault="0074365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</w:rPr>
              <w:t>5,0</w:t>
            </w:r>
            <w:r w:rsidR="005633F2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7C5B7AB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723EFCA" w14:textId="7EF1BEA0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78B2FBF6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</w:tcPr>
          <w:p w14:paraId="0578F592" w14:textId="3A526F6F" w:rsidR="00B13890" w:rsidRPr="0005261B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5,4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B13890" w:rsidRPr="0005261B" w14:paraId="4F690BFD" w14:textId="77777777" w:rsidTr="008D5D9A">
        <w:tc>
          <w:tcPr>
            <w:tcW w:w="4500" w:type="dxa"/>
          </w:tcPr>
          <w:p w14:paraId="7CA43912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</w:tcPr>
          <w:p w14:paraId="432E5C34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9409AF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nil"/>
            </w:tcBorders>
          </w:tcPr>
          <w:p w14:paraId="1E4473C4" w14:textId="61D1B521" w:rsidR="00B13890" w:rsidRPr="0005261B" w:rsidRDefault="0074365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933F7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41EE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436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319DCFA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3F3431" w14:textId="77777777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DC21FAE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7B4634EB" w14:textId="48FD9C8C" w:rsidR="00B13890" w:rsidRPr="0005261B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  <w:r w:rsidRPr="00855F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13890" w:rsidRPr="0005261B" w14:paraId="6B27D65D" w14:textId="77777777" w:rsidTr="008D5D9A">
        <w:tc>
          <w:tcPr>
            <w:tcW w:w="4500" w:type="dxa"/>
          </w:tcPr>
          <w:p w14:paraId="0BFDC30D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00" w:type="dxa"/>
          </w:tcPr>
          <w:p w14:paraId="213090E8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33DD2F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nil"/>
            </w:tcBorders>
          </w:tcPr>
          <w:p w14:paraId="63B94A29" w14:textId="0B23393F" w:rsidR="00B13890" w:rsidRPr="0005261B" w:rsidRDefault="0074365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</w:rPr>
              <w:t>(165)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65EEAEC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2674C62" w14:textId="77777777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EA0D9E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71191AD8" w14:textId="6B7D0177" w:rsidR="00B13890" w:rsidRPr="0005261B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B13890" w:rsidRPr="0005261B" w14:paraId="79DD0E67" w14:textId="77777777" w:rsidTr="008D5D9A">
        <w:tc>
          <w:tcPr>
            <w:tcW w:w="4500" w:type="dxa"/>
          </w:tcPr>
          <w:p w14:paraId="72579E66" w14:textId="77777777" w:rsidR="00B13890" w:rsidRPr="0005261B" w:rsidRDefault="00B13890" w:rsidP="00B1389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900" w:type="dxa"/>
          </w:tcPr>
          <w:p w14:paraId="2664AF8F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AFC834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5A06921" w14:textId="441368E3" w:rsidR="00B13890" w:rsidRPr="0005261B" w:rsidRDefault="0074365D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gridSpan w:val="2"/>
          </w:tcPr>
          <w:p w14:paraId="45EDE2BE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2205F00" w14:textId="77777777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E963E2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AA9A9A0" w14:textId="72CF6C50" w:rsidR="00B13890" w:rsidRPr="0005261B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09516F" w:rsidRPr="0005261B" w14:paraId="476E1B0C" w14:textId="77777777" w:rsidTr="008D5D9A">
        <w:tc>
          <w:tcPr>
            <w:tcW w:w="4500" w:type="dxa"/>
          </w:tcPr>
          <w:p w14:paraId="37FBFD4A" w14:textId="5617C882" w:rsidR="0009516F" w:rsidRPr="0005261B" w:rsidRDefault="0009516F" w:rsidP="0009516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900" w:type="dxa"/>
          </w:tcPr>
          <w:p w14:paraId="5930E20A" w14:textId="77777777" w:rsidR="0009516F" w:rsidRPr="0005261B" w:rsidRDefault="0009516F" w:rsidP="0009516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5C7186" w14:textId="77777777" w:rsidR="0009516F" w:rsidRPr="0005261B" w:rsidRDefault="0009516F" w:rsidP="000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C7BFDFE" w14:textId="62835A24" w:rsidR="0009516F" w:rsidRPr="00855F84" w:rsidRDefault="0009516F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9516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gridSpan w:val="2"/>
          </w:tcPr>
          <w:p w14:paraId="4BCBCAB8" w14:textId="77777777" w:rsidR="0009516F" w:rsidRPr="0005261B" w:rsidRDefault="0009516F" w:rsidP="000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2CDFB1" w14:textId="77777777" w:rsidR="0009516F" w:rsidRPr="0005261B" w:rsidRDefault="0009516F" w:rsidP="0009516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8E63E4" w14:textId="77777777" w:rsidR="0009516F" w:rsidRPr="0005261B" w:rsidRDefault="0009516F" w:rsidP="0009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99AEC74" w14:textId="7C71D6F0" w:rsidR="0009516F" w:rsidRPr="0005261B" w:rsidRDefault="0009516F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890" w:rsidRPr="0005261B" w14:paraId="395768CC" w14:textId="77777777" w:rsidTr="008D5D9A">
        <w:tc>
          <w:tcPr>
            <w:tcW w:w="4500" w:type="dxa"/>
          </w:tcPr>
          <w:p w14:paraId="307E76DC" w14:textId="39CA8568" w:rsidR="00B13890" w:rsidRPr="0005261B" w:rsidRDefault="00B13890" w:rsidP="00B1389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7EA2B00F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91CFF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9EA2BB2" w14:textId="77B707ED" w:rsidR="00B13890" w:rsidRPr="0005261B" w:rsidRDefault="0009516F" w:rsidP="00924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951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779B02F5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0CD7328" w14:textId="77777777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C78CA4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66B3183" w14:textId="0298EB51" w:rsidR="00B13890" w:rsidRPr="0005261B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1,310</w:t>
            </w:r>
          </w:p>
        </w:tc>
      </w:tr>
      <w:tr w:rsidR="00B13890" w:rsidRPr="0005261B" w14:paraId="523AAEB8" w14:textId="77777777" w:rsidTr="008D5D9A">
        <w:tc>
          <w:tcPr>
            <w:tcW w:w="4500" w:type="dxa"/>
          </w:tcPr>
          <w:p w14:paraId="48139AFA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2D5132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90C5FA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907E75C" w14:textId="11F23EFD" w:rsidR="00B13890" w:rsidRPr="0005261B" w:rsidRDefault="0009516F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95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435851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9FCF21" w14:textId="77777777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D9E533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83AC8EC" w14:textId="5B4C134E" w:rsidR="00B13890" w:rsidRPr="0005261B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(160)</w:t>
            </w:r>
          </w:p>
        </w:tc>
      </w:tr>
      <w:tr w:rsidR="00B13890" w:rsidRPr="0005261B" w14:paraId="7A61018F" w14:textId="77777777" w:rsidTr="008D5D9A">
        <w:tc>
          <w:tcPr>
            <w:tcW w:w="4500" w:type="dxa"/>
            <w:tcBorders>
              <w:bottom w:val="nil"/>
            </w:tcBorders>
          </w:tcPr>
          <w:p w14:paraId="304DB065" w14:textId="77777777" w:rsidR="00B13890" w:rsidRPr="0005261B" w:rsidRDefault="00B13890" w:rsidP="00B1389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74ED95" w14:textId="6835D425" w:rsidR="00B13890" w:rsidRPr="0005261B" w:rsidRDefault="0009516F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</w:tcPr>
          <w:p w14:paraId="33CB2D45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947621" w14:textId="06B662C3" w:rsidR="00B13890" w:rsidRPr="00132669" w:rsidRDefault="0074365D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26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</w:t>
            </w:r>
            <w:r w:rsidR="00933F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E41E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E847D1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BFE8E5" w14:textId="54A8E2B4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</w:tcPr>
          <w:p w14:paraId="6C56779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3723B0" w14:textId="2107314F" w:rsidR="00B13890" w:rsidRPr="008D5D9A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D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5,996</w:t>
            </w:r>
          </w:p>
        </w:tc>
      </w:tr>
    </w:tbl>
    <w:p w14:paraId="7685B6FE" w14:textId="77777777" w:rsidR="008B2DBF" w:rsidRPr="009244C6" w:rsidRDefault="008B2DBF" w:rsidP="009244C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00"/>
        <w:gridCol w:w="237"/>
        <w:gridCol w:w="1023"/>
        <w:gridCol w:w="270"/>
        <w:gridCol w:w="900"/>
        <w:gridCol w:w="270"/>
        <w:gridCol w:w="983"/>
        <w:gridCol w:w="7"/>
      </w:tblGrid>
      <w:tr w:rsidR="008B2DBF" w:rsidRPr="0005261B" w14:paraId="58051879" w14:textId="77777777" w:rsidTr="008D5D9A">
        <w:trPr>
          <w:gridAfter w:val="1"/>
          <w:wAfter w:w="7" w:type="dxa"/>
        </w:trPr>
        <w:tc>
          <w:tcPr>
            <w:tcW w:w="4500" w:type="dxa"/>
          </w:tcPr>
          <w:p w14:paraId="02CA2BC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583" w:type="dxa"/>
            <w:gridSpan w:val="7"/>
          </w:tcPr>
          <w:p w14:paraId="20FE54B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FA0589F" w14:textId="77777777" w:rsidTr="008D5D9A">
        <w:tc>
          <w:tcPr>
            <w:tcW w:w="4500" w:type="dxa"/>
          </w:tcPr>
          <w:p w14:paraId="5688AD9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477D584" w14:textId="4FEA3880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46FF20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02B61DC2" w14:textId="6A604DDA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4434E436" w14:textId="77777777" w:rsidTr="008D5D9A">
        <w:tc>
          <w:tcPr>
            <w:tcW w:w="4500" w:type="dxa"/>
          </w:tcPr>
          <w:p w14:paraId="657487A1" w14:textId="77777777" w:rsidR="008B2DBF" w:rsidRPr="0005261B" w:rsidRDefault="008B2DBF" w:rsidP="0005261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84215A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048D1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7" w:type="dxa"/>
          </w:tcPr>
          <w:p w14:paraId="3FF672E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6CA42213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FBC1847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1DFC52D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4036729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99744C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70F70B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664B011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C358DD" w14:textId="77777777" w:rsidR="008B2DBF" w:rsidRPr="0005261B" w:rsidRDefault="008B2DBF" w:rsidP="000526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13890" w:rsidRPr="0005261B" w14:paraId="2E6694B6" w14:textId="77777777" w:rsidTr="008D5D9A">
        <w:trPr>
          <w:trHeight w:val="452"/>
        </w:trPr>
        <w:tc>
          <w:tcPr>
            <w:tcW w:w="4500" w:type="dxa"/>
          </w:tcPr>
          <w:p w14:paraId="3C23C1DC" w14:textId="77777777" w:rsidR="00B13890" w:rsidRPr="0005261B" w:rsidRDefault="00B13890" w:rsidP="00B138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</w:tcPr>
          <w:p w14:paraId="42D0F162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4C91BFC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12437528" w14:textId="0DDC9AD4" w:rsidR="00B13890" w:rsidRPr="0005261B" w:rsidRDefault="0074365D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</w:rPr>
              <w:t>21,282</w:t>
            </w:r>
          </w:p>
        </w:tc>
        <w:tc>
          <w:tcPr>
            <w:tcW w:w="270" w:type="dxa"/>
          </w:tcPr>
          <w:p w14:paraId="40F23481" w14:textId="77777777" w:rsidR="00B13890" w:rsidRPr="0060300C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D522D0" w14:textId="77777777" w:rsidR="00B13890" w:rsidRPr="0005261B" w:rsidRDefault="00B13890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A55942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75E0EB2" w14:textId="6E73A9F3" w:rsidR="00B13890" w:rsidRPr="008D5D9A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44,461</w:t>
            </w:r>
          </w:p>
        </w:tc>
      </w:tr>
      <w:tr w:rsidR="00B13890" w:rsidRPr="0005261B" w14:paraId="36788903" w14:textId="77777777" w:rsidTr="008D5D9A">
        <w:tc>
          <w:tcPr>
            <w:tcW w:w="4500" w:type="dxa"/>
          </w:tcPr>
          <w:p w14:paraId="3063DFFC" w14:textId="77777777" w:rsidR="00B13890" w:rsidRPr="0005261B" w:rsidRDefault="00B13890" w:rsidP="00B138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</w:tcPr>
          <w:p w14:paraId="0294A689" w14:textId="59B28457" w:rsidR="00B13890" w:rsidRPr="0005261B" w:rsidRDefault="007D7681" w:rsidP="00B138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768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</w:tcPr>
          <w:p w14:paraId="1BC57D0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025A7CA5" w14:textId="04D95BDD" w:rsidR="00B13890" w:rsidRPr="0005261B" w:rsidRDefault="0074365D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</w:rPr>
              <w:t>4,256</w:t>
            </w:r>
          </w:p>
        </w:tc>
        <w:tc>
          <w:tcPr>
            <w:tcW w:w="270" w:type="dxa"/>
          </w:tcPr>
          <w:p w14:paraId="646C7D29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0A8915" w14:textId="6CB7C906" w:rsidR="00B13890" w:rsidRPr="0005261B" w:rsidRDefault="00B13890" w:rsidP="00B1389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C39A66B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AB25520" w14:textId="01D15C8F" w:rsidR="00B13890" w:rsidRPr="008D5D9A" w:rsidRDefault="00B13890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8,892</w:t>
            </w:r>
          </w:p>
        </w:tc>
      </w:tr>
      <w:tr w:rsidR="007D7681" w:rsidRPr="0005261B" w14:paraId="29862A7C" w14:textId="77777777" w:rsidTr="008D5D9A">
        <w:tc>
          <w:tcPr>
            <w:tcW w:w="4500" w:type="dxa"/>
          </w:tcPr>
          <w:p w14:paraId="10381D4F" w14:textId="5510BBA9" w:rsidR="007D7681" w:rsidRPr="0005261B" w:rsidRDefault="007D7681" w:rsidP="007D768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</w:tcPr>
          <w:p w14:paraId="53C917AB" w14:textId="77777777" w:rsidR="007D7681" w:rsidRPr="0005261B" w:rsidRDefault="007D7681" w:rsidP="007D76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9DEF42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9F0A5A6" w14:textId="15292F8D" w:rsidR="007D7681" w:rsidRPr="0005261B" w:rsidRDefault="007D7681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95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F8FA5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0068B94" w14:textId="77777777" w:rsidR="007D7681" w:rsidRPr="0005261B" w:rsidRDefault="007D7681" w:rsidP="007D768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5700E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54880E8" w14:textId="2B9C2A6B" w:rsidR="007D7681" w:rsidRPr="0005261B" w:rsidRDefault="007D7681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(3,000)</w:t>
            </w:r>
          </w:p>
        </w:tc>
      </w:tr>
      <w:tr w:rsidR="007D7681" w:rsidRPr="0005261B" w14:paraId="399DF23F" w14:textId="77777777" w:rsidTr="008D5D9A">
        <w:tc>
          <w:tcPr>
            <w:tcW w:w="4500" w:type="dxa"/>
          </w:tcPr>
          <w:p w14:paraId="14BC0CA3" w14:textId="77777777" w:rsidR="007D7681" w:rsidRPr="0005261B" w:rsidRDefault="007D7681" w:rsidP="007D768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00" w:type="dxa"/>
          </w:tcPr>
          <w:p w14:paraId="0D3D94BF" w14:textId="77777777" w:rsidR="007D7681" w:rsidRPr="0005261B" w:rsidRDefault="007D7681" w:rsidP="007D76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801A76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6383E7BF" w14:textId="49B35F22" w:rsidR="007D7681" w:rsidRPr="0005261B" w:rsidRDefault="007D7681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7681">
              <w:rPr>
                <w:rFonts w:ascii="Angsana New" w:hAnsi="Angsana New" w:cs="Angsana New"/>
                <w:sz w:val="30"/>
                <w:szCs w:val="30"/>
              </w:rPr>
              <w:t>(16</w:t>
            </w:r>
            <w:r w:rsidR="00A9686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D768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5E8425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05FA7" w14:textId="77777777" w:rsidR="007D7681" w:rsidRPr="0005261B" w:rsidRDefault="007D7681" w:rsidP="007D768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245D6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51DF71E" w14:textId="198F914C" w:rsidR="007D7681" w:rsidRPr="0005261B" w:rsidRDefault="007D7681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7D7681" w:rsidRPr="0005261B" w14:paraId="4144A7E9" w14:textId="77777777" w:rsidTr="008D5D9A">
        <w:tc>
          <w:tcPr>
            <w:tcW w:w="4500" w:type="dxa"/>
          </w:tcPr>
          <w:p w14:paraId="7B632523" w14:textId="77777777" w:rsidR="007D7681" w:rsidRPr="0005261B" w:rsidRDefault="007D7681" w:rsidP="007D768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</w:tcPr>
          <w:p w14:paraId="2594B025" w14:textId="77777777" w:rsidR="007D7681" w:rsidRPr="0005261B" w:rsidRDefault="007D7681" w:rsidP="007D76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4363BCE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3FA128CD" w14:textId="46528C6A" w:rsidR="007D7681" w:rsidRPr="0005261B" w:rsidRDefault="00A96868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A70795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6DAA111" w14:textId="77777777" w:rsidR="007D7681" w:rsidRPr="0005261B" w:rsidRDefault="007D7681" w:rsidP="007D768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1DD04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168EC78" w14:textId="45CF485A" w:rsidR="007D7681" w:rsidRPr="0005261B" w:rsidRDefault="007D7681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7D7681" w:rsidRPr="0005261B" w14:paraId="252E1AC7" w14:textId="77777777" w:rsidTr="008D5D9A">
        <w:tc>
          <w:tcPr>
            <w:tcW w:w="4500" w:type="dxa"/>
          </w:tcPr>
          <w:p w14:paraId="01EA7A34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5EC73A" w14:textId="77777777" w:rsidR="007D7681" w:rsidRPr="0005261B" w:rsidRDefault="007D7681" w:rsidP="007D76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0DC79A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11AF2D06" w14:textId="256F7651" w:rsidR="007D7681" w:rsidRPr="0005261B" w:rsidRDefault="007D7681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0951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EFD00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1C96DB" w14:textId="77777777" w:rsidR="007D7681" w:rsidRPr="0005261B" w:rsidRDefault="007D7681" w:rsidP="007D768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42FB1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53674DD" w14:textId="6DD3CEA0" w:rsidR="007D7681" w:rsidRPr="0005261B" w:rsidRDefault="007D7681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(190)</w:t>
            </w:r>
          </w:p>
        </w:tc>
      </w:tr>
      <w:tr w:rsidR="007D7681" w:rsidRPr="0005261B" w14:paraId="61BBB2CD" w14:textId="77777777" w:rsidTr="008D5D9A">
        <w:tc>
          <w:tcPr>
            <w:tcW w:w="4500" w:type="dxa"/>
          </w:tcPr>
          <w:p w14:paraId="74C60B9F" w14:textId="77777777" w:rsidR="007D7681" w:rsidRPr="0005261B" w:rsidRDefault="007D7681" w:rsidP="007D768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B8CFF7" w14:textId="33537C7B" w:rsidR="007D7681" w:rsidRPr="0005261B" w:rsidRDefault="007D7681" w:rsidP="007D76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D76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37" w:type="dxa"/>
          </w:tcPr>
          <w:p w14:paraId="090F24A7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4FDE021" w14:textId="38B47D73" w:rsidR="007D7681" w:rsidRPr="0005261B" w:rsidRDefault="0074365D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3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4,099</w:t>
            </w:r>
          </w:p>
        </w:tc>
        <w:tc>
          <w:tcPr>
            <w:tcW w:w="270" w:type="dxa"/>
          </w:tcPr>
          <w:p w14:paraId="3A8C1413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EAFEAF" w14:textId="275BF01A" w:rsidR="007D7681" w:rsidRPr="0005261B" w:rsidRDefault="007D7681" w:rsidP="007D768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14395AFD" w14:textId="77777777" w:rsidR="007D7681" w:rsidRPr="0005261B" w:rsidRDefault="007D7681" w:rsidP="007D7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646676" w14:textId="412976B6" w:rsidR="007D7681" w:rsidRPr="008D5D9A" w:rsidRDefault="007D7681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D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5,696</w:t>
            </w:r>
          </w:p>
        </w:tc>
      </w:tr>
    </w:tbl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75"/>
        <w:gridCol w:w="269"/>
        <w:gridCol w:w="1116"/>
        <w:gridCol w:w="269"/>
        <w:gridCol w:w="1134"/>
        <w:gridCol w:w="236"/>
        <w:gridCol w:w="1371"/>
      </w:tblGrid>
      <w:tr w:rsidR="008B2DBF" w:rsidRPr="0005261B" w14:paraId="7653EB01" w14:textId="77777777" w:rsidTr="0074351C">
        <w:tc>
          <w:tcPr>
            <w:tcW w:w="3510" w:type="dxa"/>
          </w:tcPr>
          <w:p w14:paraId="3119E51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497706F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05261B" w14:paraId="070CED8D" w14:textId="77777777" w:rsidTr="0074351C">
        <w:trPr>
          <w:trHeight w:val="362"/>
        </w:trPr>
        <w:tc>
          <w:tcPr>
            <w:tcW w:w="3510" w:type="dxa"/>
            <w:vMerge w:val="restart"/>
          </w:tcPr>
          <w:p w14:paraId="0C6B701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0B6E27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31AC21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14:paraId="4495353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283E2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41E6161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14:paraId="32EA771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67E7045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14:paraId="249F7CA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57D680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B2DBF" w:rsidRPr="0005261B" w14:paraId="58A64F80" w14:textId="77777777" w:rsidTr="0074351C">
        <w:trPr>
          <w:trHeight w:val="857"/>
        </w:trPr>
        <w:tc>
          <w:tcPr>
            <w:tcW w:w="3510" w:type="dxa"/>
            <w:vMerge/>
          </w:tcPr>
          <w:p w14:paraId="1601EA4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14:paraId="628483A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10BB4E7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CBD4EC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14:paraId="0583AFD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FE721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76C077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14:paraId="3668418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2DBF" w:rsidRPr="0005261B" w14:paraId="1745EAC9" w14:textId="77777777" w:rsidTr="0074351C">
        <w:tc>
          <w:tcPr>
            <w:tcW w:w="3510" w:type="dxa"/>
          </w:tcPr>
          <w:p w14:paraId="7F44C69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C82F6E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7C9DC0B1" w14:textId="77777777" w:rsidTr="0074351C">
        <w:trPr>
          <w:trHeight w:hRule="exact" w:val="432"/>
        </w:trPr>
        <w:tc>
          <w:tcPr>
            <w:tcW w:w="3510" w:type="dxa"/>
            <w:vAlign w:val="center"/>
          </w:tcPr>
          <w:p w14:paraId="704CDAB6" w14:textId="05CE8D3A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center"/>
          </w:tcPr>
          <w:p w14:paraId="4F6F7313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19E7C98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381E7AC8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45920E7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4FFF7A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A08E90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62E1699E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5733613F" w14:textId="77777777" w:rsidTr="0074351C">
        <w:trPr>
          <w:trHeight w:hRule="exact" w:val="432"/>
        </w:trPr>
        <w:tc>
          <w:tcPr>
            <w:tcW w:w="3510" w:type="dxa"/>
            <w:vAlign w:val="center"/>
          </w:tcPr>
          <w:p w14:paraId="4AF62E8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6163BDFE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A7CA804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2B468D20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CA0DF23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29D2BBD" w14:textId="4BC5308E" w:rsidR="008B2DBF" w:rsidRPr="0005261B" w:rsidRDefault="008B2DBF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A3CC52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10E25DC1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27B6" w:rsidRPr="0005261B" w14:paraId="1CEAD352" w14:textId="77777777" w:rsidTr="0074351C">
        <w:trPr>
          <w:trHeight w:val="288"/>
        </w:trPr>
        <w:tc>
          <w:tcPr>
            <w:tcW w:w="3510" w:type="dxa"/>
          </w:tcPr>
          <w:p w14:paraId="69268733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061D9D27" w14:textId="535612B7" w:rsidR="001A27B6" w:rsidRPr="0005261B" w:rsidRDefault="0074365D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4365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1,153</w:t>
            </w:r>
          </w:p>
        </w:tc>
        <w:tc>
          <w:tcPr>
            <w:tcW w:w="269" w:type="dxa"/>
            <w:vAlign w:val="bottom"/>
          </w:tcPr>
          <w:p w14:paraId="39228AAE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7D2F00CF" w14:textId="03B43F52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A27B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</w:t>
            </w:r>
            <w:r w:rsidR="00F677F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9" w:type="dxa"/>
            <w:vAlign w:val="bottom"/>
          </w:tcPr>
          <w:p w14:paraId="0F3F0FF8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01545FDC" w14:textId="554D3E49" w:rsidR="001A27B6" w:rsidRPr="0005261B" w:rsidRDefault="001A27B6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EE2855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778DFB33" w14:textId="265D539A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A27B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1,40</w:t>
            </w:r>
            <w:r w:rsidR="00F677F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5838D2" w:rsidRPr="0005261B" w14:paraId="3FE6CDBA" w14:textId="77777777" w:rsidTr="0074351C">
        <w:trPr>
          <w:trHeight w:val="288"/>
        </w:trPr>
        <w:tc>
          <w:tcPr>
            <w:tcW w:w="3510" w:type="dxa"/>
          </w:tcPr>
          <w:p w14:paraId="77B9AF5A" w14:textId="0D26DEC3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br/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989033D" w14:textId="3B75BECC" w:rsidR="005838D2" w:rsidRPr="0005261B" w:rsidRDefault="00C3593A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5,003</w:t>
            </w:r>
          </w:p>
        </w:tc>
        <w:tc>
          <w:tcPr>
            <w:tcW w:w="269" w:type="dxa"/>
            <w:vAlign w:val="bottom"/>
          </w:tcPr>
          <w:p w14:paraId="084DF23C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152AEAE" w14:textId="05D82F42" w:rsidR="005838D2" w:rsidRPr="00F677F2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677F2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72306" w:rsidRPr="00F677F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677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4C041C9B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CA4684" w14:textId="1CCE108B" w:rsidR="005838D2" w:rsidRPr="0060300C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ar-SA"/>
              </w:rPr>
            </w:pPr>
            <w:r w:rsidRPr="001A27B6">
              <w:rPr>
                <w:rFonts w:ascii="Angsana New" w:hAnsi="Angsana New" w:cs="Angsana New"/>
                <w:sz w:val="30"/>
                <w:szCs w:val="30"/>
                <w:lang w:bidi="ar-SA"/>
              </w:rPr>
              <w:t>(</w:t>
            </w:r>
            <w:r w:rsidRPr="001A27B6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Pr="001A27B6">
              <w:rPr>
                <w:rFonts w:ascii="Angsana New" w:hAnsi="Angsana New" w:cs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F00187B" w14:textId="77777777" w:rsidR="005838D2" w:rsidRPr="0005261B" w:rsidRDefault="005838D2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1B8216A" w14:textId="000A614A" w:rsidR="005838D2" w:rsidRPr="00F677F2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677F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5,05</w:t>
            </w:r>
            <w:r w:rsidR="00A72306" w:rsidRPr="00F677F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0</w:t>
            </w:r>
          </w:p>
        </w:tc>
      </w:tr>
      <w:tr w:rsidR="005838D2" w:rsidRPr="0005261B" w14:paraId="38D9A82D" w14:textId="77777777" w:rsidTr="0074351C">
        <w:trPr>
          <w:trHeight w:val="288"/>
        </w:trPr>
        <w:tc>
          <w:tcPr>
            <w:tcW w:w="3510" w:type="dxa"/>
          </w:tcPr>
          <w:p w14:paraId="146F39E8" w14:textId="77777777" w:rsidR="005838D2" w:rsidRPr="0005261B" w:rsidRDefault="005838D2" w:rsidP="005838D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D2AE3" w14:textId="7FED32AD" w:rsidR="005838D2" w:rsidRPr="0005261B" w:rsidRDefault="00C3593A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0300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6,156</w:t>
            </w:r>
          </w:p>
        </w:tc>
        <w:tc>
          <w:tcPr>
            <w:tcW w:w="269" w:type="dxa"/>
            <w:vAlign w:val="bottom"/>
          </w:tcPr>
          <w:p w14:paraId="36330362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593ED" w14:textId="243D2853" w:rsidR="005838D2" w:rsidRPr="00F677F2" w:rsidRDefault="001A27B6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677F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39</w:t>
            </w:r>
            <w:r w:rsidR="00F677F2" w:rsidRPr="00F677F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69" w:type="dxa"/>
            <w:vAlign w:val="bottom"/>
          </w:tcPr>
          <w:p w14:paraId="7CD8D651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2DEDC" w14:textId="6D317F16" w:rsidR="005838D2" w:rsidRPr="0060300C" w:rsidRDefault="001A27B6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2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(89)</w:t>
            </w:r>
          </w:p>
        </w:tc>
        <w:tc>
          <w:tcPr>
            <w:tcW w:w="236" w:type="dxa"/>
            <w:vAlign w:val="bottom"/>
          </w:tcPr>
          <w:p w14:paraId="744C5418" w14:textId="77777777" w:rsidR="005838D2" w:rsidRPr="0005261B" w:rsidRDefault="005838D2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30312" w14:textId="3E1E7E43" w:rsidR="005838D2" w:rsidRPr="00F677F2" w:rsidRDefault="001A27B6" w:rsidP="00583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677F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6,45</w:t>
            </w:r>
            <w:r w:rsidR="00F677F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</w:tr>
    </w:tbl>
    <w:p w14:paraId="111589A3" w14:textId="5F79EDD6" w:rsidR="008B2DBF" w:rsidRPr="0005261B" w:rsidRDefault="008B2DBF" w:rsidP="0005261B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75"/>
        <w:gridCol w:w="269"/>
        <w:gridCol w:w="1116"/>
        <w:gridCol w:w="269"/>
        <w:gridCol w:w="1134"/>
        <w:gridCol w:w="236"/>
        <w:gridCol w:w="1371"/>
      </w:tblGrid>
      <w:tr w:rsidR="00E0333B" w:rsidRPr="0005261B" w14:paraId="0918674C" w14:textId="77777777" w:rsidTr="008D5D9A">
        <w:trPr>
          <w:trHeight w:hRule="exact" w:val="432"/>
        </w:trPr>
        <w:tc>
          <w:tcPr>
            <w:tcW w:w="3510" w:type="dxa"/>
            <w:vAlign w:val="center"/>
          </w:tcPr>
          <w:p w14:paraId="3BF76D92" w14:textId="5CCE8F02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138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center"/>
          </w:tcPr>
          <w:p w14:paraId="1E3347F8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05CA4F9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D31C0EB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8C2D6C2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5B58CCB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E72A0E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2F451A8D" w14:textId="77777777" w:rsidR="00E0333B" w:rsidRPr="0005261B" w:rsidRDefault="00E0333B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33B" w:rsidRPr="0005261B" w14:paraId="626094E1" w14:textId="77777777" w:rsidTr="008D5D9A">
        <w:trPr>
          <w:trHeight w:hRule="exact" w:val="432"/>
        </w:trPr>
        <w:tc>
          <w:tcPr>
            <w:tcW w:w="3510" w:type="dxa"/>
            <w:vAlign w:val="center"/>
          </w:tcPr>
          <w:p w14:paraId="083F7A72" w14:textId="77777777" w:rsidR="00E0333B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064924DC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F17BD4D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0CC6015A" w14:textId="77777777" w:rsidR="00E0333B" w:rsidRPr="0005261B" w:rsidRDefault="00E0333B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32E8D06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BE4E2EA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E20CA4" w14:textId="77777777" w:rsidR="00E0333B" w:rsidRPr="0005261B" w:rsidRDefault="00E0333B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490BBD0E" w14:textId="77777777" w:rsidR="00E0333B" w:rsidRPr="0005261B" w:rsidRDefault="00E0333B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3890" w:rsidRPr="0005261B" w14:paraId="41626479" w14:textId="77777777" w:rsidTr="008D5D9A">
        <w:trPr>
          <w:trHeight w:val="288"/>
        </w:trPr>
        <w:tc>
          <w:tcPr>
            <w:tcW w:w="3510" w:type="dxa"/>
          </w:tcPr>
          <w:p w14:paraId="2E3C70ED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5FC5113B" w14:textId="38601C93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986</w:t>
            </w:r>
          </w:p>
        </w:tc>
        <w:tc>
          <w:tcPr>
            <w:tcW w:w="269" w:type="dxa"/>
            <w:vAlign w:val="bottom"/>
          </w:tcPr>
          <w:p w14:paraId="2632FC2C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D00E181" w14:textId="3DFC8FB5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167</w:t>
            </w:r>
          </w:p>
        </w:tc>
        <w:tc>
          <w:tcPr>
            <w:tcW w:w="269" w:type="dxa"/>
            <w:vAlign w:val="bottom"/>
          </w:tcPr>
          <w:p w14:paraId="75D7CA35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27543DE" w14:textId="398CB43F" w:rsidR="00B13890" w:rsidRPr="0005261B" w:rsidRDefault="00B13890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7B99C27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46A84B6D" w14:textId="1A732B96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1,153</w:t>
            </w:r>
          </w:p>
        </w:tc>
      </w:tr>
      <w:tr w:rsidR="00B13890" w:rsidRPr="0005261B" w14:paraId="6E5F8622" w14:textId="77777777" w:rsidTr="008D5D9A">
        <w:trPr>
          <w:trHeight w:val="288"/>
        </w:trPr>
        <w:tc>
          <w:tcPr>
            <w:tcW w:w="3510" w:type="dxa"/>
          </w:tcPr>
          <w:p w14:paraId="76B5418F" w14:textId="26C7218E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br/>
              <w:t xml:space="preserve">   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2A0EF5B" w14:textId="10D2EC42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4,482</w:t>
            </w:r>
          </w:p>
        </w:tc>
        <w:tc>
          <w:tcPr>
            <w:tcW w:w="269" w:type="dxa"/>
            <w:vAlign w:val="bottom"/>
          </w:tcPr>
          <w:p w14:paraId="130B38D3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08FA40F" w14:textId="5109DE7D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550</w:t>
            </w:r>
          </w:p>
        </w:tc>
        <w:tc>
          <w:tcPr>
            <w:tcW w:w="269" w:type="dxa"/>
            <w:vAlign w:val="bottom"/>
          </w:tcPr>
          <w:p w14:paraId="1195B024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92FCA4" w14:textId="33FC1946" w:rsidR="00B13890" w:rsidRPr="00B13890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55F84">
              <w:rPr>
                <w:rFonts w:ascii="Angsana New" w:hAnsi="Angsana New" w:cs="Angsana New"/>
                <w:sz w:val="30"/>
                <w:szCs w:val="30"/>
              </w:rPr>
              <w:t>(2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55F8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F2F5D2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6CD55C0" w14:textId="7D2BBAE8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5,003</w:t>
            </w:r>
          </w:p>
        </w:tc>
      </w:tr>
      <w:tr w:rsidR="00B13890" w:rsidRPr="0005261B" w14:paraId="3B5FE196" w14:textId="77777777" w:rsidTr="008D5D9A">
        <w:trPr>
          <w:trHeight w:val="288"/>
        </w:trPr>
        <w:tc>
          <w:tcPr>
            <w:tcW w:w="3510" w:type="dxa"/>
          </w:tcPr>
          <w:p w14:paraId="61A9A8F5" w14:textId="77777777" w:rsidR="00B13890" w:rsidRPr="0005261B" w:rsidRDefault="00B13890" w:rsidP="00B1389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39A57" w14:textId="6627BC96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5,468</w:t>
            </w:r>
          </w:p>
        </w:tc>
        <w:tc>
          <w:tcPr>
            <w:tcW w:w="269" w:type="dxa"/>
            <w:vAlign w:val="bottom"/>
          </w:tcPr>
          <w:p w14:paraId="1F04E58E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74C49" w14:textId="09C6909B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717</w:t>
            </w:r>
          </w:p>
        </w:tc>
        <w:tc>
          <w:tcPr>
            <w:tcW w:w="269" w:type="dxa"/>
            <w:vAlign w:val="bottom"/>
          </w:tcPr>
          <w:p w14:paraId="59663BDF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D26C" w14:textId="04ADD664" w:rsidR="00B13890" w:rsidRPr="00B13890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38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236" w:type="dxa"/>
            <w:vAlign w:val="bottom"/>
          </w:tcPr>
          <w:p w14:paraId="0D7C4F1B" w14:textId="77777777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3786D" w14:textId="3BBDFFE2" w:rsidR="00B13890" w:rsidRPr="0005261B" w:rsidRDefault="00B13890" w:rsidP="00B1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0300C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6,156</w:t>
            </w:r>
          </w:p>
        </w:tc>
      </w:tr>
    </w:tbl>
    <w:p w14:paraId="5E99CE17" w14:textId="5F1B8EB0" w:rsidR="008B2DBF" w:rsidRPr="008D5D9A" w:rsidRDefault="008B2DBF" w:rsidP="0005261B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75"/>
        <w:gridCol w:w="269"/>
        <w:gridCol w:w="1116"/>
        <w:gridCol w:w="269"/>
        <w:gridCol w:w="1134"/>
        <w:gridCol w:w="236"/>
        <w:gridCol w:w="1371"/>
      </w:tblGrid>
      <w:tr w:rsidR="008B2DBF" w:rsidRPr="0005261B" w14:paraId="61DECEE1" w14:textId="77777777" w:rsidTr="008D5D9A">
        <w:trPr>
          <w:tblHeader/>
        </w:trPr>
        <w:tc>
          <w:tcPr>
            <w:tcW w:w="3510" w:type="dxa"/>
          </w:tcPr>
          <w:p w14:paraId="4D843D1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5289B6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2856182E" w14:textId="77777777" w:rsidTr="008D5D9A">
        <w:trPr>
          <w:trHeight w:val="362"/>
          <w:tblHeader/>
        </w:trPr>
        <w:tc>
          <w:tcPr>
            <w:tcW w:w="3510" w:type="dxa"/>
            <w:vMerge w:val="restart"/>
          </w:tcPr>
          <w:p w14:paraId="3BB36F5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DC45CF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13028B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522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14:paraId="4F9676A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A52C8C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34ED212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14:paraId="081EC5F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1F9D6FE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14:paraId="75DB666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CF3998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B2DBF" w:rsidRPr="0005261B" w14:paraId="141538D8" w14:textId="77777777" w:rsidTr="008D5D9A">
        <w:trPr>
          <w:trHeight w:val="857"/>
          <w:tblHeader/>
        </w:trPr>
        <w:tc>
          <w:tcPr>
            <w:tcW w:w="3510" w:type="dxa"/>
            <w:vMerge/>
          </w:tcPr>
          <w:p w14:paraId="09EA567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14:paraId="7E04883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EEBB16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009DA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14:paraId="49ACA0C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9FCF7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53E7511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14:paraId="6C1F9E9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2DBF" w:rsidRPr="0005261B" w14:paraId="78FCA261" w14:textId="77777777" w:rsidTr="008D5D9A">
        <w:trPr>
          <w:tblHeader/>
        </w:trPr>
        <w:tc>
          <w:tcPr>
            <w:tcW w:w="3510" w:type="dxa"/>
          </w:tcPr>
          <w:p w14:paraId="0D326C5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273367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30FDE34C" w14:textId="77777777" w:rsidTr="008D5D9A">
        <w:trPr>
          <w:trHeight w:hRule="exact" w:val="432"/>
        </w:trPr>
        <w:tc>
          <w:tcPr>
            <w:tcW w:w="3510" w:type="dxa"/>
            <w:vAlign w:val="center"/>
          </w:tcPr>
          <w:p w14:paraId="0EEE63D2" w14:textId="3A38887D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A5B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75" w:type="dxa"/>
            <w:vAlign w:val="center"/>
          </w:tcPr>
          <w:p w14:paraId="6A781713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C1A1F0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312605D2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ABA29C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2E24F26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F034F0D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6CFC9570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05261B" w14:paraId="5D9664D6" w14:textId="77777777" w:rsidTr="008D5D9A">
        <w:trPr>
          <w:trHeight w:hRule="exact" w:val="432"/>
        </w:trPr>
        <w:tc>
          <w:tcPr>
            <w:tcW w:w="3510" w:type="dxa"/>
            <w:vAlign w:val="center"/>
          </w:tcPr>
          <w:p w14:paraId="1705ACF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4FC8FE62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CD3C519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33D4593" w14:textId="77777777" w:rsidR="008B2DBF" w:rsidRPr="0005261B" w:rsidRDefault="008B2DBF" w:rsidP="0005261B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0A2C4B0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F6054D3" w14:textId="23D25027" w:rsidR="008B2DBF" w:rsidRPr="0005261B" w:rsidRDefault="008B2DBF" w:rsidP="0060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A30807" w14:textId="77777777" w:rsidR="008B2DBF" w:rsidRPr="0005261B" w:rsidRDefault="008B2DBF" w:rsidP="0005261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5277EB9A" w14:textId="77777777" w:rsidR="008B2DBF" w:rsidRPr="0005261B" w:rsidRDefault="008B2DBF" w:rsidP="0005261B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27B6" w:rsidRPr="0005261B" w14:paraId="3C82BE79" w14:textId="77777777" w:rsidTr="008D5D9A">
        <w:trPr>
          <w:trHeight w:val="288"/>
        </w:trPr>
        <w:tc>
          <w:tcPr>
            <w:tcW w:w="3510" w:type="dxa"/>
          </w:tcPr>
          <w:p w14:paraId="6DA7432D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44C90298" w14:textId="0A8F08F2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347</w:t>
            </w:r>
          </w:p>
        </w:tc>
        <w:tc>
          <w:tcPr>
            <w:tcW w:w="269" w:type="dxa"/>
            <w:vAlign w:val="bottom"/>
          </w:tcPr>
          <w:p w14:paraId="6E7554C3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2641AAFD" w14:textId="56E74214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A27B6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69" w:type="dxa"/>
            <w:vAlign w:val="bottom"/>
          </w:tcPr>
          <w:p w14:paraId="40495FFC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9F4299A" w14:textId="0EC5387C" w:rsidR="001A27B6" w:rsidRPr="0005261B" w:rsidRDefault="001A27B6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6ECD7BC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471CF228" w14:textId="63D999C2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A27B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516</w:t>
            </w:r>
          </w:p>
        </w:tc>
      </w:tr>
      <w:tr w:rsidR="001A27B6" w:rsidRPr="0005261B" w14:paraId="5823DC7F" w14:textId="77777777" w:rsidTr="008D5D9A">
        <w:trPr>
          <w:trHeight w:val="288"/>
        </w:trPr>
        <w:tc>
          <w:tcPr>
            <w:tcW w:w="3510" w:type="dxa"/>
          </w:tcPr>
          <w:p w14:paraId="7ED20EE8" w14:textId="34058646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B92CA26" w14:textId="2741FD0A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4,125</w:t>
            </w:r>
          </w:p>
        </w:tc>
        <w:tc>
          <w:tcPr>
            <w:tcW w:w="269" w:type="dxa"/>
            <w:vAlign w:val="bottom"/>
          </w:tcPr>
          <w:p w14:paraId="2961F4FD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E0057F1" w14:textId="22D77C86" w:rsidR="001A27B6" w:rsidRPr="00F3695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A27B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77F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vAlign w:val="bottom"/>
          </w:tcPr>
          <w:p w14:paraId="5E3A7DB5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F57BB3" w14:textId="13B74A81" w:rsidR="001A27B6" w:rsidRPr="0060300C" w:rsidRDefault="001A27B6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8972791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9D5BF97" w14:textId="46F4EC96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             </w:t>
            </w:r>
            <w:r w:rsidRPr="001A27B6">
              <w:rPr>
                <w:rFonts w:ascii="Angsana New" w:hAnsi="Angsana New" w:cs="Angsana New"/>
                <w:sz w:val="30"/>
                <w:szCs w:val="30"/>
                <w:lang w:val="en-GB"/>
              </w:rPr>
              <w:t>4,18</w:t>
            </w:r>
            <w:r w:rsidR="00F677F2">
              <w:rPr>
                <w:rFonts w:ascii="Angsana New" w:hAnsi="Angsana New" w:cs="Angsana New"/>
                <w:sz w:val="30"/>
                <w:szCs w:val="30"/>
                <w:lang w:val="en-GB"/>
              </w:rPr>
              <w:t>1</w:t>
            </w:r>
          </w:p>
        </w:tc>
      </w:tr>
      <w:tr w:rsidR="001A27B6" w:rsidRPr="0005261B" w14:paraId="28445ACA" w14:textId="77777777" w:rsidTr="008D5D9A">
        <w:trPr>
          <w:trHeight w:val="288"/>
        </w:trPr>
        <w:tc>
          <w:tcPr>
            <w:tcW w:w="3510" w:type="dxa"/>
          </w:tcPr>
          <w:p w14:paraId="72CEC967" w14:textId="77777777" w:rsidR="001A27B6" w:rsidRPr="0005261B" w:rsidRDefault="001A27B6" w:rsidP="001A27B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16963" w14:textId="7E827705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4,472</w:t>
            </w:r>
          </w:p>
        </w:tc>
        <w:tc>
          <w:tcPr>
            <w:tcW w:w="269" w:type="dxa"/>
            <w:vAlign w:val="bottom"/>
          </w:tcPr>
          <w:p w14:paraId="71049CE8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454FC" w14:textId="4BDA7802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A27B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22</w:t>
            </w:r>
            <w:r w:rsidR="00F677F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69" w:type="dxa"/>
            <w:vAlign w:val="bottom"/>
          </w:tcPr>
          <w:p w14:paraId="163D3D43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3F487" w14:textId="655D3C13" w:rsidR="001A27B6" w:rsidRPr="00070F26" w:rsidRDefault="001A27B6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0F2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3A8B9EF" w14:textId="77777777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1C5F6" w14:textId="4FC2B7A4" w:rsidR="001A27B6" w:rsidRPr="0005261B" w:rsidRDefault="001A27B6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A27B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4,69</w:t>
            </w:r>
            <w:r w:rsidR="00F677F2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8D5D9A" w:rsidRPr="0005261B" w14:paraId="2AA87ADA" w14:textId="77777777" w:rsidTr="008D5D9A">
        <w:trPr>
          <w:trHeight w:val="288"/>
        </w:trPr>
        <w:tc>
          <w:tcPr>
            <w:tcW w:w="3510" w:type="dxa"/>
          </w:tcPr>
          <w:p w14:paraId="3E9D889D" w14:textId="77777777" w:rsidR="008D5D9A" w:rsidRPr="0005261B" w:rsidRDefault="008D5D9A" w:rsidP="001A27B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3C8EB552" w14:textId="77777777" w:rsidR="008D5D9A" w:rsidRPr="00F3695B" w:rsidRDefault="008D5D9A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49CECCCD" w14:textId="77777777" w:rsidR="008D5D9A" w:rsidRPr="0005261B" w:rsidRDefault="008D5D9A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1D93AF4A" w14:textId="77777777" w:rsidR="008D5D9A" w:rsidRPr="001A27B6" w:rsidRDefault="008D5D9A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45B8630E" w14:textId="77777777" w:rsidR="008D5D9A" w:rsidRPr="0005261B" w:rsidRDefault="008D5D9A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DBCDA44" w14:textId="77777777" w:rsidR="008D5D9A" w:rsidRPr="00070F26" w:rsidRDefault="008D5D9A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10E35CC" w14:textId="77777777" w:rsidR="008D5D9A" w:rsidRPr="0005261B" w:rsidRDefault="008D5D9A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7932BDCE" w14:textId="77777777" w:rsidR="008D5D9A" w:rsidRPr="001A27B6" w:rsidRDefault="008D5D9A" w:rsidP="001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D5D9A" w:rsidRPr="0005261B" w14:paraId="33819213" w14:textId="77777777" w:rsidTr="008D5D9A">
        <w:trPr>
          <w:trHeight w:val="288"/>
        </w:trPr>
        <w:tc>
          <w:tcPr>
            <w:tcW w:w="3510" w:type="dxa"/>
            <w:vAlign w:val="center"/>
          </w:tcPr>
          <w:p w14:paraId="620A5724" w14:textId="1ACA4FEC" w:rsidR="008D5D9A" w:rsidRPr="0005261B" w:rsidRDefault="008D5D9A" w:rsidP="008D5D9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5" w:type="dxa"/>
            <w:vAlign w:val="bottom"/>
          </w:tcPr>
          <w:p w14:paraId="41BDE53B" w14:textId="77777777" w:rsidR="008D5D9A" w:rsidRPr="00F3695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2D0FEA84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56A49AE0" w14:textId="77777777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03D663D0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2BFCD45" w14:textId="77777777" w:rsidR="008D5D9A" w:rsidRPr="00070F2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332BE70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6CC09784" w14:textId="77777777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D5D9A" w:rsidRPr="008D5D9A" w14:paraId="766EF52F" w14:textId="77777777" w:rsidTr="008D5D9A">
        <w:trPr>
          <w:trHeight w:val="288"/>
        </w:trPr>
        <w:tc>
          <w:tcPr>
            <w:tcW w:w="3510" w:type="dxa"/>
            <w:vAlign w:val="center"/>
          </w:tcPr>
          <w:p w14:paraId="17F240BC" w14:textId="2FD85821" w:rsidR="008D5D9A" w:rsidRPr="0005261B" w:rsidRDefault="008D5D9A" w:rsidP="008D5D9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43AA2804" w14:textId="77777777" w:rsidR="008D5D9A" w:rsidRPr="00F3695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71CDFDE0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691696C" w14:textId="77777777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13860F35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190215DC" w14:textId="5F422480" w:rsidR="008D5D9A" w:rsidRPr="002723A6" w:rsidRDefault="008D5D9A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00D55D8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1AA2E66F" w14:textId="77777777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D5D9A" w:rsidRPr="008D5D9A" w14:paraId="717F0A33" w14:textId="77777777" w:rsidTr="008D5D9A">
        <w:trPr>
          <w:trHeight w:val="288"/>
        </w:trPr>
        <w:tc>
          <w:tcPr>
            <w:tcW w:w="3510" w:type="dxa"/>
          </w:tcPr>
          <w:p w14:paraId="15FCF7DF" w14:textId="3A5F9A84" w:rsidR="008D5D9A" w:rsidRPr="0005261B" w:rsidRDefault="008D5D9A" w:rsidP="008D5D9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24BDE8A0" w14:textId="00B78BEE" w:rsidR="008D5D9A" w:rsidRPr="00F3695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295</w:t>
            </w:r>
          </w:p>
        </w:tc>
        <w:tc>
          <w:tcPr>
            <w:tcW w:w="269" w:type="dxa"/>
            <w:vAlign w:val="bottom"/>
          </w:tcPr>
          <w:p w14:paraId="249207F6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114826EF" w14:textId="1C7FD200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</w:p>
        </w:tc>
        <w:tc>
          <w:tcPr>
            <w:tcW w:w="269" w:type="dxa"/>
            <w:vAlign w:val="bottom"/>
          </w:tcPr>
          <w:p w14:paraId="180A6C01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62DE1949" w14:textId="6EA807BD" w:rsidR="008D5D9A" w:rsidRPr="00070F26" w:rsidRDefault="008D5D9A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D7CE4D3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3B6374A7" w14:textId="3F3DDCC7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347</w:t>
            </w:r>
          </w:p>
        </w:tc>
      </w:tr>
      <w:tr w:rsidR="008D5D9A" w:rsidRPr="008D5D9A" w14:paraId="5C18436C" w14:textId="77777777" w:rsidTr="00385B14">
        <w:trPr>
          <w:trHeight w:val="288"/>
        </w:trPr>
        <w:tc>
          <w:tcPr>
            <w:tcW w:w="3510" w:type="dxa"/>
          </w:tcPr>
          <w:p w14:paraId="36F865AD" w14:textId="6D7F248E" w:rsidR="008D5D9A" w:rsidRPr="0005261B" w:rsidRDefault="008D5D9A" w:rsidP="008D5D9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2616D32" w14:textId="41AA3F3E" w:rsidR="008D5D9A" w:rsidRPr="00F3695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3,743</w:t>
            </w:r>
          </w:p>
        </w:tc>
        <w:tc>
          <w:tcPr>
            <w:tcW w:w="269" w:type="dxa"/>
            <w:vAlign w:val="bottom"/>
          </w:tcPr>
          <w:p w14:paraId="1EA6FEB8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7868D86" w14:textId="3B48F77A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269" w:type="dxa"/>
            <w:vAlign w:val="bottom"/>
          </w:tcPr>
          <w:p w14:paraId="4FEFF564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A5E182" w14:textId="794AE7DF" w:rsidR="008D5D9A" w:rsidRPr="00070F26" w:rsidRDefault="008D5D9A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0300C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236" w:type="dxa"/>
            <w:vAlign w:val="bottom"/>
          </w:tcPr>
          <w:p w14:paraId="4DC90C72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4EF518C" w14:textId="49AE4D13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4,125</w:t>
            </w:r>
          </w:p>
        </w:tc>
      </w:tr>
      <w:tr w:rsidR="008D5D9A" w:rsidRPr="0005261B" w14:paraId="4786F193" w14:textId="77777777" w:rsidTr="00385B14">
        <w:trPr>
          <w:trHeight w:val="288"/>
        </w:trPr>
        <w:tc>
          <w:tcPr>
            <w:tcW w:w="3510" w:type="dxa"/>
          </w:tcPr>
          <w:p w14:paraId="165EE149" w14:textId="1A946DAB" w:rsidR="008D5D9A" w:rsidRPr="0005261B" w:rsidRDefault="008D5D9A" w:rsidP="008D5D9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57E07" w14:textId="4B400519" w:rsidR="008D5D9A" w:rsidRPr="00F3695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5261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4,038</w:t>
            </w:r>
          </w:p>
        </w:tc>
        <w:tc>
          <w:tcPr>
            <w:tcW w:w="269" w:type="dxa"/>
            <w:vAlign w:val="bottom"/>
          </w:tcPr>
          <w:p w14:paraId="74F0C631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040AF" w14:textId="721070F6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463</w:t>
            </w:r>
          </w:p>
        </w:tc>
        <w:tc>
          <w:tcPr>
            <w:tcW w:w="269" w:type="dxa"/>
            <w:vAlign w:val="bottom"/>
          </w:tcPr>
          <w:p w14:paraId="42EE4F38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1E26C" w14:textId="7BCA883F" w:rsidR="008D5D9A" w:rsidRPr="00070F26" w:rsidRDefault="008D5D9A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A5B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236" w:type="dxa"/>
            <w:vAlign w:val="bottom"/>
          </w:tcPr>
          <w:p w14:paraId="0538233A" w14:textId="77777777" w:rsidR="008D5D9A" w:rsidRPr="0005261B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C2151" w14:textId="23D9D4E5" w:rsidR="008D5D9A" w:rsidRPr="001A27B6" w:rsidRDefault="008D5D9A" w:rsidP="008D5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3695B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4,472</w:t>
            </w:r>
          </w:p>
        </w:tc>
      </w:tr>
    </w:tbl>
    <w:p w14:paraId="50A3BF87" w14:textId="77777777" w:rsidR="008B2DBF" w:rsidRDefault="008B2DBF" w:rsidP="0005261B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2B0225" w14:textId="3BCAE78E" w:rsidR="00BF3CDD" w:rsidRPr="00BF3CDD" w:rsidRDefault="00BF3CDD" w:rsidP="0005261B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BF3CD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14:paraId="34F78645" w14:textId="64C88E5F" w:rsidR="008B2DBF" w:rsidRPr="0005261B" w:rsidRDefault="008B2DBF" w:rsidP="0005261B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F618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F618E">
        <w:rPr>
          <w:rFonts w:ascii="Angsana New" w:hAnsi="Angsana New" w:cs="Angsana New" w:hint="cs"/>
          <w:sz w:val="30"/>
          <w:szCs w:val="30"/>
        </w:rPr>
        <w:t xml:space="preserve">31 </w:t>
      </w:r>
      <w:r w:rsidRPr="001F618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F618E">
        <w:rPr>
          <w:rFonts w:ascii="Angsana New" w:hAnsi="Angsana New" w:cs="Angsana New" w:hint="cs"/>
          <w:sz w:val="30"/>
          <w:szCs w:val="30"/>
        </w:rPr>
        <w:t>256</w:t>
      </w:r>
      <w:r w:rsidR="00E2014B" w:rsidRPr="001F618E">
        <w:rPr>
          <w:rFonts w:ascii="Angsana New" w:hAnsi="Angsana New" w:cs="Angsana New"/>
          <w:sz w:val="30"/>
          <w:szCs w:val="30"/>
        </w:rPr>
        <w:t>8</w:t>
      </w:r>
      <w:r w:rsidRPr="001F618E">
        <w:rPr>
          <w:rFonts w:ascii="Angsana New" w:hAnsi="Angsana New" w:cs="Angsana New" w:hint="cs"/>
          <w:sz w:val="30"/>
          <w:szCs w:val="30"/>
          <w:cs/>
        </w:rPr>
        <w:t xml:space="preserve"> บริษัทย่อย</w:t>
      </w:r>
      <w:r w:rsidR="00D2665E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1F618E">
        <w:rPr>
          <w:rFonts w:ascii="Angsana New" w:hAnsi="Angsana New" w:cs="Angsana New" w:hint="cs"/>
          <w:sz w:val="30"/>
          <w:szCs w:val="30"/>
          <w:cs/>
        </w:rPr>
        <w:t>ยังมิได้รับรู้ขาดทุนทางภาษียกไปจำนวน</w:t>
      </w:r>
      <w:r w:rsidR="001F618E" w:rsidRPr="001F618E">
        <w:rPr>
          <w:rFonts w:ascii="Angsana New" w:hAnsi="Angsana New" w:cs="Angsana New"/>
          <w:sz w:val="30"/>
          <w:szCs w:val="30"/>
        </w:rPr>
        <w:t xml:space="preserve"> </w:t>
      </w:r>
      <w:r w:rsidR="00B70F43">
        <w:rPr>
          <w:rFonts w:ascii="Angsana New" w:hAnsi="Angsana New" w:cs="Angsana New"/>
          <w:sz w:val="30"/>
          <w:szCs w:val="30"/>
        </w:rPr>
        <w:t>1.3</w:t>
      </w:r>
      <w:r w:rsidR="0074351C">
        <w:rPr>
          <w:rFonts w:ascii="Angsana New" w:hAnsi="Angsana New" w:cs="Angsana New"/>
          <w:sz w:val="30"/>
          <w:szCs w:val="30"/>
        </w:rPr>
        <w:t xml:space="preserve"> </w:t>
      </w:r>
      <w:r w:rsidRPr="001F618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F618E">
        <w:rPr>
          <w:rFonts w:ascii="Angsana New" w:hAnsi="Angsana New" w:cs="Angsana New" w:hint="cs"/>
          <w:sz w:val="30"/>
          <w:szCs w:val="30"/>
        </w:rPr>
        <w:t xml:space="preserve"> </w:t>
      </w:r>
      <w:r w:rsidRPr="001F618E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E2014B" w:rsidRPr="001F618E">
        <w:rPr>
          <w:rFonts w:ascii="Angsana New" w:hAnsi="Angsana New" w:cs="Angsana New"/>
          <w:i/>
          <w:iCs/>
          <w:sz w:val="30"/>
          <w:szCs w:val="30"/>
        </w:rPr>
        <w:t>7</w:t>
      </w:r>
      <w:r w:rsidRPr="001F618E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74351C">
        <w:rPr>
          <w:rFonts w:ascii="Angsana New" w:hAnsi="Angsana New" w:cs="Angsana New"/>
          <w:i/>
          <w:iCs/>
          <w:sz w:val="30"/>
          <w:szCs w:val="30"/>
        </w:rPr>
        <w:t>2</w:t>
      </w:r>
      <w:r w:rsidR="00E2014B" w:rsidRPr="001F618E">
        <w:rPr>
          <w:rFonts w:ascii="Angsana New" w:hAnsi="Angsana New" w:cs="Angsana New"/>
          <w:i/>
          <w:iCs/>
          <w:sz w:val="30"/>
          <w:szCs w:val="30"/>
        </w:rPr>
        <w:t>.2</w:t>
      </w:r>
      <w:r w:rsidRPr="001F618E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1F618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1F618E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1F61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72CD" w:rsidRPr="001F618E">
        <w:rPr>
          <w:rFonts w:ascii="Angsana New" w:hAnsi="Angsana New" w:cs="Angsana New" w:hint="cs"/>
          <w:sz w:val="30"/>
          <w:szCs w:val="30"/>
          <w:cs/>
        </w:rPr>
        <w:t>ขาดทุนทางภาษี</w:t>
      </w:r>
      <w:r w:rsidRPr="001F618E">
        <w:rPr>
          <w:rFonts w:ascii="Angsana New" w:hAnsi="Angsana New" w:cs="Angsana New" w:hint="cs"/>
          <w:sz w:val="30"/>
          <w:szCs w:val="30"/>
          <w:cs/>
        </w:rPr>
        <w:t>จะสิ้น</w:t>
      </w:r>
      <w:r w:rsidR="00E50725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1F618E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0972CD" w:rsidRPr="001F618E">
        <w:rPr>
          <w:rFonts w:ascii="Angsana New" w:hAnsi="Angsana New" w:cs="Angsana New"/>
          <w:sz w:val="30"/>
          <w:szCs w:val="30"/>
        </w:rPr>
        <w:t>257</w:t>
      </w:r>
      <w:r w:rsidR="00D7761A">
        <w:rPr>
          <w:rFonts w:ascii="Angsana New" w:hAnsi="Angsana New" w:cs="Angsana New"/>
          <w:sz w:val="30"/>
          <w:szCs w:val="30"/>
        </w:rPr>
        <w:t>2</w:t>
      </w:r>
      <w:r w:rsidR="00E4611A">
        <w:rPr>
          <w:rFonts w:ascii="Angsana New" w:hAnsi="Angsana New" w:cs="Angsana New"/>
          <w:sz w:val="30"/>
          <w:szCs w:val="30"/>
        </w:rPr>
        <w:t xml:space="preserve"> - 2573 </w:t>
      </w:r>
      <w:r w:rsidR="00777079">
        <w:rPr>
          <w:rFonts w:ascii="Angsana New" w:hAnsi="Angsana New" w:cs="Angsana New" w:hint="cs"/>
          <w:sz w:val="30"/>
          <w:szCs w:val="30"/>
          <w:cs/>
        </w:rPr>
        <w:t>กลุ่มบริษัทยังมิได้รับรู้</w:t>
      </w:r>
      <w:r w:rsidR="00E574A4">
        <w:rPr>
          <w:rFonts w:ascii="Angsana New" w:hAnsi="Angsana New" w:cs="Angsana New" w:hint="cs"/>
          <w:sz w:val="30"/>
          <w:szCs w:val="30"/>
          <w:cs/>
        </w:rPr>
        <w:t>รายการดังกล่าว</w:t>
      </w:r>
      <w:r w:rsidRPr="001F618E">
        <w:rPr>
          <w:rFonts w:ascii="Angsana New" w:hAnsi="Angsana New" w:cs="Angsana New" w:hint="cs"/>
          <w:sz w:val="30"/>
          <w:szCs w:val="30"/>
          <w:cs/>
        </w:rPr>
        <w:t>เป็นสินทรัพย์ภาษีเงินได้รอการตัดบัญชีเนื่องจาก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</w:t>
      </w:r>
    </w:p>
    <w:p w14:paraId="16E6D1F2" w14:textId="2BE0D9E8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10F25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t>กำไรต่อหุ้น</w:t>
      </w:r>
    </w:p>
    <w:p w14:paraId="152D49F3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25"/>
        <w:gridCol w:w="270"/>
        <w:gridCol w:w="1125"/>
        <w:gridCol w:w="270"/>
        <w:gridCol w:w="1107"/>
        <w:gridCol w:w="270"/>
        <w:gridCol w:w="1143"/>
      </w:tblGrid>
      <w:tr w:rsidR="008B2DBF" w:rsidRPr="0005261B" w14:paraId="5C1232BD" w14:textId="77777777" w:rsidTr="008D5D9A">
        <w:tc>
          <w:tcPr>
            <w:tcW w:w="3870" w:type="dxa"/>
          </w:tcPr>
          <w:p w14:paraId="057AA30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CE174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5F7AF9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FD722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1D0076FC" w14:textId="77777777" w:rsidTr="008D5D9A">
        <w:tc>
          <w:tcPr>
            <w:tcW w:w="3870" w:type="dxa"/>
          </w:tcPr>
          <w:p w14:paraId="4131696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1FA49D96" w14:textId="263C7A02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546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3E33D3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256DF33" w14:textId="13D90753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546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BD6E2F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338E5EF" w14:textId="39B089A4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546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D9A1AB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01BFE89" w14:textId="5B8D5C99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546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033F0E0E" w14:textId="77777777" w:rsidTr="008D5D9A">
        <w:tc>
          <w:tcPr>
            <w:tcW w:w="3870" w:type="dxa"/>
          </w:tcPr>
          <w:p w14:paraId="35E1514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FF7DF5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8B2DBF" w:rsidRPr="0005261B" w14:paraId="716C2667" w14:textId="77777777" w:rsidTr="008D5D9A">
        <w:tc>
          <w:tcPr>
            <w:tcW w:w="3870" w:type="dxa"/>
          </w:tcPr>
          <w:p w14:paraId="250AEA9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ED6122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10" w:type="dxa"/>
            <w:gridSpan w:val="7"/>
          </w:tcPr>
          <w:p w14:paraId="6583193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B546C" w:rsidRPr="0005261B" w14:paraId="653EDEF8" w14:textId="77777777" w:rsidTr="008D5D9A">
        <w:tc>
          <w:tcPr>
            <w:tcW w:w="3870" w:type="dxa"/>
          </w:tcPr>
          <w:p w14:paraId="5D0A372D" w14:textId="77777777" w:rsidR="002B546C" w:rsidRPr="0005261B" w:rsidRDefault="002B546C" w:rsidP="002B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25" w:type="dxa"/>
          </w:tcPr>
          <w:p w14:paraId="6BF399A1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99EFC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8352029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F8D0C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3027D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35C4A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68457F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46C" w:rsidRPr="0005261B" w14:paraId="24CBD29C" w14:textId="77777777" w:rsidTr="008D5D9A">
        <w:tc>
          <w:tcPr>
            <w:tcW w:w="3870" w:type="dxa"/>
          </w:tcPr>
          <w:p w14:paraId="37FCB506" w14:textId="77777777" w:rsidR="002B546C" w:rsidRPr="0005261B" w:rsidRDefault="002B546C" w:rsidP="002B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ผู้ถือหุ้นสามัญของบริษัท </w:t>
            </w: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4B9745A" w14:textId="176A02BB" w:rsidR="002B546C" w:rsidRPr="0005261B" w:rsidRDefault="00523404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404">
              <w:rPr>
                <w:rFonts w:ascii="Angsana New" w:hAnsi="Angsana New" w:cs="Angsana New"/>
                <w:sz w:val="30"/>
                <w:szCs w:val="30"/>
              </w:rPr>
              <w:t>20,9</w:t>
            </w:r>
            <w:r w:rsidR="00E41EE6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  <w:vAlign w:val="bottom"/>
          </w:tcPr>
          <w:p w14:paraId="09B1A459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EFAA359" w14:textId="72DB03C5" w:rsidR="002B546C" w:rsidRPr="0005261B" w:rsidRDefault="002B546C" w:rsidP="004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6D0CC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  <w:vAlign w:val="bottom"/>
          </w:tcPr>
          <w:p w14:paraId="7059964C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37E7E350" w14:textId="7CD78184" w:rsidR="002B546C" w:rsidRPr="0005261B" w:rsidRDefault="00523404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23404">
              <w:rPr>
                <w:rFonts w:ascii="Angsana New" w:hAnsi="Angsana New" w:cs="Angsana New"/>
                <w:sz w:val="30"/>
                <w:szCs w:val="30"/>
              </w:rPr>
              <w:t>17,182</w:t>
            </w:r>
          </w:p>
        </w:tc>
        <w:tc>
          <w:tcPr>
            <w:tcW w:w="270" w:type="dxa"/>
            <w:vAlign w:val="bottom"/>
          </w:tcPr>
          <w:p w14:paraId="560837B9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144E8EE0" w14:textId="4F6AEFC3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6D0CC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</w:tr>
      <w:tr w:rsidR="002B546C" w:rsidRPr="0005261B" w14:paraId="398B232E" w14:textId="77777777" w:rsidTr="008D5D9A">
        <w:tc>
          <w:tcPr>
            <w:tcW w:w="3870" w:type="dxa"/>
          </w:tcPr>
          <w:p w14:paraId="3A5B7D18" w14:textId="77777777" w:rsidR="002B546C" w:rsidRPr="0005261B" w:rsidRDefault="002B546C" w:rsidP="002B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DAD410" w14:textId="12C48B87" w:rsidR="002B546C" w:rsidRPr="0005261B" w:rsidRDefault="002A3F7F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00065B8F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32617" w14:textId="640014E6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2108E91F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E40433" w14:textId="08033067" w:rsidR="002B546C" w:rsidRPr="0005261B" w:rsidRDefault="002A3F7F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A3F7F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5F81FA28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66C473" w14:textId="54CF298A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sz w:val="30"/>
                <w:szCs w:val="30"/>
              </w:rPr>
              <w:t>199,000</w:t>
            </w:r>
          </w:p>
        </w:tc>
      </w:tr>
      <w:tr w:rsidR="002B546C" w:rsidRPr="0005261B" w14:paraId="2DAF36D0" w14:textId="77777777" w:rsidTr="008D5D9A">
        <w:tc>
          <w:tcPr>
            <w:tcW w:w="3870" w:type="dxa"/>
          </w:tcPr>
          <w:p w14:paraId="29D1666B" w14:textId="77777777" w:rsidR="002B546C" w:rsidRPr="0005261B" w:rsidRDefault="002B546C" w:rsidP="002B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6152CE04" w14:textId="7861EB34" w:rsidR="002B546C" w:rsidRPr="0005261B" w:rsidRDefault="00523404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4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40B663AB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01A6666" w14:textId="04A101C4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FD71145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78BE8970" w14:textId="142EC4A5" w:rsidR="002B546C" w:rsidRPr="0005261B" w:rsidRDefault="00523404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4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70" w:type="dxa"/>
          </w:tcPr>
          <w:p w14:paraId="40AB73D1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</w:tcPr>
          <w:p w14:paraId="0C86E295" w14:textId="1128092E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0C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0.19</w:t>
            </w:r>
          </w:p>
        </w:tc>
      </w:tr>
    </w:tbl>
    <w:p w14:paraId="35D68462" w14:textId="77777777" w:rsidR="008B2DBF" w:rsidRDefault="008B2DBF" w:rsidP="00052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0B9F97AC" w14:textId="77777777" w:rsidR="008D5D9A" w:rsidRDefault="008D5D9A" w:rsidP="000526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01A16DA3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lastRenderedPageBreak/>
        <w:t>เงินปันผล</w:t>
      </w:r>
    </w:p>
    <w:p w14:paraId="28F7A503" w14:textId="77777777" w:rsidR="008B2DBF" w:rsidRPr="0005261B" w:rsidRDefault="008B2DBF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782"/>
        <w:gridCol w:w="1710"/>
        <w:gridCol w:w="1282"/>
        <w:gridCol w:w="231"/>
        <w:gridCol w:w="1367"/>
      </w:tblGrid>
      <w:tr w:rsidR="008B2DBF" w:rsidRPr="0005261B" w14:paraId="1E6D4007" w14:textId="77777777" w:rsidTr="00A155A8">
        <w:trPr>
          <w:tblHeader/>
        </w:trPr>
        <w:tc>
          <w:tcPr>
            <w:tcW w:w="2790" w:type="dxa"/>
            <w:vAlign w:val="bottom"/>
          </w:tcPr>
          <w:p w14:paraId="3F8230A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vAlign w:val="bottom"/>
          </w:tcPr>
          <w:p w14:paraId="0091E78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86BE84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5EBADB8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1840F6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024EA71A" w14:textId="77777777" w:rsidR="008B2DBF" w:rsidRPr="0005261B" w:rsidDel="00D43E7A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B2DBF" w:rsidRPr="0005261B" w14:paraId="664FB00A" w14:textId="77777777" w:rsidTr="00A155A8">
        <w:trPr>
          <w:tblHeader/>
        </w:trPr>
        <w:tc>
          <w:tcPr>
            <w:tcW w:w="2790" w:type="dxa"/>
          </w:tcPr>
          <w:p w14:paraId="603E0D2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478AB1D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D61CF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721F39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C8BBD9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7F5A88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DBF" w:rsidRPr="0005261B" w14:paraId="2799EEEC" w14:textId="77777777" w:rsidTr="00A155A8">
        <w:trPr>
          <w:tblHeader/>
        </w:trPr>
        <w:tc>
          <w:tcPr>
            <w:tcW w:w="2790" w:type="dxa"/>
          </w:tcPr>
          <w:p w14:paraId="1A215DC8" w14:textId="7F86BD13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3462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82" w:type="dxa"/>
          </w:tcPr>
          <w:p w14:paraId="0D17759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06AA3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12BE19E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1F4F67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DA0A9AB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B2DBF" w:rsidRPr="0005261B" w14:paraId="6DB49268" w14:textId="77777777" w:rsidTr="00A155A8">
        <w:tc>
          <w:tcPr>
            <w:tcW w:w="2790" w:type="dxa"/>
          </w:tcPr>
          <w:p w14:paraId="576F997E" w14:textId="64373BC4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34625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2" w:type="dxa"/>
          </w:tcPr>
          <w:p w14:paraId="6F6054BB" w14:textId="0D0700C9" w:rsidR="008B2DBF" w:rsidRPr="0005261B" w:rsidRDefault="00E3112D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8B2DBF" w:rsidRPr="0005261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2DBF"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B2DBF" w:rsidRPr="000526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62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5D9F8198" w14:textId="5154BDD4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62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2" w:type="dxa"/>
          </w:tcPr>
          <w:p w14:paraId="4B3B8134" w14:textId="6443BEEE" w:rsidR="008B2DBF" w:rsidRPr="0005261B" w:rsidRDefault="00E3112D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12D">
              <w:rPr>
                <w:rFonts w:ascii="Angsana New" w:hAnsi="Angsana New"/>
                <w:sz w:val="30"/>
                <w:szCs w:val="30"/>
              </w:rPr>
              <w:t>0.078</w:t>
            </w:r>
          </w:p>
        </w:tc>
        <w:tc>
          <w:tcPr>
            <w:tcW w:w="231" w:type="dxa"/>
          </w:tcPr>
          <w:p w14:paraId="44D891B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4359F90F" w14:textId="4910C358" w:rsidR="008B2DBF" w:rsidRPr="006B66BE" w:rsidRDefault="00E3112D" w:rsidP="0034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66BE">
              <w:rPr>
                <w:rFonts w:ascii="Angsana New" w:hAnsi="Angsana New"/>
                <w:b/>
                <w:bCs/>
                <w:sz w:val="30"/>
                <w:szCs w:val="30"/>
              </w:rPr>
              <w:t>15.52</w:t>
            </w:r>
          </w:p>
        </w:tc>
      </w:tr>
      <w:tr w:rsidR="006B66BE" w:rsidRPr="0005261B" w14:paraId="12DA75FF" w14:textId="77777777" w:rsidTr="00A155A8">
        <w:tc>
          <w:tcPr>
            <w:tcW w:w="2790" w:type="dxa"/>
          </w:tcPr>
          <w:p w14:paraId="42C5957C" w14:textId="77777777" w:rsidR="006B66BE" w:rsidRPr="0005261B" w:rsidRDefault="006B66BE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31048001" w14:textId="77777777" w:rsidR="006B66BE" w:rsidRPr="0005261B" w:rsidRDefault="006B66BE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AF648F" w14:textId="77777777" w:rsidR="006B66BE" w:rsidRPr="0005261B" w:rsidRDefault="006B66BE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7B16C49" w14:textId="77777777" w:rsidR="006B66BE" w:rsidRPr="0005261B" w:rsidRDefault="006B66BE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C93F80C" w14:textId="77777777" w:rsidR="006B66BE" w:rsidRPr="0005261B" w:rsidRDefault="006B66BE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339FC1CC" w14:textId="77777777" w:rsidR="006B66BE" w:rsidRPr="0005261B" w:rsidRDefault="006B66BE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522F" w:rsidRPr="0005261B" w14:paraId="05A9967B" w14:textId="77777777" w:rsidTr="00A155A8">
        <w:tc>
          <w:tcPr>
            <w:tcW w:w="2790" w:type="dxa"/>
          </w:tcPr>
          <w:p w14:paraId="6CB72046" w14:textId="56BB76E3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2B54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82" w:type="dxa"/>
          </w:tcPr>
          <w:p w14:paraId="485E111E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C3971F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9895753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4E80DE7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56A2F68" w14:textId="77777777" w:rsidR="0037522F" w:rsidRPr="0005261B" w:rsidRDefault="0037522F" w:rsidP="00375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546C" w:rsidRPr="0005261B" w14:paraId="19E0F613" w14:textId="77777777" w:rsidTr="00A155A8">
        <w:tc>
          <w:tcPr>
            <w:tcW w:w="2790" w:type="dxa"/>
          </w:tcPr>
          <w:p w14:paraId="55FE9D29" w14:textId="6CA6B0FB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82" w:type="dxa"/>
          </w:tcPr>
          <w:p w14:paraId="23E01BBE" w14:textId="2EC7FED9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67950670" w14:textId="18A3DD5C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5261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5B24DC4A" w14:textId="199D27FF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0.116</w:t>
            </w:r>
          </w:p>
        </w:tc>
        <w:tc>
          <w:tcPr>
            <w:tcW w:w="231" w:type="dxa"/>
          </w:tcPr>
          <w:p w14:paraId="3023E869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C97E2B4" w14:textId="4591F5AF" w:rsidR="002B546C" w:rsidRPr="000F79E5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23.08</w:t>
            </w:r>
          </w:p>
        </w:tc>
      </w:tr>
      <w:tr w:rsidR="002B546C" w:rsidRPr="0005261B" w14:paraId="358745D0" w14:textId="77777777" w:rsidTr="00A155A8">
        <w:tc>
          <w:tcPr>
            <w:tcW w:w="2790" w:type="dxa"/>
          </w:tcPr>
          <w:p w14:paraId="414A4DF1" w14:textId="0B8B0881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82" w:type="dxa"/>
          </w:tcPr>
          <w:p w14:paraId="5A9CF436" w14:textId="6FD1ECBD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2519767" w14:textId="6374117C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1F2A37D1" w14:textId="76CFA194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A79">
              <w:rPr>
                <w:rFonts w:ascii="Angsana New" w:hAnsi="Angsana New"/>
                <w:sz w:val="30"/>
                <w:szCs w:val="30"/>
              </w:rPr>
              <w:t>0.754</w:t>
            </w:r>
          </w:p>
        </w:tc>
        <w:tc>
          <w:tcPr>
            <w:tcW w:w="231" w:type="dxa"/>
          </w:tcPr>
          <w:p w14:paraId="31AC07E5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2FB7B429" w14:textId="16769B50" w:rsidR="002B546C" w:rsidRPr="000F79E5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150.05</w:t>
            </w:r>
          </w:p>
        </w:tc>
      </w:tr>
      <w:tr w:rsidR="002B546C" w:rsidRPr="0005261B" w14:paraId="00C55989" w14:textId="77777777" w:rsidTr="00A155A8">
        <w:tc>
          <w:tcPr>
            <w:tcW w:w="2790" w:type="dxa"/>
          </w:tcPr>
          <w:p w14:paraId="30AA1FF3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099888EB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C95878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653B6CE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498D40D" w14:textId="77777777" w:rsidR="002B546C" w:rsidRPr="0005261B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360BE10C" w14:textId="5F30F8F1" w:rsidR="002B546C" w:rsidRPr="000F79E5" w:rsidRDefault="002B546C" w:rsidP="002B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9E5">
              <w:rPr>
                <w:rFonts w:ascii="Angsana New" w:hAnsi="Angsana New"/>
                <w:b/>
                <w:bCs/>
                <w:sz w:val="30"/>
                <w:szCs w:val="30"/>
              </w:rPr>
              <w:t>173.13</w:t>
            </w:r>
          </w:p>
        </w:tc>
      </w:tr>
    </w:tbl>
    <w:p w14:paraId="664CF2EB" w14:textId="29EB1586" w:rsidR="007661A2" w:rsidRDefault="007661A2" w:rsidP="000526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31100E2B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4FFC5792" w14:textId="77777777" w:rsidR="008B2DBF" w:rsidRPr="00A155A8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1EB84E9D" w14:textId="77777777" w:rsidR="008B2DBF" w:rsidRPr="00EE5868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5868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ก)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ab/>
        <w:t xml:space="preserve">มูลค่าตามบัญชีและมูลค่ายุติธรรม  </w:t>
      </w:r>
    </w:p>
    <w:p w14:paraId="3B27F824" w14:textId="0435223C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535011">
        <w:rPr>
          <w:rFonts w:ascii="Angsana New" w:hAnsi="Angsana New" w:cs="Angsana New" w:hint="cs"/>
          <w:sz w:val="30"/>
          <w:szCs w:val="30"/>
          <w:cs/>
        </w:rPr>
        <w:t>งบฐานะการเงิน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10E5799" w14:textId="76B00EB5" w:rsidR="008B2DBF" w:rsidRPr="007661A2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435862" w14:textId="77777777" w:rsidR="008B2DBF" w:rsidRPr="00EE5868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5868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ข)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ab/>
        <w:t xml:space="preserve">นโยบายการจัดการความเสี่ยงทางด้านการเงิน     </w:t>
      </w:r>
    </w:p>
    <w:p w14:paraId="4A1F225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27748C8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D40616D" w14:textId="77777777" w:rsidR="008B2DBF" w:rsidRPr="00A155A8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9E65D86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59ED018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78A2109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62816F" w14:textId="77777777" w:rsidR="008B2DBF" w:rsidRPr="002D5EFF" w:rsidRDefault="008B2DBF" w:rsidP="002D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6A0C7BC7" w14:textId="4FA7AC83" w:rsidR="008B2DBF" w:rsidRPr="00EE5868" w:rsidRDefault="008B2DBF" w:rsidP="002D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(ข</w:t>
      </w:r>
      <w:r w:rsidRPr="00EE5868">
        <w:rPr>
          <w:rFonts w:ascii="Angsana New" w:hAnsi="Angsana New" w:cs="Angsana New" w:hint="cs"/>
          <w:i/>
          <w:iCs/>
          <w:sz w:val="30"/>
          <w:szCs w:val="30"/>
        </w:rPr>
        <w:t>.1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="002D5EF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12C68A36" w14:textId="77777777" w:rsidR="008B2DBF" w:rsidRDefault="008B2DBF" w:rsidP="002D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5B6A0E41" w14:textId="77777777" w:rsidR="00EE5868" w:rsidRPr="0005261B" w:rsidRDefault="00EE5868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5019FCA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</w:rPr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.1.1</w:t>
      </w:r>
      <w:proofErr w:type="gramStart"/>
      <w:r w:rsidRPr="0005261B">
        <w:rPr>
          <w:rFonts w:ascii="Angsana New" w:hAnsi="Angsana New" w:cs="Angsana New" w:hint="cs"/>
          <w:sz w:val="30"/>
          <w:szCs w:val="30"/>
        </w:rPr>
        <w:t>)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proofErr w:type="gramEnd"/>
      <w:r w:rsidRPr="0005261B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</w:p>
    <w:p w14:paraId="4224E79D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D2665E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1CD6467B" w14:textId="77777777" w:rsidR="008B2DBF" w:rsidRPr="002D5EFF" w:rsidRDefault="008B2DBF" w:rsidP="002D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635AAB5B" w14:textId="6491CE02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ณะกรรมการ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FD4F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</w:t>
      </w:r>
      <w:r w:rsidR="00334488">
        <w:rPr>
          <w:rFonts w:ascii="Angsana New" w:hAnsi="Angsana New" w:cs="Angsana New" w:hint="cs"/>
          <w:sz w:val="30"/>
          <w:szCs w:val="30"/>
          <w:cs/>
        </w:rPr>
        <w:t>ประจำ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ยอดขายที่เกินกว่าวงเงินดังกล่าวต้องได้รับการอนุมัติจากคณะกรรมการบริษัท </w:t>
      </w:r>
    </w:p>
    <w:p w14:paraId="286CB79F" w14:textId="77777777" w:rsidR="008B2DBF" w:rsidRPr="002D5EFF" w:rsidRDefault="008B2DBF" w:rsidP="002D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6DCD2860" w14:textId="1B159BE2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5261B">
        <w:rPr>
          <w:rFonts w:ascii="Angsana New" w:hAnsi="Angsana New" w:cs="Angsana New" w:hint="cs"/>
          <w:sz w:val="30"/>
          <w:szCs w:val="30"/>
        </w:rPr>
        <w:t>12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</w:t>
      </w:r>
      <w:bookmarkStart w:id="6" w:name="_Hlk59433075"/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6"/>
      <w:r w:rsidRPr="0005261B">
        <w:rPr>
          <w:rFonts w:ascii="Angsana New" w:hAnsi="Angsana New" w:cs="Angsana New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292CE01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04F5E232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05261B">
        <w:rPr>
          <w:rFonts w:ascii="Angsana New" w:hAnsi="Angsana New" w:cs="Angsana New" w:hint="cs"/>
          <w:sz w:val="30"/>
          <w:szCs w:val="30"/>
        </w:rPr>
        <w:t xml:space="preserve">6 </w:t>
      </w:r>
    </w:p>
    <w:p w14:paraId="67F345F1" w14:textId="77777777" w:rsidR="008B2DBF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1182D19" w14:textId="77777777" w:rsidR="00334488" w:rsidRPr="0005261B" w:rsidRDefault="00334488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ACF2E13" w14:textId="6B52BDFC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</w:rPr>
        <w:lastRenderedPageBreak/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.1.2</w:t>
      </w:r>
      <w:proofErr w:type="gramStart"/>
      <w:r w:rsidRPr="0005261B">
        <w:rPr>
          <w:rFonts w:ascii="Angsana New" w:hAnsi="Angsana New" w:cs="Angsana New" w:hint="cs"/>
          <w:sz w:val="30"/>
          <w:szCs w:val="30"/>
        </w:rPr>
        <w:t>)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05261B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577804A" w14:textId="604F51B3" w:rsidR="00070F26" w:rsidRDefault="008B2DBF" w:rsidP="000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05261B">
        <w:rPr>
          <w:rFonts w:ascii="Angsana New" w:hAnsi="Angsana New" w:cs="Angsana New" w:hint="cs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463DFAA" w14:textId="77777777" w:rsidR="00070F26" w:rsidRDefault="00070F26" w:rsidP="000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78BCA427" w14:textId="68D3377B" w:rsidR="00070F26" w:rsidRPr="00EE5868" w:rsidRDefault="00070F26" w:rsidP="0011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(ข</w:t>
      </w:r>
      <w:r w:rsidRPr="00EE5868">
        <w:rPr>
          <w:rFonts w:ascii="Angsana New" w:hAnsi="Angsana New" w:cs="Angsana New" w:hint="cs"/>
          <w:i/>
          <w:iCs/>
          <w:sz w:val="30"/>
          <w:szCs w:val="30"/>
        </w:rPr>
        <w:t>.2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) ความเสี่ยงด้านสภาพคล่อง</w:t>
      </w:r>
    </w:p>
    <w:p w14:paraId="2870FEA4" w14:textId="77777777" w:rsidR="00070F26" w:rsidRPr="0005261B" w:rsidRDefault="00070F26" w:rsidP="0011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A809EF2" w14:textId="77777777" w:rsidR="00EE5868" w:rsidRPr="0005261B" w:rsidRDefault="00EE5868" w:rsidP="00111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Angsana New" w:hAnsi="Angsana New" w:cs="Angsana New"/>
          <w:sz w:val="30"/>
          <w:szCs w:val="30"/>
        </w:rPr>
      </w:pPr>
    </w:p>
    <w:p w14:paraId="0FCB4A78" w14:textId="0D1292EB" w:rsidR="008B2DBF" w:rsidRPr="00EE5868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spacing w:line="240" w:lineRule="auto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(ข</w:t>
      </w:r>
      <w:r w:rsidRPr="00EE5868">
        <w:rPr>
          <w:rFonts w:ascii="Angsana New" w:hAnsi="Angsana New" w:cs="Angsana New" w:hint="cs"/>
          <w:i/>
          <w:iCs/>
          <w:sz w:val="30"/>
          <w:szCs w:val="30"/>
        </w:rPr>
        <w:t>.3</w:t>
      </w:r>
      <w:r w:rsidRPr="00EE5868">
        <w:rPr>
          <w:rFonts w:ascii="Angsana New" w:hAnsi="Angsana New" w:cs="Angsana New" w:hint="cs"/>
          <w:i/>
          <w:iCs/>
          <w:sz w:val="30"/>
          <w:szCs w:val="30"/>
          <w:cs/>
        </w:rPr>
        <w:t>) ความเสี่ยงด้านตลาด</w:t>
      </w:r>
    </w:p>
    <w:p w14:paraId="34E9F729" w14:textId="77777777" w:rsidR="008B2DBF" w:rsidRPr="0005261B" w:rsidRDefault="008B2DBF" w:rsidP="0022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221AE0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221AE0">
        <w:rPr>
          <w:rFonts w:ascii="Angsana New" w:hAnsi="Angsana New" w:cs="Angsana New" w:hint="cs"/>
          <w:sz w:val="30"/>
          <w:szCs w:val="30"/>
        </w:rPr>
        <w:br/>
      </w:r>
      <w:r w:rsidRPr="00221AE0">
        <w:rPr>
          <w:rFonts w:ascii="Angsana New" w:hAnsi="Angsana New" w:cs="Angsana New" w:hint="cs"/>
          <w:sz w:val="30"/>
          <w:szCs w:val="30"/>
          <w:cs/>
        </w:rPr>
        <w:t>ผันผวน</w:t>
      </w:r>
      <w:r w:rsidRPr="0005261B">
        <w:rPr>
          <w:rFonts w:ascii="Angsana New" w:hAnsi="Angsana New" w:cs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0EBBB70A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269B7A0" w14:textId="012EF2B0" w:rsidR="008B2DBF" w:rsidRPr="0005261B" w:rsidRDefault="008B2DBF" w:rsidP="0022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</w:rPr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.3.1</w:t>
      </w:r>
      <w:proofErr w:type="gramStart"/>
      <w:r w:rsidRPr="0005261B">
        <w:rPr>
          <w:rFonts w:ascii="Angsana New" w:hAnsi="Angsana New" w:cs="Angsana New" w:hint="cs"/>
          <w:sz w:val="30"/>
          <w:szCs w:val="30"/>
          <w:cs/>
        </w:rPr>
        <w:t>)  ความเสี่ยงด้านอัตราแลกเปลี่ยน</w:t>
      </w:r>
      <w:proofErr w:type="gramEnd"/>
    </w:p>
    <w:p w14:paraId="382B74F9" w14:textId="3473E516" w:rsidR="008B2DBF" w:rsidRPr="0005261B" w:rsidRDefault="008B2DBF" w:rsidP="0022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5261B">
        <w:rPr>
          <w:rFonts w:ascii="Angsana New" w:eastAsia="Cordia New" w:hAnsi="Angsana New" w:cs="Angsana New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บริษัทมีความเสี่ยงด้านอัตราแลกเปลี่ยนที่เกี่ยวข้องกับการซื้อขายสินค้า</w:t>
      </w:r>
      <w:r w:rsidRPr="000972CD">
        <w:rPr>
          <w:rFonts w:ascii="Angsana New" w:eastAsia="Cordia New" w:hAnsi="Angsana New" w:cs="Angsana New" w:hint="cs"/>
          <w:sz w:val="30"/>
          <w:szCs w:val="30"/>
          <w:cs/>
        </w:rPr>
        <w:t>และค่าใช้จ่ายที่</w:t>
      </w:r>
      <w:r w:rsidRPr="0005261B">
        <w:rPr>
          <w:rFonts w:ascii="Angsana New" w:eastAsia="Cordia New" w:hAnsi="Angsana New" w:cs="Angsana New" w:hint="cs"/>
          <w:sz w:val="30"/>
          <w:szCs w:val="30"/>
          <w:cs/>
        </w:rPr>
        <w:t xml:space="preserve">เป็นเงินตราต่างประเทศ </w:t>
      </w:r>
    </w:p>
    <w:p w14:paraId="76334BE5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463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509"/>
        <w:gridCol w:w="270"/>
        <w:gridCol w:w="901"/>
        <w:gridCol w:w="270"/>
        <w:gridCol w:w="993"/>
        <w:gridCol w:w="270"/>
        <w:gridCol w:w="990"/>
        <w:gridCol w:w="270"/>
        <w:gridCol w:w="990"/>
      </w:tblGrid>
      <w:tr w:rsidR="008B2DBF" w:rsidRPr="0005261B" w14:paraId="4E991776" w14:textId="77777777" w:rsidTr="00221AE0">
        <w:trPr>
          <w:cantSplit/>
          <w:tblHeader/>
        </w:trPr>
        <w:tc>
          <w:tcPr>
            <w:tcW w:w="3509" w:type="dxa"/>
          </w:tcPr>
          <w:p w14:paraId="28F38F6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7" w:name="_Hlk62834655"/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22D1E632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4" w:type="dxa"/>
            <w:gridSpan w:val="3"/>
          </w:tcPr>
          <w:p w14:paraId="6978DC56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9B6B7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5D384C3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05261B" w14:paraId="24D7E022" w14:textId="77777777" w:rsidTr="00221AE0">
        <w:trPr>
          <w:cantSplit/>
          <w:tblHeader/>
        </w:trPr>
        <w:tc>
          <w:tcPr>
            <w:tcW w:w="3509" w:type="dxa"/>
          </w:tcPr>
          <w:p w14:paraId="6225F5F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55AC8DE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6D8E44F" w14:textId="14A36F39" w:rsidR="008B2DBF" w:rsidRPr="0005261B" w:rsidRDefault="00E0333B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BB879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A4E4E81" w14:textId="127DC7AE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2674BE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597A9B" w14:textId="20804F9C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C1877D" w14:textId="77777777" w:rsidR="008B2DBF" w:rsidRPr="0005261B" w:rsidRDefault="008B2DBF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77B7ED" w14:textId="020BB06C" w:rsidR="008B2DBF" w:rsidRPr="0005261B" w:rsidRDefault="00E0333B" w:rsidP="000526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B2DBF" w:rsidRPr="0005261B" w14:paraId="22720E44" w14:textId="77777777" w:rsidTr="00221AE0">
        <w:trPr>
          <w:cantSplit/>
          <w:tblHeader/>
        </w:trPr>
        <w:tc>
          <w:tcPr>
            <w:tcW w:w="3509" w:type="dxa"/>
          </w:tcPr>
          <w:p w14:paraId="08BE3486" w14:textId="77777777" w:rsidR="008B2DBF" w:rsidRPr="00221AE0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1A6B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689475A4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05261B" w14:paraId="43746956" w14:textId="77777777" w:rsidTr="00221AE0">
        <w:tc>
          <w:tcPr>
            <w:tcW w:w="3509" w:type="dxa"/>
          </w:tcPr>
          <w:p w14:paraId="0C99F995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A08896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048CA1DF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A8CE1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1" w:type="dxa"/>
          </w:tcPr>
          <w:p w14:paraId="556B554D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44258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B61D580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87DCC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0EBCFA" w14:textId="77777777" w:rsidR="008B2DBF" w:rsidRPr="0005261B" w:rsidRDefault="008B2DBF" w:rsidP="0005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7"/>
      <w:tr w:rsidR="00085C00" w:rsidRPr="0005261B" w14:paraId="27B503E6" w14:textId="77777777" w:rsidTr="00221AE0">
        <w:tc>
          <w:tcPr>
            <w:tcW w:w="3509" w:type="dxa"/>
          </w:tcPr>
          <w:p w14:paraId="63F9E0A8" w14:textId="77777777" w:rsidR="00085C00" w:rsidRPr="0005261B" w:rsidRDefault="00085C00" w:rsidP="0008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42C73C3" w14:textId="77777777" w:rsidR="00085C00" w:rsidRPr="0005261B" w:rsidRDefault="00085C00" w:rsidP="00085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3861B471" w14:textId="48AF2892" w:rsidR="00085C00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026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17541A29" w14:textId="77777777" w:rsidR="00085C00" w:rsidRPr="0005261B" w:rsidRDefault="00085C00" w:rsidP="0008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1" w:type="dxa"/>
          </w:tcPr>
          <w:p w14:paraId="107C58D6" w14:textId="02CDC24D" w:rsidR="00085C00" w:rsidRPr="0005261B" w:rsidRDefault="00085C00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0D68B73A" w14:textId="77777777" w:rsidR="00085C00" w:rsidRPr="0005261B" w:rsidRDefault="00085C00" w:rsidP="0008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0549E95E" w14:textId="00B356A3" w:rsidR="00085C00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026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7F8A5E96" w14:textId="77777777" w:rsidR="00085C00" w:rsidRPr="0005261B" w:rsidRDefault="00085C00" w:rsidP="0008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B9D78" w14:textId="74B903BF" w:rsidR="00085C00" w:rsidRPr="0005261B" w:rsidRDefault="00085C00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</w:tr>
      <w:tr w:rsidR="00C52026" w:rsidRPr="0005261B" w14:paraId="2623A709" w14:textId="77777777" w:rsidTr="00221AE0">
        <w:tc>
          <w:tcPr>
            <w:tcW w:w="3509" w:type="dxa"/>
          </w:tcPr>
          <w:p w14:paraId="0B279C78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09AA4E1C" w14:textId="77777777" w:rsidR="00C52026" w:rsidRPr="0005261B" w:rsidRDefault="00C52026" w:rsidP="00C52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65834995" w14:textId="77777777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C8EB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1" w:type="dxa"/>
          </w:tcPr>
          <w:p w14:paraId="4AEADFDF" w14:textId="77777777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B5BA2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761725B9" w14:textId="77777777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21"/>
              </w:tabs>
              <w:spacing w:line="240" w:lineRule="auto"/>
              <w:ind w:left="-72" w:right="-169" w:firstLine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1C2C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8A876" w14:textId="77777777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21"/>
              </w:tabs>
              <w:spacing w:line="240" w:lineRule="auto"/>
              <w:ind w:left="-72" w:right="-169" w:firstLine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2026" w:rsidRPr="0005261B" w14:paraId="57AEDC61" w14:textId="77777777" w:rsidTr="00221AE0">
        <w:tc>
          <w:tcPr>
            <w:tcW w:w="3509" w:type="dxa"/>
          </w:tcPr>
          <w:p w14:paraId="40CBDAF6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79BEF46" w14:textId="77777777" w:rsidR="00C52026" w:rsidRPr="0005261B" w:rsidRDefault="00C52026" w:rsidP="00C52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64373D73" w14:textId="17DA16F9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026">
              <w:rPr>
                <w:rFonts w:ascii="Angsana New" w:hAnsi="Angsana New" w:cs="Angsana New"/>
                <w:sz w:val="30"/>
                <w:szCs w:val="30"/>
              </w:rPr>
              <w:t>4,071</w:t>
            </w:r>
          </w:p>
        </w:tc>
        <w:tc>
          <w:tcPr>
            <w:tcW w:w="270" w:type="dxa"/>
          </w:tcPr>
          <w:p w14:paraId="363D49A2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1" w:type="dxa"/>
          </w:tcPr>
          <w:p w14:paraId="683E920F" w14:textId="578CC3F6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2,588</w:t>
            </w:r>
          </w:p>
        </w:tc>
        <w:tc>
          <w:tcPr>
            <w:tcW w:w="270" w:type="dxa"/>
          </w:tcPr>
          <w:p w14:paraId="43762ADB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756F27F" w14:textId="5C53DC2B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026">
              <w:rPr>
                <w:rFonts w:ascii="Angsana New" w:hAnsi="Angsana New" w:cs="Angsana New"/>
                <w:sz w:val="30"/>
                <w:szCs w:val="30"/>
              </w:rPr>
              <w:t>4,071</w:t>
            </w:r>
          </w:p>
        </w:tc>
        <w:tc>
          <w:tcPr>
            <w:tcW w:w="270" w:type="dxa"/>
          </w:tcPr>
          <w:p w14:paraId="4DA1AAEF" w14:textId="77777777" w:rsidR="00C52026" w:rsidRPr="0005261B" w:rsidRDefault="00C52026" w:rsidP="00C52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76086" w14:textId="1987676B" w:rsidR="00C52026" w:rsidRPr="0005261B" w:rsidRDefault="00C52026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2,588</w:t>
            </w:r>
          </w:p>
        </w:tc>
      </w:tr>
      <w:tr w:rsidR="00EE5868" w:rsidRPr="0005261B" w14:paraId="35B7FA6A" w14:textId="77777777" w:rsidTr="00221AE0">
        <w:tc>
          <w:tcPr>
            <w:tcW w:w="3509" w:type="dxa"/>
          </w:tcPr>
          <w:p w14:paraId="6A495E10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BAA6A13" w14:textId="77777777" w:rsidR="00EE5868" w:rsidRPr="0005261B" w:rsidRDefault="00EE5868" w:rsidP="00EE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73B421B5" w14:textId="331EC937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026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5202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7E0F8B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1" w:type="dxa"/>
          </w:tcPr>
          <w:p w14:paraId="5F272BD3" w14:textId="075C6FCE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7CC91FCE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AD62017" w14:textId="28831F9A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52026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5202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99EEBF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68C771" w14:textId="1793278E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</w:tr>
      <w:tr w:rsidR="00EE5868" w:rsidRPr="0005261B" w14:paraId="2CDAF6AB" w14:textId="77777777" w:rsidTr="00221AE0">
        <w:tc>
          <w:tcPr>
            <w:tcW w:w="3509" w:type="dxa"/>
          </w:tcPr>
          <w:p w14:paraId="6E0E8F78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FA2DC10" w14:textId="77777777" w:rsidR="00EE5868" w:rsidRPr="0005261B" w:rsidRDefault="00EE5868" w:rsidP="00EE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1" w:type="dxa"/>
          </w:tcPr>
          <w:p w14:paraId="65E13A30" w14:textId="48E24A37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52026">
              <w:rPr>
                <w:rFonts w:ascii="Angsana New" w:hAnsi="Angsana New" w:cs="Angsana New"/>
                <w:sz w:val="30"/>
                <w:szCs w:val="30"/>
              </w:rPr>
              <w:t>1,7</w:t>
            </w:r>
            <w:r>
              <w:rPr>
                <w:rFonts w:ascii="Angsana New" w:hAnsi="Angsana New" w:cs="Angsana New"/>
                <w:sz w:val="30"/>
                <w:szCs w:val="30"/>
              </w:rPr>
              <w:t>20)</w:t>
            </w:r>
          </w:p>
        </w:tc>
        <w:tc>
          <w:tcPr>
            <w:tcW w:w="270" w:type="dxa"/>
          </w:tcPr>
          <w:p w14:paraId="0C821E41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1" w:type="dxa"/>
          </w:tcPr>
          <w:p w14:paraId="76CF5CC8" w14:textId="47220B1D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(905)</w:t>
            </w:r>
          </w:p>
        </w:tc>
        <w:tc>
          <w:tcPr>
            <w:tcW w:w="270" w:type="dxa"/>
          </w:tcPr>
          <w:p w14:paraId="0C275534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5BFC58C5" w14:textId="0853B6AE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52026">
              <w:rPr>
                <w:rFonts w:ascii="Angsana New" w:hAnsi="Angsana New" w:cs="Angsana New"/>
                <w:sz w:val="30"/>
                <w:szCs w:val="30"/>
              </w:rPr>
              <w:t>1,7</w:t>
            </w:r>
            <w:r>
              <w:rPr>
                <w:rFonts w:ascii="Angsana New" w:hAnsi="Angsana New" w:cs="Angsana New"/>
                <w:sz w:val="30"/>
                <w:szCs w:val="30"/>
              </w:rPr>
              <w:t>20)</w:t>
            </w:r>
          </w:p>
        </w:tc>
        <w:tc>
          <w:tcPr>
            <w:tcW w:w="270" w:type="dxa"/>
          </w:tcPr>
          <w:p w14:paraId="7AE67633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16D4C" w14:textId="40688C36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05D32">
              <w:rPr>
                <w:rFonts w:ascii="Angsana New" w:hAnsi="Angsana New" w:cs="Angsana New"/>
                <w:sz w:val="30"/>
                <w:szCs w:val="30"/>
              </w:rPr>
              <w:t>(905)</w:t>
            </w:r>
          </w:p>
        </w:tc>
      </w:tr>
      <w:tr w:rsidR="00EE5868" w:rsidRPr="0005261B" w14:paraId="4BF395AF" w14:textId="77777777" w:rsidTr="00221AE0">
        <w:tc>
          <w:tcPr>
            <w:tcW w:w="3509" w:type="dxa"/>
          </w:tcPr>
          <w:p w14:paraId="170F9107" w14:textId="0003D10A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270" w:type="dxa"/>
          </w:tcPr>
          <w:p w14:paraId="4B3B64ED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1002A9C" w14:textId="104F6385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520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520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F6ECC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AB154CF" w14:textId="27B993B6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5D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2,624</w:t>
            </w:r>
          </w:p>
        </w:tc>
        <w:tc>
          <w:tcPr>
            <w:tcW w:w="270" w:type="dxa"/>
          </w:tcPr>
          <w:p w14:paraId="000F8CED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4AA5A" w14:textId="2A4DFD11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520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520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47FDB7" w14:textId="77777777" w:rsidR="00EE5868" w:rsidRPr="0005261B" w:rsidRDefault="00EE5868" w:rsidP="00EE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4BE094" w14:textId="6A491292" w:rsidR="00EE5868" w:rsidRPr="0005261B" w:rsidRDefault="00EE5868" w:rsidP="0022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5D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2,624</w:t>
            </w:r>
          </w:p>
        </w:tc>
      </w:tr>
    </w:tbl>
    <w:p w14:paraId="15337218" w14:textId="77777777" w:rsidR="00111E3C" w:rsidRPr="0005261B" w:rsidRDefault="00111E3C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6C81DA1C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5261B">
        <w:rPr>
          <w:rFonts w:ascii="Angsana New" w:hAnsi="Angsana New" w:cs="Angsana New" w:hint="cs"/>
          <w:sz w:val="30"/>
          <w:szCs w:val="30"/>
        </w:rPr>
        <w:t>(</w:t>
      </w:r>
      <w:r w:rsidRPr="0005261B">
        <w:rPr>
          <w:rFonts w:ascii="Angsana New" w:hAnsi="Angsana New" w:cs="Angsana New" w:hint="cs"/>
          <w:sz w:val="30"/>
          <w:szCs w:val="30"/>
          <w:cs/>
        </w:rPr>
        <w:t>ข</w:t>
      </w:r>
      <w:r w:rsidRPr="0005261B">
        <w:rPr>
          <w:rFonts w:ascii="Angsana New" w:hAnsi="Angsana New" w:cs="Angsana New" w:hint="cs"/>
          <w:sz w:val="30"/>
          <w:szCs w:val="30"/>
        </w:rPr>
        <w:t>.3.2</w:t>
      </w:r>
      <w:r w:rsidRPr="0005261B">
        <w:rPr>
          <w:rFonts w:ascii="Angsana New" w:hAnsi="Angsana New" w:cs="Angsana New" w:hint="cs"/>
          <w:sz w:val="30"/>
          <w:szCs w:val="30"/>
          <w:cs/>
        </w:rPr>
        <w:t>)   ความเสี่ยงด้านอัตราดอกเบี้ย</w:t>
      </w:r>
    </w:p>
    <w:p w14:paraId="2F0F1DB3" w14:textId="2C7ADE48" w:rsidR="008B2DBF" w:rsidRPr="0005261B" w:rsidRDefault="008B2DBF" w:rsidP="000526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246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  <w:r w:rsidR="00D2665E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16331A">
        <w:rPr>
          <w:rFonts w:ascii="Angsana New" w:hAnsi="Angsana New" w:cs="Angsana New"/>
          <w:sz w:val="30"/>
          <w:szCs w:val="30"/>
        </w:rPr>
        <w:t xml:space="preserve"> </w:t>
      </w:r>
      <w:r w:rsidR="004D3029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กลุ่มบริษัทไม่มีเงินกู้ยืมในระหว่างปี</w:t>
      </w:r>
      <w:r w:rsidR="00D2665E">
        <w:rPr>
          <w:rFonts w:ascii="Angsana New" w:hAnsi="Angsana New" w:cs="Angsana New" w:hint="cs"/>
          <w:sz w:val="30"/>
          <w:szCs w:val="30"/>
          <w:cs/>
        </w:rPr>
        <w:t>จึง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ไม่มีความเสี่ยงที่มีสาระสำคัญด้านอัตราดอกเบี้ยของกระแสเงินสดที่เกิดจากเงินกู้ยืม </w:t>
      </w:r>
    </w:p>
    <w:p w14:paraId="1B326E24" w14:textId="77777777" w:rsidR="008B2DBF" w:rsidRPr="0005261B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lastRenderedPageBreak/>
        <w:t>การบริหารจัดการทุน</w:t>
      </w:r>
    </w:p>
    <w:p w14:paraId="78B81C7D" w14:textId="77777777" w:rsidR="008B2DBF" w:rsidRPr="00533328" w:rsidRDefault="008B2DBF" w:rsidP="00533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4"/>
          <w:szCs w:val="24"/>
        </w:rPr>
      </w:pPr>
    </w:p>
    <w:p w14:paraId="4A29D734" w14:textId="77777777" w:rsidR="008B2DBF" w:rsidRPr="0005261B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231C008" w14:textId="77777777" w:rsidR="008B2DBF" w:rsidRPr="00C57A4A" w:rsidRDefault="008B2DBF" w:rsidP="00052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0"/>
          <w:szCs w:val="20"/>
        </w:rPr>
      </w:pPr>
    </w:p>
    <w:p w14:paraId="09A0BA17" w14:textId="20752054" w:rsidR="008B2DBF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05261B">
        <w:rPr>
          <w:rFonts w:ascii="Angsana New" w:hAnsi="Angsana New" w:hint="cs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8AFA7FC" w14:textId="77777777" w:rsidR="00C57A4A" w:rsidRPr="00C57A4A" w:rsidRDefault="00C57A4A" w:rsidP="00C57A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24"/>
          <w:szCs w:val="24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52"/>
      </w:tblGrid>
      <w:tr w:rsidR="004534FC" w:rsidRPr="0005261B" w14:paraId="0697F01E" w14:textId="77777777" w:rsidTr="0016331A">
        <w:tc>
          <w:tcPr>
            <w:tcW w:w="3960" w:type="dxa"/>
          </w:tcPr>
          <w:p w14:paraId="290E0A0A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AA3DF14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B1B3A5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0B458F52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4FC" w:rsidRPr="0005261B" w14:paraId="7F2B6CED" w14:textId="77777777" w:rsidTr="0016331A">
        <w:tc>
          <w:tcPr>
            <w:tcW w:w="3960" w:type="dxa"/>
          </w:tcPr>
          <w:p w14:paraId="0DE372A3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1927B" w14:textId="2112A206" w:rsidR="004534FC" w:rsidRPr="0005261B" w:rsidRDefault="004534FC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4D6C85" w14:textId="77777777" w:rsidR="004534FC" w:rsidRPr="0005261B" w:rsidRDefault="004534FC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49237A" w14:textId="1316F43B" w:rsidR="004534FC" w:rsidRPr="0005261B" w:rsidRDefault="004534FC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E2CE26" w14:textId="77777777" w:rsidR="004534FC" w:rsidRPr="0005261B" w:rsidRDefault="004534FC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B3E94" w14:textId="295BA5BD" w:rsidR="004534FC" w:rsidRPr="0005261B" w:rsidRDefault="004534FC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6C8523" w14:textId="77777777" w:rsidR="004534FC" w:rsidRPr="0005261B" w:rsidRDefault="004534FC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3C7398" w14:textId="51CA3006" w:rsidR="004534FC" w:rsidRPr="0005261B" w:rsidRDefault="004534FC" w:rsidP="0016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85C0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534FC" w:rsidRPr="0005261B" w14:paraId="0A1238F2" w14:textId="77777777" w:rsidTr="00EE5868">
        <w:tc>
          <w:tcPr>
            <w:tcW w:w="3960" w:type="dxa"/>
          </w:tcPr>
          <w:p w14:paraId="3FFEB0B7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28CE369F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261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34FC" w:rsidRPr="0005261B" w14:paraId="55911CB2" w14:textId="77777777" w:rsidTr="00EE5868">
        <w:tc>
          <w:tcPr>
            <w:tcW w:w="3960" w:type="dxa"/>
          </w:tcPr>
          <w:p w14:paraId="781F64D1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080" w:type="dxa"/>
          </w:tcPr>
          <w:p w14:paraId="676B9C03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D031F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37D828B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F6DF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CDCA3E6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950E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CB2681" w14:textId="77777777" w:rsidR="004534FC" w:rsidRPr="0005261B" w:rsidRDefault="004534FC" w:rsidP="0016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F33" w:rsidRPr="004534FC" w14:paraId="40F76670" w14:textId="77777777" w:rsidTr="00EE5868">
        <w:tc>
          <w:tcPr>
            <w:tcW w:w="3960" w:type="dxa"/>
          </w:tcPr>
          <w:p w14:paraId="4B6F484D" w14:textId="2EC0B19C" w:rsidR="008E5F33" w:rsidRPr="004534FC" w:rsidRDefault="00EE5868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357EEE" w14:textId="2A9445AF" w:rsidR="008E5F33" w:rsidRPr="004534FC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2A53127B" w14:textId="77777777" w:rsidR="008E5F33" w:rsidRPr="004534FC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F8BDFE" w14:textId="674DC906" w:rsidR="008E5F33" w:rsidRPr="00085C00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C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149D93CA" w14:textId="77777777" w:rsidR="008E5F33" w:rsidRPr="004534FC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3B700A" w14:textId="3BA91824" w:rsidR="008E5F33" w:rsidRPr="00070F26" w:rsidRDefault="008E5F33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0F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630AA" w14:textId="77777777" w:rsidR="008E5F33" w:rsidRPr="004534FC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2C59525" w14:textId="31FC8826" w:rsidR="008E5F33" w:rsidRPr="00085C00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5C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</w:tr>
      <w:tr w:rsidR="008E5F33" w:rsidRPr="0005261B" w14:paraId="5D337FFC" w14:textId="77777777" w:rsidTr="0016331A">
        <w:tc>
          <w:tcPr>
            <w:tcW w:w="3960" w:type="dxa"/>
          </w:tcPr>
          <w:p w14:paraId="6E21A0CA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2257E0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1F4D5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6A5BA7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4B126D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0EA3B4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B34DE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617E186" w14:textId="77777777" w:rsidR="008E5F33" w:rsidRPr="00533328" w:rsidRDefault="008E5F33" w:rsidP="0053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8E5F33" w:rsidRPr="0005261B" w14:paraId="342D0D66" w14:textId="77777777" w:rsidTr="0016331A">
        <w:tc>
          <w:tcPr>
            <w:tcW w:w="3960" w:type="dxa"/>
          </w:tcPr>
          <w:p w14:paraId="1728C871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</w:tcPr>
          <w:p w14:paraId="129E42E3" w14:textId="0B635D41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8BBE8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ECD8B06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B338E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BD5A847" w14:textId="0C15BCB9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56F87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B46FAC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F33" w:rsidRPr="0005261B" w14:paraId="052561BA" w14:textId="77777777" w:rsidTr="0016331A">
        <w:tc>
          <w:tcPr>
            <w:tcW w:w="3960" w:type="dxa"/>
          </w:tcPr>
          <w:p w14:paraId="3F67DBD2" w14:textId="2DC18809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080" w:type="dxa"/>
          </w:tcPr>
          <w:p w14:paraId="0E68D1FF" w14:textId="39475055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664CDAC8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D721EDF" w14:textId="7AF2B7C0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0E17204A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83E711B" w14:textId="4C223178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E85D173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C13544" w14:textId="61FBCB19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8E5F33" w:rsidRPr="0005261B" w14:paraId="6D5718EA" w14:textId="77777777" w:rsidTr="0016331A">
        <w:tc>
          <w:tcPr>
            <w:tcW w:w="3960" w:type="dxa"/>
          </w:tcPr>
          <w:p w14:paraId="3BF51D2C" w14:textId="56D5EBF5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80" w:type="dxa"/>
          </w:tcPr>
          <w:p w14:paraId="456CFE6C" w14:textId="6DAC09C7" w:rsidR="008E5F33" w:rsidRPr="00E05D57" w:rsidRDefault="008E5F33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693C1F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D341E4B" w14:textId="6FB2FD86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  <w:cs/>
              </w:rPr>
              <w:t>458</w:t>
            </w:r>
          </w:p>
        </w:tc>
        <w:tc>
          <w:tcPr>
            <w:tcW w:w="270" w:type="dxa"/>
          </w:tcPr>
          <w:p w14:paraId="137B0375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1406722" w14:textId="610FFE2F" w:rsidR="008E5F33" w:rsidRPr="0005261B" w:rsidRDefault="008E5F33" w:rsidP="002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17611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DB479C" w14:textId="34AE2CFA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8E5F33" w:rsidRPr="0005261B" w14:paraId="074F54FA" w14:textId="77777777" w:rsidTr="0016331A">
        <w:tc>
          <w:tcPr>
            <w:tcW w:w="3960" w:type="dxa"/>
          </w:tcPr>
          <w:p w14:paraId="0622BEF7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7E04CB84" w14:textId="6B887EA9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sz w:val="30"/>
                <w:szCs w:val="30"/>
              </w:rPr>
              <w:t>1,841</w:t>
            </w:r>
          </w:p>
        </w:tc>
        <w:tc>
          <w:tcPr>
            <w:tcW w:w="270" w:type="dxa"/>
          </w:tcPr>
          <w:p w14:paraId="1900733A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13DAE" w14:textId="7A90B804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E05D5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5D57">
              <w:rPr>
                <w:rFonts w:ascii="Angsana New" w:hAnsi="Angsana New" w:cs="Angsana New"/>
                <w:sz w:val="30"/>
                <w:szCs w:val="30"/>
                <w:cs/>
              </w:rPr>
              <w:t>380</w:t>
            </w:r>
          </w:p>
        </w:tc>
        <w:tc>
          <w:tcPr>
            <w:tcW w:w="270" w:type="dxa"/>
          </w:tcPr>
          <w:p w14:paraId="64B80C3C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A3357" w14:textId="5219A526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270" w:type="dxa"/>
          </w:tcPr>
          <w:p w14:paraId="19504668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A9C74B" w14:textId="3B532386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8E5F33" w:rsidRPr="0005261B" w14:paraId="0C4F823A" w14:textId="77777777" w:rsidTr="0016331A">
        <w:tc>
          <w:tcPr>
            <w:tcW w:w="3960" w:type="dxa"/>
          </w:tcPr>
          <w:p w14:paraId="097BAE4D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26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DA6B47" w14:textId="2EB3F172" w:rsidR="008E5F33" w:rsidRPr="0005261B" w:rsidRDefault="00BA3330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1,967</w:t>
            </w:r>
          </w:p>
        </w:tc>
        <w:tc>
          <w:tcPr>
            <w:tcW w:w="270" w:type="dxa"/>
          </w:tcPr>
          <w:p w14:paraId="1E52828C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670315" w14:textId="4CF7C65D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E05D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30EE2EBF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4215D" w14:textId="0D07490F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5F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1,632</w:t>
            </w:r>
          </w:p>
        </w:tc>
        <w:tc>
          <w:tcPr>
            <w:tcW w:w="270" w:type="dxa"/>
          </w:tcPr>
          <w:p w14:paraId="3400CDAB" w14:textId="77777777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DDEEDA5" w14:textId="6BB3CF0C" w:rsidR="008E5F33" w:rsidRPr="0005261B" w:rsidRDefault="008E5F33" w:rsidP="008E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D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074</w:t>
            </w:r>
          </w:p>
        </w:tc>
      </w:tr>
    </w:tbl>
    <w:p w14:paraId="42347421" w14:textId="77777777" w:rsidR="00F81E25" w:rsidRPr="00533328" w:rsidRDefault="00F81E25" w:rsidP="00533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4"/>
          <w:szCs w:val="24"/>
        </w:rPr>
      </w:pPr>
    </w:p>
    <w:p w14:paraId="0CBF627A" w14:textId="4C691B54" w:rsidR="008B2DBF" w:rsidRPr="0005261B" w:rsidRDefault="008B2DBF" w:rsidP="0005261B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30"/>
          <w:tab w:val="left" w:pos="10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</w:t>
      </w:r>
      <w:r w:rsidR="00633497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0F17B9">
        <w:rPr>
          <w:rFonts w:ascii="Angsana New" w:hAnsi="Angsana New" w:cs="Angsana New"/>
          <w:sz w:val="30"/>
          <w:szCs w:val="30"/>
        </w:rPr>
        <w:t xml:space="preserve">1.84 </w:t>
      </w:r>
      <w:r w:rsidR="000F17B9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="000F17B9">
        <w:rPr>
          <w:rFonts w:ascii="Angsana New" w:hAnsi="Angsana New" w:cs="Angsana New"/>
          <w:sz w:val="30"/>
          <w:szCs w:val="30"/>
        </w:rPr>
        <w:t xml:space="preserve"> 1.6</w:t>
      </w:r>
      <w:r w:rsidR="00D53455">
        <w:rPr>
          <w:rFonts w:ascii="Angsana New" w:hAnsi="Angsana New" w:cs="Angsana New"/>
          <w:sz w:val="30"/>
          <w:szCs w:val="30"/>
        </w:rPr>
        <w:t>0</w:t>
      </w:r>
      <w:r w:rsidR="000F17B9">
        <w:rPr>
          <w:rFonts w:ascii="Angsana New" w:hAnsi="Angsana New" w:cs="Angsana New"/>
          <w:sz w:val="30"/>
          <w:szCs w:val="30"/>
        </w:rPr>
        <w:t xml:space="preserve"> </w:t>
      </w:r>
      <w:r w:rsidR="000F17B9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12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531A77B" w14:textId="77777777" w:rsidR="008B2DBF" w:rsidRPr="0005261B" w:rsidRDefault="008B2DBF" w:rsidP="00533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7CF2E642" w14:textId="255BC1DE" w:rsidR="008B2DBF" w:rsidRPr="0005261B" w:rsidRDefault="008B2DBF" w:rsidP="0005261B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05261B">
        <w:rPr>
          <w:rFonts w:ascii="Angsana New" w:hAnsi="Angsana New" w:cs="Angsana New" w:hint="cs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8E3F6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318AC">
        <w:rPr>
          <w:rFonts w:ascii="Angsana New" w:hAnsi="Angsana New" w:cs="Angsana New"/>
          <w:sz w:val="30"/>
          <w:szCs w:val="30"/>
        </w:rPr>
        <w:t xml:space="preserve">160,000 </w:t>
      </w:r>
      <w:r w:rsidR="00FB7D83">
        <w:rPr>
          <w:rFonts w:ascii="Angsana New" w:hAnsi="Angsana New" w:cs="Angsana New" w:hint="cs"/>
          <w:sz w:val="30"/>
          <w:szCs w:val="30"/>
          <w:cs/>
        </w:rPr>
        <w:t>ดอลล่าร์สหรัฐ</w:t>
      </w:r>
      <w:r w:rsidR="008E3F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261B">
        <w:rPr>
          <w:rFonts w:ascii="Angsana New" w:hAnsi="Angsana New" w:cs="Angsana New" w:hint="cs"/>
          <w:sz w:val="30"/>
          <w:szCs w:val="30"/>
          <w:cs/>
        </w:rPr>
        <w:t xml:space="preserve">เพื่อป้องกันความเสี่ยงจากการชำระเงินในการซื้อสินค้า </w:t>
      </w:r>
      <w:r w:rsidR="00D53455" w:rsidRPr="0005261B">
        <w:rPr>
          <w:rFonts w:ascii="Angsana New" w:hAnsi="Angsana New" w:cs="Angsana New" w:hint="cs"/>
          <w:sz w:val="30"/>
          <w:szCs w:val="30"/>
          <w:cs/>
        </w:rPr>
        <w:t>สัญญาสินเชื่อดังกล่าวมีการค้ำประกันโดยเงินฝากธนาคารของกลุ่มบริษัท</w:t>
      </w:r>
      <w:r w:rsidR="00D53455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53455">
        <w:rPr>
          <w:rFonts w:ascii="Angsana New" w:hAnsi="Angsana New" w:cs="Angsana New"/>
          <w:sz w:val="30"/>
          <w:szCs w:val="30"/>
        </w:rPr>
        <w:t xml:space="preserve">4.38 </w:t>
      </w:r>
      <w:r w:rsidR="00D53455">
        <w:rPr>
          <w:rFonts w:ascii="Angsana New" w:hAnsi="Angsana New" w:cs="Angsana New" w:hint="cs"/>
          <w:sz w:val="30"/>
          <w:szCs w:val="30"/>
          <w:cs/>
        </w:rPr>
        <w:t>ล้านบา</w:t>
      </w:r>
      <w:r w:rsidR="00D53455">
        <w:rPr>
          <w:rFonts w:ascii="Angsana New" w:hAnsi="Angsana New" w:cs="Angsana New" w:hint="cs"/>
          <w:sz w:val="30"/>
          <w:szCs w:val="30"/>
          <w:cs/>
        </w:rPr>
        <w:t>ท</w:t>
      </w:r>
      <w:r w:rsidR="00D53455">
        <w:rPr>
          <w:rFonts w:ascii="Angsana New" w:hAnsi="Angsana New" w:cs="Angsana New"/>
          <w:sz w:val="30"/>
          <w:szCs w:val="30"/>
        </w:rPr>
        <w:t xml:space="preserve"> 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Pr="0005261B">
        <w:rPr>
          <w:rFonts w:ascii="Angsana New" w:hAnsi="Angsana New" w:cs="Angsana New" w:hint="cs"/>
          <w:i/>
          <w:iCs/>
          <w:sz w:val="30"/>
          <w:szCs w:val="30"/>
        </w:rPr>
        <w:t>12</w:t>
      </w:r>
      <w:r w:rsidRPr="0005261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</w:p>
    <w:p w14:paraId="79DD36E2" w14:textId="7CC03690" w:rsidR="00AF3BE8" w:rsidRPr="00533328" w:rsidRDefault="00AF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4"/>
          <w:szCs w:val="24"/>
          <w:cs/>
        </w:rPr>
      </w:pPr>
    </w:p>
    <w:p w14:paraId="5EAA7883" w14:textId="77777777" w:rsidR="008B2DBF" w:rsidRPr="00070F26" w:rsidRDefault="008B2DBF" w:rsidP="0005261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28"/>
          <w:szCs w:val="28"/>
        </w:rPr>
      </w:pPr>
      <w:r w:rsidRPr="00070F26"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116856FD" w14:textId="7318E4F0" w:rsidR="00406523" w:rsidRPr="00533328" w:rsidRDefault="00406523" w:rsidP="00533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24"/>
          <w:szCs w:val="24"/>
          <w:cs/>
        </w:rPr>
      </w:pPr>
    </w:p>
    <w:p w14:paraId="54499328" w14:textId="4CB710A3" w:rsidR="00C50BE1" w:rsidRPr="00C75EE6" w:rsidRDefault="00C75EE6" w:rsidP="00C75EE6">
      <w:pPr>
        <w:pStyle w:val="a"/>
        <w:ind w:left="540"/>
        <w:jc w:val="thaiDistribute"/>
        <w:rPr>
          <w:rFonts w:ascii="Angsana New" w:hAnsi="Angsana New" w:cs="Angsana New"/>
          <w:spacing w:val="-2"/>
          <w:lang w:val="en-US"/>
        </w:rPr>
      </w:pPr>
      <w:r w:rsidRPr="00790170">
        <w:rPr>
          <w:rFonts w:ascii="Angsana New" w:hAnsi="Angsana New" w:cs="Angsana New" w:hint="cs"/>
          <w:spacing w:val="-2"/>
          <w:cs/>
        </w:rPr>
        <w:t xml:space="preserve">เมื่อวันที่ </w:t>
      </w:r>
      <w:r w:rsidRPr="00790170">
        <w:rPr>
          <w:rFonts w:ascii="Angsana New" w:hAnsi="Angsana New" w:cs="Angsana New" w:hint="cs"/>
          <w:spacing w:val="-2"/>
          <w:lang w:val="en-US"/>
        </w:rPr>
        <w:t>2</w:t>
      </w:r>
      <w:r w:rsidRPr="00790170">
        <w:rPr>
          <w:rFonts w:ascii="Angsana New" w:hAnsi="Angsana New" w:cs="Angsana New"/>
          <w:spacing w:val="-2"/>
          <w:lang w:val="en-US"/>
        </w:rPr>
        <w:t>6</w:t>
      </w:r>
      <w:r w:rsidRPr="00790170">
        <w:rPr>
          <w:rFonts w:ascii="Angsana New" w:hAnsi="Angsana New" w:cs="Angsana New" w:hint="cs"/>
          <w:spacing w:val="-2"/>
          <w:cs/>
        </w:rPr>
        <w:t xml:space="preserve"> กุมภาพันธ์ </w:t>
      </w:r>
      <w:r w:rsidRPr="00790170">
        <w:rPr>
          <w:rFonts w:ascii="Angsana New" w:hAnsi="Angsana New" w:cs="Angsana New" w:hint="cs"/>
          <w:spacing w:val="-2"/>
          <w:lang w:val="en-US"/>
        </w:rPr>
        <w:t>256</w:t>
      </w:r>
      <w:r w:rsidRPr="00790170">
        <w:rPr>
          <w:rFonts w:ascii="Angsana New" w:hAnsi="Angsana New" w:cs="Angsana New"/>
          <w:spacing w:val="-2"/>
          <w:lang w:val="en-US"/>
        </w:rPr>
        <w:t>9</w:t>
      </w:r>
      <w:r w:rsidRPr="00790170">
        <w:rPr>
          <w:rFonts w:ascii="Angsana New" w:hAnsi="Angsana New" w:cs="Angsana New" w:hint="cs"/>
          <w:spacing w:val="-2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</w:t>
      </w:r>
      <w:r w:rsidRPr="00790170">
        <w:rPr>
          <w:rFonts w:ascii="Angsana New" w:hAnsi="Angsana New" w:cs="Angsana New" w:hint="cs"/>
          <w:spacing w:val="-2"/>
          <w:cs/>
          <w:lang w:val="en-US"/>
        </w:rPr>
        <w:t>ที่จะจัดขึ้นในเดือนเมษายน</w:t>
      </w:r>
      <w:r w:rsidRPr="00790170">
        <w:rPr>
          <w:rFonts w:ascii="Angsana New" w:hAnsi="Angsana New" w:cs="Angsana New"/>
          <w:spacing w:val="-2"/>
          <w:lang w:val="en-US"/>
        </w:rPr>
        <w:t xml:space="preserve"> 2569</w:t>
      </w:r>
      <w:r w:rsidRPr="00790170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790170">
        <w:rPr>
          <w:rFonts w:ascii="Angsana New" w:hAnsi="Angsana New" w:cs="Angsana New" w:hint="cs"/>
          <w:spacing w:val="-2"/>
          <w:cs/>
        </w:rPr>
        <w:t xml:space="preserve">เพื่ออนุมัติจ่ายเงินปันผลประจำปี </w:t>
      </w:r>
      <w:r w:rsidRPr="00790170">
        <w:rPr>
          <w:rFonts w:ascii="Angsana New" w:hAnsi="Angsana New" w:cs="Angsana New" w:hint="cs"/>
          <w:spacing w:val="-2"/>
          <w:lang w:val="en-US"/>
        </w:rPr>
        <w:t>256</w:t>
      </w:r>
      <w:r w:rsidRPr="00790170">
        <w:rPr>
          <w:rFonts w:ascii="Angsana New" w:hAnsi="Angsana New" w:cs="Angsana New"/>
          <w:spacing w:val="-2"/>
          <w:lang w:val="en-US"/>
        </w:rPr>
        <w:t>8</w:t>
      </w:r>
      <w:r w:rsidRPr="00790170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790170">
        <w:rPr>
          <w:rFonts w:ascii="Angsana New" w:hAnsi="Angsana New" w:cs="Angsana New" w:hint="cs"/>
          <w:spacing w:val="-2"/>
          <w:cs/>
        </w:rPr>
        <w:t>ในอัตราหุ้นละ</w:t>
      </w:r>
      <w:r w:rsidRPr="00790170">
        <w:rPr>
          <w:rFonts w:ascii="Angsana New" w:hAnsi="Angsana New" w:cs="Angsana New"/>
          <w:spacing w:val="-2"/>
          <w:lang w:val="en-US"/>
        </w:rPr>
        <w:t xml:space="preserve"> 0.035</w:t>
      </w:r>
      <w:r w:rsidRPr="00790170">
        <w:rPr>
          <w:rFonts w:ascii="Angsana New" w:hAnsi="Angsana New" w:cs="Angsana New" w:hint="cs"/>
          <w:spacing w:val="-2"/>
          <w:cs/>
        </w:rPr>
        <w:t xml:space="preserve"> บาท </w:t>
      </w:r>
      <w:r w:rsidRPr="00790170">
        <w:rPr>
          <w:rFonts w:ascii="Angsana New" w:hAnsi="Angsana New" w:cs="Angsana New" w:hint="cs"/>
          <w:spacing w:val="-2"/>
          <w:cs/>
          <w:lang w:val="en-US"/>
        </w:rPr>
        <w:t>เป็นจำนวนเงิน</w:t>
      </w:r>
      <w:r>
        <w:rPr>
          <w:rFonts w:ascii="Angsana New" w:hAnsi="Angsana New" w:cs="Angsana New"/>
          <w:spacing w:val="-2"/>
          <w:lang w:val="en-US"/>
        </w:rPr>
        <w:br/>
      </w:r>
      <w:r w:rsidRPr="00790170">
        <w:rPr>
          <w:rFonts w:ascii="Angsana New" w:hAnsi="Angsana New" w:cs="Angsana New"/>
          <w:spacing w:val="-2"/>
          <w:lang w:val="en-US"/>
        </w:rPr>
        <w:t>6.97</w:t>
      </w:r>
      <w:r w:rsidRPr="00790170">
        <w:rPr>
          <w:rFonts w:ascii="Angsana New" w:hAnsi="Angsana New" w:cs="Angsana New" w:hint="cs"/>
          <w:spacing w:val="-2"/>
          <w:lang w:val="en-US"/>
        </w:rPr>
        <w:t xml:space="preserve"> </w:t>
      </w:r>
      <w:r w:rsidRPr="00790170">
        <w:rPr>
          <w:rFonts w:ascii="Angsana New" w:hAnsi="Angsana New" w:cs="Angsana New" w:hint="cs"/>
          <w:spacing w:val="-2"/>
          <w:cs/>
          <w:lang w:val="en-US"/>
        </w:rPr>
        <w:t xml:space="preserve">ล้านบาท </w:t>
      </w:r>
    </w:p>
    <w:sectPr w:rsidR="00C50BE1" w:rsidRPr="00C75EE6" w:rsidSect="0093430D">
      <w:headerReference w:type="default" r:id="rId25"/>
      <w:footerReference w:type="default" r:id="rId26"/>
      <w:footerReference w:type="first" r:id="rId2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204D8" w14:textId="77777777" w:rsidR="00C87B47" w:rsidRDefault="00C87B47">
      <w:r>
        <w:separator/>
      </w:r>
    </w:p>
  </w:endnote>
  <w:endnote w:type="continuationSeparator" w:id="0">
    <w:p w14:paraId="178E9771" w14:textId="77777777" w:rsidR="00C87B47" w:rsidRDefault="00C87B47">
      <w:r>
        <w:continuationSeparator/>
      </w:r>
    </w:p>
  </w:endnote>
  <w:endnote w:type="continuationNotice" w:id="1">
    <w:p w14:paraId="49CAA56B" w14:textId="77777777" w:rsidR="00C87B47" w:rsidRDefault="00C87B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7A05" w14:textId="77777777" w:rsidR="008B2DBF" w:rsidRPr="00227A42" w:rsidRDefault="008B2DBF" w:rsidP="00CD2B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  <w:lang w:val="en-US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AB67FA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14:paraId="39E3C2F8" w14:textId="77777777" w:rsidR="008B2DBF" w:rsidRPr="00CD2BA0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3FAF" w14:textId="30F15D58" w:rsidR="008B2DBF" w:rsidRPr="003A624E" w:rsidRDefault="008B2DBF" w:rsidP="00964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C2020F">
      <w:rPr>
        <w:rFonts w:ascii="Angsana New" w:hAnsi="Angsana New"/>
        <w:noProof/>
        <w:sz w:val="30"/>
        <w:szCs w:val="30"/>
      </w:rPr>
      <w:t>CPRt3-YE'25-set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 w:cs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08BB" w14:textId="77777777" w:rsidR="008B2DBF" w:rsidRPr="00CC37F9" w:rsidRDefault="008B2D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AB67FA">
      <w:rPr>
        <w:rFonts w:ascii="Angsana New" w:hAnsi="Angsana New"/>
        <w:noProof/>
        <w:sz w:val="30"/>
        <w:szCs w:val="30"/>
        <w:lang w:val="en-US"/>
      </w:rPr>
      <w:t>3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8646" w14:textId="77777777" w:rsidR="008B2DBF" w:rsidRPr="00CC37F9" w:rsidRDefault="008B2D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</w:rPr>
      <w:t>4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A04F" w14:textId="77777777" w:rsidR="008B2DBF" w:rsidRPr="00963920" w:rsidRDefault="008B2DBF" w:rsidP="0001067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639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639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267D0EA" w14:textId="77777777" w:rsidR="008B2DBF" w:rsidRPr="0001067C" w:rsidRDefault="008B2DBF" w:rsidP="009639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3CAD" w14:textId="4F0BCFF2" w:rsidR="008B2DBF" w:rsidRPr="003A624E" w:rsidRDefault="008B2DBF" w:rsidP="00365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404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C2020F">
      <w:rPr>
        <w:rFonts w:ascii="Angsana New" w:hAnsi="Angsana New"/>
        <w:noProof/>
        <w:sz w:val="30"/>
        <w:szCs w:val="30"/>
      </w:rPr>
      <w:t>CPRt3-YE'25-set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9EE7" w14:textId="77777777" w:rsidR="00B80919" w:rsidRPr="007C62FA" w:rsidRDefault="00B80919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>
      <w:rPr>
        <w:rStyle w:val="PageNumber"/>
        <w:rFonts w:ascii="Angsana New" w:hAnsi="Angsana New"/>
        <w:noProof/>
        <w:sz w:val="30"/>
        <w:szCs w:val="30"/>
        <w:cs/>
      </w:rPr>
      <w:t>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E8D01F" w14:textId="77777777" w:rsidR="00B80919" w:rsidRPr="0001067C" w:rsidRDefault="00B80919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9C19" w14:textId="7FEC07D5" w:rsidR="00B80919" w:rsidRPr="003A624E" w:rsidRDefault="00B80919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C2020F">
      <w:rPr>
        <w:rFonts w:ascii="Angsana New" w:hAnsi="Angsana New"/>
        <w:noProof/>
        <w:sz w:val="30"/>
        <w:szCs w:val="30"/>
      </w:rPr>
      <w:t>CPRt3-YE'25-set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588A" w14:textId="77777777" w:rsidR="00C87B47" w:rsidRDefault="00C87B47">
      <w:r>
        <w:separator/>
      </w:r>
    </w:p>
  </w:footnote>
  <w:footnote w:type="continuationSeparator" w:id="0">
    <w:p w14:paraId="5482483B" w14:textId="77777777" w:rsidR="00C87B47" w:rsidRDefault="00C87B47">
      <w:r>
        <w:continuationSeparator/>
      </w:r>
    </w:p>
  </w:footnote>
  <w:footnote w:type="continuationNotice" w:id="1">
    <w:p w14:paraId="6EF2BE98" w14:textId="77777777" w:rsidR="00C87B47" w:rsidRDefault="00C87B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3C95" w14:textId="13E7775E" w:rsidR="008B2DBF" w:rsidRPr="00B97AC9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CA3C8E7" w14:textId="77777777" w:rsidR="008B2DBF" w:rsidRPr="00B97AC9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1CCDA59" w14:textId="481A1B2D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0F3E7E">
      <w:rPr>
        <w:rFonts w:ascii="Angsana New" w:hAnsi="Angsana New" w:cs="Angsana New"/>
        <w:b/>
        <w:bCs/>
        <w:sz w:val="32"/>
        <w:szCs w:val="32"/>
      </w:rPr>
      <w:t>8</w:t>
    </w:r>
  </w:p>
  <w:p w14:paraId="21B18771" w14:textId="77777777" w:rsidR="009B4C53" w:rsidRPr="009B4C53" w:rsidRDefault="009B4C53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10126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2455F7EE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115393C" w14:textId="77777777" w:rsidR="008B2DBF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</w:t>
    </w:r>
    <w:r w:rsidRPr="00AB67FA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9 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>8</w:t>
    </w:r>
  </w:p>
  <w:p w14:paraId="7641691E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EEFDE" w14:textId="77777777" w:rsidR="008B2DBF" w:rsidRPr="00B97AC9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67C51141" w14:textId="77777777" w:rsidR="008B2DBF" w:rsidRPr="00B97AC9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33E353" w14:textId="6578DEDA" w:rsidR="008B2DBF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0F3E7E">
      <w:rPr>
        <w:rFonts w:ascii="Angsana New" w:hAnsi="Angsana New" w:cs="Angsana New"/>
        <w:b/>
        <w:bCs/>
        <w:sz w:val="32"/>
        <w:szCs w:val="32"/>
      </w:rPr>
      <w:t>8</w:t>
    </w:r>
  </w:p>
  <w:p w14:paraId="77A4B287" w14:textId="77777777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C57B" w14:textId="641C7170" w:rsidR="008B2DBF" w:rsidRPr="00B97AC9" w:rsidRDefault="008B2DBF" w:rsidP="0061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FFFD94C" w14:textId="77777777" w:rsidR="008B2DBF" w:rsidRPr="00087612" w:rsidRDefault="008B2DBF" w:rsidP="0061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5401BBD" w14:textId="5D20FD88" w:rsidR="008B2DBF" w:rsidRDefault="008B2DBF" w:rsidP="0061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3C4084">
      <w:rPr>
        <w:rFonts w:ascii="Angsana New" w:hAnsi="Angsana New" w:cs="Angsana New"/>
        <w:b/>
        <w:bCs/>
        <w:sz w:val="32"/>
        <w:szCs w:val="32"/>
      </w:rPr>
      <w:t>8</w:t>
    </w:r>
  </w:p>
  <w:p w14:paraId="3775076A" w14:textId="77777777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6CBE" w14:textId="77777777" w:rsidR="006132BE" w:rsidRPr="00B97AC9" w:rsidRDefault="006132BE" w:rsidP="003E55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1C99529F" w14:textId="77777777" w:rsidR="006132BE" w:rsidRPr="00087612" w:rsidRDefault="006132BE" w:rsidP="003E55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 w:cs="Angsana New"/>
        <w:b/>
        <w:bCs/>
        <w:sz w:val="32"/>
        <w:szCs w:val="32"/>
        <w:cs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1036DF0" w14:textId="23BE51A6" w:rsidR="006132BE" w:rsidRDefault="006132BE" w:rsidP="003E55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3C4084">
      <w:rPr>
        <w:rFonts w:ascii="Angsana New" w:hAnsi="Angsana New" w:cs="Angsana New"/>
        <w:b/>
        <w:bCs/>
        <w:sz w:val="32"/>
        <w:szCs w:val="32"/>
      </w:rPr>
      <w:t>8</w:t>
    </w:r>
  </w:p>
  <w:p w14:paraId="3B9D5FB0" w14:textId="77777777" w:rsidR="006132BE" w:rsidRDefault="006132BE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761E" w14:textId="77777777" w:rsidR="008B2DBF" w:rsidRPr="006C5AD5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AD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6C5AD5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50B35FD" w14:textId="77777777" w:rsidR="008B2DBF" w:rsidRPr="006C5AD5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6C5AD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A2303A0" w14:textId="64060AA0" w:rsidR="008B2DBF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A525C">
      <w:rPr>
        <w:rFonts w:ascii="Angsana New" w:hAnsi="Angsana New" w:cs="Angsana New"/>
        <w:b/>
        <w:bCs/>
        <w:sz w:val="32"/>
        <w:szCs w:val="32"/>
      </w:rPr>
      <w:t>8</w:t>
    </w:r>
  </w:p>
  <w:p w14:paraId="1C4EED5D" w14:textId="77777777" w:rsidR="008B2DBF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B8B2A" w14:textId="77777777" w:rsidR="00B80919" w:rsidRPr="003333FB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ซีพีอาร์ โกมุ อินดัสเตรียล จำกัด (มหาชน) และบริษัทย่อย</w:t>
    </w:r>
  </w:p>
  <w:p w14:paraId="16C6B063" w14:textId="77777777" w:rsidR="00B80919" w:rsidRPr="003333FB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F698F9E" w14:textId="5263C3CB" w:rsidR="00B80919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9B6195">
      <w:rPr>
        <w:rFonts w:ascii="Angsana New" w:hAnsi="Angsana New" w:cs="Angsana New"/>
        <w:b/>
        <w:bCs/>
        <w:sz w:val="32"/>
        <w:szCs w:val="32"/>
      </w:rPr>
      <w:t>8</w:t>
    </w:r>
  </w:p>
  <w:p w14:paraId="6FB78F71" w14:textId="77777777" w:rsidR="00B80919" w:rsidRPr="00603A8F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677A88"/>
    <w:multiLevelType w:val="hybridMultilevel"/>
    <w:tmpl w:val="1CCAB944"/>
    <w:lvl w:ilvl="0" w:tplc="EDB27BF4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3" w15:restartNumberingAfterBreak="0">
    <w:nsid w:val="48C62853"/>
    <w:multiLevelType w:val="hybridMultilevel"/>
    <w:tmpl w:val="F3D01266"/>
    <w:lvl w:ilvl="0" w:tplc="DCC4EDEA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F8E1657"/>
    <w:multiLevelType w:val="hybridMultilevel"/>
    <w:tmpl w:val="A4EA1E20"/>
    <w:lvl w:ilvl="0" w:tplc="EE7EF15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15DA8"/>
    <w:multiLevelType w:val="hybridMultilevel"/>
    <w:tmpl w:val="E466D2B4"/>
    <w:lvl w:ilvl="0" w:tplc="0F20B4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D622705"/>
    <w:multiLevelType w:val="hybridMultilevel"/>
    <w:tmpl w:val="94200278"/>
    <w:lvl w:ilvl="0" w:tplc="38BE1B8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13478750">
    <w:abstractNumId w:val="6"/>
  </w:num>
  <w:num w:numId="2" w16cid:durableId="321199697">
    <w:abstractNumId w:val="5"/>
  </w:num>
  <w:num w:numId="3" w16cid:durableId="638802644">
    <w:abstractNumId w:val="9"/>
  </w:num>
  <w:num w:numId="4" w16cid:durableId="1853836993">
    <w:abstractNumId w:val="7"/>
  </w:num>
  <w:num w:numId="5" w16cid:durableId="108739418">
    <w:abstractNumId w:val="8"/>
  </w:num>
  <w:num w:numId="6" w16cid:durableId="1086922444">
    <w:abstractNumId w:val="3"/>
  </w:num>
  <w:num w:numId="7" w16cid:durableId="1382745956">
    <w:abstractNumId w:val="2"/>
  </w:num>
  <w:num w:numId="8" w16cid:durableId="337077464">
    <w:abstractNumId w:val="0"/>
  </w:num>
  <w:num w:numId="9" w16cid:durableId="970479203">
    <w:abstractNumId w:val="1"/>
  </w:num>
  <w:num w:numId="10" w16cid:durableId="474030312">
    <w:abstractNumId w:val="4"/>
  </w:num>
  <w:num w:numId="11" w16cid:durableId="1634672140">
    <w:abstractNumId w:val="29"/>
  </w:num>
  <w:num w:numId="12" w16cid:durableId="904293609">
    <w:abstractNumId w:val="23"/>
  </w:num>
  <w:num w:numId="13" w16cid:durableId="898788656">
    <w:abstractNumId w:val="36"/>
  </w:num>
  <w:num w:numId="14" w16cid:durableId="754017266">
    <w:abstractNumId w:val="25"/>
  </w:num>
  <w:num w:numId="15" w16cid:durableId="1767992231">
    <w:abstractNumId w:val="30"/>
  </w:num>
  <w:num w:numId="16" w16cid:durableId="1953631212">
    <w:abstractNumId w:val="10"/>
  </w:num>
  <w:num w:numId="17" w16cid:durableId="721291281">
    <w:abstractNumId w:val="31"/>
  </w:num>
  <w:num w:numId="18" w16cid:durableId="1519538894">
    <w:abstractNumId w:val="14"/>
  </w:num>
  <w:num w:numId="19" w16cid:durableId="295837122">
    <w:abstractNumId w:val="20"/>
  </w:num>
  <w:num w:numId="20" w16cid:durableId="823861550">
    <w:abstractNumId w:val="37"/>
  </w:num>
  <w:num w:numId="21" w16cid:durableId="214506045">
    <w:abstractNumId w:val="12"/>
  </w:num>
  <w:num w:numId="22" w16cid:durableId="312805063">
    <w:abstractNumId w:val="17"/>
  </w:num>
  <w:num w:numId="23" w16cid:durableId="62029111">
    <w:abstractNumId w:val="19"/>
  </w:num>
  <w:num w:numId="24" w16cid:durableId="610556751">
    <w:abstractNumId w:val="34"/>
  </w:num>
  <w:num w:numId="25" w16cid:durableId="353457472">
    <w:abstractNumId w:val="41"/>
  </w:num>
  <w:num w:numId="26" w16cid:durableId="1910385098">
    <w:abstractNumId w:val="21"/>
  </w:num>
  <w:num w:numId="27" w16cid:durableId="2052531025">
    <w:abstractNumId w:val="16"/>
  </w:num>
  <w:num w:numId="28" w16cid:durableId="122312499">
    <w:abstractNumId w:val="39"/>
  </w:num>
  <w:num w:numId="29" w16cid:durableId="1161854263">
    <w:abstractNumId w:val="24"/>
  </w:num>
  <w:num w:numId="30" w16cid:durableId="2035185314">
    <w:abstractNumId w:val="28"/>
  </w:num>
  <w:num w:numId="31" w16cid:durableId="1678843087">
    <w:abstractNumId w:val="43"/>
  </w:num>
  <w:num w:numId="32" w16cid:durableId="138115489">
    <w:abstractNumId w:val="42"/>
  </w:num>
  <w:num w:numId="33" w16cid:durableId="1121729716">
    <w:abstractNumId w:val="11"/>
  </w:num>
  <w:num w:numId="34" w16cid:durableId="344983112">
    <w:abstractNumId w:val="32"/>
  </w:num>
  <w:num w:numId="35" w16cid:durableId="1960719176">
    <w:abstractNumId w:val="15"/>
  </w:num>
  <w:num w:numId="36" w16cid:durableId="851339731">
    <w:abstractNumId w:val="18"/>
  </w:num>
  <w:num w:numId="37" w16cid:durableId="781533083">
    <w:abstractNumId w:val="27"/>
  </w:num>
  <w:num w:numId="38" w16cid:durableId="340855436">
    <w:abstractNumId w:val="22"/>
  </w:num>
  <w:num w:numId="39" w16cid:durableId="16783846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253686">
    <w:abstractNumId w:val="26"/>
  </w:num>
  <w:num w:numId="41" w16cid:durableId="2043901733">
    <w:abstractNumId w:val="38"/>
  </w:num>
  <w:num w:numId="42" w16cid:durableId="28650501">
    <w:abstractNumId w:val="40"/>
  </w:num>
  <w:num w:numId="43" w16cid:durableId="1321613971">
    <w:abstractNumId w:val="33"/>
  </w:num>
  <w:num w:numId="44" w16cid:durableId="1446971621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3E4"/>
    <w:rsid w:val="00001EFC"/>
    <w:rsid w:val="00001FC2"/>
    <w:rsid w:val="00002743"/>
    <w:rsid w:val="00002B72"/>
    <w:rsid w:val="0000306D"/>
    <w:rsid w:val="00003078"/>
    <w:rsid w:val="000031C2"/>
    <w:rsid w:val="00003210"/>
    <w:rsid w:val="00003D2D"/>
    <w:rsid w:val="00004213"/>
    <w:rsid w:val="00004828"/>
    <w:rsid w:val="00004988"/>
    <w:rsid w:val="00007385"/>
    <w:rsid w:val="000078BD"/>
    <w:rsid w:val="000078D5"/>
    <w:rsid w:val="0000791F"/>
    <w:rsid w:val="00007DDF"/>
    <w:rsid w:val="000100ED"/>
    <w:rsid w:val="000101F6"/>
    <w:rsid w:val="0001035B"/>
    <w:rsid w:val="00010395"/>
    <w:rsid w:val="0001044E"/>
    <w:rsid w:val="0001067C"/>
    <w:rsid w:val="00010CFF"/>
    <w:rsid w:val="00011020"/>
    <w:rsid w:val="00011144"/>
    <w:rsid w:val="0001117E"/>
    <w:rsid w:val="00011421"/>
    <w:rsid w:val="00011578"/>
    <w:rsid w:val="000116C0"/>
    <w:rsid w:val="00011893"/>
    <w:rsid w:val="000119D1"/>
    <w:rsid w:val="00012070"/>
    <w:rsid w:val="00012E63"/>
    <w:rsid w:val="00012F56"/>
    <w:rsid w:val="0001332C"/>
    <w:rsid w:val="00013703"/>
    <w:rsid w:val="000141ED"/>
    <w:rsid w:val="000151AE"/>
    <w:rsid w:val="000151D8"/>
    <w:rsid w:val="00015CBC"/>
    <w:rsid w:val="00015F65"/>
    <w:rsid w:val="000160B7"/>
    <w:rsid w:val="00016193"/>
    <w:rsid w:val="00016295"/>
    <w:rsid w:val="00016718"/>
    <w:rsid w:val="00016B4D"/>
    <w:rsid w:val="00017181"/>
    <w:rsid w:val="000175D6"/>
    <w:rsid w:val="000179B4"/>
    <w:rsid w:val="0002009B"/>
    <w:rsid w:val="00020FCE"/>
    <w:rsid w:val="000215CA"/>
    <w:rsid w:val="00022ABC"/>
    <w:rsid w:val="000232B4"/>
    <w:rsid w:val="00023C0F"/>
    <w:rsid w:val="00023F5A"/>
    <w:rsid w:val="00024533"/>
    <w:rsid w:val="00024625"/>
    <w:rsid w:val="00024FE9"/>
    <w:rsid w:val="00025289"/>
    <w:rsid w:val="000253F0"/>
    <w:rsid w:val="00025724"/>
    <w:rsid w:val="00025857"/>
    <w:rsid w:val="00025861"/>
    <w:rsid w:val="00025B80"/>
    <w:rsid w:val="000261FC"/>
    <w:rsid w:val="00026205"/>
    <w:rsid w:val="0002621E"/>
    <w:rsid w:val="00026287"/>
    <w:rsid w:val="0002665F"/>
    <w:rsid w:val="000272AE"/>
    <w:rsid w:val="0002754D"/>
    <w:rsid w:val="00027B2A"/>
    <w:rsid w:val="000306E5"/>
    <w:rsid w:val="0003079C"/>
    <w:rsid w:val="00030838"/>
    <w:rsid w:val="00030888"/>
    <w:rsid w:val="00030A15"/>
    <w:rsid w:val="00030A4A"/>
    <w:rsid w:val="00030ED0"/>
    <w:rsid w:val="00030EDF"/>
    <w:rsid w:val="000313CF"/>
    <w:rsid w:val="000318C9"/>
    <w:rsid w:val="00031C26"/>
    <w:rsid w:val="00031E46"/>
    <w:rsid w:val="00031EBE"/>
    <w:rsid w:val="00032759"/>
    <w:rsid w:val="0003288D"/>
    <w:rsid w:val="00032B80"/>
    <w:rsid w:val="00032D9F"/>
    <w:rsid w:val="00032DBF"/>
    <w:rsid w:val="00032F4B"/>
    <w:rsid w:val="0003304A"/>
    <w:rsid w:val="00033654"/>
    <w:rsid w:val="00033732"/>
    <w:rsid w:val="00033791"/>
    <w:rsid w:val="00033DC6"/>
    <w:rsid w:val="00033EE0"/>
    <w:rsid w:val="000349CA"/>
    <w:rsid w:val="00034BAE"/>
    <w:rsid w:val="00034D01"/>
    <w:rsid w:val="00034F45"/>
    <w:rsid w:val="00034FA5"/>
    <w:rsid w:val="00035539"/>
    <w:rsid w:val="0003586C"/>
    <w:rsid w:val="0003592A"/>
    <w:rsid w:val="00036C5B"/>
    <w:rsid w:val="00036CE9"/>
    <w:rsid w:val="00036E66"/>
    <w:rsid w:val="00037F0E"/>
    <w:rsid w:val="00040362"/>
    <w:rsid w:val="00040CC6"/>
    <w:rsid w:val="00041082"/>
    <w:rsid w:val="000413B1"/>
    <w:rsid w:val="0004152B"/>
    <w:rsid w:val="00041561"/>
    <w:rsid w:val="00041953"/>
    <w:rsid w:val="00041E66"/>
    <w:rsid w:val="0004204E"/>
    <w:rsid w:val="00042386"/>
    <w:rsid w:val="0004247F"/>
    <w:rsid w:val="0004289B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40FD"/>
    <w:rsid w:val="000447E7"/>
    <w:rsid w:val="000450D8"/>
    <w:rsid w:val="00045683"/>
    <w:rsid w:val="00045CEA"/>
    <w:rsid w:val="000463A7"/>
    <w:rsid w:val="00046A32"/>
    <w:rsid w:val="00046E0B"/>
    <w:rsid w:val="00046FA8"/>
    <w:rsid w:val="000470D5"/>
    <w:rsid w:val="00047672"/>
    <w:rsid w:val="000477A1"/>
    <w:rsid w:val="00047A02"/>
    <w:rsid w:val="00050E40"/>
    <w:rsid w:val="00051B93"/>
    <w:rsid w:val="00051FBB"/>
    <w:rsid w:val="00052158"/>
    <w:rsid w:val="00052319"/>
    <w:rsid w:val="00052409"/>
    <w:rsid w:val="00052586"/>
    <w:rsid w:val="0005261B"/>
    <w:rsid w:val="00052D6D"/>
    <w:rsid w:val="000530C6"/>
    <w:rsid w:val="000533BE"/>
    <w:rsid w:val="00053CEC"/>
    <w:rsid w:val="00053E82"/>
    <w:rsid w:val="000544E9"/>
    <w:rsid w:val="00054BE1"/>
    <w:rsid w:val="00054F8E"/>
    <w:rsid w:val="00055FD7"/>
    <w:rsid w:val="00055FFE"/>
    <w:rsid w:val="0005633C"/>
    <w:rsid w:val="000565D3"/>
    <w:rsid w:val="00056929"/>
    <w:rsid w:val="00056FAB"/>
    <w:rsid w:val="000571FA"/>
    <w:rsid w:val="000578E3"/>
    <w:rsid w:val="000601E3"/>
    <w:rsid w:val="000603FA"/>
    <w:rsid w:val="00060449"/>
    <w:rsid w:val="00060541"/>
    <w:rsid w:val="00060633"/>
    <w:rsid w:val="00060DFD"/>
    <w:rsid w:val="0006101A"/>
    <w:rsid w:val="000617A1"/>
    <w:rsid w:val="000618F3"/>
    <w:rsid w:val="00062C76"/>
    <w:rsid w:val="00062CD6"/>
    <w:rsid w:val="0006335B"/>
    <w:rsid w:val="0006359D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6F95"/>
    <w:rsid w:val="0006766F"/>
    <w:rsid w:val="0006794A"/>
    <w:rsid w:val="00067EBC"/>
    <w:rsid w:val="000701B6"/>
    <w:rsid w:val="0007037B"/>
    <w:rsid w:val="00070492"/>
    <w:rsid w:val="00070671"/>
    <w:rsid w:val="00070F26"/>
    <w:rsid w:val="00071C70"/>
    <w:rsid w:val="00071D02"/>
    <w:rsid w:val="00071F4D"/>
    <w:rsid w:val="000722BF"/>
    <w:rsid w:val="00072807"/>
    <w:rsid w:val="000729A9"/>
    <w:rsid w:val="00072BAC"/>
    <w:rsid w:val="00072EBE"/>
    <w:rsid w:val="0007341F"/>
    <w:rsid w:val="00073671"/>
    <w:rsid w:val="00073E02"/>
    <w:rsid w:val="00074427"/>
    <w:rsid w:val="0007459A"/>
    <w:rsid w:val="00074EC5"/>
    <w:rsid w:val="0007542A"/>
    <w:rsid w:val="0007575A"/>
    <w:rsid w:val="00075AB2"/>
    <w:rsid w:val="00075BAD"/>
    <w:rsid w:val="00075C12"/>
    <w:rsid w:val="0007652C"/>
    <w:rsid w:val="00076B45"/>
    <w:rsid w:val="000772BB"/>
    <w:rsid w:val="000774C8"/>
    <w:rsid w:val="000774D3"/>
    <w:rsid w:val="00077AB0"/>
    <w:rsid w:val="00080317"/>
    <w:rsid w:val="0008060A"/>
    <w:rsid w:val="00080C31"/>
    <w:rsid w:val="00080D1B"/>
    <w:rsid w:val="00080F90"/>
    <w:rsid w:val="000812E5"/>
    <w:rsid w:val="00082143"/>
    <w:rsid w:val="00082382"/>
    <w:rsid w:val="00082469"/>
    <w:rsid w:val="000824D5"/>
    <w:rsid w:val="00082D9F"/>
    <w:rsid w:val="00083E52"/>
    <w:rsid w:val="0008452D"/>
    <w:rsid w:val="0008469D"/>
    <w:rsid w:val="00084871"/>
    <w:rsid w:val="0008587D"/>
    <w:rsid w:val="00085A32"/>
    <w:rsid w:val="00085C00"/>
    <w:rsid w:val="00085CE3"/>
    <w:rsid w:val="00086095"/>
    <w:rsid w:val="00087274"/>
    <w:rsid w:val="000873EB"/>
    <w:rsid w:val="00087612"/>
    <w:rsid w:val="00087839"/>
    <w:rsid w:val="00087C5A"/>
    <w:rsid w:val="00087C92"/>
    <w:rsid w:val="00090356"/>
    <w:rsid w:val="000905E1"/>
    <w:rsid w:val="00090A4D"/>
    <w:rsid w:val="00090D0E"/>
    <w:rsid w:val="00090D75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39"/>
    <w:rsid w:val="0009359A"/>
    <w:rsid w:val="00093C46"/>
    <w:rsid w:val="00093FF7"/>
    <w:rsid w:val="00094560"/>
    <w:rsid w:val="000946AB"/>
    <w:rsid w:val="00094BE3"/>
    <w:rsid w:val="0009516F"/>
    <w:rsid w:val="00095234"/>
    <w:rsid w:val="00096A00"/>
    <w:rsid w:val="00096B3B"/>
    <w:rsid w:val="00096DF9"/>
    <w:rsid w:val="00096E9F"/>
    <w:rsid w:val="000972CD"/>
    <w:rsid w:val="000974E4"/>
    <w:rsid w:val="000976F6"/>
    <w:rsid w:val="00097766"/>
    <w:rsid w:val="00097D83"/>
    <w:rsid w:val="00097D9C"/>
    <w:rsid w:val="000A028F"/>
    <w:rsid w:val="000A03F1"/>
    <w:rsid w:val="000A06A9"/>
    <w:rsid w:val="000A0736"/>
    <w:rsid w:val="000A092A"/>
    <w:rsid w:val="000A0EF1"/>
    <w:rsid w:val="000A2564"/>
    <w:rsid w:val="000A26F1"/>
    <w:rsid w:val="000A2743"/>
    <w:rsid w:val="000A3693"/>
    <w:rsid w:val="000A375D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A7AF8"/>
    <w:rsid w:val="000B069A"/>
    <w:rsid w:val="000B08D4"/>
    <w:rsid w:val="000B091C"/>
    <w:rsid w:val="000B0EBC"/>
    <w:rsid w:val="000B1953"/>
    <w:rsid w:val="000B1C3C"/>
    <w:rsid w:val="000B1DD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168"/>
    <w:rsid w:val="000B6226"/>
    <w:rsid w:val="000B6482"/>
    <w:rsid w:val="000B683F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28C8"/>
    <w:rsid w:val="000C374F"/>
    <w:rsid w:val="000C3E33"/>
    <w:rsid w:val="000C40C6"/>
    <w:rsid w:val="000C4B30"/>
    <w:rsid w:val="000C4FA9"/>
    <w:rsid w:val="000C5349"/>
    <w:rsid w:val="000C5525"/>
    <w:rsid w:val="000C6292"/>
    <w:rsid w:val="000C6657"/>
    <w:rsid w:val="000C6E21"/>
    <w:rsid w:val="000C6F81"/>
    <w:rsid w:val="000C6FDD"/>
    <w:rsid w:val="000C7E5A"/>
    <w:rsid w:val="000D02CE"/>
    <w:rsid w:val="000D04A2"/>
    <w:rsid w:val="000D0539"/>
    <w:rsid w:val="000D0DCE"/>
    <w:rsid w:val="000D11E6"/>
    <w:rsid w:val="000D1AC7"/>
    <w:rsid w:val="000D1F62"/>
    <w:rsid w:val="000D2370"/>
    <w:rsid w:val="000D265D"/>
    <w:rsid w:val="000D2AAE"/>
    <w:rsid w:val="000D2B2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3"/>
    <w:rsid w:val="000D6344"/>
    <w:rsid w:val="000D664F"/>
    <w:rsid w:val="000D671A"/>
    <w:rsid w:val="000D6CD0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0C9"/>
    <w:rsid w:val="000E3BE5"/>
    <w:rsid w:val="000E3D9F"/>
    <w:rsid w:val="000E48EA"/>
    <w:rsid w:val="000E554B"/>
    <w:rsid w:val="000E569B"/>
    <w:rsid w:val="000E588E"/>
    <w:rsid w:val="000E5A51"/>
    <w:rsid w:val="000E627D"/>
    <w:rsid w:val="000E6390"/>
    <w:rsid w:val="000E6935"/>
    <w:rsid w:val="000E6BA5"/>
    <w:rsid w:val="000E7137"/>
    <w:rsid w:val="000E71A6"/>
    <w:rsid w:val="000E79F0"/>
    <w:rsid w:val="000F03B9"/>
    <w:rsid w:val="000F098F"/>
    <w:rsid w:val="000F17B9"/>
    <w:rsid w:val="000F18ED"/>
    <w:rsid w:val="000F1A11"/>
    <w:rsid w:val="000F209F"/>
    <w:rsid w:val="000F2142"/>
    <w:rsid w:val="000F24AB"/>
    <w:rsid w:val="000F264D"/>
    <w:rsid w:val="000F2A7E"/>
    <w:rsid w:val="000F2D00"/>
    <w:rsid w:val="000F312E"/>
    <w:rsid w:val="000F32D3"/>
    <w:rsid w:val="000F38B1"/>
    <w:rsid w:val="000F390F"/>
    <w:rsid w:val="000F39FC"/>
    <w:rsid w:val="000F3B62"/>
    <w:rsid w:val="000F3D3A"/>
    <w:rsid w:val="000F3E7E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69FC"/>
    <w:rsid w:val="000F7258"/>
    <w:rsid w:val="000F7453"/>
    <w:rsid w:val="000F79E5"/>
    <w:rsid w:val="000F7A47"/>
    <w:rsid w:val="000F7C54"/>
    <w:rsid w:val="000F7DE6"/>
    <w:rsid w:val="000F7F2E"/>
    <w:rsid w:val="0010004F"/>
    <w:rsid w:val="00100069"/>
    <w:rsid w:val="00100214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10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01D"/>
    <w:rsid w:val="0011183E"/>
    <w:rsid w:val="00111B89"/>
    <w:rsid w:val="00111E3C"/>
    <w:rsid w:val="00111FB5"/>
    <w:rsid w:val="0011200A"/>
    <w:rsid w:val="001121B5"/>
    <w:rsid w:val="00113012"/>
    <w:rsid w:val="001135F8"/>
    <w:rsid w:val="00113DD4"/>
    <w:rsid w:val="00113F44"/>
    <w:rsid w:val="001143B7"/>
    <w:rsid w:val="00114770"/>
    <w:rsid w:val="00114AA3"/>
    <w:rsid w:val="00114F11"/>
    <w:rsid w:val="001150C7"/>
    <w:rsid w:val="0011538C"/>
    <w:rsid w:val="00115440"/>
    <w:rsid w:val="001165DD"/>
    <w:rsid w:val="0011666A"/>
    <w:rsid w:val="00116B75"/>
    <w:rsid w:val="00117183"/>
    <w:rsid w:val="001171F1"/>
    <w:rsid w:val="00117EAE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27E44"/>
    <w:rsid w:val="00130506"/>
    <w:rsid w:val="0013096C"/>
    <w:rsid w:val="00130DFC"/>
    <w:rsid w:val="00130E8E"/>
    <w:rsid w:val="00131B10"/>
    <w:rsid w:val="00131C9E"/>
    <w:rsid w:val="00132669"/>
    <w:rsid w:val="00132D81"/>
    <w:rsid w:val="00133ACB"/>
    <w:rsid w:val="00134E04"/>
    <w:rsid w:val="001353F4"/>
    <w:rsid w:val="0013647E"/>
    <w:rsid w:val="0013657F"/>
    <w:rsid w:val="00136693"/>
    <w:rsid w:val="00136E08"/>
    <w:rsid w:val="001371DB"/>
    <w:rsid w:val="0013739A"/>
    <w:rsid w:val="001403DD"/>
    <w:rsid w:val="001419BC"/>
    <w:rsid w:val="00141B56"/>
    <w:rsid w:val="00141BB1"/>
    <w:rsid w:val="00141DCB"/>
    <w:rsid w:val="00142345"/>
    <w:rsid w:val="00142D3A"/>
    <w:rsid w:val="001439D1"/>
    <w:rsid w:val="00144151"/>
    <w:rsid w:val="00144797"/>
    <w:rsid w:val="00144858"/>
    <w:rsid w:val="001452C6"/>
    <w:rsid w:val="0014549F"/>
    <w:rsid w:val="00146071"/>
    <w:rsid w:val="00146A99"/>
    <w:rsid w:val="0014766F"/>
    <w:rsid w:val="00147774"/>
    <w:rsid w:val="00147F6C"/>
    <w:rsid w:val="00147F82"/>
    <w:rsid w:val="00150599"/>
    <w:rsid w:val="00150D76"/>
    <w:rsid w:val="00152136"/>
    <w:rsid w:val="00152A3B"/>
    <w:rsid w:val="001530E1"/>
    <w:rsid w:val="00153148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5D45"/>
    <w:rsid w:val="00156D43"/>
    <w:rsid w:val="0015717E"/>
    <w:rsid w:val="00157C72"/>
    <w:rsid w:val="00160675"/>
    <w:rsid w:val="00160692"/>
    <w:rsid w:val="0016092E"/>
    <w:rsid w:val="00160CDC"/>
    <w:rsid w:val="001618E6"/>
    <w:rsid w:val="00161A81"/>
    <w:rsid w:val="00161E7B"/>
    <w:rsid w:val="001625B3"/>
    <w:rsid w:val="00162605"/>
    <w:rsid w:val="0016260F"/>
    <w:rsid w:val="00162E92"/>
    <w:rsid w:val="0016331A"/>
    <w:rsid w:val="00163DCC"/>
    <w:rsid w:val="00164900"/>
    <w:rsid w:val="001654EF"/>
    <w:rsid w:val="001657AD"/>
    <w:rsid w:val="00165806"/>
    <w:rsid w:val="00165C37"/>
    <w:rsid w:val="00165C8B"/>
    <w:rsid w:val="0016621A"/>
    <w:rsid w:val="0016624D"/>
    <w:rsid w:val="00166A2E"/>
    <w:rsid w:val="00167512"/>
    <w:rsid w:val="00167B1F"/>
    <w:rsid w:val="00167B7D"/>
    <w:rsid w:val="00167C4A"/>
    <w:rsid w:val="00170519"/>
    <w:rsid w:val="0017060C"/>
    <w:rsid w:val="00170711"/>
    <w:rsid w:val="00170E18"/>
    <w:rsid w:val="001715B2"/>
    <w:rsid w:val="00171685"/>
    <w:rsid w:val="001717F0"/>
    <w:rsid w:val="00171BB3"/>
    <w:rsid w:val="0017221D"/>
    <w:rsid w:val="00172671"/>
    <w:rsid w:val="00172D1A"/>
    <w:rsid w:val="0017306B"/>
    <w:rsid w:val="0017309A"/>
    <w:rsid w:val="00173272"/>
    <w:rsid w:val="00173A63"/>
    <w:rsid w:val="00173B30"/>
    <w:rsid w:val="00174263"/>
    <w:rsid w:val="0017496B"/>
    <w:rsid w:val="00174D90"/>
    <w:rsid w:val="00174FAD"/>
    <w:rsid w:val="00175503"/>
    <w:rsid w:val="0017558E"/>
    <w:rsid w:val="0017567F"/>
    <w:rsid w:val="00175A3E"/>
    <w:rsid w:val="00175AE3"/>
    <w:rsid w:val="00175FED"/>
    <w:rsid w:val="001761B7"/>
    <w:rsid w:val="00176482"/>
    <w:rsid w:val="001766D8"/>
    <w:rsid w:val="00176887"/>
    <w:rsid w:val="00177358"/>
    <w:rsid w:val="00177959"/>
    <w:rsid w:val="001779E4"/>
    <w:rsid w:val="00177AE7"/>
    <w:rsid w:val="00177C58"/>
    <w:rsid w:val="00180FDD"/>
    <w:rsid w:val="001813D1"/>
    <w:rsid w:val="001814D7"/>
    <w:rsid w:val="00181D99"/>
    <w:rsid w:val="001822CA"/>
    <w:rsid w:val="00182335"/>
    <w:rsid w:val="0018283F"/>
    <w:rsid w:val="0018289B"/>
    <w:rsid w:val="00182D4D"/>
    <w:rsid w:val="001835AF"/>
    <w:rsid w:val="00183E11"/>
    <w:rsid w:val="001843B5"/>
    <w:rsid w:val="00184662"/>
    <w:rsid w:val="0018467A"/>
    <w:rsid w:val="00184DEE"/>
    <w:rsid w:val="00184FE0"/>
    <w:rsid w:val="001857EA"/>
    <w:rsid w:val="001858CC"/>
    <w:rsid w:val="00185A26"/>
    <w:rsid w:val="00185B17"/>
    <w:rsid w:val="001861F7"/>
    <w:rsid w:val="00186D03"/>
    <w:rsid w:val="0018728B"/>
    <w:rsid w:val="001872B6"/>
    <w:rsid w:val="00187E37"/>
    <w:rsid w:val="00187F2D"/>
    <w:rsid w:val="00190323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B5D"/>
    <w:rsid w:val="00193F1F"/>
    <w:rsid w:val="00194057"/>
    <w:rsid w:val="001940B9"/>
    <w:rsid w:val="0019421F"/>
    <w:rsid w:val="0019422C"/>
    <w:rsid w:val="00194418"/>
    <w:rsid w:val="0019446E"/>
    <w:rsid w:val="00194D09"/>
    <w:rsid w:val="0019597A"/>
    <w:rsid w:val="00195AB9"/>
    <w:rsid w:val="00195D10"/>
    <w:rsid w:val="00195E1F"/>
    <w:rsid w:val="00195F58"/>
    <w:rsid w:val="0019641C"/>
    <w:rsid w:val="00196562"/>
    <w:rsid w:val="00196AD5"/>
    <w:rsid w:val="0019741F"/>
    <w:rsid w:val="00197729"/>
    <w:rsid w:val="00197CAB"/>
    <w:rsid w:val="00197FC6"/>
    <w:rsid w:val="001A185C"/>
    <w:rsid w:val="001A1865"/>
    <w:rsid w:val="001A190C"/>
    <w:rsid w:val="001A25BC"/>
    <w:rsid w:val="001A27B6"/>
    <w:rsid w:val="001A2868"/>
    <w:rsid w:val="001A2BD3"/>
    <w:rsid w:val="001A3BDC"/>
    <w:rsid w:val="001A3CE3"/>
    <w:rsid w:val="001A51FB"/>
    <w:rsid w:val="001A5337"/>
    <w:rsid w:val="001A55C6"/>
    <w:rsid w:val="001A55E7"/>
    <w:rsid w:val="001A56C3"/>
    <w:rsid w:val="001A5835"/>
    <w:rsid w:val="001A6847"/>
    <w:rsid w:val="001A6DEE"/>
    <w:rsid w:val="001A713B"/>
    <w:rsid w:val="001A7307"/>
    <w:rsid w:val="001B038B"/>
    <w:rsid w:val="001B095E"/>
    <w:rsid w:val="001B0EA8"/>
    <w:rsid w:val="001B243D"/>
    <w:rsid w:val="001B2F74"/>
    <w:rsid w:val="001B303E"/>
    <w:rsid w:val="001B3335"/>
    <w:rsid w:val="001B36FE"/>
    <w:rsid w:val="001B3B83"/>
    <w:rsid w:val="001B3E5E"/>
    <w:rsid w:val="001B4381"/>
    <w:rsid w:val="001B45C7"/>
    <w:rsid w:val="001B5EDE"/>
    <w:rsid w:val="001B5F48"/>
    <w:rsid w:val="001B632C"/>
    <w:rsid w:val="001B63F9"/>
    <w:rsid w:val="001B6509"/>
    <w:rsid w:val="001B666D"/>
    <w:rsid w:val="001B72AF"/>
    <w:rsid w:val="001B737C"/>
    <w:rsid w:val="001B7FAD"/>
    <w:rsid w:val="001B7FE6"/>
    <w:rsid w:val="001C11B5"/>
    <w:rsid w:val="001C1C36"/>
    <w:rsid w:val="001C2249"/>
    <w:rsid w:val="001C2FD3"/>
    <w:rsid w:val="001C33BA"/>
    <w:rsid w:val="001C345B"/>
    <w:rsid w:val="001C37CF"/>
    <w:rsid w:val="001C3834"/>
    <w:rsid w:val="001C3909"/>
    <w:rsid w:val="001C3BE8"/>
    <w:rsid w:val="001C43BB"/>
    <w:rsid w:val="001C4463"/>
    <w:rsid w:val="001C4864"/>
    <w:rsid w:val="001C488E"/>
    <w:rsid w:val="001C48AC"/>
    <w:rsid w:val="001C524A"/>
    <w:rsid w:val="001C55CD"/>
    <w:rsid w:val="001C65D8"/>
    <w:rsid w:val="001C6608"/>
    <w:rsid w:val="001C6824"/>
    <w:rsid w:val="001C6DDE"/>
    <w:rsid w:val="001C6F7E"/>
    <w:rsid w:val="001D0C58"/>
    <w:rsid w:val="001D0DCD"/>
    <w:rsid w:val="001D1C74"/>
    <w:rsid w:val="001D1F4B"/>
    <w:rsid w:val="001D2294"/>
    <w:rsid w:val="001D2737"/>
    <w:rsid w:val="001D2780"/>
    <w:rsid w:val="001D3347"/>
    <w:rsid w:val="001D4172"/>
    <w:rsid w:val="001D470D"/>
    <w:rsid w:val="001D4D26"/>
    <w:rsid w:val="001D4EC3"/>
    <w:rsid w:val="001D5956"/>
    <w:rsid w:val="001D5DFB"/>
    <w:rsid w:val="001D6071"/>
    <w:rsid w:val="001D6433"/>
    <w:rsid w:val="001D6446"/>
    <w:rsid w:val="001D6EF1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D7A"/>
    <w:rsid w:val="001E7F66"/>
    <w:rsid w:val="001F0464"/>
    <w:rsid w:val="001F0960"/>
    <w:rsid w:val="001F12C4"/>
    <w:rsid w:val="001F1461"/>
    <w:rsid w:val="001F1879"/>
    <w:rsid w:val="001F1979"/>
    <w:rsid w:val="001F1D92"/>
    <w:rsid w:val="001F1E07"/>
    <w:rsid w:val="001F2310"/>
    <w:rsid w:val="001F2472"/>
    <w:rsid w:val="001F2A1B"/>
    <w:rsid w:val="001F2B80"/>
    <w:rsid w:val="001F2D39"/>
    <w:rsid w:val="001F318E"/>
    <w:rsid w:val="001F3200"/>
    <w:rsid w:val="001F34E1"/>
    <w:rsid w:val="001F3522"/>
    <w:rsid w:val="001F4850"/>
    <w:rsid w:val="001F4DC8"/>
    <w:rsid w:val="001F5149"/>
    <w:rsid w:val="001F51BB"/>
    <w:rsid w:val="001F5A21"/>
    <w:rsid w:val="001F5A91"/>
    <w:rsid w:val="001F6005"/>
    <w:rsid w:val="001F618E"/>
    <w:rsid w:val="001F6207"/>
    <w:rsid w:val="001F63A0"/>
    <w:rsid w:val="001F65A8"/>
    <w:rsid w:val="001F771A"/>
    <w:rsid w:val="001F7828"/>
    <w:rsid w:val="001F7850"/>
    <w:rsid w:val="001F7BC1"/>
    <w:rsid w:val="001F7C2C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3D1"/>
    <w:rsid w:val="00202698"/>
    <w:rsid w:val="00203058"/>
    <w:rsid w:val="002033F4"/>
    <w:rsid w:val="0020392A"/>
    <w:rsid w:val="00203962"/>
    <w:rsid w:val="00203989"/>
    <w:rsid w:val="00203EB9"/>
    <w:rsid w:val="00203F10"/>
    <w:rsid w:val="00203FFD"/>
    <w:rsid w:val="002049D3"/>
    <w:rsid w:val="00205136"/>
    <w:rsid w:val="00206AC8"/>
    <w:rsid w:val="002074F2"/>
    <w:rsid w:val="00207F4D"/>
    <w:rsid w:val="002100BB"/>
    <w:rsid w:val="002102F6"/>
    <w:rsid w:val="00210B43"/>
    <w:rsid w:val="00211B77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5F1"/>
    <w:rsid w:val="00217DD7"/>
    <w:rsid w:val="00220560"/>
    <w:rsid w:val="00220DBD"/>
    <w:rsid w:val="00221112"/>
    <w:rsid w:val="0022139E"/>
    <w:rsid w:val="00221999"/>
    <w:rsid w:val="00221AE0"/>
    <w:rsid w:val="00221F83"/>
    <w:rsid w:val="00222246"/>
    <w:rsid w:val="00222397"/>
    <w:rsid w:val="002224E6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386"/>
    <w:rsid w:val="00225533"/>
    <w:rsid w:val="00225579"/>
    <w:rsid w:val="00225584"/>
    <w:rsid w:val="002257BB"/>
    <w:rsid w:val="00226474"/>
    <w:rsid w:val="002267A4"/>
    <w:rsid w:val="002269DB"/>
    <w:rsid w:val="00226A58"/>
    <w:rsid w:val="00226F38"/>
    <w:rsid w:val="002274C0"/>
    <w:rsid w:val="00227A42"/>
    <w:rsid w:val="0023038C"/>
    <w:rsid w:val="002305BD"/>
    <w:rsid w:val="00230F78"/>
    <w:rsid w:val="00231742"/>
    <w:rsid w:val="00231A11"/>
    <w:rsid w:val="00231A25"/>
    <w:rsid w:val="00231BB7"/>
    <w:rsid w:val="00231C17"/>
    <w:rsid w:val="00231D58"/>
    <w:rsid w:val="0023211D"/>
    <w:rsid w:val="002325FD"/>
    <w:rsid w:val="0023289F"/>
    <w:rsid w:val="00232A25"/>
    <w:rsid w:val="00232CE3"/>
    <w:rsid w:val="00233040"/>
    <w:rsid w:val="00233108"/>
    <w:rsid w:val="0023332E"/>
    <w:rsid w:val="00233337"/>
    <w:rsid w:val="00233AF7"/>
    <w:rsid w:val="00233F84"/>
    <w:rsid w:val="00234AFD"/>
    <w:rsid w:val="00234B94"/>
    <w:rsid w:val="00235067"/>
    <w:rsid w:val="00235EB0"/>
    <w:rsid w:val="00235EFB"/>
    <w:rsid w:val="00236163"/>
    <w:rsid w:val="002365F9"/>
    <w:rsid w:val="00236A66"/>
    <w:rsid w:val="00236B24"/>
    <w:rsid w:val="00237601"/>
    <w:rsid w:val="00237C6C"/>
    <w:rsid w:val="0024053F"/>
    <w:rsid w:val="0024090E"/>
    <w:rsid w:val="00240AE7"/>
    <w:rsid w:val="00240C05"/>
    <w:rsid w:val="00241197"/>
    <w:rsid w:val="0024122C"/>
    <w:rsid w:val="00241454"/>
    <w:rsid w:val="00241604"/>
    <w:rsid w:val="00241693"/>
    <w:rsid w:val="00241885"/>
    <w:rsid w:val="00241B3E"/>
    <w:rsid w:val="00241CFE"/>
    <w:rsid w:val="00242756"/>
    <w:rsid w:val="00242CED"/>
    <w:rsid w:val="00242F02"/>
    <w:rsid w:val="002432AD"/>
    <w:rsid w:val="0024366A"/>
    <w:rsid w:val="00243D75"/>
    <w:rsid w:val="00244CD0"/>
    <w:rsid w:val="00244D30"/>
    <w:rsid w:val="00245493"/>
    <w:rsid w:val="00245950"/>
    <w:rsid w:val="00245B3B"/>
    <w:rsid w:val="00245C3A"/>
    <w:rsid w:val="00245D67"/>
    <w:rsid w:val="002471CC"/>
    <w:rsid w:val="0024794E"/>
    <w:rsid w:val="00247AF8"/>
    <w:rsid w:val="0025064F"/>
    <w:rsid w:val="002506AB"/>
    <w:rsid w:val="00250CCB"/>
    <w:rsid w:val="00250D25"/>
    <w:rsid w:val="00250F22"/>
    <w:rsid w:val="0025105A"/>
    <w:rsid w:val="00251745"/>
    <w:rsid w:val="002517C5"/>
    <w:rsid w:val="00251B8E"/>
    <w:rsid w:val="002520E0"/>
    <w:rsid w:val="00252446"/>
    <w:rsid w:val="00252DA2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176"/>
    <w:rsid w:val="002554AD"/>
    <w:rsid w:val="00256445"/>
    <w:rsid w:val="00256723"/>
    <w:rsid w:val="00256DB9"/>
    <w:rsid w:val="0025781E"/>
    <w:rsid w:val="002605BB"/>
    <w:rsid w:val="0026199B"/>
    <w:rsid w:val="00262AAD"/>
    <w:rsid w:val="00262C09"/>
    <w:rsid w:val="0026355B"/>
    <w:rsid w:val="00263C42"/>
    <w:rsid w:val="00263E61"/>
    <w:rsid w:val="00263F97"/>
    <w:rsid w:val="002640F8"/>
    <w:rsid w:val="0026440E"/>
    <w:rsid w:val="00264FAF"/>
    <w:rsid w:val="00265136"/>
    <w:rsid w:val="00265B99"/>
    <w:rsid w:val="0026650A"/>
    <w:rsid w:val="00267008"/>
    <w:rsid w:val="002677FE"/>
    <w:rsid w:val="00267C1D"/>
    <w:rsid w:val="00267E56"/>
    <w:rsid w:val="00267FE1"/>
    <w:rsid w:val="0027035D"/>
    <w:rsid w:val="00270951"/>
    <w:rsid w:val="00270ECE"/>
    <w:rsid w:val="00271044"/>
    <w:rsid w:val="002723A6"/>
    <w:rsid w:val="002727C1"/>
    <w:rsid w:val="002728AF"/>
    <w:rsid w:val="00273193"/>
    <w:rsid w:val="00273D94"/>
    <w:rsid w:val="00274450"/>
    <w:rsid w:val="00274AB2"/>
    <w:rsid w:val="00275653"/>
    <w:rsid w:val="00275750"/>
    <w:rsid w:val="0027626C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2F87"/>
    <w:rsid w:val="002833B3"/>
    <w:rsid w:val="00283743"/>
    <w:rsid w:val="00284322"/>
    <w:rsid w:val="00284A73"/>
    <w:rsid w:val="00285248"/>
    <w:rsid w:val="00285947"/>
    <w:rsid w:val="00285A24"/>
    <w:rsid w:val="00285A9C"/>
    <w:rsid w:val="00286B1C"/>
    <w:rsid w:val="00286D05"/>
    <w:rsid w:val="00287153"/>
    <w:rsid w:val="00287A16"/>
    <w:rsid w:val="00287B4D"/>
    <w:rsid w:val="00287E69"/>
    <w:rsid w:val="0029024C"/>
    <w:rsid w:val="00291316"/>
    <w:rsid w:val="00291E9D"/>
    <w:rsid w:val="00291EC9"/>
    <w:rsid w:val="002921F7"/>
    <w:rsid w:val="002923AB"/>
    <w:rsid w:val="0029262B"/>
    <w:rsid w:val="00292B93"/>
    <w:rsid w:val="00293C12"/>
    <w:rsid w:val="002947AD"/>
    <w:rsid w:val="002952E8"/>
    <w:rsid w:val="002954EB"/>
    <w:rsid w:val="00295783"/>
    <w:rsid w:val="00296267"/>
    <w:rsid w:val="002968A4"/>
    <w:rsid w:val="00297AB6"/>
    <w:rsid w:val="002A0A9C"/>
    <w:rsid w:val="002A1B44"/>
    <w:rsid w:val="002A1C72"/>
    <w:rsid w:val="002A3076"/>
    <w:rsid w:val="002A31FD"/>
    <w:rsid w:val="002A368B"/>
    <w:rsid w:val="002A3704"/>
    <w:rsid w:val="002A3F7F"/>
    <w:rsid w:val="002A4048"/>
    <w:rsid w:val="002A4193"/>
    <w:rsid w:val="002A45EC"/>
    <w:rsid w:val="002A512A"/>
    <w:rsid w:val="002A51C7"/>
    <w:rsid w:val="002A6378"/>
    <w:rsid w:val="002A6969"/>
    <w:rsid w:val="002A6BDB"/>
    <w:rsid w:val="002A78EB"/>
    <w:rsid w:val="002A7953"/>
    <w:rsid w:val="002A7C34"/>
    <w:rsid w:val="002A7C70"/>
    <w:rsid w:val="002A7CAF"/>
    <w:rsid w:val="002B0260"/>
    <w:rsid w:val="002B03CE"/>
    <w:rsid w:val="002B101B"/>
    <w:rsid w:val="002B1460"/>
    <w:rsid w:val="002B1DB7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4681"/>
    <w:rsid w:val="002B47A5"/>
    <w:rsid w:val="002B546C"/>
    <w:rsid w:val="002B5549"/>
    <w:rsid w:val="002B55C7"/>
    <w:rsid w:val="002B638A"/>
    <w:rsid w:val="002B6493"/>
    <w:rsid w:val="002B671E"/>
    <w:rsid w:val="002B6900"/>
    <w:rsid w:val="002B6A2A"/>
    <w:rsid w:val="002B7051"/>
    <w:rsid w:val="002B7764"/>
    <w:rsid w:val="002C081B"/>
    <w:rsid w:val="002C0D88"/>
    <w:rsid w:val="002C1149"/>
    <w:rsid w:val="002C11F3"/>
    <w:rsid w:val="002C19DB"/>
    <w:rsid w:val="002C1D30"/>
    <w:rsid w:val="002C22B6"/>
    <w:rsid w:val="002C2304"/>
    <w:rsid w:val="002C279A"/>
    <w:rsid w:val="002C29DE"/>
    <w:rsid w:val="002C2A94"/>
    <w:rsid w:val="002C2AB4"/>
    <w:rsid w:val="002C3179"/>
    <w:rsid w:val="002C3640"/>
    <w:rsid w:val="002C3D5C"/>
    <w:rsid w:val="002C3DB6"/>
    <w:rsid w:val="002C3E2F"/>
    <w:rsid w:val="002C40A3"/>
    <w:rsid w:val="002C4438"/>
    <w:rsid w:val="002C475E"/>
    <w:rsid w:val="002C47AE"/>
    <w:rsid w:val="002C48E4"/>
    <w:rsid w:val="002C51BA"/>
    <w:rsid w:val="002C556B"/>
    <w:rsid w:val="002C5D30"/>
    <w:rsid w:val="002C631E"/>
    <w:rsid w:val="002C65D4"/>
    <w:rsid w:val="002C6B4E"/>
    <w:rsid w:val="002C6BA1"/>
    <w:rsid w:val="002C6FCF"/>
    <w:rsid w:val="002C7926"/>
    <w:rsid w:val="002C797C"/>
    <w:rsid w:val="002C7C11"/>
    <w:rsid w:val="002D0953"/>
    <w:rsid w:val="002D0B6C"/>
    <w:rsid w:val="002D1399"/>
    <w:rsid w:val="002D1636"/>
    <w:rsid w:val="002D1710"/>
    <w:rsid w:val="002D1C96"/>
    <w:rsid w:val="002D1D55"/>
    <w:rsid w:val="002D1D77"/>
    <w:rsid w:val="002D1F02"/>
    <w:rsid w:val="002D2A48"/>
    <w:rsid w:val="002D2C67"/>
    <w:rsid w:val="002D3CC7"/>
    <w:rsid w:val="002D477E"/>
    <w:rsid w:val="002D4A99"/>
    <w:rsid w:val="002D4B05"/>
    <w:rsid w:val="002D512F"/>
    <w:rsid w:val="002D513A"/>
    <w:rsid w:val="002D5EF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53"/>
    <w:rsid w:val="002E23CD"/>
    <w:rsid w:val="002E27DC"/>
    <w:rsid w:val="002E2C6A"/>
    <w:rsid w:val="002E304D"/>
    <w:rsid w:val="002E30B9"/>
    <w:rsid w:val="002E3919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6AF4"/>
    <w:rsid w:val="002E7118"/>
    <w:rsid w:val="002E711D"/>
    <w:rsid w:val="002E733C"/>
    <w:rsid w:val="002E7534"/>
    <w:rsid w:val="002E7773"/>
    <w:rsid w:val="002F0DD0"/>
    <w:rsid w:val="002F1466"/>
    <w:rsid w:val="002F1730"/>
    <w:rsid w:val="002F23E3"/>
    <w:rsid w:val="002F254D"/>
    <w:rsid w:val="002F266D"/>
    <w:rsid w:val="002F28AE"/>
    <w:rsid w:val="002F28BB"/>
    <w:rsid w:val="002F39AA"/>
    <w:rsid w:val="002F3B3A"/>
    <w:rsid w:val="002F3CB9"/>
    <w:rsid w:val="002F3CC4"/>
    <w:rsid w:val="002F3D93"/>
    <w:rsid w:val="002F40A8"/>
    <w:rsid w:val="002F43F6"/>
    <w:rsid w:val="002F464F"/>
    <w:rsid w:val="002F5038"/>
    <w:rsid w:val="002F50A2"/>
    <w:rsid w:val="002F52E3"/>
    <w:rsid w:val="002F5477"/>
    <w:rsid w:val="002F5BE8"/>
    <w:rsid w:val="002F6273"/>
    <w:rsid w:val="002F6275"/>
    <w:rsid w:val="002F6422"/>
    <w:rsid w:val="002F684E"/>
    <w:rsid w:val="002F6C8D"/>
    <w:rsid w:val="002F6F63"/>
    <w:rsid w:val="002F7F7D"/>
    <w:rsid w:val="003005DB"/>
    <w:rsid w:val="00300699"/>
    <w:rsid w:val="0030076D"/>
    <w:rsid w:val="00300A59"/>
    <w:rsid w:val="003010B6"/>
    <w:rsid w:val="003010E1"/>
    <w:rsid w:val="0030161A"/>
    <w:rsid w:val="00301BC4"/>
    <w:rsid w:val="00301D25"/>
    <w:rsid w:val="0030249A"/>
    <w:rsid w:val="00302EF7"/>
    <w:rsid w:val="00303003"/>
    <w:rsid w:val="00303210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4B98"/>
    <w:rsid w:val="00315B93"/>
    <w:rsid w:val="00315F26"/>
    <w:rsid w:val="00316208"/>
    <w:rsid w:val="003163BA"/>
    <w:rsid w:val="00316401"/>
    <w:rsid w:val="00316BF1"/>
    <w:rsid w:val="00317275"/>
    <w:rsid w:val="00317AA9"/>
    <w:rsid w:val="00317CAF"/>
    <w:rsid w:val="00317D50"/>
    <w:rsid w:val="00317F44"/>
    <w:rsid w:val="00320461"/>
    <w:rsid w:val="00320479"/>
    <w:rsid w:val="003205B2"/>
    <w:rsid w:val="003205D2"/>
    <w:rsid w:val="00320665"/>
    <w:rsid w:val="00320D76"/>
    <w:rsid w:val="00321119"/>
    <w:rsid w:val="0032119C"/>
    <w:rsid w:val="0032136A"/>
    <w:rsid w:val="00321C0B"/>
    <w:rsid w:val="00321D70"/>
    <w:rsid w:val="00322B5E"/>
    <w:rsid w:val="0032336C"/>
    <w:rsid w:val="003234EB"/>
    <w:rsid w:val="00323EC5"/>
    <w:rsid w:val="00324BCF"/>
    <w:rsid w:val="003252EB"/>
    <w:rsid w:val="00325A47"/>
    <w:rsid w:val="00325BAC"/>
    <w:rsid w:val="00325F46"/>
    <w:rsid w:val="00326929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13"/>
    <w:rsid w:val="00331B57"/>
    <w:rsid w:val="00331ECE"/>
    <w:rsid w:val="003321D0"/>
    <w:rsid w:val="00332DD1"/>
    <w:rsid w:val="00332F6F"/>
    <w:rsid w:val="003333FB"/>
    <w:rsid w:val="00333531"/>
    <w:rsid w:val="00333780"/>
    <w:rsid w:val="00333CB4"/>
    <w:rsid w:val="00334488"/>
    <w:rsid w:val="003344A6"/>
    <w:rsid w:val="003346CB"/>
    <w:rsid w:val="00334898"/>
    <w:rsid w:val="0033491F"/>
    <w:rsid w:val="003349B0"/>
    <w:rsid w:val="003350A7"/>
    <w:rsid w:val="0033586D"/>
    <w:rsid w:val="00335DE4"/>
    <w:rsid w:val="003362E9"/>
    <w:rsid w:val="00336345"/>
    <w:rsid w:val="003365BB"/>
    <w:rsid w:val="003369A8"/>
    <w:rsid w:val="00336C7D"/>
    <w:rsid w:val="00336DD9"/>
    <w:rsid w:val="00336F3F"/>
    <w:rsid w:val="00336F84"/>
    <w:rsid w:val="00336FF3"/>
    <w:rsid w:val="00337787"/>
    <w:rsid w:val="003379D1"/>
    <w:rsid w:val="00337D92"/>
    <w:rsid w:val="003408B4"/>
    <w:rsid w:val="00340AFE"/>
    <w:rsid w:val="00340C9E"/>
    <w:rsid w:val="00340E0B"/>
    <w:rsid w:val="00340EF6"/>
    <w:rsid w:val="003411E7"/>
    <w:rsid w:val="003414C6"/>
    <w:rsid w:val="003416E1"/>
    <w:rsid w:val="00341DD3"/>
    <w:rsid w:val="00341F2E"/>
    <w:rsid w:val="00342217"/>
    <w:rsid w:val="00342AAA"/>
    <w:rsid w:val="00342D12"/>
    <w:rsid w:val="00343A33"/>
    <w:rsid w:val="0034407D"/>
    <w:rsid w:val="003446CE"/>
    <w:rsid w:val="003449AD"/>
    <w:rsid w:val="00344DAD"/>
    <w:rsid w:val="00345661"/>
    <w:rsid w:val="00345796"/>
    <w:rsid w:val="003458BB"/>
    <w:rsid w:val="00345C24"/>
    <w:rsid w:val="003460EC"/>
    <w:rsid w:val="003461AA"/>
    <w:rsid w:val="00346253"/>
    <w:rsid w:val="003467EB"/>
    <w:rsid w:val="00346917"/>
    <w:rsid w:val="00346D6D"/>
    <w:rsid w:val="00346F57"/>
    <w:rsid w:val="0034746D"/>
    <w:rsid w:val="00347CEF"/>
    <w:rsid w:val="00347F8B"/>
    <w:rsid w:val="00350825"/>
    <w:rsid w:val="00350AEB"/>
    <w:rsid w:val="00350CCE"/>
    <w:rsid w:val="0035124D"/>
    <w:rsid w:val="003515CD"/>
    <w:rsid w:val="0035168D"/>
    <w:rsid w:val="00351C26"/>
    <w:rsid w:val="00352043"/>
    <w:rsid w:val="003523CB"/>
    <w:rsid w:val="0035281D"/>
    <w:rsid w:val="00352A74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4C1"/>
    <w:rsid w:val="00354A6D"/>
    <w:rsid w:val="00354FA2"/>
    <w:rsid w:val="00355896"/>
    <w:rsid w:val="003559FF"/>
    <w:rsid w:val="00355F08"/>
    <w:rsid w:val="00356097"/>
    <w:rsid w:val="00356360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72A"/>
    <w:rsid w:val="00361779"/>
    <w:rsid w:val="00361994"/>
    <w:rsid w:val="00361BBC"/>
    <w:rsid w:val="00361D3C"/>
    <w:rsid w:val="00361F0B"/>
    <w:rsid w:val="003622A5"/>
    <w:rsid w:val="003622E6"/>
    <w:rsid w:val="0036284F"/>
    <w:rsid w:val="003629FA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6F2C"/>
    <w:rsid w:val="003674B7"/>
    <w:rsid w:val="00367590"/>
    <w:rsid w:val="00370B80"/>
    <w:rsid w:val="00371395"/>
    <w:rsid w:val="003713D4"/>
    <w:rsid w:val="0037140C"/>
    <w:rsid w:val="003714A6"/>
    <w:rsid w:val="00371745"/>
    <w:rsid w:val="00371CD8"/>
    <w:rsid w:val="00371F60"/>
    <w:rsid w:val="0037255D"/>
    <w:rsid w:val="00372EA6"/>
    <w:rsid w:val="00372F4D"/>
    <w:rsid w:val="00372F68"/>
    <w:rsid w:val="00373550"/>
    <w:rsid w:val="003735DE"/>
    <w:rsid w:val="00373656"/>
    <w:rsid w:val="003736AE"/>
    <w:rsid w:val="00373B4D"/>
    <w:rsid w:val="00373D6E"/>
    <w:rsid w:val="00373DE7"/>
    <w:rsid w:val="0037522F"/>
    <w:rsid w:val="003761FA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2FB9"/>
    <w:rsid w:val="003836D1"/>
    <w:rsid w:val="00384758"/>
    <w:rsid w:val="003848E6"/>
    <w:rsid w:val="00384BA5"/>
    <w:rsid w:val="003856AD"/>
    <w:rsid w:val="00385A38"/>
    <w:rsid w:val="00385B14"/>
    <w:rsid w:val="00385CA3"/>
    <w:rsid w:val="0038644A"/>
    <w:rsid w:val="00386B74"/>
    <w:rsid w:val="00386EDC"/>
    <w:rsid w:val="00387584"/>
    <w:rsid w:val="00387871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2E6"/>
    <w:rsid w:val="00392977"/>
    <w:rsid w:val="003931F8"/>
    <w:rsid w:val="003933C8"/>
    <w:rsid w:val="00393DE2"/>
    <w:rsid w:val="00394490"/>
    <w:rsid w:val="00394B30"/>
    <w:rsid w:val="0039543B"/>
    <w:rsid w:val="0039564D"/>
    <w:rsid w:val="0039623F"/>
    <w:rsid w:val="003962FD"/>
    <w:rsid w:val="003965E3"/>
    <w:rsid w:val="0039694C"/>
    <w:rsid w:val="00396D73"/>
    <w:rsid w:val="003970A0"/>
    <w:rsid w:val="00397583"/>
    <w:rsid w:val="003975E3"/>
    <w:rsid w:val="00397D8C"/>
    <w:rsid w:val="00397F5F"/>
    <w:rsid w:val="003A046F"/>
    <w:rsid w:val="003A1220"/>
    <w:rsid w:val="003A1309"/>
    <w:rsid w:val="003A1474"/>
    <w:rsid w:val="003A17C7"/>
    <w:rsid w:val="003A198A"/>
    <w:rsid w:val="003A1F9D"/>
    <w:rsid w:val="003A1FE0"/>
    <w:rsid w:val="003A22E2"/>
    <w:rsid w:val="003A2A3B"/>
    <w:rsid w:val="003A2B78"/>
    <w:rsid w:val="003A35CF"/>
    <w:rsid w:val="003A3AE3"/>
    <w:rsid w:val="003A3CA0"/>
    <w:rsid w:val="003A4077"/>
    <w:rsid w:val="003A43B7"/>
    <w:rsid w:val="003A445C"/>
    <w:rsid w:val="003A4C33"/>
    <w:rsid w:val="003A5291"/>
    <w:rsid w:val="003A53D7"/>
    <w:rsid w:val="003A5474"/>
    <w:rsid w:val="003A552B"/>
    <w:rsid w:val="003A57C6"/>
    <w:rsid w:val="003A5BE8"/>
    <w:rsid w:val="003A5D02"/>
    <w:rsid w:val="003A624E"/>
    <w:rsid w:val="003A69B9"/>
    <w:rsid w:val="003A7787"/>
    <w:rsid w:val="003B00D5"/>
    <w:rsid w:val="003B08F0"/>
    <w:rsid w:val="003B11D2"/>
    <w:rsid w:val="003B1209"/>
    <w:rsid w:val="003B18B1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28"/>
    <w:rsid w:val="003B6299"/>
    <w:rsid w:val="003B6907"/>
    <w:rsid w:val="003B6ACB"/>
    <w:rsid w:val="003B73B0"/>
    <w:rsid w:val="003B792E"/>
    <w:rsid w:val="003B79D1"/>
    <w:rsid w:val="003B7B4B"/>
    <w:rsid w:val="003B7E0E"/>
    <w:rsid w:val="003C02F2"/>
    <w:rsid w:val="003C09EE"/>
    <w:rsid w:val="003C0B2E"/>
    <w:rsid w:val="003C126A"/>
    <w:rsid w:val="003C13C7"/>
    <w:rsid w:val="003C15FB"/>
    <w:rsid w:val="003C176C"/>
    <w:rsid w:val="003C1888"/>
    <w:rsid w:val="003C194F"/>
    <w:rsid w:val="003C19F7"/>
    <w:rsid w:val="003C1BE2"/>
    <w:rsid w:val="003C1F63"/>
    <w:rsid w:val="003C2108"/>
    <w:rsid w:val="003C2423"/>
    <w:rsid w:val="003C2F10"/>
    <w:rsid w:val="003C2F49"/>
    <w:rsid w:val="003C3317"/>
    <w:rsid w:val="003C3839"/>
    <w:rsid w:val="003C38AF"/>
    <w:rsid w:val="003C3960"/>
    <w:rsid w:val="003C3B0C"/>
    <w:rsid w:val="003C3FBD"/>
    <w:rsid w:val="003C4084"/>
    <w:rsid w:val="003C41B5"/>
    <w:rsid w:val="003C44D3"/>
    <w:rsid w:val="003C48D1"/>
    <w:rsid w:val="003C48F6"/>
    <w:rsid w:val="003C49BF"/>
    <w:rsid w:val="003C4CDE"/>
    <w:rsid w:val="003C5681"/>
    <w:rsid w:val="003C5837"/>
    <w:rsid w:val="003C5A87"/>
    <w:rsid w:val="003C5B68"/>
    <w:rsid w:val="003C6181"/>
    <w:rsid w:val="003C62A0"/>
    <w:rsid w:val="003C6344"/>
    <w:rsid w:val="003C6DF9"/>
    <w:rsid w:val="003C6EE5"/>
    <w:rsid w:val="003C6F88"/>
    <w:rsid w:val="003C7988"/>
    <w:rsid w:val="003D0251"/>
    <w:rsid w:val="003D02D7"/>
    <w:rsid w:val="003D08D6"/>
    <w:rsid w:val="003D14F9"/>
    <w:rsid w:val="003D1FAF"/>
    <w:rsid w:val="003D2E90"/>
    <w:rsid w:val="003D39D3"/>
    <w:rsid w:val="003D3A79"/>
    <w:rsid w:val="003D3AA0"/>
    <w:rsid w:val="003D3FF3"/>
    <w:rsid w:val="003D50F9"/>
    <w:rsid w:val="003D53EF"/>
    <w:rsid w:val="003D5578"/>
    <w:rsid w:val="003D58D6"/>
    <w:rsid w:val="003D5A18"/>
    <w:rsid w:val="003D640C"/>
    <w:rsid w:val="003D6E37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D53"/>
    <w:rsid w:val="003E3E67"/>
    <w:rsid w:val="003E3E74"/>
    <w:rsid w:val="003E499C"/>
    <w:rsid w:val="003E4CF2"/>
    <w:rsid w:val="003E4D03"/>
    <w:rsid w:val="003E527E"/>
    <w:rsid w:val="003E55CF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16C"/>
    <w:rsid w:val="003F362D"/>
    <w:rsid w:val="003F3732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574"/>
    <w:rsid w:val="003F49E0"/>
    <w:rsid w:val="003F5322"/>
    <w:rsid w:val="003F532C"/>
    <w:rsid w:val="003F5817"/>
    <w:rsid w:val="003F5E30"/>
    <w:rsid w:val="003F5EEF"/>
    <w:rsid w:val="003F6677"/>
    <w:rsid w:val="003F685A"/>
    <w:rsid w:val="003F6869"/>
    <w:rsid w:val="003F6CD9"/>
    <w:rsid w:val="003F7DFD"/>
    <w:rsid w:val="003F7EC7"/>
    <w:rsid w:val="004001BF"/>
    <w:rsid w:val="004002E3"/>
    <w:rsid w:val="00400E8E"/>
    <w:rsid w:val="00401341"/>
    <w:rsid w:val="00401B83"/>
    <w:rsid w:val="004020D9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5DF3"/>
    <w:rsid w:val="00406523"/>
    <w:rsid w:val="00406778"/>
    <w:rsid w:val="0040682B"/>
    <w:rsid w:val="00406A80"/>
    <w:rsid w:val="00406F19"/>
    <w:rsid w:val="00407118"/>
    <w:rsid w:val="00407A67"/>
    <w:rsid w:val="00407D1F"/>
    <w:rsid w:val="00407F96"/>
    <w:rsid w:val="00411614"/>
    <w:rsid w:val="00412739"/>
    <w:rsid w:val="00412D7F"/>
    <w:rsid w:val="00413246"/>
    <w:rsid w:val="0041341F"/>
    <w:rsid w:val="00413860"/>
    <w:rsid w:val="004139A9"/>
    <w:rsid w:val="0041442F"/>
    <w:rsid w:val="0041467E"/>
    <w:rsid w:val="0041472D"/>
    <w:rsid w:val="0041490D"/>
    <w:rsid w:val="00414FF2"/>
    <w:rsid w:val="00415564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30C"/>
    <w:rsid w:val="00420514"/>
    <w:rsid w:val="00420A71"/>
    <w:rsid w:val="00420C54"/>
    <w:rsid w:val="00420FDF"/>
    <w:rsid w:val="00421219"/>
    <w:rsid w:val="00421AA5"/>
    <w:rsid w:val="00421E39"/>
    <w:rsid w:val="004226ED"/>
    <w:rsid w:val="004227D4"/>
    <w:rsid w:val="00422CA3"/>
    <w:rsid w:val="00422E2D"/>
    <w:rsid w:val="00422FF2"/>
    <w:rsid w:val="00423532"/>
    <w:rsid w:val="0042356A"/>
    <w:rsid w:val="00423665"/>
    <w:rsid w:val="0042380B"/>
    <w:rsid w:val="00423EB7"/>
    <w:rsid w:val="004246BA"/>
    <w:rsid w:val="004249FF"/>
    <w:rsid w:val="0042542F"/>
    <w:rsid w:val="004255B7"/>
    <w:rsid w:val="00425B2D"/>
    <w:rsid w:val="0042606A"/>
    <w:rsid w:val="004260BF"/>
    <w:rsid w:val="0042619A"/>
    <w:rsid w:val="00426217"/>
    <w:rsid w:val="00427039"/>
    <w:rsid w:val="00427277"/>
    <w:rsid w:val="00427592"/>
    <w:rsid w:val="00427CD8"/>
    <w:rsid w:val="0043012E"/>
    <w:rsid w:val="0043036B"/>
    <w:rsid w:val="00430396"/>
    <w:rsid w:val="00431143"/>
    <w:rsid w:val="004313D0"/>
    <w:rsid w:val="004314AC"/>
    <w:rsid w:val="0043195A"/>
    <w:rsid w:val="004319EB"/>
    <w:rsid w:val="0043314A"/>
    <w:rsid w:val="0043353C"/>
    <w:rsid w:val="004338DC"/>
    <w:rsid w:val="00433B9A"/>
    <w:rsid w:val="00433F1D"/>
    <w:rsid w:val="00434001"/>
    <w:rsid w:val="004340BE"/>
    <w:rsid w:val="00434743"/>
    <w:rsid w:val="0043478A"/>
    <w:rsid w:val="00434EB8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B06"/>
    <w:rsid w:val="00442B28"/>
    <w:rsid w:val="00442F56"/>
    <w:rsid w:val="004431F9"/>
    <w:rsid w:val="00443716"/>
    <w:rsid w:val="004437E6"/>
    <w:rsid w:val="004438A0"/>
    <w:rsid w:val="00443A27"/>
    <w:rsid w:val="00444F56"/>
    <w:rsid w:val="0044511B"/>
    <w:rsid w:val="00445DA7"/>
    <w:rsid w:val="00445F78"/>
    <w:rsid w:val="00446320"/>
    <w:rsid w:val="00446926"/>
    <w:rsid w:val="0044694B"/>
    <w:rsid w:val="0044724B"/>
    <w:rsid w:val="00447316"/>
    <w:rsid w:val="00447686"/>
    <w:rsid w:val="004476E4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4D0"/>
    <w:rsid w:val="004534FC"/>
    <w:rsid w:val="00453D27"/>
    <w:rsid w:val="00454051"/>
    <w:rsid w:val="004556C3"/>
    <w:rsid w:val="00456BD1"/>
    <w:rsid w:val="00456D11"/>
    <w:rsid w:val="00456F1B"/>
    <w:rsid w:val="004570F4"/>
    <w:rsid w:val="004572F2"/>
    <w:rsid w:val="00457D84"/>
    <w:rsid w:val="00457E7F"/>
    <w:rsid w:val="00457E96"/>
    <w:rsid w:val="00460166"/>
    <w:rsid w:val="0046030B"/>
    <w:rsid w:val="0046050D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4117"/>
    <w:rsid w:val="00464DEF"/>
    <w:rsid w:val="00464E60"/>
    <w:rsid w:val="00465266"/>
    <w:rsid w:val="00465343"/>
    <w:rsid w:val="0046546C"/>
    <w:rsid w:val="00465504"/>
    <w:rsid w:val="0046590C"/>
    <w:rsid w:val="00465C47"/>
    <w:rsid w:val="00465F6E"/>
    <w:rsid w:val="004665EF"/>
    <w:rsid w:val="00466707"/>
    <w:rsid w:val="00466B8E"/>
    <w:rsid w:val="00466D54"/>
    <w:rsid w:val="00467085"/>
    <w:rsid w:val="004675E0"/>
    <w:rsid w:val="004679BA"/>
    <w:rsid w:val="00467AC3"/>
    <w:rsid w:val="00467F04"/>
    <w:rsid w:val="00471F41"/>
    <w:rsid w:val="00472135"/>
    <w:rsid w:val="004722D1"/>
    <w:rsid w:val="004725BA"/>
    <w:rsid w:val="0047268C"/>
    <w:rsid w:val="00472A7D"/>
    <w:rsid w:val="004732E6"/>
    <w:rsid w:val="00473B69"/>
    <w:rsid w:val="00474009"/>
    <w:rsid w:val="0047462A"/>
    <w:rsid w:val="00474723"/>
    <w:rsid w:val="004747F9"/>
    <w:rsid w:val="004747FA"/>
    <w:rsid w:val="004748BA"/>
    <w:rsid w:val="00474956"/>
    <w:rsid w:val="00474D84"/>
    <w:rsid w:val="00475032"/>
    <w:rsid w:val="004750DB"/>
    <w:rsid w:val="00475372"/>
    <w:rsid w:val="004755B4"/>
    <w:rsid w:val="004759B1"/>
    <w:rsid w:val="004759C5"/>
    <w:rsid w:val="00475AC6"/>
    <w:rsid w:val="0047619A"/>
    <w:rsid w:val="00477274"/>
    <w:rsid w:val="004774CB"/>
    <w:rsid w:val="0047763D"/>
    <w:rsid w:val="0047768F"/>
    <w:rsid w:val="00477C3C"/>
    <w:rsid w:val="00480351"/>
    <w:rsid w:val="00480A34"/>
    <w:rsid w:val="00480F04"/>
    <w:rsid w:val="00481246"/>
    <w:rsid w:val="004813D8"/>
    <w:rsid w:val="00481C11"/>
    <w:rsid w:val="00481C7C"/>
    <w:rsid w:val="00481D6B"/>
    <w:rsid w:val="00481E8E"/>
    <w:rsid w:val="00482007"/>
    <w:rsid w:val="0048294B"/>
    <w:rsid w:val="00482FF2"/>
    <w:rsid w:val="004833E7"/>
    <w:rsid w:val="0048373B"/>
    <w:rsid w:val="00483AFE"/>
    <w:rsid w:val="00483E0F"/>
    <w:rsid w:val="00484C33"/>
    <w:rsid w:val="00484C83"/>
    <w:rsid w:val="0048518A"/>
    <w:rsid w:val="00486ADB"/>
    <w:rsid w:val="00486D20"/>
    <w:rsid w:val="00486EF6"/>
    <w:rsid w:val="0048788D"/>
    <w:rsid w:val="004901DD"/>
    <w:rsid w:val="00490732"/>
    <w:rsid w:val="00490B18"/>
    <w:rsid w:val="00491390"/>
    <w:rsid w:val="004918B9"/>
    <w:rsid w:val="00492C77"/>
    <w:rsid w:val="00492D1F"/>
    <w:rsid w:val="00493003"/>
    <w:rsid w:val="00493339"/>
    <w:rsid w:val="00493439"/>
    <w:rsid w:val="00493735"/>
    <w:rsid w:val="00493F7E"/>
    <w:rsid w:val="0049466D"/>
    <w:rsid w:val="004946F7"/>
    <w:rsid w:val="00495306"/>
    <w:rsid w:val="004954C1"/>
    <w:rsid w:val="00495E9D"/>
    <w:rsid w:val="004960B6"/>
    <w:rsid w:val="00496387"/>
    <w:rsid w:val="004968BF"/>
    <w:rsid w:val="004969EC"/>
    <w:rsid w:val="00496B8E"/>
    <w:rsid w:val="00496BD7"/>
    <w:rsid w:val="00496CF5"/>
    <w:rsid w:val="0049760F"/>
    <w:rsid w:val="0049780B"/>
    <w:rsid w:val="00497BB9"/>
    <w:rsid w:val="00497FD2"/>
    <w:rsid w:val="004A0071"/>
    <w:rsid w:val="004A0231"/>
    <w:rsid w:val="004A050A"/>
    <w:rsid w:val="004A0800"/>
    <w:rsid w:val="004A0A71"/>
    <w:rsid w:val="004A0C21"/>
    <w:rsid w:val="004A1ADC"/>
    <w:rsid w:val="004A1FB9"/>
    <w:rsid w:val="004A21D7"/>
    <w:rsid w:val="004A222F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60C"/>
    <w:rsid w:val="004A4DA9"/>
    <w:rsid w:val="004A4F3E"/>
    <w:rsid w:val="004A5D57"/>
    <w:rsid w:val="004A6535"/>
    <w:rsid w:val="004A65B7"/>
    <w:rsid w:val="004A677E"/>
    <w:rsid w:val="004A6D91"/>
    <w:rsid w:val="004A6F24"/>
    <w:rsid w:val="004A7424"/>
    <w:rsid w:val="004A7B45"/>
    <w:rsid w:val="004A7BA2"/>
    <w:rsid w:val="004A7C35"/>
    <w:rsid w:val="004B045A"/>
    <w:rsid w:val="004B0751"/>
    <w:rsid w:val="004B10A9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85F"/>
    <w:rsid w:val="004B2E30"/>
    <w:rsid w:val="004B30B9"/>
    <w:rsid w:val="004B3385"/>
    <w:rsid w:val="004B358A"/>
    <w:rsid w:val="004B35F0"/>
    <w:rsid w:val="004B3B21"/>
    <w:rsid w:val="004B3EE9"/>
    <w:rsid w:val="004B42B1"/>
    <w:rsid w:val="004B4A74"/>
    <w:rsid w:val="004B4DB0"/>
    <w:rsid w:val="004B4F83"/>
    <w:rsid w:val="004B6080"/>
    <w:rsid w:val="004B613B"/>
    <w:rsid w:val="004B61CA"/>
    <w:rsid w:val="004B6657"/>
    <w:rsid w:val="004B6C35"/>
    <w:rsid w:val="004B6D83"/>
    <w:rsid w:val="004B7C7C"/>
    <w:rsid w:val="004B7D45"/>
    <w:rsid w:val="004C0967"/>
    <w:rsid w:val="004C0E54"/>
    <w:rsid w:val="004C1295"/>
    <w:rsid w:val="004C1E5D"/>
    <w:rsid w:val="004C22FC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65A7"/>
    <w:rsid w:val="004C6F4C"/>
    <w:rsid w:val="004C707E"/>
    <w:rsid w:val="004C719E"/>
    <w:rsid w:val="004C7438"/>
    <w:rsid w:val="004C7D46"/>
    <w:rsid w:val="004C7F0D"/>
    <w:rsid w:val="004D037C"/>
    <w:rsid w:val="004D093E"/>
    <w:rsid w:val="004D0A41"/>
    <w:rsid w:val="004D0FD8"/>
    <w:rsid w:val="004D129C"/>
    <w:rsid w:val="004D13E9"/>
    <w:rsid w:val="004D15E3"/>
    <w:rsid w:val="004D16A6"/>
    <w:rsid w:val="004D23D7"/>
    <w:rsid w:val="004D25C4"/>
    <w:rsid w:val="004D268E"/>
    <w:rsid w:val="004D28D7"/>
    <w:rsid w:val="004D2A1E"/>
    <w:rsid w:val="004D3029"/>
    <w:rsid w:val="004D3468"/>
    <w:rsid w:val="004D34B0"/>
    <w:rsid w:val="004D3E7C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5E82"/>
    <w:rsid w:val="004D68BF"/>
    <w:rsid w:val="004D694F"/>
    <w:rsid w:val="004D6F13"/>
    <w:rsid w:val="004D7468"/>
    <w:rsid w:val="004D7C99"/>
    <w:rsid w:val="004D7E41"/>
    <w:rsid w:val="004D7F64"/>
    <w:rsid w:val="004E03F2"/>
    <w:rsid w:val="004E0B32"/>
    <w:rsid w:val="004E0C56"/>
    <w:rsid w:val="004E125A"/>
    <w:rsid w:val="004E1AA7"/>
    <w:rsid w:val="004E1DB3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5CD"/>
    <w:rsid w:val="004E6721"/>
    <w:rsid w:val="004E6791"/>
    <w:rsid w:val="004E69BA"/>
    <w:rsid w:val="004E6C37"/>
    <w:rsid w:val="004E71F6"/>
    <w:rsid w:val="004E7CF3"/>
    <w:rsid w:val="004E7DFA"/>
    <w:rsid w:val="004F01BE"/>
    <w:rsid w:val="004F0217"/>
    <w:rsid w:val="004F02A8"/>
    <w:rsid w:val="004F035F"/>
    <w:rsid w:val="004F074B"/>
    <w:rsid w:val="004F0A02"/>
    <w:rsid w:val="004F0CFD"/>
    <w:rsid w:val="004F0FCF"/>
    <w:rsid w:val="004F1154"/>
    <w:rsid w:val="004F11D7"/>
    <w:rsid w:val="004F12AA"/>
    <w:rsid w:val="004F13C0"/>
    <w:rsid w:val="004F1E98"/>
    <w:rsid w:val="004F20ED"/>
    <w:rsid w:val="004F3223"/>
    <w:rsid w:val="004F3A40"/>
    <w:rsid w:val="004F3D94"/>
    <w:rsid w:val="004F3FAD"/>
    <w:rsid w:val="004F4B8F"/>
    <w:rsid w:val="004F4C79"/>
    <w:rsid w:val="004F4E44"/>
    <w:rsid w:val="004F5365"/>
    <w:rsid w:val="004F537E"/>
    <w:rsid w:val="004F556C"/>
    <w:rsid w:val="004F5972"/>
    <w:rsid w:val="004F59C4"/>
    <w:rsid w:val="004F60DE"/>
    <w:rsid w:val="004F6143"/>
    <w:rsid w:val="004F6824"/>
    <w:rsid w:val="004F720C"/>
    <w:rsid w:val="004F7408"/>
    <w:rsid w:val="004F7489"/>
    <w:rsid w:val="004F7F7C"/>
    <w:rsid w:val="004F7FF4"/>
    <w:rsid w:val="00500107"/>
    <w:rsid w:val="00501335"/>
    <w:rsid w:val="005014C8"/>
    <w:rsid w:val="0050152D"/>
    <w:rsid w:val="00502C7D"/>
    <w:rsid w:val="005034FA"/>
    <w:rsid w:val="00503853"/>
    <w:rsid w:val="005047CB"/>
    <w:rsid w:val="0050494D"/>
    <w:rsid w:val="005049AF"/>
    <w:rsid w:val="00504C1E"/>
    <w:rsid w:val="005056DB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4BA"/>
    <w:rsid w:val="005137E2"/>
    <w:rsid w:val="005139A9"/>
    <w:rsid w:val="00513AC6"/>
    <w:rsid w:val="00513C12"/>
    <w:rsid w:val="00513E78"/>
    <w:rsid w:val="0051422E"/>
    <w:rsid w:val="005143A3"/>
    <w:rsid w:val="00514491"/>
    <w:rsid w:val="00514EAB"/>
    <w:rsid w:val="005151E4"/>
    <w:rsid w:val="00515756"/>
    <w:rsid w:val="00515BA2"/>
    <w:rsid w:val="0051604B"/>
    <w:rsid w:val="005170D7"/>
    <w:rsid w:val="0051750E"/>
    <w:rsid w:val="00517654"/>
    <w:rsid w:val="005179EC"/>
    <w:rsid w:val="00520990"/>
    <w:rsid w:val="0052114F"/>
    <w:rsid w:val="00521201"/>
    <w:rsid w:val="00521288"/>
    <w:rsid w:val="00521A14"/>
    <w:rsid w:val="00522424"/>
    <w:rsid w:val="00522573"/>
    <w:rsid w:val="00523404"/>
    <w:rsid w:val="0052415A"/>
    <w:rsid w:val="005242EB"/>
    <w:rsid w:val="0052487A"/>
    <w:rsid w:val="00524CA7"/>
    <w:rsid w:val="00524EA2"/>
    <w:rsid w:val="00525CAD"/>
    <w:rsid w:val="00525FB5"/>
    <w:rsid w:val="00526219"/>
    <w:rsid w:val="0052621B"/>
    <w:rsid w:val="00526705"/>
    <w:rsid w:val="005268F6"/>
    <w:rsid w:val="00527861"/>
    <w:rsid w:val="00527865"/>
    <w:rsid w:val="0053059A"/>
    <w:rsid w:val="00530769"/>
    <w:rsid w:val="00530CDE"/>
    <w:rsid w:val="00530D3F"/>
    <w:rsid w:val="005316FF"/>
    <w:rsid w:val="00531B5D"/>
    <w:rsid w:val="00531BF4"/>
    <w:rsid w:val="00531DFD"/>
    <w:rsid w:val="0053221E"/>
    <w:rsid w:val="00532267"/>
    <w:rsid w:val="0053270A"/>
    <w:rsid w:val="00532B2C"/>
    <w:rsid w:val="00532BD5"/>
    <w:rsid w:val="00532BE1"/>
    <w:rsid w:val="005330AB"/>
    <w:rsid w:val="00533328"/>
    <w:rsid w:val="0053367A"/>
    <w:rsid w:val="005339AC"/>
    <w:rsid w:val="00533ACA"/>
    <w:rsid w:val="00534073"/>
    <w:rsid w:val="005340E7"/>
    <w:rsid w:val="00535011"/>
    <w:rsid w:val="00535E04"/>
    <w:rsid w:val="00535FFF"/>
    <w:rsid w:val="00536539"/>
    <w:rsid w:val="00536E30"/>
    <w:rsid w:val="00537B9B"/>
    <w:rsid w:val="0054034B"/>
    <w:rsid w:val="00540A43"/>
    <w:rsid w:val="00540A80"/>
    <w:rsid w:val="00540F40"/>
    <w:rsid w:val="005410AD"/>
    <w:rsid w:val="0054155E"/>
    <w:rsid w:val="00542676"/>
    <w:rsid w:val="00542A94"/>
    <w:rsid w:val="00542DE2"/>
    <w:rsid w:val="0054320F"/>
    <w:rsid w:val="00543E0C"/>
    <w:rsid w:val="00544158"/>
    <w:rsid w:val="005447A1"/>
    <w:rsid w:val="005447F8"/>
    <w:rsid w:val="00544A36"/>
    <w:rsid w:val="00544CB7"/>
    <w:rsid w:val="00545839"/>
    <w:rsid w:val="00545AA5"/>
    <w:rsid w:val="00545AFA"/>
    <w:rsid w:val="00545D9B"/>
    <w:rsid w:val="00545EEA"/>
    <w:rsid w:val="0054643E"/>
    <w:rsid w:val="00547047"/>
    <w:rsid w:val="00547285"/>
    <w:rsid w:val="00547E34"/>
    <w:rsid w:val="005504E1"/>
    <w:rsid w:val="0055086F"/>
    <w:rsid w:val="00550D05"/>
    <w:rsid w:val="00550E7B"/>
    <w:rsid w:val="00550F70"/>
    <w:rsid w:val="0055100D"/>
    <w:rsid w:val="005515E6"/>
    <w:rsid w:val="00551690"/>
    <w:rsid w:val="00551B4C"/>
    <w:rsid w:val="005524E1"/>
    <w:rsid w:val="00553466"/>
    <w:rsid w:val="00554A59"/>
    <w:rsid w:val="00554B3A"/>
    <w:rsid w:val="00554D8B"/>
    <w:rsid w:val="00554F0D"/>
    <w:rsid w:val="00555E4C"/>
    <w:rsid w:val="00555EC6"/>
    <w:rsid w:val="00555F04"/>
    <w:rsid w:val="00556758"/>
    <w:rsid w:val="00556857"/>
    <w:rsid w:val="005568CB"/>
    <w:rsid w:val="0055697B"/>
    <w:rsid w:val="00556F4D"/>
    <w:rsid w:val="00557775"/>
    <w:rsid w:val="005601C2"/>
    <w:rsid w:val="0056082B"/>
    <w:rsid w:val="005613BB"/>
    <w:rsid w:val="00561E16"/>
    <w:rsid w:val="005620DF"/>
    <w:rsid w:val="00562111"/>
    <w:rsid w:val="00562538"/>
    <w:rsid w:val="00562A75"/>
    <w:rsid w:val="00562BCC"/>
    <w:rsid w:val="00562BEB"/>
    <w:rsid w:val="00563059"/>
    <w:rsid w:val="005633F2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A54"/>
    <w:rsid w:val="00572CE8"/>
    <w:rsid w:val="005739E3"/>
    <w:rsid w:val="00573D2D"/>
    <w:rsid w:val="00574610"/>
    <w:rsid w:val="00574C51"/>
    <w:rsid w:val="00575524"/>
    <w:rsid w:val="00575D5A"/>
    <w:rsid w:val="005763AA"/>
    <w:rsid w:val="0057682F"/>
    <w:rsid w:val="00576EF8"/>
    <w:rsid w:val="00576F21"/>
    <w:rsid w:val="005774BF"/>
    <w:rsid w:val="00580336"/>
    <w:rsid w:val="00580F6D"/>
    <w:rsid w:val="005812CC"/>
    <w:rsid w:val="005814A6"/>
    <w:rsid w:val="00581624"/>
    <w:rsid w:val="00581B01"/>
    <w:rsid w:val="00581C5F"/>
    <w:rsid w:val="005822C6"/>
    <w:rsid w:val="00582D9D"/>
    <w:rsid w:val="00583154"/>
    <w:rsid w:val="00583619"/>
    <w:rsid w:val="005838D2"/>
    <w:rsid w:val="00583C66"/>
    <w:rsid w:val="00583D95"/>
    <w:rsid w:val="0058402A"/>
    <w:rsid w:val="005847D4"/>
    <w:rsid w:val="00584C19"/>
    <w:rsid w:val="0058534F"/>
    <w:rsid w:val="005867AC"/>
    <w:rsid w:val="00586962"/>
    <w:rsid w:val="00586B1B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775"/>
    <w:rsid w:val="0059188B"/>
    <w:rsid w:val="00591EA2"/>
    <w:rsid w:val="00591EE2"/>
    <w:rsid w:val="00592396"/>
    <w:rsid w:val="005939BE"/>
    <w:rsid w:val="00593EDC"/>
    <w:rsid w:val="00594A33"/>
    <w:rsid w:val="0059515F"/>
    <w:rsid w:val="005953F4"/>
    <w:rsid w:val="005954ED"/>
    <w:rsid w:val="00595653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304"/>
    <w:rsid w:val="005A2457"/>
    <w:rsid w:val="005A2D0B"/>
    <w:rsid w:val="005A364D"/>
    <w:rsid w:val="005A402D"/>
    <w:rsid w:val="005A4229"/>
    <w:rsid w:val="005A4AD4"/>
    <w:rsid w:val="005A4E11"/>
    <w:rsid w:val="005A50B9"/>
    <w:rsid w:val="005A5236"/>
    <w:rsid w:val="005A55BB"/>
    <w:rsid w:val="005A5A79"/>
    <w:rsid w:val="005A5C55"/>
    <w:rsid w:val="005A682C"/>
    <w:rsid w:val="005A7596"/>
    <w:rsid w:val="005A7946"/>
    <w:rsid w:val="005A7BD5"/>
    <w:rsid w:val="005A7EBC"/>
    <w:rsid w:val="005B06B6"/>
    <w:rsid w:val="005B0791"/>
    <w:rsid w:val="005B0C7D"/>
    <w:rsid w:val="005B0CBB"/>
    <w:rsid w:val="005B168C"/>
    <w:rsid w:val="005B177F"/>
    <w:rsid w:val="005B1825"/>
    <w:rsid w:val="005B1E22"/>
    <w:rsid w:val="005B1FED"/>
    <w:rsid w:val="005B205D"/>
    <w:rsid w:val="005B2176"/>
    <w:rsid w:val="005B2367"/>
    <w:rsid w:val="005B240D"/>
    <w:rsid w:val="005B2997"/>
    <w:rsid w:val="005B2E5B"/>
    <w:rsid w:val="005B33FA"/>
    <w:rsid w:val="005B38B7"/>
    <w:rsid w:val="005B3AE5"/>
    <w:rsid w:val="005B4777"/>
    <w:rsid w:val="005B4BB4"/>
    <w:rsid w:val="005B4DC2"/>
    <w:rsid w:val="005B4FD7"/>
    <w:rsid w:val="005B5308"/>
    <w:rsid w:val="005B56EE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2AB4"/>
    <w:rsid w:val="005C3118"/>
    <w:rsid w:val="005C3433"/>
    <w:rsid w:val="005C4181"/>
    <w:rsid w:val="005C4249"/>
    <w:rsid w:val="005C4600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96C"/>
    <w:rsid w:val="005C6A6B"/>
    <w:rsid w:val="005C6AD3"/>
    <w:rsid w:val="005D01A0"/>
    <w:rsid w:val="005D07FC"/>
    <w:rsid w:val="005D0A4F"/>
    <w:rsid w:val="005D0C6B"/>
    <w:rsid w:val="005D1064"/>
    <w:rsid w:val="005D1FDC"/>
    <w:rsid w:val="005D1FEE"/>
    <w:rsid w:val="005D20A2"/>
    <w:rsid w:val="005D23F5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8D6"/>
    <w:rsid w:val="005D4B32"/>
    <w:rsid w:val="005D4D9C"/>
    <w:rsid w:val="005D4E85"/>
    <w:rsid w:val="005D5525"/>
    <w:rsid w:val="005D565C"/>
    <w:rsid w:val="005D5940"/>
    <w:rsid w:val="005D5FD5"/>
    <w:rsid w:val="005D615E"/>
    <w:rsid w:val="005D6257"/>
    <w:rsid w:val="005D680B"/>
    <w:rsid w:val="005D69E8"/>
    <w:rsid w:val="005D6B9F"/>
    <w:rsid w:val="005D7090"/>
    <w:rsid w:val="005D72EB"/>
    <w:rsid w:val="005D7C43"/>
    <w:rsid w:val="005E010F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2AA3"/>
    <w:rsid w:val="005E316A"/>
    <w:rsid w:val="005E359E"/>
    <w:rsid w:val="005E3890"/>
    <w:rsid w:val="005E3A96"/>
    <w:rsid w:val="005E3D51"/>
    <w:rsid w:val="005E437E"/>
    <w:rsid w:val="005E4A7E"/>
    <w:rsid w:val="005E58FC"/>
    <w:rsid w:val="005E593C"/>
    <w:rsid w:val="005E65E9"/>
    <w:rsid w:val="005E6C02"/>
    <w:rsid w:val="005E6C38"/>
    <w:rsid w:val="005E6C55"/>
    <w:rsid w:val="005E6CDD"/>
    <w:rsid w:val="005E7299"/>
    <w:rsid w:val="005E7395"/>
    <w:rsid w:val="005E7AA7"/>
    <w:rsid w:val="005E7E19"/>
    <w:rsid w:val="005F030D"/>
    <w:rsid w:val="005F0475"/>
    <w:rsid w:val="005F0668"/>
    <w:rsid w:val="005F07C7"/>
    <w:rsid w:val="005F0DDB"/>
    <w:rsid w:val="005F17AD"/>
    <w:rsid w:val="005F1F29"/>
    <w:rsid w:val="005F22C6"/>
    <w:rsid w:val="005F2448"/>
    <w:rsid w:val="005F30A8"/>
    <w:rsid w:val="005F3567"/>
    <w:rsid w:val="005F3B3C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178"/>
    <w:rsid w:val="005F7AAA"/>
    <w:rsid w:val="005F7B9D"/>
    <w:rsid w:val="005F7E5F"/>
    <w:rsid w:val="00600492"/>
    <w:rsid w:val="00601371"/>
    <w:rsid w:val="00601668"/>
    <w:rsid w:val="00601970"/>
    <w:rsid w:val="00601AAB"/>
    <w:rsid w:val="00601C94"/>
    <w:rsid w:val="00601D18"/>
    <w:rsid w:val="00601E10"/>
    <w:rsid w:val="00601E57"/>
    <w:rsid w:val="0060204A"/>
    <w:rsid w:val="006023D3"/>
    <w:rsid w:val="00602635"/>
    <w:rsid w:val="00602DF3"/>
    <w:rsid w:val="0060300C"/>
    <w:rsid w:val="0060375B"/>
    <w:rsid w:val="00603A8F"/>
    <w:rsid w:val="00603B7E"/>
    <w:rsid w:val="006041C4"/>
    <w:rsid w:val="00604539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45"/>
    <w:rsid w:val="00607EB6"/>
    <w:rsid w:val="006106C6"/>
    <w:rsid w:val="0061080B"/>
    <w:rsid w:val="00610EB0"/>
    <w:rsid w:val="00611056"/>
    <w:rsid w:val="00611726"/>
    <w:rsid w:val="006117E0"/>
    <w:rsid w:val="00611BFD"/>
    <w:rsid w:val="00612110"/>
    <w:rsid w:val="00612558"/>
    <w:rsid w:val="00612A94"/>
    <w:rsid w:val="00613292"/>
    <w:rsid w:val="006132BE"/>
    <w:rsid w:val="00613E5F"/>
    <w:rsid w:val="00614514"/>
    <w:rsid w:val="0061483F"/>
    <w:rsid w:val="00614EB0"/>
    <w:rsid w:val="00616077"/>
    <w:rsid w:val="00616308"/>
    <w:rsid w:val="00616627"/>
    <w:rsid w:val="00616682"/>
    <w:rsid w:val="00616F8C"/>
    <w:rsid w:val="0061704A"/>
    <w:rsid w:val="00617D10"/>
    <w:rsid w:val="0062027C"/>
    <w:rsid w:val="00621143"/>
    <w:rsid w:val="006215E0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4A86"/>
    <w:rsid w:val="006252FD"/>
    <w:rsid w:val="006253A1"/>
    <w:rsid w:val="00625766"/>
    <w:rsid w:val="00625AC4"/>
    <w:rsid w:val="00625F51"/>
    <w:rsid w:val="00626172"/>
    <w:rsid w:val="006261B4"/>
    <w:rsid w:val="0062650C"/>
    <w:rsid w:val="00626655"/>
    <w:rsid w:val="006267CE"/>
    <w:rsid w:val="00626935"/>
    <w:rsid w:val="00626C2C"/>
    <w:rsid w:val="00626C3A"/>
    <w:rsid w:val="00626D6C"/>
    <w:rsid w:val="00626DF1"/>
    <w:rsid w:val="00626E1E"/>
    <w:rsid w:val="00627191"/>
    <w:rsid w:val="0062723A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B0B"/>
    <w:rsid w:val="00630CA0"/>
    <w:rsid w:val="00630E95"/>
    <w:rsid w:val="0063139E"/>
    <w:rsid w:val="00632146"/>
    <w:rsid w:val="0063261E"/>
    <w:rsid w:val="006327DA"/>
    <w:rsid w:val="00632A10"/>
    <w:rsid w:val="00632ABD"/>
    <w:rsid w:val="00632AF7"/>
    <w:rsid w:val="00633497"/>
    <w:rsid w:val="00633F7C"/>
    <w:rsid w:val="006344CB"/>
    <w:rsid w:val="00634620"/>
    <w:rsid w:val="00634652"/>
    <w:rsid w:val="006359A0"/>
    <w:rsid w:val="006359EB"/>
    <w:rsid w:val="0063630A"/>
    <w:rsid w:val="006367E3"/>
    <w:rsid w:val="00636820"/>
    <w:rsid w:val="00637017"/>
    <w:rsid w:val="0063722C"/>
    <w:rsid w:val="006377C7"/>
    <w:rsid w:val="00640DEB"/>
    <w:rsid w:val="0064111F"/>
    <w:rsid w:val="00642D30"/>
    <w:rsid w:val="00643E58"/>
    <w:rsid w:val="00644770"/>
    <w:rsid w:val="006450F3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AE5"/>
    <w:rsid w:val="00651BEA"/>
    <w:rsid w:val="00651FFF"/>
    <w:rsid w:val="0065272F"/>
    <w:rsid w:val="00652907"/>
    <w:rsid w:val="00652C00"/>
    <w:rsid w:val="00652D9F"/>
    <w:rsid w:val="0065300E"/>
    <w:rsid w:val="006531C1"/>
    <w:rsid w:val="00653432"/>
    <w:rsid w:val="00653B26"/>
    <w:rsid w:val="00654323"/>
    <w:rsid w:val="00654605"/>
    <w:rsid w:val="0065463B"/>
    <w:rsid w:val="0065464F"/>
    <w:rsid w:val="00654810"/>
    <w:rsid w:val="00654968"/>
    <w:rsid w:val="00654C8A"/>
    <w:rsid w:val="00654C99"/>
    <w:rsid w:val="006550B9"/>
    <w:rsid w:val="00655744"/>
    <w:rsid w:val="0065582F"/>
    <w:rsid w:val="0065587E"/>
    <w:rsid w:val="00655944"/>
    <w:rsid w:val="00655C9A"/>
    <w:rsid w:val="006567CE"/>
    <w:rsid w:val="00657B02"/>
    <w:rsid w:val="00657B50"/>
    <w:rsid w:val="00657B99"/>
    <w:rsid w:val="00657E2A"/>
    <w:rsid w:val="00660594"/>
    <w:rsid w:val="00661207"/>
    <w:rsid w:val="00661467"/>
    <w:rsid w:val="00661C3E"/>
    <w:rsid w:val="00661C45"/>
    <w:rsid w:val="006627F3"/>
    <w:rsid w:val="00662E7F"/>
    <w:rsid w:val="00663033"/>
    <w:rsid w:val="006633F8"/>
    <w:rsid w:val="00663C02"/>
    <w:rsid w:val="0066413D"/>
    <w:rsid w:val="00664630"/>
    <w:rsid w:val="00664B1F"/>
    <w:rsid w:val="00665052"/>
    <w:rsid w:val="0066507F"/>
    <w:rsid w:val="00665320"/>
    <w:rsid w:val="006657D9"/>
    <w:rsid w:val="0066626A"/>
    <w:rsid w:val="00666471"/>
    <w:rsid w:val="00666BE3"/>
    <w:rsid w:val="00666CE9"/>
    <w:rsid w:val="00666F49"/>
    <w:rsid w:val="00667293"/>
    <w:rsid w:val="0066730B"/>
    <w:rsid w:val="00667B2E"/>
    <w:rsid w:val="00667FA5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431B"/>
    <w:rsid w:val="006752F2"/>
    <w:rsid w:val="00675387"/>
    <w:rsid w:val="00675DC4"/>
    <w:rsid w:val="00676B27"/>
    <w:rsid w:val="00676FC8"/>
    <w:rsid w:val="006772F0"/>
    <w:rsid w:val="00677E4E"/>
    <w:rsid w:val="0068010D"/>
    <w:rsid w:val="00680B70"/>
    <w:rsid w:val="00680C3F"/>
    <w:rsid w:val="00680D04"/>
    <w:rsid w:val="00680E7F"/>
    <w:rsid w:val="00680F8A"/>
    <w:rsid w:val="00681157"/>
    <w:rsid w:val="006812B9"/>
    <w:rsid w:val="0068147E"/>
    <w:rsid w:val="0068193A"/>
    <w:rsid w:val="00681DE6"/>
    <w:rsid w:val="00681F23"/>
    <w:rsid w:val="00682C0B"/>
    <w:rsid w:val="00682EA1"/>
    <w:rsid w:val="0068328D"/>
    <w:rsid w:val="00683329"/>
    <w:rsid w:val="00683792"/>
    <w:rsid w:val="00683CAE"/>
    <w:rsid w:val="006843B9"/>
    <w:rsid w:val="006848E9"/>
    <w:rsid w:val="00684D25"/>
    <w:rsid w:val="00684FCA"/>
    <w:rsid w:val="00685334"/>
    <w:rsid w:val="00685713"/>
    <w:rsid w:val="00686491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302"/>
    <w:rsid w:val="00691AC3"/>
    <w:rsid w:val="006921C3"/>
    <w:rsid w:val="00692980"/>
    <w:rsid w:val="00692D92"/>
    <w:rsid w:val="00693209"/>
    <w:rsid w:val="006933FB"/>
    <w:rsid w:val="0069361E"/>
    <w:rsid w:val="00693A24"/>
    <w:rsid w:val="00694530"/>
    <w:rsid w:val="006946E6"/>
    <w:rsid w:val="006949D2"/>
    <w:rsid w:val="00694F65"/>
    <w:rsid w:val="0069500A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0DFA"/>
    <w:rsid w:val="006A12B8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9E"/>
    <w:rsid w:val="006A3A54"/>
    <w:rsid w:val="006A3D8D"/>
    <w:rsid w:val="006A3EE5"/>
    <w:rsid w:val="006A4EB9"/>
    <w:rsid w:val="006A5123"/>
    <w:rsid w:val="006A52AA"/>
    <w:rsid w:val="006A539F"/>
    <w:rsid w:val="006A580D"/>
    <w:rsid w:val="006A5AA0"/>
    <w:rsid w:val="006A5BB2"/>
    <w:rsid w:val="006A5CE3"/>
    <w:rsid w:val="006A5DAE"/>
    <w:rsid w:val="006A5DFD"/>
    <w:rsid w:val="006A60B4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9AA"/>
    <w:rsid w:val="006B0ACC"/>
    <w:rsid w:val="006B113F"/>
    <w:rsid w:val="006B14BD"/>
    <w:rsid w:val="006B17CD"/>
    <w:rsid w:val="006B1B73"/>
    <w:rsid w:val="006B1E8C"/>
    <w:rsid w:val="006B249A"/>
    <w:rsid w:val="006B2C5A"/>
    <w:rsid w:val="006B2C7D"/>
    <w:rsid w:val="006B2E13"/>
    <w:rsid w:val="006B31F9"/>
    <w:rsid w:val="006B380A"/>
    <w:rsid w:val="006B3951"/>
    <w:rsid w:val="006B41CF"/>
    <w:rsid w:val="006B41D2"/>
    <w:rsid w:val="006B443D"/>
    <w:rsid w:val="006B458C"/>
    <w:rsid w:val="006B474C"/>
    <w:rsid w:val="006B4D60"/>
    <w:rsid w:val="006B4E84"/>
    <w:rsid w:val="006B5143"/>
    <w:rsid w:val="006B5267"/>
    <w:rsid w:val="006B5E9A"/>
    <w:rsid w:val="006B5EBE"/>
    <w:rsid w:val="006B6612"/>
    <w:rsid w:val="006B66BE"/>
    <w:rsid w:val="006B68DF"/>
    <w:rsid w:val="006B70FC"/>
    <w:rsid w:val="006B7C29"/>
    <w:rsid w:val="006B7F96"/>
    <w:rsid w:val="006C0912"/>
    <w:rsid w:val="006C10F3"/>
    <w:rsid w:val="006C16E9"/>
    <w:rsid w:val="006C1856"/>
    <w:rsid w:val="006C2173"/>
    <w:rsid w:val="006C2229"/>
    <w:rsid w:val="006C2252"/>
    <w:rsid w:val="006C2960"/>
    <w:rsid w:val="006C2EA7"/>
    <w:rsid w:val="006C31AC"/>
    <w:rsid w:val="006C4120"/>
    <w:rsid w:val="006C441F"/>
    <w:rsid w:val="006C46B9"/>
    <w:rsid w:val="006C54E7"/>
    <w:rsid w:val="006C560C"/>
    <w:rsid w:val="006C5AD5"/>
    <w:rsid w:val="006C5B05"/>
    <w:rsid w:val="006C5F8E"/>
    <w:rsid w:val="006C6181"/>
    <w:rsid w:val="006C63FD"/>
    <w:rsid w:val="006C64BD"/>
    <w:rsid w:val="006C6D46"/>
    <w:rsid w:val="006C6D6E"/>
    <w:rsid w:val="006C7182"/>
    <w:rsid w:val="006C7B7D"/>
    <w:rsid w:val="006C7C43"/>
    <w:rsid w:val="006C7E45"/>
    <w:rsid w:val="006D0196"/>
    <w:rsid w:val="006D054D"/>
    <w:rsid w:val="006D07B8"/>
    <w:rsid w:val="006D0CC1"/>
    <w:rsid w:val="006D132F"/>
    <w:rsid w:val="006D172B"/>
    <w:rsid w:val="006D1F0E"/>
    <w:rsid w:val="006D21D8"/>
    <w:rsid w:val="006D2B08"/>
    <w:rsid w:val="006D2DEB"/>
    <w:rsid w:val="006D309E"/>
    <w:rsid w:val="006D332F"/>
    <w:rsid w:val="006D3337"/>
    <w:rsid w:val="006D356B"/>
    <w:rsid w:val="006D3F1F"/>
    <w:rsid w:val="006D43B7"/>
    <w:rsid w:val="006D4533"/>
    <w:rsid w:val="006D4C49"/>
    <w:rsid w:val="006D634E"/>
    <w:rsid w:val="006D678A"/>
    <w:rsid w:val="006D68E8"/>
    <w:rsid w:val="006D6F03"/>
    <w:rsid w:val="006D7232"/>
    <w:rsid w:val="006D7312"/>
    <w:rsid w:val="006D74C7"/>
    <w:rsid w:val="006D75E6"/>
    <w:rsid w:val="006D7755"/>
    <w:rsid w:val="006D79A0"/>
    <w:rsid w:val="006D7B84"/>
    <w:rsid w:val="006E012E"/>
    <w:rsid w:val="006E0507"/>
    <w:rsid w:val="006E0744"/>
    <w:rsid w:val="006E0817"/>
    <w:rsid w:val="006E0B07"/>
    <w:rsid w:val="006E111D"/>
    <w:rsid w:val="006E1723"/>
    <w:rsid w:val="006E1A82"/>
    <w:rsid w:val="006E1D17"/>
    <w:rsid w:val="006E2249"/>
    <w:rsid w:val="006E264B"/>
    <w:rsid w:val="006E2BB6"/>
    <w:rsid w:val="006E2E4B"/>
    <w:rsid w:val="006E303D"/>
    <w:rsid w:val="006E37D0"/>
    <w:rsid w:val="006E3E21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408"/>
    <w:rsid w:val="006E759B"/>
    <w:rsid w:val="006E7A26"/>
    <w:rsid w:val="006E7EC3"/>
    <w:rsid w:val="006F0B0E"/>
    <w:rsid w:val="006F0E9A"/>
    <w:rsid w:val="006F1349"/>
    <w:rsid w:val="006F1393"/>
    <w:rsid w:val="006F2214"/>
    <w:rsid w:val="006F240B"/>
    <w:rsid w:val="006F26AC"/>
    <w:rsid w:val="006F2CE1"/>
    <w:rsid w:val="006F2F38"/>
    <w:rsid w:val="006F3859"/>
    <w:rsid w:val="006F38E3"/>
    <w:rsid w:val="006F43DE"/>
    <w:rsid w:val="006F487B"/>
    <w:rsid w:val="006F48EC"/>
    <w:rsid w:val="006F4CCF"/>
    <w:rsid w:val="006F54D1"/>
    <w:rsid w:val="006F5669"/>
    <w:rsid w:val="006F5B65"/>
    <w:rsid w:val="006F5DFE"/>
    <w:rsid w:val="006F5E9E"/>
    <w:rsid w:val="006F684A"/>
    <w:rsid w:val="006F7761"/>
    <w:rsid w:val="007003E1"/>
    <w:rsid w:val="007004B6"/>
    <w:rsid w:val="00700928"/>
    <w:rsid w:val="0070118D"/>
    <w:rsid w:val="00701791"/>
    <w:rsid w:val="007017AE"/>
    <w:rsid w:val="00701893"/>
    <w:rsid w:val="00701B42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BCF"/>
    <w:rsid w:val="00704C49"/>
    <w:rsid w:val="00704D14"/>
    <w:rsid w:val="0070528A"/>
    <w:rsid w:val="00705772"/>
    <w:rsid w:val="00705DAF"/>
    <w:rsid w:val="00706851"/>
    <w:rsid w:val="00707238"/>
    <w:rsid w:val="007073C0"/>
    <w:rsid w:val="0071019F"/>
    <w:rsid w:val="00710958"/>
    <w:rsid w:val="00710A91"/>
    <w:rsid w:val="00710DE3"/>
    <w:rsid w:val="007111DE"/>
    <w:rsid w:val="007113C1"/>
    <w:rsid w:val="0071146A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B81"/>
    <w:rsid w:val="00715D0B"/>
    <w:rsid w:val="00716520"/>
    <w:rsid w:val="007166B9"/>
    <w:rsid w:val="00716BE8"/>
    <w:rsid w:val="00716ED0"/>
    <w:rsid w:val="0071725F"/>
    <w:rsid w:val="00717390"/>
    <w:rsid w:val="00717F9B"/>
    <w:rsid w:val="00721057"/>
    <w:rsid w:val="007210A8"/>
    <w:rsid w:val="007210CD"/>
    <w:rsid w:val="0072153F"/>
    <w:rsid w:val="007218B3"/>
    <w:rsid w:val="00721F4A"/>
    <w:rsid w:val="007220D4"/>
    <w:rsid w:val="00722397"/>
    <w:rsid w:val="00722A3E"/>
    <w:rsid w:val="00722B40"/>
    <w:rsid w:val="00722D03"/>
    <w:rsid w:val="00722F47"/>
    <w:rsid w:val="00723154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87E"/>
    <w:rsid w:val="00732C03"/>
    <w:rsid w:val="007332E3"/>
    <w:rsid w:val="00733FA1"/>
    <w:rsid w:val="007340FA"/>
    <w:rsid w:val="007342D6"/>
    <w:rsid w:val="00734ADB"/>
    <w:rsid w:val="00734F5B"/>
    <w:rsid w:val="00735E5E"/>
    <w:rsid w:val="00735E6D"/>
    <w:rsid w:val="00736B74"/>
    <w:rsid w:val="0073720D"/>
    <w:rsid w:val="007375D7"/>
    <w:rsid w:val="00737C3E"/>
    <w:rsid w:val="007401F8"/>
    <w:rsid w:val="00740461"/>
    <w:rsid w:val="0074165B"/>
    <w:rsid w:val="0074174B"/>
    <w:rsid w:val="00741844"/>
    <w:rsid w:val="00741A10"/>
    <w:rsid w:val="00741AD2"/>
    <w:rsid w:val="00742700"/>
    <w:rsid w:val="0074313D"/>
    <w:rsid w:val="00743208"/>
    <w:rsid w:val="0074351C"/>
    <w:rsid w:val="0074365D"/>
    <w:rsid w:val="00744007"/>
    <w:rsid w:val="00744739"/>
    <w:rsid w:val="0074554A"/>
    <w:rsid w:val="007464FA"/>
    <w:rsid w:val="00747346"/>
    <w:rsid w:val="00747531"/>
    <w:rsid w:val="007477DB"/>
    <w:rsid w:val="00747A70"/>
    <w:rsid w:val="00747B35"/>
    <w:rsid w:val="00747FC7"/>
    <w:rsid w:val="00751016"/>
    <w:rsid w:val="007510E4"/>
    <w:rsid w:val="0075144C"/>
    <w:rsid w:val="0075144D"/>
    <w:rsid w:val="0075150F"/>
    <w:rsid w:val="007515E4"/>
    <w:rsid w:val="00751890"/>
    <w:rsid w:val="00751AD5"/>
    <w:rsid w:val="00751ED5"/>
    <w:rsid w:val="00752036"/>
    <w:rsid w:val="00752774"/>
    <w:rsid w:val="00753256"/>
    <w:rsid w:val="0075377E"/>
    <w:rsid w:val="00753EEB"/>
    <w:rsid w:val="0075408D"/>
    <w:rsid w:val="007540B1"/>
    <w:rsid w:val="00754624"/>
    <w:rsid w:val="007554B0"/>
    <w:rsid w:val="007555C8"/>
    <w:rsid w:val="0075624E"/>
    <w:rsid w:val="00756E01"/>
    <w:rsid w:val="007574B8"/>
    <w:rsid w:val="007575B2"/>
    <w:rsid w:val="007579B5"/>
    <w:rsid w:val="00757CB0"/>
    <w:rsid w:val="00760973"/>
    <w:rsid w:val="00760F91"/>
    <w:rsid w:val="007614C8"/>
    <w:rsid w:val="007617BE"/>
    <w:rsid w:val="00762BC2"/>
    <w:rsid w:val="00762FFF"/>
    <w:rsid w:val="00763635"/>
    <w:rsid w:val="007638DD"/>
    <w:rsid w:val="00763B70"/>
    <w:rsid w:val="007649A2"/>
    <w:rsid w:val="00764ED4"/>
    <w:rsid w:val="00764FD2"/>
    <w:rsid w:val="00765568"/>
    <w:rsid w:val="00765BD0"/>
    <w:rsid w:val="00765D27"/>
    <w:rsid w:val="007661A2"/>
    <w:rsid w:val="00766809"/>
    <w:rsid w:val="00766900"/>
    <w:rsid w:val="00767024"/>
    <w:rsid w:val="00767093"/>
    <w:rsid w:val="00767189"/>
    <w:rsid w:val="007671F4"/>
    <w:rsid w:val="00767251"/>
    <w:rsid w:val="007672E9"/>
    <w:rsid w:val="0076756A"/>
    <w:rsid w:val="00767C48"/>
    <w:rsid w:val="00770303"/>
    <w:rsid w:val="007703D0"/>
    <w:rsid w:val="00770750"/>
    <w:rsid w:val="0077090A"/>
    <w:rsid w:val="007715B1"/>
    <w:rsid w:val="007715E4"/>
    <w:rsid w:val="00771767"/>
    <w:rsid w:val="00771929"/>
    <w:rsid w:val="00771A16"/>
    <w:rsid w:val="0077235B"/>
    <w:rsid w:val="00772426"/>
    <w:rsid w:val="00772603"/>
    <w:rsid w:val="00772C2F"/>
    <w:rsid w:val="00772E57"/>
    <w:rsid w:val="00772F9C"/>
    <w:rsid w:val="0077372B"/>
    <w:rsid w:val="00773F67"/>
    <w:rsid w:val="00773F6A"/>
    <w:rsid w:val="00774142"/>
    <w:rsid w:val="00774163"/>
    <w:rsid w:val="007744E4"/>
    <w:rsid w:val="00774708"/>
    <w:rsid w:val="007748A5"/>
    <w:rsid w:val="00776320"/>
    <w:rsid w:val="00776C8C"/>
    <w:rsid w:val="00777079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1547"/>
    <w:rsid w:val="00782441"/>
    <w:rsid w:val="00782900"/>
    <w:rsid w:val="00782A1A"/>
    <w:rsid w:val="00782A6A"/>
    <w:rsid w:val="0078320C"/>
    <w:rsid w:val="00783576"/>
    <w:rsid w:val="0078387C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60F"/>
    <w:rsid w:val="00791892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962"/>
    <w:rsid w:val="00796D50"/>
    <w:rsid w:val="00797666"/>
    <w:rsid w:val="00797BAE"/>
    <w:rsid w:val="00797D31"/>
    <w:rsid w:val="00797E9E"/>
    <w:rsid w:val="00797EAA"/>
    <w:rsid w:val="007A0087"/>
    <w:rsid w:val="007A1757"/>
    <w:rsid w:val="007A185D"/>
    <w:rsid w:val="007A195A"/>
    <w:rsid w:val="007A1A7E"/>
    <w:rsid w:val="007A1D55"/>
    <w:rsid w:val="007A1DD7"/>
    <w:rsid w:val="007A20FC"/>
    <w:rsid w:val="007A2518"/>
    <w:rsid w:val="007A257B"/>
    <w:rsid w:val="007A2C2B"/>
    <w:rsid w:val="007A32C5"/>
    <w:rsid w:val="007A3672"/>
    <w:rsid w:val="007A3683"/>
    <w:rsid w:val="007A383B"/>
    <w:rsid w:val="007A3ADD"/>
    <w:rsid w:val="007A44CD"/>
    <w:rsid w:val="007A4522"/>
    <w:rsid w:val="007A4594"/>
    <w:rsid w:val="007A4D68"/>
    <w:rsid w:val="007A511F"/>
    <w:rsid w:val="007A53B7"/>
    <w:rsid w:val="007A5432"/>
    <w:rsid w:val="007A5C16"/>
    <w:rsid w:val="007A5D2B"/>
    <w:rsid w:val="007A5D61"/>
    <w:rsid w:val="007A5F8E"/>
    <w:rsid w:val="007A638C"/>
    <w:rsid w:val="007A702C"/>
    <w:rsid w:val="007A762D"/>
    <w:rsid w:val="007A7655"/>
    <w:rsid w:val="007A7A46"/>
    <w:rsid w:val="007B0150"/>
    <w:rsid w:val="007B0CC2"/>
    <w:rsid w:val="007B0D90"/>
    <w:rsid w:val="007B15F4"/>
    <w:rsid w:val="007B18EC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4F5F"/>
    <w:rsid w:val="007B5708"/>
    <w:rsid w:val="007B586B"/>
    <w:rsid w:val="007B5B23"/>
    <w:rsid w:val="007B63F4"/>
    <w:rsid w:val="007B6A4C"/>
    <w:rsid w:val="007B6FBA"/>
    <w:rsid w:val="007B7123"/>
    <w:rsid w:val="007B75E3"/>
    <w:rsid w:val="007B793F"/>
    <w:rsid w:val="007C09C8"/>
    <w:rsid w:val="007C1478"/>
    <w:rsid w:val="007C20EA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607"/>
    <w:rsid w:val="007C5E94"/>
    <w:rsid w:val="007C6297"/>
    <w:rsid w:val="007C62FA"/>
    <w:rsid w:val="007C6343"/>
    <w:rsid w:val="007C6900"/>
    <w:rsid w:val="007C711F"/>
    <w:rsid w:val="007C74B8"/>
    <w:rsid w:val="007C7A87"/>
    <w:rsid w:val="007D02EB"/>
    <w:rsid w:val="007D045A"/>
    <w:rsid w:val="007D059C"/>
    <w:rsid w:val="007D061A"/>
    <w:rsid w:val="007D07F8"/>
    <w:rsid w:val="007D09D8"/>
    <w:rsid w:val="007D0AFE"/>
    <w:rsid w:val="007D14BC"/>
    <w:rsid w:val="007D14CD"/>
    <w:rsid w:val="007D216C"/>
    <w:rsid w:val="007D251C"/>
    <w:rsid w:val="007D2699"/>
    <w:rsid w:val="007D278F"/>
    <w:rsid w:val="007D2F8D"/>
    <w:rsid w:val="007D307A"/>
    <w:rsid w:val="007D32CC"/>
    <w:rsid w:val="007D3387"/>
    <w:rsid w:val="007D356B"/>
    <w:rsid w:val="007D36B9"/>
    <w:rsid w:val="007D3E2B"/>
    <w:rsid w:val="007D41D9"/>
    <w:rsid w:val="007D4471"/>
    <w:rsid w:val="007D4599"/>
    <w:rsid w:val="007D4D8B"/>
    <w:rsid w:val="007D5910"/>
    <w:rsid w:val="007D592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681"/>
    <w:rsid w:val="007D79C8"/>
    <w:rsid w:val="007E0172"/>
    <w:rsid w:val="007E0286"/>
    <w:rsid w:val="007E0E38"/>
    <w:rsid w:val="007E0F2F"/>
    <w:rsid w:val="007E1FE9"/>
    <w:rsid w:val="007E23B8"/>
    <w:rsid w:val="007E257E"/>
    <w:rsid w:val="007E2B9A"/>
    <w:rsid w:val="007E2FB2"/>
    <w:rsid w:val="007E343F"/>
    <w:rsid w:val="007E4277"/>
    <w:rsid w:val="007E4517"/>
    <w:rsid w:val="007E5311"/>
    <w:rsid w:val="007E5381"/>
    <w:rsid w:val="007E5E68"/>
    <w:rsid w:val="007E6C4A"/>
    <w:rsid w:val="007E727F"/>
    <w:rsid w:val="007E7498"/>
    <w:rsid w:val="007E789E"/>
    <w:rsid w:val="007E7EB8"/>
    <w:rsid w:val="007F0117"/>
    <w:rsid w:val="007F017B"/>
    <w:rsid w:val="007F024C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ADA"/>
    <w:rsid w:val="007F5BC3"/>
    <w:rsid w:val="007F5CAE"/>
    <w:rsid w:val="007F637E"/>
    <w:rsid w:val="007F66B9"/>
    <w:rsid w:val="007F6E0C"/>
    <w:rsid w:val="007F718A"/>
    <w:rsid w:val="007F7833"/>
    <w:rsid w:val="007F7B5B"/>
    <w:rsid w:val="00800820"/>
    <w:rsid w:val="00800855"/>
    <w:rsid w:val="00800D67"/>
    <w:rsid w:val="00800FBA"/>
    <w:rsid w:val="00801617"/>
    <w:rsid w:val="00801B57"/>
    <w:rsid w:val="00801FA1"/>
    <w:rsid w:val="0080299F"/>
    <w:rsid w:val="00802B59"/>
    <w:rsid w:val="00802D1B"/>
    <w:rsid w:val="008039C7"/>
    <w:rsid w:val="00803E26"/>
    <w:rsid w:val="0080404E"/>
    <w:rsid w:val="00804B2F"/>
    <w:rsid w:val="008053C0"/>
    <w:rsid w:val="00805484"/>
    <w:rsid w:val="00805908"/>
    <w:rsid w:val="00805B99"/>
    <w:rsid w:val="00805BF9"/>
    <w:rsid w:val="00805D32"/>
    <w:rsid w:val="00806161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1"/>
    <w:rsid w:val="00813784"/>
    <w:rsid w:val="00813C65"/>
    <w:rsid w:val="0081437B"/>
    <w:rsid w:val="0081469F"/>
    <w:rsid w:val="008149CC"/>
    <w:rsid w:val="00814EE6"/>
    <w:rsid w:val="008153DB"/>
    <w:rsid w:val="00815727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2E67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59E"/>
    <w:rsid w:val="00830630"/>
    <w:rsid w:val="00830844"/>
    <w:rsid w:val="008319EB"/>
    <w:rsid w:val="00831E8D"/>
    <w:rsid w:val="00831EF5"/>
    <w:rsid w:val="00832088"/>
    <w:rsid w:val="00832141"/>
    <w:rsid w:val="00832C67"/>
    <w:rsid w:val="00832E02"/>
    <w:rsid w:val="0083362F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6E07"/>
    <w:rsid w:val="008373BB"/>
    <w:rsid w:val="00837EBA"/>
    <w:rsid w:val="00840237"/>
    <w:rsid w:val="0084046B"/>
    <w:rsid w:val="00840677"/>
    <w:rsid w:val="0084099E"/>
    <w:rsid w:val="00840DA4"/>
    <w:rsid w:val="00840DCB"/>
    <w:rsid w:val="0084155D"/>
    <w:rsid w:val="008424B9"/>
    <w:rsid w:val="0084350D"/>
    <w:rsid w:val="00843510"/>
    <w:rsid w:val="00843908"/>
    <w:rsid w:val="00843C63"/>
    <w:rsid w:val="008446EE"/>
    <w:rsid w:val="00844A06"/>
    <w:rsid w:val="00844A44"/>
    <w:rsid w:val="008451C8"/>
    <w:rsid w:val="00845655"/>
    <w:rsid w:val="008459C5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26"/>
    <w:rsid w:val="00855481"/>
    <w:rsid w:val="008554A5"/>
    <w:rsid w:val="00855F84"/>
    <w:rsid w:val="0085653B"/>
    <w:rsid w:val="008565B9"/>
    <w:rsid w:val="00856671"/>
    <w:rsid w:val="00856B02"/>
    <w:rsid w:val="0085705C"/>
    <w:rsid w:val="008600F6"/>
    <w:rsid w:val="00860992"/>
    <w:rsid w:val="008609F0"/>
    <w:rsid w:val="00860C38"/>
    <w:rsid w:val="00860D73"/>
    <w:rsid w:val="00861052"/>
    <w:rsid w:val="00861A5F"/>
    <w:rsid w:val="00861AF5"/>
    <w:rsid w:val="00861CAE"/>
    <w:rsid w:val="00862901"/>
    <w:rsid w:val="00862D90"/>
    <w:rsid w:val="00863601"/>
    <w:rsid w:val="0086399E"/>
    <w:rsid w:val="00863A4D"/>
    <w:rsid w:val="00863F74"/>
    <w:rsid w:val="00864C08"/>
    <w:rsid w:val="00865049"/>
    <w:rsid w:val="0086519A"/>
    <w:rsid w:val="00865380"/>
    <w:rsid w:val="008654BF"/>
    <w:rsid w:val="00865595"/>
    <w:rsid w:val="00865609"/>
    <w:rsid w:val="008656C2"/>
    <w:rsid w:val="00866851"/>
    <w:rsid w:val="00870AC7"/>
    <w:rsid w:val="00870BBA"/>
    <w:rsid w:val="00871768"/>
    <w:rsid w:val="00871E11"/>
    <w:rsid w:val="00871F6C"/>
    <w:rsid w:val="00872163"/>
    <w:rsid w:val="00872254"/>
    <w:rsid w:val="008725C3"/>
    <w:rsid w:val="008726BB"/>
    <w:rsid w:val="00872701"/>
    <w:rsid w:val="00872B63"/>
    <w:rsid w:val="00872D09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2EC"/>
    <w:rsid w:val="0088196A"/>
    <w:rsid w:val="00881C44"/>
    <w:rsid w:val="00882285"/>
    <w:rsid w:val="0088231D"/>
    <w:rsid w:val="0088267F"/>
    <w:rsid w:val="0088288B"/>
    <w:rsid w:val="008839AC"/>
    <w:rsid w:val="00883D7F"/>
    <w:rsid w:val="00883F22"/>
    <w:rsid w:val="00884303"/>
    <w:rsid w:val="008846DA"/>
    <w:rsid w:val="0088494E"/>
    <w:rsid w:val="0088506E"/>
    <w:rsid w:val="0088693F"/>
    <w:rsid w:val="008869CB"/>
    <w:rsid w:val="0088749E"/>
    <w:rsid w:val="00887E8E"/>
    <w:rsid w:val="00887F2B"/>
    <w:rsid w:val="00887F83"/>
    <w:rsid w:val="0089067E"/>
    <w:rsid w:val="00890781"/>
    <w:rsid w:val="00890872"/>
    <w:rsid w:val="00890915"/>
    <w:rsid w:val="0089098D"/>
    <w:rsid w:val="00890D46"/>
    <w:rsid w:val="00890D62"/>
    <w:rsid w:val="00891054"/>
    <w:rsid w:val="00891275"/>
    <w:rsid w:val="0089177E"/>
    <w:rsid w:val="008918C8"/>
    <w:rsid w:val="008926D9"/>
    <w:rsid w:val="00892961"/>
    <w:rsid w:val="00892AF2"/>
    <w:rsid w:val="00892EE7"/>
    <w:rsid w:val="00893370"/>
    <w:rsid w:val="00893F93"/>
    <w:rsid w:val="008946C1"/>
    <w:rsid w:val="008947EF"/>
    <w:rsid w:val="00894963"/>
    <w:rsid w:val="008965E9"/>
    <w:rsid w:val="008967AA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9DC"/>
    <w:rsid w:val="008A4F7A"/>
    <w:rsid w:val="008A5100"/>
    <w:rsid w:val="008A51D1"/>
    <w:rsid w:val="008A5AFD"/>
    <w:rsid w:val="008A6589"/>
    <w:rsid w:val="008A68DB"/>
    <w:rsid w:val="008A6D24"/>
    <w:rsid w:val="008A7033"/>
    <w:rsid w:val="008A74AE"/>
    <w:rsid w:val="008A74FD"/>
    <w:rsid w:val="008A782A"/>
    <w:rsid w:val="008A7A19"/>
    <w:rsid w:val="008B11A5"/>
    <w:rsid w:val="008B11A9"/>
    <w:rsid w:val="008B1413"/>
    <w:rsid w:val="008B175F"/>
    <w:rsid w:val="008B1957"/>
    <w:rsid w:val="008B19C5"/>
    <w:rsid w:val="008B1D8E"/>
    <w:rsid w:val="008B1EB3"/>
    <w:rsid w:val="008B22FE"/>
    <w:rsid w:val="008B27AA"/>
    <w:rsid w:val="008B2DBF"/>
    <w:rsid w:val="008B2DF5"/>
    <w:rsid w:val="008B355D"/>
    <w:rsid w:val="008B45BC"/>
    <w:rsid w:val="008B4B9D"/>
    <w:rsid w:val="008B569E"/>
    <w:rsid w:val="008B58BD"/>
    <w:rsid w:val="008B601E"/>
    <w:rsid w:val="008B6065"/>
    <w:rsid w:val="008B61D2"/>
    <w:rsid w:val="008B6278"/>
    <w:rsid w:val="008B67BC"/>
    <w:rsid w:val="008B68D6"/>
    <w:rsid w:val="008B6A7E"/>
    <w:rsid w:val="008B7030"/>
    <w:rsid w:val="008B707F"/>
    <w:rsid w:val="008B7A15"/>
    <w:rsid w:val="008B7F70"/>
    <w:rsid w:val="008C012A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5021"/>
    <w:rsid w:val="008C63EB"/>
    <w:rsid w:val="008C64F0"/>
    <w:rsid w:val="008C663B"/>
    <w:rsid w:val="008C6916"/>
    <w:rsid w:val="008C6978"/>
    <w:rsid w:val="008C6B9D"/>
    <w:rsid w:val="008C7016"/>
    <w:rsid w:val="008C7103"/>
    <w:rsid w:val="008C718A"/>
    <w:rsid w:val="008C7386"/>
    <w:rsid w:val="008C7D2C"/>
    <w:rsid w:val="008C7DB6"/>
    <w:rsid w:val="008D0554"/>
    <w:rsid w:val="008D148F"/>
    <w:rsid w:val="008D154C"/>
    <w:rsid w:val="008D1686"/>
    <w:rsid w:val="008D1B3C"/>
    <w:rsid w:val="008D239D"/>
    <w:rsid w:val="008D2CF2"/>
    <w:rsid w:val="008D3284"/>
    <w:rsid w:val="008D3349"/>
    <w:rsid w:val="008D3886"/>
    <w:rsid w:val="008D3C58"/>
    <w:rsid w:val="008D4051"/>
    <w:rsid w:val="008D53FE"/>
    <w:rsid w:val="008D5D5E"/>
    <w:rsid w:val="008D5D9A"/>
    <w:rsid w:val="008D5EEC"/>
    <w:rsid w:val="008D6153"/>
    <w:rsid w:val="008D643A"/>
    <w:rsid w:val="008D69A9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2F2F"/>
    <w:rsid w:val="008E3244"/>
    <w:rsid w:val="008E336B"/>
    <w:rsid w:val="008E3B8C"/>
    <w:rsid w:val="008E3CAB"/>
    <w:rsid w:val="008E3F6B"/>
    <w:rsid w:val="008E410B"/>
    <w:rsid w:val="008E4376"/>
    <w:rsid w:val="008E4431"/>
    <w:rsid w:val="008E4AAF"/>
    <w:rsid w:val="008E4C41"/>
    <w:rsid w:val="008E4E40"/>
    <w:rsid w:val="008E5AB2"/>
    <w:rsid w:val="008E5F33"/>
    <w:rsid w:val="008E6493"/>
    <w:rsid w:val="008E6764"/>
    <w:rsid w:val="008E7149"/>
    <w:rsid w:val="008E7771"/>
    <w:rsid w:val="008E78CD"/>
    <w:rsid w:val="008E7F32"/>
    <w:rsid w:val="008F1098"/>
    <w:rsid w:val="008F1A2D"/>
    <w:rsid w:val="008F1F5F"/>
    <w:rsid w:val="008F203A"/>
    <w:rsid w:val="008F22FC"/>
    <w:rsid w:val="008F2548"/>
    <w:rsid w:val="008F264D"/>
    <w:rsid w:val="008F26DA"/>
    <w:rsid w:val="008F27FA"/>
    <w:rsid w:val="008F28E7"/>
    <w:rsid w:val="008F28FA"/>
    <w:rsid w:val="008F295B"/>
    <w:rsid w:val="008F3278"/>
    <w:rsid w:val="008F35A8"/>
    <w:rsid w:val="008F3AEB"/>
    <w:rsid w:val="008F3F0C"/>
    <w:rsid w:val="008F429E"/>
    <w:rsid w:val="008F4880"/>
    <w:rsid w:val="008F4980"/>
    <w:rsid w:val="008F4E0E"/>
    <w:rsid w:val="008F5165"/>
    <w:rsid w:val="008F56FF"/>
    <w:rsid w:val="008F5713"/>
    <w:rsid w:val="008F6244"/>
    <w:rsid w:val="008F62C6"/>
    <w:rsid w:val="008F6653"/>
    <w:rsid w:val="008F68BF"/>
    <w:rsid w:val="008F7A72"/>
    <w:rsid w:val="00900010"/>
    <w:rsid w:val="00900057"/>
    <w:rsid w:val="009007F5"/>
    <w:rsid w:val="00900D65"/>
    <w:rsid w:val="00903495"/>
    <w:rsid w:val="0090358F"/>
    <w:rsid w:val="0090379F"/>
    <w:rsid w:val="00903DFB"/>
    <w:rsid w:val="00904DB6"/>
    <w:rsid w:val="00905238"/>
    <w:rsid w:val="009052BE"/>
    <w:rsid w:val="009058BD"/>
    <w:rsid w:val="00905929"/>
    <w:rsid w:val="0090592C"/>
    <w:rsid w:val="00905A6C"/>
    <w:rsid w:val="009061B6"/>
    <w:rsid w:val="00906301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07DC9"/>
    <w:rsid w:val="00907F11"/>
    <w:rsid w:val="00910402"/>
    <w:rsid w:val="00910DB7"/>
    <w:rsid w:val="00911820"/>
    <w:rsid w:val="00911893"/>
    <w:rsid w:val="009118D1"/>
    <w:rsid w:val="00911E87"/>
    <w:rsid w:val="00912733"/>
    <w:rsid w:val="00912BBD"/>
    <w:rsid w:val="00912BF5"/>
    <w:rsid w:val="00913763"/>
    <w:rsid w:val="009140CA"/>
    <w:rsid w:val="00914165"/>
    <w:rsid w:val="0091441D"/>
    <w:rsid w:val="009147BA"/>
    <w:rsid w:val="00915374"/>
    <w:rsid w:val="009155A0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4F2"/>
    <w:rsid w:val="0092053E"/>
    <w:rsid w:val="00920C6B"/>
    <w:rsid w:val="00920DAC"/>
    <w:rsid w:val="00921142"/>
    <w:rsid w:val="00921178"/>
    <w:rsid w:val="009211D4"/>
    <w:rsid w:val="00921BDD"/>
    <w:rsid w:val="00921DF8"/>
    <w:rsid w:val="00921E82"/>
    <w:rsid w:val="0092249E"/>
    <w:rsid w:val="00922AF2"/>
    <w:rsid w:val="00922C51"/>
    <w:rsid w:val="009230DC"/>
    <w:rsid w:val="009235D8"/>
    <w:rsid w:val="009244C6"/>
    <w:rsid w:val="00924C5A"/>
    <w:rsid w:val="009253EE"/>
    <w:rsid w:val="009256F6"/>
    <w:rsid w:val="0092573D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0E52"/>
    <w:rsid w:val="00931977"/>
    <w:rsid w:val="0093200E"/>
    <w:rsid w:val="0093289B"/>
    <w:rsid w:val="00932B1C"/>
    <w:rsid w:val="00932CB9"/>
    <w:rsid w:val="00933339"/>
    <w:rsid w:val="0093384C"/>
    <w:rsid w:val="00933D01"/>
    <w:rsid w:val="00933ECE"/>
    <w:rsid w:val="00933F78"/>
    <w:rsid w:val="00934030"/>
    <w:rsid w:val="0093430D"/>
    <w:rsid w:val="00934685"/>
    <w:rsid w:val="00935A87"/>
    <w:rsid w:val="00936DCA"/>
    <w:rsid w:val="009375C2"/>
    <w:rsid w:val="009378F5"/>
    <w:rsid w:val="00937B59"/>
    <w:rsid w:val="00937F15"/>
    <w:rsid w:val="009405CA"/>
    <w:rsid w:val="0094135C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448B"/>
    <w:rsid w:val="00944A7C"/>
    <w:rsid w:val="009452EA"/>
    <w:rsid w:val="0094561B"/>
    <w:rsid w:val="00945AF1"/>
    <w:rsid w:val="00945C3D"/>
    <w:rsid w:val="00945DCE"/>
    <w:rsid w:val="00945DFC"/>
    <w:rsid w:val="0094611F"/>
    <w:rsid w:val="00946497"/>
    <w:rsid w:val="009467FB"/>
    <w:rsid w:val="0094753D"/>
    <w:rsid w:val="009475BB"/>
    <w:rsid w:val="009500E4"/>
    <w:rsid w:val="009503A6"/>
    <w:rsid w:val="009503D1"/>
    <w:rsid w:val="00950780"/>
    <w:rsid w:val="00950921"/>
    <w:rsid w:val="0095095B"/>
    <w:rsid w:val="00950F44"/>
    <w:rsid w:val="00951077"/>
    <w:rsid w:val="009513F1"/>
    <w:rsid w:val="009514FF"/>
    <w:rsid w:val="009515D3"/>
    <w:rsid w:val="0095199F"/>
    <w:rsid w:val="00951F4A"/>
    <w:rsid w:val="00952484"/>
    <w:rsid w:val="00952E59"/>
    <w:rsid w:val="00952F10"/>
    <w:rsid w:val="00953791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8E1"/>
    <w:rsid w:val="00955A27"/>
    <w:rsid w:val="00955FB4"/>
    <w:rsid w:val="00956309"/>
    <w:rsid w:val="00956888"/>
    <w:rsid w:val="00956F95"/>
    <w:rsid w:val="00957081"/>
    <w:rsid w:val="00957510"/>
    <w:rsid w:val="00957951"/>
    <w:rsid w:val="00957AA3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420"/>
    <w:rsid w:val="00964969"/>
    <w:rsid w:val="00964C4B"/>
    <w:rsid w:val="00964EDC"/>
    <w:rsid w:val="00964FE1"/>
    <w:rsid w:val="00965229"/>
    <w:rsid w:val="009654C0"/>
    <w:rsid w:val="009667A1"/>
    <w:rsid w:val="009669F3"/>
    <w:rsid w:val="00966C7A"/>
    <w:rsid w:val="00967444"/>
    <w:rsid w:val="0096745F"/>
    <w:rsid w:val="00967BEA"/>
    <w:rsid w:val="00967DDA"/>
    <w:rsid w:val="00970126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363D"/>
    <w:rsid w:val="009739C9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6F65"/>
    <w:rsid w:val="00977301"/>
    <w:rsid w:val="009774A1"/>
    <w:rsid w:val="009775BF"/>
    <w:rsid w:val="00977AE2"/>
    <w:rsid w:val="0098073B"/>
    <w:rsid w:val="0098080E"/>
    <w:rsid w:val="00981AA5"/>
    <w:rsid w:val="00981EB6"/>
    <w:rsid w:val="00981F61"/>
    <w:rsid w:val="00982FD0"/>
    <w:rsid w:val="0098365E"/>
    <w:rsid w:val="00983820"/>
    <w:rsid w:val="00983ECB"/>
    <w:rsid w:val="009841A3"/>
    <w:rsid w:val="009843F0"/>
    <w:rsid w:val="00984655"/>
    <w:rsid w:val="009848CB"/>
    <w:rsid w:val="009851E4"/>
    <w:rsid w:val="00985462"/>
    <w:rsid w:val="00985C76"/>
    <w:rsid w:val="009873E3"/>
    <w:rsid w:val="00987979"/>
    <w:rsid w:val="00987CF2"/>
    <w:rsid w:val="0099087B"/>
    <w:rsid w:val="0099087F"/>
    <w:rsid w:val="0099093E"/>
    <w:rsid w:val="009929E0"/>
    <w:rsid w:val="00993319"/>
    <w:rsid w:val="009936DB"/>
    <w:rsid w:val="00993A19"/>
    <w:rsid w:val="00993A85"/>
    <w:rsid w:val="00993B47"/>
    <w:rsid w:val="00994B2D"/>
    <w:rsid w:val="0099514F"/>
    <w:rsid w:val="009957B3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52E"/>
    <w:rsid w:val="009A5D1A"/>
    <w:rsid w:val="009A5FAE"/>
    <w:rsid w:val="009A6E05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1D4E"/>
    <w:rsid w:val="009B23D5"/>
    <w:rsid w:val="009B2634"/>
    <w:rsid w:val="009B2798"/>
    <w:rsid w:val="009B2810"/>
    <w:rsid w:val="009B2A75"/>
    <w:rsid w:val="009B35E1"/>
    <w:rsid w:val="009B371F"/>
    <w:rsid w:val="009B4294"/>
    <w:rsid w:val="009B4566"/>
    <w:rsid w:val="009B4898"/>
    <w:rsid w:val="009B4C53"/>
    <w:rsid w:val="009B4FF6"/>
    <w:rsid w:val="009B508C"/>
    <w:rsid w:val="009B5152"/>
    <w:rsid w:val="009B5402"/>
    <w:rsid w:val="009B54AF"/>
    <w:rsid w:val="009B57BE"/>
    <w:rsid w:val="009B596F"/>
    <w:rsid w:val="009B5E1A"/>
    <w:rsid w:val="009B6195"/>
    <w:rsid w:val="009B6362"/>
    <w:rsid w:val="009B641F"/>
    <w:rsid w:val="009B6796"/>
    <w:rsid w:val="009B6EA4"/>
    <w:rsid w:val="009B6FED"/>
    <w:rsid w:val="009B72AD"/>
    <w:rsid w:val="009B72B6"/>
    <w:rsid w:val="009B799C"/>
    <w:rsid w:val="009B7C9E"/>
    <w:rsid w:val="009C0777"/>
    <w:rsid w:val="009C0868"/>
    <w:rsid w:val="009C086E"/>
    <w:rsid w:val="009C0E5E"/>
    <w:rsid w:val="009C12FE"/>
    <w:rsid w:val="009C1602"/>
    <w:rsid w:val="009C2156"/>
    <w:rsid w:val="009C2528"/>
    <w:rsid w:val="009C269B"/>
    <w:rsid w:val="009C2E9C"/>
    <w:rsid w:val="009C3056"/>
    <w:rsid w:val="009C330E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D49"/>
    <w:rsid w:val="009C7E51"/>
    <w:rsid w:val="009D022C"/>
    <w:rsid w:val="009D10D0"/>
    <w:rsid w:val="009D1A2C"/>
    <w:rsid w:val="009D1AC2"/>
    <w:rsid w:val="009D1E25"/>
    <w:rsid w:val="009D2084"/>
    <w:rsid w:val="009D210A"/>
    <w:rsid w:val="009D28DB"/>
    <w:rsid w:val="009D28E5"/>
    <w:rsid w:val="009D2A2B"/>
    <w:rsid w:val="009D2AA2"/>
    <w:rsid w:val="009D2B1A"/>
    <w:rsid w:val="009D2BE5"/>
    <w:rsid w:val="009D2C3A"/>
    <w:rsid w:val="009D2D1D"/>
    <w:rsid w:val="009D36C5"/>
    <w:rsid w:val="009D41E2"/>
    <w:rsid w:val="009D427A"/>
    <w:rsid w:val="009D42E4"/>
    <w:rsid w:val="009D445D"/>
    <w:rsid w:val="009D5FB3"/>
    <w:rsid w:val="009D6953"/>
    <w:rsid w:val="009D6B74"/>
    <w:rsid w:val="009D6FCE"/>
    <w:rsid w:val="009D705C"/>
    <w:rsid w:val="009D75C4"/>
    <w:rsid w:val="009D77BD"/>
    <w:rsid w:val="009D7C79"/>
    <w:rsid w:val="009E0560"/>
    <w:rsid w:val="009E12A4"/>
    <w:rsid w:val="009E130F"/>
    <w:rsid w:val="009E14B7"/>
    <w:rsid w:val="009E17AF"/>
    <w:rsid w:val="009E1C1F"/>
    <w:rsid w:val="009E1F8C"/>
    <w:rsid w:val="009E2194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21A"/>
    <w:rsid w:val="009E688C"/>
    <w:rsid w:val="009E68C1"/>
    <w:rsid w:val="009E6BFD"/>
    <w:rsid w:val="009E6D53"/>
    <w:rsid w:val="009E7051"/>
    <w:rsid w:val="009E7C84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ABB"/>
    <w:rsid w:val="009F2B05"/>
    <w:rsid w:val="009F388F"/>
    <w:rsid w:val="009F40E5"/>
    <w:rsid w:val="009F4BD2"/>
    <w:rsid w:val="009F4FDD"/>
    <w:rsid w:val="009F61A9"/>
    <w:rsid w:val="009F628F"/>
    <w:rsid w:val="009F6322"/>
    <w:rsid w:val="009F6591"/>
    <w:rsid w:val="009F676D"/>
    <w:rsid w:val="009F7363"/>
    <w:rsid w:val="009F768C"/>
    <w:rsid w:val="009F76FE"/>
    <w:rsid w:val="009F7B13"/>
    <w:rsid w:val="00A0040F"/>
    <w:rsid w:val="00A0090E"/>
    <w:rsid w:val="00A00978"/>
    <w:rsid w:val="00A016BA"/>
    <w:rsid w:val="00A01AA5"/>
    <w:rsid w:val="00A01C89"/>
    <w:rsid w:val="00A02388"/>
    <w:rsid w:val="00A024E7"/>
    <w:rsid w:val="00A026B9"/>
    <w:rsid w:val="00A02C2F"/>
    <w:rsid w:val="00A02F06"/>
    <w:rsid w:val="00A02F40"/>
    <w:rsid w:val="00A03671"/>
    <w:rsid w:val="00A038C2"/>
    <w:rsid w:val="00A03D90"/>
    <w:rsid w:val="00A03F02"/>
    <w:rsid w:val="00A048DE"/>
    <w:rsid w:val="00A05D9F"/>
    <w:rsid w:val="00A05FF8"/>
    <w:rsid w:val="00A06728"/>
    <w:rsid w:val="00A06A94"/>
    <w:rsid w:val="00A06F66"/>
    <w:rsid w:val="00A07612"/>
    <w:rsid w:val="00A103EF"/>
    <w:rsid w:val="00A10506"/>
    <w:rsid w:val="00A10EF8"/>
    <w:rsid w:val="00A111B8"/>
    <w:rsid w:val="00A1150F"/>
    <w:rsid w:val="00A11791"/>
    <w:rsid w:val="00A1185D"/>
    <w:rsid w:val="00A119C0"/>
    <w:rsid w:val="00A122B0"/>
    <w:rsid w:val="00A1241E"/>
    <w:rsid w:val="00A12536"/>
    <w:rsid w:val="00A12E85"/>
    <w:rsid w:val="00A1310A"/>
    <w:rsid w:val="00A13203"/>
    <w:rsid w:val="00A13EF8"/>
    <w:rsid w:val="00A14341"/>
    <w:rsid w:val="00A145C6"/>
    <w:rsid w:val="00A155A8"/>
    <w:rsid w:val="00A158E8"/>
    <w:rsid w:val="00A16083"/>
    <w:rsid w:val="00A16DA8"/>
    <w:rsid w:val="00A175BB"/>
    <w:rsid w:val="00A17DC3"/>
    <w:rsid w:val="00A20D40"/>
    <w:rsid w:val="00A20F3D"/>
    <w:rsid w:val="00A210F6"/>
    <w:rsid w:val="00A21496"/>
    <w:rsid w:val="00A21B64"/>
    <w:rsid w:val="00A21F52"/>
    <w:rsid w:val="00A223A6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5D09"/>
    <w:rsid w:val="00A26183"/>
    <w:rsid w:val="00A26222"/>
    <w:rsid w:val="00A264C7"/>
    <w:rsid w:val="00A26549"/>
    <w:rsid w:val="00A2655F"/>
    <w:rsid w:val="00A26B1F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8A"/>
    <w:rsid w:val="00A3379D"/>
    <w:rsid w:val="00A33DF4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37B5C"/>
    <w:rsid w:val="00A37D3E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234"/>
    <w:rsid w:val="00A412B5"/>
    <w:rsid w:val="00A41486"/>
    <w:rsid w:val="00A42226"/>
    <w:rsid w:val="00A42B5E"/>
    <w:rsid w:val="00A42F42"/>
    <w:rsid w:val="00A43726"/>
    <w:rsid w:val="00A4449E"/>
    <w:rsid w:val="00A445BD"/>
    <w:rsid w:val="00A447BD"/>
    <w:rsid w:val="00A45154"/>
    <w:rsid w:val="00A45E3C"/>
    <w:rsid w:val="00A46699"/>
    <w:rsid w:val="00A46B0C"/>
    <w:rsid w:val="00A47C4E"/>
    <w:rsid w:val="00A502FB"/>
    <w:rsid w:val="00A512EE"/>
    <w:rsid w:val="00A516C9"/>
    <w:rsid w:val="00A51774"/>
    <w:rsid w:val="00A51ACF"/>
    <w:rsid w:val="00A526D6"/>
    <w:rsid w:val="00A536B0"/>
    <w:rsid w:val="00A536BB"/>
    <w:rsid w:val="00A53921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186"/>
    <w:rsid w:val="00A5740B"/>
    <w:rsid w:val="00A57C5D"/>
    <w:rsid w:val="00A57CD6"/>
    <w:rsid w:val="00A57F18"/>
    <w:rsid w:val="00A600DE"/>
    <w:rsid w:val="00A60C21"/>
    <w:rsid w:val="00A610A6"/>
    <w:rsid w:val="00A6173C"/>
    <w:rsid w:val="00A62AD1"/>
    <w:rsid w:val="00A62B9D"/>
    <w:rsid w:val="00A63003"/>
    <w:rsid w:val="00A636FB"/>
    <w:rsid w:val="00A639D1"/>
    <w:rsid w:val="00A643CD"/>
    <w:rsid w:val="00A647D9"/>
    <w:rsid w:val="00A64CC3"/>
    <w:rsid w:val="00A6558C"/>
    <w:rsid w:val="00A65696"/>
    <w:rsid w:val="00A656E9"/>
    <w:rsid w:val="00A65760"/>
    <w:rsid w:val="00A65E94"/>
    <w:rsid w:val="00A66018"/>
    <w:rsid w:val="00A660AB"/>
    <w:rsid w:val="00A665E3"/>
    <w:rsid w:val="00A666E0"/>
    <w:rsid w:val="00A66720"/>
    <w:rsid w:val="00A66A45"/>
    <w:rsid w:val="00A67530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306"/>
    <w:rsid w:val="00A7242F"/>
    <w:rsid w:val="00A7269B"/>
    <w:rsid w:val="00A727DD"/>
    <w:rsid w:val="00A72BF1"/>
    <w:rsid w:val="00A731B2"/>
    <w:rsid w:val="00A738BF"/>
    <w:rsid w:val="00A73AD7"/>
    <w:rsid w:val="00A73D19"/>
    <w:rsid w:val="00A74A35"/>
    <w:rsid w:val="00A75785"/>
    <w:rsid w:val="00A757CD"/>
    <w:rsid w:val="00A75ED6"/>
    <w:rsid w:val="00A7669B"/>
    <w:rsid w:val="00A768EF"/>
    <w:rsid w:val="00A77962"/>
    <w:rsid w:val="00A77C55"/>
    <w:rsid w:val="00A77D6A"/>
    <w:rsid w:val="00A77E62"/>
    <w:rsid w:val="00A80314"/>
    <w:rsid w:val="00A80867"/>
    <w:rsid w:val="00A81241"/>
    <w:rsid w:val="00A81B80"/>
    <w:rsid w:val="00A822A6"/>
    <w:rsid w:val="00A8230C"/>
    <w:rsid w:val="00A82F1F"/>
    <w:rsid w:val="00A832F7"/>
    <w:rsid w:val="00A83E5E"/>
    <w:rsid w:val="00A84300"/>
    <w:rsid w:val="00A845A9"/>
    <w:rsid w:val="00A84654"/>
    <w:rsid w:val="00A84730"/>
    <w:rsid w:val="00A8550F"/>
    <w:rsid w:val="00A85625"/>
    <w:rsid w:val="00A85766"/>
    <w:rsid w:val="00A85950"/>
    <w:rsid w:val="00A859F7"/>
    <w:rsid w:val="00A862A4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3D2E"/>
    <w:rsid w:val="00A94230"/>
    <w:rsid w:val="00A9487B"/>
    <w:rsid w:val="00A949CB"/>
    <w:rsid w:val="00A94C0C"/>
    <w:rsid w:val="00A94C46"/>
    <w:rsid w:val="00A950CD"/>
    <w:rsid w:val="00A95145"/>
    <w:rsid w:val="00A96703"/>
    <w:rsid w:val="00A96868"/>
    <w:rsid w:val="00A96A19"/>
    <w:rsid w:val="00A96AEE"/>
    <w:rsid w:val="00A96C01"/>
    <w:rsid w:val="00A96F07"/>
    <w:rsid w:val="00A9743F"/>
    <w:rsid w:val="00A974DB"/>
    <w:rsid w:val="00A976A7"/>
    <w:rsid w:val="00A97FE9"/>
    <w:rsid w:val="00AA049F"/>
    <w:rsid w:val="00AA0641"/>
    <w:rsid w:val="00AA1A63"/>
    <w:rsid w:val="00AA1C34"/>
    <w:rsid w:val="00AA1DB0"/>
    <w:rsid w:val="00AA29AB"/>
    <w:rsid w:val="00AA3009"/>
    <w:rsid w:val="00AA3195"/>
    <w:rsid w:val="00AA38B9"/>
    <w:rsid w:val="00AA3AE9"/>
    <w:rsid w:val="00AA3E45"/>
    <w:rsid w:val="00AA3FFF"/>
    <w:rsid w:val="00AA4253"/>
    <w:rsid w:val="00AA430B"/>
    <w:rsid w:val="00AA447C"/>
    <w:rsid w:val="00AA4A7F"/>
    <w:rsid w:val="00AA4CDF"/>
    <w:rsid w:val="00AA5185"/>
    <w:rsid w:val="00AA57F2"/>
    <w:rsid w:val="00AA5883"/>
    <w:rsid w:val="00AA58C3"/>
    <w:rsid w:val="00AA5A1F"/>
    <w:rsid w:val="00AA5BA3"/>
    <w:rsid w:val="00AA61A6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2827"/>
    <w:rsid w:val="00AB2E33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1C2"/>
    <w:rsid w:val="00AC14E9"/>
    <w:rsid w:val="00AC19BD"/>
    <w:rsid w:val="00AC1BFE"/>
    <w:rsid w:val="00AC216B"/>
    <w:rsid w:val="00AC28B0"/>
    <w:rsid w:val="00AC2E4A"/>
    <w:rsid w:val="00AC3868"/>
    <w:rsid w:val="00AC49D3"/>
    <w:rsid w:val="00AC4A97"/>
    <w:rsid w:val="00AC4BC2"/>
    <w:rsid w:val="00AC4EC7"/>
    <w:rsid w:val="00AC5660"/>
    <w:rsid w:val="00AC5C2E"/>
    <w:rsid w:val="00AC6232"/>
    <w:rsid w:val="00AC6662"/>
    <w:rsid w:val="00AC6702"/>
    <w:rsid w:val="00AC6A8B"/>
    <w:rsid w:val="00AC6B7E"/>
    <w:rsid w:val="00AC6FE9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41C7"/>
    <w:rsid w:val="00AD45ED"/>
    <w:rsid w:val="00AD4972"/>
    <w:rsid w:val="00AD4B4F"/>
    <w:rsid w:val="00AD52B8"/>
    <w:rsid w:val="00AD55D4"/>
    <w:rsid w:val="00AD579A"/>
    <w:rsid w:val="00AD5D52"/>
    <w:rsid w:val="00AD5F2F"/>
    <w:rsid w:val="00AD6205"/>
    <w:rsid w:val="00AD6695"/>
    <w:rsid w:val="00AD67E7"/>
    <w:rsid w:val="00AD6844"/>
    <w:rsid w:val="00AD6A03"/>
    <w:rsid w:val="00AE009E"/>
    <w:rsid w:val="00AE0704"/>
    <w:rsid w:val="00AE0794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51B"/>
    <w:rsid w:val="00AE3781"/>
    <w:rsid w:val="00AE3AC1"/>
    <w:rsid w:val="00AE3CE2"/>
    <w:rsid w:val="00AE3EE0"/>
    <w:rsid w:val="00AE471E"/>
    <w:rsid w:val="00AE479B"/>
    <w:rsid w:val="00AE485C"/>
    <w:rsid w:val="00AE4B3A"/>
    <w:rsid w:val="00AE4C5A"/>
    <w:rsid w:val="00AE4DB8"/>
    <w:rsid w:val="00AE5744"/>
    <w:rsid w:val="00AE58B8"/>
    <w:rsid w:val="00AE5F98"/>
    <w:rsid w:val="00AE694E"/>
    <w:rsid w:val="00AE700B"/>
    <w:rsid w:val="00AE7529"/>
    <w:rsid w:val="00AE7703"/>
    <w:rsid w:val="00AE771F"/>
    <w:rsid w:val="00AE7859"/>
    <w:rsid w:val="00AE7D07"/>
    <w:rsid w:val="00AE7D2C"/>
    <w:rsid w:val="00AF0603"/>
    <w:rsid w:val="00AF1206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BE8"/>
    <w:rsid w:val="00AF3ECE"/>
    <w:rsid w:val="00AF40EF"/>
    <w:rsid w:val="00AF44D3"/>
    <w:rsid w:val="00AF4AD8"/>
    <w:rsid w:val="00AF5490"/>
    <w:rsid w:val="00AF582F"/>
    <w:rsid w:val="00AF5A73"/>
    <w:rsid w:val="00AF6075"/>
    <w:rsid w:val="00AF6C0D"/>
    <w:rsid w:val="00AF75AE"/>
    <w:rsid w:val="00AF7771"/>
    <w:rsid w:val="00AF7B76"/>
    <w:rsid w:val="00AF7D17"/>
    <w:rsid w:val="00B00262"/>
    <w:rsid w:val="00B007F3"/>
    <w:rsid w:val="00B0115F"/>
    <w:rsid w:val="00B011B9"/>
    <w:rsid w:val="00B0187B"/>
    <w:rsid w:val="00B01ADB"/>
    <w:rsid w:val="00B01DD3"/>
    <w:rsid w:val="00B02FD1"/>
    <w:rsid w:val="00B03094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07B60"/>
    <w:rsid w:val="00B101C1"/>
    <w:rsid w:val="00B105BF"/>
    <w:rsid w:val="00B10681"/>
    <w:rsid w:val="00B109E0"/>
    <w:rsid w:val="00B10B60"/>
    <w:rsid w:val="00B10F2B"/>
    <w:rsid w:val="00B10FEE"/>
    <w:rsid w:val="00B11A72"/>
    <w:rsid w:val="00B11EEF"/>
    <w:rsid w:val="00B11F56"/>
    <w:rsid w:val="00B12069"/>
    <w:rsid w:val="00B120BB"/>
    <w:rsid w:val="00B1220E"/>
    <w:rsid w:val="00B12444"/>
    <w:rsid w:val="00B1276B"/>
    <w:rsid w:val="00B131EA"/>
    <w:rsid w:val="00B132E7"/>
    <w:rsid w:val="00B13318"/>
    <w:rsid w:val="00B13890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17E2C"/>
    <w:rsid w:val="00B20769"/>
    <w:rsid w:val="00B20826"/>
    <w:rsid w:val="00B20FA0"/>
    <w:rsid w:val="00B2164A"/>
    <w:rsid w:val="00B217E4"/>
    <w:rsid w:val="00B2198E"/>
    <w:rsid w:val="00B21AEF"/>
    <w:rsid w:val="00B2275B"/>
    <w:rsid w:val="00B22A83"/>
    <w:rsid w:val="00B22F07"/>
    <w:rsid w:val="00B237AB"/>
    <w:rsid w:val="00B2440F"/>
    <w:rsid w:val="00B2453B"/>
    <w:rsid w:val="00B249C1"/>
    <w:rsid w:val="00B24BC9"/>
    <w:rsid w:val="00B24C67"/>
    <w:rsid w:val="00B2500B"/>
    <w:rsid w:val="00B2527C"/>
    <w:rsid w:val="00B25618"/>
    <w:rsid w:val="00B2562D"/>
    <w:rsid w:val="00B25DCB"/>
    <w:rsid w:val="00B26975"/>
    <w:rsid w:val="00B269F0"/>
    <w:rsid w:val="00B26CEB"/>
    <w:rsid w:val="00B27433"/>
    <w:rsid w:val="00B275F6"/>
    <w:rsid w:val="00B27CAB"/>
    <w:rsid w:val="00B30711"/>
    <w:rsid w:val="00B30732"/>
    <w:rsid w:val="00B30DD7"/>
    <w:rsid w:val="00B3170E"/>
    <w:rsid w:val="00B31DEA"/>
    <w:rsid w:val="00B3219A"/>
    <w:rsid w:val="00B3289C"/>
    <w:rsid w:val="00B332D3"/>
    <w:rsid w:val="00B332F2"/>
    <w:rsid w:val="00B33DEE"/>
    <w:rsid w:val="00B3490F"/>
    <w:rsid w:val="00B3492E"/>
    <w:rsid w:val="00B3495A"/>
    <w:rsid w:val="00B34F10"/>
    <w:rsid w:val="00B35246"/>
    <w:rsid w:val="00B35361"/>
    <w:rsid w:val="00B353EB"/>
    <w:rsid w:val="00B35DDD"/>
    <w:rsid w:val="00B35EF8"/>
    <w:rsid w:val="00B35F96"/>
    <w:rsid w:val="00B35FFE"/>
    <w:rsid w:val="00B363D1"/>
    <w:rsid w:val="00B37A1C"/>
    <w:rsid w:val="00B4115C"/>
    <w:rsid w:val="00B41521"/>
    <w:rsid w:val="00B416BC"/>
    <w:rsid w:val="00B41C08"/>
    <w:rsid w:val="00B41DE9"/>
    <w:rsid w:val="00B426E7"/>
    <w:rsid w:val="00B42829"/>
    <w:rsid w:val="00B43707"/>
    <w:rsid w:val="00B438B7"/>
    <w:rsid w:val="00B43A17"/>
    <w:rsid w:val="00B442BD"/>
    <w:rsid w:val="00B44B06"/>
    <w:rsid w:val="00B450EB"/>
    <w:rsid w:val="00B45C24"/>
    <w:rsid w:val="00B45E80"/>
    <w:rsid w:val="00B45EBC"/>
    <w:rsid w:val="00B46104"/>
    <w:rsid w:val="00B463A9"/>
    <w:rsid w:val="00B465A2"/>
    <w:rsid w:val="00B476EC"/>
    <w:rsid w:val="00B47728"/>
    <w:rsid w:val="00B5073D"/>
    <w:rsid w:val="00B50E91"/>
    <w:rsid w:val="00B50F47"/>
    <w:rsid w:val="00B51529"/>
    <w:rsid w:val="00B52AC6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019"/>
    <w:rsid w:val="00B56B9F"/>
    <w:rsid w:val="00B56C6D"/>
    <w:rsid w:val="00B570FD"/>
    <w:rsid w:val="00B5728B"/>
    <w:rsid w:val="00B572F6"/>
    <w:rsid w:val="00B57542"/>
    <w:rsid w:val="00B57997"/>
    <w:rsid w:val="00B579EF"/>
    <w:rsid w:val="00B6052B"/>
    <w:rsid w:val="00B60A59"/>
    <w:rsid w:val="00B617EA"/>
    <w:rsid w:val="00B61B9F"/>
    <w:rsid w:val="00B61DA0"/>
    <w:rsid w:val="00B61E28"/>
    <w:rsid w:val="00B62780"/>
    <w:rsid w:val="00B630D8"/>
    <w:rsid w:val="00B63D94"/>
    <w:rsid w:val="00B64644"/>
    <w:rsid w:val="00B6481B"/>
    <w:rsid w:val="00B64D34"/>
    <w:rsid w:val="00B651D4"/>
    <w:rsid w:val="00B652AA"/>
    <w:rsid w:val="00B655C1"/>
    <w:rsid w:val="00B65BED"/>
    <w:rsid w:val="00B66281"/>
    <w:rsid w:val="00B66856"/>
    <w:rsid w:val="00B66C96"/>
    <w:rsid w:val="00B6721B"/>
    <w:rsid w:val="00B67BBD"/>
    <w:rsid w:val="00B700EA"/>
    <w:rsid w:val="00B70540"/>
    <w:rsid w:val="00B70964"/>
    <w:rsid w:val="00B70DC8"/>
    <w:rsid w:val="00B70F43"/>
    <w:rsid w:val="00B7141C"/>
    <w:rsid w:val="00B714F2"/>
    <w:rsid w:val="00B71695"/>
    <w:rsid w:val="00B718A4"/>
    <w:rsid w:val="00B71A4E"/>
    <w:rsid w:val="00B72208"/>
    <w:rsid w:val="00B72D99"/>
    <w:rsid w:val="00B73229"/>
    <w:rsid w:val="00B73862"/>
    <w:rsid w:val="00B73AF8"/>
    <w:rsid w:val="00B73D34"/>
    <w:rsid w:val="00B749C7"/>
    <w:rsid w:val="00B750E2"/>
    <w:rsid w:val="00B75204"/>
    <w:rsid w:val="00B755BB"/>
    <w:rsid w:val="00B757C6"/>
    <w:rsid w:val="00B7587B"/>
    <w:rsid w:val="00B76553"/>
    <w:rsid w:val="00B76815"/>
    <w:rsid w:val="00B7778C"/>
    <w:rsid w:val="00B778FD"/>
    <w:rsid w:val="00B800B7"/>
    <w:rsid w:val="00B8014B"/>
    <w:rsid w:val="00B8070C"/>
    <w:rsid w:val="00B80919"/>
    <w:rsid w:val="00B80B82"/>
    <w:rsid w:val="00B80DDB"/>
    <w:rsid w:val="00B81949"/>
    <w:rsid w:val="00B81A40"/>
    <w:rsid w:val="00B81CAD"/>
    <w:rsid w:val="00B8210D"/>
    <w:rsid w:val="00B826F0"/>
    <w:rsid w:val="00B82812"/>
    <w:rsid w:val="00B834D3"/>
    <w:rsid w:val="00B83929"/>
    <w:rsid w:val="00B8398F"/>
    <w:rsid w:val="00B83A53"/>
    <w:rsid w:val="00B8409C"/>
    <w:rsid w:val="00B841BA"/>
    <w:rsid w:val="00B843E1"/>
    <w:rsid w:val="00B84517"/>
    <w:rsid w:val="00B84560"/>
    <w:rsid w:val="00B8482C"/>
    <w:rsid w:val="00B85650"/>
    <w:rsid w:val="00B856B9"/>
    <w:rsid w:val="00B85D9F"/>
    <w:rsid w:val="00B85F75"/>
    <w:rsid w:val="00B86995"/>
    <w:rsid w:val="00B86FCD"/>
    <w:rsid w:val="00B8711D"/>
    <w:rsid w:val="00B87196"/>
    <w:rsid w:val="00B873FC"/>
    <w:rsid w:val="00B90416"/>
    <w:rsid w:val="00B90982"/>
    <w:rsid w:val="00B90A0C"/>
    <w:rsid w:val="00B90E02"/>
    <w:rsid w:val="00B91709"/>
    <w:rsid w:val="00B91B10"/>
    <w:rsid w:val="00B91DED"/>
    <w:rsid w:val="00B91E57"/>
    <w:rsid w:val="00B92249"/>
    <w:rsid w:val="00B92343"/>
    <w:rsid w:val="00B92694"/>
    <w:rsid w:val="00B92927"/>
    <w:rsid w:val="00B929F8"/>
    <w:rsid w:val="00B930CD"/>
    <w:rsid w:val="00B9374A"/>
    <w:rsid w:val="00B93D19"/>
    <w:rsid w:val="00B94506"/>
    <w:rsid w:val="00B955CB"/>
    <w:rsid w:val="00B9569D"/>
    <w:rsid w:val="00B957CD"/>
    <w:rsid w:val="00B958E3"/>
    <w:rsid w:val="00B95C0B"/>
    <w:rsid w:val="00B95FB2"/>
    <w:rsid w:val="00B960B3"/>
    <w:rsid w:val="00B96411"/>
    <w:rsid w:val="00B9708E"/>
    <w:rsid w:val="00B9720A"/>
    <w:rsid w:val="00B97AC9"/>
    <w:rsid w:val="00B97C2B"/>
    <w:rsid w:val="00BA021B"/>
    <w:rsid w:val="00BA04B9"/>
    <w:rsid w:val="00BA0BB2"/>
    <w:rsid w:val="00BA0E21"/>
    <w:rsid w:val="00BA11BF"/>
    <w:rsid w:val="00BA1644"/>
    <w:rsid w:val="00BA1880"/>
    <w:rsid w:val="00BA1926"/>
    <w:rsid w:val="00BA1DCE"/>
    <w:rsid w:val="00BA24DB"/>
    <w:rsid w:val="00BA25EC"/>
    <w:rsid w:val="00BA2E7E"/>
    <w:rsid w:val="00BA3064"/>
    <w:rsid w:val="00BA3260"/>
    <w:rsid w:val="00BA3330"/>
    <w:rsid w:val="00BA34E0"/>
    <w:rsid w:val="00BA35D7"/>
    <w:rsid w:val="00BA3DFC"/>
    <w:rsid w:val="00BA3E90"/>
    <w:rsid w:val="00BA45FF"/>
    <w:rsid w:val="00BA4B0C"/>
    <w:rsid w:val="00BA4E53"/>
    <w:rsid w:val="00BA52FD"/>
    <w:rsid w:val="00BA533A"/>
    <w:rsid w:val="00BA579F"/>
    <w:rsid w:val="00BA5BB3"/>
    <w:rsid w:val="00BA5FA7"/>
    <w:rsid w:val="00BA619B"/>
    <w:rsid w:val="00BA6812"/>
    <w:rsid w:val="00BA6C13"/>
    <w:rsid w:val="00BA6D86"/>
    <w:rsid w:val="00BA793E"/>
    <w:rsid w:val="00BA79AA"/>
    <w:rsid w:val="00BB00F8"/>
    <w:rsid w:val="00BB04BC"/>
    <w:rsid w:val="00BB07DD"/>
    <w:rsid w:val="00BB089B"/>
    <w:rsid w:val="00BB08A1"/>
    <w:rsid w:val="00BB0C4B"/>
    <w:rsid w:val="00BB0CE1"/>
    <w:rsid w:val="00BB166D"/>
    <w:rsid w:val="00BB1826"/>
    <w:rsid w:val="00BB1847"/>
    <w:rsid w:val="00BB197F"/>
    <w:rsid w:val="00BB1A6F"/>
    <w:rsid w:val="00BB1A71"/>
    <w:rsid w:val="00BB1B59"/>
    <w:rsid w:val="00BB1D0B"/>
    <w:rsid w:val="00BB3F7B"/>
    <w:rsid w:val="00BB3FCB"/>
    <w:rsid w:val="00BB446B"/>
    <w:rsid w:val="00BB457F"/>
    <w:rsid w:val="00BB4873"/>
    <w:rsid w:val="00BB4BCE"/>
    <w:rsid w:val="00BB5610"/>
    <w:rsid w:val="00BB5C37"/>
    <w:rsid w:val="00BB5EE2"/>
    <w:rsid w:val="00BB6531"/>
    <w:rsid w:val="00BB6E23"/>
    <w:rsid w:val="00BB7187"/>
    <w:rsid w:val="00BB75A8"/>
    <w:rsid w:val="00BC0055"/>
    <w:rsid w:val="00BC0486"/>
    <w:rsid w:val="00BC0C24"/>
    <w:rsid w:val="00BC0D31"/>
    <w:rsid w:val="00BC1733"/>
    <w:rsid w:val="00BC1A62"/>
    <w:rsid w:val="00BC1B0D"/>
    <w:rsid w:val="00BC288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2E5"/>
    <w:rsid w:val="00BC692C"/>
    <w:rsid w:val="00BC699C"/>
    <w:rsid w:val="00BC69DB"/>
    <w:rsid w:val="00BC7204"/>
    <w:rsid w:val="00BC73C2"/>
    <w:rsid w:val="00BC7608"/>
    <w:rsid w:val="00BC7830"/>
    <w:rsid w:val="00BC7831"/>
    <w:rsid w:val="00BC786A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BC5"/>
    <w:rsid w:val="00BD477D"/>
    <w:rsid w:val="00BD4844"/>
    <w:rsid w:val="00BD4E63"/>
    <w:rsid w:val="00BD4E64"/>
    <w:rsid w:val="00BD50CB"/>
    <w:rsid w:val="00BD54E5"/>
    <w:rsid w:val="00BD5B1F"/>
    <w:rsid w:val="00BD6AEA"/>
    <w:rsid w:val="00BD72EB"/>
    <w:rsid w:val="00BE0AB5"/>
    <w:rsid w:val="00BE0EB7"/>
    <w:rsid w:val="00BE1332"/>
    <w:rsid w:val="00BE1518"/>
    <w:rsid w:val="00BE19FA"/>
    <w:rsid w:val="00BE1A90"/>
    <w:rsid w:val="00BE24FB"/>
    <w:rsid w:val="00BE2E87"/>
    <w:rsid w:val="00BE3520"/>
    <w:rsid w:val="00BE35FB"/>
    <w:rsid w:val="00BE36C2"/>
    <w:rsid w:val="00BE3D69"/>
    <w:rsid w:val="00BE4A26"/>
    <w:rsid w:val="00BE4DE5"/>
    <w:rsid w:val="00BE4F51"/>
    <w:rsid w:val="00BE5704"/>
    <w:rsid w:val="00BE5AB7"/>
    <w:rsid w:val="00BE6118"/>
    <w:rsid w:val="00BE63C3"/>
    <w:rsid w:val="00BE64E1"/>
    <w:rsid w:val="00BE6F2A"/>
    <w:rsid w:val="00BE72C6"/>
    <w:rsid w:val="00BE7556"/>
    <w:rsid w:val="00BE7642"/>
    <w:rsid w:val="00BE7AF4"/>
    <w:rsid w:val="00BE7B39"/>
    <w:rsid w:val="00BE7F06"/>
    <w:rsid w:val="00BF00BB"/>
    <w:rsid w:val="00BF047A"/>
    <w:rsid w:val="00BF0B5B"/>
    <w:rsid w:val="00BF0ED6"/>
    <w:rsid w:val="00BF1799"/>
    <w:rsid w:val="00BF24F3"/>
    <w:rsid w:val="00BF254E"/>
    <w:rsid w:val="00BF2B14"/>
    <w:rsid w:val="00BF3207"/>
    <w:rsid w:val="00BF3386"/>
    <w:rsid w:val="00BF34E6"/>
    <w:rsid w:val="00BF3598"/>
    <w:rsid w:val="00BF3CDD"/>
    <w:rsid w:val="00BF3FF9"/>
    <w:rsid w:val="00BF449B"/>
    <w:rsid w:val="00BF46A6"/>
    <w:rsid w:val="00BF46BF"/>
    <w:rsid w:val="00BF4850"/>
    <w:rsid w:val="00BF48AA"/>
    <w:rsid w:val="00BF4F11"/>
    <w:rsid w:val="00BF50F1"/>
    <w:rsid w:val="00BF526B"/>
    <w:rsid w:val="00BF56B3"/>
    <w:rsid w:val="00BF5A7B"/>
    <w:rsid w:val="00BF6111"/>
    <w:rsid w:val="00BF6369"/>
    <w:rsid w:val="00BF6785"/>
    <w:rsid w:val="00BF6F64"/>
    <w:rsid w:val="00BF711C"/>
    <w:rsid w:val="00BF7CA0"/>
    <w:rsid w:val="00C002C0"/>
    <w:rsid w:val="00C0083C"/>
    <w:rsid w:val="00C009BE"/>
    <w:rsid w:val="00C00C5B"/>
    <w:rsid w:val="00C00F0E"/>
    <w:rsid w:val="00C013A8"/>
    <w:rsid w:val="00C01912"/>
    <w:rsid w:val="00C01A0F"/>
    <w:rsid w:val="00C01C58"/>
    <w:rsid w:val="00C02128"/>
    <w:rsid w:val="00C02450"/>
    <w:rsid w:val="00C034A9"/>
    <w:rsid w:val="00C039DF"/>
    <w:rsid w:val="00C04030"/>
    <w:rsid w:val="00C05092"/>
    <w:rsid w:val="00C053FB"/>
    <w:rsid w:val="00C0585C"/>
    <w:rsid w:val="00C059F1"/>
    <w:rsid w:val="00C05EDF"/>
    <w:rsid w:val="00C05F7F"/>
    <w:rsid w:val="00C064E5"/>
    <w:rsid w:val="00C06607"/>
    <w:rsid w:val="00C074FF"/>
    <w:rsid w:val="00C07953"/>
    <w:rsid w:val="00C101C2"/>
    <w:rsid w:val="00C10283"/>
    <w:rsid w:val="00C10D9F"/>
    <w:rsid w:val="00C10DA5"/>
    <w:rsid w:val="00C113EA"/>
    <w:rsid w:val="00C1151C"/>
    <w:rsid w:val="00C11AA3"/>
    <w:rsid w:val="00C1221B"/>
    <w:rsid w:val="00C122E2"/>
    <w:rsid w:val="00C12719"/>
    <w:rsid w:val="00C12B56"/>
    <w:rsid w:val="00C136B8"/>
    <w:rsid w:val="00C139B9"/>
    <w:rsid w:val="00C139F7"/>
    <w:rsid w:val="00C141E0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17E8A"/>
    <w:rsid w:val="00C2020F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787"/>
    <w:rsid w:val="00C22981"/>
    <w:rsid w:val="00C230D3"/>
    <w:rsid w:val="00C2333A"/>
    <w:rsid w:val="00C234F2"/>
    <w:rsid w:val="00C2370B"/>
    <w:rsid w:val="00C23A50"/>
    <w:rsid w:val="00C246A6"/>
    <w:rsid w:val="00C24E18"/>
    <w:rsid w:val="00C24E74"/>
    <w:rsid w:val="00C253B3"/>
    <w:rsid w:val="00C25761"/>
    <w:rsid w:val="00C25A7D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66"/>
    <w:rsid w:val="00C30A89"/>
    <w:rsid w:val="00C30E0C"/>
    <w:rsid w:val="00C31A43"/>
    <w:rsid w:val="00C31C10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3A"/>
    <w:rsid w:val="00C35944"/>
    <w:rsid w:val="00C36173"/>
    <w:rsid w:val="00C36484"/>
    <w:rsid w:val="00C366D1"/>
    <w:rsid w:val="00C36A6F"/>
    <w:rsid w:val="00C36F22"/>
    <w:rsid w:val="00C37248"/>
    <w:rsid w:val="00C37907"/>
    <w:rsid w:val="00C379E2"/>
    <w:rsid w:val="00C37AF3"/>
    <w:rsid w:val="00C37B3A"/>
    <w:rsid w:val="00C37D87"/>
    <w:rsid w:val="00C400BF"/>
    <w:rsid w:val="00C403A7"/>
    <w:rsid w:val="00C4089C"/>
    <w:rsid w:val="00C40A08"/>
    <w:rsid w:val="00C41FB6"/>
    <w:rsid w:val="00C43230"/>
    <w:rsid w:val="00C437DE"/>
    <w:rsid w:val="00C43C62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BE1"/>
    <w:rsid w:val="00C50C48"/>
    <w:rsid w:val="00C50E06"/>
    <w:rsid w:val="00C5133B"/>
    <w:rsid w:val="00C513F0"/>
    <w:rsid w:val="00C51919"/>
    <w:rsid w:val="00C51C35"/>
    <w:rsid w:val="00C51C46"/>
    <w:rsid w:val="00C52026"/>
    <w:rsid w:val="00C522D7"/>
    <w:rsid w:val="00C523DF"/>
    <w:rsid w:val="00C52BA8"/>
    <w:rsid w:val="00C52C7D"/>
    <w:rsid w:val="00C52E68"/>
    <w:rsid w:val="00C52F7C"/>
    <w:rsid w:val="00C532B9"/>
    <w:rsid w:val="00C535C1"/>
    <w:rsid w:val="00C53B72"/>
    <w:rsid w:val="00C5421D"/>
    <w:rsid w:val="00C54923"/>
    <w:rsid w:val="00C54EAA"/>
    <w:rsid w:val="00C55297"/>
    <w:rsid w:val="00C555E8"/>
    <w:rsid w:val="00C5572B"/>
    <w:rsid w:val="00C55C1B"/>
    <w:rsid w:val="00C56436"/>
    <w:rsid w:val="00C56971"/>
    <w:rsid w:val="00C56FCE"/>
    <w:rsid w:val="00C570F8"/>
    <w:rsid w:val="00C575CF"/>
    <w:rsid w:val="00C57723"/>
    <w:rsid w:val="00C57A4A"/>
    <w:rsid w:val="00C603BF"/>
    <w:rsid w:val="00C604B1"/>
    <w:rsid w:val="00C605CD"/>
    <w:rsid w:val="00C60F25"/>
    <w:rsid w:val="00C60F34"/>
    <w:rsid w:val="00C612E9"/>
    <w:rsid w:val="00C6171C"/>
    <w:rsid w:val="00C62955"/>
    <w:rsid w:val="00C6326D"/>
    <w:rsid w:val="00C639FE"/>
    <w:rsid w:val="00C63D79"/>
    <w:rsid w:val="00C641D6"/>
    <w:rsid w:val="00C64239"/>
    <w:rsid w:val="00C64381"/>
    <w:rsid w:val="00C64CB2"/>
    <w:rsid w:val="00C651B6"/>
    <w:rsid w:val="00C6564B"/>
    <w:rsid w:val="00C65E0C"/>
    <w:rsid w:val="00C66303"/>
    <w:rsid w:val="00C66C0D"/>
    <w:rsid w:val="00C67088"/>
    <w:rsid w:val="00C6725A"/>
    <w:rsid w:val="00C67434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4C8"/>
    <w:rsid w:val="00C756E0"/>
    <w:rsid w:val="00C75AC0"/>
    <w:rsid w:val="00C75B3F"/>
    <w:rsid w:val="00C75B95"/>
    <w:rsid w:val="00C75BAC"/>
    <w:rsid w:val="00C75C1E"/>
    <w:rsid w:val="00C75EA3"/>
    <w:rsid w:val="00C75EE6"/>
    <w:rsid w:val="00C76285"/>
    <w:rsid w:val="00C772DF"/>
    <w:rsid w:val="00C772FD"/>
    <w:rsid w:val="00C77650"/>
    <w:rsid w:val="00C7789E"/>
    <w:rsid w:val="00C80BCC"/>
    <w:rsid w:val="00C81543"/>
    <w:rsid w:val="00C8197C"/>
    <w:rsid w:val="00C81B4D"/>
    <w:rsid w:val="00C826D2"/>
    <w:rsid w:val="00C82879"/>
    <w:rsid w:val="00C82EBC"/>
    <w:rsid w:val="00C8314A"/>
    <w:rsid w:val="00C835F9"/>
    <w:rsid w:val="00C837BC"/>
    <w:rsid w:val="00C83C7B"/>
    <w:rsid w:val="00C840FB"/>
    <w:rsid w:val="00C851AF"/>
    <w:rsid w:val="00C85AD8"/>
    <w:rsid w:val="00C8659B"/>
    <w:rsid w:val="00C86667"/>
    <w:rsid w:val="00C872E1"/>
    <w:rsid w:val="00C87B47"/>
    <w:rsid w:val="00C90324"/>
    <w:rsid w:val="00C9071E"/>
    <w:rsid w:val="00C907D3"/>
    <w:rsid w:val="00C913B4"/>
    <w:rsid w:val="00C91B72"/>
    <w:rsid w:val="00C91C62"/>
    <w:rsid w:val="00C91FE7"/>
    <w:rsid w:val="00C921C3"/>
    <w:rsid w:val="00C927CB"/>
    <w:rsid w:val="00C92CFE"/>
    <w:rsid w:val="00C92E94"/>
    <w:rsid w:val="00C9309E"/>
    <w:rsid w:val="00C934A9"/>
    <w:rsid w:val="00C9429A"/>
    <w:rsid w:val="00C944E6"/>
    <w:rsid w:val="00C9479F"/>
    <w:rsid w:val="00C9486D"/>
    <w:rsid w:val="00C94C8B"/>
    <w:rsid w:val="00C94CD7"/>
    <w:rsid w:val="00C94E6D"/>
    <w:rsid w:val="00C950CB"/>
    <w:rsid w:val="00C953C7"/>
    <w:rsid w:val="00C95453"/>
    <w:rsid w:val="00C956EC"/>
    <w:rsid w:val="00C95728"/>
    <w:rsid w:val="00C959DE"/>
    <w:rsid w:val="00C96105"/>
    <w:rsid w:val="00C965DF"/>
    <w:rsid w:val="00C96639"/>
    <w:rsid w:val="00C96834"/>
    <w:rsid w:val="00C968B2"/>
    <w:rsid w:val="00C9755B"/>
    <w:rsid w:val="00C97C10"/>
    <w:rsid w:val="00C97EAD"/>
    <w:rsid w:val="00C97FF0"/>
    <w:rsid w:val="00CA016F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68A"/>
    <w:rsid w:val="00CA7C60"/>
    <w:rsid w:val="00CB0190"/>
    <w:rsid w:val="00CB0402"/>
    <w:rsid w:val="00CB09D6"/>
    <w:rsid w:val="00CB128E"/>
    <w:rsid w:val="00CB1545"/>
    <w:rsid w:val="00CB17E5"/>
    <w:rsid w:val="00CB191E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4E8"/>
    <w:rsid w:val="00CB3578"/>
    <w:rsid w:val="00CB3736"/>
    <w:rsid w:val="00CB392F"/>
    <w:rsid w:val="00CB3E19"/>
    <w:rsid w:val="00CB4123"/>
    <w:rsid w:val="00CB43B9"/>
    <w:rsid w:val="00CB503B"/>
    <w:rsid w:val="00CB5541"/>
    <w:rsid w:val="00CB58F2"/>
    <w:rsid w:val="00CB5E4C"/>
    <w:rsid w:val="00CB647F"/>
    <w:rsid w:val="00CB6A5C"/>
    <w:rsid w:val="00CB6AB5"/>
    <w:rsid w:val="00CB6CE4"/>
    <w:rsid w:val="00CB6E81"/>
    <w:rsid w:val="00CB7040"/>
    <w:rsid w:val="00CB70B5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CBE"/>
    <w:rsid w:val="00CC2F1F"/>
    <w:rsid w:val="00CC2FAA"/>
    <w:rsid w:val="00CC37F9"/>
    <w:rsid w:val="00CC3E03"/>
    <w:rsid w:val="00CC407B"/>
    <w:rsid w:val="00CC4D30"/>
    <w:rsid w:val="00CC5D4E"/>
    <w:rsid w:val="00CC600F"/>
    <w:rsid w:val="00CC67CF"/>
    <w:rsid w:val="00CC6DC2"/>
    <w:rsid w:val="00CC6FF2"/>
    <w:rsid w:val="00CC7A76"/>
    <w:rsid w:val="00CD0B67"/>
    <w:rsid w:val="00CD12B9"/>
    <w:rsid w:val="00CD17E8"/>
    <w:rsid w:val="00CD1B34"/>
    <w:rsid w:val="00CD21AE"/>
    <w:rsid w:val="00CD2555"/>
    <w:rsid w:val="00CD28F6"/>
    <w:rsid w:val="00CD2AF0"/>
    <w:rsid w:val="00CD2BA0"/>
    <w:rsid w:val="00CD4209"/>
    <w:rsid w:val="00CD4589"/>
    <w:rsid w:val="00CD48F1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6C47"/>
    <w:rsid w:val="00CD71B1"/>
    <w:rsid w:val="00CD7FD5"/>
    <w:rsid w:val="00CE0DA6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3821"/>
    <w:rsid w:val="00CE4346"/>
    <w:rsid w:val="00CE4561"/>
    <w:rsid w:val="00CE4688"/>
    <w:rsid w:val="00CE4936"/>
    <w:rsid w:val="00CE4A15"/>
    <w:rsid w:val="00CE4D19"/>
    <w:rsid w:val="00CE536E"/>
    <w:rsid w:val="00CE5A2C"/>
    <w:rsid w:val="00CE5DB9"/>
    <w:rsid w:val="00CE5E4F"/>
    <w:rsid w:val="00CE60D7"/>
    <w:rsid w:val="00CE6C19"/>
    <w:rsid w:val="00CE7D93"/>
    <w:rsid w:val="00CE7F9C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3531"/>
    <w:rsid w:val="00CF3836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2C5"/>
    <w:rsid w:val="00D0089B"/>
    <w:rsid w:val="00D01003"/>
    <w:rsid w:val="00D01027"/>
    <w:rsid w:val="00D0125F"/>
    <w:rsid w:val="00D01A37"/>
    <w:rsid w:val="00D01A82"/>
    <w:rsid w:val="00D026D9"/>
    <w:rsid w:val="00D031F7"/>
    <w:rsid w:val="00D03955"/>
    <w:rsid w:val="00D0419D"/>
    <w:rsid w:val="00D0446A"/>
    <w:rsid w:val="00D044EB"/>
    <w:rsid w:val="00D04B26"/>
    <w:rsid w:val="00D04ED4"/>
    <w:rsid w:val="00D05456"/>
    <w:rsid w:val="00D05FAC"/>
    <w:rsid w:val="00D06D57"/>
    <w:rsid w:val="00D070A4"/>
    <w:rsid w:val="00D07139"/>
    <w:rsid w:val="00D07A6F"/>
    <w:rsid w:val="00D11400"/>
    <w:rsid w:val="00D11A47"/>
    <w:rsid w:val="00D126EF"/>
    <w:rsid w:val="00D13533"/>
    <w:rsid w:val="00D135A6"/>
    <w:rsid w:val="00D14287"/>
    <w:rsid w:val="00D14639"/>
    <w:rsid w:val="00D147C0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0F5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3EC1"/>
    <w:rsid w:val="00D24194"/>
    <w:rsid w:val="00D24D4E"/>
    <w:rsid w:val="00D26052"/>
    <w:rsid w:val="00D2665E"/>
    <w:rsid w:val="00D268D9"/>
    <w:rsid w:val="00D26B26"/>
    <w:rsid w:val="00D26CB9"/>
    <w:rsid w:val="00D26ECE"/>
    <w:rsid w:val="00D27229"/>
    <w:rsid w:val="00D27260"/>
    <w:rsid w:val="00D27357"/>
    <w:rsid w:val="00D2738E"/>
    <w:rsid w:val="00D27394"/>
    <w:rsid w:val="00D275B3"/>
    <w:rsid w:val="00D27770"/>
    <w:rsid w:val="00D278E9"/>
    <w:rsid w:val="00D27C57"/>
    <w:rsid w:val="00D27CAD"/>
    <w:rsid w:val="00D27DB0"/>
    <w:rsid w:val="00D27E34"/>
    <w:rsid w:val="00D30A95"/>
    <w:rsid w:val="00D318AC"/>
    <w:rsid w:val="00D31BDE"/>
    <w:rsid w:val="00D31D9D"/>
    <w:rsid w:val="00D32066"/>
    <w:rsid w:val="00D320F7"/>
    <w:rsid w:val="00D32259"/>
    <w:rsid w:val="00D327E0"/>
    <w:rsid w:val="00D32C43"/>
    <w:rsid w:val="00D32CBA"/>
    <w:rsid w:val="00D33265"/>
    <w:rsid w:val="00D334BF"/>
    <w:rsid w:val="00D335CE"/>
    <w:rsid w:val="00D336BF"/>
    <w:rsid w:val="00D33AA4"/>
    <w:rsid w:val="00D3465E"/>
    <w:rsid w:val="00D34A6E"/>
    <w:rsid w:val="00D34B65"/>
    <w:rsid w:val="00D35076"/>
    <w:rsid w:val="00D35329"/>
    <w:rsid w:val="00D353DB"/>
    <w:rsid w:val="00D35648"/>
    <w:rsid w:val="00D359BF"/>
    <w:rsid w:val="00D35BC3"/>
    <w:rsid w:val="00D3632E"/>
    <w:rsid w:val="00D36AEF"/>
    <w:rsid w:val="00D3713A"/>
    <w:rsid w:val="00D37341"/>
    <w:rsid w:val="00D376CE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16D"/>
    <w:rsid w:val="00D41432"/>
    <w:rsid w:val="00D4143D"/>
    <w:rsid w:val="00D416E2"/>
    <w:rsid w:val="00D41B5A"/>
    <w:rsid w:val="00D42C22"/>
    <w:rsid w:val="00D4306C"/>
    <w:rsid w:val="00D43351"/>
    <w:rsid w:val="00D4336A"/>
    <w:rsid w:val="00D435F9"/>
    <w:rsid w:val="00D43637"/>
    <w:rsid w:val="00D437A8"/>
    <w:rsid w:val="00D43D66"/>
    <w:rsid w:val="00D44282"/>
    <w:rsid w:val="00D4436D"/>
    <w:rsid w:val="00D44F52"/>
    <w:rsid w:val="00D4507F"/>
    <w:rsid w:val="00D4589D"/>
    <w:rsid w:val="00D46004"/>
    <w:rsid w:val="00D46038"/>
    <w:rsid w:val="00D46169"/>
    <w:rsid w:val="00D4677A"/>
    <w:rsid w:val="00D46935"/>
    <w:rsid w:val="00D46945"/>
    <w:rsid w:val="00D46AD9"/>
    <w:rsid w:val="00D47117"/>
    <w:rsid w:val="00D4753F"/>
    <w:rsid w:val="00D47877"/>
    <w:rsid w:val="00D478E2"/>
    <w:rsid w:val="00D47A5A"/>
    <w:rsid w:val="00D47D19"/>
    <w:rsid w:val="00D52202"/>
    <w:rsid w:val="00D526E3"/>
    <w:rsid w:val="00D5289C"/>
    <w:rsid w:val="00D53455"/>
    <w:rsid w:val="00D53A85"/>
    <w:rsid w:val="00D53AEE"/>
    <w:rsid w:val="00D542E1"/>
    <w:rsid w:val="00D54930"/>
    <w:rsid w:val="00D54B22"/>
    <w:rsid w:val="00D55095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129"/>
    <w:rsid w:val="00D61300"/>
    <w:rsid w:val="00D6155E"/>
    <w:rsid w:val="00D615F7"/>
    <w:rsid w:val="00D618B7"/>
    <w:rsid w:val="00D620EF"/>
    <w:rsid w:val="00D63D32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BA8"/>
    <w:rsid w:val="00D70D9F"/>
    <w:rsid w:val="00D70E43"/>
    <w:rsid w:val="00D71209"/>
    <w:rsid w:val="00D7146B"/>
    <w:rsid w:val="00D721F8"/>
    <w:rsid w:val="00D72280"/>
    <w:rsid w:val="00D722AF"/>
    <w:rsid w:val="00D72F41"/>
    <w:rsid w:val="00D734EF"/>
    <w:rsid w:val="00D73672"/>
    <w:rsid w:val="00D73710"/>
    <w:rsid w:val="00D73806"/>
    <w:rsid w:val="00D73D95"/>
    <w:rsid w:val="00D73EA9"/>
    <w:rsid w:val="00D747D6"/>
    <w:rsid w:val="00D751BF"/>
    <w:rsid w:val="00D753D2"/>
    <w:rsid w:val="00D75E3E"/>
    <w:rsid w:val="00D75FA1"/>
    <w:rsid w:val="00D76197"/>
    <w:rsid w:val="00D76AEE"/>
    <w:rsid w:val="00D771F3"/>
    <w:rsid w:val="00D7761A"/>
    <w:rsid w:val="00D77FFB"/>
    <w:rsid w:val="00D80907"/>
    <w:rsid w:val="00D809AC"/>
    <w:rsid w:val="00D80DF5"/>
    <w:rsid w:val="00D818C7"/>
    <w:rsid w:val="00D82D05"/>
    <w:rsid w:val="00D830FA"/>
    <w:rsid w:val="00D8369B"/>
    <w:rsid w:val="00D83888"/>
    <w:rsid w:val="00D839BA"/>
    <w:rsid w:val="00D83AB0"/>
    <w:rsid w:val="00D83B60"/>
    <w:rsid w:val="00D8451A"/>
    <w:rsid w:val="00D84581"/>
    <w:rsid w:val="00D849C0"/>
    <w:rsid w:val="00D84A10"/>
    <w:rsid w:val="00D84C8B"/>
    <w:rsid w:val="00D85174"/>
    <w:rsid w:val="00D8569E"/>
    <w:rsid w:val="00D8584D"/>
    <w:rsid w:val="00D85907"/>
    <w:rsid w:val="00D85C9A"/>
    <w:rsid w:val="00D85F17"/>
    <w:rsid w:val="00D861BE"/>
    <w:rsid w:val="00D86499"/>
    <w:rsid w:val="00D86607"/>
    <w:rsid w:val="00D868DB"/>
    <w:rsid w:val="00D8728A"/>
    <w:rsid w:val="00D8791B"/>
    <w:rsid w:val="00D8794E"/>
    <w:rsid w:val="00D91C44"/>
    <w:rsid w:val="00D91F74"/>
    <w:rsid w:val="00D92174"/>
    <w:rsid w:val="00D92207"/>
    <w:rsid w:val="00D923F5"/>
    <w:rsid w:val="00D924D3"/>
    <w:rsid w:val="00D92676"/>
    <w:rsid w:val="00D932F6"/>
    <w:rsid w:val="00D93932"/>
    <w:rsid w:val="00D93D0D"/>
    <w:rsid w:val="00D941FB"/>
    <w:rsid w:val="00D94505"/>
    <w:rsid w:val="00D9458E"/>
    <w:rsid w:val="00D945FF"/>
    <w:rsid w:val="00D94A57"/>
    <w:rsid w:val="00D94AE3"/>
    <w:rsid w:val="00D957F6"/>
    <w:rsid w:val="00D95CB7"/>
    <w:rsid w:val="00D95D18"/>
    <w:rsid w:val="00D95D19"/>
    <w:rsid w:val="00D95E5F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BE4"/>
    <w:rsid w:val="00DA5DDD"/>
    <w:rsid w:val="00DA66A2"/>
    <w:rsid w:val="00DA6C0E"/>
    <w:rsid w:val="00DA7274"/>
    <w:rsid w:val="00DA7661"/>
    <w:rsid w:val="00DA7E64"/>
    <w:rsid w:val="00DB04E2"/>
    <w:rsid w:val="00DB06CC"/>
    <w:rsid w:val="00DB09F4"/>
    <w:rsid w:val="00DB0AD1"/>
    <w:rsid w:val="00DB106A"/>
    <w:rsid w:val="00DB1085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58BF"/>
    <w:rsid w:val="00DB591C"/>
    <w:rsid w:val="00DB631C"/>
    <w:rsid w:val="00DB7C56"/>
    <w:rsid w:val="00DB7D92"/>
    <w:rsid w:val="00DC00B1"/>
    <w:rsid w:val="00DC00EB"/>
    <w:rsid w:val="00DC0334"/>
    <w:rsid w:val="00DC033D"/>
    <w:rsid w:val="00DC07F2"/>
    <w:rsid w:val="00DC0B2D"/>
    <w:rsid w:val="00DC0F24"/>
    <w:rsid w:val="00DC1406"/>
    <w:rsid w:val="00DC143C"/>
    <w:rsid w:val="00DC14FD"/>
    <w:rsid w:val="00DC18C8"/>
    <w:rsid w:val="00DC1B53"/>
    <w:rsid w:val="00DC3510"/>
    <w:rsid w:val="00DC35EC"/>
    <w:rsid w:val="00DC3C41"/>
    <w:rsid w:val="00DC45FB"/>
    <w:rsid w:val="00DC4D94"/>
    <w:rsid w:val="00DC4D9C"/>
    <w:rsid w:val="00DC4E37"/>
    <w:rsid w:val="00DC5420"/>
    <w:rsid w:val="00DC54C4"/>
    <w:rsid w:val="00DC5951"/>
    <w:rsid w:val="00DC5E46"/>
    <w:rsid w:val="00DC68F5"/>
    <w:rsid w:val="00DC6B89"/>
    <w:rsid w:val="00DC736A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99C"/>
    <w:rsid w:val="00DD2ABB"/>
    <w:rsid w:val="00DD2C87"/>
    <w:rsid w:val="00DD3F92"/>
    <w:rsid w:val="00DD4170"/>
    <w:rsid w:val="00DD43EC"/>
    <w:rsid w:val="00DD4FDD"/>
    <w:rsid w:val="00DD5124"/>
    <w:rsid w:val="00DD5F54"/>
    <w:rsid w:val="00DD6CC7"/>
    <w:rsid w:val="00DD7402"/>
    <w:rsid w:val="00DD75A9"/>
    <w:rsid w:val="00DD7670"/>
    <w:rsid w:val="00DD7CBA"/>
    <w:rsid w:val="00DD7D31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2F4"/>
    <w:rsid w:val="00DE64F7"/>
    <w:rsid w:val="00DE6709"/>
    <w:rsid w:val="00DE6B8F"/>
    <w:rsid w:val="00DE6DF7"/>
    <w:rsid w:val="00DE6E8E"/>
    <w:rsid w:val="00DE711B"/>
    <w:rsid w:val="00DE76D5"/>
    <w:rsid w:val="00DE7D4A"/>
    <w:rsid w:val="00DE7DC2"/>
    <w:rsid w:val="00DF02E4"/>
    <w:rsid w:val="00DF08B8"/>
    <w:rsid w:val="00DF0BD6"/>
    <w:rsid w:val="00DF1079"/>
    <w:rsid w:val="00DF1818"/>
    <w:rsid w:val="00DF1FAD"/>
    <w:rsid w:val="00DF2332"/>
    <w:rsid w:val="00DF2828"/>
    <w:rsid w:val="00DF31DF"/>
    <w:rsid w:val="00DF32EE"/>
    <w:rsid w:val="00DF3913"/>
    <w:rsid w:val="00DF3C43"/>
    <w:rsid w:val="00DF3CF7"/>
    <w:rsid w:val="00DF3F1E"/>
    <w:rsid w:val="00DF3FE1"/>
    <w:rsid w:val="00DF4960"/>
    <w:rsid w:val="00DF4ED9"/>
    <w:rsid w:val="00DF52C6"/>
    <w:rsid w:val="00DF56B5"/>
    <w:rsid w:val="00DF584F"/>
    <w:rsid w:val="00DF5EF6"/>
    <w:rsid w:val="00DF6064"/>
    <w:rsid w:val="00DF65BF"/>
    <w:rsid w:val="00DF69EA"/>
    <w:rsid w:val="00DF6E89"/>
    <w:rsid w:val="00DF73F5"/>
    <w:rsid w:val="00DF777A"/>
    <w:rsid w:val="00DF7A38"/>
    <w:rsid w:val="00DF7B99"/>
    <w:rsid w:val="00DF7BBB"/>
    <w:rsid w:val="00DF7CE6"/>
    <w:rsid w:val="00E0002C"/>
    <w:rsid w:val="00E005AB"/>
    <w:rsid w:val="00E00F13"/>
    <w:rsid w:val="00E01391"/>
    <w:rsid w:val="00E019BC"/>
    <w:rsid w:val="00E01DF1"/>
    <w:rsid w:val="00E02780"/>
    <w:rsid w:val="00E02B72"/>
    <w:rsid w:val="00E0333B"/>
    <w:rsid w:val="00E033C1"/>
    <w:rsid w:val="00E035EB"/>
    <w:rsid w:val="00E03965"/>
    <w:rsid w:val="00E03992"/>
    <w:rsid w:val="00E03DF6"/>
    <w:rsid w:val="00E03E32"/>
    <w:rsid w:val="00E03EE4"/>
    <w:rsid w:val="00E043BC"/>
    <w:rsid w:val="00E04FBC"/>
    <w:rsid w:val="00E05766"/>
    <w:rsid w:val="00E05824"/>
    <w:rsid w:val="00E0588A"/>
    <w:rsid w:val="00E05D57"/>
    <w:rsid w:val="00E05DA0"/>
    <w:rsid w:val="00E0628F"/>
    <w:rsid w:val="00E06447"/>
    <w:rsid w:val="00E06E6E"/>
    <w:rsid w:val="00E07678"/>
    <w:rsid w:val="00E07E70"/>
    <w:rsid w:val="00E07E9D"/>
    <w:rsid w:val="00E100D4"/>
    <w:rsid w:val="00E103AA"/>
    <w:rsid w:val="00E10507"/>
    <w:rsid w:val="00E1088A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453"/>
    <w:rsid w:val="00E12677"/>
    <w:rsid w:val="00E12E36"/>
    <w:rsid w:val="00E131B5"/>
    <w:rsid w:val="00E1365F"/>
    <w:rsid w:val="00E137CB"/>
    <w:rsid w:val="00E13E20"/>
    <w:rsid w:val="00E14166"/>
    <w:rsid w:val="00E14481"/>
    <w:rsid w:val="00E165DE"/>
    <w:rsid w:val="00E172BC"/>
    <w:rsid w:val="00E17784"/>
    <w:rsid w:val="00E2014B"/>
    <w:rsid w:val="00E20943"/>
    <w:rsid w:val="00E21031"/>
    <w:rsid w:val="00E2187F"/>
    <w:rsid w:val="00E21C4E"/>
    <w:rsid w:val="00E22039"/>
    <w:rsid w:val="00E22459"/>
    <w:rsid w:val="00E23694"/>
    <w:rsid w:val="00E237B4"/>
    <w:rsid w:val="00E23A7D"/>
    <w:rsid w:val="00E24036"/>
    <w:rsid w:val="00E24130"/>
    <w:rsid w:val="00E242B7"/>
    <w:rsid w:val="00E24673"/>
    <w:rsid w:val="00E24AA4"/>
    <w:rsid w:val="00E24C3B"/>
    <w:rsid w:val="00E24C90"/>
    <w:rsid w:val="00E24FF1"/>
    <w:rsid w:val="00E25273"/>
    <w:rsid w:val="00E25E4A"/>
    <w:rsid w:val="00E260BE"/>
    <w:rsid w:val="00E26312"/>
    <w:rsid w:val="00E2632C"/>
    <w:rsid w:val="00E2646F"/>
    <w:rsid w:val="00E267D6"/>
    <w:rsid w:val="00E273A9"/>
    <w:rsid w:val="00E27D23"/>
    <w:rsid w:val="00E30918"/>
    <w:rsid w:val="00E30C35"/>
    <w:rsid w:val="00E30CD9"/>
    <w:rsid w:val="00E30FFD"/>
    <w:rsid w:val="00E3112D"/>
    <w:rsid w:val="00E31480"/>
    <w:rsid w:val="00E31601"/>
    <w:rsid w:val="00E31647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E5F"/>
    <w:rsid w:val="00E34FCE"/>
    <w:rsid w:val="00E3505C"/>
    <w:rsid w:val="00E35E1F"/>
    <w:rsid w:val="00E35E6F"/>
    <w:rsid w:val="00E35EFC"/>
    <w:rsid w:val="00E36101"/>
    <w:rsid w:val="00E361EA"/>
    <w:rsid w:val="00E3631A"/>
    <w:rsid w:val="00E36B1D"/>
    <w:rsid w:val="00E3701A"/>
    <w:rsid w:val="00E373DD"/>
    <w:rsid w:val="00E37968"/>
    <w:rsid w:val="00E37D01"/>
    <w:rsid w:val="00E37F39"/>
    <w:rsid w:val="00E405D7"/>
    <w:rsid w:val="00E407A2"/>
    <w:rsid w:val="00E408CF"/>
    <w:rsid w:val="00E411E0"/>
    <w:rsid w:val="00E41825"/>
    <w:rsid w:val="00E41B9B"/>
    <w:rsid w:val="00E41EE6"/>
    <w:rsid w:val="00E42087"/>
    <w:rsid w:val="00E42268"/>
    <w:rsid w:val="00E43BF0"/>
    <w:rsid w:val="00E43DB3"/>
    <w:rsid w:val="00E43F2A"/>
    <w:rsid w:val="00E4425D"/>
    <w:rsid w:val="00E44320"/>
    <w:rsid w:val="00E44E13"/>
    <w:rsid w:val="00E4583A"/>
    <w:rsid w:val="00E4611A"/>
    <w:rsid w:val="00E463E7"/>
    <w:rsid w:val="00E46682"/>
    <w:rsid w:val="00E466BC"/>
    <w:rsid w:val="00E46E92"/>
    <w:rsid w:val="00E474F9"/>
    <w:rsid w:val="00E478EB"/>
    <w:rsid w:val="00E47B2D"/>
    <w:rsid w:val="00E47E36"/>
    <w:rsid w:val="00E500AB"/>
    <w:rsid w:val="00E50511"/>
    <w:rsid w:val="00E50725"/>
    <w:rsid w:val="00E5084A"/>
    <w:rsid w:val="00E50A2C"/>
    <w:rsid w:val="00E50B3D"/>
    <w:rsid w:val="00E50EDE"/>
    <w:rsid w:val="00E5173D"/>
    <w:rsid w:val="00E51E9C"/>
    <w:rsid w:val="00E53098"/>
    <w:rsid w:val="00E53295"/>
    <w:rsid w:val="00E54103"/>
    <w:rsid w:val="00E54289"/>
    <w:rsid w:val="00E5506A"/>
    <w:rsid w:val="00E552B2"/>
    <w:rsid w:val="00E55354"/>
    <w:rsid w:val="00E5566A"/>
    <w:rsid w:val="00E55EC6"/>
    <w:rsid w:val="00E561D9"/>
    <w:rsid w:val="00E569E5"/>
    <w:rsid w:val="00E56A9E"/>
    <w:rsid w:val="00E56BE9"/>
    <w:rsid w:val="00E56D48"/>
    <w:rsid w:val="00E574A4"/>
    <w:rsid w:val="00E60050"/>
    <w:rsid w:val="00E60387"/>
    <w:rsid w:val="00E60463"/>
    <w:rsid w:val="00E60BF1"/>
    <w:rsid w:val="00E60DE4"/>
    <w:rsid w:val="00E61A7D"/>
    <w:rsid w:val="00E61B4F"/>
    <w:rsid w:val="00E61FB8"/>
    <w:rsid w:val="00E623A4"/>
    <w:rsid w:val="00E62E86"/>
    <w:rsid w:val="00E63140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5E7"/>
    <w:rsid w:val="00E66879"/>
    <w:rsid w:val="00E669A0"/>
    <w:rsid w:val="00E66F55"/>
    <w:rsid w:val="00E66FBB"/>
    <w:rsid w:val="00E67B26"/>
    <w:rsid w:val="00E67DE0"/>
    <w:rsid w:val="00E70605"/>
    <w:rsid w:val="00E706A8"/>
    <w:rsid w:val="00E7076E"/>
    <w:rsid w:val="00E70801"/>
    <w:rsid w:val="00E7087E"/>
    <w:rsid w:val="00E70B2A"/>
    <w:rsid w:val="00E711F4"/>
    <w:rsid w:val="00E71C00"/>
    <w:rsid w:val="00E71E97"/>
    <w:rsid w:val="00E71F3D"/>
    <w:rsid w:val="00E720C2"/>
    <w:rsid w:val="00E725EC"/>
    <w:rsid w:val="00E72936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BC6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559"/>
    <w:rsid w:val="00E77C58"/>
    <w:rsid w:val="00E77EBA"/>
    <w:rsid w:val="00E77FF2"/>
    <w:rsid w:val="00E800B2"/>
    <w:rsid w:val="00E805D3"/>
    <w:rsid w:val="00E809C5"/>
    <w:rsid w:val="00E80A25"/>
    <w:rsid w:val="00E80D3D"/>
    <w:rsid w:val="00E812B2"/>
    <w:rsid w:val="00E815D6"/>
    <w:rsid w:val="00E817F0"/>
    <w:rsid w:val="00E81B42"/>
    <w:rsid w:val="00E81FB7"/>
    <w:rsid w:val="00E82336"/>
    <w:rsid w:val="00E82542"/>
    <w:rsid w:val="00E82BE4"/>
    <w:rsid w:val="00E83010"/>
    <w:rsid w:val="00E83E2F"/>
    <w:rsid w:val="00E83E3A"/>
    <w:rsid w:val="00E85A78"/>
    <w:rsid w:val="00E85C04"/>
    <w:rsid w:val="00E86098"/>
    <w:rsid w:val="00E866CA"/>
    <w:rsid w:val="00E86FC3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015"/>
    <w:rsid w:val="00E93236"/>
    <w:rsid w:val="00E933A3"/>
    <w:rsid w:val="00E93637"/>
    <w:rsid w:val="00E93676"/>
    <w:rsid w:val="00E93861"/>
    <w:rsid w:val="00E942A2"/>
    <w:rsid w:val="00E949F9"/>
    <w:rsid w:val="00E956CA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34A"/>
    <w:rsid w:val="00EA08E4"/>
    <w:rsid w:val="00EA13E9"/>
    <w:rsid w:val="00EA14D4"/>
    <w:rsid w:val="00EA1736"/>
    <w:rsid w:val="00EA1856"/>
    <w:rsid w:val="00EA2201"/>
    <w:rsid w:val="00EA2F48"/>
    <w:rsid w:val="00EA33A6"/>
    <w:rsid w:val="00EA34C3"/>
    <w:rsid w:val="00EA3D93"/>
    <w:rsid w:val="00EA4403"/>
    <w:rsid w:val="00EA4471"/>
    <w:rsid w:val="00EA4F54"/>
    <w:rsid w:val="00EA525C"/>
    <w:rsid w:val="00EA53AF"/>
    <w:rsid w:val="00EA5464"/>
    <w:rsid w:val="00EA54DD"/>
    <w:rsid w:val="00EA5A96"/>
    <w:rsid w:val="00EA634D"/>
    <w:rsid w:val="00EA6681"/>
    <w:rsid w:val="00EA68E9"/>
    <w:rsid w:val="00EA74C9"/>
    <w:rsid w:val="00EA7CD7"/>
    <w:rsid w:val="00EA7CDA"/>
    <w:rsid w:val="00EB0370"/>
    <w:rsid w:val="00EB0578"/>
    <w:rsid w:val="00EB1A5A"/>
    <w:rsid w:val="00EB2126"/>
    <w:rsid w:val="00EB2178"/>
    <w:rsid w:val="00EB2322"/>
    <w:rsid w:val="00EB2680"/>
    <w:rsid w:val="00EB2B3F"/>
    <w:rsid w:val="00EB2C97"/>
    <w:rsid w:val="00EB3398"/>
    <w:rsid w:val="00EB33C9"/>
    <w:rsid w:val="00EB4314"/>
    <w:rsid w:val="00EB4CAF"/>
    <w:rsid w:val="00EB4F68"/>
    <w:rsid w:val="00EB55CA"/>
    <w:rsid w:val="00EB568C"/>
    <w:rsid w:val="00EB57C0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1955"/>
    <w:rsid w:val="00EC2E57"/>
    <w:rsid w:val="00EC3416"/>
    <w:rsid w:val="00EC3572"/>
    <w:rsid w:val="00EC36DF"/>
    <w:rsid w:val="00EC3BFA"/>
    <w:rsid w:val="00EC3E14"/>
    <w:rsid w:val="00EC4088"/>
    <w:rsid w:val="00EC4CED"/>
    <w:rsid w:val="00EC4E47"/>
    <w:rsid w:val="00EC5C20"/>
    <w:rsid w:val="00EC5CC2"/>
    <w:rsid w:val="00EC6010"/>
    <w:rsid w:val="00EC6C4D"/>
    <w:rsid w:val="00EC6C4E"/>
    <w:rsid w:val="00EC6E01"/>
    <w:rsid w:val="00EC711F"/>
    <w:rsid w:val="00EC7121"/>
    <w:rsid w:val="00EC71A1"/>
    <w:rsid w:val="00EC71D2"/>
    <w:rsid w:val="00EC7923"/>
    <w:rsid w:val="00EC7A5B"/>
    <w:rsid w:val="00EC7D0C"/>
    <w:rsid w:val="00ED00D2"/>
    <w:rsid w:val="00ED0F68"/>
    <w:rsid w:val="00ED0F7A"/>
    <w:rsid w:val="00ED0FF6"/>
    <w:rsid w:val="00ED120B"/>
    <w:rsid w:val="00ED124E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4498"/>
    <w:rsid w:val="00ED4A78"/>
    <w:rsid w:val="00ED5951"/>
    <w:rsid w:val="00ED714A"/>
    <w:rsid w:val="00ED735B"/>
    <w:rsid w:val="00ED743D"/>
    <w:rsid w:val="00ED75B7"/>
    <w:rsid w:val="00ED7835"/>
    <w:rsid w:val="00ED7BB4"/>
    <w:rsid w:val="00ED7C28"/>
    <w:rsid w:val="00EE0C7D"/>
    <w:rsid w:val="00EE0D48"/>
    <w:rsid w:val="00EE1603"/>
    <w:rsid w:val="00EE1710"/>
    <w:rsid w:val="00EE1744"/>
    <w:rsid w:val="00EE1D11"/>
    <w:rsid w:val="00EE1DB7"/>
    <w:rsid w:val="00EE1E79"/>
    <w:rsid w:val="00EE202C"/>
    <w:rsid w:val="00EE2F1D"/>
    <w:rsid w:val="00EE36B1"/>
    <w:rsid w:val="00EE3FCE"/>
    <w:rsid w:val="00EE43D6"/>
    <w:rsid w:val="00EE4C48"/>
    <w:rsid w:val="00EE4D79"/>
    <w:rsid w:val="00EE524B"/>
    <w:rsid w:val="00EE52C6"/>
    <w:rsid w:val="00EE5473"/>
    <w:rsid w:val="00EE5868"/>
    <w:rsid w:val="00EE5EE6"/>
    <w:rsid w:val="00EE6318"/>
    <w:rsid w:val="00EE6931"/>
    <w:rsid w:val="00EE6FC1"/>
    <w:rsid w:val="00EE76FE"/>
    <w:rsid w:val="00EE7D50"/>
    <w:rsid w:val="00EF1737"/>
    <w:rsid w:val="00EF25AB"/>
    <w:rsid w:val="00EF2961"/>
    <w:rsid w:val="00EF34DE"/>
    <w:rsid w:val="00EF360B"/>
    <w:rsid w:val="00EF3AA0"/>
    <w:rsid w:val="00EF3F6D"/>
    <w:rsid w:val="00EF42DD"/>
    <w:rsid w:val="00EF42EC"/>
    <w:rsid w:val="00EF47F2"/>
    <w:rsid w:val="00EF4ADB"/>
    <w:rsid w:val="00EF4B3C"/>
    <w:rsid w:val="00EF4EEA"/>
    <w:rsid w:val="00EF5112"/>
    <w:rsid w:val="00EF523C"/>
    <w:rsid w:val="00EF563A"/>
    <w:rsid w:val="00EF60BB"/>
    <w:rsid w:val="00EF621F"/>
    <w:rsid w:val="00EF6428"/>
    <w:rsid w:val="00EF662E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662"/>
    <w:rsid w:val="00F02CE9"/>
    <w:rsid w:val="00F02F00"/>
    <w:rsid w:val="00F03365"/>
    <w:rsid w:val="00F03E20"/>
    <w:rsid w:val="00F03E5A"/>
    <w:rsid w:val="00F04633"/>
    <w:rsid w:val="00F049B3"/>
    <w:rsid w:val="00F05F4E"/>
    <w:rsid w:val="00F0657B"/>
    <w:rsid w:val="00F069C9"/>
    <w:rsid w:val="00F0704C"/>
    <w:rsid w:val="00F07125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08C"/>
    <w:rsid w:val="00F1369D"/>
    <w:rsid w:val="00F13AC3"/>
    <w:rsid w:val="00F145B0"/>
    <w:rsid w:val="00F15060"/>
    <w:rsid w:val="00F15682"/>
    <w:rsid w:val="00F158B5"/>
    <w:rsid w:val="00F1607A"/>
    <w:rsid w:val="00F16348"/>
    <w:rsid w:val="00F16841"/>
    <w:rsid w:val="00F16C5C"/>
    <w:rsid w:val="00F16E59"/>
    <w:rsid w:val="00F175BE"/>
    <w:rsid w:val="00F1762B"/>
    <w:rsid w:val="00F1772A"/>
    <w:rsid w:val="00F20DAA"/>
    <w:rsid w:val="00F20DCE"/>
    <w:rsid w:val="00F21766"/>
    <w:rsid w:val="00F21905"/>
    <w:rsid w:val="00F22708"/>
    <w:rsid w:val="00F228E0"/>
    <w:rsid w:val="00F228EE"/>
    <w:rsid w:val="00F22BAE"/>
    <w:rsid w:val="00F2354C"/>
    <w:rsid w:val="00F23559"/>
    <w:rsid w:val="00F23846"/>
    <w:rsid w:val="00F23AA5"/>
    <w:rsid w:val="00F2409F"/>
    <w:rsid w:val="00F2442A"/>
    <w:rsid w:val="00F244AC"/>
    <w:rsid w:val="00F249EE"/>
    <w:rsid w:val="00F24A20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27E37"/>
    <w:rsid w:val="00F30025"/>
    <w:rsid w:val="00F303B6"/>
    <w:rsid w:val="00F306B1"/>
    <w:rsid w:val="00F30BA9"/>
    <w:rsid w:val="00F31374"/>
    <w:rsid w:val="00F316FC"/>
    <w:rsid w:val="00F31870"/>
    <w:rsid w:val="00F322FA"/>
    <w:rsid w:val="00F32702"/>
    <w:rsid w:val="00F327A8"/>
    <w:rsid w:val="00F3298C"/>
    <w:rsid w:val="00F32E4D"/>
    <w:rsid w:val="00F338FB"/>
    <w:rsid w:val="00F339D3"/>
    <w:rsid w:val="00F33A9E"/>
    <w:rsid w:val="00F33DF1"/>
    <w:rsid w:val="00F34422"/>
    <w:rsid w:val="00F34CE6"/>
    <w:rsid w:val="00F350E2"/>
    <w:rsid w:val="00F361DF"/>
    <w:rsid w:val="00F36864"/>
    <w:rsid w:val="00F3695B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325"/>
    <w:rsid w:val="00F447BD"/>
    <w:rsid w:val="00F44937"/>
    <w:rsid w:val="00F44A2E"/>
    <w:rsid w:val="00F44C52"/>
    <w:rsid w:val="00F4587C"/>
    <w:rsid w:val="00F4644C"/>
    <w:rsid w:val="00F466FA"/>
    <w:rsid w:val="00F46916"/>
    <w:rsid w:val="00F4718E"/>
    <w:rsid w:val="00F474D0"/>
    <w:rsid w:val="00F47693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C73"/>
    <w:rsid w:val="00F55D5E"/>
    <w:rsid w:val="00F55EA3"/>
    <w:rsid w:val="00F56029"/>
    <w:rsid w:val="00F56C17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CBC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67303"/>
    <w:rsid w:val="00F677F2"/>
    <w:rsid w:val="00F67D01"/>
    <w:rsid w:val="00F700DF"/>
    <w:rsid w:val="00F70172"/>
    <w:rsid w:val="00F70206"/>
    <w:rsid w:val="00F70284"/>
    <w:rsid w:val="00F703EE"/>
    <w:rsid w:val="00F70537"/>
    <w:rsid w:val="00F7056C"/>
    <w:rsid w:val="00F70904"/>
    <w:rsid w:val="00F70C56"/>
    <w:rsid w:val="00F70D05"/>
    <w:rsid w:val="00F70E1A"/>
    <w:rsid w:val="00F70E2D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4EF"/>
    <w:rsid w:val="00F76584"/>
    <w:rsid w:val="00F769F9"/>
    <w:rsid w:val="00F76D99"/>
    <w:rsid w:val="00F77883"/>
    <w:rsid w:val="00F80DFD"/>
    <w:rsid w:val="00F819B1"/>
    <w:rsid w:val="00F81E25"/>
    <w:rsid w:val="00F82163"/>
    <w:rsid w:val="00F82FCD"/>
    <w:rsid w:val="00F836D5"/>
    <w:rsid w:val="00F83BB2"/>
    <w:rsid w:val="00F842E3"/>
    <w:rsid w:val="00F849DB"/>
    <w:rsid w:val="00F84CB9"/>
    <w:rsid w:val="00F84D42"/>
    <w:rsid w:val="00F85055"/>
    <w:rsid w:val="00F851C7"/>
    <w:rsid w:val="00F8539B"/>
    <w:rsid w:val="00F85C4C"/>
    <w:rsid w:val="00F8600D"/>
    <w:rsid w:val="00F86281"/>
    <w:rsid w:val="00F8658E"/>
    <w:rsid w:val="00F86B4B"/>
    <w:rsid w:val="00F8714E"/>
    <w:rsid w:val="00F878DD"/>
    <w:rsid w:val="00F87DE1"/>
    <w:rsid w:val="00F87FF6"/>
    <w:rsid w:val="00F902E6"/>
    <w:rsid w:val="00F903AA"/>
    <w:rsid w:val="00F907C6"/>
    <w:rsid w:val="00F90B01"/>
    <w:rsid w:val="00F911A7"/>
    <w:rsid w:val="00F91257"/>
    <w:rsid w:val="00F913F1"/>
    <w:rsid w:val="00F914D9"/>
    <w:rsid w:val="00F91BA5"/>
    <w:rsid w:val="00F91D64"/>
    <w:rsid w:val="00F921F6"/>
    <w:rsid w:val="00F926D0"/>
    <w:rsid w:val="00F9289A"/>
    <w:rsid w:val="00F929B2"/>
    <w:rsid w:val="00F92A09"/>
    <w:rsid w:val="00F92A4D"/>
    <w:rsid w:val="00F932D4"/>
    <w:rsid w:val="00F93591"/>
    <w:rsid w:val="00F93CB3"/>
    <w:rsid w:val="00F9402D"/>
    <w:rsid w:val="00F94C1E"/>
    <w:rsid w:val="00F94DF2"/>
    <w:rsid w:val="00F95B40"/>
    <w:rsid w:val="00F9607B"/>
    <w:rsid w:val="00F96131"/>
    <w:rsid w:val="00F96412"/>
    <w:rsid w:val="00F96479"/>
    <w:rsid w:val="00F967CB"/>
    <w:rsid w:val="00F9682B"/>
    <w:rsid w:val="00F9688F"/>
    <w:rsid w:val="00F96AE2"/>
    <w:rsid w:val="00F96F93"/>
    <w:rsid w:val="00F9704A"/>
    <w:rsid w:val="00F97113"/>
    <w:rsid w:val="00F97219"/>
    <w:rsid w:val="00F977F2"/>
    <w:rsid w:val="00F978D1"/>
    <w:rsid w:val="00FA0A7B"/>
    <w:rsid w:val="00FA0CD4"/>
    <w:rsid w:val="00FA0D63"/>
    <w:rsid w:val="00FA0E2E"/>
    <w:rsid w:val="00FA128B"/>
    <w:rsid w:val="00FA1428"/>
    <w:rsid w:val="00FA14BB"/>
    <w:rsid w:val="00FA1943"/>
    <w:rsid w:val="00FA1B9B"/>
    <w:rsid w:val="00FA2103"/>
    <w:rsid w:val="00FA2120"/>
    <w:rsid w:val="00FA276B"/>
    <w:rsid w:val="00FA308D"/>
    <w:rsid w:val="00FA347D"/>
    <w:rsid w:val="00FA45D5"/>
    <w:rsid w:val="00FA4C8D"/>
    <w:rsid w:val="00FA5057"/>
    <w:rsid w:val="00FA54E5"/>
    <w:rsid w:val="00FA56F4"/>
    <w:rsid w:val="00FA5E6D"/>
    <w:rsid w:val="00FA6725"/>
    <w:rsid w:val="00FA69EA"/>
    <w:rsid w:val="00FA6D04"/>
    <w:rsid w:val="00FA6E90"/>
    <w:rsid w:val="00FA76AE"/>
    <w:rsid w:val="00FA782C"/>
    <w:rsid w:val="00FA7A53"/>
    <w:rsid w:val="00FA7C70"/>
    <w:rsid w:val="00FA7E6F"/>
    <w:rsid w:val="00FB0625"/>
    <w:rsid w:val="00FB0BB2"/>
    <w:rsid w:val="00FB1609"/>
    <w:rsid w:val="00FB185E"/>
    <w:rsid w:val="00FB1F3A"/>
    <w:rsid w:val="00FB24D3"/>
    <w:rsid w:val="00FB2645"/>
    <w:rsid w:val="00FB2884"/>
    <w:rsid w:val="00FB28D2"/>
    <w:rsid w:val="00FB2B6A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5A78"/>
    <w:rsid w:val="00FB5ABA"/>
    <w:rsid w:val="00FB64F9"/>
    <w:rsid w:val="00FB67CC"/>
    <w:rsid w:val="00FB6B69"/>
    <w:rsid w:val="00FB7D83"/>
    <w:rsid w:val="00FB7F74"/>
    <w:rsid w:val="00FC0D22"/>
    <w:rsid w:val="00FC120A"/>
    <w:rsid w:val="00FC1244"/>
    <w:rsid w:val="00FC17D3"/>
    <w:rsid w:val="00FC1886"/>
    <w:rsid w:val="00FC18BD"/>
    <w:rsid w:val="00FC2335"/>
    <w:rsid w:val="00FC2FB8"/>
    <w:rsid w:val="00FC3477"/>
    <w:rsid w:val="00FC366F"/>
    <w:rsid w:val="00FC3B1A"/>
    <w:rsid w:val="00FC3F75"/>
    <w:rsid w:val="00FC44CB"/>
    <w:rsid w:val="00FC4957"/>
    <w:rsid w:val="00FC4BD3"/>
    <w:rsid w:val="00FC4E64"/>
    <w:rsid w:val="00FC4F0D"/>
    <w:rsid w:val="00FC50B2"/>
    <w:rsid w:val="00FC521E"/>
    <w:rsid w:val="00FC5BB7"/>
    <w:rsid w:val="00FC5C12"/>
    <w:rsid w:val="00FC639B"/>
    <w:rsid w:val="00FC67FE"/>
    <w:rsid w:val="00FC6F05"/>
    <w:rsid w:val="00FC702D"/>
    <w:rsid w:val="00FC75D4"/>
    <w:rsid w:val="00FD0261"/>
    <w:rsid w:val="00FD041F"/>
    <w:rsid w:val="00FD086B"/>
    <w:rsid w:val="00FD0C19"/>
    <w:rsid w:val="00FD0D43"/>
    <w:rsid w:val="00FD0DDB"/>
    <w:rsid w:val="00FD15A4"/>
    <w:rsid w:val="00FD1AFA"/>
    <w:rsid w:val="00FD1BFD"/>
    <w:rsid w:val="00FD1E94"/>
    <w:rsid w:val="00FD1FB1"/>
    <w:rsid w:val="00FD26DD"/>
    <w:rsid w:val="00FD2935"/>
    <w:rsid w:val="00FD2BA3"/>
    <w:rsid w:val="00FD357B"/>
    <w:rsid w:val="00FD3942"/>
    <w:rsid w:val="00FD3EDE"/>
    <w:rsid w:val="00FD4191"/>
    <w:rsid w:val="00FD45B5"/>
    <w:rsid w:val="00FD4B49"/>
    <w:rsid w:val="00FD4CE2"/>
    <w:rsid w:val="00FD4E9D"/>
    <w:rsid w:val="00FD4F6D"/>
    <w:rsid w:val="00FD5099"/>
    <w:rsid w:val="00FD5788"/>
    <w:rsid w:val="00FD5CB2"/>
    <w:rsid w:val="00FD69C1"/>
    <w:rsid w:val="00FD707C"/>
    <w:rsid w:val="00FE00DB"/>
    <w:rsid w:val="00FE0535"/>
    <w:rsid w:val="00FE12B7"/>
    <w:rsid w:val="00FE1E10"/>
    <w:rsid w:val="00FE1F67"/>
    <w:rsid w:val="00FE2F48"/>
    <w:rsid w:val="00FE3088"/>
    <w:rsid w:val="00FE309E"/>
    <w:rsid w:val="00FE30F4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022"/>
    <w:rsid w:val="00FE532F"/>
    <w:rsid w:val="00FE544B"/>
    <w:rsid w:val="00FE5542"/>
    <w:rsid w:val="00FE59F1"/>
    <w:rsid w:val="00FE5A2A"/>
    <w:rsid w:val="00FE5B77"/>
    <w:rsid w:val="00FE5DB6"/>
    <w:rsid w:val="00FE5DEC"/>
    <w:rsid w:val="00FE5DFD"/>
    <w:rsid w:val="00FE6077"/>
    <w:rsid w:val="00FE6934"/>
    <w:rsid w:val="00FE72CE"/>
    <w:rsid w:val="00FF036C"/>
    <w:rsid w:val="00FF1611"/>
    <w:rsid w:val="00FF1AB7"/>
    <w:rsid w:val="00FF206D"/>
    <w:rsid w:val="00FF2285"/>
    <w:rsid w:val="00FF269A"/>
    <w:rsid w:val="00FF26EB"/>
    <w:rsid w:val="00FF29E7"/>
    <w:rsid w:val="00FF2E95"/>
    <w:rsid w:val="00FF32DB"/>
    <w:rsid w:val="00FF3611"/>
    <w:rsid w:val="00FF3D7A"/>
    <w:rsid w:val="00FF3ECD"/>
    <w:rsid w:val="00FF3EE8"/>
    <w:rsid w:val="00FF43B0"/>
    <w:rsid w:val="00FF50EF"/>
    <w:rsid w:val="00FF5111"/>
    <w:rsid w:val="00FF5614"/>
    <w:rsid w:val="00FF5CF0"/>
    <w:rsid w:val="00FF61D3"/>
    <w:rsid w:val="00FF6727"/>
    <w:rsid w:val="00FF692F"/>
    <w:rsid w:val="00FF6C9C"/>
    <w:rsid w:val="00FF719A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A28B8E"/>
  <w15:docId w15:val="{8CB679FF-FD6F-44F2-BCB0-0E668926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FB2B6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58C99-9513-41B2-B937-92DB5BEE8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2931C-F2E1-4E7E-BB35-5E66CFC117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C50AA12-EC3C-4DA0-B8F1-E14D658CE7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880F0-2654-46A5-A19A-0DFD8192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398</TotalTime>
  <Pages>37</Pages>
  <Words>8474</Words>
  <Characters>38218</Characters>
  <Application>Microsoft Office Word</Application>
  <DocSecurity>0</DocSecurity>
  <Lines>3821</Lines>
  <Paragraphs>1867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Sataporn, Benyasrisawat</cp:lastModifiedBy>
  <cp:revision>152</cp:revision>
  <cp:lastPrinted>2026-02-26T05:28:00Z</cp:lastPrinted>
  <dcterms:created xsi:type="dcterms:W3CDTF">2026-02-20T04:42:00Z</dcterms:created>
  <dcterms:modified xsi:type="dcterms:W3CDTF">2026-02-26T10:49:00Z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