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684FE" w14:textId="77777777" w:rsidR="00783487" w:rsidRDefault="00783487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4268CC48" w14:textId="77777777" w:rsidR="001631EF" w:rsidRDefault="001631E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4971AEFC" w14:textId="77777777" w:rsidR="001631EF" w:rsidRDefault="001631E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2952E8AB" w14:textId="77777777" w:rsidR="00E064E7" w:rsidRDefault="00E064E7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6CB4A9E8" w14:textId="77777777" w:rsidR="001631EF" w:rsidRDefault="001631E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69E7158D" w14:textId="29C74355" w:rsidR="003E6A5C" w:rsidRPr="00950A13" w:rsidRDefault="003E6A5C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950A13">
        <w:rPr>
          <w:rFonts w:ascii="Angsana New" w:hAnsi="Angsana New"/>
          <w:sz w:val="52"/>
          <w:szCs w:val="52"/>
          <w:cs/>
        </w:rPr>
        <w:t xml:space="preserve">บริษัท </w:t>
      </w:r>
      <w:r w:rsidR="00BB549B" w:rsidRPr="00950A13">
        <w:rPr>
          <w:rFonts w:ascii="Angsana New" w:hAnsi="Angsana New" w:hint="cs"/>
          <w:sz w:val="52"/>
          <w:szCs w:val="52"/>
          <w:cs/>
        </w:rPr>
        <w:t xml:space="preserve">ซินเน็ค </w:t>
      </w:r>
      <w:r w:rsidR="00BB549B" w:rsidRPr="00950A13">
        <w:rPr>
          <w:rFonts w:ascii="Angsana New" w:hAnsi="Angsana New"/>
          <w:sz w:val="52"/>
          <w:szCs w:val="52"/>
        </w:rPr>
        <w:t>(</w:t>
      </w:r>
      <w:r w:rsidR="00BB549B" w:rsidRPr="00950A13">
        <w:rPr>
          <w:rFonts w:ascii="Angsana New" w:hAnsi="Angsana New" w:hint="cs"/>
          <w:sz w:val="52"/>
          <w:szCs w:val="52"/>
          <w:cs/>
        </w:rPr>
        <w:t>ประเทศไทย</w:t>
      </w:r>
      <w:r w:rsidR="00BB549B" w:rsidRPr="00950A13">
        <w:rPr>
          <w:rFonts w:ascii="Angsana New" w:hAnsi="Angsana New"/>
          <w:sz w:val="52"/>
          <w:szCs w:val="52"/>
        </w:rPr>
        <w:t>)</w:t>
      </w:r>
      <w:r w:rsidRPr="00950A13">
        <w:rPr>
          <w:rFonts w:ascii="Angsana New" w:hAnsi="Angsana New"/>
          <w:sz w:val="52"/>
          <w:szCs w:val="52"/>
        </w:rPr>
        <w:t xml:space="preserve"> </w:t>
      </w:r>
      <w:r w:rsidRPr="00950A13">
        <w:rPr>
          <w:rFonts w:ascii="Angsana New" w:hAnsi="Angsana New"/>
          <w:sz w:val="52"/>
          <w:szCs w:val="52"/>
          <w:cs/>
        </w:rPr>
        <w:t>จำกัด</w:t>
      </w:r>
      <w:r w:rsidRPr="00950A13">
        <w:rPr>
          <w:rFonts w:ascii="Angsana New" w:hAnsi="Angsana New"/>
          <w:sz w:val="52"/>
          <w:szCs w:val="52"/>
        </w:rPr>
        <w:t xml:space="preserve"> </w:t>
      </w:r>
      <w:r w:rsidRPr="00950A13">
        <w:rPr>
          <w:rFonts w:ascii="Angsana New" w:hAnsi="Angsana New"/>
          <w:sz w:val="52"/>
          <w:szCs w:val="52"/>
          <w:cs/>
        </w:rPr>
        <w:t>(มหาชน) และบริษัทย่อย</w:t>
      </w:r>
    </w:p>
    <w:p w14:paraId="6132AE31" w14:textId="77777777" w:rsidR="003E6A5C" w:rsidRPr="00950A13" w:rsidRDefault="003E6A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</w:p>
    <w:p w14:paraId="7051842F" w14:textId="6A31CAFF" w:rsidR="003E6A5C" w:rsidRPr="00950A13" w:rsidRDefault="003E6A5C" w:rsidP="005B289D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70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950A13">
        <w:rPr>
          <w:rFonts w:ascii="Angsana New" w:hAnsi="Angsana New"/>
          <w:b w:val="0"/>
          <w:bCs w:val="0"/>
          <w:sz w:val="32"/>
          <w:szCs w:val="32"/>
          <w:cs/>
        </w:rPr>
        <w:t>งบการเงิน</w:t>
      </w:r>
      <w:r w:rsidR="00620F97" w:rsidRPr="00950A13">
        <w:rPr>
          <w:rFonts w:ascii="Angsana New" w:hAnsi="Angsana New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711E7F" w:rsidRPr="00950A13">
        <w:rPr>
          <w:rFonts w:ascii="Angsana New" w:hAnsi="Angsana New"/>
          <w:b w:val="0"/>
          <w:bCs w:val="0"/>
          <w:sz w:val="32"/>
          <w:szCs w:val="32"/>
        </w:rPr>
        <w:t>31</w:t>
      </w:r>
      <w:r w:rsidR="00620F97" w:rsidRPr="00950A13">
        <w:rPr>
          <w:rFonts w:ascii="Angsana New" w:hAnsi="Angsana New"/>
          <w:b w:val="0"/>
          <w:bCs w:val="0"/>
          <w:sz w:val="32"/>
          <w:szCs w:val="32"/>
          <w:cs/>
        </w:rPr>
        <w:t xml:space="preserve"> ธันวาคม</w:t>
      </w:r>
      <w:r w:rsidR="006F221B" w:rsidRPr="00950A13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711E7F" w:rsidRPr="00950A13">
        <w:rPr>
          <w:rFonts w:ascii="Angsana New" w:hAnsi="Angsana New"/>
          <w:b w:val="0"/>
          <w:bCs w:val="0"/>
          <w:sz w:val="32"/>
          <w:szCs w:val="32"/>
        </w:rPr>
        <w:t>2</w:t>
      </w:r>
      <w:r w:rsidR="005E492A" w:rsidRPr="00950A13">
        <w:rPr>
          <w:rFonts w:ascii="Angsana New" w:hAnsi="Angsana New"/>
          <w:b w:val="0"/>
          <w:bCs w:val="0"/>
          <w:sz w:val="32"/>
          <w:szCs w:val="32"/>
        </w:rPr>
        <w:t>5</w:t>
      </w:r>
      <w:r w:rsidR="00DA2305" w:rsidRPr="00950A13">
        <w:rPr>
          <w:rFonts w:ascii="Angsana New" w:hAnsi="Angsana New"/>
          <w:b w:val="0"/>
          <w:bCs w:val="0"/>
          <w:sz w:val="32"/>
          <w:szCs w:val="32"/>
        </w:rPr>
        <w:t>6</w:t>
      </w:r>
      <w:r w:rsidR="00775ADC">
        <w:rPr>
          <w:rFonts w:ascii="Angsana New" w:hAnsi="Angsana New"/>
          <w:b w:val="0"/>
          <w:bCs w:val="0"/>
          <w:sz w:val="32"/>
          <w:szCs w:val="32"/>
        </w:rPr>
        <w:t>8</w:t>
      </w:r>
    </w:p>
    <w:p w14:paraId="0248FEFB" w14:textId="77777777" w:rsidR="003E6A5C" w:rsidRPr="00950A13" w:rsidRDefault="003E6A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950A13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456A990F" w14:textId="77777777" w:rsidR="003E6A5C" w:rsidRPr="00950A13" w:rsidRDefault="003E6A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950A13">
        <w:rPr>
          <w:rFonts w:ascii="Angsana New" w:hAnsi="Angsana New"/>
          <w:b w:val="0"/>
          <w:bCs w:val="0"/>
          <w:sz w:val="32"/>
          <w:szCs w:val="32"/>
          <w:cs/>
        </w:rPr>
        <w:t>รายงาน</w:t>
      </w:r>
      <w:r w:rsidR="00BF21B9" w:rsidRPr="00950A13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950A13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57E9EEF" w14:textId="77777777" w:rsidR="003E6A5C" w:rsidRPr="00950A13" w:rsidRDefault="003E6A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05A3F013" w14:textId="77777777" w:rsidR="003E6A5C" w:rsidRPr="00950A13" w:rsidRDefault="003E6A5C" w:rsidP="003A258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/>
          <w:b w:val="0"/>
          <w:bCs w:val="0"/>
          <w:sz w:val="32"/>
          <w:szCs w:val="32"/>
          <w:cs/>
        </w:rPr>
        <w:sectPr w:rsidR="003E6A5C" w:rsidRPr="00950A13" w:rsidSect="009418B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D3DB3AF" w14:textId="77777777" w:rsidR="001631EF" w:rsidRPr="00930793" w:rsidRDefault="001631EF" w:rsidP="00783487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  <w:bookmarkStart w:id="0" w:name="_Ref46730557"/>
      <w:bookmarkEnd w:id="0"/>
    </w:p>
    <w:p w14:paraId="432335E9" w14:textId="77777777" w:rsidR="00994C1D" w:rsidRPr="00930793" w:rsidRDefault="00994C1D" w:rsidP="00783487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38D816DE" w14:textId="77777777" w:rsidR="00994C1D" w:rsidRPr="00930793" w:rsidRDefault="00994C1D" w:rsidP="00783487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1FDE084C" w14:textId="77777777" w:rsidR="00930793" w:rsidRDefault="00930793" w:rsidP="00783487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0228DA8B" w14:textId="77777777" w:rsidR="007D2684" w:rsidRPr="00950A13" w:rsidRDefault="007D2684" w:rsidP="007D2684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  <w:r w:rsidRPr="00950A13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7454BB18" w14:textId="77777777" w:rsidR="007D2684" w:rsidRPr="00950A13" w:rsidRDefault="007D2684" w:rsidP="007D2684">
      <w:pPr>
        <w:rPr>
          <w:rFonts w:ascii="Angsana New" w:hAnsi="Angsana New"/>
          <w:b/>
          <w:bCs/>
          <w:sz w:val="30"/>
          <w:szCs w:val="30"/>
        </w:rPr>
      </w:pPr>
    </w:p>
    <w:p w14:paraId="719A7530" w14:textId="77777777" w:rsidR="007D2684" w:rsidRPr="00950A13" w:rsidRDefault="00C22B71" w:rsidP="007D2684">
      <w:pPr>
        <w:rPr>
          <w:rFonts w:ascii="Angsana New" w:hAnsi="Angsana New"/>
          <w:b/>
          <w:bCs/>
          <w:sz w:val="30"/>
          <w:szCs w:val="30"/>
        </w:rPr>
      </w:pPr>
      <w:r w:rsidRPr="00950A13">
        <w:rPr>
          <w:rFonts w:ascii="Angsana New" w:hAnsi="Angsana New"/>
          <w:b/>
          <w:bCs/>
          <w:sz w:val="30"/>
          <w:szCs w:val="30"/>
          <w:cs/>
        </w:rPr>
        <w:t>เสนอ ผู้ถือหุ้นบริษัท ซินเน็ค</w:t>
      </w:r>
      <w:r w:rsidRPr="00950A13">
        <w:rPr>
          <w:rFonts w:ascii="Angsana New" w:hAnsi="Angsana New" w:hint="cs"/>
          <w:b/>
          <w:bCs/>
          <w:sz w:val="30"/>
          <w:szCs w:val="30"/>
          <w:cs/>
        </w:rPr>
        <w:t xml:space="preserve"> (ประเทศไทย) จำกัด (มหาชน)</w:t>
      </w:r>
    </w:p>
    <w:p w14:paraId="4D8EB1BD" w14:textId="77777777" w:rsidR="00C22B71" w:rsidRPr="00950A13" w:rsidRDefault="00C22B71" w:rsidP="007D2684">
      <w:pPr>
        <w:rPr>
          <w:rFonts w:ascii="Angsana New" w:hAnsi="Angsana New"/>
          <w:b/>
          <w:bCs/>
          <w:sz w:val="30"/>
          <w:szCs w:val="30"/>
          <w:cs/>
        </w:rPr>
      </w:pPr>
    </w:p>
    <w:p w14:paraId="764590E0" w14:textId="77777777" w:rsidR="007D2684" w:rsidRPr="00950A13" w:rsidRDefault="007D2684" w:rsidP="007D268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950A13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65D3CCD2" w14:textId="77777777" w:rsidR="007D2684" w:rsidRPr="00950A13" w:rsidRDefault="007D2684" w:rsidP="007D268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965806A" w14:textId="6BD7F1E2" w:rsidR="007D2684" w:rsidRPr="00950A13" w:rsidRDefault="007D2684" w:rsidP="007D2684">
      <w:pPr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</w:t>
      </w:r>
      <w:r w:rsidR="00C22B71" w:rsidRPr="00950A13">
        <w:rPr>
          <w:rFonts w:ascii="Angsana New" w:eastAsia="Calibri" w:hAnsi="Angsana New"/>
          <w:sz w:val="30"/>
          <w:szCs w:val="30"/>
          <w:cs/>
        </w:rPr>
        <w:t>งินรวมและงบการเงินเฉพาะกิจการ</w:t>
      </w:r>
      <w:r w:rsidR="00C22B71" w:rsidRPr="00950A13">
        <w:rPr>
          <w:rFonts w:ascii="Angsana New" w:eastAsia="Calibri" w:hAnsi="Angsana New" w:hint="cs"/>
          <w:sz w:val="30"/>
          <w:szCs w:val="30"/>
          <w:cs/>
        </w:rPr>
        <w:t xml:space="preserve">ของบริษัท ซินเน็ค (ประเทศไทย) จำกัด (มหาชน) และบริษัทย่อย (กลุ่มบริษัท) </w:t>
      </w:r>
      <w:r w:rsidRPr="00950A13">
        <w:rPr>
          <w:rFonts w:ascii="Angsana New" w:eastAsia="Calibri" w:hAnsi="Angsana New"/>
          <w:sz w:val="30"/>
          <w:szCs w:val="30"/>
          <w:cs/>
        </w:rPr>
        <w:t>และ</w:t>
      </w:r>
      <w:r w:rsidR="00C22B71" w:rsidRPr="00950A13">
        <w:rPr>
          <w:rFonts w:ascii="Angsana New" w:eastAsia="Calibri" w:hAnsi="Angsana New" w:hint="cs"/>
          <w:sz w:val="30"/>
          <w:szCs w:val="30"/>
          <w:cs/>
        </w:rPr>
        <w:t>ของเฉพาะบริษัท ซินเน็ค (ประเทศไทย) จำกัด (มหาชน)</w:t>
      </w:r>
      <w:r w:rsidR="009260DB" w:rsidRPr="00950A13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6C25E7" w:rsidRPr="00950A13">
        <w:rPr>
          <w:rFonts w:ascii="Angsana New" w:eastAsia="Calibri" w:hAnsi="Angsana New"/>
          <w:sz w:val="30"/>
          <w:szCs w:val="30"/>
        </w:rPr>
        <w:t>(</w:t>
      </w:r>
      <w:r w:rsidR="006C25E7" w:rsidRPr="00950A13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="006C25E7" w:rsidRPr="00950A13">
        <w:rPr>
          <w:rFonts w:ascii="Angsana New" w:eastAsia="Calibri" w:hAnsi="Angsana New"/>
          <w:sz w:val="30"/>
          <w:szCs w:val="30"/>
        </w:rPr>
        <w:t xml:space="preserve">) </w:t>
      </w:r>
      <w:r w:rsidR="009260DB" w:rsidRPr="00950A13">
        <w:rPr>
          <w:rFonts w:ascii="Angsana New" w:eastAsia="Calibri" w:hAnsi="Angsana New" w:hint="cs"/>
          <w:sz w:val="30"/>
          <w:szCs w:val="30"/>
          <w:cs/>
        </w:rPr>
        <w:t>ตามลำดับ</w:t>
      </w:r>
      <w:r w:rsidR="00AC476F" w:rsidRPr="00950A13">
        <w:rPr>
          <w:rFonts w:ascii="Angsana New" w:eastAsia="Calibri" w:hAnsi="Angsana New"/>
          <w:sz w:val="30"/>
          <w:szCs w:val="30"/>
        </w:rPr>
        <w:t xml:space="preserve"> </w:t>
      </w:r>
      <w:r w:rsidR="00C22B71" w:rsidRPr="00950A13">
        <w:rPr>
          <w:rFonts w:ascii="Angsana New" w:eastAsia="Calibri" w:hAnsi="Angsana New" w:hint="cs"/>
          <w:sz w:val="30"/>
          <w:szCs w:val="30"/>
          <w:cs/>
        </w:rPr>
        <w:t xml:space="preserve">ซึ่งประกอบด้วย </w:t>
      </w:r>
      <w:r w:rsidR="00FF2A26" w:rsidRPr="00E376F3">
        <w:rPr>
          <w:rFonts w:ascii="Angsana New" w:eastAsia="Calibri" w:hAnsi="Angsana New"/>
          <w:sz w:val="30"/>
          <w:szCs w:val="30"/>
          <w:cs/>
        </w:rPr>
        <w:t>งบฐานะการเงิน</w:t>
      </w:r>
      <w:r w:rsidRPr="00E376F3">
        <w:rPr>
          <w:rFonts w:ascii="Angsana New" w:eastAsia="Calibri" w:hAnsi="Angsana New"/>
          <w:sz w:val="30"/>
          <w:szCs w:val="30"/>
          <w:rtl/>
          <w:cs/>
        </w:rPr>
        <w:t>รวมและ</w:t>
      </w:r>
      <w:r w:rsidR="00FF2A26" w:rsidRPr="00E376F3">
        <w:rPr>
          <w:rFonts w:ascii="Angsana New" w:eastAsia="Calibri" w:hAnsi="Angsana New"/>
          <w:sz w:val="30"/>
          <w:szCs w:val="30"/>
          <w:cs/>
        </w:rPr>
        <w:t>งบฐานะการเงิน</w:t>
      </w:r>
      <w:r w:rsidRPr="00E376F3">
        <w:rPr>
          <w:rFonts w:ascii="Angsana New" w:eastAsia="Calibri" w:hAnsi="Angsana New"/>
          <w:sz w:val="30"/>
          <w:szCs w:val="30"/>
          <w:rtl/>
          <w:cs/>
        </w:rPr>
        <w:t>เฉพาะกิจการ</w:t>
      </w:r>
      <w:r w:rsidRPr="00E376F3">
        <w:rPr>
          <w:rFonts w:ascii="Angsana New" w:eastAsia="Calibri" w:hAnsi="Angsana New"/>
          <w:sz w:val="30"/>
          <w:szCs w:val="30"/>
        </w:rPr>
        <w:t xml:space="preserve"> </w:t>
      </w:r>
      <w:r w:rsidRPr="00E376F3">
        <w:rPr>
          <w:rFonts w:ascii="Angsana New" w:eastAsia="Calibri" w:hAnsi="Angsana New"/>
          <w:sz w:val="30"/>
          <w:szCs w:val="30"/>
          <w:cs/>
        </w:rPr>
        <w:t>ณ</w:t>
      </w:r>
      <w:r w:rsidRPr="00E376F3">
        <w:rPr>
          <w:rFonts w:ascii="Angsana New" w:eastAsia="Calibri" w:hAnsi="Angsana New"/>
          <w:sz w:val="30"/>
          <w:szCs w:val="30"/>
        </w:rPr>
        <w:t xml:space="preserve"> </w:t>
      </w:r>
      <w:r w:rsidRPr="00E376F3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="000F0E34" w:rsidRPr="00E376F3">
        <w:rPr>
          <w:rFonts w:ascii="Angsana New" w:eastAsia="Calibri" w:hAnsi="Angsana New"/>
          <w:sz w:val="30"/>
          <w:szCs w:val="30"/>
        </w:rPr>
        <w:t>31</w:t>
      </w:r>
      <w:r w:rsidRPr="00E376F3">
        <w:rPr>
          <w:rFonts w:ascii="Angsana New" w:eastAsia="Calibri" w:hAnsi="Angsana New"/>
          <w:sz w:val="30"/>
          <w:szCs w:val="30"/>
        </w:rPr>
        <w:t xml:space="preserve"> </w:t>
      </w:r>
      <w:r w:rsidRPr="00E376F3">
        <w:rPr>
          <w:rFonts w:ascii="Angsana New" w:eastAsia="Calibri" w:hAnsi="Angsana New"/>
          <w:sz w:val="30"/>
          <w:szCs w:val="30"/>
          <w:cs/>
        </w:rPr>
        <w:t>ธันวาคม</w:t>
      </w:r>
      <w:r w:rsidRPr="00E376F3">
        <w:rPr>
          <w:rFonts w:ascii="Angsana New" w:eastAsia="Calibri" w:hAnsi="Angsana New"/>
          <w:sz w:val="30"/>
          <w:szCs w:val="30"/>
        </w:rPr>
        <w:t xml:space="preserve"> </w:t>
      </w:r>
      <w:r w:rsidR="000F0E34" w:rsidRPr="00E376F3">
        <w:rPr>
          <w:rFonts w:ascii="Angsana New" w:eastAsia="Calibri" w:hAnsi="Angsana New"/>
          <w:sz w:val="30"/>
          <w:szCs w:val="30"/>
        </w:rPr>
        <w:t>256</w:t>
      </w:r>
      <w:r w:rsidR="00775ADC">
        <w:rPr>
          <w:rFonts w:ascii="Angsana New" w:eastAsia="Calibri" w:hAnsi="Angsana New"/>
          <w:sz w:val="30"/>
          <w:szCs w:val="30"/>
        </w:rPr>
        <w:t>8</w:t>
      </w:r>
      <w:r w:rsidRPr="00E376F3">
        <w:rPr>
          <w:rFonts w:ascii="Angsana New" w:eastAsia="Calibri" w:hAnsi="Angsana New"/>
          <w:sz w:val="30"/>
          <w:szCs w:val="30"/>
        </w:rPr>
        <w:t xml:space="preserve"> </w:t>
      </w:r>
      <w:r w:rsidRPr="00E376F3">
        <w:rPr>
          <w:rFonts w:ascii="Angsana New" w:eastAsia="Calibri" w:hAnsi="Angsana New"/>
          <w:sz w:val="30"/>
          <w:szCs w:val="30"/>
          <w:cs/>
        </w:rPr>
        <w:t>งบกำไรขาดทุนเบ็ดเสร็จรวมและงบกำไร</w:t>
      </w:r>
      <w:r w:rsidRPr="00A92B91">
        <w:rPr>
          <w:rFonts w:ascii="Angsana New" w:eastAsia="Calibri" w:hAnsi="Angsana New"/>
          <w:spacing w:val="-4"/>
          <w:sz w:val="30"/>
          <w:szCs w:val="30"/>
          <w:cs/>
        </w:rPr>
        <w:t>ขาดทุนเบ็ดเสร็จเฉพาะกิจการ</w:t>
      </w:r>
      <w:r w:rsidRPr="00A92B91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="00FF2A26" w:rsidRPr="00A92B91">
        <w:rPr>
          <w:rFonts w:ascii="Angsana New" w:eastAsia="Calibri" w:hAnsi="Angsana New"/>
          <w:spacing w:val="-4"/>
          <w:sz w:val="30"/>
          <w:szCs w:val="30"/>
          <w:cs/>
        </w:rPr>
        <w:t>งบการเปลี่ยนแปลง</w:t>
      </w:r>
      <w:r w:rsidRPr="00A92B91">
        <w:rPr>
          <w:rFonts w:ascii="Angsana New" w:eastAsia="Calibri" w:hAnsi="Angsana New"/>
          <w:spacing w:val="-4"/>
          <w:sz w:val="30"/>
          <w:szCs w:val="30"/>
          <w:cs/>
        </w:rPr>
        <w:t>ส่วนของผู้ถือหุ้นรวมและ</w:t>
      </w:r>
      <w:r w:rsidR="00FF2A26" w:rsidRPr="00A92B91">
        <w:rPr>
          <w:rFonts w:ascii="Angsana New" w:eastAsia="Calibri" w:hAnsi="Angsana New"/>
          <w:spacing w:val="-4"/>
          <w:sz w:val="30"/>
          <w:szCs w:val="30"/>
          <w:cs/>
        </w:rPr>
        <w:t>งบการเปลี่ยนแปลง</w:t>
      </w:r>
      <w:r w:rsidRPr="00A92B91">
        <w:rPr>
          <w:rFonts w:ascii="Angsana New" w:eastAsia="Calibri" w:hAnsi="Angsana New"/>
          <w:spacing w:val="-4"/>
          <w:sz w:val="30"/>
          <w:szCs w:val="30"/>
          <w:cs/>
        </w:rPr>
        <w:t>ส่วนของผู้ถือหุ้นเฉพาะกิจการ</w:t>
      </w:r>
      <w:r w:rsidRPr="00E376F3">
        <w:rPr>
          <w:rFonts w:ascii="Angsana New" w:eastAsia="Calibri" w:hAnsi="Angsana New"/>
          <w:sz w:val="30"/>
          <w:szCs w:val="30"/>
          <w:cs/>
        </w:rPr>
        <w:t xml:space="preserve"> และงบกระแสเงินสดรวมและงบกระแสเงินสดเฉพาะกิจการ</w:t>
      </w:r>
      <w:r w:rsidRPr="00E376F3">
        <w:rPr>
          <w:rFonts w:ascii="Angsana New" w:eastAsia="Calibri" w:hAnsi="Angsana New"/>
          <w:sz w:val="30"/>
          <w:szCs w:val="30"/>
        </w:rPr>
        <w:t xml:space="preserve"> </w:t>
      </w:r>
      <w:r w:rsidRPr="00E376F3">
        <w:rPr>
          <w:rFonts w:ascii="Angsana New" w:eastAsia="Calibri" w:hAnsi="Angsana New"/>
          <w:sz w:val="30"/>
          <w:szCs w:val="30"/>
          <w:cs/>
        </w:rPr>
        <w:t xml:space="preserve">สำหรับปีสิ้นสุดวันเดียวกัน </w:t>
      </w:r>
      <w:r w:rsidR="005E08D1" w:rsidRPr="00E376F3">
        <w:rPr>
          <w:rFonts w:ascii="Angsana New" w:eastAsia="Calibri" w:hAnsi="Angsana New" w:hint="cs"/>
          <w:sz w:val="30"/>
          <w:szCs w:val="30"/>
          <w:cs/>
        </w:rPr>
        <w:t>และ</w:t>
      </w:r>
      <w:r w:rsidRPr="00E376F3">
        <w:rPr>
          <w:rFonts w:ascii="Angsana New" w:eastAsia="Calibri" w:hAnsi="Angsana New"/>
          <w:sz w:val="30"/>
          <w:szCs w:val="30"/>
          <w:cs/>
        </w:rPr>
        <w:t>หมายเหตุ</w:t>
      </w:r>
      <w:r w:rsidR="005E08D1" w:rsidRPr="00E376F3">
        <w:rPr>
          <w:rFonts w:ascii="Angsana New" w:eastAsia="Calibri" w:hAnsi="Angsana New" w:hint="cs"/>
          <w:sz w:val="30"/>
          <w:szCs w:val="30"/>
          <w:cs/>
        </w:rPr>
        <w:t>ประกอบงบการเงิน</w:t>
      </w:r>
      <w:r w:rsidRPr="00E376F3">
        <w:rPr>
          <w:rFonts w:ascii="Angsana New" w:eastAsia="Calibri" w:hAnsi="Angsana New"/>
          <w:sz w:val="30"/>
          <w:szCs w:val="30"/>
          <w:cs/>
        </w:rPr>
        <w:t>ซึ่งประกอบด้วยสรุปนโยบายการบัญชี</w:t>
      </w:r>
      <w:r w:rsidR="005E08D1" w:rsidRPr="00E376F3">
        <w:rPr>
          <w:rFonts w:ascii="Angsana New" w:eastAsia="Calibri" w:hAnsi="Angsana New"/>
          <w:sz w:val="30"/>
          <w:szCs w:val="30"/>
          <w:cs/>
        </w:rPr>
        <w:t>และข้อมูลอธิบายอื่นที่มีสาระสำคั</w:t>
      </w:r>
      <w:r w:rsidR="005E08D1" w:rsidRPr="00E376F3">
        <w:rPr>
          <w:rFonts w:ascii="Angsana New" w:eastAsia="Calibri" w:hAnsi="Angsana New" w:hint="cs"/>
          <w:sz w:val="30"/>
          <w:szCs w:val="30"/>
          <w:cs/>
        </w:rPr>
        <w:t>ญ</w:t>
      </w:r>
    </w:p>
    <w:p w14:paraId="15FC1A1C" w14:textId="77777777" w:rsidR="007D2684" w:rsidRPr="00950A13" w:rsidRDefault="007D2684" w:rsidP="007D2684">
      <w:pPr>
        <w:rPr>
          <w:rFonts w:ascii="Angsana New" w:hAnsi="Angsana New"/>
          <w:b/>
          <w:bCs/>
          <w:sz w:val="30"/>
          <w:szCs w:val="30"/>
        </w:rPr>
      </w:pPr>
    </w:p>
    <w:p w14:paraId="03824F1C" w14:textId="5841A472" w:rsidR="007D2684" w:rsidRPr="00950A13" w:rsidRDefault="007D2684" w:rsidP="007D2684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950A13">
        <w:rPr>
          <w:rFonts w:ascii="Angsana New" w:eastAsia="Calibri" w:hAnsi="Angsana New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sz w:val="30"/>
          <w:szCs w:val="30"/>
          <w:cs/>
        </w:rPr>
        <w:t>วันที่</w:t>
      </w:r>
      <w:r w:rsidRPr="00950A13">
        <w:rPr>
          <w:rFonts w:ascii="Angsana New" w:eastAsia="Calibri" w:hAnsi="Angsana New"/>
          <w:sz w:val="30"/>
          <w:szCs w:val="30"/>
        </w:rPr>
        <w:t xml:space="preserve"> 31 </w:t>
      </w:r>
      <w:r w:rsidRPr="00950A13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CA4E8B" w:rsidRPr="00950A13">
        <w:rPr>
          <w:rFonts w:ascii="Angsana New" w:eastAsia="Calibri" w:hAnsi="Angsana New"/>
          <w:sz w:val="30"/>
          <w:szCs w:val="30"/>
        </w:rPr>
        <w:t>256</w:t>
      </w:r>
      <w:r w:rsidR="00775ADC">
        <w:rPr>
          <w:rFonts w:ascii="Angsana New" w:eastAsia="Calibri" w:hAnsi="Angsana New"/>
          <w:sz w:val="30"/>
          <w:szCs w:val="30"/>
        </w:rPr>
        <w:t>8</w:t>
      </w:r>
      <w:r w:rsidR="00385D7B" w:rsidRPr="00950A13">
        <w:rPr>
          <w:rFonts w:ascii="Angsana New" w:eastAsia="Calibri" w:hAnsi="Angsana New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950A13">
        <w:rPr>
          <w:rFonts w:ascii="Angsana New" w:eastAsia="Calibri" w:hAnsi="Angsana New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sz w:val="30"/>
          <w:szCs w:val="30"/>
          <w:cs/>
        </w:rPr>
        <w:t>สำหรับ</w:t>
      </w:r>
      <w:r w:rsidRPr="00950A13">
        <w:rPr>
          <w:rFonts w:ascii="Angsana New" w:hAnsi="Angsana New"/>
          <w:sz w:val="30"/>
          <w:szCs w:val="30"/>
          <w:cs/>
        </w:rPr>
        <w:t>ปีสิ้นสุดวันเดียวกัน</w:t>
      </w:r>
      <w:r w:rsidRPr="00950A13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950A13">
        <w:rPr>
          <w:rFonts w:ascii="Angsana New" w:hAnsi="Angsana New"/>
          <w:sz w:val="30"/>
          <w:szCs w:val="30"/>
          <w:cs/>
        </w:rPr>
        <w:t>น</w:t>
      </w:r>
    </w:p>
    <w:p w14:paraId="39219BB8" w14:textId="77777777" w:rsidR="007D2684" w:rsidRPr="00950A13" w:rsidRDefault="007D2684" w:rsidP="007D2684">
      <w:pPr>
        <w:jc w:val="thaiDistribute"/>
        <w:rPr>
          <w:rFonts w:ascii="Angsana New" w:eastAsia="Calibri" w:hAnsi="Angsana New"/>
          <w:i/>
          <w:iCs/>
          <w:sz w:val="30"/>
          <w:szCs w:val="30"/>
          <w:rtl/>
          <w:cs/>
        </w:rPr>
      </w:pPr>
    </w:p>
    <w:p w14:paraId="595FC4AC" w14:textId="77777777" w:rsidR="007D2684" w:rsidRPr="00950A13" w:rsidRDefault="007D2684" w:rsidP="007D268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950A13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4A08EABA" w14:textId="77777777" w:rsidR="007D2684" w:rsidRPr="00950A13" w:rsidRDefault="007D2684" w:rsidP="007D268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321BF28" w14:textId="2A23FC85" w:rsidR="007D2684" w:rsidRPr="00950A13" w:rsidRDefault="007D2684" w:rsidP="007D2684">
      <w:pPr>
        <w:autoSpaceDE w:val="0"/>
        <w:autoSpaceDN w:val="0"/>
        <w:adjustRightInd w:val="0"/>
        <w:jc w:val="thaiDistribute"/>
        <w:rPr>
          <w:i/>
          <w:iCs/>
          <w:color w:val="000000"/>
          <w:sz w:val="22"/>
          <w:szCs w:val="22"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470E56" w:rsidRPr="00950A13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7C4856">
        <w:rPr>
          <w:rFonts w:ascii="Angsana New" w:eastAsia="Calibri" w:hAnsi="Angsana New"/>
          <w:sz w:val="30"/>
          <w:szCs w:val="30"/>
          <w:cs/>
        </w:rPr>
        <w:br/>
      </w:r>
      <w:r w:rsidRPr="00950A1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950A13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</w:t>
      </w:r>
      <w:r w:rsidRPr="007C4856">
        <w:rPr>
          <w:rFonts w:ascii="Angsana New" w:eastAsia="Calibri" w:hAnsi="Angsana New" w:hint="cs"/>
          <w:sz w:val="30"/>
          <w:szCs w:val="30"/>
          <w:cs/>
        </w:rPr>
        <w:t>บริษัทตาม</w:t>
      </w:r>
      <w:r w:rsidR="007C4856" w:rsidRPr="007C4856">
        <w:rPr>
          <w:rFonts w:ascii="Angsana New" w:hAnsi="Angsana New" w:hint="cs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7C4856" w:rsidRPr="007C4856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7C4856" w:rsidRPr="007C4856">
        <w:rPr>
          <w:rFonts w:ascii="Angsana New" w:hAnsi="Angsana New" w:hint="cs"/>
          <w:i/>
          <w:iCs/>
          <w:sz w:val="30"/>
          <w:szCs w:val="30"/>
          <w:cs/>
        </w:rPr>
        <w:t>รวมถึง</w:t>
      </w:r>
      <w:r w:rsidR="007C4856" w:rsidRPr="007C4856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7C4856" w:rsidRPr="007C4856">
        <w:rPr>
          <w:rFonts w:ascii="Angsana New" w:hAnsi="Angsana New" w:hint="cs"/>
          <w:i/>
          <w:iCs/>
          <w:sz w:val="30"/>
          <w:szCs w:val="30"/>
          <w:cs/>
        </w:rPr>
        <w:t>มาตรฐานเรื่องความเป็นอิสระ</w:t>
      </w:r>
      <w:r w:rsidR="007C4856" w:rsidRPr="007C4856">
        <w:rPr>
          <w:rFonts w:ascii="Angsana New" w:hAnsi="Angsana New" w:hint="cs"/>
          <w:sz w:val="30"/>
          <w:szCs w:val="30"/>
        </w:rPr>
        <w:t xml:space="preserve"> </w:t>
      </w:r>
      <w:r w:rsidR="007C4856" w:rsidRPr="007C4856">
        <w:rPr>
          <w:rFonts w:ascii="Angsana New" w:hAnsi="Angsana New" w:hint="cs"/>
          <w:sz w:val="30"/>
          <w:szCs w:val="30"/>
          <w:cs/>
        </w:rPr>
        <w:t>ที่กำหนดโดยสภาวิชาชีพบัญชี</w:t>
      </w:r>
      <w:r w:rsidR="007C4856" w:rsidRPr="007C4856">
        <w:rPr>
          <w:rFonts w:ascii="Angsana New" w:hAnsi="Angsana New" w:hint="cs"/>
          <w:sz w:val="30"/>
          <w:szCs w:val="30"/>
        </w:rPr>
        <w:t xml:space="preserve"> (</w:t>
      </w:r>
      <w:r w:rsidR="007C4856" w:rsidRPr="007C4856">
        <w:rPr>
          <w:rFonts w:ascii="Angsana New" w:hAnsi="Angsana New" w:hint="cs"/>
          <w:sz w:val="30"/>
          <w:szCs w:val="30"/>
          <w:cs/>
        </w:rPr>
        <w:t>ประมวลจรรยาบรรณของผู้ประกอบวิชาชีพบัญชี)</w:t>
      </w:r>
      <w:r w:rsidR="007C4856">
        <w:rPr>
          <w:rFonts w:ascii="Angsana New" w:hAnsi="Angsana New"/>
          <w:sz w:val="30"/>
          <w:szCs w:val="30"/>
        </w:rPr>
        <w:t xml:space="preserve"> </w:t>
      </w:r>
      <w:r w:rsidRPr="007C4856">
        <w:rPr>
          <w:rFonts w:ascii="Angsana New" w:eastAsia="Calibri" w:hAnsi="Angsana New" w:hint="cs"/>
          <w:sz w:val="30"/>
          <w:szCs w:val="30"/>
          <w:cs/>
        </w:rPr>
        <w:t>ในส่วนที่เกี่ยวข้อง</w:t>
      </w:r>
      <w:r w:rsidRPr="00950A13">
        <w:rPr>
          <w:rFonts w:ascii="Angsana New" w:eastAsia="Calibri" w:hAnsi="Angsana New"/>
          <w:sz w:val="30"/>
          <w:szCs w:val="30"/>
          <w:cs/>
        </w:rPr>
        <w:t>กับ</w:t>
      </w:r>
      <w:r w:rsidRPr="007C4856">
        <w:rPr>
          <w:rFonts w:ascii="Angsana New" w:eastAsia="Calibri" w:hAnsi="Angsana New" w:hint="cs"/>
          <w:sz w:val="30"/>
          <w:szCs w:val="30"/>
          <w:cs/>
        </w:rPr>
        <w:t>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</w:t>
      </w:r>
      <w:r w:rsidR="007C4856" w:rsidRPr="007C4856">
        <w:rPr>
          <w:rFonts w:ascii="Angsana New" w:eastAsia="Calibri" w:hAnsi="Angsana New" w:hint="cs"/>
          <w:sz w:val="30"/>
          <w:szCs w:val="30"/>
        </w:rPr>
        <w:t xml:space="preserve"> </w:t>
      </w:r>
      <w:r w:rsidR="007C4856" w:rsidRPr="007C4856">
        <w:rPr>
          <w:rFonts w:ascii="Angsana New" w:hAnsi="Angsana New"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7C4856">
        <w:rPr>
          <w:rFonts w:ascii="Angsana New" w:eastAsia="Calibri" w:hAnsi="Angsana New" w:hint="cs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</w:t>
      </w:r>
      <w:r w:rsidRPr="00950A13">
        <w:rPr>
          <w:rFonts w:ascii="Angsana New" w:eastAsia="Calibri" w:hAnsi="Angsana New"/>
          <w:sz w:val="30"/>
          <w:szCs w:val="30"/>
          <w:cs/>
        </w:rPr>
        <w:t>และเหมาะสมเพื่อใช้เป็นเกณฑ์ในการแสดงความเห็นของข้าพเจ้า</w:t>
      </w:r>
    </w:p>
    <w:p w14:paraId="50AF3659" w14:textId="77777777" w:rsidR="007D2684" w:rsidRPr="00950A13" w:rsidRDefault="007D2684" w:rsidP="007D2684">
      <w:pPr>
        <w:pStyle w:val="RNormal"/>
        <w:jc w:val="thaiDistribute"/>
        <w:sectPr w:rsidR="007D2684" w:rsidRPr="00950A13" w:rsidSect="00F82861">
          <w:headerReference w:type="default" r:id="rId17"/>
          <w:footerReference w:type="default" r:id="rId18"/>
          <w:footerReference w:type="first" r:id="rId19"/>
          <w:pgSz w:w="11909" w:h="16834" w:code="9"/>
          <w:pgMar w:top="691" w:right="1152" w:bottom="720" w:left="1152" w:header="720" w:footer="720" w:gutter="0"/>
          <w:paperSrc w:first="15" w:other="15"/>
          <w:cols w:space="720"/>
          <w:noEndnote/>
        </w:sectPr>
      </w:pPr>
    </w:p>
    <w:p w14:paraId="6CC4E5D9" w14:textId="0561F78D" w:rsidR="007D2684" w:rsidRPr="00950A13" w:rsidRDefault="007D2684" w:rsidP="007D268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bookmarkStart w:id="1" w:name="_Hlk126249187"/>
      <w:r w:rsidRPr="00950A13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58B296CA" w14:textId="77777777" w:rsidR="007D2684" w:rsidRPr="00950A13" w:rsidRDefault="007D2684" w:rsidP="007D268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64F9F05" w14:textId="77777777" w:rsidR="007D2684" w:rsidRPr="00950A13" w:rsidRDefault="007D2684" w:rsidP="007C4856">
      <w:pPr>
        <w:spacing w:line="259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47946246" w14:textId="77777777" w:rsidR="007D2684" w:rsidRPr="00950A13" w:rsidRDefault="007D2684" w:rsidP="007D2684">
      <w:pPr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9711" w:type="dxa"/>
        <w:tblInd w:w="-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5"/>
        <w:gridCol w:w="4856"/>
      </w:tblGrid>
      <w:tr w:rsidR="007D2684" w:rsidRPr="00950A13" w14:paraId="49B25A94" w14:textId="77777777" w:rsidTr="00A92B91">
        <w:tc>
          <w:tcPr>
            <w:tcW w:w="9711" w:type="dxa"/>
            <w:gridSpan w:val="2"/>
          </w:tcPr>
          <w:p w14:paraId="228B0101" w14:textId="55C9B383" w:rsidR="007D2684" w:rsidRPr="00950A13" w:rsidRDefault="003A4004" w:rsidP="00F8286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4004">
              <w:rPr>
                <w:rFonts w:ascii="Angsana New" w:hAnsi="Angsana New"/>
                <w:sz w:val="30"/>
                <w:szCs w:val="30"/>
                <w:cs/>
              </w:rPr>
              <w:t>การวัดมูลค่าผลขาดทุนด้านเครดิตที่คาดว่าจะเกิดขึ้นของลูกหนี้การค้า</w:t>
            </w:r>
          </w:p>
        </w:tc>
      </w:tr>
      <w:tr w:rsidR="007D2684" w:rsidRPr="00950A13" w14:paraId="5BDAA487" w14:textId="77777777" w:rsidTr="00A92B91">
        <w:tc>
          <w:tcPr>
            <w:tcW w:w="9711" w:type="dxa"/>
            <w:gridSpan w:val="2"/>
          </w:tcPr>
          <w:p w14:paraId="5A49CA16" w14:textId="4F0BEA8A" w:rsidR="007D2684" w:rsidRPr="00950A13" w:rsidRDefault="009606EC" w:rsidP="00806A3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06EC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อ้างถึงหมายเหตุประกอบงบ</w:t>
            </w:r>
            <w:r w:rsidRPr="003C5044">
              <w:rPr>
                <w:rFonts w:ascii="Angsana New" w:hAnsi="Angsana New"/>
                <w:sz w:val="30"/>
                <w:szCs w:val="30"/>
                <w:cs/>
              </w:rPr>
              <w:t xml:space="preserve">การเงินข้อ </w:t>
            </w:r>
            <w:r w:rsidR="00216648">
              <w:rPr>
                <w:rFonts w:ascii="Angsana New" w:hAnsi="Angsana New"/>
                <w:sz w:val="30"/>
                <w:szCs w:val="30"/>
              </w:rPr>
              <w:t>3</w:t>
            </w:r>
            <w:r w:rsidRPr="003C504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5E03A1">
              <w:rPr>
                <w:rFonts w:ascii="Angsana New" w:hAnsi="Angsana New" w:hint="cs"/>
                <w:sz w:val="30"/>
                <w:szCs w:val="30"/>
                <w:cs/>
              </w:rPr>
              <w:t>จ</w:t>
            </w:r>
            <w:r w:rsidRPr="003C5044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="0094540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5044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="006313C8" w:rsidRPr="003C504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1664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D2684" w:rsidRPr="00950A13" w14:paraId="3B4B486C" w14:textId="77777777" w:rsidTr="00A92B91">
        <w:tc>
          <w:tcPr>
            <w:tcW w:w="4851" w:type="dxa"/>
          </w:tcPr>
          <w:p w14:paraId="6DE6B684" w14:textId="77777777" w:rsidR="007D2684" w:rsidRPr="00950A13" w:rsidRDefault="007D2684" w:rsidP="00F8286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</w:tcPr>
          <w:p w14:paraId="46F4E03C" w14:textId="77777777" w:rsidR="007D2684" w:rsidRPr="00950A13" w:rsidRDefault="007D2684" w:rsidP="00F8286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9606EC" w:rsidRPr="00950A13" w14:paraId="28A17C82" w14:textId="77777777" w:rsidTr="00A92B91">
        <w:trPr>
          <w:trHeight w:val="8700"/>
        </w:trPr>
        <w:tc>
          <w:tcPr>
            <w:tcW w:w="4851" w:type="dxa"/>
          </w:tcPr>
          <w:p w14:paraId="7D05EBD6" w14:textId="293AA413" w:rsidR="003A7213" w:rsidRPr="00A050BE" w:rsidRDefault="003A7213" w:rsidP="003A7213">
            <w:pPr>
              <w:spacing w:before="120"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A050BE">
              <w:rPr>
                <w:rFonts w:ascii="Angsana New" w:eastAsia="Arial" w:hAnsi="Angsana New" w:hint="cs"/>
                <w:sz w:val="30"/>
                <w:szCs w:val="30"/>
                <w:cs/>
              </w:rPr>
              <w:t>กลุ่มบริษัทประกอบธุรกิจจัดจำหน่ายผลิตภัณฑ์ประเภทสินค้าเทคโนโลยีคอมพิวเตอร์</w:t>
            </w:r>
            <w:r w:rsidR="00945402">
              <w:rPr>
                <w:rFonts w:ascii="Angsana New" w:eastAsia="Arial" w:hAnsi="Angsana New"/>
                <w:sz w:val="30"/>
                <w:szCs w:val="30"/>
              </w:rPr>
              <w:t xml:space="preserve"> </w:t>
            </w:r>
            <w:r w:rsidRPr="00A050BE">
              <w:rPr>
                <w:rFonts w:ascii="Angsana New" w:eastAsia="Arial" w:hAnsi="Angsana New" w:hint="cs"/>
                <w:sz w:val="30"/>
                <w:szCs w:val="30"/>
                <w:cs/>
              </w:rPr>
              <w:t>ระบบสารสนเทศ</w:t>
            </w:r>
            <w:r>
              <w:rPr>
                <w:rFonts w:ascii="Angsana New" w:eastAsia="Arial" w:hAnsi="Angsana New" w:hint="cs"/>
                <w:sz w:val="30"/>
                <w:szCs w:val="30"/>
                <w:cs/>
              </w:rPr>
              <w:t xml:space="preserve"> </w:t>
            </w:r>
            <w:r w:rsidRPr="00A050BE">
              <w:rPr>
                <w:rFonts w:ascii="Angsana New" w:eastAsia="Arial" w:hAnsi="Angsana New" w:hint="cs"/>
                <w:sz w:val="30"/>
                <w:szCs w:val="30"/>
                <w:cs/>
              </w:rPr>
              <w:t>และอุปกรณ์สื่อสารหลากหลายประเภทซึ่งมีฐานลูกค้ามาก</w:t>
            </w:r>
            <w:r w:rsidR="00D27358">
              <w:rPr>
                <w:rFonts w:ascii="Angsana New" w:eastAsia="Arial" w:hAnsi="Angsana New" w:hint="cs"/>
                <w:sz w:val="30"/>
                <w:szCs w:val="30"/>
                <w:cs/>
              </w:rPr>
              <w:t>มาย</w:t>
            </w:r>
            <w:r w:rsidRPr="00A050BE">
              <w:rPr>
                <w:rFonts w:ascii="Angsana New" w:eastAsia="Arial" w:hAnsi="Angsana New" w:hint="cs"/>
                <w:sz w:val="30"/>
                <w:szCs w:val="30"/>
                <w:cs/>
              </w:rPr>
              <w:t>ทั่วประเทศ เช่น ร้านค้าปลีก และร้านค้าส่ง ซึ่งรวมถึงกลุ่มลูกค้าบริษัทเอกชน และโครงการของภาครัฐ</w:t>
            </w:r>
            <w:r w:rsidRPr="00A050BE">
              <w:rPr>
                <w:rFonts w:ascii="Angsana New" w:eastAsia="Arial" w:hAnsi="Angsana New" w:hint="cs"/>
                <w:sz w:val="30"/>
                <w:szCs w:val="30"/>
              </w:rPr>
              <w:t xml:space="preserve"> </w:t>
            </w:r>
          </w:p>
          <w:p w14:paraId="207F233F" w14:textId="49B52B8B" w:rsidR="00945402" w:rsidRDefault="003A7213" w:rsidP="00945402">
            <w:pPr>
              <w:spacing w:before="120"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A050BE">
              <w:rPr>
                <w:rFonts w:ascii="Angsana New" w:eastAsia="Arial" w:hAnsi="Angsana New" w:hint="cs"/>
                <w:sz w:val="30"/>
                <w:szCs w:val="30"/>
                <w:cs/>
              </w:rPr>
              <w:t>กลุ่มบริษัทวัดมูลค่าผลขาดทุนด้านเครดิตที่คาดว่าจะเกิดขึ้นของลูกหนี้การค้าจากการประมาณผลขาดทุนด้านเครดิตที่คาดว่าจะเกิดขึ้นตลอดอายุโดยผู้บริหาร ซึ่งประมาณการโดยการใช้ข้อมูลด้านเครดิตในอดีตของลูกค้าของกลุ่มบริษัท สภาวการณ์ของตลาดในปัจจุบันและข้อมูลเฉพาะเจาะจงของลูกค้า</w:t>
            </w:r>
          </w:p>
          <w:p w14:paraId="0C1EB5F4" w14:textId="05EFFC6C" w:rsidR="007C4856" w:rsidRPr="00A050BE" w:rsidRDefault="00945402" w:rsidP="00945402">
            <w:pPr>
              <w:spacing w:before="120"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A050BE">
              <w:rPr>
                <w:rFonts w:ascii="Angsana New" w:eastAsia="Arial" w:hAnsi="Angsana New" w:hint="cs"/>
                <w:sz w:val="30"/>
                <w:szCs w:val="30"/>
                <w:cs/>
              </w:rPr>
              <w:t>ข้าพเจ้าระบุให้การวัดมูลค่าผลขาดทุนด้านเครดิตที่คาดว่าจะเกิดขึ้นเป็นเรื่องสำคัญในการตรวจสอบเนื่องจากการ</w:t>
            </w:r>
            <w:r w:rsidRPr="00431348">
              <w:rPr>
                <w:rFonts w:ascii="Angsana New" w:eastAsia="Arial" w:hAnsi="Angsana New"/>
                <w:spacing w:val="4"/>
                <w:sz w:val="30"/>
                <w:szCs w:val="30"/>
                <w:cs/>
              </w:rPr>
              <w:t>รับรู้ผลขาดทุนด้านเครดิตที่คาดว่าจะเกิดขึ้นนั้นต้องใช้</w:t>
            </w:r>
            <w:r w:rsidRPr="00A050BE">
              <w:rPr>
                <w:rFonts w:ascii="Angsana New" w:eastAsia="Arial" w:hAnsi="Angsana New" w:hint="cs"/>
                <w:sz w:val="30"/>
                <w:szCs w:val="30"/>
                <w:cs/>
              </w:rPr>
              <w:t>ดุลยพินิจที่สำคัญของผู้บริหาร</w:t>
            </w:r>
            <w:r w:rsidRPr="00A050BE">
              <w:rPr>
                <w:rFonts w:ascii="Angsana New" w:eastAsia="Arial" w:hAnsi="Angsana New" w:hint="cs"/>
                <w:sz w:val="30"/>
                <w:szCs w:val="30"/>
              </w:rPr>
              <w:t xml:space="preserve"> </w:t>
            </w:r>
            <w:r w:rsidRPr="00A050BE">
              <w:rPr>
                <w:rFonts w:ascii="Angsana New" w:eastAsia="Arial" w:hAnsi="Angsana New" w:hint="cs"/>
                <w:sz w:val="30"/>
                <w:szCs w:val="30"/>
                <w:cs/>
              </w:rPr>
              <w:t>ซึ่งเป็นเรื่องที่ข้าพเจ้าพิจารณาว่าเป็นความเสี่ยงที่มีนัยสำคัญ</w:t>
            </w:r>
            <w:r w:rsidRPr="00A050BE">
              <w:rPr>
                <w:rFonts w:ascii="Angsana New" w:eastAsia="Arial" w:hAnsi="Angsana New" w:hint="cs"/>
                <w:sz w:val="30"/>
                <w:szCs w:val="30"/>
              </w:rPr>
              <w:t xml:space="preserve"> </w:t>
            </w:r>
            <w:r w:rsidRPr="00A050BE">
              <w:rPr>
                <w:rFonts w:ascii="Angsana New" w:eastAsia="Arial" w:hAnsi="Angsana New" w:hint="cs"/>
                <w:sz w:val="30"/>
                <w:szCs w:val="30"/>
                <w:cs/>
              </w:rPr>
              <w:t>และเป็นเรื่องสำคัญในการตรวจสอบของข้าพเจ้า</w:t>
            </w:r>
          </w:p>
        </w:tc>
        <w:tc>
          <w:tcPr>
            <w:tcW w:w="4860" w:type="dxa"/>
          </w:tcPr>
          <w:p w14:paraId="077E598E" w14:textId="2658968C" w:rsidR="009606EC" w:rsidRPr="00950A13" w:rsidRDefault="009606EC" w:rsidP="00A050BE">
            <w:pPr>
              <w:pStyle w:val="BodyText"/>
              <w:spacing w:before="120"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06EC">
              <w:rPr>
                <w:rFonts w:ascii="Angsana New" w:hAnsi="Angsana New"/>
                <w:sz w:val="30"/>
                <w:szCs w:val="30"/>
                <w:cs/>
              </w:rPr>
              <w:t>วิธีการตรวจสอบของข้าพเจ้าในการประเมินการวัดมูลค่าผลขาดทุนด้านเครดิตที่คาดว่าจะเกิดขึ้นของลูกหนี้</w:t>
            </w:r>
            <w:r w:rsidRPr="00A050BE">
              <w:rPr>
                <w:rFonts w:ascii="Angsana New" w:eastAsia="Arial" w:hAnsi="Angsana New"/>
                <w:sz w:val="30"/>
                <w:szCs w:val="30"/>
                <w:cs/>
              </w:rPr>
              <w:t>การค้า รวมถึง</w:t>
            </w:r>
          </w:p>
          <w:p w14:paraId="2567BC73" w14:textId="61293112" w:rsidR="009606EC" w:rsidRPr="009606EC" w:rsidRDefault="009606EC" w:rsidP="00C45563">
            <w:pPr>
              <w:pStyle w:val="BodyText"/>
              <w:widowControl w:val="0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06EC">
              <w:rPr>
                <w:rFonts w:ascii="Angsana New" w:hAnsi="Angsana New"/>
                <w:sz w:val="30"/>
                <w:szCs w:val="30"/>
                <w:cs/>
              </w:rPr>
              <w:t>ทำความเข้าใจ</w:t>
            </w:r>
            <w:r w:rsidR="00FD7AEB" w:rsidRPr="00FD7AEB">
              <w:rPr>
                <w:rFonts w:ascii="Angsana New" w:hAnsi="Angsana New"/>
                <w:sz w:val="30"/>
                <w:szCs w:val="30"/>
                <w:cs/>
              </w:rPr>
              <w:t>และประเมินการออกแบบ</w:t>
            </w:r>
            <w:r w:rsidR="00C12C8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D7AEB" w:rsidRPr="00FD7AEB">
              <w:rPr>
                <w:rFonts w:ascii="Angsana New" w:hAnsi="Angsana New"/>
                <w:sz w:val="30"/>
                <w:szCs w:val="30"/>
                <w:cs/>
              </w:rPr>
              <w:t>การนำมาถือปฏิบัติของการควบคุมภายใน</w:t>
            </w:r>
            <w:r w:rsidR="001674BB">
              <w:rPr>
                <w:rFonts w:ascii="Angsana New" w:hAnsi="Angsana New" w:hint="cs"/>
                <w:sz w:val="30"/>
                <w:szCs w:val="30"/>
                <w:cs/>
              </w:rPr>
              <w:t>ที่สำคัญ</w:t>
            </w:r>
            <w:r w:rsidR="00FD7AEB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="005D6AEE">
              <w:rPr>
                <w:rFonts w:ascii="Angsana New" w:hAnsi="Angsana New" w:hint="cs"/>
                <w:sz w:val="30"/>
                <w:szCs w:val="30"/>
                <w:cs/>
              </w:rPr>
              <w:t>กระบวน</w:t>
            </w:r>
            <w:r w:rsidRPr="009606EC">
              <w:rPr>
                <w:rFonts w:ascii="Angsana New" w:hAnsi="Angsana New"/>
                <w:sz w:val="30"/>
                <w:szCs w:val="30"/>
                <w:cs/>
              </w:rPr>
              <w:t>การวัดมูลค่าผลขาดทุนด้านเครดิตที่คาดว่าจะเกิดขึ้นของลูกหนี้การค้า</w:t>
            </w:r>
            <w:r w:rsidR="005D6AEE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  <w:r w:rsidRPr="009606E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67062" w:rsidRPr="00367062">
              <w:rPr>
                <w:rFonts w:ascii="Angsana New" w:hAnsi="Angsana New"/>
                <w:sz w:val="30"/>
                <w:szCs w:val="30"/>
                <w:cs/>
              </w:rPr>
              <w:t>ซึ่งรวมถึงการจัดกลุ่มลูกหนี้การค้าตามลักษณะของความเสี่ยง</w:t>
            </w:r>
          </w:p>
          <w:p w14:paraId="599DD490" w14:textId="02487A60" w:rsidR="001A1598" w:rsidRPr="005B429B" w:rsidRDefault="009606EC" w:rsidP="00331EB2">
            <w:pPr>
              <w:pStyle w:val="BodyText"/>
              <w:widowControl w:val="0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429B">
              <w:rPr>
                <w:rFonts w:ascii="Angsana New" w:hAnsi="Angsana New"/>
                <w:sz w:val="30"/>
                <w:szCs w:val="30"/>
                <w:cs/>
              </w:rPr>
              <w:t>ประเมินผลการประมาณการย้อนหลังโดยเปรียบเทียบข้อมูลประมาณการในอดีต</w:t>
            </w:r>
            <w:r w:rsidR="008452FB" w:rsidRPr="005B429B">
              <w:rPr>
                <w:rFonts w:ascii="Angsana New" w:hAnsi="Angsana New" w:hint="cs"/>
                <w:sz w:val="30"/>
                <w:szCs w:val="30"/>
                <w:cs/>
              </w:rPr>
              <w:t>กับปัจจุบัน</w:t>
            </w:r>
            <w:r w:rsidRPr="005B429B">
              <w:rPr>
                <w:rFonts w:ascii="Angsana New" w:hAnsi="Angsana New"/>
                <w:sz w:val="30"/>
                <w:szCs w:val="30"/>
                <w:cs/>
              </w:rPr>
              <w:t>เพื่อประเมินความเหมาะสมของข้อสมมติ</w:t>
            </w:r>
            <w:r w:rsidR="008452FB" w:rsidRPr="005B429B">
              <w:rPr>
                <w:rFonts w:ascii="Angsana New" w:hAnsi="Angsana New" w:hint="cs"/>
                <w:sz w:val="30"/>
                <w:szCs w:val="30"/>
                <w:cs/>
              </w:rPr>
              <w:t>ในการคำนวณ</w:t>
            </w:r>
            <w:r w:rsidR="008452FB" w:rsidRPr="005B429B">
              <w:rPr>
                <w:rFonts w:ascii="Angsana New" w:hAnsi="Angsana New"/>
                <w:sz w:val="30"/>
                <w:szCs w:val="30"/>
                <w:cs/>
              </w:rPr>
              <w:t>มูลค่าผลขาดทุนด้านเครดิตที่คาดว่าจะเกิดขึ้น</w:t>
            </w:r>
          </w:p>
          <w:p w14:paraId="74649F8D" w14:textId="77777777" w:rsidR="00945402" w:rsidRPr="00A050BE" w:rsidRDefault="00945402" w:rsidP="00945402">
            <w:pPr>
              <w:pStyle w:val="BodyText"/>
              <w:widowControl w:val="0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695D">
              <w:rPr>
                <w:rFonts w:ascii="Angsana New" w:hAnsi="Angsana New"/>
                <w:sz w:val="30"/>
                <w:szCs w:val="30"/>
                <w:cs/>
              </w:rPr>
              <w:t>ทดสอบข้อมูลการผิดนัดชำระหนี้ด้วยการประเมินการจัดประเภทอายุลูกหนี้ในรายงานการจำแนกอายุลูกหนี้โดยการสุ่มตัวอย่างลูกหนี้เปรียบเทียบกับเอกสารที่เกี่ยวข้อง</w:t>
            </w:r>
          </w:p>
          <w:p w14:paraId="7CDC4073" w14:textId="51B0BF3E" w:rsidR="00945402" w:rsidRPr="00950A13" w:rsidRDefault="00945402" w:rsidP="00945402">
            <w:pPr>
              <w:pStyle w:val="BodyText"/>
              <w:widowControl w:val="0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2145">
              <w:rPr>
                <w:rFonts w:ascii="Angsana New" w:hAnsi="Angsana New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  <w:tr w:rsidR="007D2684" w:rsidRPr="00950A13" w14:paraId="1AA79DC5" w14:textId="77777777" w:rsidTr="00A92B91">
        <w:tc>
          <w:tcPr>
            <w:tcW w:w="9720" w:type="dxa"/>
            <w:gridSpan w:val="2"/>
          </w:tcPr>
          <w:p w14:paraId="3A564526" w14:textId="77777777" w:rsidR="007D2684" w:rsidRPr="00950A13" w:rsidRDefault="007D2684" w:rsidP="00F8286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มูลค่าของสินค้าคงเหลือ</w:t>
            </w:r>
          </w:p>
        </w:tc>
      </w:tr>
      <w:tr w:rsidR="007D2684" w:rsidRPr="00950A13" w14:paraId="104F8FCA" w14:textId="77777777" w:rsidTr="00A92B91">
        <w:tc>
          <w:tcPr>
            <w:tcW w:w="9720" w:type="dxa"/>
            <w:gridSpan w:val="2"/>
          </w:tcPr>
          <w:p w14:paraId="2B5C55AD" w14:textId="4B89434A" w:rsidR="007D2684" w:rsidRPr="00950A13" w:rsidRDefault="006A2145" w:rsidP="00806A3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2145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216648">
              <w:rPr>
                <w:rFonts w:ascii="Angsana New" w:hAnsi="Angsana New"/>
                <w:sz w:val="30"/>
                <w:szCs w:val="30"/>
              </w:rPr>
              <w:t>3</w:t>
            </w:r>
            <w:r w:rsidRPr="006A214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5E03A1">
              <w:rPr>
                <w:rFonts w:ascii="Angsana New" w:hAnsi="Angsana New" w:hint="cs"/>
                <w:sz w:val="30"/>
                <w:szCs w:val="30"/>
                <w:cs/>
              </w:rPr>
              <w:t>ฉ</w:t>
            </w:r>
            <w:r w:rsidRPr="006A2145">
              <w:rPr>
                <w:rFonts w:ascii="Angsana New" w:hAnsi="Angsana New"/>
                <w:sz w:val="30"/>
                <w:szCs w:val="30"/>
                <w:cs/>
              </w:rPr>
              <w:t>) และ</w:t>
            </w:r>
            <w:r w:rsidR="006313C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16648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A050BE" w:rsidRPr="00950A13" w14:paraId="3CB5115B" w14:textId="77777777" w:rsidTr="00A92B91">
        <w:tc>
          <w:tcPr>
            <w:tcW w:w="4860" w:type="dxa"/>
          </w:tcPr>
          <w:p w14:paraId="574BE5DD" w14:textId="0D76FCFD" w:rsidR="00A050BE" w:rsidRPr="00950A13" w:rsidRDefault="00A050BE" w:rsidP="00A050B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</w:tcPr>
          <w:p w14:paraId="15BE32F1" w14:textId="6EDA05E9" w:rsidR="00A050BE" w:rsidRPr="00950A13" w:rsidRDefault="00A050BE" w:rsidP="00A050B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1A77EA" w:rsidRPr="00950A13" w14:paraId="47C5FE48" w14:textId="77777777" w:rsidTr="00A92B91">
        <w:tc>
          <w:tcPr>
            <w:tcW w:w="4860" w:type="dxa"/>
          </w:tcPr>
          <w:p w14:paraId="63C253C2" w14:textId="64451BDD" w:rsidR="001A77EA" w:rsidRDefault="001A77EA" w:rsidP="00D27358">
            <w:pPr>
              <w:spacing w:before="120"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143DFA">
              <w:rPr>
                <w:rFonts w:ascii="Angsana New" w:eastAsia="Arial" w:hAnsi="Angsana New"/>
                <w:sz w:val="30"/>
                <w:szCs w:val="30"/>
                <w:cs/>
              </w:rPr>
              <w:t>สินค้าคงเหลือของกลุ่มบริษัทเป็นสินค้าเกี่ยวกับ</w:t>
            </w:r>
            <w:r w:rsidR="00A050BE" w:rsidRPr="00143DFA">
              <w:rPr>
                <w:rFonts w:ascii="Angsana New" w:eastAsia="Arial" w:hAnsi="Angsana New"/>
                <w:sz w:val="30"/>
                <w:szCs w:val="30"/>
                <w:cs/>
              </w:rPr>
              <w:t>สินค้าเทคโนโลยีคอมพิวเตอร์</w:t>
            </w:r>
            <w:r w:rsidR="00A050BE" w:rsidRPr="00143DFA">
              <w:rPr>
                <w:rFonts w:ascii="Angsana New" w:eastAsia="Arial" w:hAnsi="Angsana New" w:hint="cs"/>
                <w:sz w:val="30"/>
                <w:szCs w:val="30"/>
                <w:cs/>
              </w:rPr>
              <w:t xml:space="preserve"> </w:t>
            </w:r>
            <w:r w:rsidR="00A050BE" w:rsidRPr="00143DFA">
              <w:rPr>
                <w:rFonts w:ascii="Angsana New" w:eastAsia="Arial" w:hAnsi="Angsana New"/>
                <w:sz w:val="30"/>
                <w:szCs w:val="30"/>
                <w:cs/>
              </w:rPr>
              <w:t>ระบบสารสนเทศ</w:t>
            </w:r>
            <w:r w:rsidR="00A050BE" w:rsidRPr="00143DFA">
              <w:rPr>
                <w:rFonts w:ascii="Angsana New" w:eastAsia="Arial" w:hAnsi="Angsana New" w:hint="cs"/>
                <w:sz w:val="30"/>
                <w:szCs w:val="30"/>
                <w:cs/>
              </w:rPr>
              <w:t xml:space="preserve"> </w:t>
            </w:r>
            <w:r w:rsidR="00A050BE" w:rsidRPr="00143DFA">
              <w:rPr>
                <w:rFonts w:ascii="Angsana New" w:eastAsia="Arial" w:hAnsi="Angsana New"/>
                <w:sz w:val="30"/>
                <w:szCs w:val="30"/>
                <w:cs/>
              </w:rPr>
              <w:t>และอุปกรณ์สื่อสาร</w:t>
            </w:r>
            <w:r w:rsidR="00A050BE" w:rsidRPr="00143DFA">
              <w:rPr>
                <w:rFonts w:ascii="Angsana New" w:eastAsia="Arial" w:hAnsi="Angsana New" w:hint="cs"/>
                <w:sz w:val="30"/>
                <w:szCs w:val="30"/>
                <w:cs/>
              </w:rPr>
              <w:t xml:space="preserve"> </w:t>
            </w:r>
            <w:r w:rsidRPr="00143DFA">
              <w:rPr>
                <w:rFonts w:ascii="Angsana New" w:eastAsia="Arial" w:hAnsi="Angsana New"/>
                <w:sz w:val="30"/>
                <w:szCs w:val="30"/>
                <w:cs/>
              </w:rPr>
              <w:t>ซึ่งมีการเปลี่ยนแปลงอย่างรวดเร็วเพื่อตอบสนองพฤติกรรมของผู้บริโภคที่เปลี่ยนไปตามแนวโน้มของเทคโนโลยี</w:t>
            </w:r>
          </w:p>
          <w:p w14:paraId="3047C07E" w14:textId="03921F4B" w:rsidR="00B21CCB" w:rsidRPr="00143DFA" w:rsidRDefault="00B21CCB" w:rsidP="00D27358">
            <w:pPr>
              <w:spacing w:before="1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2B91">
              <w:rPr>
                <w:rFonts w:ascii="Angsana New" w:eastAsia="Arial" w:hAnsi="Angsana New"/>
                <w:sz w:val="30"/>
                <w:szCs w:val="30"/>
                <w:cs/>
              </w:rPr>
              <w:t>กลุ่มบริษัทมีนโยบายในการตั้งค่าเผื่อมูลค่าสินค้าลดลง เพื่อให้สะท้อนมูลค่าสุทธิที่จะได้รับของสินค้าคงเหลือ ในการประมาณการมูลค่าสุทธิที่จะได้รับของสินค้าคงเหลือ</w:t>
            </w:r>
            <w:r>
              <w:rPr>
                <w:rFonts w:ascii="Angsana New" w:eastAsia="Arial" w:hAnsi="Angsana New" w:hint="cs"/>
                <w:sz w:val="30"/>
                <w:szCs w:val="30"/>
                <w:cs/>
              </w:rPr>
              <w:t>ต้อง</w:t>
            </w:r>
            <w:r w:rsidRPr="00A92B91">
              <w:rPr>
                <w:rFonts w:ascii="Angsana New" w:eastAsia="Arial" w:hAnsi="Angsana New"/>
                <w:sz w:val="30"/>
                <w:szCs w:val="30"/>
                <w:cs/>
              </w:rPr>
              <w:t>ใช้ดุลยพินิจที่สำคัญของผู้บริหาร ซึ่งเป็นเรื่องที่ข้าพเจ้าพิจารณาว่าเป็นความเสี่ยงที่มีนัยสำคัญ และเป็นเรื่องสำคัญในการตรวจสอบของข้าพเจ้า</w:t>
            </w:r>
          </w:p>
        </w:tc>
        <w:tc>
          <w:tcPr>
            <w:tcW w:w="4860" w:type="dxa"/>
          </w:tcPr>
          <w:p w14:paraId="2B82007F" w14:textId="77777777" w:rsidR="001A77EA" w:rsidRPr="00143DFA" w:rsidRDefault="001A77EA" w:rsidP="001A77EA">
            <w:pPr>
              <w:pStyle w:val="BodyText"/>
              <w:spacing w:before="1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3DFA">
              <w:rPr>
                <w:rFonts w:ascii="Angsana New" w:hAnsi="Angsana New"/>
                <w:sz w:val="30"/>
                <w:szCs w:val="30"/>
                <w:cs/>
              </w:rPr>
              <w:t>วิธีการตรวจสอบของข้าพเจ้าในการประเมินการวัดมูลค่าของสินค้าคงเหลือ</w:t>
            </w:r>
            <w:r w:rsidRPr="00143DF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3DFA">
              <w:rPr>
                <w:rFonts w:ascii="Angsana New" w:hAnsi="Angsana New"/>
                <w:sz w:val="30"/>
                <w:szCs w:val="30"/>
                <w:cs/>
              </w:rPr>
              <w:t>รวมถึง</w:t>
            </w:r>
          </w:p>
          <w:p w14:paraId="3559E593" w14:textId="6544346B" w:rsidR="001A77EA" w:rsidRPr="00143DFA" w:rsidRDefault="00B21CCB" w:rsidP="00C45563">
            <w:pPr>
              <w:pStyle w:val="BodyText"/>
              <w:widowControl w:val="0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1CCB">
              <w:rPr>
                <w:rFonts w:ascii="Angsana New" w:hAnsi="Angsana New"/>
                <w:sz w:val="30"/>
                <w:szCs w:val="30"/>
                <w:cs/>
              </w:rPr>
              <w:t>การทำความเข้าใจและประเมินการออกแบบ การนำมาถือปฏิบัติของการควบคุมภายใน</w:t>
            </w:r>
            <w:r w:rsidR="001674BB">
              <w:rPr>
                <w:rFonts w:ascii="Angsana New" w:hAnsi="Angsana New" w:hint="cs"/>
                <w:sz w:val="30"/>
                <w:szCs w:val="30"/>
                <w:cs/>
              </w:rPr>
              <w:t>ที่สำคัญ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ของกระบวน</w:t>
            </w:r>
            <w:r w:rsidR="001A77EA" w:rsidRPr="00143DFA">
              <w:rPr>
                <w:rFonts w:ascii="Angsana New" w:hAnsi="Angsana New"/>
                <w:sz w:val="30"/>
                <w:szCs w:val="30"/>
                <w:cs/>
              </w:rPr>
              <w:t>การประมาณการมูลค่าสุทธิที่คาดว่าจะได้รับของสินค้าคงเหลือ</w:t>
            </w:r>
          </w:p>
          <w:p w14:paraId="6B11F32B" w14:textId="5BA1BEE0" w:rsidR="00B21CCB" w:rsidRPr="00E72814" w:rsidRDefault="00B21CCB" w:rsidP="00B21CCB">
            <w:pPr>
              <w:pStyle w:val="BodyText"/>
              <w:widowControl w:val="0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72814">
              <w:rPr>
                <w:rFonts w:ascii="Angsana New" w:hAnsi="Angsana New"/>
                <w:sz w:val="30"/>
                <w:szCs w:val="30"/>
                <w:cs/>
              </w:rPr>
              <w:t>ประเมินผลการประมาณการย้อนหลังโดยเปรียบเทียบข้อมูลประมาณการในอดีตกับผลที่เกิดขึ้นจริงเพื่อ</w:t>
            </w:r>
            <w:r w:rsidRPr="00A92B91">
              <w:rPr>
                <w:rFonts w:ascii="Angsana New" w:hAnsi="Angsana New"/>
                <w:spacing w:val="12"/>
                <w:sz w:val="30"/>
                <w:szCs w:val="30"/>
                <w:cs/>
              </w:rPr>
              <w:t>ประเมินความเหมาะสมของข้อสมมติที่ใช้สำหรับ</w:t>
            </w:r>
            <w:r w:rsidRPr="00E72814">
              <w:rPr>
                <w:rFonts w:ascii="Angsana New" w:hAnsi="Angsana New"/>
                <w:sz w:val="30"/>
                <w:szCs w:val="30"/>
                <w:cs/>
              </w:rPr>
              <w:t>ปีปัจจุบัน</w:t>
            </w:r>
          </w:p>
          <w:p w14:paraId="2AAAABA3" w14:textId="6B1A8EE6" w:rsidR="00B21CCB" w:rsidRPr="00E72814" w:rsidRDefault="00B21CCB" w:rsidP="00B21CCB">
            <w:pPr>
              <w:pStyle w:val="BodyText"/>
              <w:widowControl w:val="0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72814">
              <w:rPr>
                <w:rFonts w:ascii="Angsana New" w:hAnsi="Angsana New"/>
                <w:sz w:val="30"/>
                <w:szCs w:val="30"/>
                <w:cs/>
              </w:rPr>
              <w:t>ทดสอบ</w:t>
            </w:r>
            <w:r w:rsidR="003D123B" w:rsidRPr="007D695D">
              <w:rPr>
                <w:rFonts w:ascii="Angsana New" w:hAnsi="Angsana New"/>
                <w:sz w:val="30"/>
                <w:szCs w:val="30"/>
                <w:cs/>
              </w:rPr>
              <w:t>ข้อมูล</w:t>
            </w:r>
            <w:r w:rsidRPr="00E72814">
              <w:rPr>
                <w:rFonts w:ascii="Angsana New" w:hAnsi="Angsana New"/>
                <w:sz w:val="30"/>
                <w:szCs w:val="30"/>
                <w:cs/>
              </w:rPr>
              <w:t>ของรายงานแสดงอายุของสินค้าคงเหลือโดย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วิธีสุ่มตัวอย่าง</w:t>
            </w:r>
          </w:p>
          <w:p w14:paraId="4BB05BFE" w14:textId="67247389" w:rsidR="000A5CDC" w:rsidRPr="00A92B91" w:rsidRDefault="00B21CCB" w:rsidP="00A92B91">
            <w:pPr>
              <w:pStyle w:val="BodyText"/>
              <w:widowControl w:val="0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238" w:hanging="23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2814">
              <w:rPr>
                <w:rFonts w:ascii="Angsana New" w:hAnsi="Angsana New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029255A2" w14:textId="7C7138A4" w:rsidR="001A77EA" w:rsidRDefault="001A77EA" w:rsidP="000A5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</w:p>
    <w:bookmarkEnd w:id="1"/>
    <w:p w14:paraId="3FE07B99" w14:textId="30D6FF38" w:rsidR="007D2684" w:rsidRPr="00950A13" w:rsidRDefault="007D2684" w:rsidP="007D2684">
      <w:pPr>
        <w:snapToGrid w:val="0"/>
        <w:spacing w:after="12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950A13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21F26D22" w14:textId="77777777" w:rsidR="007D2684" w:rsidRPr="00950A13" w:rsidRDefault="007D2684" w:rsidP="007D2684">
      <w:pPr>
        <w:pStyle w:val="Default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C516EF1" w14:textId="77777777" w:rsidR="007D2684" w:rsidRPr="00950A13" w:rsidRDefault="007D2684" w:rsidP="007D268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950A13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950A13">
        <w:rPr>
          <w:rFonts w:ascii="Angsana New" w:eastAsia="Calibri" w:hAnsi="Angsana New"/>
          <w:color w:val="000000"/>
          <w:spacing w:val="-4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950A13">
        <w:rPr>
          <w:rFonts w:ascii="Angsana New" w:eastAsia="Calibri" w:hAnsi="Angsana New"/>
          <w:color w:val="000000"/>
          <w:spacing w:val="-4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แต่ไม่รวมถึงงบการเงินรวม</w:t>
      </w:r>
      <w:r w:rsidR="00A2522F" w:rsidRPr="00950A13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</w:t>
      </w:r>
      <w:r w:rsidRPr="00950A13">
        <w:rPr>
          <w:rFonts w:ascii="Angsana New" w:eastAsia="Calibri" w:hAnsi="Angsana New"/>
          <w:color w:val="000000"/>
          <w:sz w:val="30"/>
          <w:szCs w:val="30"/>
          <w:cs/>
        </w:rPr>
        <w:t>และงบการเงินเฉพาะกิจการและรายงานของผู้สอบบัญชีที่อยู่ในรายงานนั้น</w:t>
      </w:r>
      <w:r w:rsidRPr="00950A13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B19F93B" w14:textId="77777777" w:rsidR="007D2684" w:rsidRPr="00950A13" w:rsidRDefault="007D2684" w:rsidP="007D268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7E7B12A3" w14:textId="77777777" w:rsidR="007D2684" w:rsidRDefault="007D2684" w:rsidP="007D268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950A13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950A13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536B7BBC" w14:textId="77777777" w:rsidR="00882A7D" w:rsidRDefault="00882A7D" w:rsidP="007D268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4E146892" w14:textId="77777777" w:rsidR="00882A7D" w:rsidRDefault="00882A7D" w:rsidP="007D268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222743AB" w14:textId="77777777" w:rsidR="00882A7D" w:rsidRDefault="00882A7D" w:rsidP="007D268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1FF0E87C" w14:textId="77777777" w:rsidR="00995AB3" w:rsidRPr="00950A13" w:rsidRDefault="007D2684" w:rsidP="00A92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950A13">
        <w:rPr>
          <w:rFonts w:ascii="Angsana New" w:eastAsia="Calibri" w:hAnsi="Angsana New"/>
          <w:color w:val="000000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950A13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color w:val="000000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950A13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950A13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781395D7" w14:textId="77777777" w:rsidR="003C3221" w:rsidRPr="00950A13" w:rsidRDefault="003C3221" w:rsidP="007B0EC3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22684D2C" w14:textId="77777777" w:rsidR="003C3221" w:rsidRPr="00950A13" w:rsidRDefault="003C3221" w:rsidP="003C3221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950A13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6655266" w14:textId="77777777" w:rsidR="0053169E" w:rsidRPr="00950A13" w:rsidRDefault="0053169E" w:rsidP="007D268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816DC7C" w14:textId="77777777" w:rsidR="007D2684" w:rsidRPr="00950A13" w:rsidRDefault="007D2684" w:rsidP="007D268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950A1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30155B30" w14:textId="77777777" w:rsidR="007D2684" w:rsidRPr="00077378" w:rsidRDefault="007D2684" w:rsidP="007D268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E58079F" w14:textId="77777777" w:rsidR="007D2684" w:rsidRPr="00950A13" w:rsidRDefault="007D2684" w:rsidP="007D2684">
      <w:pPr>
        <w:jc w:val="thaiDistribute"/>
        <w:rPr>
          <w:rFonts w:ascii="Angsana New" w:eastAsia="Calibri" w:hAnsi="Angsana New"/>
          <w:sz w:val="30"/>
          <w:szCs w:val="30"/>
        </w:rPr>
      </w:pPr>
      <w:r w:rsidRPr="00950A13">
        <w:rPr>
          <w:rFonts w:ascii="Angsana New" w:eastAsia="Calibri" w:hAnsi="Angsana New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22927AB" w14:textId="77777777" w:rsidR="007D2684" w:rsidRPr="00077378" w:rsidRDefault="007D2684" w:rsidP="007D268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FE39AD9" w14:textId="77777777" w:rsidR="007D2684" w:rsidRPr="00950A13" w:rsidRDefault="007D2684" w:rsidP="007D2684">
      <w:pPr>
        <w:jc w:val="thaiDistribute"/>
        <w:rPr>
          <w:rFonts w:ascii="Angsana New" w:eastAsia="Calibri" w:hAnsi="Angsana New"/>
          <w:sz w:val="30"/>
          <w:szCs w:val="30"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</w:t>
      </w:r>
      <w:r w:rsidR="00DC1283" w:rsidRPr="00950A13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AA7439" w:rsidRPr="00950A13">
        <w:rPr>
          <w:rFonts w:ascii="Angsana New" w:eastAsia="Calibri" w:hAnsi="Angsana New" w:hint="cs"/>
          <w:sz w:val="30"/>
          <w:szCs w:val="30"/>
          <w:cs/>
        </w:rPr>
        <w:t>(ตามความเหมาะสม) และการใช้เกณฑ์</w:t>
      </w:r>
      <w:r w:rsidRPr="00950A13">
        <w:rPr>
          <w:rFonts w:ascii="Angsana New" w:eastAsia="Calibri" w:hAnsi="Angsana New"/>
          <w:sz w:val="30"/>
          <w:szCs w:val="30"/>
          <w:rtl/>
          <w:cs/>
        </w:rPr>
        <w:t>การบัญชีสำหรับการดำเนินงานต่อเนื่องเว้น</w:t>
      </w:r>
      <w:r w:rsidRPr="00950A13">
        <w:rPr>
          <w:rFonts w:ascii="Angsana New" w:eastAsia="Calibri" w:hAnsi="Angsana New"/>
          <w:sz w:val="30"/>
          <w:szCs w:val="30"/>
          <w:cs/>
        </w:rPr>
        <w:t>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29B83480" w14:textId="77777777" w:rsidR="007D2684" w:rsidRPr="00950A13" w:rsidRDefault="007D2684" w:rsidP="007D2684">
      <w:pPr>
        <w:jc w:val="thaiDistribute"/>
        <w:rPr>
          <w:rFonts w:ascii="Angsana New" w:eastAsia="Calibri" w:hAnsi="Angsana New"/>
          <w:sz w:val="20"/>
          <w:szCs w:val="20"/>
        </w:rPr>
      </w:pPr>
    </w:p>
    <w:p w14:paraId="1AC2D8C9" w14:textId="77777777" w:rsidR="007D2684" w:rsidRPr="00950A13" w:rsidRDefault="007D2684" w:rsidP="007D2684">
      <w:pPr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7304FB24" w14:textId="77777777" w:rsidR="009811E1" w:rsidRDefault="009811E1" w:rsidP="007D2684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B7B62B8" w14:textId="71E18054" w:rsidR="007D2684" w:rsidRPr="00950A13" w:rsidRDefault="007D2684" w:rsidP="007D2684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950A13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7870C61" w14:textId="77777777" w:rsidR="007D2684" w:rsidRPr="00077378" w:rsidRDefault="007D2684" w:rsidP="007D268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2F2AF6C" w14:textId="77777777" w:rsidR="00C37F6F" w:rsidRDefault="007D2684" w:rsidP="00995AB3">
      <w:pPr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950A1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950A13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950A13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</w:t>
      </w:r>
      <w:r w:rsidR="00C37F6F" w:rsidRPr="00950A13">
        <w:rPr>
          <w:rFonts w:ascii="Angsana New" w:hAnsi="Angsana New"/>
          <w:sz w:val="30"/>
          <w:szCs w:val="30"/>
          <w:cs/>
        </w:rPr>
        <w:t>มและงบการเงินเฉพาะกิจการเหล่านี้</w:t>
      </w:r>
    </w:p>
    <w:p w14:paraId="49EDE46E" w14:textId="77777777" w:rsidR="007D2684" w:rsidRPr="00950A13" w:rsidRDefault="00DB5303" w:rsidP="00995AB3">
      <w:pPr>
        <w:jc w:val="thaiDistribute"/>
        <w:rPr>
          <w:rFonts w:ascii="Angsana New" w:eastAsia="Calibri" w:hAnsi="Angsana New"/>
          <w:sz w:val="30"/>
          <w:szCs w:val="30"/>
        </w:rPr>
      </w:pPr>
      <w:r w:rsidRPr="00950A13">
        <w:rPr>
          <w:rFonts w:ascii="Angsana New" w:eastAsia="Calibri" w:hAnsi="Angsana New" w:hint="cs"/>
          <w:sz w:val="30"/>
          <w:szCs w:val="30"/>
          <w:cs/>
        </w:rPr>
        <w:lastRenderedPageBreak/>
        <w:t>ในการตรวจ</w:t>
      </w:r>
      <w:r w:rsidR="007D2684" w:rsidRPr="00950A13">
        <w:rPr>
          <w:rFonts w:ascii="Angsana New" w:eastAsia="Calibri" w:hAnsi="Angsana New"/>
          <w:sz w:val="30"/>
          <w:szCs w:val="30"/>
          <w:cs/>
        </w:rPr>
        <w:t>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661339E" w14:textId="77777777" w:rsidR="00464E15" w:rsidRPr="00950A13" w:rsidRDefault="00464E15" w:rsidP="00995AB3">
      <w:pPr>
        <w:jc w:val="thaiDistribute"/>
        <w:rPr>
          <w:rFonts w:ascii="Angsana New" w:hAnsi="Angsana New"/>
          <w:sz w:val="20"/>
          <w:szCs w:val="20"/>
        </w:rPr>
      </w:pPr>
    </w:p>
    <w:p w14:paraId="1A05FE35" w14:textId="7824C859" w:rsidR="007D2684" w:rsidRPr="00950A13" w:rsidRDefault="007D2684" w:rsidP="00C45563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950A13">
        <w:rPr>
          <w:rFonts w:ascii="Angsana New" w:hAnsi="Angsana New"/>
          <w:sz w:val="30"/>
          <w:szCs w:val="30"/>
          <w:cs/>
        </w:rPr>
        <w:t>รวมและ</w:t>
      </w:r>
      <w:r w:rsidR="0097280E">
        <w:rPr>
          <w:rFonts w:ascii="Angsana New" w:hAnsi="Angsana New"/>
          <w:sz w:val="30"/>
          <w:szCs w:val="30"/>
        </w:rPr>
        <w:br/>
      </w:r>
      <w:r w:rsidRPr="00950A13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950A13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950A13">
        <w:rPr>
          <w:rFonts w:ascii="Angsana New" w:hAnsi="Angsana New"/>
          <w:sz w:val="30"/>
          <w:szCs w:val="30"/>
          <w:cs/>
        </w:rPr>
        <w:t>ายใน</w:t>
      </w:r>
    </w:p>
    <w:p w14:paraId="72F5E781" w14:textId="77777777" w:rsidR="007D2684" w:rsidRPr="00950A13" w:rsidRDefault="007D2684" w:rsidP="00C45563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950A13">
        <w:rPr>
          <w:rFonts w:ascii="Angsana New" w:hAnsi="Angsana New"/>
          <w:sz w:val="30"/>
          <w:szCs w:val="30"/>
          <w:cs/>
        </w:rPr>
        <w:t>บริษัท</w:t>
      </w:r>
    </w:p>
    <w:p w14:paraId="5EBF3F2A" w14:textId="77777777" w:rsidR="007D2684" w:rsidRDefault="007D2684" w:rsidP="00C45563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950A13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69E71F79" w14:textId="60DCC19A" w:rsidR="007D2684" w:rsidRPr="00950A13" w:rsidRDefault="007D2684" w:rsidP="00C45563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7C4856">
        <w:rPr>
          <w:rFonts w:ascii="Angsana New" w:hAnsi="Angsana New"/>
          <w:sz w:val="30"/>
          <w:szCs w:val="30"/>
        </w:rPr>
        <w:br/>
      </w:r>
      <w:r w:rsidRPr="00950A13">
        <w:rPr>
          <w:rFonts w:ascii="Angsana New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E31A77" w:rsidRPr="00950A13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950A13">
        <w:rPr>
          <w:rFonts w:ascii="Angsana New" w:hAnsi="Angsana New"/>
          <w:sz w:val="30"/>
          <w:szCs w:val="30"/>
          <w:cs/>
        </w:rPr>
        <w:t>ถึงการเปิดเผย</w:t>
      </w:r>
      <w:r w:rsidR="00930820" w:rsidRPr="00950A13">
        <w:rPr>
          <w:rFonts w:ascii="Angsana New" w:hAnsi="Angsana New" w:hint="cs"/>
          <w:sz w:val="30"/>
          <w:szCs w:val="30"/>
          <w:cs/>
        </w:rPr>
        <w:t>ข้อมูล</w:t>
      </w:r>
      <w:r w:rsidRPr="00950A13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</w:t>
      </w:r>
      <w:r w:rsidR="00E31A77" w:rsidRPr="00950A13">
        <w:rPr>
          <w:rFonts w:ascii="Angsana New" w:hAnsi="Angsana New"/>
          <w:sz w:val="30"/>
          <w:szCs w:val="30"/>
          <w:cs/>
        </w:rPr>
        <w:t>ที่เกี่ยวข้อง</w:t>
      </w:r>
      <w:r w:rsidRPr="00950A13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="00930820" w:rsidRPr="00950A13">
        <w:rPr>
          <w:rFonts w:ascii="Angsana New" w:hAnsi="Angsana New" w:hint="cs"/>
          <w:sz w:val="30"/>
          <w:szCs w:val="30"/>
          <w:cs/>
        </w:rPr>
        <w:t>ข้อมูล</w:t>
      </w:r>
      <w:r w:rsidRPr="00950A13">
        <w:rPr>
          <w:rFonts w:ascii="Angsana New" w:hAnsi="Angsana New"/>
          <w:sz w:val="30"/>
          <w:szCs w:val="30"/>
          <w:cs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62AF5067" w14:textId="77777777" w:rsidR="007D2684" w:rsidRPr="00950A13" w:rsidRDefault="007D2684" w:rsidP="00C45563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930820" w:rsidRPr="00950A13">
        <w:rPr>
          <w:rFonts w:ascii="Angsana New" w:hAnsi="Angsana New" w:hint="cs"/>
          <w:sz w:val="30"/>
          <w:szCs w:val="30"/>
          <w:cs/>
        </w:rPr>
        <w:t>ข้อมูล</w:t>
      </w:r>
      <w:r w:rsidRPr="00950A13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</w:t>
      </w:r>
      <w:r w:rsidR="00930820" w:rsidRPr="00950A13">
        <w:rPr>
          <w:rFonts w:ascii="Angsana New" w:hAnsi="Angsana New"/>
          <w:sz w:val="30"/>
          <w:szCs w:val="30"/>
          <w:cs/>
        </w:rPr>
        <w:t>เสนอข้อมูลโดยถูกต้องตามที่ควรหรือไม่</w:t>
      </w:r>
    </w:p>
    <w:p w14:paraId="7AAC6B63" w14:textId="69357214" w:rsidR="007D2684" w:rsidRPr="00950A13" w:rsidRDefault="00FB2F64" w:rsidP="00C45563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FB2F64">
        <w:rPr>
          <w:rFonts w:ascii="Angsana New" w:hAnsi="Angsana New"/>
          <w:sz w:val="30"/>
          <w:szCs w:val="30"/>
          <w:cs/>
        </w:rPr>
        <w:t>วางแผนและปฏิบัติงานตรวจสอบกลุ่มกิจการเพื่อให้</w:t>
      </w:r>
      <w:r w:rsidR="007D2684" w:rsidRPr="00950A13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Pr="00FB2F64">
        <w:rPr>
          <w:rFonts w:ascii="Angsana New" w:hAnsi="Angsana New"/>
          <w:sz w:val="30"/>
          <w:szCs w:val="30"/>
          <w:cs/>
        </w:rPr>
        <w:t>หน่วย</w:t>
      </w:r>
      <w:r w:rsidR="007D2684" w:rsidRPr="00950A13">
        <w:rPr>
          <w:rFonts w:ascii="Angsana New" w:hAnsi="Angsana New"/>
          <w:sz w:val="30"/>
          <w:szCs w:val="30"/>
          <w:cs/>
        </w:rPr>
        <w:t>กิจกรรมทางธุรกิจภายในกลุ่มบริษัทเพื่อ</w:t>
      </w:r>
      <w:r w:rsidRPr="00FB2F64">
        <w:rPr>
          <w:rFonts w:ascii="Angsana New" w:hAnsi="Angsana New"/>
          <w:sz w:val="30"/>
          <w:szCs w:val="30"/>
          <w:cs/>
        </w:rPr>
        <w:t>ใช้เป็นเกณฑ์ใน</w:t>
      </w:r>
      <w:r w:rsidR="00FB5603">
        <w:rPr>
          <w:rFonts w:ascii="Angsana New" w:hAnsi="Angsana New"/>
          <w:sz w:val="30"/>
          <w:szCs w:val="30"/>
        </w:rPr>
        <w:br/>
      </w:r>
      <w:r w:rsidRPr="00FB2F64">
        <w:rPr>
          <w:rFonts w:ascii="Angsana New" w:hAnsi="Angsana New"/>
          <w:sz w:val="30"/>
          <w:szCs w:val="30"/>
          <w:cs/>
        </w:rPr>
        <w:t>การ</w:t>
      </w:r>
      <w:r w:rsidR="007D2684" w:rsidRPr="00950A13">
        <w:rPr>
          <w:rFonts w:ascii="Angsana New" w:hAnsi="Angsana New"/>
          <w:sz w:val="30"/>
          <w:szCs w:val="30"/>
          <w:cs/>
        </w:rPr>
        <w:t>แสดงความเห็นต่องบการเงินรวม</w:t>
      </w:r>
      <w:r w:rsidRPr="00FB2F64">
        <w:rPr>
          <w:rFonts w:ascii="Angsana New" w:hAnsi="Angsana New"/>
          <w:sz w:val="30"/>
          <w:szCs w:val="30"/>
          <w:cs/>
        </w:rPr>
        <w:t>ของกลุ่มบริษัท</w:t>
      </w:r>
      <w:r w:rsidR="007D2684" w:rsidRPr="00950A13">
        <w:rPr>
          <w:rFonts w:ascii="Angsana New" w:hAnsi="Angsana New"/>
          <w:sz w:val="30"/>
          <w:szCs w:val="30"/>
        </w:rPr>
        <w:t xml:space="preserve"> </w:t>
      </w:r>
      <w:r w:rsidR="007D2684" w:rsidRPr="00950A13">
        <w:rPr>
          <w:rFonts w:ascii="Angsana New" w:hAnsi="Angsana New"/>
          <w:sz w:val="30"/>
          <w:szCs w:val="30"/>
          <w:cs/>
        </w:rPr>
        <w:t>ข้าพเจ้ารับผิดชอบต่อการกำหนดแนวทาง การควบคุมดูแล และการ</w:t>
      </w:r>
      <w:r w:rsidRPr="00FB2F64">
        <w:rPr>
          <w:rFonts w:ascii="Angsana New" w:hAnsi="Angsana New"/>
          <w:sz w:val="30"/>
          <w:szCs w:val="30"/>
          <w:cs/>
        </w:rPr>
        <w:t>สอบทานงานตรวจสอบที่ทำเพื่อวัตถุประสงค์ของการ</w:t>
      </w:r>
      <w:r w:rsidR="007D2684" w:rsidRPr="00950A13">
        <w:rPr>
          <w:rFonts w:ascii="Angsana New" w:hAnsi="Angsana New"/>
          <w:sz w:val="30"/>
          <w:szCs w:val="30"/>
          <w:cs/>
        </w:rPr>
        <w:t>ปฏิบัติงานตรวจสอบกลุ่มบริษัท</w:t>
      </w:r>
      <w:r w:rsidR="007D2684" w:rsidRPr="00950A13">
        <w:rPr>
          <w:rFonts w:ascii="Angsana New" w:hAnsi="Angsana New"/>
          <w:sz w:val="30"/>
          <w:szCs w:val="30"/>
        </w:rPr>
        <w:t xml:space="preserve"> </w:t>
      </w:r>
      <w:r w:rsidR="007D2684" w:rsidRPr="00950A13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="007D2684" w:rsidRPr="00950A13">
        <w:rPr>
          <w:rFonts w:ascii="Angsana New" w:hAnsi="Angsana New"/>
          <w:sz w:val="30"/>
          <w:szCs w:val="30"/>
        </w:rPr>
        <w:t xml:space="preserve"> </w:t>
      </w:r>
    </w:p>
    <w:p w14:paraId="6319149C" w14:textId="77777777" w:rsidR="00B51EAA" w:rsidRPr="00950A13" w:rsidRDefault="00B51EAA" w:rsidP="007D2684">
      <w:pPr>
        <w:jc w:val="thaiDistribute"/>
        <w:rPr>
          <w:rFonts w:ascii="Angsana New" w:hAnsi="Angsana New"/>
          <w:sz w:val="30"/>
          <w:szCs w:val="30"/>
        </w:rPr>
      </w:pPr>
    </w:p>
    <w:p w14:paraId="05DA753D" w14:textId="558C77CA" w:rsidR="007D2684" w:rsidRPr="00950A13" w:rsidRDefault="007D2684" w:rsidP="007D2684">
      <w:pPr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eastAsia="Calibri" w:hAnsi="Angsana New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</w:t>
      </w:r>
      <w:r w:rsidR="00930820" w:rsidRPr="00950A13">
        <w:rPr>
          <w:rFonts w:ascii="Angsana New" w:eastAsia="Calibri" w:hAnsi="Angsana New" w:hint="cs"/>
          <w:sz w:val="30"/>
          <w:szCs w:val="30"/>
          <w:cs/>
        </w:rPr>
        <w:t>ในเรื่อ</w:t>
      </w:r>
      <w:r w:rsidR="000E4DE7" w:rsidRPr="00950A13">
        <w:rPr>
          <w:rFonts w:ascii="Angsana New" w:eastAsia="Calibri" w:hAnsi="Angsana New" w:hint="cs"/>
          <w:sz w:val="30"/>
          <w:szCs w:val="30"/>
          <w:cs/>
        </w:rPr>
        <w:t>ง</w:t>
      </w:r>
      <w:r w:rsidR="00930820" w:rsidRPr="00950A13">
        <w:rPr>
          <w:rFonts w:ascii="Angsana New" w:eastAsia="Calibri" w:hAnsi="Angsana New" w:hint="cs"/>
          <w:sz w:val="30"/>
          <w:szCs w:val="30"/>
          <w:cs/>
        </w:rPr>
        <w:t>ต่างๆ</w:t>
      </w:r>
      <w:r w:rsidR="007C4856">
        <w:rPr>
          <w:rFonts w:ascii="Angsana New" w:eastAsia="Calibri" w:hAnsi="Angsana New"/>
          <w:sz w:val="30"/>
          <w:szCs w:val="30"/>
        </w:rPr>
        <w:t xml:space="preserve"> </w:t>
      </w:r>
      <w:r w:rsidR="00930820" w:rsidRPr="00950A13">
        <w:rPr>
          <w:rFonts w:ascii="Angsana New" w:eastAsia="Calibri" w:hAnsi="Angsana New" w:hint="cs"/>
          <w:sz w:val="30"/>
          <w:szCs w:val="30"/>
          <w:cs/>
        </w:rPr>
        <w:t>ที่สำคัญซึ่งรวมถึง</w:t>
      </w:r>
      <w:r w:rsidRPr="00950A13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930820" w:rsidRPr="00950A13">
        <w:rPr>
          <w:rFonts w:ascii="Angsana New" w:eastAsia="Calibri" w:hAnsi="Angsana New" w:hint="cs"/>
          <w:sz w:val="30"/>
          <w:szCs w:val="30"/>
          <w:cs/>
        </w:rPr>
        <w:t>หาก</w:t>
      </w:r>
      <w:r w:rsidRPr="00950A13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950A13">
        <w:rPr>
          <w:rFonts w:ascii="Angsana New" w:hAnsi="Angsana New"/>
          <w:sz w:val="30"/>
          <w:szCs w:val="30"/>
          <w:cs/>
        </w:rPr>
        <w:t>งข้าพเจ้า</w:t>
      </w:r>
    </w:p>
    <w:p w14:paraId="17966B0A" w14:textId="77777777" w:rsidR="00B51EAA" w:rsidRDefault="00B51EAA" w:rsidP="007D268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C3E52E0" w14:textId="1C9D3AC1" w:rsidR="007D2684" w:rsidRPr="00950A13" w:rsidRDefault="007D2684" w:rsidP="007D2684">
      <w:pPr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7B032D" w:rsidRPr="007B032D">
        <w:rPr>
          <w:rFonts w:ascii="Angsana New" w:eastAsia="Calibri" w:hAnsi="Angsana New" w:hint="cs"/>
          <w:sz w:val="30"/>
          <w:szCs w:val="30"/>
          <w:cs/>
        </w:rPr>
        <w:t>และ</w:t>
      </w:r>
      <w:r w:rsidR="007B032D" w:rsidRPr="007B032D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0D81D203" w14:textId="77777777" w:rsidR="005C48FA" w:rsidRDefault="005C48FA" w:rsidP="007D2684">
      <w:pPr>
        <w:jc w:val="thaiDistribute"/>
        <w:rPr>
          <w:rFonts w:ascii="Angsana New" w:hAnsi="Angsana New"/>
          <w:sz w:val="30"/>
          <w:szCs w:val="30"/>
        </w:rPr>
      </w:pPr>
    </w:p>
    <w:p w14:paraId="48627297" w14:textId="47540D71" w:rsidR="007D2684" w:rsidRPr="00950A13" w:rsidRDefault="007D2684" w:rsidP="007D2684">
      <w:pPr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="00A877F9" w:rsidRPr="00950A13">
        <w:rPr>
          <w:rFonts w:ascii="Angsana New" w:hAnsi="Angsana New" w:hint="cs"/>
          <w:sz w:val="30"/>
          <w:szCs w:val="30"/>
          <w:cs/>
        </w:rPr>
        <w:t xml:space="preserve"> </w:t>
      </w:r>
      <w:r w:rsidR="005E351C">
        <w:rPr>
          <w:rFonts w:ascii="Angsana New" w:hAnsi="Angsana New"/>
          <w:sz w:val="30"/>
          <w:szCs w:val="30"/>
        </w:rPr>
        <w:br/>
      </w:r>
      <w:r w:rsidRPr="00950A13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3D2D8DC" w14:textId="77777777" w:rsidR="007D2684" w:rsidRPr="00950A13" w:rsidRDefault="007D2684" w:rsidP="007D2684">
      <w:pPr>
        <w:jc w:val="thaiDistribute"/>
        <w:rPr>
          <w:rFonts w:ascii="Angsana New" w:hAnsi="Angsana New"/>
          <w:sz w:val="30"/>
          <w:szCs w:val="30"/>
        </w:rPr>
      </w:pPr>
    </w:p>
    <w:p w14:paraId="4AD626C5" w14:textId="77777777" w:rsidR="007D2684" w:rsidRPr="00950A13" w:rsidRDefault="007D2684" w:rsidP="007D2684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49A2BE9" w14:textId="77777777" w:rsidR="007D2684" w:rsidRDefault="007D2684" w:rsidP="007D2684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z w:val="30"/>
          <w:szCs w:val="30"/>
        </w:rPr>
      </w:pPr>
    </w:p>
    <w:p w14:paraId="1ED2B3C9" w14:textId="77777777" w:rsidR="00882A7D" w:rsidRPr="00950A13" w:rsidRDefault="00882A7D" w:rsidP="007D2684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z w:val="30"/>
          <w:szCs w:val="30"/>
          <w:cs/>
        </w:rPr>
      </w:pPr>
    </w:p>
    <w:p w14:paraId="603DB92A" w14:textId="6A2F3F2D" w:rsidR="003C103C" w:rsidRPr="00950A13" w:rsidRDefault="003C103C" w:rsidP="003C103C">
      <w:pPr>
        <w:jc w:val="thaiDistribute"/>
        <w:rPr>
          <w:rFonts w:ascii="Angsana New" w:hAnsi="Angsana New"/>
          <w:sz w:val="30"/>
          <w:szCs w:val="30"/>
          <w:cs/>
        </w:rPr>
      </w:pPr>
      <w:r w:rsidRPr="00950A13">
        <w:rPr>
          <w:rFonts w:ascii="Angsana New" w:hAnsi="Angsana New"/>
          <w:sz w:val="30"/>
          <w:szCs w:val="30"/>
        </w:rPr>
        <w:t>(</w:t>
      </w:r>
      <w:r w:rsidR="00E57485">
        <w:rPr>
          <w:rFonts w:ascii="Angsana New" w:hAnsi="Angsana New" w:hint="cs"/>
          <w:sz w:val="30"/>
          <w:szCs w:val="30"/>
          <w:cs/>
        </w:rPr>
        <w:t>พรทิพย์ ริมดุสิต</w:t>
      </w:r>
      <w:r w:rsidRPr="00950A13">
        <w:rPr>
          <w:rFonts w:ascii="Angsana New" w:hAnsi="Angsana New" w:hint="cs"/>
          <w:sz w:val="30"/>
          <w:szCs w:val="30"/>
          <w:cs/>
        </w:rPr>
        <w:t>)</w:t>
      </w:r>
    </w:p>
    <w:p w14:paraId="3AF57406" w14:textId="77777777" w:rsidR="003C103C" w:rsidRPr="00950A13" w:rsidRDefault="003C103C" w:rsidP="003C103C">
      <w:pPr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570D601" w14:textId="4155A5E6" w:rsidR="003C103C" w:rsidRPr="00950A13" w:rsidRDefault="003C103C" w:rsidP="003C103C">
      <w:pPr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E57485">
        <w:rPr>
          <w:rFonts w:ascii="Angsana New" w:hAnsi="Angsana New"/>
          <w:sz w:val="30"/>
          <w:szCs w:val="30"/>
        </w:rPr>
        <w:t>5565</w:t>
      </w:r>
    </w:p>
    <w:p w14:paraId="16EA4519" w14:textId="77777777" w:rsidR="007D2684" w:rsidRPr="00950A13" w:rsidRDefault="007D2684" w:rsidP="007D2684">
      <w:pPr>
        <w:jc w:val="thaiDistribute"/>
        <w:rPr>
          <w:rFonts w:ascii="Angsana New" w:hAnsi="Angsana New"/>
          <w:sz w:val="30"/>
          <w:szCs w:val="30"/>
        </w:rPr>
      </w:pPr>
    </w:p>
    <w:p w14:paraId="34698E0C" w14:textId="77777777" w:rsidR="007D2684" w:rsidRPr="00950A13" w:rsidRDefault="007D2684" w:rsidP="007D2684">
      <w:pPr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07B4484" w14:textId="77777777" w:rsidR="007D2684" w:rsidRPr="00950A13" w:rsidRDefault="007D2684" w:rsidP="007D2684">
      <w:pPr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40053D9" w14:textId="6B1B1405" w:rsidR="001111B4" w:rsidRPr="00950A13" w:rsidRDefault="005D208B" w:rsidP="00783487">
      <w:pPr>
        <w:jc w:val="both"/>
        <w:rPr>
          <w:rFonts w:ascii="Angsana New" w:hAnsi="Angsana New"/>
          <w:color w:val="0000FF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</w:t>
      </w:r>
      <w:r w:rsidR="009B74DF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 w:rsidR="00F769E1" w:rsidRPr="00950A13">
        <w:rPr>
          <w:rFonts w:ascii="Angsana New" w:hAnsi="Angsana New"/>
          <w:sz w:val="30"/>
          <w:szCs w:val="30"/>
          <w:cs/>
        </w:rPr>
        <w:t>กุมภาพันธ์</w:t>
      </w:r>
      <w:r w:rsidR="00F769E1" w:rsidRPr="00950A13">
        <w:rPr>
          <w:rFonts w:ascii="Angsana New" w:hAnsi="Angsana New" w:hint="cs"/>
          <w:sz w:val="30"/>
          <w:szCs w:val="30"/>
          <w:cs/>
        </w:rPr>
        <w:t xml:space="preserve"> </w:t>
      </w:r>
      <w:r w:rsidR="00385D7B" w:rsidRPr="00950A13">
        <w:rPr>
          <w:rFonts w:ascii="Angsana New" w:hAnsi="Angsana New"/>
          <w:sz w:val="30"/>
          <w:szCs w:val="30"/>
        </w:rPr>
        <w:t>256</w:t>
      </w:r>
      <w:r w:rsidR="00775ADC">
        <w:rPr>
          <w:rFonts w:ascii="Angsana New" w:hAnsi="Angsana New"/>
          <w:sz w:val="30"/>
          <w:szCs w:val="30"/>
        </w:rPr>
        <w:t>9</w:t>
      </w:r>
    </w:p>
    <w:p w14:paraId="0E8062C7" w14:textId="77777777" w:rsidR="003E6A5C" w:rsidRDefault="003E6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p w14:paraId="1BB46684" w14:textId="77777777" w:rsidR="0078411E" w:rsidRPr="00D70B3F" w:rsidRDefault="0078411E" w:rsidP="002B51E1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</w:p>
    <w:sectPr w:rsidR="0078411E" w:rsidRPr="00D70B3F" w:rsidSect="002B51E1">
      <w:headerReference w:type="default" r:id="rId20"/>
      <w:footerReference w:type="default" r:id="rId21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3FE8F" w14:textId="77777777" w:rsidR="00323556" w:rsidRDefault="00323556">
      <w:r>
        <w:separator/>
      </w:r>
    </w:p>
  </w:endnote>
  <w:endnote w:type="continuationSeparator" w:id="0">
    <w:p w14:paraId="6AFA5BA4" w14:textId="77777777" w:rsidR="00323556" w:rsidRDefault="00323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Yu Gothic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918FF" w14:textId="77777777" w:rsidR="00B83A99" w:rsidRDefault="00B83A99" w:rsidP="007834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33</w:t>
    </w:r>
    <w:r>
      <w:rPr>
        <w:rStyle w:val="PageNumber"/>
      </w:rPr>
      <w:fldChar w:fldCharType="end"/>
    </w:r>
  </w:p>
  <w:p w14:paraId="2D10C016" w14:textId="77777777" w:rsidR="00B83A99" w:rsidRDefault="00B83A9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BB2E8" w14:textId="77777777" w:rsidR="00B83A99" w:rsidRPr="00005ACB" w:rsidRDefault="00B83A99" w:rsidP="00783487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005ACB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005AC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005ACB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</w:t>
    </w:r>
    <w:r w:rsidRPr="00005ACB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74B5F59" w14:textId="77777777" w:rsidR="00B83A99" w:rsidRPr="002E241D" w:rsidRDefault="00B83A99" w:rsidP="00DE5A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34EEB" w14:textId="77777777" w:rsidR="00B83A99" w:rsidRDefault="00B83A99" w:rsidP="00F2000C">
    <w:pPr>
      <w:pStyle w:val="Footer"/>
      <w:framePr w:wrap="around" w:vAnchor="text" w:hAnchor="margin" w:xAlign="right" w:y="1"/>
      <w:rPr>
        <w:rStyle w:val="PageNumber"/>
      </w:rPr>
    </w:pPr>
  </w:p>
  <w:p w14:paraId="7C173C6C" w14:textId="77777777" w:rsidR="00B83A99" w:rsidRPr="002E241D" w:rsidRDefault="00B83A99" w:rsidP="00DE5A5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344C8" w14:textId="77777777" w:rsidR="00B83A99" w:rsidRDefault="00B83A99" w:rsidP="00F82861">
    <w:pPr>
      <w:pStyle w:val="Footer"/>
      <w:framePr w:wrap="around" w:vAnchor="text" w:hAnchor="margin" w:xAlign="right" w:y="1"/>
      <w:rPr>
        <w:rStyle w:val="PageNumber"/>
      </w:rPr>
    </w:pPr>
  </w:p>
  <w:p w14:paraId="49926BBF" w14:textId="77777777" w:rsidR="00B83A99" w:rsidRPr="0047604B" w:rsidRDefault="00B83A99" w:rsidP="00F82861">
    <w:pPr>
      <w:pStyle w:val="Footer"/>
      <w:ind w:right="360"/>
      <w:jc w:val="both"/>
      <w:rPr>
        <w:i/>
        <w:iCs/>
        <w:sz w:val="22"/>
        <w:szCs w:val="2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B3E9F" w14:textId="34931607" w:rsidR="00B83A99" w:rsidRDefault="00B83A99" w:rsidP="00F8286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52</w:t>
    </w:r>
    <w:r>
      <w:rPr>
        <w:rStyle w:val="PageNumber"/>
      </w:rPr>
      <w:fldChar w:fldCharType="end"/>
    </w:r>
  </w:p>
  <w:p w14:paraId="745E3BB1" w14:textId="0C0E2770" w:rsidR="00B83A99" w:rsidRPr="005665E4" w:rsidRDefault="00B83A99" w:rsidP="00F82861">
    <w:pPr>
      <w:pStyle w:val="Footer"/>
      <w:rPr>
        <w:i/>
        <w:iCs/>
      </w:rPr>
    </w:pPr>
    <w:r w:rsidRPr="005665E4">
      <w:rPr>
        <w:i/>
        <w:iCs/>
      </w:rPr>
      <w:fldChar w:fldCharType="begin"/>
    </w:r>
    <w:r w:rsidRPr="005665E4">
      <w:rPr>
        <w:i/>
        <w:iCs/>
      </w:rPr>
      <w:instrText xml:space="preserve"> FILENAME </w:instrText>
    </w:r>
    <w:r w:rsidRPr="005665E4">
      <w:rPr>
        <w:i/>
        <w:iCs/>
      </w:rPr>
      <w:fldChar w:fldCharType="separate"/>
    </w:r>
    <w:r w:rsidR="00334E48">
      <w:rPr>
        <w:i/>
        <w:iCs/>
        <w:noProof/>
      </w:rPr>
      <w:t>1709961_2025Dec_FSA_Synnex (Thailand) PCL_TH_YE_cer v11.docx</w:t>
    </w:r>
    <w:r w:rsidRPr="005665E4">
      <w:rPr>
        <w:i/>
        <w:iCs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552213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31A85122" w14:textId="4AD5A855" w:rsidR="002B51E1" w:rsidRPr="002B51E1" w:rsidRDefault="002B51E1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2B51E1">
          <w:rPr>
            <w:rFonts w:ascii="Angsana New" w:hAnsi="Angsana New"/>
            <w:sz w:val="30"/>
            <w:szCs w:val="30"/>
          </w:rPr>
          <w:fldChar w:fldCharType="begin"/>
        </w:r>
        <w:r w:rsidRPr="002B51E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2B51E1">
          <w:rPr>
            <w:rFonts w:ascii="Angsana New" w:hAnsi="Angsana New"/>
            <w:sz w:val="30"/>
            <w:szCs w:val="30"/>
          </w:rPr>
          <w:fldChar w:fldCharType="separate"/>
        </w:r>
        <w:r w:rsidRPr="002B51E1">
          <w:rPr>
            <w:rFonts w:ascii="Angsana New" w:hAnsi="Angsana New"/>
            <w:noProof/>
            <w:sz w:val="30"/>
            <w:szCs w:val="30"/>
          </w:rPr>
          <w:t>2</w:t>
        </w:r>
        <w:r w:rsidRPr="002B51E1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75C05" w14:textId="77777777" w:rsidR="00323556" w:rsidRDefault="00323556">
      <w:r>
        <w:separator/>
      </w:r>
    </w:p>
  </w:footnote>
  <w:footnote w:type="continuationSeparator" w:id="0">
    <w:p w14:paraId="7C27B0DE" w14:textId="77777777" w:rsidR="00323556" w:rsidRDefault="00323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8E40B" w14:textId="77777777" w:rsidR="00B83A99" w:rsidRDefault="00334E48">
    <w:pPr>
      <w:pStyle w:val="Header"/>
    </w:pPr>
    <w:r>
      <w:rPr>
        <w:noProof/>
      </w:rPr>
      <w:pict w14:anchorId="1EABDFA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A4070" w14:textId="77777777" w:rsidR="00B83A99" w:rsidRDefault="00B83A99">
    <w:pPr>
      <w:pStyle w:val="Header"/>
    </w:pPr>
  </w:p>
  <w:p w14:paraId="027EECB9" w14:textId="694C28B8" w:rsidR="00B83A99" w:rsidRDefault="00B83A99">
    <w:pPr>
      <w:pStyle w:val="Header"/>
    </w:pPr>
  </w:p>
  <w:p w14:paraId="29C3132E" w14:textId="3BC39A9C" w:rsidR="00B83A99" w:rsidRDefault="00B83A99">
    <w:pPr>
      <w:pStyle w:val="Header"/>
    </w:pPr>
  </w:p>
  <w:p w14:paraId="5A0F36C6" w14:textId="14B53D8C" w:rsidR="00B83A99" w:rsidRDefault="00B83A99">
    <w:pPr>
      <w:pStyle w:val="Header"/>
    </w:pPr>
  </w:p>
  <w:p w14:paraId="0806E1C1" w14:textId="77777777" w:rsidR="00B83A99" w:rsidRDefault="00B83A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44A51" w14:textId="77777777" w:rsidR="00B83A99" w:rsidRDefault="00B83A9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EF3FB11" w14:textId="77777777" w:rsidR="00B83A99" w:rsidRPr="00005ACB" w:rsidRDefault="00B83A9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628C3" w14:textId="71BEE0D6" w:rsidR="00331EB2" w:rsidRDefault="00331EB2">
    <w:pPr>
      <w:pStyle w:val="Header"/>
      <w:rPr>
        <w:rFonts w:ascii="Angsana New" w:hAnsi="Angsana New"/>
        <w:sz w:val="32"/>
        <w:szCs w:val="32"/>
      </w:rPr>
    </w:pPr>
  </w:p>
  <w:p w14:paraId="42C47517" w14:textId="77777777" w:rsidR="00930793" w:rsidRDefault="00930793">
    <w:pPr>
      <w:pStyle w:val="Header"/>
      <w:rPr>
        <w:rFonts w:ascii="Angsana New" w:hAnsi="Angsana New"/>
        <w:sz w:val="32"/>
        <w:szCs w:val="32"/>
      </w:rPr>
    </w:pPr>
  </w:p>
  <w:p w14:paraId="7768A051" w14:textId="03DB3FBC" w:rsidR="00930793" w:rsidRDefault="00930793">
    <w:pPr>
      <w:pStyle w:val="Header"/>
      <w:rPr>
        <w:rFonts w:ascii="Angsana New" w:hAnsi="Angsana New"/>
        <w:sz w:val="32"/>
        <w:szCs w:val="32"/>
      </w:rPr>
    </w:pPr>
  </w:p>
  <w:p w14:paraId="0D28CFF7" w14:textId="77777777" w:rsidR="00930793" w:rsidRPr="00930793" w:rsidRDefault="00930793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D0B73" w14:textId="44B42B3E" w:rsidR="00B83A99" w:rsidRDefault="00B83A99" w:rsidP="003760C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4EEBCEFA" w14:textId="47703B6A" w:rsidR="002B51E1" w:rsidRDefault="002B51E1" w:rsidP="003760C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7A42F3E" w14:textId="30B54048" w:rsidR="002B51E1" w:rsidRDefault="002B51E1" w:rsidP="003760C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46FCD11" w14:textId="77777777" w:rsidR="002B51E1" w:rsidRPr="00700E8E" w:rsidRDefault="002B51E1" w:rsidP="003760C7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37F7E"/>
    <w:multiLevelType w:val="hybridMultilevel"/>
    <w:tmpl w:val="14D6BA1C"/>
    <w:lvl w:ilvl="0" w:tplc="433A98CA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EF65B6"/>
    <w:multiLevelType w:val="hybridMultilevel"/>
    <w:tmpl w:val="79427F20"/>
    <w:lvl w:ilvl="0" w:tplc="BDDE6E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E848D758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7B9554D"/>
    <w:multiLevelType w:val="hybridMultilevel"/>
    <w:tmpl w:val="DF0E9DC8"/>
    <w:lvl w:ilvl="0" w:tplc="90E055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9B1449"/>
    <w:multiLevelType w:val="hybridMultilevel"/>
    <w:tmpl w:val="F43A105E"/>
    <w:lvl w:ilvl="0" w:tplc="EECED4C4">
      <w:start w:val="40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3184DED"/>
    <w:multiLevelType w:val="hybridMultilevel"/>
    <w:tmpl w:val="23D4DB34"/>
    <w:lvl w:ilvl="0" w:tplc="7EF04E66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88A4E7A"/>
    <w:multiLevelType w:val="hybridMultilevel"/>
    <w:tmpl w:val="17824898"/>
    <w:lvl w:ilvl="0" w:tplc="A2484E3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5AB478AD"/>
    <w:multiLevelType w:val="multilevel"/>
    <w:tmpl w:val="BC221F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7B3D3121"/>
    <w:multiLevelType w:val="multilevel"/>
    <w:tmpl w:val="0E9A80B4"/>
    <w:lvl w:ilvl="0">
      <w:start w:val="1"/>
      <w:numFmt w:val="decimal"/>
      <w:lvlText w:val="(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5976" w:hanging="1440"/>
      </w:pPr>
      <w:rPr>
        <w:rFonts w:hint="default"/>
      </w:rPr>
    </w:lvl>
  </w:abstractNum>
  <w:abstractNum w:abstractNumId="16" w15:restartNumberingAfterBreak="0">
    <w:nsid w:val="7F495B50"/>
    <w:multiLevelType w:val="singleLevel"/>
    <w:tmpl w:val="40021DE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30"/>
        <w:szCs w:val="30"/>
      </w:rPr>
    </w:lvl>
  </w:abstractNum>
  <w:abstractNum w:abstractNumId="1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487669618">
    <w:abstractNumId w:val="0"/>
  </w:num>
  <w:num w:numId="2" w16cid:durableId="2105952800">
    <w:abstractNumId w:val="5"/>
  </w:num>
  <w:num w:numId="3" w16cid:durableId="854883169">
    <w:abstractNumId w:val="16"/>
  </w:num>
  <w:num w:numId="4" w16cid:durableId="916088257">
    <w:abstractNumId w:val="12"/>
  </w:num>
  <w:num w:numId="5" w16cid:durableId="1992098731">
    <w:abstractNumId w:val="6"/>
  </w:num>
  <w:num w:numId="6" w16cid:durableId="206912281">
    <w:abstractNumId w:val="3"/>
  </w:num>
  <w:num w:numId="7" w16cid:durableId="640815644">
    <w:abstractNumId w:val="4"/>
  </w:num>
  <w:num w:numId="8" w16cid:durableId="1368291154">
    <w:abstractNumId w:val="14"/>
  </w:num>
  <w:num w:numId="9" w16cid:durableId="642273636">
    <w:abstractNumId w:val="8"/>
  </w:num>
  <w:num w:numId="10" w16cid:durableId="390035510">
    <w:abstractNumId w:val="17"/>
  </w:num>
  <w:num w:numId="11" w16cid:durableId="2123113230">
    <w:abstractNumId w:val="10"/>
  </w:num>
  <w:num w:numId="12" w16cid:durableId="965820963">
    <w:abstractNumId w:val="13"/>
  </w:num>
  <w:num w:numId="13" w16cid:durableId="351423501">
    <w:abstractNumId w:val="9"/>
  </w:num>
  <w:num w:numId="14" w16cid:durableId="407191856">
    <w:abstractNumId w:val="15"/>
  </w:num>
  <w:num w:numId="15" w16cid:durableId="1793547766">
    <w:abstractNumId w:val="2"/>
  </w:num>
  <w:num w:numId="16" w16cid:durableId="1935552099">
    <w:abstractNumId w:val="7"/>
  </w:num>
  <w:num w:numId="17" w16cid:durableId="1270505159">
    <w:abstractNumId w:val="11"/>
  </w:num>
  <w:num w:numId="18" w16cid:durableId="1797523516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62B"/>
    <w:rsid w:val="00000EFE"/>
    <w:rsid w:val="0000100B"/>
    <w:rsid w:val="00001154"/>
    <w:rsid w:val="000012AE"/>
    <w:rsid w:val="00001498"/>
    <w:rsid w:val="00001B47"/>
    <w:rsid w:val="00001BEF"/>
    <w:rsid w:val="00001EFF"/>
    <w:rsid w:val="00001F9E"/>
    <w:rsid w:val="00002638"/>
    <w:rsid w:val="0000293E"/>
    <w:rsid w:val="000029A0"/>
    <w:rsid w:val="00002BC5"/>
    <w:rsid w:val="00002D6B"/>
    <w:rsid w:val="00002EB8"/>
    <w:rsid w:val="000036DA"/>
    <w:rsid w:val="00003A40"/>
    <w:rsid w:val="0000412F"/>
    <w:rsid w:val="0000464A"/>
    <w:rsid w:val="000047C2"/>
    <w:rsid w:val="0000493E"/>
    <w:rsid w:val="00004EBB"/>
    <w:rsid w:val="000051E9"/>
    <w:rsid w:val="00005ACB"/>
    <w:rsid w:val="00005BAB"/>
    <w:rsid w:val="000062FF"/>
    <w:rsid w:val="00006A22"/>
    <w:rsid w:val="00006D74"/>
    <w:rsid w:val="00006DD5"/>
    <w:rsid w:val="0000737B"/>
    <w:rsid w:val="00007613"/>
    <w:rsid w:val="00007814"/>
    <w:rsid w:val="00007B57"/>
    <w:rsid w:val="00007D32"/>
    <w:rsid w:val="0001027D"/>
    <w:rsid w:val="00010374"/>
    <w:rsid w:val="00010BBA"/>
    <w:rsid w:val="00010C16"/>
    <w:rsid w:val="00010D97"/>
    <w:rsid w:val="00010F04"/>
    <w:rsid w:val="0001192B"/>
    <w:rsid w:val="00012125"/>
    <w:rsid w:val="000122A5"/>
    <w:rsid w:val="0001272F"/>
    <w:rsid w:val="00012C82"/>
    <w:rsid w:val="00012DBC"/>
    <w:rsid w:val="00012E48"/>
    <w:rsid w:val="000135F7"/>
    <w:rsid w:val="0001364C"/>
    <w:rsid w:val="00013717"/>
    <w:rsid w:val="00013A0A"/>
    <w:rsid w:val="0001430C"/>
    <w:rsid w:val="000143EB"/>
    <w:rsid w:val="00014831"/>
    <w:rsid w:val="00014923"/>
    <w:rsid w:val="00014A59"/>
    <w:rsid w:val="00014BF1"/>
    <w:rsid w:val="00014DC1"/>
    <w:rsid w:val="00015111"/>
    <w:rsid w:val="0001532E"/>
    <w:rsid w:val="000154EB"/>
    <w:rsid w:val="00015628"/>
    <w:rsid w:val="0001578E"/>
    <w:rsid w:val="00015B7C"/>
    <w:rsid w:val="00015C52"/>
    <w:rsid w:val="00015CEA"/>
    <w:rsid w:val="00017147"/>
    <w:rsid w:val="00017172"/>
    <w:rsid w:val="00017323"/>
    <w:rsid w:val="000176C5"/>
    <w:rsid w:val="000179F5"/>
    <w:rsid w:val="00020021"/>
    <w:rsid w:val="00020116"/>
    <w:rsid w:val="0002055E"/>
    <w:rsid w:val="00020E35"/>
    <w:rsid w:val="00020FB5"/>
    <w:rsid w:val="000210F0"/>
    <w:rsid w:val="00021255"/>
    <w:rsid w:val="00021392"/>
    <w:rsid w:val="0002168A"/>
    <w:rsid w:val="00021CAD"/>
    <w:rsid w:val="00022087"/>
    <w:rsid w:val="00022990"/>
    <w:rsid w:val="00022B3E"/>
    <w:rsid w:val="00022D2A"/>
    <w:rsid w:val="00022DC6"/>
    <w:rsid w:val="0002303D"/>
    <w:rsid w:val="000233FD"/>
    <w:rsid w:val="000236CA"/>
    <w:rsid w:val="00023CE6"/>
    <w:rsid w:val="00023E3C"/>
    <w:rsid w:val="00023FEF"/>
    <w:rsid w:val="000241C6"/>
    <w:rsid w:val="0002423D"/>
    <w:rsid w:val="0002456F"/>
    <w:rsid w:val="00024627"/>
    <w:rsid w:val="00024953"/>
    <w:rsid w:val="00024C24"/>
    <w:rsid w:val="00024CE1"/>
    <w:rsid w:val="00024F30"/>
    <w:rsid w:val="0002549D"/>
    <w:rsid w:val="000257F9"/>
    <w:rsid w:val="00025852"/>
    <w:rsid w:val="000258AD"/>
    <w:rsid w:val="00025E4D"/>
    <w:rsid w:val="00025F83"/>
    <w:rsid w:val="00026132"/>
    <w:rsid w:val="000261A2"/>
    <w:rsid w:val="0002666D"/>
    <w:rsid w:val="000267B0"/>
    <w:rsid w:val="00026FC7"/>
    <w:rsid w:val="000270A8"/>
    <w:rsid w:val="000270EB"/>
    <w:rsid w:val="00027276"/>
    <w:rsid w:val="00027479"/>
    <w:rsid w:val="000279A1"/>
    <w:rsid w:val="00030007"/>
    <w:rsid w:val="00030742"/>
    <w:rsid w:val="0003091A"/>
    <w:rsid w:val="00030952"/>
    <w:rsid w:val="00030CB4"/>
    <w:rsid w:val="00030EEF"/>
    <w:rsid w:val="0003105E"/>
    <w:rsid w:val="00031980"/>
    <w:rsid w:val="00031ADE"/>
    <w:rsid w:val="00031C60"/>
    <w:rsid w:val="00031F7A"/>
    <w:rsid w:val="000324DE"/>
    <w:rsid w:val="0003284C"/>
    <w:rsid w:val="00032CE1"/>
    <w:rsid w:val="00032FA8"/>
    <w:rsid w:val="000335A3"/>
    <w:rsid w:val="00033874"/>
    <w:rsid w:val="00033D2E"/>
    <w:rsid w:val="00033EFB"/>
    <w:rsid w:val="000346AA"/>
    <w:rsid w:val="0003500D"/>
    <w:rsid w:val="000351D6"/>
    <w:rsid w:val="0003573A"/>
    <w:rsid w:val="00035A15"/>
    <w:rsid w:val="00035ABC"/>
    <w:rsid w:val="0003617D"/>
    <w:rsid w:val="000365C5"/>
    <w:rsid w:val="00036BE0"/>
    <w:rsid w:val="00036ECA"/>
    <w:rsid w:val="00036F14"/>
    <w:rsid w:val="000377A0"/>
    <w:rsid w:val="000377E6"/>
    <w:rsid w:val="00037D86"/>
    <w:rsid w:val="00037F98"/>
    <w:rsid w:val="00040791"/>
    <w:rsid w:val="0004090D"/>
    <w:rsid w:val="00040952"/>
    <w:rsid w:val="00040A8A"/>
    <w:rsid w:val="00040E59"/>
    <w:rsid w:val="0004131E"/>
    <w:rsid w:val="0004178A"/>
    <w:rsid w:val="00041C82"/>
    <w:rsid w:val="00041D1B"/>
    <w:rsid w:val="00041E72"/>
    <w:rsid w:val="00042210"/>
    <w:rsid w:val="00042424"/>
    <w:rsid w:val="000424D2"/>
    <w:rsid w:val="000425E3"/>
    <w:rsid w:val="00042A02"/>
    <w:rsid w:val="00042CAA"/>
    <w:rsid w:val="00042EF6"/>
    <w:rsid w:val="00042F74"/>
    <w:rsid w:val="000434F1"/>
    <w:rsid w:val="00043A33"/>
    <w:rsid w:val="00043D7F"/>
    <w:rsid w:val="00043DC8"/>
    <w:rsid w:val="00043DDD"/>
    <w:rsid w:val="00043DF3"/>
    <w:rsid w:val="00043F17"/>
    <w:rsid w:val="0004445C"/>
    <w:rsid w:val="000444A8"/>
    <w:rsid w:val="00044583"/>
    <w:rsid w:val="00044EC7"/>
    <w:rsid w:val="00045164"/>
    <w:rsid w:val="000453B0"/>
    <w:rsid w:val="0004575E"/>
    <w:rsid w:val="00045E6A"/>
    <w:rsid w:val="00046107"/>
    <w:rsid w:val="00046195"/>
    <w:rsid w:val="00046213"/>
    <w:rsid w:val="0004628C"/>
    <w:rsid w:val="000466A1"/>
    <w:rsid w:val="00047128"/>
    <w:rsid w:val="000500CE"/>
    <w:rsid w:val="00050496"/>
    <w:rsid w:val="000506C5"/>
    <w:rsid w:val="00050935"/>
    <w:rsid w:val="00050DDE"/>
    <w:rsid w:val="00051008"/>
    <w:rsid w:val="000510D2"/>
    <w:rsid w:val="00051417"/>
    <w:rsid w:val="00051527"/>
    <w:rsid w:val="000516EE"/>
    <w:rsid w:val="00051A81"/>
    <w:rsid w:val="00052251"/>
    <w:rsid w:val="00052931"/>
    <w:rsid w:val="000529D0"/>
    <w:rsid w:val="000529F4"/>
    <w:rsid w:val="00052AF2"/>
    <w:rsid w:val="00052BCF"/>
    <w:rsid w:val="0005382F"/>
    <w:rsid w:val="00053B53"/>
    <w:rsid w:val="00053E8C"/>
    <w:rsid w:val="00054433"/>
    <w:rsid w:val="000545F8"/>
    <w:rsid w:val="00054A0E"/>
    <w:rsid w:val="00054D76"/>
    <w:rsid w:val="00054DB0"/>
    <w:rsid w:val="00054EE3"/>
    <w:rsid w:val="000553C0"/>
    <w:rsid w:val="0005542F"/>
    <w:rsid w:val="000555EF"/>
    <w:rsid w:val="000558C4"/>
    <w:rsid w:val="00055A67"/>
    <w:rsid w:val="00055C21"/>
    <w:rsid w:val="00055EF8"/>
    <w:rsid w:val="000560F8"/>
    <w:rsid w:val="00056120"/>
    <w:rsid w:val="000562A9"/>
    <w:rsid w:val="000562C8"/>
    <w:rsid w:val="0005661E"/>
    <w:rsid w:val="00056751"/>
    <w:rsid w:val="000567E7"/>
    <w:rsid w:val="00056C59"/>
    <w:rsid w:val="00056FF1"/>
    <w:rsid w:val="0005718D"/>
    <w:rsid w:val="0005756E"/>
    <w:rsid w:val="00057699"/>
    <w:rsid w:val="00060352"/>
    <w:rsid w:val="000607D6"/>
    <w:rsid w:val="00060A88"/>
    <w:rsid w:val="00060A9B"/>
    <w:rsid w:val="00060FA0"/>
    <w:rsid w:val="00061076"/>
    <w:rsid w:val="00061AA7"/>
    <w:rsid w:val="00061B0E"/>
    <w:rsid w:val="00061CDD"/>
    <w:rsid w:val="00061D5E"/>
    <w:rsid w:val="00061E95"/>
    <w:rsid w:val="00061FC3"/>
    <w:rsid w:val="000620B5"/>
    <w:rsid w:val="00062324"/>
    <w:rsid w:val="00062766"/>
    <w:rsid w:val="0006276B"/>
    <w:rsid w:val="00062B25"/>
    <w:rsid w:val="00062E0C"/>
    <w:rsid w:val="00063143"/>
    <w:rsid w:val="00063490"/>
    <w:rsid w:val="000635F7"/>
    <w:rsid w:val="000635FF"/>
    <w:rsid w:val="0006389F"/>
    <w:rsid w:val="000639A9"/>
    <w:rsid w:val="000643EC"/>
    <w:rsid w:val="00064B29"/>
    <w:rsid w:val="00065008"/>
    <w:rsid w:val="00065187"/>
    <w:rsid w:val="000652D7"/>
    <w:rsid w:val="0006537A"/>
    <w:rsid w:val="00065604"/>
    <w:rsid w:val="0006578E"/>
    <w:rsid w:val="000657D4"/>
    <w:rsid w:val="00065C34"/>
    <w:rsid w:val="00065C76"/>
    <w:rsid w:val="00065DFB"/>
    <w:rsid w:val="00065FB4"/>
    <w:rsid w:val="00066100"/>
    <w:rsid w:val="00066864"/>
    <w:rsid w:val="00066E87"/>
    <w:rsid w:val="00066E99"/>
    <w:rsid w:val="00066F67"/>
    <w:rsid w:val="00066F99"/>
    <w:rsid w:val="000672F9"/>
    <w:rsid w:val="000675C1"/>
    <w:rsid w:val="00067861"/>
    <w:rsid w:val="0007004A"/>
    <w:rsid w:val="000711EE"/>
    <w:rsid w:val="00071422"/>
    <w:rsid w:val="00071642"/>
    <w:rsid w:val="000717E5"/>
    <w:rsid w:val="00071CDD"/>
    <w:rsid w:val="00071E82"/>
    <w:rsid w:val="000722D2"/>
    <w:rsid w:val="000724CC"/>
    <w:rsid w:val="00072629"/>
    <w:rsid w:val="00073367"/>
    <w:rsid w:val="00073464"/>
    <w:rsid w:val="00073A8D"/>
    <w:rsid w:val="00073AB1"/>
    <w:rsid w:val="0007468D"/>
    <w:rsid w:val="00074B38"/>
    <w:rsid w:val="00074CBA"/>
    <w:rsid w:val="00074F14"/>
    <w:rsid w:val="00075548"/>
    <w:rsid w:val="000758C3"/>
    <w:rsid w:val="00075927"/>
    <w:rsid w:val="00075FFE"/>
    <w:rsid w:val="00076018"/>
    <w:rsid w:val="000762D6"/>
    <w:rsid w:val="00076626"/>
    <w:rsid w:val="0007695A"/>
    <w:rsid w:val="00077378"/>
    <w:rsid w:val="000773F9"/>
    <w:rsid w:val="00077919"/>
    <w:rsid w:val="000779CD"/>
    <w:rsid w:val="00077E75"/>
    <w:rsid w:val="00077FCD"/>
    <w:rsid w:val="0008002E"/>
    <w:rsid w:val="0008011E"/>
    <w:rsid w:val="000807D9"/>
    <w:rsid w:val="000809AE"/>
    <w:rsid w:val="00080C77"/>
    <w:rsid w:val="00080E2F"/>
    <w:rsid w:val="00080F12"/>
    <w:rsid w:val="0008115A"/>
    <w:rsid w:val="0008129F"/>
    <w:rsid w:val="00081CB6"/>
    <w:rsid w:val="00081D35"/>
    <w:rsid w:val="00082092"/>
    <w:rsid w:val="00082880"/>
    <w:rsid w:val="00082881"/>
    <w:rsid w:val="0008288B"/>
    <w:rsid w:val="00082A85"/>
    <w:rsid w:val="00083513"/>
    <w:rsid w:val="00083F98"/>
    <w:rsid w:val="000842DE"/>
    <w:rsid w:val="0008452B"/>
    <w:rsid w:val="00084D71"/>
    <w:rsid w:val="00084E43"/>
    <w:rsid w:val="00084E93"/>
    <w:rsid w:val="00084F27"/>
    <w:rsid w:val="000851E0"/>
    <w:rsid w:val="00085B9E"/>
    <w:rsid w:val="00085C93"/>
    <w:rsid w:val="00085EAB"/>
    <w:rsid w:val="00086220"/>
    <w:rsid w:val="00086329"/>
    <w:rsid w:val="00086446"/>
    <w:rsid w:val="0008651C"/>
    <w:rsid w:val="000866FD"/>
    <w:rsid w:val="00086754"/>
    <w:rsid w:val="00086960"/>
    <w:rsid w:val="00086A94"/>
    <w:rsid w:val="00086CCE"/>
    <w:rsid w:val="00086D2B"/>
    <w:rsid w:val="00087870"/>
    <w:rsid w:val="00087D01"/>
    <w:rsid w:val="000901E2"/>
    <w:rsid w:val="00090236"/>
    <w:rsid w:val="00090720"/>
    <w:rsid w:val="000908C2"/>
    <w:rsid w:val="00090EBA"/>
    <w:rsid w:val="00090F48"/>
    <w:rsid w:val="00090F67"/>
    <w:rsid w:val="00090FB8"/>
    <w:rsid w:val="000913A0"/>
    <w:rsid w:val="000914A7"/>
    <w:rsid w:val="00091B2A"/>
    <w:rsid w:val="00091E20"/>
    <w:rsid w:val="00091FCE"/>
    <w:rsid w:val="00092224"/>
    <w:rsid w:val="000928B6"/>
    <w:rsid w:val="00092A81"/>
    <w:rsid w:val="00092B09"/>
    <w:rsid w:val="00092C8A"/>
    <w:rsid w:val="000933DB"/>
    <w:rsid w:val="0009353D"/>
    <w:rsid w:val="0009364E"/>
    <w:rsid w:val="000936C1"/>
    <w:rsid w:val="00093854"/>
    <w:rsid w:val="000941DE"/>
    <w:rsid w:val="0009470A"/>
    <w:rsid w:val="00094832"/>
    <w:rsid w:val="00094BAF"/>
    <w:rsid w:val="00094FB4"/>
    <w:rsid w:val="00094FD7"/>
    <w:rsid w:val="000950F2"/>
    <w:rsid w:val="00095590"/>
    <w:rsid w:val="00095A5F"/>
    <w:rsid w:val="00095ADE"/>
    <w:rsid w:val="00095C21"/>
    <w:rsid w:val="000963F7"/>
    <w:rsid w:val="000964C4"/>
    <w:rsid w:val="000967D6"/>
    <w:rsid w:val="000968DD"/>
    <w:rsid w:val="0009693D"/>
    <w:rsid w:val="00096994"/>
    <w:rsid w:val="00096A4A"/>
    <w:rsid w:val="00096EC0"/>
    <w:rsid w:val="0009746D"/>
    <w:rsid w:val="00097659"/>
    <w:rsid w:val="000976F1"/>
    <w:rsid w:val="000978C0"/>
    <w:rsid w:val="00097A61"/>
    <w:rsid w:val="00097C54"/>
    <w:rsid w:val="000A045E"/>
    <w:rsid w:val="000A0559"/>
    <w:rsid w:val="000A084B"/>
    <w:rsid w:val="000A0BB9"/>
    <w:rsid w:val="000A0EF4"/>
    <w:rsid w:val="000A0FBB"/>
    <w:rsid w:val="000A102E"/>
    <w:rsid w:val="000A12A1"/>
    <w:rsid w:val="000A171A"/>
    <w:rsid w:val="000A18FE"/>
    <w:rsid w:val="000A1CB5"/>
    <w:rsid w:val="000A1DA2"/>
    <w:rsid w:val="000A1E4E"/>
    <w:rsid w:val="000A1E66"/>
    <w:rsid w:val="000A208B"/>
    <w:rsid w:val="000A221F"/>
    <w:rsid w:val="000A2297"/>
    <w:rsid w:val="000A2524"/>
    <w:rsid w:val="000A2679"/>
    <w:rsid w:val="000A2BD4"/>
    <w:rsid w:val="000A2CF9"/>
    <w:rsid w:val="000A324B"/>
    <w:rsid w:val="000A3294"/>
    <w:rsid w:val="000A3495"/>
    <w:rsid w:val="000A3DEC"/>
    <w:rsid w:val="000A49E1"/>
    <w:rsid w:val="000A4D19"/>
    <w:rsid w:val="000A4D66"/>
    <w:rsid w:val="000A5255"/>
    <w:rsid w:val="000A5CDC"/>
    <w:rsid w:val="000A5F59"/>
    <w:rsid w:val="000A64EC"/>
    <w:rsid w:val="000A66BE"/>
    <w:rsid w:val="000A6B19"/>
    <w:rsid w:val="000A6BBA"/>
    <w:rsid w:val="000A71FD"/>
    <w:rsid w:val="000A747A"/>
    <w:rsid w:val="000A7758"/>
    <w:rsid w:val="000A7801"/>
    <w:rsid w:val="000A78E1"/>
    <w:rsid w:val="000A7D24"/>
    <w:rsid w:val="000A7EE3"/>
    <w:rsid w:val="000B013E"/>
    <w:rsid w:val="000B04B0"/>
    <w:rsid w:val="000B0A5B"/>
    <w:rsid w:val="000B0C39"/>
    <w:rsid w:val="000B0D32"/>
    <w:rsid w:val="000B0D92"/>
    <w:rsid w:val="000B0EA2"/>
    <w:rsid w:val="000B1004"/>
    <w:rsid w:val="000B142E"/>
    <w:rsid w:val="000B18E8"/>
    <w:rsid w:val="000B1B75"/>
    <w:rsid w:val="000B1BC5"/>
    <w:rsid w:val="000B1BD4"/>
    <w:rsid w:val="000B1CB9"/>
    <w:rsid w:val="000B1D06"/>
    <w:rsid w:val="000B1E19"/>
    <w:rsid w:val="000B2127"/>
    <w:rsid w:val="000B244D"/>
    <w:rsid w:val="000B24C5"/>
    <w:rsid w:val="000B2673"/>
    <w:rsid w:val="000B2823"/>
    <w:rsid w:val="000B287F"/>
    <w:rsid w:val="000B2A70"/>
    <w:rsid w:val="000B2BC6"/>
    <w:rsid w:val="000B2D3E"/>
    <w:rsid w:val="000B33FE"/>
    <w:rsid w:val="000B3E24"/>
    <w:rsid w:val="000B40DA"/>
    <w:rsid w:val="000B4511"/>
    <w:rsid w:val="000B4949"/>
    <w:rsid w:val="000B4953"/>
    <w:rsid w:val="000B4EED"/>
    <w:rsid w:val="000B57F9"/>
    <w:rsid w:val="000B5A36"/>
    <w:rsid w:val="000B5D3D"/>
    <w:rsid w:val="000B5DB9"/>
    <w:rsid w:val="000B5E4D"/>
    <w:rsid w:val="000B601A"/>
    <w:rsid w:val="000B61D3"/>
    <w:rsid w:val="000B634E"/>
    <w:rsid w:val="000B66A2"/>
    <w:rsid w:val="000B6880"/>
    <w:rsid w:val="000B6C08"/>
    <w:rsid w:val="000B6E71"/>
    <w:rsid w:val="000B7270"/>
    <w:rsid w:val="000B7292"/>
    <w:rsid w:val="000B72B1"/>
    <w:rsid w:val="000B7375"/>
    <w:rsid w:val="000B7E47"/>
    <w:rsid w:val="000C000D"/>
    <w:rsid w:val="000C00BB"/>
    <w:rsid w:val="000C0535"/>
    <w:rsid w:val="000C0552"/>
    <w:rsid w:val="000C10F8"/>
    <w:rsid w:val="000C1276"/>
    <w:rsid w:val="000C1616"/>
    <w:rsid w:val="000C1A93"/>
    <w:rsid w:val="000C1EBB"/>
    <w:rsid w:val="000C1ED9"/>
    <w:rsid w:val="000C2252"/>
    <w:rsid w:val="000C256E"/>
    <w:rsid w:val="000C2963"/>
    <w:rsid w:val="000C29F6"/>
    <w:rsid w:val="000C3066"/>
    <w:rsid w:val="000C33EC"/>
    <w:rsid w:val="000C3A6C"/>
    <w:rsid w:val="000C3F4C"/>
    <w:rsid w:val="000C3FA6"/>
    <w:rsid w:val="000C40BB"/>
    <w:rsid w:val="000C43D2"/>
    <w:rsid w:val="000C463A"/>
    <w:rsid w:val="000C463C"/>
    <w:rsid w:val="000C4970"/>
    <w:rsid w:val="000C4DF0"/>
    <w:rsid w:val="000C4F9C"/>
    <w:rsid w:val="000C5079"/>
    <w:rsid w:val="000C5261"/>
    <w:rsid w:val="000C539F"/>
    <w:rsid w:val="000C5491"/>
    <w:rsid w:val="000C54E9"/>
    <w:rsid w:val="000C55F6"/>
    <w:rsid w:val="000C60CC"/>
    <w:rsid w:val="000C6188"/>
    <w:rsid w:val="000C61BE"/>
    <w:rsid w:val="000C6932"/>
    <w:rsid w:val="000C6B3B"/>
    <w:rsid w:val="000C7179"/>
    <w:rsid w:val="000C73EF"/>
    <w:rsid w:val="000D03DE"/>
    <w:rsid w:val="000D08C7"/>
    <w:rsid w:val="000D08E0"/>
    <w:rsid w:val="000D0AE2"/>
    <w:rsid w:val="000D0B16"/>
    <w:rsid w:val="000D0CDC"/>
    <w:rsid w:val="000D0F50"/>
    <w:rsid w:val="000D1118"/>
    <w:rsid w:val="000D111C"/>
    <w:rsid w:val="000D14FA"/>
    <w:rsid w:val="000D1947"/>
    <w:rsid w:val="000D1B23"/>
    <w:rsid w:val="000D1D0D"/>
    <w:rsid w:val="000D1F12"/>
    <w:rsid w:val="000D2842"/>
    <w:rsid w:val="000D2D9B"/>
    <w:rsid w:val="000D3259"/>
    <w:rsid w:val="000D32C8"/>
    <w:rsid w:val="000D339C"/>
    <w:rsid w:val="000D3629"/>
    <w:rsid w:val="000D3A4E"/>
    <w:rsid w:val="000D3E07"/>
    <w:rsid w:val="000D3F3E"/>
    <w:rsid w:val="000D40E5"/>
    <w:rsid w:val="000D486C"/>
    <w:rsid w:val="000D4870"/>
    <w:rsid w:val="000D4AED"/>
    <w:rsid w:val="000D4B45"/>
    <w:rsid w:val="000D4C21"/>
    <w:rsid w:val="000D4CEA"/>
    <w:rsid w:val="000D4E2B"/>
    <w:rsid w:val="000D4FE8"/>
    <w:rsid w:val="000D572F"/>
    <w:rsid w:val="000D5F63"/>
    <w:rsid w:val="000D5FE9"/>
    <w:rsid w:val="000D629E"/>
    <w:rsid w:val="000D639F"/>
    <w:rsid w:val="000D64F6"/>
    <w:rsid w:val="000D6696"/>
    <w:rsid w:val="000D6805"/>
    <w:rsid w:val="000D6971"/>
    <w:rsid w:val="000D69ED"/>
    <w:rsid w:val="000D6A93"/>
    <w:rsid w:val="000D6BD2"/>
    <w:rsid w:val="000D6EF6"/>
    <w:rsid w:val="000D6FCB"/>
    <w:rsid w:val="000D711F"/>
    <w:rsid w:val="000D71DA"/>
    <w:rsid w:val="000D7497"/>
    <w:rsid w:val="000D7855"/>
    <w:rsid w:val="000D7B29"/>
    <w:rsid w:val="000D7F54"/>
    <w:rsid w:val="000D7F72"/>
    <w:rsid w:val="000E0129"/>
    <w:rsid w:val="000E01BB"/>
    <w:rsid w:val="000E069E"/>
    <w:rsid w:val="000E07C3"/>
    <w:rsid w:val="000E0DFA"/>
    <w:rsid w:val="000E1087"/>
    <w:rsid w:val="000E14C0"/>
    <w:rsid w:val="000E2859"/>
    <w:rsid w:val="000E2A73"/>
    <w:rsid w:val="000E2F85"/>
    <w:rsid w:val="000E352A"/>
    <w:rsid w:val="000E3ED0"/>
    <w:rsid w:val="000E4213"/>
    <w:rsid w:val="000E428B"/>
    <w:rsid w:val="000E46CB"/>
    <w:rsid w:val="000E4A02"/>
    <w:rsid w:val="000E4DE7"/>
    <w:rsid w:val="000E55C8"/>
    <w:rsid w:val="000E56AF"/>
    <w:rsid w:val="000E5828"/>
    <w:rsid w:val="000E5B41"/>
    <w:rsid w:val="000E5B65"/>
    <w:rsid w:val="000E5BB6"/>
    <w:rsid w:val="000E5F36"/>
    <w:rsid w:val="000E5F52"/>
    <w:rsid w:val="000E6788"/>
    <w:rsid w:val="000E69B6"/>
    <w:rsid w:val="000E6B41"/>
    <w:rsid w:val="000E6EF7"/>
    <w:rsid w:val="000E74F3"/>
    <w:rsid w:val="000E7CD7"/>
    <w:rsid w:val="000E7DF4"/>
    <w:rsid w:val="000F0043"/>
    <w:rsid w:val="000F045B"/>
    <w:rsid w:val="000F073A"/>
    <w:rsid w:val="000F08D1"/>
    <w:rsid w:val="000F0BC6"/>
    <w:rsid w:val="000F0E34"/>
    <w:rsid w:val="000F0E56"/>
    <w:rsid w:val="000F1323"/>
    <w:rsid w:val="000F14D4"/>
    <w:rsid w:val="000F1706"/>
    <w:rsid w:val="000F1A27"/>
    <w:rsid w:val="000F1A6F"/>
    <w:rsid w:val="000F1DA4"/>
    <w:rsid w:val="000F21B9"/>
    <w:rsid w:val="000F2259"/>
    <w:rsid w:val="000F2593"/>
    <w:rsid w:val="000F2868"/>
    <w:rsid w:val="000F2C64"/>
    <w:rsid w:val="000F2EDE"/>
    <w:rsid w:val="000F3300"/>
    <w:rsid w:val="000F3406"/>
    <w:rsid w:val="000F3690"/>
    <w:rsid w:val="000F45FE"/>
    <w:rsid w:val="000F47C0"/>
    <w:rsid w:val="000F47D7"/>
    <w:rsid w:val="000F4D5A"/>
    <w:rsid w:val="000F4D8C"/>
    <w:rsid w:val="000F51E3"/>
    <w:rsid w:val="000F53FD"/>
    <w:rsid w:val="000F635B"/>
    <w:rsid w:val="000F63C3"/>
    <w:rsid w:val="000F64BE"/>
    <w:rsid w:val="000F671C"/>
    <w:rsid w:val="000F6780"/>
    <w:rsid w:val="000F67E1"/>
    <w:rsid w:val="000F6884"/>
    <w:rsid w:val="000F6F02"/>
    <w:rsid w:val="000F744C"/>
    <w:rsid w:val="000F7558"/>
    <w:rsid w:val="000F7B6D"/>
    <w:rsid w:val="00100142"/>
    <w:rsid w:val="0010076E"/>
    <w:rsid w:val="00100A0F"/>
    <w:rsid w:val="00101032"/>
    <w:rsid w:val="001010B7"/>
    <w:rsid w:val="00101210"/>
    <w:rsid w:val="001015C0"/>
    <w:rsid w:val="0010163B"/>
    <w:rsid w:val="00101A2A"/>
    <w:rsid w:val="00101CB4"/>
    <w:rsid w:val="00101D86"/>
    <w:rsid w:val="00101E1D"/>
    <w:rsid w:val="00102952"/>
    <w:rsid w:val="00102F84"/>
    <w:rsid w:val="0010357A"/>
    <w:rsid w:val="00103D1D"/>
    <w:rsid w:val="00103E86"/>
    <w:rsid w:val="00104284"/>
    <w:rsid w:val="00104320"/>
    <w:rsid w:val="00104960"/>
    <w:rsid w:val="00104B52"/>
    <w:rsid w:val="00104C56"/>
    <w:rsid w:val="001050C7"/>
    <w:rsid w:val="0010551E"/>
    <w:rsid w:val="00105685"/>
    <w:rsid w:val="001056D8"/>
    <w:rsid w:val="001056E6"/>
    <w:rsid w:val="00105757"/>
    <w:rsid w:val="00105B75"/>
    <w:rsid w:val="001066EC"/>
    <w:rsid w:val="0010686B"/>
    <w:rsid w:val="00106A7C"/>
    <w:rsid w:val="0010711B"/>
    <w:rsid w:val="00107476"/>
    <w:rsid w:val="001077EF"/>
    <w:rsid w:val="00110298"/>
    <w:rsid w:val="0011043D"/>
    <w:rsid w:val="00110A03"/>
    <w:rsid w:val="00110C30"/>
    <w:rsid w:val="00110C31"/>
    <w:rsid w:val="001111B4"/>
    <w:rsid w:val="001111E1"/>
    <w:rsid w:val="001121C7"/>
    <w:rsid w:val="001129C4"/>
    <w:rsid w:val="00113C46"/>
    <w:rsid w:val="00113FF0"/>
    <w:rsid w:val="00113FFB"/>
    <w:rsid w:val="001141D8"/>
    <w:rsid w:val="00114296"/>
    <w:rsid w:val="001144ED"/>
    <w:rsid w:val="00114699"/>
    <w:rsid w:val="00115332"/>
    <w:rsid w:val="00115609"/>
    <w:rsid w:val="00115676"/>
    <w:rsid w:val="00115D9F"/>
    <w:rsid w:val="0011604C"/>
    <w:rsid w:val="00116279"/>
    <w:rsid w:val="001166AF"/>
    <w:rsid w:val="00116A61"/>
    <w:rsid w:val="00116ACA"/>
    <w:rsid w:val="00116E6F"/>
    <w:rsid w:val="00116EC2"/>
    <w:rsid w:val="00116FDD"/>
    <w:rsid w:val="0011723F"/>
    <w:rsid w:val="0011735B"/>
    <w:rsid w:val="00117384"/>
    <w:rsid w:val="00117499"/>
    <w:rsid w:val="00117DEF"/>
    <w:rsid w:val="00117FF5"/>
    <w:rsid w:val="0012051A"/>
    <w:rsid w:val="00120584"/>
    <w:rsid w:val="00120C4E"/>
    <w:rsid w:val="00120E7C"/>
    <w:rsid w:val="00120FBA"/>
    <w:rsid w:val="00121125"/>
    <w:rsid w:val="0012160F"/>
    <w:rsid w:val="00121791"/>
    <w:rsid w:val="00121944"/>
    <w:rsid w:val="00121FC0"/>
    <w:rsid w:val="00121FC9"/>
    <w:rsid w:val="00122055"/>
    <w:rsid w:val="001222A0"/>
    <w:rsid w:val="00122355"/>
    <w:rsid w:val="001224A9"/>
    <w:rsid w:val="00122A35"/>
    <w:rsid w:val="00122DFE"/>
    <w:rsid w:val="0012303C"/>
    <w:rsid w:val="00123587"/>
    <w:rsid w:val="00123867"/>
    <w:rsid w:val="001239BC"/>
    <w:rsid w:val="00123D3D"/>
    <w:rsid w:val="00123EA8"/>
    <w:rsid w:val="00123F1C"/>
    <w:rsid w:val="0012432F"/>
    <w:rsid w:val="001243C5"/>
    <w:rsid w:val="0012493B"/>
    <w:rsid w:val="00124D8E"/>
    <w:rsid w:val="001254A4"/>
    <w:rsid w:val="001255F7"/>
    <w:rsid w:val="001260B3"/>
    <w:rsid w:val="001264E2"/>
    <w:rsid w:val="00126915"/>
    <w:rsid w:val="00126AD8"/>
    <w:rsid w:val="00126B5D"/>
    <w:rsid w:val="00126C96"/>
    <w:rsid w:val="00126DE2"/>
    <w:rsid w:val="0012744E"/>
    <w:rsid w:val="00127786"/>
    <w:rsid w:val="001279D3"/>
    <w:rsid w:val="00127E53"/>
    <w:rsid w:val="0013013B"/>
    <w:rsid w:val="001304B6"/>
    <w:rsid w:val="00130BC9"/>
    <w:rsid w:val="001311D3"/>
    <w:rsid w:val="00131892"/>
    <w:rsid w:val="00131993"/>
    <w:rsid w:val="00131B88"/>
    <w:rsid w:val="00131EB2"/>
    <w:rsid w:val="001321DE"/>
    <w:rsid w:val="00132222"/>
    <w:rsid w:val="001326B0"/>
    <w:rsid w:val="0013288E"/>
    <w:rsid w:val="00132C37"/>
    <w:rsid w:val="00132F57"/>
    <w:rsid w:val="00133368"/>
    <w:rsid w:val="0013355F"/>
    <w:rsid w:val="001337DF"/>
    <w:rsid w:val="00133F11"/>
    <w:rsid w:val="00133FB6"/>
    <w:rsid w:val="001340EE"/>
    <w:rsid w:val="0013412C"/>
    <w:rsid w:val="001344A9"/>
    <w:rsid w:val="0013463D"/>
    <w:rsid w:val="001346D4"/>
    <w:rsid w:val="001349B7"/>
    <w:rsid w:val="00134D5F"/>
    <w:rsid w:val="00134F04"/>
    <w:rsid w:val="00135138"/>
    <w:rsid w:val="0013549D"/>
    <w:rsid w:val="0013657B"/>
    <w:rsid w:val="00136C10"/>
    <w:rsid w:val="00136C7F"/>
    <w:rsid w:val="00136EDE"/>
    <w:rsid w:val="0013706B"/>
    <w:rsid w:val="00137083"/>
    <w:rsid w:val="0013717D"/>
    <w:rsid w:val="001372A4"/>
    <w:rsid w:val="00137F50"/>
    <w:rsid w:val="001400CC"/>
    <w:rsid w:val="001401E0"/>
    <w:rsid w:val="00140292"/>
    <w:rsid w:val="00140520"/>
    <w:rsid w:val="00140655"/>
    <w:rsid w:val="00140D6C"/>
    <w:rsid w:val="00140D82"/>
    <w:rsid w:val="00141184"/>
    <w:rsid w:val="00141286"/>
    <w:rsid w:val="00141A20"/>
    <w:rsid w:val="001422FE"/>
    <w:rsid w:val="00142931"/>
    <w:rsid w:val="00142CA2"/>
    <w:rsid w:val="00142DBC"/>
    <w:rsid w:val="0014324C"/>
    <w:rsid w:val="0014341E"/>
    <w:rsid w:val="00143461"/>
    <w:rsid w:val="001434DB"/>
    <w:rsid w:val="001435C0"/>
    <w:rsid w:val="00143DFA"/>
    <w:rsid w:val="00143F22"/>
    <w:rsid w:val="00143F40"/>
    <w:rsid w:val="0014412F"/>
    <w:rsid w:val="0014442A"/>
    <w:rsid w:val="00144C73"/>
    <w:rsid w:val="00144D4C"/>
    <w:rsid w:val="0014517B"/>
    <w:rsid w:val="001452DA"/>
    <w:rsid w:val="001454A3"/>
    <w:rsid w:val="0014581D"/>
    <w:rsid w:val="00145AB3"/>
    <w:rsid w:val="00146207"/>
    <w:rsid w:val="00146366"/>
    <w:rsid w:val="001464D8"/>
    <w:rsid w:val="001468B8"/>
    <w:rsid w:val="00146D04"/>
    <w:rsid w:val="00146D8F"/>
    <w:rsid w:val="00146F86"/>
    <w:rsid w:val="001476E8"/>
    <w:rsid w:val="001477FB"/>
    <w:rsid w:val="00147A72"/>
    <w:rsid w:val="00147C10"/>
    <w:rsid w:val="001503DF"/>
    <w:rsid w:val="0015093A"/>
    <w:rsid w:val="00150EC1"/>
    <w:rsid w:val="001515E3"/>
    <w:rsid w:val="00151A23"/>
    <w:rsid w:val="00151AC7"/>
    <w:rsid w:val="00151AFA"/>
    <w:rsid w:val="00151CA8"/>
    <w:rsid w:val="0015214F"/>
    <w:rsid w:val="00152AC5"/>
    <w:rsid w:val="00152AD6"/>
    <w:rsid w:val="00152BD8"/>
    <w:rsid w:val="00152E00"/>
    <w:rsid w:val="001538B4"/>
    <w:rsid w:val="00153E26"/>
    <w:rsid w:val="00153EF0"/>
    <w:rsid w:val="001544E3"/>
    <w:rsid w:val="0015451C"/>
    <w:rsid w:val="00154776"/>
    <w:rsid w:val="00154A39"/>
    <w:rsid w:val="00154BC1"/>
    <w:rsid w:val="001550B0"/>
    <w:rsid w:val="00155479"/>
    <w:rsid w:val="001556BE"/>
    <w:rsid w:val="00156011"/>
    <w:rsid w:val="001564D3"/>
    <w:rsid w:val="0015671E"/>
    <w:rsid w:val="00156735"/>
    <w:rsid w:val="00156B77"/>
    <w:rsid w:val="00157627"/>
    <w:rsid w:val="0015778D"/>
    <w:rsid w:val="00157CAD"/>
    <w:rsid w:val="00157D39"/>
    <w:rsid w:val="00157D7B"/>
    <w:rsid w:val="00157E8A"/>
    <w:rsid w:val="001604C6"/>
    <w:rsid w:val="001605CC"/>
    <w:rsid w:val="00160722"/>
    <w:rsid w:val="00160C15"/>
    <w:rsid w:val="00160CEE"/>
    <w:rsid w:val="00160E19"/>
    <w:rsid w:val="00160F62"/>
    <w:rsid w:val="00160FEB"/>
    <w:rsid w:val="00161024"/>
    <w:rsid w:val="0016113B"/>
    <w:rsid w:val="001615DE"/>
    <w:rsid w:val="0016165A"/>
    <w:rsid w:val="0016166D"/>
    <w:rsid w:val="00161A0D"/>
    <w:rsid w:val="00161AC9"/>
    <w:rsid w:val="00161DD3"/>
    <w:rsid w:val="00162019"/>
    <w:rsid w:val="0016218A"/>
    <w:rsid w:val="001623BD"/>
    <w:rsid w:val="0016265A"/>
    <w:rsid w:val="0016293A"/>
    <w:rsid w:val="00162A02"/>
    <w:rsid w:val="00162E95"/>
    <w:rsid w:val="00162FFF"/>
    <w:rsid w:val="001631EF"/>
    <w:rsid w:val="001635D1"/>
    <w:rsid w:val="0016376D"/>
    <w:rsid w:val="00163D3A"/>
    <w:rsid w:val="00163FFF"/>
    <w:rsid w:val="00164299"/>
    <w:rsid w:val="00164354"/>
    <w:rsid w:val="00164766"/>
    <w:rsid w:val="00164B33"/>
    <w:rsid w:val="00164BF3"/>
    <w:rsid w:val="00164D80"/>
    <w:rsid w:val="00164DD8"/>
    <w:rsid w:val="00164F40"/>
    <w:rsid w:val="001656D7"/>
    <w:rsid w:val="00165A2C"/>
    <w:rsid w:val="00165EC3"/>
    <w:rsid w:val="00166BC7"/>
    <w:rsid w:val="00166E0B"/>
    <w:rsid w:val="0016743B"/>
    <w:rsid w:val="001674BB"/>
    <w:rsid w:val="00167728"/>
    <w:rsid w:val="001678A4"/>
    <w:rsid w:val="00167BC2"/>
    <w:rsid w:val="00167EB5"/>
    <w:rsid w:val="00167FB7"/>
    <w:rsid w:val="0017003C"/>
    <w:rsid w:val="0017023E"/>
    <w:rsid w:val="00170693"/>
    <w:rsid w:val="00170801"/>
    <w:rsid w:val="00170AF8"/>
    <w:rsid w:val="00170CE3"/>
    <w:rsid w:val="00170EB5"/>
    <w:rsid w:val="00170F06"/>
    <w:rsid w:val="00171361"/>
    <w:rsid w:val="00171745"/>
    <w:rsid w:val="00171936"/>
    <w:rsid w:val="001719AF"/>
    <w:rsid w:val="00171B91"/>
    <w:rsid w:val="00172157"/>
    <w:rsid w:val="0017285C"/>
    <w:rsid w:val="00172A30"/>
    <w:rsid w:val="00173059"/>
    <w:rsid w:val="00173117"/>
    <w:rsid w:val="00173436"/>
    <w:rsid w:val="001734BB"/>
    <w:rsid w:val="001737EE"/>
    <w:rsid w:val="0017397E"/>
    <w:rsid w:val="00173B9C"/>
    <w:rsid w:val="00173C00"/>
    <w:rsid w:val="001740AF"/>
    <w:rsid w:val="00174886"/>
    <w:rsid w:val="001751A8"/>
    <w:rsid w:val="0017522E"/>
    <w:rsid w:val="0017596F"/>
    <w:rsid w:val="001759AC"/>
    <w:rsid w:val="00175E89"/>
    <w:rsid w:val="00175F1A"/>
    <w:rsid w:val="0017663C"/>
    <w:rsid w:val="00176884"/>
    <w:rsid w:val="00176D96"/>
    <w:rsid w:val="0017740E"/>
    <w:rsid w:val="0017765D"/>
    <w:rsid w:val="00180172"/>
    <w:rsid w:val="0018075B"/>
    <w:rsid w:val="0018099A"/>
    <w:rsid w:val="001809C4"/>
    <w:rsid w:val="00180B8A"/>
    <w:rsid w:val="00180D6C"/>
    <w:rsid w:val="00180E1D"/>
    <w:rsid w:val="00180EA8"/>
    <w:rsid w:val="001810C7"/>
    <w:rsid w:val="001814F1"/>
    <w:rsid w:val="001818D0"/>
    <w:rsid w:val="00181B3F"/>
    <w:rsid w:val="00181BFA"/>
    <w:rsid w:val="001820B6"/>
    <w:rsid w:val="001823EF"/>
    <w:rsid w:val="00182655"/>
    <w:rsid w:val="00182711"/>
    <w:rsid w:val="00182C14"/>
    <w:rsid w:val="00182D71"/>
    <w:rsid w:val="00183473"/>
    <w:rsid w:val="0018350B"/>
    <w:rsid w:val="0018355A"/>
    <w:rsid w:val="001838F1"/>
    <w:rsid w:val="001848EA"/>
    <w:rsid w:val="00184C14"/>
    <w:rsid w:val="00184C3F"/>
    <w:rsid w:val="00184CCD"/>
    <w:rsid w:val="00184DFD"/>
    <w:rsid w:val="001854AE"/>
    <w:rsid w:val="001859EB"/>
    <w:rsid w:val="00185EE4"/>
    <w:rsid w:val="00185FDB"/>
    <w:rsid w:val="001864C2"/>
    <w:rsid w:val="0018673B"/>
    <w:rsid w:val="0018681D"/>
    <w:rsid w:val="00186E89"/>
    <w:rsid w:val="00187389"/>
    <w:rsid w:val="001876D1"/>
    <w:rsid w:val="001879E7"/>
    <w:rsid w:val="00187CE8"/>
    <w:rsid w:val="00187EB3"/>
    <w:rsid w:val="001901D3"/>
    <w:rsid w:val="001908FC"/>
    <w:rsid w:val="00190932"/>
    <w:rsid w:val="00191564"/>
    <w:rsid w:val="00191565"/>
    <w:rsid w:val="0019164E"/>
    <w:rsid w:val="00191940"/>
    <w:rsid w:val="00191AC4"/>
    <w:rsid w:val="00191B7A"/>
    <w:rsid w:val="00191C73"/>
    <w:rsid w:val="001920C5"/>
    <w:rsid w:val="001926B1"/>
    <w:rsid w:val="00192723"/>
    <w:rsid w:val="001927C3"/>
    <w:rsid w:val="001928E6"/>
    <w:rsid w:val="00192AEC"/>
    <w:rsid w:val="00192E47"/>
    <w:rsid w:val="00192F3E"/>
    <w:rsid w:val="001930F8"/>
    <w:rsid w:val="001931DA"/>
    <w:rsid w:val="00193668"/>
    <w:rsid w:val="00193732"/>
    <w:rsid w:val="00193BFA"/>
    <w:rsid w:val="00193CCD"/>
    <w:rsid w:val="001941C3"/>
    <w:rsid w:val="001941DA"/>
    <w:rsid w:val="001947A7"/>
    <w:rsid w:val="0019488A"/>
    <w:rsid w:val="00194959"/>
    <w:rsid w:val="001949BC"/>
    <w:rsid w:val="00194B5E"/>
    <w:rsid w:val="00194D77"/>
    <w:rsid w:val="00195304"/>
    <w:rsid w:val="0019534E"/>
    <w:rsid w:val="001953B7"/>
    <w:rsid w:val="001956EE"/>
    <w:rsid w:val="00195DC1"/>
    <w:rsid w:val="00196228"/>
    <w:rsid w:val="00196ADF"/>
    <w:rsid w:val="0019739F"/>
    <w:rsid w:val="001978EE"/>
    <w:rsid w:val="00197BBA"/>
    <w:rsid w:val="00197CDA"/>
    <w:rsid w:val="001A0009"/>
    <w:rsid w:val="001A01A6"/>
    <w:rsid w:val="001A06DC"/>
    <w:rsid w:val="001A08CB"/>
    <w:rsid w:val="001A1227"/>
    <w:rsid w:val="001A1598"/>
    <w:rsid w:val="001A1766"/>
    <w:rsid w:val="001A187C"/>
    <w:rsid w:val="001A1F2F"/>
    <w:rsid w:val="001A2072"/>
    <w:rsid w:val="001A2126"/>
    <w:rsid w:val="001A28FA"/>
    <w:rsid w:val="001A2ACE"/>
    <w:rsid w:val="001A2B76"/>
    <w:rsid w:val="001A2C38"/>
    <w:rsid w:val="001A2C79"/>
    <w:rsid w:val="001A2F6A"/>
    <w:rsid w:val="001A348B"/>
    <w:rsid w:val="001A355F"/>
    <w:rsid w:val="001A377A"/>
    <w:rsid w:val="001A3C27"/>
    <w:rsid w:val="001A3E75"/>
    <w:rsid w:val="001A40B3"/>
    <w:rsid w:val="001A4415"/>
    <w:rsid w:val="001A485D"/>
    <w:rsid w:val="001A496E"/>
    <w:rsid w:val="001A49BF"/>
    <w:rsid w:val="001A4E71"/>
    <w:rsid w:val="001A5034"/>
    <w:rsid w:val="001A54C3"/>
    <w:rsid w:val="001A598A"/>
    <w:rsid w:val="001A5BB4"/>
    <w:rsid w:val="001A5C48"/>
    <w:rsid w:val="001A5E71"/>
    <w:rsid w:val="001A60EF"/>
    <w:rsid w:val="001A6236"/>
    <w:rsid w:val="001A6460"/>
    <w:rsid w:val="001A66F7"/>
    <w:rsid w:val="001A6977"/>
    <w:rsid w:val="001A6BB5"/>
    <w:rsid w:val="001A6DE7"/>
    <w:rsid w:val="001A6E1E"/>
    <w:rsid w:val="001A6F7D"/>
    <w:rsid w:val="001A77EA"/>
    <w:rsid w:val="001A78C5"/>
    <w:rsid w:val="001A7C3C"/>
    <w:rsid w:val="001A7C47"/>
    <w:rsid w:val="001A7D6F"/>
    <w:rsid w:val="001B01F9"/>
    <w:rsid w:val="001B0966"/>
    <w:rsid w:val="001B09A9"/>
    <w:rsid w:val="001B0B11"/>
    <w:rsid w:val="001B0B48"/>
    <w:rsid w:val="001B1480"/>
    <w:rsid w:val="001B15BE"/>
    <w:rsid w:val="001B1DC3"/>
    <w:rsid w:val="001B1EFC"/>
    <w:rsid w:val="001B1F26"/>
    <w:rsid w:val="001B21F5"/>
    <w:rsid w:val="001B2443"/>
    <w:rsid w:val="001B2905"/>
    <w:rsid w:val="001B2937"/>
    <w:rsid w:val="001B2F2B"/>
    <w:rsid w:val="001B2F40"/>
    <w:rsid w:val="001B3B1C"/>
    <w:rsid w:val="001B3DB8"/>
    <w:rsid w:val="001B3E11"/>
    <w:rsid w:val="001B42E4"/>
    <w:rsid w:val="001B4582"/>
    <w:rsid w:val="001B494B"/>
    <w:rsid w:val="001B4F5D"/>
    <w:rsid w:val="001B502B"/>
    <w:rsid w:val="001B50A6"/>
    <w:rsid w:val="001B5258"/>
    <w:rsid w:val="001B5301"/>
    <w:rsid w:val="001B5605"/>
    <w:rsid w:val="001B5B7F"/>
    <w:rsid w:val="001B63D9"/>
    <w:rsid w:val="001B662B"/>
    <w:rsid w:val="001B6662"/>
    <w:rsid w:val="001B771D"/>
    <w:rsid w:val="001B7900"/>
    <w:rsid w:val="001B7C76"/>
    <w:rsid w:val="001C01BF"/>
    <w:rsid w:val="001C03DA"/>
    <w:rsid w:val="001C0525"/>
    <w:rsid w:val="001C069E"/>
    <w:rsid w:val="001C07C3"/>
    <w:rsid w:val="001C0A91"/>
    <w:rsid w:val="001C0AFB"/>
    <w:rsid w:val="001C1069"/>
    <w:rsid w:val="001C13FA"/>
    <w:rsid w:val="001C1415"/>
    <w:rsid w:val="001C19FB"/>
    <w:rsid w:val="001C1B25"/>
    <w:rsid w:val="001C246C"/>
    <w:rsid w:val="001C2814"/>
    <w:rsid w:val="001C2BE9"/>
    <w:rsid w:val="001C30C8"/>
    <w:rsid w:val="001C30F7"/>
    <w:rsid w:val="001C3136"/>
    <w:rsid w:val="001C3442"/>
    <w:rsid w:val="001C351A"/>
    <w:rsid w:val="001C35B7"/>
    <w:rsid w:val="001C3962"/>
    <w:rsid w:val="001C3AE2"/>
    <w:rsid w:val="001C3C65"/>
    <w:rsid w:val="001C401E"/>
    <w:rsid w:val="001C42E2"/>
    <w:rsid w:val="001C4439"/>
    <w:rsid w:val="001C4752"/>
    <w:rsid w:val="001C4A2F"/>
    <w:rsid w:val="001C4BB3"/>
    <w:rsid w:val="001C50A3"/>
    <w:rsid w:val="001C5760"/>
    <w:rsid w:val="001C607D"/>
    <w:rsid w:val="001C69B8"/>
    <w:rsid w:val="001C6B2D"/>
    <w:rsid w:val="001C7129"/>
    <w:rsid w:val="001C72E7"/>
    <w:rsid w:val="001C7359"/>
    <w:rsid w:val="001C74F5"/>
    <w:rsid w:val="001C77F6"/>
    <w:rsid w:val="001C7C10"/>
    <w:rsid w:val="001C7DCE"/>
    <w:rsid w:val="001D0411"/>
    <w:rsid w:val="001D06B6"/>
    <w:rsid w:val="001D0EFA"/>
    <w:rsid w:val="001D1161"/>
    <w:rsid w:val="001D13A9"/>
    <w:rsid w:val="001D16CA"/>
    <w:rsid w:val="001D1889"/>
    <w:rsid w:val="001D1F3E"/>
    <w:rsid w:val="001D225E"/>
    <w:rsid w:val="001D26F1"/>
    <w:rsid w:val="001D2AA7"/>
    <w:rsid w:val="001D3247"/>
    <w:rsid w:val="001D367C"/>
    <w:rsid w:val="001D3712"/>
    <w:rsid w:val="001D3EEE"/>
    <w:rsid w:val="001D43EC"/>
    <w:rsid w:val="001D455D"/>
    <w:rsid w:val="001D46DB"/>
    <w:rsid w:val="001D4892"/>
    <w:rsid w:val="001D5200"/>
    <w:rsid w:val="001D520E"/>
    <w:rsid w:val="001D522E"/>
    <w:rsid w:val="001D58E8"/>
    <w:rsid w:val="001D5D99"/>
    <w:rsid w:val="001D5F2C"/>
    <w:rsid w:val="001D68F2"/>
    <w:rsid w:val="001D703D"/>
    <w:rsid w:val="001D70E3"/>
    <w:rsid w:val="001D7634"/>
    <w:rsid w:val="001D7671"/>
    <w:rsid w:val="001D78C7"/>
    <w:rsid w:val="001D7BF8"/>
    <w:rsid w:val="001D7D4A"/>
    <w:rsid w:val="001E0850"/>
    <w:rsid w:val="001E0890"/>
    <w:rsid w:val="001E08DF"/>
    <w:rsid w:val="001E0CE4"/>
    <w:rsid w:val="001E105B"/>
    <w:rsid w:val="001E1330"/>
    <w:rsid w:val="001E152F"/>
    <w:rsid w:val="001E1AC6"/>
    <w:rsid w:val="001E1C32"/>
    <w:rsid w:val="001E20B7"/>
    <w:rsid w:val="001E218C"/>
    <w:rsid w:val="001E2323"/>
    <w:rsid w:val="001E253B"/>
    <w:rsid w:val="001E2994"/>
    <w:rsid w:val="001E2AEB"/>
    <w:rsid w:val="001E2E44"/>
    <w:rsid w:val="001E3181"/>
    <w:rsid w:val="001E36F2"/>
    <w:rsid w:val="001E3958"/>
    <w:rsid w:val="001E3A7E"/>
    <w:rsid w:val="001E4585"/>
    <w:rsid w:val="001E4733"/>
    <w:rsid w:val="001E4E53"/>
    <w:rsid w:val="001E4F32"/>
    <w:rsid w:val="001E4FB5"/>
    <w:rsid w:val="001E55CD"/>
    <w:rsid w:val="001E56F2"/>
    <w:rsid w:val="001E57EA"/>
    <w:rsid w:val="001E5A65"/>
    <w:rsid w:val="001E5D60"/>
    <w:rsid w:val="001E5D70"/>
    <w:rsid w:val="001E618F"/>
    <w:rsid w:val="001E625E"/>
    <w:rsid w:val="001E6CCA"/>
    <w:rsid w:val="001E711F"/>
    <w:rsid w:val="001E7747"/>
    <w:rsid w:val="001E7987"/>
    <w:rsid w:val="001E7EF8"/>
    <w:rsid w:val="001F057B"/>
    <w:rsid w:val="001F0636"/>
    <w:rsid w:val="001F0A06"/>
    <w:rsid w:val="001F0E00"/>
    <w:rsid w:val="001F0E9A"/>
    <w:rsid w:val="001F0EB4"/>
    <w:rsid w:val="001F1321"/>
    <w:rsid w:val="001F134A"/>
    <w:rsid w:val="001F13CD"/>
    <w:rsid w:val="001F160F"/>
    <w:rsid w:val="001F1678"/>
    <w:rsid w:val="001F18CF"/>
    <w:rsid w:val="001F1915"/>
    <w:rsid w:val="001F1BF6"/>
    <w:rsid w:val="001F1C27"/>
    <w:rsid w:val="001F1E21"/>
    <w:rsid w:val="001F1EF5"/>
    <w:rsid w:val="001F21C6"/>
    <w:rsid w:val="001F2343"/>
    <w:rsid w:val="001F248C"/>
    <w:rsid w:val="001F24BB"/>
    <w:rsid w:val="001F2537"/>
    <w:rsid w:val="001F2E68"/>
    <w:rsid w:val="001F3AF6"/>
    <w:rsid w:val="001F3CB8"/>
    <w:rsid w:val="001F400B"/>
    <w:rsid w:val="001F4363"/>
    <w:rsid w:val="001F4CCA"/>
    <w:rsid w:val="001F4EC0"/>
    <w:rsid w:val="001F50B0"/>
    <w:rsid w:val="001F55A6"/>
    <w:rsid w:val="001F568E"/>
    <w:rsid w:val="001F56E1"/>
    <w:rsid w:val="001F5791"/>
    <w:rsid w:val="001F5BBE"/>
    <w:rsid w:val="001F5C19"/>
    <w:rsid w:val="001F5C3D"/>
    <w:rsid w:val="001F5F5F"/>
    <w:rsid w:val="001F60F7"/>
    <w:rsid w:val="001F624B"/>
    <w:rsid w:val="001F6556"/>
    <w:rsid w:val="001F6651"/>
    <w:rsid w:val="001F6A92"/>
    <w:rsid w:val="001F6DAD"/>
    <w:rsid w:val="001F6FD5"/>
    <w:rsid w:val="001F74FB"/>
    <w:rsid w:val="001F75F1"/>
    <w:rsid w:val="001F78F8"/>
    <w:rsid w:val="001F7CA1"/>
    <w:rsid w:val="001F7D02"/>
    <w:rsid w:val="002002D0"/>
    <w:rsid w:val="00200861"/>
    <w:rsid w:val="00200880"/>
    <w:rsid w:val="00201129"/>
    <w:rsid w:val="00201484"/>
    <w:rsid w:val="002016E3"/>
    <w:rsid w:val="00201A61"/>
    <w:rsid w:val="00201D08"/>
    <w:rsid w:val="002021CC"/>
    <w:rsid w:val="00202814"/>
    <w:rsid w:val="00202DF4"/>
    <w:rsid w:val="00203105"/>
    <w:rsid w:val="002031FE"/>
    <w:rsid w:val="0020346E"/>
    <w:rsid w:val="00203999"/>
    <w:rsid w:val="00203B9F"/>
    <w:rsid w:val="00203C96"/>
    <w:rsid w:val="00204832"/>
    <w:rsid w:val="00204C1F"/>
    <w:rsid w:val="00204E6B"/>
    <w:rsid w:val="00204E7A"/>
    <w:rsid w:val="00204EA3"/>
    <w:rsid w:val="00205607"/>
    <w:rsid w:val="00205895"/>
    <w:rsid w:val="002059BD"/>
    <w:rsid w:val="00205A96"/>
    <w:rsid w:val="00206200"/>
    <w:rsid w:val="0020668E"/>
    <w:rsid w:val="002068C6"/>
    <w:rsid w:val="0020690E"/>
    <w:rsid w:val="00206975"/>
    <w:rsid w:val="00206CD1"/>
    <w:rsid w:val="00206FB5"/>
    <w:rsid w:val="00207168"/>
    <w:rsid w:val="00207238"/>
    <w:rsid w:val="00207315"/>
    <w:rsid w:val="002078AA"/>
    <w:rsid w:val="0021052D"/>
    <w:rsid w:val="002105C3"/>
    <w:rsid w:val="00210D3D"/>
    <w:rsid w:val="0021108A"/>
    <w:rsid w:val="00212099"/>
    <w:rsid w:val="002120FA"/>
    <w:rsid w:val="0021254B"/>
    <w:rsid w:val="0021287D"/>
    <w:rsid w:val="00212F66"/>
    <w:rsid w:val="0021327E"/>
    <w:rsid w:val="002132D6"/>
    <w:rsid w:val="00213358"/>
    <w:rsid w:val="002134EA"/>
    <w:rsid w:val="00213B00"/>
    <w:rsid w:val="00213FD1"/>
    <w:rsid w:val="00214177"/>
    <w:rsid w:val="002141CA"/>
    <w:rsid w:val="002141F0"/>
    <w:rsid w:val="00214388"/>
    <w:rsid w:val="00214497"/>
    <w:rsid w:val="00214C30"/>
    <w:rsid w:val="00215113"/>
    <w:rsid w:val="0021569A"/>
    <w:rsid w:val="00215E91"/>
    <w:rsid w:val="00216313"/>
    <w:rsid w:val="00216648"/>
    <w:rsid w:val="002166A5"/>
    <w:rsid w:val="00216B75"/>
    <w:rsid w:val="00217287"/>
    <w:rsid w:val="002175E4"/>
    <w:rsid w:val="00217A94"/>
    <w:rsid w:val="00217AB9"/>
    <w:rsid w:val="00217ABD"/>
    <w:rsid w:val="00217E07"/>
    <w:rsid w:val="002200D9"/>
    <w:rsid w:val="00220551"/>
    <w:rsid w:val="00220F81"/>
    <w:rsid w:val="002214DE"/>
    <w:rsid w:val="0022159F"/>
    <w:rsid w:val="00221713"/>
    <w:rsid w:val="00221D4D"/>
    <w:rsid w:val="00221DB1"/>
    <w:rsid w:val="00221EB8"/>
    <w:rsid w:val="00221F0A"/>
    <w:rsid w:val="0022213D"/>
    <w:rsid w:val="00222360"/>
    <w:rsid w:val="00222558"/>
    <w:rsid w:val="00222634"/>
    <w:rsid w:val="00223114"/>
    <w:rsid w:val="00223123"/>
    <w:rsid w:val="00223650"/>
    <w:rsid w:val="0022366A"/>
    <w:rsid w:val="00223AEC"/>
    <w:rsid w:val="00223D19"/>
    <w:rsid w:val="00223D2D"/>
    <w:rsid w:val="00223F14"/>
    <w:rsid w:val="00224044"/>
    <w:rsid w:val="00224881"/>
    <w:rsid w:val="00224BB2"/>
    <w:rsid w:val="00224C78"/>
    <w:rsid w:val="00224D78"/>
    <w:rsid w:val="00224E74"/>
    <w:rsid w:val="002250DC"/>
    <w:rsid w:val="002254D7"/>
    <w:rsid w:val="002255D9"/>
    <w:rsid w:val="00225955"/>
    <w:rsid w:val="00225C64"/>
    <w:rsid w:val="00225D4D"/>
    <w:rsid w:val="00226517"/>
    <w:rsid w:val="002265D8"/>
    <w:rsid w:val="00226A03"/>
    <w:rsid w:val="00226CCC"/>
    <w:rsid w:val="00226E00"/>
    <w:rsid w:val="002271E4"/>
    <w:rsid w:val="00227293"/>
    <w:rsid w:val="0022736F"/>
    <w:rsid w:val="00227844"/>
    <w:rsid w:val="00227969"/>
    <w:rsid w:val="00227B77"/>
    <w:rsid w:val="00230246"/>
    <w:rsid w:val="002303BB"/>
    <w:rsid w:val="002303FE"/>
    <w:rsid w:val="0023041D"/>
    <w:rsid w:val="00230810"/>
    <w:rsid w:val="0023125D"/>
    <w:rsid w:val="0023136A"/>
    <w:rsid w:val="00231934"/>
    <w:rsid w:val="002319E8"/>
    <w:rsid w:val="00231A78"/>
    <w:rsid w:val="00231C4B"/>
    <w:rsid w:val="00232216"/>
    <w:rsid w:val="002323BA"/>
    <w:rsid w:val="0023253B"/>
    <w:rsid w:val="002325E7"/>
    <w:rsid w:val="002329AB"/>
    <w:rsid w:val="002329C5"/>
    <w:rsid w:val="00232A5F"/>
    <w:rsid w:val="00232C6C"/>
    <w:rsid w:val="00232F70"/>
    <w:rsid w:val="002338AE"/>
    <w:rsid w:val="0023412E"/>
    <w:rsid w:val="002346EE"/>
    <w:rsid w:val="002350E6"/>
    <w:rsid w:val="00235FDC"/>
    <w:rsid w:val="002361F3"/>
    <w:rsid w:val="002365E9"/>
    <w:rsid w:val="0023696E"/>
    <w:rsid w:val="00236EFF"/>
    <w:rsid w:val="0023709D"/>
    <w:rsid w:val="0023723F"/>
    <w:rsid w:val="00237643"/>
    <w:rsid w:val="00237D51"/>
    <w:rsid w:val="00237EF0"/>
    <w:rsid w:val="00237F27"/>
    <w:rsid w:val="00240276"/>
    <w:rsid w:val="00240290"/>
    <w:rsid w:val="002403EE"/>
    <w:rsid w:val="002408E4"/>
    <w:rsid w:val="00240B99"/>
    <w:rsid w:val="00240BCE"/>
    <w:rsid w:val="00240D18"/>
    <w:rsid w:val="00240E23"/>
    <w:rsid w:val="00241199"/>
    <w:rsid w:val="00241523"/>
    <w:rsid w:val="0024175D"/>
    <w:rsid w:val="00241772"/>
    <w:rsid w:val="00241F5A"/>
    <w:rsid w:val="00242207"/>
    <w:rsid w:val="00242301"/>
    <w:rsid w:val="0024233F"/>
    <w:rsid w:val="00242AC5"/>
    <w:rsid w:val="00242AF0"/>
    <w:rsid w:val="00243353"/>
    <w:rsid w:val="00243648"/>
    <w:rsid w:val="002437A4"/>
    <w:rsid w:val="0024399A"/>
    <w:rsid w:val="00243AAE"/>
    <w:rsid w:val="00243E5E"/>
    <w:rsid w:val="00243E94"/>
    <w:rsid w:val="0024472B"/>
    <w:rsid w:val="00244972"/>
    <w:rsid w:val="0024499B"/>
    <w:rsid w:val="00244B2F"/>
    <w:rsid w:val="00244D89"/>
    <w:rsid w:val="00244E7D"/>
    <w:rsid w:val="00245B42"/>
    <w:rsid w:val="00245BED"/>
    <w:rsid w:val="0024624E"/>
    <w:rsid w:val="00246411"/>
    <w:rsid w:val="00246CC3"/>
    <w:rsid w:val="00246D71"/>
    <w:rsid w:val="00246E3A"/>
    <w:rsid w:val="00246EDF"/>
    <w:rsid w:val="0024744B"/>
    <w:rsid w:val="002474D9"/>
    <w:rsid w:val="0024788A"/>
    <w:rsid w:val="002479B8"/>
    <w:rsid w:val="00247C63"/>
    <w:rsid w:val="00247DB6"/>
    <w:rsid w:val="00247E1A"/>
    <w:rsid w:val="00250423"/>
    <w:rsid w:val="00250782"/>
    <w:rsid w:val="00250A2A"/>
    <w:rsid w:val="00250A88"/>
    <w:rsid w:val="00250D87"/>
    <w:rsid w:val="00250F64"/>
    <w:rsid w:val="0025105F"/>
    <w:rsid w:val="002512C5"/>
    <w:rsid w:val="00251568"/>
    <w:rsid w:val="0025164D"/>
    <w:rsid w:val="002517B5"/>
    <w:rsid w:val="00251BB8"/>
    <w:rsid w:val="00251BD7"/>
    <w:rsid w:val="00251BEC"/>
    <w:rsid w:val="00251C2C"/>
    <w:rsid w:val="00251D75"/>
    <w:rsid w:val="00252228"/>
    <w:rsid w:val="002524CA"/>
    <w:rsid w:val="00252647"/>
    <w:rsid w:val="00252A57"/>
    <w:rsid w:val="00252A5D"/>
    <w:rsid w:val="00252F24"/>
    <w:rsid w:val="002530AC"/>
    <w:rsid w:val="002532E2"/>
    <w:rsid w:val="002539C6"/>
    <w:rsid w:val="00253CC0"/>
    <w:rsid w:val="00253ECD"/>
    <w:rsid w:val="0025454E"/>
    <w:rsid w:val="002547EC"/>
    <w:rsid w:val="00254C06"/>
    <w:rsid w:val="00254D34"/>
    <w:rsid w:val="00254E93"/>
    <w:rsid w:val="00254FD9"/>
    <w:rsid w:val="0025511F"/>
    <w:rsid w:val="00255332"/>
    <w:rsid w:val="00255352"/>
    <w:rsid w:val="002554EA"/>
    <w:rsid w:val="002558B9"/>
    <w:rsid w:val="00255C1A"/>
    <w:rsid w:val="00255C3F"/>
    <w:rsid w:val="00255CA2"/>
    <w:rsid w:val="00255CF2"/>
    <w:rsid w:val="00255D0A"/>
    <w:rsid w:val="0025607E"/>
    <w:rsid w:val="0025624E"/>
    <w:rsid w:val="00256352"/>
    <w:rsid w:val="002563F3"/>
    <w:rsid w:val="002565CC"/>
    <w:rsid w:val="002571B5"/>
    <w:rsid w:val="002573B5"/>
    <w:rsid w:val="002575D9"/>
    <w:rsid w:val="002576EA"/>
    <w:rsid w:val="0025773B"/>
    <w:rsid w:val="0025773D"/>
    <w:rsid w:val="00257931"/>
    <w:rsid w:val="0025798F"/>
    <w:rsid w:val="00257BD2"/>
    <w:rsid w:val="00257E18"/>
    <w:rsid w:val="002603B1"/>
    <w:rsid w:val="00260555"/>
    <w:rsid w:val="002605D5"/>
    <w:rsid w:val="0026067B"/>
    <w:rsid w:val="00260691"/>
    <w:rsid w:val="0026092F"/>
    <w:rsid w:val="00260F18"/>
    <w:rsid w:val="002614E7"/>
    <w:rsid w:val="002621AD"/>
    <w:rsid w:val="002622F5"/>
    <w:rsid w:val="00262BB2"/>
    <w:rsid w:val="00262C05"/>
    <w:rsid w:val="00263417"/>
    <w:rsid w:val="0026345C"/>
    <w:rsid w:val="0026376C"/>
    <w:rsid w:val="00263870"/>
    <w:rsid w:val="00263918"/>
    <w:rsid w:val="002639F5"/>
    <w:rsid w:val="002643C6"/>
    <w:rsid w:val="00264686"/>
    <w:rsid w:val="0026481F"/>
    <w:rsid w:val="00264F4A"/>
    <w:rsid w:val="00265C04"/>
    <w:rsid w:val="00265F65"/>
    <w:rsid w:val="00266271"/>
    <w:rsid w:val="002662D6"/>
    <w:rsid w:val="0026649A"/>
    <w:rsid w:val="0026684C"/>
    <w:rsid w:val="00266AAF"/>
    <w:rsid w:val="0026734F"/>
    <w:rsid w:val="002674A1"/>
    <w:rsid w:val="0026771A"/>
    <w:rsid w:val="00267C2B"/>
    <w:rsid w:val="00270097"/>
    <w:rsid w:val="00270D84"/>
    <w:rsid w:val="00271216"/>
    <w:rsid w:val="0027166A"/>
    <w:rsid w:val="00271F39"/>
    <w:rsid w:val="0027246E"/>
    <w:rsid w:val="0027295F"/>
    <w:rsid w:val="00272A7C"/>
    <w:rsid w:val="00272ABC"/>
    <w:rsid w:val="00272D23"/>
    <w:rsid w:val="00272FE9"/>
    <w:rsid w:val="002734AC"/>
    <w:rsid w:val="0027358C"/>
    <w:rsid w:val="002737AC"/>
    <w:rsid w:val="00273A95"/>
    <w:rsid w:val="00274840"/>
    <w:rsid w:val="00274B49"/>
    <w:rsid w:val="00274BED"/>
    <w:rsid w:val="00274C05"/>
    <w:rsid w:val="00275153"/>
    <w:rsid w:val="0027519D"/>
    <w:rsid w:val="00276171"/>
    <w:rsid w:val="002768B9"/>
    <w:rsid w:val="002768DB"/>
    <w:rsid w:val="002769B3"/>
    <w:rsid w:val="00276F0F"/>
    <w:rsid w:val="0027745D"/>
    <w:rsid w:val="002775DC"/>
    <w:rsid w:val="00277B88"/>
    <w:rsid w:val="00277F39"/>
    <w:rsid w:val="00280733"/>
    <w:rsid w:val="00280B2C"/>
    <w:rsid w:val="0028124C"/>
    <w:rsid w:val="0028126D"/>
    <w:rsid w:val="00281298"/>
    <w:rsid w:val="0028134F"/>
    <w:rsid w:val="0028162F"/>
    <w:rsid w:val="00281663"/>
    <w:rsid w:val="002818A1"/>
    <w:rsid w:val="002818F2"/>
    <w:rsid w:val="002819B6"/>
    <w:rsid w:val="00281ACF"/>
    <w:rsid w:val="00281E3D"/>
    <w:rsid w:val="00282600"/>
    <w:rsid w:val="002827EC"/>
    <w:rsid w:val="00282B16"/>
    <w:rsid w:val="002832DF"/>
    <w:rsid w:val="0028367A"/>
    <w:rsid w:val="0028368F"/>
    <w:rsid w:val="00284A10"/>
    <w:rsid w:val="00284C47"/>
    <w:rsid w:val="00284FE0"/>
    <w:rsid w:val="002850DF"/>
    <w:rsid w:val="0028528F"/>
    <w:rsid w:val="00285326"/>
    <w:rsid w:val="002855C0"/>
    <w:rsid w:val="00285DF1"/>
    <w:rsid w:val="00286021"/>
    <w:rsid w:val="00286617"/>
    <w:rsid w:val="00286671"/>
    <w:rsid w:val="00286E8E"/>
    <w:rsid w:val="00286EB5"/>
    <w:rsid w:val="00286F75"/>
    <w:rsid w:val="0028708B"/>
    <w:rsid w:val="0028751E"/>
    <w:rsid w:val="002876A9"/>
    <w:rsid w:val="0028796D"/>
    <w:rsid w:val="00287BD2"/>
    <w:rsid w:val="00287E81"/>
    <w:rsid w:val="002900A6"/>
    <w:rsid w:val="002903BF"/>
    <w:rsid w:val="002904B9"/>
    <w:rsid w:val="00290566"/>
    <w:rsid w:val="00290E37"/>
    <w:rsid w:val="00291420"/>
    <w:rsid w:val="002917DD"/>
    <w:rsid w:val="00291B1E"/>
    <w:rsid w:val="00291C08"/>
    <w:rsid w:val="00291FC2"/>
    <w:rsid w:val="0029225C"/>
    <w:rsid w:val="0029235D"/>
    <w:rsid w:val="00292A86"/>
    <w:rsid w:val="00292DF9"/>
    <w:rsid w:val="00292E48"/>
    <w:rsid w:val="00293041"/>
    <w:rsid w:val="00293128"/>
    <w:rsid w:val="002933D0"/>
    <w:rsid w:val="00293470"/>
    <w:rsid w:val="0029391F"/>
    <w:rsid w:val="00293AC0"/>
    <w:rsid w:val="00293DA6"/>
    <w:rsid w:val="00294551"/>
    <w:rsid w:val="0029489D"/>
    <w:rsid w:val="00294959"/>
    <w:rsid w:val="00294C8E"/>
    <w:rsid w:val="00294E0B"/>
    <w:rsid w:val="00294F13"/>
    <w:rsid w:val="002953A7"/>
    <w:rsid w:val="00295B9D"/>
    <w:rsid w:val="0029605B"/>
    <w:rsid w:val="0029672F"/>
    <w:rsid w:val="00296A44"/>
    <w:rsid w:val="0029723D"/>
    <w:rsid w:val="002975B1"/>
    <w:rsid w:val="002975FE"/>
    <w:rsid w:val="00297CE8"/>
    <w:rsid w:val="002A03F0"/>
    <w:rsid w:val="002A0675"/>
    <w:rsid w:val="002A0973"/>
    <w:rsid w:val="002A09C2"/>
    <w:rsid w:val="002A0A8B"/>
    <w:rsid w:val="002A0B24"/>
    <w:rsid w:val="002A0E12"/>
    <w:rsid w:val="002A11D5"/>
    <w:rsid w:val="002A194E"/>
    <w:rsid w:val="002A1DA1"/>
    <w:rsid w:val="002A27DC"/>
    <w:rsid w:val="002A2AF5"/>
    <w:rsid w:val="002A2B2A"/>
    <w:rsid w:val="002A2D02"/>
    <w:rsid w:val="002A2D24"/>
    <w:rsid w:val="002A3050"/>
    <w:rsid w:val="002A3A86"/>
    <w:rsid w:val="002A3AF9"/>
    <w:rsid w:val="002A3B92"/>
    <w:rsid w:val="002A4211"/>
    <w:rsid w:val="002A447F"/>
    <w:rsid w:val="002A46CB"/>
    <w:rsid w:val="002A495F"/>
    <w:rsid w:val="002A4BCE"/>
    <w:rsid w:val="002A4C02"/>
    <w:rsid w:val="002A4C38"/>
    <w:rsid w:val="002A4D97"/>
    <w:rsid w:val="002A5631"/>
    <w:rsid w:val="002A5EF7"/>
    <w:rsid w:val="002A5FBD"/>
    <w:rsid w:val="002A6392"/>
    <w:rsid w:val="002A63E7"/>
    <w:rsid w:val="002A6811"/>
    <w:rsid w:val="002A6930"/>
    <w:rsid w:val="002A6C42"/>
    <w:rsid w:val="002A6FA4"/>
    <w:rsid w:val="002A73F2"/>
    <w:rsid w:val="002A74B3"/>
    <w:rsid w:val="002A7BA5"/>
    <w:rsid w:val="002A7D0F"/>
    <w:rsid w:val="002B0161"/>
    <w:rsid w:val="002B0166"/>
    <w:rsid w:val="002B05C2"/>
    <w:rsid w:val="002B1297"/>
    <w:rsid w:val="002B14B2"/>
    <w:rsid w:val="002B1698"/>
    <w:rsid w:val="002B16E5"/>
    <w:rsid w:val="002B19F7"/>
    <w:rsid w:val="002B1DEF"/>
    <w:rsid w:val="002B207C"/>
    <w:rsid w:val="002B20E2"/>
    <w:rsid w:val="002B2439"/>
    <w:rsid w:val="002B2596"/>
    <w:rsid w:val="002B2B5D"/>
    <w:rsid w:val="002B2B71"/>
    <w:rsid w:val="002B2CE0"/>
    <w:rsid w:val="002B3033"/>
    <w:rsid w:val="002B3323"/>
    <w:rsid w:val="002B35E0"/>
    <w:rsid w:val="002B3F5F"/>
    <w:rsid w:val="002B3FEE"/>
    <w:rsid w:val="002B41AE"/>
    <w:rsid w:val="002B477A"/>
    <w:rsid w:val="002B515D"/>
    <w:rsid w:val="002B51E1"/>
    <w:rsid w:val="002B54F9"/>
    <w:rsid w:val="002B58B2"/>
    <w:rsid w:val="002B5B0E"/>
    <w:rsid w:val="002B5D12"/>
    <w:rsid w:val="002B5D17"/>
    <w:rsid w:val="002B6661"/>
    <w:rsid w:val="002B680E"/>
    <w:rsid w:val="002B6E30"/>
    <w:rsid w:val="002B726C"/>
    <w:rsid w:val="002B72A3"/>
    <w:rsid w:val="002B75DA"/>
    <w:rsid w:val="002B7897"/>
    <w:rsid w:val="002B78AF"/>
    <w:rsid w:val="002B7A8D"/>
    <w:rsid w:val="002B7D87"/>
    <w:rsid w:val="002C03D9"/>
    <w:rsid w:val="002C0537"/>
    <w:rsid w:val="002C0886"/>
    <w:rsid w:val="002C0C5E"/>
    <w:rsid w:val="002C0E4E"/>
    <w:rsid w:val="002C1016"/>
    <w:rsid w:val="002C1217"/>
    <w:rsid w:val="002C16D5"/>
    <w:rsid w:val="002C16E7"/>
    <w:rsid w:val="002C2050"/>
    <w:rsid w:val="002C26CC"/>
    <w:rsid w:val="002C293D"/>
    <w:rsid w:val="002C2A30"/>
    <w:rsid w:val="002C3106"/>
    <w:rsid w:val="002C31B2"/>
    <w:rsid w:val="002C3401"/>
    <w:rsid w:val="002C34E1"/>
    <w:rsid w:val="002C35B0"/>
    <w:rsid w:val="002C35FF"/>
    <w:rsid w:val="002C3A08"/>
    <w:rsid w:val="002C3E77"/>
    <w:rsid w:val="002C3EB7"/>
    <w:rsid w:val="002C45A1"/>
    <w:rsid w:val="002C51E5"/>
    <w:rsid w:val="002C53BA"/>
    <w:rsid w:val="002C5CEF"/>
    <w:rsid w:val="002C60AF"/>
    <w:rsid w:val="002C6143"/>
    <w:rsid w:val="002C6623"/>
    <w:rsid w:val="002C6860"/>
    <w:rsid w:val="002C68F1"/>
    <w:rsid w:val="002C6E0A"/>
    <w:rsid w:val="002C6FDE"/>
    <w:rsid w:val="002C70A0"/>
    <w:rsid w:val="002C714F"/>
    <w:rsid w:val="002C79A4"/>
    <w:rsid w:val="002C7D09"/>
    <w:rsid w:val="002D0358"/>
    <w:rsid w:val="002D07A7"/>
    <w:rsid w:val="002D07E9"/>
    <w:rsid w:val="002D0A2C"/>
    <w:rsid w:val="002D0AA6"/>
    <w:rsid w:val="002D0F39"/>
    <w:rsid w:val="002D0FBE"/>
    <w:rsid w:val="002D1743"/>
    <w:rsid w:val="002D1DA5"/>
    <w:rsid w:val="002D1F7E"/>
    <w:rsid w:val="002D2A52"/>
    <w:rsid w:val="002D3165"/>
    <w:rsid w:val="002D359E"/>
    <w:rsid w:val="002D369B"/>
    <w:rsid w:val="002D3A85"/>
    <w:rsid w:val="002D3F44"/>
    <w:rsid w:val="002D3F80"/>
    <w:rsid w:val="002D4194"/>
    <w:rsid w:val="002D41F5"/>
    <w:rsid w:val="002D45A1"/>
    <w:rsid w:val="002D4812"/>
    <w:rsid w:val="002D55F8"/>
    <w:rsid w:val="002D55F9"/>
    <w:rsid w:val="002D5733"/>
    <w:rsid w:val="002D604A"/>
    <w:rsid w:val="002D60E2"/>
    <w:rsid w:val="002D66C7"/>
    <w:rsid w:val="002D66D3"/>
    <w:rsid w:val="002D68ED"/>
    <w:rsid w:val="002D6B1F"/>
    <w:rsid w:val="002D6BEB"/>
    <w:rsid w:val="002D6D42"/>
    <w:rsid w:val="002D6FED"/>
    <w:rsid w:val="002D7384"/>
    <w:rsid w:val="002D7FA1"/>
    <w:rsid w:val="002E00A6"/>
    <w:rsid w:val="002E03C5"/>
    <w:rsid w:val="002E03D9"/>
    <w:rsid w:val="002E07B3"/>
    <w:rsid w:val="002E1714"/>
    <w:rsid w:val="002E1CC8"/>
    <w:rsid w:val="002E1DB6"/>
    <w:rsid w:val="002E1DBB"/>
    <w:rsid w:val="002E241D"/>
    <w:rsid w:val="002E2783"/>
    <w:rsid w:val="002E2AD3"/>
    <w:rsid w:val="002E31B2"/>
    <w:rsid w:val="002E399A"/>
    <w:rsid w:val="002E3A0A"/>
    <w:rsid w:val="002E3B58"/>
    <w:rsid w:val="002E3BCD"/>
    <w:rsid w:val="002E3FC1"/>
    <w:rsid w:val="002E454F"/>
    <w:rsid w:val="002E4B23"/>
    <w:rsid w:val="002E4C20"/>
    <w:rsid w:val="002E4C88"/>
    <w:rsid w:val="002E50A6"/>
    <w:rsid w:val="002E57B2"/>
    <w:rsid w:val="002E5916"/>
    <w:rsid w:val="002E6263"/>
    <w:rsid w:val="002E6379"/>
    <w:rsid w:val="002E6539"/>
    <w:rsid w:val="002E654A"/>
    <w:rsid w:val="002E6591"/>
    <w:rsid w:val="002E67FA"/>
    <w:rsid w:val="002E6C6E"/>
    <w:rsid w:val="002E6C97"/>
    <w:rsid w:val="002E75DD"/>
    <w:rsid w:val="002E76FC"/>
    <w:rsid w:val="002E7C5E"/>
    <w:rsid w:val="002E7EB0"/>
    <w:rsid w:val="002F045B"/>
    <w:rsid w:val="002F07AA"/>
    <w:rsid w:val="002F0825"/>
    <w:rsid w:val="002F0F2C"/>
    <w:rsid w:val="002F0F74"/>
    <w:rsid w:val="002F118C"/>
    <w:rsid w:val="002F16A5"/>
    <w:rsid w:val="002F182A"/>
    <w:rsid w:val="002F1A0B"/>
    <w:rsid w:val="002F1CCE"/>
    <w:rsid w:val="002F23ED"/>
    <w:rsid w:val="002F2494"/>
    <w:rsid w:val="002F3181"/>
    <w:rsid w:val="002F3312"/>
    <w:rsid w:val="002F3835"/>
    <w:rsid w:val="002F38AF"/>
    <w:rsid w:val="002F3A5F"/>
    <w:rsid w:val="002F452F"/>
    <w:rsid w:val="002F477A"/>
    <w:rsid w:val="002F4AAA"/>
    <w:rsid w:val="002F4D65"/>
    <w:rsid w:val="002F5204"/>
    <w:rsid w:val="002F5306"/>
    <w:rsid w:val="002F5A02"/>
    <w:rsid w:val="002F5D69"/>
    <w:rsid w:val="002F5EE3"/>
    <w:rsid w:val="002F6148"/>
    <w:rsid w:val="002F6696"/>
    <w:rsid w:val="002F675E"/>
    <w:rsid w:val="002F687B"/>
    <w:rsid w:val="002F6A6F"/>
    <w:rsid w:val="002F7444"/>
    <w:rsid w:val="002F74AF"/>
    <w:rsid w:val="002F76C0"/>
    <w:rsid w:val="00300185"/>
    <w:rsid w:val="0030046A"/>
    <w:rsid w:val="00300C6D"/>
    <w:rsid w:val="003011E3"/>
    <w:rsid w:val="00301562"/>
    <w:rsid w:val="00301B18"/>
    <w:rsid w:val="00301B6F"/>
    <w:rsid w:val="00301C74"/>
    <w:rsid w:val="00301C87"/>
    <w:rsid w:val="00301D98"/>
    <w:rsid w:val="00301FB4"/>
    <w:rsid w:val="00301FCC"/>
    <w:rsid w:val="003021AC"/>
    <w:rsid w:val="0030258F"/>
    <w:rsid w:val="00302607"/>
    <w:rsid w:val="0030284A"/>
    <w:rsid w:val="00302D8C"/>
    <w:rsid w:val="0030305B"/>
    <w:rsid w:val="003036F8"/>
    <w:rsid w:val="00303EBE"/>
    <w:rsid w:val="0030454F"/>
    <w:rsid w:val="00304559"/>
    <w:rsid w:val="00304642"/>
    <w:rsid w:val="0030490B"/>
    <w:rsid w:val="00304D2A"/>
    <w:rsid w:val="003054BB"/>
    <w:rsid w:val="00305B63"/>
    <w:rsid w:val="00305DF7"/>
    <w:rsid w:val="00306003"/>
    <w:rsid w:val="0030605C"/>
    <w:rsid w:val="003068A7"/>
    <w:rsid w:val="00306A42"/>
    <w:rsid w:val="00306CC2"/>
    <w:rsid w:val="00307398"/>
    <w:rsid w:val="0030768D"/>
    <w:rsid w:val="00307929"/>
    <w:rsid w:val="00307F01"/>
    <w:rsid w:val="003106C8"/>
    <w:rsid w:val="00310B6D"/>
    <w:rsid w:val="00310BAA"/>
    <w:rsid w:val="00311356"/>
    <w:rsid w:val="0031151C"/>
    <w:rsid w:val="00311C3F"/>
    <w:rsid w:val="003125FF"/>
    <w:rsid w:val="00312821"/>
    <w:rsid w:val="00312D54"/>
    <w:rsid w:val="003132C4"/>
    <w:rsid w:val="00313335"/>
    <w:rsid w:val="003133FD"/>
    <w:rsid w:val="0031340A"/>
    <w:rsid w:val="003134FA"/>
    <w:rsid w:val="00313761"/>
    <w:rsid w:val="00313789"/>
    <w:rsid w:val="0031399E"/>
    <w:rsid w:val="00314088"/>
    <w:rsid w:val="00314312"/>
    <w:rsid w:val="003145EB"/>
    <w:rsid w:val="00314C14"/>
    <w:rsid w:val="00315979"/>
    <w:rsid w:val="00315A7C"/>
    <w:rsid w:val="003160AC"/>
    <w:rsid w:val="00316A62"/>
    <w:rsid w:val="00316D6C"/>
    <w:rsid w:val="003177CF"/>
    <w:rsid w:val="00320152"/>
    <w:rsid w:val="0032044C"/>
    <w:rsid w:val="003208E3"/>
    <w:rsid w:val="00320C02"/>
    <w:rsid w:val="00320CCA"/>
    <w:rsid w:val="00320D2D"/>
    <w:rsid w:val="00320D38"/>
    <w:rsid w:val="0032166F"/>
    <w:rsid w:val="003216C4"/>
    <w:rsid w:val="00321924"/>
    <w:rsid w:val="003219C0"/>
    <w:rsid w:val="00321C9A"/>
    <w:rsid w:val="00321EFC"/>
    <w:rsid w:val="00322C72"/>
    <w:rsid w:val="00322D32"/>
    <w:rsid w:val="00323556"/>
    <w:rsid w:val="00323579"/>
    <w:rsid w:val="00323896"/>
    <w:rsid w:val="003238FC"/>
    <w:rsid w:val="00323D29"/>
    <w:rsid w:val="00324055"/>
    <w:rsid w:val="003240A2"/>
    <w:rsid w:val="0032454F"/>
    <w:rsid w:val="0032473A"/>
    <w:rsid w:val="00324CA0"/>
    <w:rsid w:val="0032529C"/>
    <w:rsid w:val="0032545C"/>
    <w:rsid w:val="00325618"/>
    <w:rsid w:val="00325A62"/>
    <w:rsid w:val="00325C89"/>
    <w:rsid w:val="00325EE1"/>
    <w:rsid w:val="00325FA9"/>
    <w:rsid w:val="00326461"/>
    <w:rsid w:val="003266D9"/>
    <w:rsid w:val="00326771"/>
    <w:rsid w:val="00327557"/>
    <w:rsid w:val="00327B73"/>
    <w:rsid w:val="00327FA1"/>
    <w:rsid w:val="00330064"/>
    <w:rsid w:val="00330A18"/>
    <w:rsid w:val="00330ED4"/>
    <w:rsid w:val="00331012"/>
    <w:rsid w:val="00331205"/>
    <w:rsid w:val="003314F7"/>
    <w:rsid w:val="0033174C"/>
    <w:rsid w:val="00331786"/>
    <w:rsid w:val="003319D2"/>
    <w:rsid w:val="00331C9E"/>
    <w:rsid w:val="00331EB2"/>
    <w:rsid w:val="003334DB"/>
    <w:rsid w:val="0033362D"/>
    <w:rsid w:val="00333CEF"/>
    <w:rsid w:val="00333EE0"/>
    <w:rsid w:val="00334573"/>
    <w:rsid w:val="00334E48"/>
    <w:rsid w:val="00334FD7"/>
    <w:rsid w:val="003350A2"/>
    <w:rsid w:val="00335EF2"/>
    <w:rsid w:val="00336EF5"/>
    <w:rsid w:val="003371CF"/>
    <w:rsid w:val="00337501"/>
    <w:rsid w:val="003377D5"/>
    <w:rsid w:val="0033781D"/>
    <w:rsid w:val="00337BC6"/>
    <w:rsid w:val="00337F98"/>
    <w:rsid w:val="0034009F"/>
    <w:rsid w:val="00340212"/>
    <w:rsid w:val="00340488"/>
    <w:rsid w:val="003405B7"/>
    <w:rsid w:val="0034070B"/>
    <w:rsid w:val="00340A6E"/>
    <w:rsid w:val="00340BA3"/>
    <w:rsid w:val="00340C52"/>
    <w:rsid w:val="003410EA"/>
    <w:rsid w:val="00341FA7"/>
    <w:rsid w:val="003422CE"/>
    <w:rsid w:val="003422D7"/>
    <w:rsid w:val="00342F2A"/>
    <w:rsid w:val="003434C8"/>
    <w:rsid w:val="00343A16"/>
    <w:rsid w:val="00343AD6"/>
    <w:rsid w:val="00343C9C"/>
    <w:rsid w:val="003443D2"/>
    <w:rsid w:val="003449F8"/>
    <w:rsid w:val="00344BC5"/>
    <w:rsid w:val="00344EDD"/>
    <w:rsid w:val="0034514D"/>
    <w:rsid w:val="0034576D"/>
    <w:rsid w:val="00345987"/>
    <w:rsid w:val="00345CDC"/>
    <w:rsid w:val="00345D05"/>
    <w:rsid w:val="00345DAA"/>
    <w:rsid w:val="00345FD9"/>
    <w:rsid w:val="00345FDC"/>
    <w:rsid w:val="0034608F"/>
    <w:rsid w:val="0034614B"/>
    <w:rsid w:val="003463C0"/>
    <w:rsid w:val="00346472"/>
    <w:rsid w:val="00346565"/>
    <w:rsid w:val="00346593"/>
    <w:rsid w:val="003469D4"/>
    <w:rsid w:val="00346B94"/>
    <w:rsid w:val="00346F20"/>
    <w:rsid w:val="003470F8"/>
    <w:rsid w:val="0034745F"/>
    <w:rsid w:val="003475AD"/>
    <w:rsid w:val="00347A53"/>
    <w:rsid w:val="003501A3"/>
    <w:rsid w:val="00350392"/>
    <w:rsid w:val="00350981"/>
    <w:rsid w:val="00350B59"/>
    <w:rsid w:val="00350C0F"/>
    <w:rsid w:val="00350C17"/>
    <w:rsid w:val="00351182"/>
    <w:rsid w:val="0035126A"/>
    <w:rsid w:val="00351614"/>
    <w:rsid w:val="0035173D"/>
    <w:rsid w:val="00351862"/>
    <w:rsid w:val="00351A84"/>
    <w:rsid w:val="00351D20"/>
    <w:rsid w:val="00352BD6"/>
    <w:rsid w:val="0035374F"/>
    <w:rsid w:val="00353800"/>
    <w:rsid w:val="00353894"/>
    <w:rsid w:val="00353E89"/>
    <w:rsid w:val="00354094"/>
    <w:rsid w:val="00354636"/>
    <w:rsid w:val="00354660"/>
    <w:rsid w:val="003549DB"/>
    <w:rsid w:val="003549DC"/>
    <w:rsid w:val="003549F5"/>
    <w:rsid w:val="00355176"/>
    <w:rsid w:val="0035533A"/>
    <w:rsid w:val="00355515"/>
    <w:rsid w:val="0035585D"/>
    <w:rsid w:val="003559B6"/>
    <w:rsid w:val="00355D31"/>
    <w:rsid w:val="0035634A"/>
    <w:rsid w:val="00356565"/>
    <w:rsid w:val="00356650"/>
    <w:rsid w:val="003569F4"/>
    <w:rsid w:val="00356A42"/>
    <w:rsid w:val="00356BD9"/>
    <w:rsid w:val="00356C62"/>
    <w:rsid w:val="0035766E"/>
    <w:rsid w:val="003604F4"/>
    <w:rsid w:val="0036095F"/>
    <w:rsid w:val="00361582"/>
    <w:rsid w:val="00361B11"/>
    <w:rsid w:val="0036247D"/>
    <w:rsid w:val="00362A1B"/>
    <w:rsid w:val="00362CCF"/>
    <w:rsid w:val="00362D26"/>
    <w:rsid w:val="00362DD2"/>
    <w:rsid w:val="00363C35"/>
    <w:rsid w:val="00363E54"/>
    <w:rsid w:val="003641F1"/>
    <w:rsid w:val="003642E0"/>
    <w:rsid w:val="003649FE"/>
    <w:rsid w:val="00365305"/>
    <w:rsid w:val="00365C86"/>
    <w:rsid w:val="00365F41"/>
    <w:rsid w:val="00366186"/>
    <w:rsid w:val="0036647C"/>
    <w:rsid w:val="00366510"/>
    <w:rsid w:val="00366580"/>
    <w:rsid w:val="00366860"/>
    <w:rsid w:val="00366B19"/>
    <w:rsid w:val="00366D98"/>
    <w:rsid w:val="00366E7D"/>
    <w:rsid w:val="00367062"/>
    <w:rsid w:val="00367133"/>
    <w:rsid w:val="0036764A"/>
    <w:rsid w:val="003678A4"/>
    <w:rsid w:val="003679C8"/>
    <w:rsid w:val="00367C72"/>
    <w:rsid w:val="00367E33"/>
    <w:rsid w:val="00367E9C"/>
    <w:rsid w:val="003700CF"/>
    <w:rsid w:val="00370151"/>
    <w:rsid w:val="0037017B"/>
    <w:rsid w:val="003701CB"/>
    <w:rsid w:val="003702BE"/>
    <w:rsid w:val="00370881"/>
    <w:rsid w:val="0037109C"/>
    <w:rsid w:val="003710D6"/>
    <w:rsid w:val="0037111D"/>
    <w:rsid w:val="00371510"/>
    <w:rsid w:val="003717DA"/>
    <w:rsid w:val="003719B5"/>
    <w:rsid w:val="00371BBF"/>
    <w:rsid w:val="00372177"/>
    <w:rsid w:val="003721E6"/>
    <w:rsid w:val="0037248A"/>
    <w:rsid w:val="003725CE"/>
    <w:rsid w:val="003728E1"/>
    <w:rsid w:val="00372A4F"/>
    <w:rsid w:val="00372AAC"/>
    <w:rsid w:val="00372CB1"/>
    <w:rsid w:val="00372D75"/>
    <w:rsid w:val="00372FE3"/>
    <w:rsid w:val="00373378"/>
    <w:rsid w:val="00373514"/>
    <w:rsid w:val="0037352F"/>
    <w:rsid w:val="00373EE4"/>
    <w:rsid w:val="00374319"/>
    <w:rsid w:val="003743F7"/>
    <w:rsid w:val="00374857"/>
    <w:rsid w:val="0037492B"/>
    <w:rsid w:val="00374B1A"/>
    <w:rsid w:val="00374C9E"/>
    <w:rsid w:val="003751A6"/>
    <w:rsid w:val="0037534A"/>
    <w:rsid w:val="003754D4"/>
    <w:rsid w:val="0037559B"/>
    <w:rsid w:val="0037569D"/>
    <w:rsid w:val="0037587E"/>
    <w:rsid w:val="00375A25"/>
    <w:rsid w:val="003760C7"/>
    <w:rsid w:val="003763E9"/>
    <w:rsid w:val="0037643E"/>
    <w:rsid w:val="003765F3"/>
    <w:rsid w:val="003766F2"/>
    <w:rsid w:val="003766F9"/>
    <w:rsid w:val="00376738"/>
    <w:rsid w:val="003767A7"/>
    <w:rsid w:val="003768CA"/>
    <w:rsid w:val="00376A3A"/>
    <w:rsid w:val="00376A7C"/>
    <w:rsid w:val="00377038"/>
    <w:rsid w:val="00377145"/>
    <w:rsid w:val="00377ABA"/>
    <w:rsid w:val="00377CE9"/>
    <w:rsid w:val="00377ECC"/>
    <w:rsid w:val="00377F8F"/>
    <w:rsid w:val="0038000A"/>
    <w:rsid w:val="00380327"/>
    <w:rsid w:val="0038051B"/>
    <w:rsid w:val="003807EC"/>
    <w:rsid w:val="00381513"/>
    <w:rsid w:val="00382906"/>
    <w:rsid w:val="00382959"/>
    <w:rsid w:val="00382BDA"/>
    <w:rsid w:val="00382E8B"/>
    <w:rsid w:val="003830F0"/>
    <w:rsid w:val="00383170"/>
    <w:rsid w:val="00383858"/>
    <w:rsid w:val="003838C4"/>
    <w:rsid w:val="00383DB5"/>
    <w:rsid w:val="00384667"/>
    <w:rsid w:val="00384B88"/>
    <w:rsid w:val="00384E4A"/>
    <w:rsid w:val="00385576"/>
    <w:rsid w:val="003859BF"/>
    <w:rsid w:val="00385C2A"/>
    <w:rsid w:val="00385CFC"/>
    <w:rsid w:val="00385D3B"/>
    <w:rsid w:val="00385D7B"/>
    <w:rsid w:val="0038605A"/>
    <w:rsid w:val="0038673A"/>
    <w:rsid w:val="0038675B"/>
    <w:rsid w:val="00386926"/>
    <w:rsid w:val="00386942"/>
    <w:rsid w:val="00386A55"/>
    <w:rsid w:val="00386BDD"/>
    <w:rsid w:val="00386CA3"/>
    <w:rsid w:val="00386EC3"/>
    <w:rsid w:val="00387177"/>
    <w:rsid w:val="00387F0F"/>
    <w:rsid w:val="00390F68"/>
    <w:rsid w:val="00391269"/>
    <w:rsid w:val="003914D7"/>
    <w:rsid w:val="00391515"/>
    <w:rsid w:val="00391543"/>
    <w:rsid w:val="00391663"/>
    <w:rsid w:val="00391BC6"/>
    <w:rsid w:val="00391C8F"/>
    <w:rsid w:val="00392B8B"/>
    <w:rsid w:val="00392DF4"/>
    <w:rsid w:val="00392F18"/>
    <w:rsid w:val="003930A5"/>
    <w:rsid w:val="003933F5"/>
    <w:rsid w:val="00393B3D"/>
    <w:rsid w:val="00393CF9"/>
    <w:rsid w:val="00393D4B"/>
    <w:rsid w:val="00394119"/>
    <w:rsid w:val="0039436F"/>
    <w:rsid w:val="0039446B"/>
    <w:rsid w:val="0039495C"/>
    <w:rsid w:val="00394C50"/>
    <w:rsid w:val="003955B1"/>
    <w:rsid w:val="00395D09"/>
    <w:rsid w:val="00396381"/>
    <w:rsid w:val="0039643D"/>
    <w:rsid w:val="00396718"/>
    <w:rsid w:val="0039691F"/>
    <w:rsid w:val="00396930"/>
    <w:rsid w:val="003969A2"/>
    <w:rsid w:val="00396DDB"/>
    <w:rsid w:val="00397082"/>
    <w:rsid w:val="0039757E"/>
    <w:rsid w:val="003976BF"/>
    <w:rsid w:val="003976E0"/>
    <w:rsid w:val="00397864"/>
    <w:rsid w:val="00397BF3"/>
    <w:rsid w:val="003A021D"/>
    <w:rsid w:val="003A04CB"/>
    <w:rsid w:val="003A0AD3"/>
    <w:rsid w:val="003A0CA7"/>
    <w:rsid w:val="003A0E2D"/>
    <w:rsid w:val="003A0EF4"/>
    <w:rsid w:val="003A1095"/>
    <w:rsid w:val="003A1197"/>
    <w:rsid w:val="003A20B0"/>
    <w:rsid w:val="003A211A"/>
    <w:rsid w:val="003A2209"/>
    <w:rsid w:val="003A23E7"/>
    <w:rsid w:val="003A2409"/>
    <w:rsid w:val="003A24E7"/>
    <w:rsid w:val="003A2585"/>
    <w:rsid w:val="003A2785"/>
    <w:rsid w:val="003A28E1"/>
    <w:rsid w:val="003A3354"/>
    <w:rsid w:val="003A3575"/>
    <w:rsid w:val="003A3722"/>
    <w:rsid w:val="003A379B"/>
    <w:rsid w:val="003A3B2C"/>
    <w:rsid w:val="003A4004"/>
    <w:rsid w:val="003A412D"/>
    <w:rsid w:val="003A422E"/>
    <w:rsid w:val="003A44DA"/>
    <w:rsid w:val="003A4876"/>
    <w:rsid w:val="003A4F6D"/>
    <w:rsid w:val="003A52E8"/>
    <w:rsid w:val="003A58E3"/>
    <w:rsid w:val="003A699A"/>
    <w:rsid w:val="003A6EB7"/>
    <w:rsid w:val="003A6F0C"/>
    <w:rsid w:val="003A6F1B"/>
    <w:rsid w:val="003A703D"/>
    <w:rsid w:val="003A7127"/>
    <w:rsid w:val="003A71F4"/>
    <w:rsid w:val="003A7213"/>
    <w:rsid w:val="003A7484"/>
    <w:rsid w:val="003A77C0"/>
    <w:rsid w:val="003A77F8"/>
    <w:rsid w:val="003A7EA7"/>
    <w:rsid w:val="003B007B"/>
    <w:rsid w:val="003B00C4"/>
    <w:rsid w:val="003B0A7A"/>
    <w:rsid w:val="003B0BE2"/>
    <w:rsid w:val="003B0CA7"/>
    <w:rsid w:val="003B0F5F"/>
    <w:rsid w:val="003B12D0"/>
    <w:rsid w:val="003B15D8"/>
    <w:rsid w:val="003B186B"/>
    <w:rsid w:val="003B1936"/>
    <w:rsid w:val="003B22DF"/>
    <w:rsid w:val="003B2448"/>
    <w:rsid w:val="003B3019"/>
    <w:rsid w:val="003B3303"/>
    <w:rsid w:val="003B392D"/>
    <w:rsid w:val="003B3B79"/>
    <w:rsid w:val="003B3ED1"/>
    <w:rsid w:val="003B457A"/>
    <w:rsid w:val="003B4B34"/>
    <w:rsid w:val="003B4D7D"/>
    <w:rsid w:val="003B4F97"/>
    <w:rsid w:val="003B50D2"/>
    <w:rsid w:val="003B58C8"/>
    <w:rsid w:val="003B5F55"/>
    <w:rsid w:val="003B689F"/>
    <w:rsid w:val="003B68CF"/>
    <w:rsid w:val="003B6FCA"/>
    <w:rsid w:val="003B72C0"/>
    <w:rsid w:val="003B78FE"/>
    <w:rsid w:val="003B7A2C"/>
    <w:rsid w:val="003B7A76"/>
    <w:rsid w:val="003B7E41"/>
    <w:rsid w:val="003C00B7"/>
    <w:rsid w:val="003C038B"/>
    <w:rsid w:val="003C0581"/>
    <w:rsid w:val="003C07E2"/>
    <w:rsid w:val="003C08EC"/>
    <w:rsid w:val="003C0E5C"/>
    <w:rsid w:val="003C103C"/>
    <w:rsid w:val="003C1252"/>
    <w:rsid w:val="003C151B"/>
    <w:rsid w:val="003C1C49"/>
    <w:rsid w:val="003C2209"/>
    <w:rsid w:val="003C2662"/>
    <w:rsid w:val="003C27D5"/>
    <w:rsid w:val="003C2A6D"/>
    <w:rsid w:val="003C2CD3"/>
    <w:rsid w:val="003C2D28"/>
    <w:rsid w:val="003C2FBE"/>
    <w:rsid w:val="003C30A1"/>
    <w:rsid w:val="003C30A8"/>
    <w:rsid w:val="003C30D4"/>
    <w:rsid w:val="003C30FC"/>
    <w:rsid w:val="003C3221"/>
    <w:rsid w:val="003C3236"/>
    <w:rsid w:val="003C35CA"/>
    <w:rsid w:val="003C3783"/>
    <w:rsid w:val="003C3AC0"/>
    <w:rsid w:val="003C3E28"/>
    <w:rsid w:val="003C5044"/>
    <w:rsid w:val="003C5219"/>
    <w:rsid w:val="003C5513"/>
    <w:rsid w:val="003C5F19"/>
    <w:rsid w:val="003C6288"/>
    <w:rsid w:val="003C6C59"/>
    <w:rsid w:val="003C6E46"/>
    <w:rsid w:val="003C71E0"/>
    <w:rsid w:val="003C7537"/>
    <w:rsid w:val="003C763B"/>
    <w:rsid w:val="003C7701"/>
    <w:rsid w:val="003C78F0"/>
    <w:rsid w:val="003C7BAE"/>
    <w:rsid w:val="003C7DFB"/>
    <w:rsid w:val="003C7F17"/>
    <w:rsid w:val="003C7FBB"/>
    <w:rsid w:val="003D030D"/>
    <w:rsid w:val="003D07A3"/>
    <w:rsid w:val="003D086A"/>
    <w:rsid w:val="003D08E1"/>
    <w:rsid w:val="003D0F8C"/>
    <w:rsid w:val="003D123B"/>
    <w:rsid w:val="003D1365"/>
    <w:rsid w:val="003D1952"/>
    <w:rsid w:val="003D1A7D"/>
    <w:rsid w:val="003D1AF0"/>
    <w:rsid w:val="003D1B73"/>
    <w:rsid w:val="003D1C00"/>
    <w:rsid w:val="003D25AA"/>
    <w:rsid w:val="003D31A5"/>
    <w:rsid w:val="003D33E8"/>
    <w:rsid w:val="003D36E9"/>
    <w:rsid w:val="003D380F"/>
    <w:rsid w:val="003D3B95"/>
    <w:rsid w:val="003D3BE2"/>
    <w:rsid w:val="003D3BFF"/>
    <w:rsid w:val="003D3D3C"/>
    <w:rsid w:val="003D3EDD"/>
    <w:rsid w:val="003D441E"/>
    <w:rsid w:val="003D442E"/>
    <w:rsid w:val="003D4504"/>
    <w:rsid w:val="003D4576"/>
    <w:rsid w:val="003D4693"/>
    <w:rsid w:val="003D48D3"/>
    <w:rsid w:val="003D50A7"/>
    <w:rsid w:val="003D51A2"/>
    <w:rsid w:val="003D559A"/>
    <w:rsid w:val="003D55D9"/>
    <w:rsid w:val="003D55E2"/>
    <w:rsid w:val="003D575F"/>
    <w:rsid w:val="003D603D"/>
    <w:rsid w:val="003D6BA4"/>
    <w:rsid w:val="003D7243"/>
    <w:rsid w:val="003D73F0"/>
    <w:rsid w:val="003D79EB"/>
    <w:rsid w:val="003D7ADC"/>
    <w:rsid w:val="003D7DB7"/>
    <w:rsid w:val="003E0536"/>
    <w:rsid w:val="003E0CE4"/>
    <w:rsid w:val="003E0CF6"/>
    <w:rsid w:val="003E0F1E"/>
    <w:rsid w:val="003E0FB3"/>
    <w:rsid w:val="003E109F"/>
    <w:rsid w:val="003E1333"/>
    <w:rsid w:val="003E147E"/>
    <w:rsid w:val="003E1758"/>
    <w:rsid w:val="003E1C63"/>
    <w:rsid w:val="003E2695"/>
    <w:rsid w:val="003E2EF8"/>
    <w:rsid w:val="003E3086"/>
    <w:rsid w:val="003E30FE"/>
    <w:rsid w:val="003E3582"/>
    <w:rsid w:val="003E3A4F"/>
    <w:rsid w:val="003E3AC1"/>
    <w:rsid w:val="003E3B9B"/>
    <w:rsid w:val="003E3BD2"/>
    <w:rsid w:val="003E4242"/>
    <w:rsid w:val="003E467E"/>
    <w:rsid w:val="003E4B15"/>
    <w:rsid w:val="003E4CFA"/>
    <w:rsid w:val="003E4D97"/>
    <w:rsid w:val="003E4FDB"/>
    <w:rsid w:val="003E511B"/>
    <w:rsid w:val="003E5214"/>
    <w:rsid w:val="003E56BF"/>
    <w:rsid w:val="003E5812"/>
    <w:rsid w:val="003E59A0"/>
    <w:rsid w:val="003E5A63"/>
    <w:rsid w:val="003E5D37"/>
    <w:rsid w:val="003E5FF4"/>
    <w:rsid w:val="003E6933"/>
    <w:rsid w:val="003E6A5C"/>
    <w:rsid w:val="003E6D4C"/>
    <w:rsid w:val="003E6D58"/>
    <w:rsid w:val="003E6E04"/>
    <w:rsid w:val="003E70C4"/>
    <w:rsid w:val="003E71AF"/>
    <w:rsid w:val="003E7486"/>
    <w:rsid w:val="003E75A4"/>
    <w:rsid w:val="003E7613"/>
    <w:rsid w:val="003E78F4"/>
    <w:rsid w:val="003E7961"/>
    <w:rsid w:val="003E7E2B"/>
    <w:rsid w:val="003F0231"/>
    <w:rsid w:val="003F02D4"/>
    <w:rsid w:val="003F0519"/>
    <w:rsid w:val="003F05C1"/>
    <w:rsid w:val="003F062A"/>
    <w:rsid w:val="003F06E0"/>
    <w:rsid w:val="003F0726"/>
    <w:rsid w:val="003F0C3C"/>
    <w:rsid w:val="003F148A"/>
    <w:rsid w:val="003F17B4"/>
    <w:rsid w:val="003F181E"/>
    <w:rsid w:val="003F2371"/>
    <w:rsid w:val="003F2A0B"/>
    <w:rsid w:val="003F2B11"/>
    <w:rsid w:val="003F2B69"/>
    <w:rsid w:val="003F2CC0"/>
    <w:rsid w:val="003F2D11"/>
    <w:rsid w:val="003F2DC4"/>
    <w:rsid w:val="003F2DF7"/>
    <w:rsid w:val="003F30FB"/>
    <w:rsid w:val="003F3475"/>
    <w:rsid w:val="003F36D1"/>
    <w:rsid w:val="003F371B"/>
    <w:rsid w:val="003F38E5"/>
    <w:rsid w:val="003F3FD0"/>
    <w:rsid w:val="003F426B"/>
    <w:rsid w:val="003F4703"/>
    <w:rsid w:val="003F47C7"/>
    <w:rsid w:val="003F4D7C"/>
    <w:rsid w:val="003F5313"/>
    <w:rsid w:val="003F593A"/>
    <w:rsid w:val="003F5A1E"/>
    <w:rsid w:val="003F5B93"/>
    <w:rsid w:val="003F6349"/>
    <w:rsid w:val="003F6472"/>
    <w:rsid w:val="003F6A2B"/>
    <w:rsid w:val="003F6A79"/>
    <w:rsid w:val="003F6DDC"/>
    <w:rsid w:val="003F6F2F"/>
    <w:rsid w:val="003F759B"/>
    <w:rsid w:val="003F7644"/>
    <w:rsid w:val="003F7692"/>
    <w:rsid w:val="003F7EB4"/>
    <w:rsid w:val="00400289"/>
    <w:rsid w:val="004003D7"/>
    <w:rsid w:val="00400DD9"/>
    <w:rsid w:val="00401192"/>
    <w:rsid w:val="00401310"/>
    <w:rsid w:val="00401335"/>
    <w:rsid w:val="00401367"/>
    <w:rsid w:val="00401AF7"/>
    <w:rsid w:val="00401D95"/>
    <w:rsid w:val="00401E90"/>
    <w:rsid w:val="0040297E"/>
    <w:rsid w:val="00402B97"/>
    <w:rsid w:val="00402C64"/>
    <w:rsid w:val="00403058"/>
    <w:rsid w:val="0040339F"/>
    <w:rsid w:val="004039A4"/>
    <w:rsid w:val="00404041"/>
    <w:rsid w:val="004040A7"/>
    <w:rsid w:val="00404258"/>
    <w:rsid w:val="004042CB"/>
    <w:rsid w:val="004044F6"/>
    <w:rsid w:val="004046AA"/>
    <w:rsid w:val="00404920"/>
    <w:rsid w:val="00404C0A"/>
    <w:rsid w:val="00405062"/>
    <w:rsid w:val="00405156"/>
    <w:rsid w:val="0040518E"/>
    <w:rsid w:val="004051A8"/>
    <w:rsid w:val="0040570A"/>
    <w:rsid w:val="0040584F"/>
    <w:rsid w:val="00405CB8"/>
    <w:rsid w:val="00405CD1"/>
    <w:rsid w:val="00405EE4"/>
    <w:rsid w:val="00406162"/>
    <w:rsid w:val="004065C3"/>
    <w:rsid w:val="00406BA1"/>
    <w:rsid w:val="0040712C"/>
    <w:rsid w:val="0040725A"/>
    <w:rsid w:val="0040727A"/>
    <w:rsid w:val="00407B00"/>
    <w:rsid w:val="00407BB2"/>
    <w:rsid w:val="00407C17"/>
    <w:rsid w:val="00407CBD"/>
    <w:rsid w:val="00407DC5"/>
    <w:rsid w:val="00407E0D"/>
    <w:rsid w:val="004100AC"/>
    <w:rsid w:val="00410414"/>
    <w:rsid w:val="00410615"/>
    <w:rsid w:val="0041070A"/>
    <w:rsid w:val="00410770"/>
    <w:rsid w:val="00410E02"/>
    <w:rsid w:val="0041106F"/>
    <w:rsid w:val="00411143"/>
    <w:rsid w:val="00411242"/>
    <w:rsid w:val="0041150C"/>
    <w:rsid w:val="00411535"/>
    <w:rsid w:val="004119BC"/>
    <w:rsid w:val="00411C66"/>
    <w:rsid w:val="00411D4F"/>
    <w:rsid w:val="004125D5"/>
    <w:rsid w:val="00412E38"/>
    <w:rsid w:val="004130E8"/>
    <w:rsid w:val="00413666"/>
    <w:rsid w:val="00413814"/>
    <w:rsid w:val="00414007"/>
    <w:rsid w:val="004144C6"/>
    <w:rsid w:val="004145B1"/>
    <w:rsid w:val="00414622"/>
    <w:rsid w:val="004146E0"/>
    <w:rsid w:val="00414835"/>
    <w:rsid w:val="00414843"/>
    <w:rsid w:val="00414D1E"/>
    <w:rsid w:val="0041541C"/>
    <w:rsid w:val="00415AC5"/>
    <w:rsid w:val="00415BA7"/>
    <w:rsid w:val="00415DE4"/>
    <w:rsid w:val="00415E3E"/>
    <w:rsid w:val="0041631E"/>
    <w:rsid w:val="0041667F"/>
    <w:rsid w:val="004166AB"/>
    <w:rsid w:val="0041683A"/>
    <w:rsid w:val="00416927"/>
    <w:rsid w:val="004169E9"/>
    <w:rsid w:val="00416BD0"/>
    <w:rsid w:val="00416EC3"/>
    <w:rsid w:val="00416F22"/>
    <w:rsid w:val="004172C7"/>
    <w:rsid w:val="004172D5"/>
    <w:rsid w:val="0041781C"/>
    <w:rsid w:val="00417A39"/>
    <w:rsid w:val="00420121"/>
    <w:rsid w:val="00420300"/>
    <w:rsid w:val="00420584"/>
    <w:rsid w:val="00420763"/>
    <w:rsid w:val="00420896"/>
    <w:rsid w:val="00420897"/>
    <w:rsid w:val="004208D3"/>
    <w:rsid w:val="00420F9F"/>
    <w:rsid w:val="004210F2"/>
    <w:rsid w:val="004211CA"/>
    <w:rsid w:val="00421443"/>
    <w:rsid w:val="00421833"/>
    <w:rsid w:val="004218FD"/>
    <w:rsid w:val="00421DD6"/>
    <w:rsid w:val="00421E99"/>
    <w:rsid w:val="0042267F"/>
    <w:rsid w:val="004227EC"/>
    <w:rsid w:val="00422874"/>
    <w:rsid w:val="004228BB"/>
    <w:rsid w:val="004229AE"/>
    <w:rsid w:val="00422A8F"/>
    <w:rsid w:val="00422AAB"/>
    <w:rsid w:val="004233C0"/>
    <w:rsid w:val="00423BFF"/>
    <w:rsid w:val="00423C72"/>
    <w:rsid w:val="00424279"/>
    <w:rsid w:val="00424423"/>
    <w:rsid w:val="0042491D"/>
    <w:rsid w:val="00424BC6"/>
    <w:rsid w:val="00424C09"/>
    <w:rsid w:val="00424E9A"/>
    <w:rsid w:val="004253A8"/>
    <w:rsid w:val="0042541B"/>
    <w:rsid w:val="004255D4"/>
    <w:rsid w:val="0042560B"/>
    <w:rsid w:val="00425DD0"/>
    <w:rsid w:val="00425E4F"/>
    <w:rsid w:val="0042603B"/>
    <w:rsid w:val="004262A7"/>
    <w:rsid w:val="0042636F"/>
    <w:rsid w:val="0042661F"/>
    <w:rsid w:val="00426902"/>
    <w:rsid w:val="0042693F"/>
    <w:rsid w:val="00426B8C"/>
    <w:rsid w:val="00426F15"/>
    <w:rsid w:val="00426FEC"/>
    <w:rsid w:val="0042765C"/>
    <w:rsid w:val="00427724"/>
    <w:rsid w:val="00427EB9"/>
    <w:rsid w:val="004306D5"/>
    <w:rsid w:val="00430749"/>
    <w:rsid w:val="00430BAE"/>
    <w:rsid w:val="00430F0F"/>
    <w:rsid w:val="00430FA4"/>
    <w:rsid w:val="00431006"/>
    <w:rsid w:val="00431136"/>
    <w:rsid w:val="00431303"/>
    <w:rsid w:val="00431348"/>
    <w:rsid w:val="00431917"/>
    <w:rsid w:val="004319EC"/>
    <w:rsid w:val="00432187"/>
    <w:rsid w:val="00432B27"/>
    <w:rsid w:val="00432BE3"/>
    <w:rsid w:val="00432D61"/>
    <w:rsid w:val="00432F09"/>
    <w:rsid w:val="004332E8"/>
    <w:rsid w:val="00433516"/>
    <w:rsid w:val="004335F0"/>
    <w:rsid w:val="0043378E"/>
    <w:rsid w:val="00433990"/>
    <w:rsid w:val="00433C5F"/>
    <w:rsid w:val="00433D9A"/>
    <w:rsid w:val="00433E24"/>
    <w:rsid w:val="004340BD"/>
    <w:rsid w:val="00434240"/>
    <w:rsid w:val="004342D5"/>
    <w:rsid w:val="00434463"/>
    <w:rsid w:val="00434E96"/>
    <w:rsid w:val="00435958"/>
    <w:rsid w:val="00436296"/>
    <w:rsid w:val="004366B7"/>
    <w:rsid w:val="004367F2"/>
    <w:rsid w:val="00436A0D"/>
    <w:rsid w:val="00436C85"/>
    <w:rsid w:val="00436E0E"/>
    <w:rsid w:val="00436F9B"/>
    <w:rsid w:val="004370DE"/>
    <w:rsid w:val="0043712C"/>
    <w:rsid w:val="0043728C"/>
    <w:rsid w:val="0043740F"/>
    <w:rsid w:val="004376AA"/>
    <w:rsid w:val="00437E09"/>
    <w:rsid w:val="00440002"/>
    <w:rsid w:val="0044007B"/>
    <w:rsid w:val="00440222"/>
    <w:rsid w:val="00440571"/>
    <w:rsid w:val="00440E19"/>
    <w:rsid w:val="00440EA5"/>
    <w:rsid w:val="00440F43"/>
    <w:rsid w:val="00441072"/>
    <w:rsid w:val="004414A1"/>
    <w:rsid w:val="004415F2"/>
    <w:rsid w:val="00441714"/>
    <w:rsid w:val="0044172C"/>
    <w:rsid w:val="00441AAC"/>
    <w:rsid w:val="00441E8F"/>
    <w:rsid w:val="00441F29"/>
    <w:rsid w:val="004420F5"/>
    <w:rsid w:val="004428D3"/>
    <w:rsid w:val="004429E7"/>
    <w:rsid w:val="0044312A"/>
    <w:rsid w:val="004434FD"/>
    <w:rsid w:val="00443AD3"/>
    <w:rsid w:val="00444125"/>
    <w:rsid w:val="004447E4"/>
    <w:rsid w:val="00445196"/>
    <w:rsid w:val="0044589D"/>
    <w:rsid w:val="00445C87"/>
    <w:rsid w:val="00445E6B"/>
    <w:rsid w:val="00446247"/>
    <w:rsid w:val="00446A44"/>
    <w:rsid w:val="00446D63"/>
    <w:rsid w:val="0044718F"/>
    <w:rsid w:val="00447651"/>
    <w:rsid w:val="004477AC"/>
    <w:rsid w:val="00447A32"/>
    <w:rsid w:val="00447A3B"/>
    <w:rsid w:val="00447B5D"/>
    <w:rsid w:val="00447BB8"/>
    <w:rsid w:val="004508BE"/>
    <w:rsid w:val="004511FA"/>
    <w:rsid w:val="0045141E"/>
    <w:rsid w:val="004514A8"/>
    <w:rsid w:val="004516BA"/>
    <w:rsid w:val="00451E72"/>
    <w:rsid w:val="00451EAD"/>
    <w:rsid w:val="004528B4"/>
    <w:rsid w:val="0045296D"/>
    <w:rsid w:val="00452FF5"/>
    <w:rsid w:val="004535A6"/>
    <w:rsid w:val="00453A85"/>
    <w:rsid w:val="00453E25"/>
    <w:rsid w:val="00453F18"/>
    <w:rsid w:val="00453FE2"/>
    <w:rsid w:val="004543C7"/>
    <w:rsid w:val="00454E4A"/>
    <w:rsid w:val="004550BD"/>
    <w:rsid w:val="00455311"/>
    <w:rsid w:val="00455B7C"/>
    <w:rsid w:val="00456351"/>
    <w:rsid w:val="00456394"/>
    <w:rsid w:val="00456826"/>
    <w:rsid w:val="00456A36"/>
    <w:rsid w:val="00456BE3"/>
    <w:rsid w:val="00456BEF"/>
    <w:rsid w:val="00456D39"/>
    <w:rsid w:val="00457197"/>
    <w:rsid w:val="00457330"/>
    <w:rsid w:val="004576F1"/>
    <w:rsid w:val="004577C8"/>
    <w:rsid w:val="0045781A"/>
    <w:rsid w:val="00457B6C"/>
    <w:rsid w:val="00457CE5"/>
    <w:rsid w:val="00457EE5"/>
    <w:rsid w:val="00460722"/>
    <w:rsid w:val="004608B8"/>
    <w:rsid w:val="00460ABC"/>
    <w:rsid w:val="00460B9E"/>
    <w:rsid w:val="00460D5A"/>
    <w:rsid w:val="0046137C"/>
    <w:rsid w:val="00461BAC"/>
    <w:rsid w:val="00461CE1"/>
    <w:rsid w:val="00461EB8"/>
    <w:rsid w:val="00462056"/>
    <w:rsid w:val="0046219B"/>
    <w:rsid w:val="0046246E"/>
    <w:rsid w:val="0046312E"/>
    <w:rsid w:val="00463267"/>
    <w:rsid w:val="0046388C"/>
    <w:rsid w:val="004638AE"/>
    <w:rsid w:val="004638E4"/>
    <w:rsid w:val="00464229"/>
    <w:rsid w:val="0046439B"/>
    <w:rsid w:val="00464D9B"/>
    <w:rsid w:val="00464E15"/>
    <w:rsid w:val="00465258"/>
    <w:rsid w:val="0046536E"/>
    <w:rsid w:val="004655B7"/>
    <w:rsid w:val="004657ED"/>
    <w:rsid w:val="00465BE4"/>
    <w:rsid w:val="00465CF6"/>
    <w:rsid w:val="004661CA"/>
    <w:rsid w:val="00466358"/>
    <w:rsid w:val="00466510"/>
    <w:rsid w:val="00466578"/>
    <w:rsid w:val="00466C02"/>
    <w:rsid w:val="00466C34"/>
    <w:rsid w:val="00466C5E"/>
    <w:rsid w:val="00466E04"/>
    <w:rsid w:val="0046714C"/>
    <w:rsid w:val="00467420"/>
    <w:rsid w:val="004677B8"/>
    <w:rsid w:val="00467CCE"/>
    <w:rsid w:val="00467D5D"/>
    <w:rsid w:val="00470444"/>
    <w:rsid w:val="00470577"/>
    <w:rsid w:val="00470AB0"/>
    <w:rsid w:val="00470AC8"/>
    <w:rsid w:val="00470E45"/>
    <w:rsid w:val="00470E56"/>
    <w:rsid w:val="00470E65"/>
    <w:rsid w:val="00471117"/>
    <w:rsid w:val="004712A2"/>
    <w:rsid w:val="004713CE"/>
    <w:rsid w:val="00471C98"/>
    <w:rsid w:val="00471DC9"/>
    <w:rsid w:val="00471DE3"/>
    <w:rsid w:val="0047202B"/>
    <w:rsid w:val="00472215"/>
    <w:rsid w:val="00472498"/>
    <w:rsid w:val="0047290A"/>
    <w:rsid w:val="00472BB2"/>
    <w:rsid w:val="00473619"/>
    <w:rsid w:val="00473C88"/>
    <w:rsid w:val="004740DC"/>
    <w:rsid w:val="00474214"/>
    <w:rsid w:val="0047443D"/>
    <w:rsid w:val="00474490"/>
    <w:rsid w:val="004745E7"/>
    <w:rsid w:val="00474C8A"/>
    <w:rsid w:val="00474CD1"/>
    <w:rsid w:val="00474DF5"/>
    <w:rsid w:val="004750C6"/>
    <w:rsid w:val="004751A1"/>
    <w:rsid w:val="0047531D"/>
    <w:rsid w:val="00475522"/>
    <w:rsid w:val="004756D7"/>
    <w:rsid w:val="004759A4"/>
    <w:rsid w:val="00475A61"/>
    <w:rsid w:val="00475C67"/>
    <w:rsid w:val="0047622E"/>
    <w:rsid w:val="00476317"/>
    <w:rsid w:val="004763C0"/>
    <w:rsid w:val="004764EF"/>
    <w:rsid w:val="00476E54"/>
    <w:rsid w:val="00476F6A"/>
    <w:rsid w:val="00476F9A"/>
    <w:rsid w:val="0047701A"/>
    <w:rsid w:val="004777C4"/>
    <w:rsid w:val="00477D28"/>
    <w:rsid w:val="0048032F"/>
    <w:rsid w:val="00480458"/>
    <w:rsid w:val="0048059E"/>
    <w:rsid w:val="0048068B"/>
    <w:rsid w:val="004807C0"/>
    <w:rsid w:val="00480B23"/>
    <w:rsid w:val="00480BA4"/>
    <w:rsid w:val="004810DD"/>
    <w:rsid w:val="0048126A"/>
    <w:rsid w:val="00481566"/>
    <w:rsid w:val="004816BB"/>
    <w:rsid w:val="00481826"/>
    <w:rsid w:val="004825E8"/>
    <w:rsid w:val="00482975"/>
    <w:rsid w:val="00482DAC"/>
    <w:rsid w:val="004830E6"/>
    <w:rsid w:val="004837CE"/>
    <w:rsid w:val="00483B30"/>
    <w:rsid w:val="00483CFF"/>
    <w:rsid w:val="004843DC"/>
    <w:rsid w:val="0048446F"/>
    <w:rsid w:val="004845C2"/>
    <w:rsid w:val="00484705"/>
    <w:rsid w:val="00484851"/>
    <w:rsid w:val="004850EE"/>
    <w:rsid w:val="004850FF"/>
    <w:rsid w:val="004855F4"/>
    <w:rsid w:val="00485740"/>
    <w:rsid w:val="00485882"/>
    <w:rsid w:val="00485AA2"/>
    <w:rsid w:val="00485F7F"/>
    <w:rsid w:val="00485FD7"/>
    <w:rsid w:val="004862B8"/>
    <w:rsid w:val="004864B5"/>
    <w:rsid w:val="00486725"/>
    <w:rsid w:val="00486D0E"/>
    <w:rsid w:val="00486D61"/>
    <w:rsid w:val="00486FCC"/>
    <w:rsid w:val="00487658"/>
    <w:rsid w:val="00487F3F"/>
    <w:rsid w:val="00490115"/>
    <w:rsid w:val="0049064C"/>
    <w:rsid w:val="00490829"/>
    <w:rsid w:val="004909C8"/>
    <w:rsid w:val="004910CA"/>
    <w:rsid w:val="00491299"/>
    <w:rsid w:val="0049129D"/>
    <w:rsid w:val="004914CD"/>
    <w:rsid w:val="00491503"/>
    <w:rsid w:val="004916E9"/>
    <w:rsid w:val="00491838"/>
    <w:rsid w:val="004919B0"/>
    <w:rsid w:val="00491C1F"/>
    <w:rsid w:val="00491FD0"/>
    <w:rsid w:val="004927E7"/>
    <w:rsid w:val="004929F3"/>
    <w:rsid w:val="00493061"/>
    <w:rsid w:val="00493D42"/>
    <w:rsid w:val="00493DEC"/>
    <w:rsid w:val="00493EEC"/>
    <w:rsid w:val="00493FE9"/>
    <w:rsid w:val="00494348"/>
    <w:rsid w:val="00494414"/>
    <w:rsid w:val="00494563"/>
    <w:rsid w:val="004946E0"/>
    <w:rsid w:val="00494973"/>
    <w:rsid w:val="00494AD1"/>
    <w:rsid w:val="00495127"/>
    <w:rsid w:val="004952F5"/>
    <w:rsid w:val="0049533C"/>
    <w:rsid w:val="004953D6"/>
    <w:rsid w:val="00495AB8"/>
    <w:rsid w:val="00495F83"/>
    <w:rsid w:val="00496779"/>
    <w:rsid w:val="0049688E"/>
    <w:rsid w:val="004968A0"/>
    <w:rsid w:val="00497162"/>
    <w:rsid w:val="004973AE"/>
    <w:rsid w:val="00497727"/>
    <w:rsid w:val="0049776B"/>
    <w:rsid w:val="00497E7B"/>
    <w:rsid w:val="00497F33"/>
    <w:rsid w:val="004A03B5"/>
    <w:rsid w:val="004A072D"/>
    <w:rsid w:val="004A08B1"/>
    <w:rsid w:val="004A0CC2"/>
    <w:rsid w:val="004A0FA8"/>
    <w:rsid w:val="004A101D"/>
    <w:rsid w:val="004A1297"/>
    <w:rsid w:val="004A140B"/>
    <w:rsid w:val="004A145A"/>
    <w:rsid w:val="004A195A"/>
    <w:rsid w:val="004A1BAF"/>
    <w:rsid w:val="004A1ED3"/>
    <w:rsid w:val="004A1F10"/>
    <w:rsid w:val="004A1F32"/>
    <w:rsid w:val="004A239E"/>
    <w:rsid w:val="004A24E0"/>
    <w:rsid w:val="004A2683"/>
    <w:rsid w:val="004A276A"/>
    <w:rsid w:val="004A2945"/>
    <w:rsid w:val="004A2D09"/>
    <w:rsid w:val="004A2DC0"/>
    <w:rsid w:val="004A2E93"/>
    <w:rsid w:val="004A2F5E"/>
    <w:rsid w:val="004A2F86"/>
    <w:rsid w:val="004A30F9"/>
    <w:rsid w:val="004A32E7"/>
    <w:rsid w:val="004A3311"/>
    <w:rsid w:val="004A339F"/>
    <w:rsid w:val="004A33FC"/>
    <w:rsid w:val="004A38FB"/>
    <w:rsid w:val="004A3E5B"/>
    <w:rsid w:val="004A4481"/>
    <w:rsid w:val="004A4572"/>
    <w:rsid w:val="004A4632"/>
    <w:rsid w:val="004A51CD"/>
    <w:rsid w:val="004A5414"/>
    <w:rsid w:val="004A5505"/>
    <w:rsid w:val="004A5676"/>
    <w:rsid w:val="004A5CBA"/>
    <w:rsid w:val="004A5F59"/>
    <w:rsid w:val="004A6098"/>
    <w:rsid w:val="004A6A7D"/>
    <w:rsid w:val="004A6CDE"/>
    <w:rsid w:val="004A6E18"/>
    <w:rsid w:val="004A79A3"/>
    <w:rsid w:val="004A7AB7"/>
    <w:rsid w:val="004A7B84"/>
    <w:rsid w:val="004B10B4"/>
    <w:rsid w:val="004B11CF"/>
    <w:rsid w:val="004B161E"/>
    <w:rsid w:val="004B226C"/>
    <w:rsid w:val="004B24A2"/>
    <w:rsid w:val="004B2648"/>
    <w:rsid w:val="004B27BD"/>
    <w:rsid w:val="004B2913"/>
    <w:rsid w:val="004B2A63"/>
    <w:rsid w:val="004B2C6C"/>
    <w:rsid w:val="004B2FF5"/>
    <w:rsid w:val="004B3124"/>
    <w:rsid w:val="004B31E8"/>
    <w:rsid w:val="004B3573"/>
    <w:rsid w:val="004B359E"/>
    <w:rsid w:val="004B3A98"/>
    <w:rsid w:val="004B3B90"/>
    <w:rsid w:val="004B418E"/>
    <w:rsid w:val="004B4362"/>
    <w:rsid w:val="004B44F1"/>
    <w:rsid w:val="004B5B8D"/>
    <w:rsid w:val="004B5BBB"/>
    <w:rsid w:val="004B5E40"/>
    <w:rsid w:val="004B616A"/>
    <w:rsid w:val="004B6697"/>
    <w:rsid w:val="004B6861"/>
    <w:rsid w:val="004B697A"/>
    <w:rsid w:val="004B6BB8"/>
    <w:rsid w:val="004B6DD6"/>
    <w:rsid w:val="004B757C"/>
    <w:rsid w:val="004B7ACC"/>
    <w:rsid w:val="004C023D"/>
    <w:rsid w:val="004C029E"/>
    <w:rsid w:val="004C07C2"/>
    <w:rsid w:val="004C0B50"/>
    <w:rsid w:val="004C0BC1"/>
    <w:rsid w:val="004C1752"/>
    <w:rsid w:val="004C1808"/>
    <w:rsid w:val="004C1A3D"/>
    <w:rsid w:val="004C1A85"/>
    <w:rsid w:val="004C1C72"/>
    <w:rsid w:val="004C1E95"/>
    <w:rsid w:val="004C1EA4"/>
    <w:rsid w:val="004C218D"/>
    <w:rsid w:val="004C2651"/>
    <w:rsid w:val="004C2BB0"/>
    <w:rsid w:val="004C2E16"/>
    <w:rsid w:val="004C331E"/>
    <w:rsid w:val="004C3D6F"/>
    <w:rsid w:val="004C3F71"/>
    <w:rsid w:val="004C3F86"/>
    <w:rsid w:val="004C4265"/>
    <w:rsid w:val="004C4352"/>
    <w:rsid w:val="004C4408"/>
    <w:rsid w:val="004C455E"/>
    <w:rsid w:val="004C4A98"/>
    <w:rsid w:val="004C4C73"/>
    <w:rsid w:val="004C4CE9"/>
    <w:rsid w:val="004C5026"/>
    <w:rsid w:val="004C5074"/>
    <w:rsid w:val="004C5155"/>
    <w:rsid w:val="004C56B8"/>
    <w:rsid w:val="004C56CA"/>
    <w:rsid w:val="004C59EC"/>
    <w:rsid w:val="004C5D1C"/>
    <w:rsid w:val="004C5F29"/>
    <w:rsid w:val="004C689E"/>
    <w:rsid w:val="004C69DB"/>
    <w:rsid w:val="004C6D55"/>
    <w:rsid w:val="004C7697"/>
    <w:rsid w:val="004C78D5"/>
    <w:rsid w:val="004C793D"/>
    <w:rsid w:val="004C7D71"/>
    <w:rsid w:val="004D013A"/>
    <w:rsid w:val="004D01C2"/>
    <w:rsid w:val="004D046E"/>
    <w:rsid w:val="004D051D"/>
    <w:rsid w:val="004D08A3"/>
    <w:rsid w:val="004D0935"/>
    <w:rsid w:val="004D0C4B"/>
    <w:rsid w:val="004D0D96"/>
    <w:rsid w:val="004D116E"/>
    <w:rsid w:val="004D13E1"/>
    <w:rsid w:val="004D142F"/>
    <w:rsid w:val="004D1723"/>
    <w:rsid w:val="004D1876"/>
    <w:rsid w:val="004D196C"/>
    <w:rsid w:val="004D1B22"/>
    <w:rsid w:val="004D27ED"/>
    <w:rsid w:val="004D29F6"/>
    <w:rsid w:val="004D2AFE"/>
    <w:rsid w:val="004D2E44"/>
    <w:rsid w:val="004D2F54"/>
    <w:rsid w:val="004D3105"/>
    <w:rsid w:val="004D3373"/>
    <w:rsid w:val="004D34E5"/>
    <w:rsid w:val="004D3749"/>
    <w:rsid w:val="004D3FA0"/>
    <w:rsid w:val="004D4CC6"/>
    <w:rsid w:val="004D4F88"/>
    <w:rsid w:val="004D5826"/>
    <w:rsid w:val="004D5878"/>
    <w:rsid w:val="004D5918"/>
    <w:rsid w:val="004D5939"/>
    <w:rsid w:val="004D5C4F"/>
    <w:rsid w:val="004D6202"/>
    <w:rsid w:val="004D6441"/>
    <w:rsid w:val="004D6974"/>
    <w:rsid w:val="004D69E8"/>
    <w:rsid w:val="004D6C49"/>
    <w:rsid w:val="004D749B"/>
    <w:rsid w:val="004D74E8"/>
    <w:rsid w:val="004D7A58"/>
    <w:rsid w:val="004D7DBF"/>
    <w:rsid w:val="004E00D2"/>
    <w:rsid w:val="004E0612"/>
    <w:rsid w:val="004E0C81"/>
    <w:rsid w:val="004E0CBC"/>
    <w:rsid w:val="004E10BF"/>
    <w:rsid w:val="004E1553"/>
    <w:rsid w:val="004E1AEE"/>
    <w:rsid w:val="004E1D09"/>
    <w:rsid w:val="004E1E5B"/>
    <w:rsid w:val="004E237B"/>
    <w:rsid w:val="004E24D3"/>
    <w:rsid w:val="004E2926"/>
    <w:rsid w:val="004E2B41"/>
    <w:rsid w:val="004E2B7E"/>
    <w:rsid w:val="004E2F86"/>
    <w:rsid w:val="004E3343"/>
    <w:rsid w:val="004E34C2"/>
    <w:rsid w:val="004E35A5"/>
    <w:rsid w:val="004E390B"/>
    <w:rsid w:val="004E393A"/>
    <w:rsid w:val="004E3A1B"/>
    <w:rsid w:val="004E3F1E"/>
    <w:rsid w:val="004E3F31"/>
    <w:rsid w:val="004E40FF"/>
    <w:rsid w:val="004E422F"/>
    <w:rsid w:val="004E4918"/>
    <w:rsid w:val="004E4A33"/>
    <w:rsid w:val="004E4B07"/>
    <w:rsid w:val="004E5016"/>
    <w:rsid w:val="004E50AF"/>
    <w:rsid w:val="004E5681"/>
    <w:rsid w:val="004E577F"/>
    <w:rsid w:val="004E58AC"/>
    <w:rsid w:val="004E6230"/>
    <w:rsid w:val="004E6884"/>
    <w:rsid w:val="004E69B8"/>
    <w:rsid w:val="004E6D73"/>
    <w:rsid w:val="004E70DA"/>
    <w:rsid w:val="004E7621"/>
    <w:rsid w:val="004E78C8"/>
    <w:rsid w:val="004E79A7"/>
    <w:rsid w:val="004E7C71"/>
    <w:rsid w:val="004F0074"/>
    <w:rsid w:val="004F0523"/>
    <w:rsid w:val="004F05CA"/>
    <w:rsid w:val="004F0A5B"/>
    <w:rsid w:val="004F0F66"/>
    <w:rsid w:val="004F11F7"/>
    <w:rsid w:val="004F15EE"/>
    <w:rsid w:val="004F1690"/>
    <w:rsid w:val="004F1A07"/>
    <w:rsid w:val="004F1A71"/>
    <w:rsid w:val="004F1EA7"/>
    <w:rsid w:val="004F201A"/>
    <w:rsid w:val="004F20DB"/>
    <w:rsid w:val="004F3151"/>
    <w:rsid w:val="004F3156"/>
    <w:rsid w:val="004F342A"/>
    <w:rsid w:val="004F3597"/>
    <w:rsid w:val="004F3823"/>
    <w:rsid w:val="004F3A1A"/>
    <w:rsid w:val="004F3DEC"/>
    <w:rsid w:val="004F3FA9"/>
    <w:rsid w:val="004F4137"/>
    <w:rsid w:val="004F45E6"/>
    <w:rsid w:val="004F47B9"/>
    <w:rsid w:val="004F47C4"/>
    <w:rsid w:val="004F4B12"/>
    <w:rsid w:val="004F4B1C"/>
    <w:rsid w:val="004F4D3B"/>
    <w:rsid w:val="004F5258"/>
    <w:rsid w:val="004F53F4"/>
    <w:rsid w:val="004F5434"/>
    <w:rsid w:val="004F59B4"/>
    <w:rsid w:val="004F5BDA"/>
    <w:rsid w:val="004F5F29"/>
    <w:rsid w:val="004F63BB"/>
    <w:rsid w:val="004F6687"/>
    <w:rsid w:val="004F70F2"/>
    <w:rsid w:val="004F7310"/>
    <w:rsid w:val="004F783C"/>
    <w:rsid w:val="004F7AA5"/>
    <w:rsid w:val="004F7ACB"/>
    <w:rsid w:val="004F7BB4"/>
    <w:rsid w:val="00500515"/>
    <w:rsid w:val="00500768"/>
    <w:rsid w:val="00500C77"/>
    <w:rsid w:val="00500D24"/>
    <w:rsid w:val="00500EFF"/>
    <w:rsid w:val="00500F4A"/>
    <w:rsid w:val="00501565"/>
    <w:rsid w:val="005015EB"/>
    <w:rsid w:val="00502242"/>
    <w:rsid w:val="00502AAA"/>
    <w:rsid w:val="00502CEB"/>
    <w:rsid w:val="00503096"/>
    <w:rsid w:val="005030FE"/>
    <w:rsid w:val="005037B6"/>
    <w:rsid w:val="005038A1"/>
    <w:rsid w:val="00503D09"/>
    <w:rsid w:val="00503D2D"/>
    <w:rsid w:val="00503F43"/>
    <w:rsid w:val="005040E5"/>
    <w:rsid w:val="0050434D"/>
    <w:rsid w:val="00504D8C"/>
    <w:rsid w:val="00504DC5"/>
    <w:rsid w:val="005053F1"/>
    <w:rsid w:val="00505622"/>
    <w:rsid w:val="00505898"/>
    <w:rsid w:val="005058A0"/>
    <w:rsid w:val="00506248"/>
    <w:rsid w:val="0050629A"/>
    <w:rsid w:val="005062C6"/>
    <w:rsid w:val="00506504"/>
    <w:rsid w:val="00506A8B"/>
    <w:rsid w:val="00506C56"/>
    <w:rsid w:val="00506C8B"/>
    <w:rsid w:val="005070D0"/>
    <w:rsid w:val="0050799C"/>
    <w:rsid w:val="00507AAC"/>
    <w:rsid w:val="00507ACB"/>
    <w:rsid w:val="00507CE0"/>
    <w:rsid w:val="00510346"/>
    <w:rsid w:val="00510385"/>
    <w:rsid w:val="00510499"/>
    <w:rsid w:val="00510628"/>
    <w:rsid w:val="00510AC9"/>
    <w:rsid w:val="00510CCA"/>
    <w:rsid w:val="00510D23"/>
    <w:rsid w:val="005111DA"/>
    <w:rsid w:val="005112F6"/>
    <w:rsid w:val="005113DC"/>
    <w:rsid w:val="00511691"/>
    <w:rsid w:val="00512008"/>
    <w:rsid w:val="0051222D"/>
    <w:rsid w:val="0051240E"/>
    <w:rsid w:val="0051242F"/>
    <w:rsid w:val="005128BD"/>
    <w:rsid w:val="00512E18"/>
    <w:rsid w:val="00512FED"/>
    <w:rsid w:val="0051315A"/>
    <w:rsid w:val="00513478"/>
    <w:rsid w:val="00513669"/>
    <w:rsid w:val="0051392A"/>
    <w:rsid w:val="00514A37"/>
    <w:rsid w:val="00514B43"/>
    <w:rsid w:val="00514E5C"/>
    <w:rsid w:val="00515038"/>
    <w:rsid w:val="00515277"/>
    <w:rsid w:val="0051536D"/>
    <w:rsid w:val="005155C6"/>
    <w:rsid w:val="00515807"/>
    <w:rsid w:val="00515A64"/>
    <w:rsid w:val="00516104"/>
    <w:rsid w:val="005161CA"/>
    <w:rsid w:val="00516537"/>
    <w:rsid w:val="00516694"/>
    <w:rsid w:val="00516851"/>
    <w:rsid w:val="00516AD8"/>
    <w:rsid w:val="00516DAB"/>
    <w:rsid w:val="00517632"/>
    <w:rsid w:val="005178FD"/>
    <w:rsid w:val="00517AF9"/>
    <w:rsid w:val="005200AE"/>
    <w:rsid w:val="005215C3"/>
    <w:rsid w:val="00521644"/>
    <w:rsid w:val="00521933"/>
    <w:rsid w:val="005219B1"/>
    <w:rsid w:val="00521CFD"/>
    <w:rsid w:val="00521DE6"/>
    <w:rsid w:val="00521E1E"/>
    <w:rsid w:val="00522A14"/>
    <w:rsid w:val="00522AED"/>
    <w:rsid w:val="00522BB3"/>
    <w:rsid w:val="00522D6A"/>
    <w:rsid w:val="00522F35"/>
    <w:rsid w:val="00522FAF"/>
    <w:rsid w:val="00522FB2"/>
    <w:rsid w:val="00523DEE"/>
    <w:rsid w:val="005247D9"/>
    <w:rsid w:val="00524CE4"/>
    <w:rsid w:val="005250BE"/>
    <w:rsid w:val="005251CF"/>
    <w:rsid w:val="00525359"/>
    <w:rsid w:val="00525546"/>
    <w:rsid w:val="0052571B"/>
    <w:rsid w:val="00525754"/>
    <w:rsid w:val="00526402"/>
    <w:rsid w:val="0052671C"/>
    <w:rsid w:val="00526B69"/>
    <w:rsid w:val="005279CE"/>
    <w:rsid w:val="00527A03"/>
    <w:rsid w:val="00527ED0"/>
    <w:rsid w:val="00530507"/>
    <w:rsid w:val="00530740"/>
    <w:rsid w:val="0053098C"/>
    <w:rsid w:val="00530C77"/>
    <w:rsid w:val="005310E3"/>
    <w:rsid w:val="0053110B"/>
    <w:rsid w:val="0053169E"/>
    <w:rsid w:val="005319C4"/>
    <w:rsid w:val="00531D27"/>
    <w:rsid w:val="00531D4A"/>
    <w:rsid w:val="005320EF"/>
    <w:rsid w:val="005321B6"/>
    <w:rsid w:val="0053236E"/>
    <w:rsid w:val="0053246F"/>
    <w:rsid w:val="00532C18"/>
    <w:rsid w:val="00532F10"/>
    <w:rsid w:val="0053389A"/>
    <w:rsid w:val="005338C1"/>
    <w:rsid w:val="00533BD5"/>
    <w:rsid w:val="00533D34"/>
    <w:rsid w:val="00533D45"/>
    <w:rsid w:val="00533D9A"/>
    <w:rsid w:val="00534155"/>
    <w:rsid w:val="00534433"/>
    <w:rsid w:val="00534511"/>
    <w:rsid w:val="005346A6"/>
    <w:rsid w:val="0053489E"/>
    <w:rsid w:val="005348FB"/>
    <w:rsid w:val="00535259"/>
    <w:rsid w:val="00535479"/>
    <w:rsid w:val="00535894"/>
    <w:rsid w:val="005359DB"/>
    <w:rsid w:val="00536147"/>
    <w:rsid w:val="00536436"/>
    <w:rsid w:val="0053651E"/>
    <w:rsid w:val="00536683"/>
    <w:rsid w:val="00536936"/>
    <w:rsid w:val="00536AF7"/>
    <w:rsid w:val="0053706A"/>
    <w:rsid w:val="0053712A"/>
    <w:rsid w:val="005372AF"/>
    <w:rsid w:val="005372C3"/>
    <w:rsid w:val="00537629"/>
    <w:rsid w:val="00537ECB"/>
    <w:rsid w:val="00537F42"/>
    <w:rsid w:val="005401D8"/>
    <w:rsid w:val="0054023B"/>
    <w:rsid w:val="005407EC"/>
    <w:rsid w:val="0054080D"/>
    <w:rsid w:val="005409A5"/>
    <w:rsid w:val="00540ACB"/>
    <w:rsid w:val="00540AF3"/>
    <w:rsid w:val="00540D8B"/>
    <w:rsid w:val="00540E57"/>
    <w:rsid w:val="00540F5A"/>
    <w:rsid w:val="005412FB"/>
    <w:rsid w:val="00541A72"/>
    <w:rsid w:val="00541E7E"/>
    <w:rsid w:val="00542364"/>
    <w:rsid w:val="00542640"/>
    <w:rsid w:val="00542BC7"/>
    <w:rsid w:val="00542EAF"/>
    <w:rsid w:val="005432F4"/>
    <w:rsid w:val="005434C7"/>
    <w:rsid w:val="00543BFB"/>
    <w:rsid w:val="00543E10"/>
    <w:rsid w:val="00544316"/>
    <w:rsid w:val="0054433B"/>
    <w:rsid w:val="005443BF"/>
    <w:rsid w:val="00544D3C"/>
    <w:rsid w:val="0054557D"/>
    <w:rsid w:val="00545675"/>
    <w:rsid w:val="0054585E"/>
    <w:rsid w:val="00545D60"/>
    <w:rsid w:val="00545E50"/>
    <w:rsid w:val="00545F95"/>
    <w:rsid w:val="0054667F"/>
    <w:rsid w:val="005468FF"/>
    <w:rsid w:val="005469C2"/>
    <w:rsid w:val="00546F6B"/>
    <w:rsid w:val="005472EC"/>
    <w:rsid w:val="005473D4"/>
    <w:rsid w:val="005473E8"/>
    <w:rsid w:val="005474CF"/>
    <w:rsid w:val="005474FB"/>
    <w:rsid w:val="00547CB2"/>
    <w:rsid w:val="00547D48"/>
    <w:rsid w:val="00550BB3"/>
    <w:rsid w:val="00550D2C"/>
    <w:rsid w:val="00550D77"/>
    <w:rsid w:val="00550F16"/>
    <w:rsid w:val="00550FE5"/>
    <w:rsid w:val="005510A4"/>
    <w:rsid w:val="0055149E"/>
    <w:rsid w:val="005515E0"/>
    <w:rsid w:val="00551B1F"/>
    <w:rsid w:val="00551B81"/>
    <w:rsid w:val="00551BEF"/>
    <w:rsid w:val="00551E1A"/>
    <w:rsid w:val="0055201B"/>
    <w:rsid w:val="0055227F"/>
    <w:rsid w:val="00552408"/>
    <w:rsid w:val="005528DF"/>
    <w:rsid w:val="00552C6E"/>
    <w:rsid w:val="00552E6E"/>
    <w:rsid w:val="0055301A"/>
    <w:rsid w:val="00553BD8"/>
    <w:rsid w:val="00553D3B"/>
    <w:rsid w:val="00553D74"/>
    <w:rsid w:val="00553EC9"/>
    <w:rsid w:val="00553ED4"/>
    <w:rsid w:val="0055479C"/>
    <w:rsid w:val="005547A8"/>
    <w:rsid w:val="005548FC"/>
    <w:rsid w:val="00554C7D"/>
    <w:rsid w:val="005553DA"/>
    <w:rsid w:val="00555412"/>
    <w:rsid w:val="00555585"/>
    <w:rsid w:val="00555C44"/>
    <w:rsid w:val="00555EB7"/>
    <w:rsid w:val="00555F03"/>
    <w:rsid w:val="00555F77"/>
    <w:rsid w:val="00555FF5"/>
    <w:rsid w:val="005563F9"/>
    <w:rsid w:val="005564F6"/>
    <w:rsid w:val="00556A88"/>
    <w:rsid w:val="00556AAC"/>
    <w:rsid w:val="00557086"/>
    <w:rsid w:val="00557128"/>
    <w:rsid w:val="005574D5"/>
    <w:rsid w:val="00557C03"/>
    <w:rsid w:val="00560059"/>
    <w:rsid w:val="00560635"/>
    <w:rsid w:val="00560AA4"/>
    <w:rsid w:val="00560B9F"/>
    <w:rsid w:val="00560C81"/>
    <w:rsid w:val="00561554"/>
    <w:rsid w:val="005615E5"/>
    <w:rsid w:val="00561B6A"/>
    <w:rsid w:val="005620FA"/>
    <w:rsid w:val="00562729"/>
    <w:rsid w:val="00562EB7"/>
    <w:rsid w:val="0056366A"/>
    <w:rsid w:val="00563B8A"/>
    <w:rsid w:val="005642C5"/>
    <w:rsid w:val="0056449A"/>
    <w:rsid w:val="00564B66"/>
    <w:rsid w:val="00564D0F"/>
    <w:rsid w:val="00564E55"/>
    <w:rsid w:val="005654C0"/>
    <w:rsid w:val="00565618"/>
    <w:rsid w:val="005656F9"/>
    <w:rsid w:val="00565BD9"/>
    <w:rsid w:val="00565DE9"/>
    <w:rsid w:val="00565E2D"/>
    <w:rsid w:val="00566105"/>
    <w:rsid w:val="0056643C"/>
    <w:rsid w:val="0056644D"/>
    <w:rsid w:val="00566B7A"/>
    <w:rsid w:val="0056751D"/>
    <w:rsid w:val="005679A8"/>
    <w:rsid w:val="00567B47"/>
    <w:rsid w:val="00567FF6"/>
    <w:rsid w:val="00570885"/>
    <w:rsid w:val="00570EE0"/>
    <w:rsid w:val="005712EC"/>
    <w:rsid w:val="0057133A"/>
    <w:rsid w:val="0057161B"/>
    <w:rsid w:val="0057189C"/>
    <w:rsid w:val="00571B31"/>
    <w:rsid w:val="00571BA6"/>
    <w:rsid w:val="00571D0E"/>
    <w:rsid w:val="0057213F"/>
    <w:rsid w:val="00572177"/>
    <w:rsid w:val="005723BE"/>
    <w:rsid w:val="0057267F"/>
    <w:rsid w:val="005729FF"/>
    <w:rsid w:val="00572D09"/>
    <w:rsid w:val="00572F49"/>
    <w:rsid w:val="005732F8"/>
    <w:rsid w:val="005734D5"/>
    <w:rsid w:val="00573842"/>
    <w:rsid w:val="00573DA3"/>
    <w:rsid w:val="00574465"/>
    <w:rsid w:val="00574611"/>
    <w:rsid w:val="00574A0F"/>
    <w:rsid w:val="00575241"/>
    <w:rsid w:val="0057539B"/>
    <w:rsid w:val="00575476"/>
    <w:rsid w:val="005754FE"/>
    <w:rsid w:val="00575AD5"/>
    <w:rsid w:val="00576342"/>
    <w:rsid w:val="00576A5A"/>
    <w:rsid w:val="00576B17"/>
    <w:rsid w:val="00576CA7"/>
    <w:rsid w:val="00577291"/>
    <w:rsid w:val="00577760"/>
    <w:rsid w:val="00577B93"/>
    <w:rsid w:val="00577C78"/>
    <w:rsid w:val="00577F98"/>
    <w:rsid w:val="005808D0"/>
    <w:rsid w:val="00580AFE"/>
    <w:rsid w:val="00581025"/>
    <w:rsid w:val="005815CF"/>
    <w:rsid w:val="0058165F"/>
    <w:rsid w:val="00581900"/>
    <w:rsid w:val="00581A14"/>
    <w:rsid w:val="00581AAF"/>
    <w:rsid w:val="00581AE7"/>
    <w:rsid w:val="00581E93"/>
    <w:rsid w:val="0058230B"/>
    <w:rsid w:val="005824ED"/>
    <w:rsid w:val="005827CF"/>
    <w:rsid w:val="00582A73"/>
    <w:rsid w:val="00582B64"/>
    <w:rsid w:val="00582B69"/>
    <w:rsid w:val="00582F88"/>
    <w:rsid w:val="0058306C"/>
    <w:rsid w:val="00583686"/>
    <w:rsid w:val="00583A70"/>
    <w:rsid w:val="00583C54"/>
    <w:rsid w:val="00583CA7"/>
    <w:rsid w:val="00583CF9"/>
    <w:rsid w:val="00583D60"/>
    <w:rsid w:val="00584256"/>
    <w:rsid w:val="00584589"/>
    <w:rsid w:val="0058460D"/>
    <w:rsid w:val="0058465D"/>
    <w:rsid w:val="00584A46"/>
    <w:rsid w:val="00584CF8"/>
    <w:rsid w:val="00584DC6"/>
    <w:rsid w:val="00585276"/>
    <w:rsid w:val="0058531F"/>
    <w:rsid w:val="005858E0"/>
    <w:rsid w:val="005858E7"/>
    <w:rsid w:val="00586174"/>
    <w:rsid w:val="005867B8"/>
    <w:rsid w:val="00586A2E"/>
    <w:rsid w:val="00586E3F"/>
    <w:rsid w:val="005871D3"/>
    <w:rsid w:val="0058748B"/>
    <w:rsid w:val="0058753F"/>
    <w:rsid w:val="005876C2"/>
    <w:rsid w:val="00587B7F"/>
    <w:rsid w:val="0059016B"/>
    <w:rsid w:val="005902A3"/>
    <w:rsid w:val="00590E9F"/>
    <w:rsid w:val="005912F4"/>
    <w:rsid w:val="0059135C"/>
    <w:rsid w:val="005916C9"/>
    <w:rsid w:val="0059180E"/>
    <w:rsid w:val="0059192C"/>
    <w:rsid w:val="00591965"/>
    <w:rsid w:val="00591A2B"/>
    <w:rsid w:val="00591BF2"/>
    <w:rsid w:val="00591D25"/>
    <w:rsid w:val="00591E9E"/>
    <w:rsid w:val="005921DE"/>
    <w:rsid w:val="005930FC"/>
    <w:rsid w:val="0059334C"/>
    <w:rsid w:val="005934EF"/>
    <w:rsid w:val="00593BDA"/>
    <w:rsid w:val="005942E4"/>
    <w:rsid w:val="00594337"/>
    <w:rsid w:val="00594969"/>
    <w:rsid w:val="00594DDA"/>
    <w:rsid w:val="00594F35"/>
    <w:rsid w:val="00595930"/>
    <w:rsid w:val="00595B13"/>
    <w:rsid w:val="00595C51"/>
    <w:rsid w:val="00595D5F"/>
    <w:rsid w:val="00595D7D"/>
    <w:rsid w:val="00595ECA"/>
    <w:rsid w:val="00596186"/>
    <w:rsid w:val="00596449"/>
    <w:rsid w:val="005966A6"/>
    <w:rsid w:val="00596934"/>
    <w:rsid w:val="00597321"/>
    <w:rsid w:val="005974A8"/>
    <w:rsid w:val="005974C5"/>
    <w:rsid w:val="005975F6"/>
    <w:rsid w:val="0059762D"/>
    <w:rsid w:val="00597B5E"/>
    <w:rsid w:val="00597E17"/>
    <w:rsid w:val="00597E47"/>
    <w:rsid w:val="00597F53"/>
    <w:rsid w:val="00597FFB"/>
    <w:rsid w:val="005A00D0"/>
    <w:rsid w:val="005A072C"/>
    <w:rsid w:val="005A0990"/>
    <w:rsid w:val="005A0A9C"/>
    <w:rsid w:val="005A0BE6"/>
    <w:rsid w:val="005A0FC6"/>
    <w:rsid w:val="005A12D5"/>
    <w:rsid w:val="005A130F"/>
    <w:rsid w:val="005A1437"/>
    <w:rsid w:val="005A17CE"/>
    <w:rsid w:val="005A1A2D"/>
    <w:rsid w:val="005A1A92"/>
    <w:rsid w:val="005A1E4B"/>
    <w:rsid w:val="005A2769"/>
    <w:rsid w:val="005A2A0F"/>
    <w:rsid w:val="005A2AB0"/>
    <w:rsid w:val="005A2B8A"/>
    <w:rsid w:val="005A356F"/>
    <w:rsid w:val="005A35BE"/>
    <w:rsid w:val="005A35CC"/>
    <w:rsid w:val="005A35D8"/>
    <w:rsid w:val="005A3F43"/>
    <w:rsid w:val="005A406A"/>
    <w:rsid w:val="005A42E4"/>
    <w:rsid w:val="005A4382"/>
    <w:rsid w:val="005A44B2"/>
    <w:rsid w:val="005A44F4"/>
    <w:rsid w:val="005A4B77"/>
    <w:rsid w:val="005A4B8E"/>
    <w:rsid w:val="005A58B4"/>
    <w:rsid w:val="005A5DB1"/>
    <w:rsid w:val="005A6746"/>
    <w:rsid w:val="005A6EF8"/>
    <w:rsid w:val="005A7FEB"/>
    <w:rsid w:val="005B0400"/>
    <w:rsid w:val="005B0564"/>
    <w:rsid w:val="005B0579"/>
    <w:rsid w:val="005B0BD4"/>
    <w:rsid w:val="005B10AA"/>
    <w:rsid w:val="005B1101"/>
    <w:rsid w:val="005B125A"/>
    <w:rsid w:val="005B1522"/>
    <w:rsid w:val="005B16DD"/>
    <w:rsid w:val="005B17A9"/>
    <w:rsid w:val="005B21AE"/>
    <w:rsid w:val="005B251D"/>
    <w:rsid w:val="005B289D"/>
    <w:rsid w:val="005B294D"/>
    <w:rsid w:val="005B2A2E"/>
    <w:rsid w:val="005B2E53"/>
    <w:rsid w:val="005B2FD0"/>
    <w:rsid w:val="005B31FA"/>
    <w:rsid w:val="005B33F5"/>
    <w:rsid w:val="005B3460"/>
    <w:rsid w:val="005B35AB"/>
    <w:rsid w:val="005B3C41"/>
    <w:rsid w:val="005B3D02"/>
    <w:rsid w:val="005B3FD5"/>
    <w:rsid w:val="005B407A"/>
    <w:rsid w:val="005B40EA"/>
    <w:rsid w:val="005B4286"/>
    <w:rsid w:val="005B429B"/>
    <w:rsid w:val="005B441B"/>
    <w:rsid w:val="005B459C"/>
    <w:rsid w:val="005B45C5"/>
    <w:rsid w:val="005B537B"/>
    <w:rsid w:val="005B55B6"/>
    <w:rsid w:val="005B5813"/>
    <w:rsid w:val="005B5840"/>
    <w:rsid w:val="005B5A26"/>
    <w:rsid w:val="005B5B3F"/>
    <w:rsid w:val="005B5D08"/>
    <w:rsid w:val="005B5E8E"/>
    <w:rsid w:val="005B610B"/>
    <w:rsid w:val="005B6585"/>
    <w:rsid w:val="005B677E"/>
    <w:rsid w:val="005B6812"/>
    <w:rsid w:val="005B69A4"/>
    <w:rsid w:val="005B6F5D"/>
    <w:rsid w:val="005B73E6"/>
    <w:rsid w:val="005B762D"/>
    <w:rsid w:val="005B77BA"/>
    <w:rsid w:val="005B7A71"/>
    <w:rsid w:val="005B7F2A"/>
    <w:rsid w:val="005C0213"/>
    <w:rsid w:val="005C09FD"/>
    <w:rsid w:val="005C0AA0"/>
    <w:rsid w:val="005C0AB3"/>
    <w:rsid w:val="005C0E21"/>
    <w:rsid w:val="005C1457"/>
    <w:rsid w:val="005C151A"/>
    <w:rsid w:val="005C15E6"/>
    <w:rsid w:val="005C167D"/>
    <w:rsid w:val="005C20D0"/>
    <w:rsid w:val="005C212C"/>
    <w:rsid w:val="005C2670"/>
    <w:rsid w:val="005C2AAD"/>
    <w:rsid w:val="005C3007"/>
    <w:rsid w:val="005C31DD"/>
    <w:rsid w:val="005C3298"/>
    <w:rsid w:val="005C39CC"/>
    <w:rsid w:val="005C4256"/>
    <w:rsid w:val="005C45A2"/>
    <w:rsid w:val="005C4661"/>
    <w:rsid w:val="005C48FA"/>
    <w:rsid w:val="005C4AE6"/>
    <w:rsid w:val="005C51A7"/>
    <w:rsid w:val="005C55F6"/>
    <w:rsid w:val="005C5847"/>
    <w:rsid w:val="005C5A04"/>
    <w:rsid w:val="005C5B1B"/>
    <w:rsid w:val="005C60E3"/>
    <w:rsid w:val="005C6CA5"/>
    <w:rsid w:val="005C6EF7"/>
    <w:rsid w:val="005C72BE"/>
    <w:rsid w:val="005C7524"/>
    <w:rsid w:val="005C76C7"/>
    <w:rsid w:val="005C7CB2"/>
    <w:rsid w:val="005D0028"/>
    <w:rsid w:val="005D02C2"/>
    <w:rsid w:val="005D0782"/>
    <w:rsid w:val="005D093B"/>
    <w:rsid w:val="005D09CB"/>
    <w:rsid w:val="005D0D98"/>
    <w:rsid w:val="005D0F71"/>
    <w:rsid w:val="005D1409"/>
    <w:rsid w:val="005D1A55"/>
    <w:rsid w:val="005D1EEE"/>
    <w:rsid w:val="005D208B"/>
    <w:rsid w:val="005D20FC"/>
    <w:rsid w:val="005D218E"/>
    <w:rsid w:val="005D21BF"/>
    <w:rsid w:val="005D2479"/>
    <w:rsid w:val="005D279A"/>
    <w:rsid w:val="005D2931"/>
    <w:rsid w:val="005D2E2B"/>
    <w:rsid w:val="005D38DA"/>
    <w:rsid w:val="005D3B48"/>
    <w:rsid w:val="005D3CA5"/>
    <w:rsid w:val="005D3E24"/>
    <w:rsid w:val="005D40E9"/>
    <w:rsid w:val="005D491C"/>
    <w:rsid w:val="005D4981"/>
    <w:rsid w:val="005D5C8C"/>
    <w:rsid w:val="005D5F84"/>
    <w:rsid w:val="005D5FD6"/>
    <w:rsid w:val="005D6A03"/>
    <w:rsid w:val="005D6A5D"/>
    <w:rsid w:val="005D6AEE"/>
    <w:rsid w:val="005D6BB3"/>
    <w:rsid w:val="005D6DF1"/>
    <w:rsid w:val="005D709E"/>
    <w:rsid w:val="005D75D1"/>
    <w:rsid w:val="005D7ED2"/>
    <w:rsid w:val="005D7F48"/>
    <w:rsid w:val="005E0287"/>
    <w:rsid w:val="005E03A1"/>
    <w:rsid w:val="005E060B"/>
    <w:rsid w:val="005E08D1"/>
    <w:rsid w:val="005E1067"/>
    <w:rsid w:val="005E110E"/>
    <w:rsid w:val="005E14AB"/>
    <w:rsid w:val="005E1D0C"/>
    <w:rsid w:val="005E1DE1"/>
    <w:rsid w:val="005E1EFC"/>
    <w:rsid w:val="005E2875"/>
    <w:rsid w:val="005E2B4B"/>
    <w:rsid w:val="005E2CC0"/>
    <w:rsid w:val="005E342A"/>
    <w:rsid w:val="005E351C"/>
    <w:rsid w:val="005E3523"/>
    <w:rsid w:val="005E41C6"/>
    <w:rsid w:val="005E47BC"/>
    <w:rsid w:val="005E4817"/>
    <w:rsid w:val="005E492A"/>
    <w:rsid w:val="005E4BB2"/>
    <w:rsid w:val="005E545F"/>
    <w:rsid w:val="005E5BAC"/>
    <w:rsid w:val="005E5BD1"/>
    <w:rsid w:val="005E5C16"/>
    <w:rsid w:val="005E609B"/>
    <w:rsid w:val="005E626F"/>
    <w:rsid w:val="005E6295"/>
    <w:rsid w:val="005E62A4"/>
    <w:rsid w:val="005E64EF"/>
    <w:rsid w:val="005E6BB8"/>
    <w:rsid w:val="005E6CE4"/>
    <w:rsid w:val="005E6DC7"/>
    <w:rsid w:val="005E7266"/>
    <w:rsid w:val="005E7466"/>
    <w:rsid w:val="005E747B"/>
    <w:rsid w:val="005E75FA"/>
    <w:rsid w:val="005E7B4F"/>
    <w:rsid w:val="005E7DBC"/>
    <w:rsid w:val="005F00A9"/>
    <w:rsid w:val="005F04C4"/>
    <w:rsid w:val="005F13DF"/>
    <w:rsid w:val="005F14AC"/>
    <w:rsid w:val="005F1760"/>
    <w:rsid w:val="005F17FF"/>
    <w:rsid w:val="005F1813"/>
    <w:rsid w:val="005F1A34"/>
    <w:rsid w:val="005F26B8"/>
    <w:rsid w:val="005F27F8"/>
    <w:rsid w:val="005F3213"/>
    <w:rsid w:val="005F35B3"/>
    <w:rsid w:val="005F3B05"/>
    <w:rsid w:val="005F3DFA"/>
    <w:rsid w:val="005F3E86"/>
    <w:rsid w:val="005F3E8F"/>
    <w:rsid w:val="005F4294"/>
    <w:rsid w:val="005F4495"/>
    <w:rsid w:val="005F4944"/>
    <w:rsid w:val="005F4D0A"/>
    <w:rsid w:val="005F52E1"/>
    <w:rsid w:val="005F5D7A"/>
    <w:rsid w:val="005F5D83"/>
    <w:rsid w:val="005F5EB1"/>
    <w:rsid w:val="005F6017"/>
    <w:rsid w:val="005F61CD"/>
    <w:rsid w:val="005F62F4"/>
    <w:rsid w:val="005F6E42"/>
    <w:rsid w:val="005F7038"/>
    <w:rsid w:val="005F74F7"/>
    <w:rsid w:val="005F7B4D"/>
    <w:rsid w:val="005F7EE0"/>
    <w:rsid w:val="005F7F09"/>
    <w:rsid w:val="00600213"/>
    <w:rsid w:val="00600698"/>
    <w:rsid w:val="00600905"/>
    <w:rsid w:val="00600D8B"/>
    <w:rsid w:val="00600E1B"/>
    <w:rsid w:val="006014E0"/>
    <w:rsid w:val="00601A61"/>
    <w:rsid w:val="00601BBB"/>
    <w:rsid w:val="00601CFF"/>
    <w:rsid w:val="00601E31"/>
    <w:rsid w:val="00602059"/>
    <w:rsid w:val="006021B7"/>
    <w:rsid w:val="00602661"/>
    <w:rsid w:val="006030F7"/>
    <w:rsid w:val="00603102"/>
    <w:rsid w:val="006031B8"/>
    <w:rsid w:val="006034C0"/>
    <w:rsid w:val="00603A65"/>
    <w:rsid w:val="00603B8D"/>
    <w:rsid w:val="00603C8F"/>
    <w:rsid w:val="00603DC3"/>
    <w:rsid w:val="00603E68"/>
    <w:rsid w:val="006040AC"/>
    <w:rsid w:val="00604515"/>
    <w:rsid w:val="00604DCC"/>
    <w:rsid w:val="00604E8A"/>
    <w:rsid w:val="00604EB2"/>
    <w:rsid w:val="00605239"/>
    <w:rsid w:val="00605728"/>
    <w:rsid w:val="006058E3"/>
    <w:rsid w:val="00605A61"/>
    <w:rsid w:val="00605FE8"/>
    <w:rsid w:val="006065CE"/>
    <w:rsid w:val="00606C41"/>
    <w:rsid w:val="00606F35"/>
    <w:rsid w:val="00607002"/>
    <w:rsid w:val="006073BD"/>
    <w:rsid w:val="006079B0"/>
    <w:rsid w:val="00607EC4"/>
    <w:rsid w:val="00610728"/>
    <w:rsid w:val="00610873"/>
    <w:rsid w:val="00610D82"/>
    <w:rsid w:val="00610DB5"/>
    <w:rsid w:val="00610DD3"/>
    <w:rsid w:val="00611103"/>
    <w:rsid w:val="006111DB"/>
    <w:rsid w:val="006111FA"/>
    <w:rsid w:val="006113B6"/>
    <w:rsid w:val="00611C10"/>
    <w:rsid w:val="00611E0E"/>
    <w:rsid w:val="00612512"/>
    <w:rsid w:val="0061254C"/>
    <w:rsid w:val="00612BA9"/>
    <w:rsid w:val="00612F92"/>
    <w:rsid w:val="00613349"/>
    <w:rsid w:val="0061343C"/>
    <w:rsid w:val="00613C0D"/>
    <w:rsid w:val="00613DE0"/>
    <w:rsid w:val="00613E3C"/>
    <w:rsid w:val="00613E5A"/>
    <w:rsid w:val="00614073"/>
    <w:rsid w:val="006141B5"/>
    <w:rsid w:val="006143FA"/>
    <w:rsid w:val="00614495"/>
    <w:rsid w:val="006145E0"/>
    <w:rsid w:val="006149F9"/>
    <w:rsid w:val="00614BF3"/>
    <w:rsid w:val="00614DBA"/>
    <w:rsid w:val="0061544E"/>
    <w:rsid w:val="00615574"/>
    <w:rsid w:val="006156CC"/>
    <w:rsid w:val="006157D2"/>
    <w:rsid w:val="00615937"/>
    <w:rsid w:val="0061596C"/>
    <w:rsid w:val="00615C60"/>
    <w:rsid w:val="00615FEC"/>
    <w:rsid w:val="006162F4"/>
    <w:rsid w:val="00616409"/>
    <w:rsid w:val="00616E64"/>
    <w:rsid w:val="00617609"/>
    <w:rsid w:val="006178BB"/>
    <w:rsid w:val="00617BA9"/>
    <w:rsid w:val="00617DB6"/>
    <w:rsid w:val="00617E91"/>
    <w:rsid w:val="00617FC5"/>
    <w:rsid w:val="006201F8"/>
    <w:rsid w:val="00620341"/>
    <w:rsid w:val="006203C5"/>
    <w:rsid w:val="00620955"/>
    <w:rsid w:val="00620A8A"/>
    <w:rsid w:val="00620F97"/>
    <w:rsid w:val="0062109E"/>
    <w:rsid w:val="006211DE"/>
    <w:rsid w:val="00621672"/>
    <w:rsid w:val="00621823"/>
    <w:rsid w:val="00622114"/>
    <w:rsid w:val="0062227A"/>
    <w:rsid w:val="0062288C"/>
    <w:rsid w:val="00622ED8"/>
    <w:rsid w:val="00623386"/>
    <w:rsid w:val="00624350"/>
    <w:rsid w:val="006244B5"/>
    <w:rsid w:val="00624849"/>
    <w:rsid w:val="0062495A"/>
    <w:rsid w:val="00624BEE"/>
    <w:rsid w:val="00624FD5"/>
    <w:rsid w:val="00625A0F"/>
    <w:rsid w:val="00625CCB"/>
    <w:rsid w:val="0062658E"/>
    <w:rsid w:val="00626B77"/>
    <w:rsid w:val="00626C87"/>
    <w:rsid w:val="00626CBD"/>
    <w:rsid w:val="00626D70"/>
    <w:rsid w:val="006272DD"/>
    <w:rsid w:val="006273DA"/>
    <w:rsid w:val="00627A54"/>
    <w:rsid w:val="00627B5A"/>
    <w:rsid w:val="00627C7B"/>
    <w:rsid w:val="00627E26"/>
    <w:rsid w:val="006301E5"/>
    <w:rsid w:val="00630330"/>
    <w:rsid w:val="00630C86"/>
    <w:rsid w:val="00630DA7"/>
    <w:rsid w:val="00631000"/>
    <w:rsid w:val="0063134C"/>
    <w:rsid w:val="006313C8"/>
    <w:rsid w:val="00631813"/>
    <w:rsid w:val="00631884"/>
    <w:rsid w:val="00631A1A"/>
    <w:rsid w:val="00631B03"/>
    <w:rsid w:val="00631B4F"/>
    <w:rsid w:val="00632675"/>
    <w:rsid w:val="00632DB9"/>
    <w:rsid w:val="006333D8"/>
    <w:rsid w:val="00633AFB"/>
    <w:rsid w:val="00634010"/>
    <w:rsid w:val="00634235"/>
    <w:rsid w:val="0063431E"/>
    <w:rsid w:val="00634352"/>
    <w:rsid w:val="00634C76"/>
    <w:rsid w:val="00634F15"/>
    <w:rsid w:val="0063529A"/>
    <w:rsid w:val="00635DD6"/>
    <w:rsid w:val="00636040"/>
    <w:rsid w:val="006361F4"/>
    <w:rsid w:val="00636487"/>
    <w:rsid w:val="006366C3"/>
    <w:rsid w:val="00636A0F"/>
    <w:rsid w:val="00636C5A"/>
    <w:rsid w:val="00636C9E"/>
    <w:rsid w:val="00636DD8"/>
    <w:rsid w:val="00636E84"/>
    <w:rsid w:val="00637766"/>
    <w:rsid w:val="006378D3"/>
    <w:rsid w:val="00637FDE"/>
    <w:rsid w:val="00640AD0"/>
    <w:rsid w:val="00640E76"/>
    <w:rsid w:val="0064163C"/>
    <w:rsid w:val="006417DC"/>
    <w:rsid w:val="00641B33"/>
    <w:rsid w:val="00641D00"/>
    <w:rsid w:val="0064211A"/>
    <w:rsid w:val="00642167"/>
    <w:rsid w:val="00642216"/>
    <w:rsid w:val="006423A6"/>
    <w:rsid w:val="006426F2"/>
    <w:rsid w:val="006428B5"/>
    <w:rsid w:val="00642B12"/>
    <w:rsid w:val="00643019"/>
    <w:rsid w:val="006431F3"/>
    <w:rsid w:val="0064358F"/>
    <w:rsid w:val="00643F0D"/>
    <w:rsid w:val="00644065"/>
    <w:rsid w:val="006445B0"/>
    <w:rsid w:val="00644CE6"/>
    <w:rsid w:val="00644D65"/>
    <w:rsid w:val="00645085"/>
    <w:rsid w:val="006451E8"/>
    <w:rsid w:val="006462AA"/>
    <w:rsid w:val="00646AAC"/>
    <w:rsid w:val="00646AAD"/>
    <w:rsid w:val="00646C77"/>
    <w:rsid w:val="006470FB"/>
    <w:rsid w:val="0064727D"/>
    <w:rsid w:val="00647726"/>
    <w:rsid w:val="00647960"/>
    <w:rsid w:val="00647E31"/>
    <w:rsid w:val="00647F8C"/>
    <w:rsid w:val="006507CF"/>
    <w:rsid w:val="006509C3"/>
    <w:rsid w:val="00651030"/>
    <w:rsid w:val="00651289"/>
    <w:rsid w:val="00651317"/>
    <w:rsid w:val="006514B1"/>
    <w:rsid w:val="006515BC"/>
    <w:rsid w:val="00651AF6"/>
    <w:rsid w:val="00651CE7"/>
    <w:rsid w:val="00651E4F"/>
    <w:rsid w:val="00651F7B"/>
    <w:rsid w:val="00652364"/>
    <w:rsid w:val="0065248B"/>
    <w:rsid w:val="0065269F"/>
    <w:rsid w:val="00652F45"/>
    <w:rsid w:val="00652F53"/>
    <w:rsid w:val="00653172"/>
    <w:rsid w:val="00653284"/>
    <w:rsid w:val="00653513"/>
    <w:rsid w:val="00653615"/>
    <w:rsid w:val="00653DD8"/>
    <w:rsid w:val="00653ED9"/>
    <w:rsid w:val="00653F77"/>
    <w:rsid w:val="006542DA"/>
    <w:rsid w:val="006546E7"/>
    <w:rsid w:val="00654A8B"/>
    <w:rsid w:val="00655053"/>
    <w:rsid w:val="0065569E"/>
    <w:rsid w:val="00655758"/>
    <w:rsid w:val="00655AD8"/>
    <w:rsid w:val="00655C21"/>
    <w:rsid w:val="0065607C"/>
    <w:rsid w:val="006566A1"/>
    <w:rsid w:val="00656853"/>
    <w:rsid w:val="00656931"/>
    <w:rsid w:val="00656ABF"/>
    <w:rsid w:val="00656AF1"/>
    <w:rsid w:val="00656DF1"/>
    <w:rsid w:val="00656E1D"/>
    <w:rsid w:val="00657082"/>
    <w:rsid w:val="0065728B"/>
    <w:rsid w:val="00657579"/>
    <w:rsid w:val="006575B3"/>
    <w:rsid w:val="006579FB"/>
    <w:rsid w:val="00657B49"/>
    <w:rsid w:val="00657C81"/>
    <w:rsid w:val="00657DD2"/>
    <w:rsid w:val="00657F55"/>
    <w:rsid w:val="0066007E"/>
    <w:rsid w:val="0066012E"/>
    <w:rsid w:val="00660384"/>
    <w:rsid w:val="006609E4"/>
    <w:rsid w:val="00660DC7"/>
    <w:rsid w:val="006616E0"/>
    <w:rsid w:val="0066194E"/>
    <w:rsid w:val="00661CFD"/>
    <w:rsid w:val="00661FAD"/>
    <w:rsid w:val="00662334"/>
    <w:rsid w:val="00662997"/>
    <w:rsid w:val="00662BB5"/>
    <w:rsid w:val="006634EE"/>
    <w:rsid w:val="006637E4"/>
    <w:rsid w:val="00663FB5"/>
    <w:rsid w:val="00663FF3"/>
    <w:rsid w:val="00664345"/>
    <w:rsid w:val="00664481"/>
    <w:rsid w:val="00664B5A"/>
    <w:rsid w:val="006654A8"/>
    <w:rsid w:val="00665596"/>
    <w:rsid w:val="00665BB2"/>
    <w:rsid w:val="00666276"/>
    <w:rsid w:val="00666415"/>
    <w:rsid w:val="0066651A"/>
    <w:rsid w:val="00666708"/>
    <w:rsid w:val="00667063"/>
    <w:rsid w:val="006670A1"/>
    <w:rsid w:val="0066712B"/>
    <w:rsid w:val="0066727C"/>
    <w:rsid w:val="0066747C"/>
    <w:rsid w:val="00667534"/>
    <w:rsid w:val="00667662"/>
    <w:rsid w:val="006679FD"/>
    <w:rsid w:val="006700E5"/>
    <w:rsid w:val="0067030A"/>
    <w:rsid w:val="00670838"/>
    <w:rsid w:val="00670C83"/>
    <w:rsid w:val="00670CF7"/>
    <w:rsid w:val="00670F56"/>
    <w:rsid w:val="00671906"/>
    <w:rsid w:val="00671910"/>
    <w:rsid w:val="00671B51"/>
    <w:rsid w:val="00671E34"/>
    <w:rsid w:val="00672537"/>
    <w:rsid w:val="006725F6"/>
    <w:rsid w:val="00673123"/>
    <w:rsid w:val="0067338F"/>
    <w:rsid w:val="00673746"/>
    <w:rsid w:val="006737C8"/>
    <w:rsid w:val="00674365"/>
    <w:rsid w:val="006747A9"/>
    <w:rsid w:val="00674940"/>
    <w:rsid w:val="00674A1C"/>
    <w:rsid w:val="00674AC4"/>
    <w:rsid w:val="00675038"/>
    <w:rsid w:val="0067536C"/>
    <w:rsid w:val="0067542F"/>
    <w:rsid w:val="00675F6D"/>
    <w:rsid w:val="0067606B"/>
    <w:rsid w:val="00676809"/>
    <w:rsid w:val="00676B89"/>
    <w:rsid w:val="00676C1E"/>
    <w:rsid w:val="00677058"/>
    <w:rsid w:val="0067705F"/>
    <w:rsid w:val="006770DF"/>
    <w:rsid w:val="006771F7"/>
    <w:rsid w:val="00677AA8"/>
    <w:rsid w:val="00677AF1"/>
    <w:rsid w:val="00677C93"/>
    <w:rsid w:val="00677C9B"/>
    <w:rsid w:val="00677CAF"/>
    <w:rsid w:val="006801A4"/>
    <w:rsid w:val="006802AC"/>
    <w:rsid w:val="0068049D"/>
    <w:rsid w:val="00680801"/>
    <w:rsid w:val="0068098D"/>
    <w:rsid w:val="00680E1D"/>
    <w:rsid w:val="006813B6"/>
    <w:rsid w:val="00681475"/>
    <w:rsid w:val="00682217"/>
    <w:rsid w:val="00682345"/>
    <w:rsid w:val="006823B3"/>
    <w:rsid w:val="00682447"/>
    <w:rsid w:val="00682A48"/>
    <w:rsid w:val="00682B0F"/>
    <w:rsid w:val="00683023"/>
    <w:rsid w:val="006833AE"/>
    <w:rsid w:val="006836CC"/>
    <w:rsid w:val="0068377D"/>
    <w:rsid w:val="00683869"/>
    <w:rsid w:val="00683AC3"/>
    <w:rsid w:val="00683F7C"/>
    <w:rsid w:val="00683FEA"/>
    <w:rsid w:val="00684193"/>
    <w:rsid w:val="0068426B"/>
    <w:rsid w:val="00684291"/>
    <w:rsid w:val="00684574"/>
    <w:rsid w:val="00684641"/>
    <w:rsid w:val="00684642"/>
    <w:rsid w:val="00684653"/>
    <w:rsid w:val="00684837"/>
    <w:rsid w:val="00684E02"/>
    <w:rsid w:val="006851F6"/>
    <w:rsid w:val="0068534F"/>
    <w:rsid w:val="00685396"/>
    <w:rsid w:val="00685444"/>
    <w:rsid w:val="006859E7"/>
    <w:rsid w:val="00685BDF"/>
    <w:rsid w:val="00686204"/>
    <w:rsid w:val="0068629F"/>
    <w:rsid w:val="00686378"/>
    <w:rsid w:val="00686D95"/>
    <w:rsid w:val="00687435"/>
    <w:rsid w:val="006875B3"/>
    <w:rsid w:val="006878CB"/>
    <w:rsid w:val="00687A6C"/>
    <w:rsid w:val="00687BCB"/>
    <w:rsid w:val="00687E1C"/>
    <w:rsid w:val="006903CD"/>
    <w:rsid w:val="006905A4"/>
    <w:rsid w:val="00690AD1"/>
    <w:rsid w:val="00690BB0"/>
    <w:rsid w:val="00690BDF"/>
    <w:rsid w:val="00690E34"/>
    <w:rsid w:val="006910E0"/>
    <w:rsid w:val="0069117C"/>
    <w:rsid w:val="00691B57"/>
    <w:rsid w:val="00692069"/>
    <w:rsid w:val="006921D8"/>
    <w:rsid w:val="0069289D"/>
    <w:rsid w:val="00692BB7"/>
    <w:rsid w:val="00692BE8"/>
    <w:rsid w:val="00692C58"/>
    <w:rsid w:val="00692C8A"/>
    <w:rsid w:val="00692E20"/>
    <w:rsid w:val="006935AC"/>
    <w:rsid w:val="006938BD"/>
    <w:rsid w:val="0069391D"/>
    <w:rsid w:val="0069410C"/>
    <w:rsid w:val="006944B5"/>
    <w:rsid w:val="006944F5"/>
    <w:rsid w:val="00694C23"/>
    <w:rsid w:val="00694E2F"/>
    <w:rsid w:val="00694FC9"/>
    <w:rsid w:val="006950D7"/>
    <w:rsid w:val="006951C2"/>
    <w:rsid w:val="0069572E"/>
    <w:rsid w:val="006958CB"/>
    <w:rsid w:val="00695900"/>
    <w:rsid w:val="00695CAB"/>
    <w:rsid w:val="00695CAD"/>
    <w:rsid w:val="00696103"/>
    <w:rsid w:val="0069651B"/>
    <w:rsid w:val="00696A00"/>
    <w:rsid w:val="00696A61"/>
    <w:rsid w:val="00696F20"/>
    <w:rsid w:val="006970CF"/>
    <w:rsid w:val="00697502"/>
    <w:rsid w:val="00697F72"/>
    <w:rsid w:val="006A0094"/>
    <w:rsid w:val="006A0440"/>
    <w:rsid w:val="006A0540"/>
    <w:rsid w:val="006A14CC"/>
    <w:rsid w:val="006A17ED"/>
    <w:rsid w:val="006A1B0E"/>
    <w:rsid w:val="006A1B37"/>
    <w:rsid w:val="006A2145"/>
    <w:rsid w:val="006A2495"/>
    <w:rsid w:val="006A2695"/>
    <w:rsid w:val="006A2805"/>
    <w:rsid w:val="006A2A27"/>
    <w:rsid w:val="006A2C1C"/>
    <w:rsid w:val="006A2CE7"/>
    <w:rsid w:val="006A2F21"/>
    <w:rsid w:val="006A314E"/>
    <w:rsid w:val="006A327C"/>
    <w:rsid w:val="006A3427"/>
    <w:rsid w:val="006A381B"/>
    <w:rsid w:val="006A3ED8"/>
    <w:rsid w:val="006A3F19"/>
    <w:rsid w:val="006A4C6C"/>
    <w:rsid w:val="006A5775"/>
    <w:rsid w:val="006A5A21"/>
    <w:rsid w:val="006A6182"/>
    <w:rsid w:val="006A61C9"/>
    <w:rsid w:val="006A6535"/>
    <w:rsid w:val="006A708F"/>
    <w:rsid w:val="006A7216"/>
    <w:rsid w:val="006A738D"/>
    <w:rsid w:val="006A7AA6"/>
    <w:rsid w:val="006A7E97"/>
    <w:rsid w:val="006B0100"/>
    <w:rsid w:val="006B0D9B"/>
    <w:rsid w:val="006B10D9"/>
    <w:rsid w:val="006B123C"/>
    <w:rsid w:val="006B1281"/>
    <w:rsid w:val="006B1B40"/>
    <w:rsid w:val="006B1C27"/>
    <w:rsid w:val="006B1C94"/>
    <w:rsid w:val="006B1CEE"/>
    <w:rsid w:val="006B2356"/>
    <w:rsid w:val="006B2769"/>
    <w:rsid w:val="006B3010"/>
    <w:rsid w:val="006B3064"/>
    <w:rsid w:val="006B336D"/>
    <w:rsid w:val="006B362B"/>
    <w:rsid w:val="006B3754"/>
    <w:rsid w:val="006B376D"/>
    <w:rsid w:val="006B3848"/>
    <w:rsid w:val="006B3B4D"/>
    <w:rsid w:val="006B3DFD"/>
    <w:rsid w:val="006B4407"/>
    <w:rsid w:val="006B4698"/>
    <w:rsid w:val="006B46C0"/>
    <w:rsid w:val="006B47E8"/>
    <w:rsid w:val="006B4962"/>
    <w:rsid w:val="006B49E0"/>
    <w:rsid w:val="006B4CFD"/>
    <w:rsid w:val="006B51C2"/>
    <w:rsid w:val="006B58E4"/>
    <w:rsid w:val="006B59D3"/>
    <w:rsid w:val="006B5D39"/>
    <w:rsid w:val="006B5DEB"/>
    <w:rsid w:val="006B62E1"/>
    <w:rsid w:val="006B68D1"/>
    <w:rsid w:val="006B69AA"/>
    <w:rsid w:val="006B6ACF"/>
    <w:rsid w:val="006B6F0D"/>
    <w:rsid w:val="006B71B3"/>
    <w:rsid w:val="006B75CA"/>
    <w:rsid w:val="006B767C"/>
    <w:rsid w:val="006B785F"/>
    <w:rsid w:val="006C0092"/>
    <w:rsid w:val="006C00A9"/>
    <w:rsid w:val="006C01F9"/>
    <w:rsid w:val="006C0369"/>
    <w:rsid w:val="006C0B66"/>
    <w:rsid w:val="006C0BCB"/>
    <w:rsid w:val="006C0C64"/>
    <w:rsid w:val="006C0EDD"/>
    <w:rsid w:val="006C1385"/>
    <w:rsid w:val="006C16B2"/>
    <w:rsid w:val="006C1999"/>
    <w:rsid w:val="006C19BE"/>
    <w:rsid w:val="006C1C84"/>
    <w:rsid w:val="006C2077"/>
    <w:rsid w:val="006C231B"/>
    <w:rsid w:val="006C2465"/>
    <w:rsid w:val="006C25E7"/>
    <w:rsid w:val="006C26DB"/>
    <w:rsid w:val="006C2910"/>
    <w:rsid w:val="006C2A15"/>
    <w:rsid w:val="006C2B5E"/>
    <w:rsid w:val="006C3466"/>
    <w:rsid w:val="006C3546"/>
    <w:rsid w:val="006C38B7"/>
    <w:rsid w:val="006C3B3D"/>
    <w:rsid w:val="006C3C42"/>
    <w:rsid w:val="006C3DB1"/>
    <w:rsid w:val="006C3F08"/>
    <w:rsid w:val="006C3F9D"/>
    <w:rsid w:val="006C46A3"/>
    <w:rsid w:val="006C4A6A"/>
    <w:rsid w:val="006C4AF7"/>
    <w:rsid w:val="006C4F32"/>
    <w:rsid w:val="006C4F56"/>
    <w:rsid w:val="006C57ED"/>
    <w:rsid w:val="006C5AD9"/>
    <w:rsid w:val="006C5BA2"/>
    <w:rsid w:val="006C5C8E"/>
    <w:rsid w:val="006C671F"/>
    <w:rsid w:val="006C67E4"/>
    <w:rsid w:val="006C69B3"/>
    <w:rsid w:val="006C6AA6"/>
    <w:rsid w:val="006C7421"/>
    <w:rsid w:val="006C796A"/>
    <w:rsid w:val="006C7AC9"/>
    <w:rsid w:val="006C7EC4"/>
    <w:rsid w:val="006D008C"/>
    <w:rsid w:val="006D00BC"/>
    <w:rsid w:val="006D01BD"/>
    <w:rsid w:val="006D03D2"/>
    <w:rsid w:val="006D0510"/>
    <w:rsid w:val="006D0C1B"/>
    <w:rsid w:val="006D0C4B"/>
    <w:rsid w:val="006D1512"/>
    <w:rsid w:val="006D159B"/>
    <w:rsid w:val="006D17AE"/>
    <w:rsid w:val="006D1AEA"/>
    <w:rsid w:val="006D1B26"/>
    <w:rsid w:val="006D1C29"/>
    <w:rsid w:val="006D1C95"/>
    <w:rsid w:val="006D1EEC"/>
    <w:rsid w:val="006D26EA"/>
    <w:rsid w:val="006D2746"/>
    <w:rsid w:val="006D2AC3"/>
    <w:rsid w:val="006D2F23"/>
    <w:rsid w:val="006D32CA"/>
    <w:rsid w:val="006D37FC"/>
    <w:rsid w:val="006D3AA0"/>
    <w:rsid w:val="006D3CC6"/>
    <w:rsid w:val="006D3D33"/>
    <w:rsid w:val="006D4112"/>
    <w:rsid w:val="006D4151"/>
    <w:rsid w:val="006D4514"/>
    <w:rsid w:val="006D4582"/>
    <w:rsid w:val="006D4B0C"/>
    <w:rsid w:val="006D4BAD"/>
    <w:rsid w:val="006D4DA4"/>
    <w:rsid w:val="006D4F63"/>
    <w:rsid w:val="006D503E"/>
    <w:rsid w:val="006D5176"/>
    <w:rsid w:val="006D5691"/>
    <w:rsid w:val="006D5754"/>
    <w:rsid w:val="006D619F"/>
    <w:rsid w:val="006D629F"/>
    <w:rsid w:val="006D687C"/>
    <w:rsid w:val="006D6CB6"/>
    <w:rsid w:val="006D6F1A"/>
    <w:rsid w:val="006D7AEA"/>
    <w:rsid w:val="006D7DB0"/>
    <w:rsid w:val="006D7E58"/>
    <w:rsid w:val="006D7FF5"/>
    <w:rsid w:val="006E0002"/>
    <w:rsid w:val="006E0758"/>
    <w:rsid w:val="006E09B8"/>
    <w:rsid w:val="006E0B1B"/>
    <w:rsid w:val="006E10D6"/>
    <w:rsid w:val="006E1138"/>
    <w:rsid w:val="006E13D8"/>
    <w:rsid w:val="006E18E4"/>
    <w:rsid w:val="006E19F1"/>
    <w:rsid w:val="006E1AB3"/>
    <w:rsid w:val="006E1CD3"/>
    <w:rsid w:val="006E1E53"/>
    <w:rsid w:val="006E2405"/>
    <w:rsid w:val="006E26CB"/>
    <w:rsid w:val="006E2752"/>
    <w:rsid w:val="006E288C"/>
    <w:rsid w:val="006E29B4"/>
    <w:rsid w:val="006E2B74"/>
    <w:rsid w:val="006E37AA"/>
    <w:rsid w:val="006E38ED"/>
    <w:rsid w:val="006E393E"/>
    <w:rsid w:val="006E3A5E"/>
    <w:rsid w:val="006E3C77"/>
    <w:rsid w:val="006E3D28"/>
    <w:rsid w:val="006E407B"/>
    <w:rsid w:val="006E43FF"/>
    <w:rsid w:val="006E477B"/>
    <w:rsid w:val="006E4837"/>
    <w:rsid w:val="006E49F1"/>
    <w:rsid w:val="006E4BAD"/>
    <w:rsid w:val="006E4E4B"/>
    <w:rsid w:val="006E4F7A"/>
    <w:rsid w:val="006E4FF1"/>
    <w:rsid w:val="006E5063"/>
    <w:rsid w:val="006E50EF"/>
    <w:rsid w:val="006E5454"/>
    <w:rsid w:val="006E565C"/>
    <w:rsid w:val="006E569D"/>
    <w:rsid w:val="006E592A"/>
    <w:rsid w:val="006E5B81"/>
    <w:rsid w:val="006E5C1C"/>
    <w:rsid w:val="006E6103"/>
    <w:rsid w:val="006E66A2"/>
    <w:rsid w:val="006E66A5"/>
    <w:rsid w:val="006E6847"/>
    <w:rsid w:val="006E75AE"/>
    <w:rsid w:val="006E762B"/>
    <w:rsid w:val="006E769E"/>
    <w:rsid w:val="006E78F1"/>
    <w:rsid w:val="006E7916"/>
    <w:rsid w:val="006E7928"/>
    <w:rsid w:val="006E7D7B"/>
    <w:rsid w:val="006F03F0"/>
    <w:rsid w:val="006F0416"/>
    <w:rsid w:val="006F0ED0"/>
    <w:rsid w:val="006F11B6"/>
    <w:rsid w:val="006F13A6"/>
    <w:rsid w:val="006F1445"/>
    <w:rsid w:val="006F177A"/>
    <w:rsid w:val="006F1B26"/>
    <w:rsid w:val="006F1C0B"/>
    <w:rsid w:val="006F221B"/>
    <w:rsid w:val="006F2DAC"/>
    <w:rsid w:val="006F2DE3"/>
    <w:rsid w:val="006F2E76"/>
    <w:rsid w:val="006F30BF"/>
    <w:rsid w:val="006F326E"/>
    <w:rsid w:val="006F347C"/>
    <w:rsid w:val="006F353B"/>
    <w:rsid w:val="006F35FD"/>
    <w:rsid w:val="006F39D1"/>
    <w:rsid w:val="006F3B28"/>
    <w:rsid w:val="006F3E24"/>
    <w:rsid w:val="006F451D"/>
    <w:rsid w:val="006F478E"/>
    <w:rsid w:val="006F4F71"/>
    <w:rsid w:val="006F5506"/>
    <w:rsid w:val="006F5571"/>
    <w:rsid w:val="006F5647"/>
    <w:rsid w:val="006F5671"/>
    <w:rsid w:val="006F578E"/>
    <w:rsid w:val="006F5BED"/>
    <w:rsid w:val="006F5E36"/>
    <w:rsid w:val="006F5FBE"/>
    <w:rsid w:val="006F636D"/>
    <w:rsid w:val="006F63C1"/>
    <w:rsid w:val="006F66B2"/>
    <w:rsid w:val="006F6821"/>
    <w:rsid w:val="006F6850"/>
    <w:rsid w:val="006F6853"/>
    <w:rsid w:val="006F68D8"/>
    <w:rsid w:val="006F6C43"/>
    <w:rsid w:val="006F6EEE"/>
    <w:rsid w:val="006F707F"/>
    <w:rsid w:val="006F7851"/>
    <w:rsid w:val="006F7885"/>
    <w:rsid w:val="006F79B5"/>
    <w:rsid w:val="006F7DBB"/>
    <w:rsid w:val="00700013"/>
    <w:rsid w:val="007001A8"/>
    <w:rsid w:val="007002D4"/>
    <w:rsid w:val="00700991"/>
    <w:rsid w:val="00700C5B"/>
    <w:rsid w:val="00701006"/>
    <w:rsid w:val="0070156A"/>
    <w:rsid w:val="00701A46"/>
    <w:rsid w:val="00701CA8"/>
    <w:rsid w:val="007021C4"/>
    <w:rsid w:val="007023C3"/>
    <w:rsid w:val="00702947"/>
    <w:rsid w:val="00702A9F"/>
    <w:rsid w:val="007030B8"/>
    <w:rsid w:val="007032E9"/>
    <w:rsid w:val="0070380A"/>
    <w:rsid w:val="00703976"/>
    <w:rsid w:val="00703B65"/>
    <w:rsid w:val="00703BBB"/>
    <w:rsid w:val="00703D32"/>
    <w:rsid w:val="00703E74"/>
    <w:rsid w:val="00704073"/>
    <w:rsid w:val="007047A5"/>
    <w:rsid w:val="00704970"/>
    <w:rsid w:val="00704C79"/>
    <w:rsid w:val="0070527A"/>
    <w:rsid w:val="0070542C"/>
    <w:rsid w:val="007059BD"/>
    <w:rsid w:val="00705AE1"/>
    <w:rsid w:val="00705BD2"/>
    <w:rsid w:val="00705CA5"/>
    <w:rsid w:val="00705CF9"/>
    <w:rsid w:val="00705FBF"/>
    <w:rsid w:val="0070610F"/>
    <w:rsid w:val="0070625A"/>
    <w:rsid w:val="00706560"/>
    <w:rsid w:val="007065FA"/>
    <w:rsid w:val="00706D11"/>
    <w:rsid w:val="00706FAA"/>
    <w:rsid w:val="00707021"/>
    <w:rsid w:val="007071A6"/>
    <w:rsid w:val="00707617"/>
    <w:rsid w:val="007076E9"/>
    <w:rsid w:val="007077B5"/>
    <w:rsid w:val="00707F69"/>
    <w:rsid w:val="00710032"/>
    <w:rsid w:val="007102B8"/>
    <w:rsid w:val="007103B1"/>
    <w:rsid w:val="0071056F"/>
    <w:rsid w:val="00710593"/>
    <w:rsid w:val="0071085F"/>
    <w:rsid w:val="007108B1"/>
    <w:rsid w:val="00710AA6"/>
    <w:rsid w:val="00710DEE"/>
    <w:rsid w:val="00710F24"/>
    <w:rsid w:val="0071119A"/>
    <w:rsid w:val="00711215"/>
    <w:rsid w:val="007112BB"/>
    <w:rsid w:val="007112CE"/>
    <w:rsid w:val="007114C7"/>
    <w:rsid w:val="007118CC"/>
    <w:rsid w:val="00711B5F"/>
    <w:rsid w:val="00711B9D"/>
    <w:rsid w:val="00711CDC"/>
    <w:rsid w:val="00711E7F"/>
    <w:rsid w:val="00712265"/>
    <w:rsid w:val="007122DF"/>
    <w:rsid w:val="007128D4"/>
    <w:rsid w:val="007129EC"/>
    <w:rsid w:val="00712F07"/>
    <w:rsid w:val="00713222"/>
    <w:rsid w:val="007132DF"/>
    <w:rsid w:val="00713872"/>
    <w:rsid w:val="007139BC"/>
    <w:rsid w:val="00713BBF"/>
    <w:rsid w:val="00713D63"/>
    <w:rsid w:val="007142A7"/>
    <w:rsid w:val="00714304"/>
    <w:rsid w:val="00714542"/>
    <w:rsid w:val="007149EF"/>
    <w:rsid w:val="00714B19"/>
    <w:rsid w:val="00714CB7"/>
    <w:rsid w:val="0071520C"/>
    <w:rsid w:val="00715475"/>
    <w:rsid w:val="00715B34"/>
    <w:rsid w:val="00715D75"/>
    <w:rsid w:val="007160F2"/>
    <w:rsid w:val="00716398"/>
    <w:rsid w:val="007163D5"/>
    <w:rsid w:val="00716A80"/>
    <w:rsid w:val="00716C03"/>
    <w:rsid w:val="00716C88"/>
    <w:rsid w:val="00716F81"/>
    <w:rsid w:val="007175BA"/>
    <w:rsid w:val="0071765E"/>
    <w:rsid w:val="00717E4A"/>
    <w:rsid w:val="00717E8E"/>
    <w:rsid w:val="007200B6"/>
    <w:rsid w:val="0072010E"/>
    <w:rsid w:val="00720458"/>
    <w:rsid w:val="007206F0"/>
    <w:rsid w:val="007209AD"/>
    <w:rsid w:val="007209C6"/>
    <w:rsid w:val="00720E42"/>
    <w:rsid w:val="00721152"/>
    <w:rsid w:val="00721A82"/>
    <w:rsid w:val="00721C55"/>
    <w:rsid w:val="00721D25"/>
    <w:rsid w:val="00721E6C"/>
    <w:rsid w:val="007225B4"/>
    <w:rsid w:val="0072260F"/>
    <w:rsid w:val="00722B00"/>
    <w:rsid w:val="00722B8B"/>
    <w:rsid w:val="00722D97"/>
    <w:rsid w:val="0072334E"/>
    <w:rsid w:val="007234BF"/>
    <w:rsid w:val="00723B5C"/>
    <w:rsid w:val="00724076"/>
    <w:rsid w:val="00724083"/>
    <w:rsid w:val="00724ABE"/>
    <w:rsid w:val="00725188"/>
    <w:rsid w:val="00725498"/>
    <w:rsid w:val="00725601"/>
    <w:rsid w:val="0072560E"/>
    <w:rsid w:val="00725720"/>
    <w:rsid w:val="00726220"/>
    <w:rsid w:val="00726D4F"/>
    <w:rsid w:val="00726DA1"/>
    <w:rsid w:val="00726E20"/>
    <w:rsid w:val="0072709E"/>
    <w:rsid w:val="007270CC"/>
    <w:rsid w:val="007272E8"/>
    <w:rsid w:val="00727380"/>
    <w:rsid w:val="007273C4"/>
    <w:rsid w:val="00727A02"/>
    <w:rsid w:val="00727A20"/>
    <w:rsid w:val="00727C3E"/>
    <w:rsid w:val="00727FC5"/>
    <w:rsid w:val="00730203"/>
    <w:rsid w:val="007306B4"/>
    <w:rsid w:val="00730832"/>
    <w:rsid w:val="00730AC9"/>
    <w:rsid w:val="00730B4D"/>
    <w:rsid w:val="00730C99"/>
    <w:rsid w:val="00730EAB"/>
    <w:rsid w:val="00731227"/>
    <w:rsid w:val="007312CE"/>
    <w:rsid w:val="007318D2"/>
    <w:rsid w:val="00731902"/>
    <w:rsid w:val="00731DBF"/>
    <w:rsid w:val="00731EC6"/>
    <w:rsid w:val="00732268"/>
    <w:rsid w:val="00732449"/>
    <w:rsid w:val="00732807"/>
    <w:rsid w:val="007330DF"/>
    <w:rsid w:val="0073311B"/>
    <w:rsid w:val="0073350B"/>
    <w:rsid w:val="007335B6"/>
    <w:rsid w:val="007337AD"/>
    <w:rsid w:val="007337B0"/>
    <w:rsid w:val="00733C2E"/>
    <w:rsid w:val="0073453D"/>
    <w:rsid w:val="0073460C"/>
    <w:rsid w:val="007347CA"/>
    <w:rsid w:val="007349C7"/>
    <w:rsid w:val="007351EC"/>
    <w:rsid w:val="007354BD"/>
    <w:rsid w:val="00735559"/>
    <w:rsid w:val="00735861"/>
    <w:rsid w:val="007359F1"/>
    <w:rsid w:val="00735FA2"/>
    <w:rsid w:val="00736188"/>
    <w:rsid w:val="007362B4"/>
    <w:rsid w:val="00736F65"/>
    <w:rsid w:val="007372D0"/>
    <w:rsid w:val="00737501"/>
    <w:rsid w:val="0073766B"/>
    <w:rsid w:val="007401B8"/>
    <w:rsid w:val="007404D0"/>
    <w:rsid w:val="00740AA1"/>
    <w:rsid w:val="00741057"/>
    <w:rsid w:val="0074136C"/>
    <w:rsid w:val="00741486"/>
    <w:rsid w:val="00741EA1"/>
    <w:rsid w:val="0074205E"/>
    <w:rsid w:val="00742C55"/>
    <w:rsid w:val="00742C89"/>
    <w:rsid w:val="0074319D"/>
    <w:rsid w:val="00743321"/>
    <w:rsid w:val="007435BB"/>
    <w:rsid w:val="007436D5"/>
    <w:rsid w:val="007438CE"/>
    <w:rsid w:val="00743A1E"/>
    <w:rsid w:val="00743C5B"/>
    <w:rsid w:val="0074414F"/>
    <w:rsid w:val="0074445B"/>
    <w:rsid w:val="0074460B"/>
    <w:rsid w:val="0074475C"/>
    <w:rsid w:val="00744A17"/>
    <w:rsid w:val="00744D9E"/>
    <w:rsid w:val="00744F2E"/>
    <w:rsid w:val="00745612"/>
    <w:rsid w:val="00745EAC"/>
    <w:rsid w:val="007460F0"/>
    <w:rsid w:val="00746492"/>
    <w:rsid w:val="007464D0"/>
    <w:rsid w:val="00746706"/>
    <w:rsid w:val="00746735"/>
    <w:rsid w:val="0074732F"/>
    <w:rsid w:val="00747354"/>
    <w:rsid w:val="00747794"/>
    <w:rsid w:val="0074786B"/>
    <w:rsid w:val="00747C67"/>
    <w:rsid w:val="00747CB8"/>
    <w:rsid w:val="00747E96"/>
    <w:rsid w:val="00750190"/>
    <w:rsid w:val="007501BE"/>
    <w:rsid w:val="007505DA"/>
    <w:rsid w:val="007508BE"/>
    <w:rsid w:val="00750971"/>
    <w:rsid w:val="00750EC8"/>
    <w:rsid w:val="00750F53"/>
    <w:rsid w:val="00751135"/>
    <w:rsid w:val="007511B6"/>
    <w:rsid w:val="007516C8"/>
    <w:rsid w:val="00751798"/>
    <w:rsid w:val="00751B1D"/>
    <w:rsid w:val="00751C98"/>
    <w:rsid w:val="00751FE7"/>
    <w:rsid w:val="00752009"/>
    <w:rsid w:val="00752058"/>
    <w:rsid w:val="00752599"/>
    <w:rsid w:val="007525BD"/>
    <w:rsid w:val="007525E6"/>
    <w:rsid w:val="00752892"/>
    <w:rsid w:val="007530A7"/>
    <w:rsid w:val="00753225"/>
    <w:rsid w:val="00753237"/>
    <w:rsid w:val="00753426"/>
    <w:rsid w:val="007535DF"/>
    <w:rsid w:val="00753871"/>
    <w:rsid w:val="00753C85"/>
    <w:rsid w:val="00753E19"/>
    <w:rsid w:val="007541BD"/>
    <w:rsid w:val="00754709"/>
    <w:rsid w:val="00755579"/>
    <w:rsid w:val="0075561D"/>
    <w:rsid w:val="00755911"/>
    <w:rsid w:val="00755B4F"/>
    <w:rsid w:val="00755C26"/>
    <w:rsid w:val="00756434"/>
    <w:rsid w:val="007564C2"/>
    <w:rsid w:val="00756902"/>
    <w:rsid w:val="00756F13"/>
    <w:rsid w:val="00756FCA"/>
    <w:rsid w:val="00757032"/>
    <w:rsid w:val="00757355"/>
    <w:rsid w:val="00757A18"/>
    <w:rsid w:val="007601A2"/>
    <w:rsid w:val="007608A9"/>
    <w:rsid w:val="00760CEF"/>
    <w:rsid w:val="00760EAE"/>
    <w:rsid w:val="00762B24"/>
    <w:rsid w:val="00762D0F"/>
    <w:rsid w:val="00763441"/>
    <w:rsid w:val="00763477"/>
    <w:rsid w:val="00763C5A"/>
    <w:rsid w:val="00763FEE"/>
    <w:rsid w:val="007640E6"/>
    <w:rsid w:val="00764189"/>
    <w:rsid w:val="007644AF"/>
    <w:rsid w:val="00764570"/>
    <w:rsid w:val="007649C0"/>
    <w:rsid w:val="00764B64"/>
    <w:rsid w:val="00765145"/>
    <w:rsid w:val="007654CC"/>
    <w:rsid w:val="0076567D"/>
    <w:rsid w:val="00765EA9"/>
    <w:rsid w:val="007661C9"/>
    <w:rsid w:val="00766242"/>
    <w:rsid w:val="00766DBC"/>
    <w:rsid w:val="007670B8"/>
    <w:rsid w:val="007670BB"/>
    <w:rsid w:val="00767373"/>
    <w:rsid w:val="007674A1"/>
    <w:rsid w:val="00767AED"/>
    <w:rsid w:val="0077017B"/>
    <w:rsid w:val="00770263"/>
    <w:rsid w:val="007704E8"/>
    <w:rsid w:val="0077074B"/>
    <w:rsid w:val="00770D81"/>
    <w:rsid w:val="00770E7F"/>
    <w:rsid w:val="00770FBB"/>
    <w:rsid w:val="00770FC4"/>
    <w:rsid w:val="007710B8"/>
    <w:rsid w:val="00771198"/>
    <w:rsid w:val="007711FC"/>
    <w:rsid w:val="00771577"/>
    <w:rsid w:val="00771781"/>
    <w:rsid w:val="0077184B"/>
    <w:rsid w:val="007719AB"/>
    <w:rsid w:val="00771ADE"/>
    <w:rsid w:val="00771EE8"/>
    <w:rsid w:val="00772273"/>
    <w:rsid w:val="00772557"/>
    <w:rsid w:val="007729EF"/>
    <w:rsid w:val="00772F4F"/>
    <w:rsid w:val="00773241"/>
    <w:rsid w:val="0077381E"/>
    <w:rsid w:val="00774180"/>
    <w:rsid w:val="00774273"/>
    <w:rsid w:val="00774356"/>
    <w:rsid w:val="0077436D"/>
    <w:rsid w:val="00774752"/>
    <w:rsid w:val="007751A1"/>
    <w:rsid w:val="00775487"/>
    <w:rsid w:val="00775771"/>
    <w:rsid w:val="007759EC"/>
    <w:rsid w:val="00775ADC"/>
    <w:rsid w:val="00775B55"/>
    <w:rsid w:val="00775D0C"/>
    <w:rsid w:val="0077633A"/>
    <w:rsid w:val="0077647D"/>
    <w:rsid w:val="007765F7"/>
    <w:rsid w:val="00776654"/>
    <w:rsid w:val="007767F7"/>
    <w:rsid w:val="00776BEF"/>
    <w:rsid w:val="00776E70"/>
    <w:rsid w:val="007771C3"/>
    <w:rsid w:val="007773CD"/>
    <w:rsid w:val="0077791B"/>
    <w:rsid w:val="00777AC3"/>
    <w:rsid w:val="00777B02"/>
    <w:rsid w:val="00777B4A"/>
    <w:rsid w:val="00777BE9"/>
    <w:rsid w:val="00777E8F"/>
    <w:rsid w:val="00777EA8"/>
    <w:rsid w:val="00780304"/>
    <w:rsid w:val="007814B0"/>
    <w:rsid w:val="0078164B"/>
    <w:rsid w:val="0078193C"/>
    <w:rsid w:val="007819DF"/>
    <w:rsid w:val="00781E6D"/>
    <w:rsid w:val="00781FB8"/>
    <w:rsid w:val="007821DF"/>
    <w:rsid w:val="007822FF"/>
    <w:rsid w:val="00782609"/>
    <w:rsid w:val="0078268F"/>
    <w:rsid w:val="00782B30"/>
    <w:rsid w:val="00782F39"/>
    <w:rsid w:val="00782F76"/>
    <w:rsid w:val="00783134"/>
    <w:rsid w:val="0078343C"/>
    <w:rsid w:val="00783440"/>
    <w:rsid w:val="00783487"/>
    <w:rsid w:val="0078358A"/>
    <w:rsid w:val="00783615"/>
    <w:rsid w:val="007838CB"/>
    <w:rsid w:val="0078396E"/>
    <w:rsid w:val="0078411E"/>
    <w:rsid w:val="00784535"/>
    <w:rsid w:val="00784705"/>
    <w:rsid w:val="007859E8"/>
    <w:rsid w:val="00785D83"/>
    <w:rsid w:val="00785E71"/>
    <w:rsid w:val="00786032"/>
    <w:rsid w:val="00786075"/>
    <w:rsid w:val="00786134"/>
    <w:rsid w:val="0078614E"/>
    <w:rsid w:val="007863D2"/>
    <w:rsid w:val="00786729"/>
    <w:rsid w:val="007867BB"/>
    <w:rsid w:val="00786906"/>
    <w:rsid w:val="00786B04"/>
    <w:rsid w:val="007870C9"/>
    <w:rsid w:val="0078740B"/>
    <w:rsid w:val="00787819"/>
    <w:rsid w:val="007879E4"/>
    <w:rsid w:val="00787B0F"/>
    <w:rsid w:val="00787C6A"/>
    <w:rsid w:val="00787CA7"/>
    <w:rsid w:val="00787D55"/>
    <w:rsid w:val="00787DEA"/>
    <w:rsid w:val="00787EBF"/>
    <w:rsid w:val="00790246"/>
    <w:rsid w:val="0079046F"/>
    <w:rsid w:val="0079071D"/>
    <w:rsid w:val="00790D7A"/>
    <w:rsid w:val="007911D4"/>
    <w:rsid w:val="0079145B"/>
    <w:rsid w:val="007916B1"/>
    <w:rsid w:val="00791740"/>
    <w:rsid w:val="00791BA3"/>
    <w:rsid w:val="00792007"/>
    <w:rsid w:val="007922DD"/>
    <w:rsid w:val="00792395"/>
    <w:rsid w:val="007929F4"/>
    <w:rsid w:val="00792A35"/>
    <w:rsid w:val="00792BAB"/>
    <w:rsid w:val="00793259"/>
    <w:rsid w:val="00793293"/>
    <w:rsid w:val="0079356D"/>
    <w:rsid w:val="00793E5B"/>
    <w:rsid w:val="00793F68"/>
    <w:rsid w:val="007943BE"/>
    <w:rsid w:val="0079468A"/>
    <w:rsid w:val="00794E26"/>
    <w:rsid w:val="00794F93"/>
    <w:rsid w:val="0079535A"/>
    <w:rsid w:val="00795A0E"/>
    <w:rsid w:val="00795EE2"/>
    <w:rsid w:val="00796CE6"/>
    <w:rsid w:val="00796D03"/>
    <w:rsid w:val="00796F3C"/>
    <w:rsid w:val="00796FA2"/>
    <w:rsid w:val="00797319"/>
    <w:rsid w:val="00797D82"/>
    <w:rsid w:val="007A03BA"/>
    <w:rsid w:val="007A03FF"/>
    <w:rsid w:val="007A046F"/>
    <w:rsid w:val="007A093A"/>
    <w:rsid w:val="007A0B80"/>
    <w:rsid w:val="007A0BD3"/>
    <w:rsid w:val="007A0BF0"/>
    <w:rsid w:val="007A0CFF"/>
    <w:rsid w:val="007A0D20"/>
    <w:rsid w:val="007A12B4"/>
    <w:rsid w:val="007A1718"/>
    <w:rsid w:val="007A1D6D"/>
    <w:rsid w:val="007A1DA3"/>
    <w:rsid w:val="007A1DDE"/>
    <w:rsid w:val="007A2101"/>
    <w:rsid w:val="007A255D"/>
    <w:rsid w:val="007A2B6B"/>
    <w:rsid w:val="007A2B9E"/>
    <w:rsid w:val="007A2BED"/>
    <w:rsid w:val="007A3442"/>
    <w:rsid w:val="007A3BA2"/>
    <w:rsid w:val="007A3CD6"/>
    <w:rsid w:val="007A3DD1"/>
    <w:rsid w:val="007A4284"/>
    <w:rsid w:val="007A46F8"/>
    <w:rsid w:val="007A476F"/>
    <w:rsid w:val="007A4883"/>
    <w:rsid w:val="007A4C22"/>
    <w:rsid w:val="007A5218"/>
    <w:rsid w:val="007A5579"/>
    <w:rsid w:val="007A55C2"/>
    <w:rsid w:val="007A55F9"/>
    <w:rsid w:val="007A5636"/>
    <w:rsid w:val="007A5976"/>
    <w:rsid w:val="007A5A8D"/>
    <w:rsid w:val="007A5AEC"/>
    <w:rsid w:val="007A5DF2"/>
    <w:rsid w:val="007A5E60"/>
    <w:rsid w:val="007A5E91"/>
    <w:rsid w:val="007A66E2"/>
    <w:rsid w:val="007A6CF5"/>
    <w:rsid w:val="007A6D58"/>
    <w:rsid w:val="007A772B"/>
    <w:rsid w:val="007A7879"/>
    <w:rsid w:val="007A78C7"/>
    <w:rsid w:val="007A7BF4"/>
    <w:rsid w:val="007A7F04"/>
    <w:rsid w:val="007B0028"/>
    <w:rsid w:val="007B032D"/>
    <w:rsid w:val="007B04A2"/>
    <w:rsid w:val="007B0886"/>
    <w:rsid w:val="007B09B8"/>
    <w:rsid w:val="007B0A12"/>
    <w:rsid w:val="007B0C19"/>
    <w:rsid w:val="007B0EC3"/>
    <w:rsid w:val="007B1293"/>
    <w:rsid w:val="007B16D2"/>
    <w:rsid w:val="007B1A06"/>
    <w:rsid w:val="007B1C2F"/>
    <w:rsid w:val="007B2535"/>
    <w:rsid w:val="007B280A"/>
    <w:rsid w:val="007B2BF0"/>
    <w:rsid w:val="007B3452"/>
    <w:rsid w:val="007B35BF"/>
    <w:rsid w:val="007B3AAA"/>
    <w:rsid w:val="007B3C8D"/>
    <w:rsid w:val="007B3F96"/>
    <w:rsid w:val="007B409E"/>
    <w:rsid w:val="007B48A0"/>
    <w:rsid w:val="007B5225"/>
    <w:rsid w:val="007B56E9"/>
    <w:rsid w:val="007B6343"/>
    <w:rsid w:val="007B6870"/>
    <w:rsid w:val="007B690C"/>
    <w:rsid w:val="007B6B3C"/>
    <w:rsid w:val="007B6BD3"/>
    <w:rsid w:val="007B6DD0"/>
    <w:rsid w:val="007B6DDF"/>
    <w:rsid w:val="007B6FFE"/>
    <w:rsid w:val="007B7527"/>
    <w:rsid w:val="007B7BA7"/>
    <w:rsid w:val="007B7E24"/>
    <w:rsid w:val="007B7EC5"/>
    <w:rsid w:val="007C031C"/>
    <w:rsid w:val="007C11C4"/>
    <w:rsid w:val="007C15B5"/>
    <w:rsid w:val="007C1712"/>
    <w:rsid w:val="007C18AC"/>
    <w:rsid w:val="007C2014"/>
    <w:rsid w:val="007C26DF"/>
    <w:rsid w:val="007C26FA"/>
    <w:rsid w:val="007C27AC"/>
    <w:rsid w:val="007C28D3"/>
    <w:rsid w:val="007C315D"/>
    <w:rsid w:val="007C34D0"/>
    <w:rsid w:val="007C404B"/>
    <w:rsid w:val="007C41D1"/>
    <w:rsid w:val="007C42C9"/>
    <w:rsid w:val="007C44A8"/>
    <w:rsid w:val="007C461E"/>
    <w:rsid w:val="007C4830"/>
    <w:rsid w:val="007C4856"/>
    <w:rsid w:val="007C48AA"/>
    <w:rsid w:val="007C492E"/>
    <w:rsid w:val="007C56FF"/>
    <w:rsid w:val="007C5A01"/>
    <w:rsid w:val="007C6837"/>
    <w:rsid w:val="007C6C0B"/>
    <w:rsid w:val="007C6E25"/>
    <w:rsid w:val="007D01AE"/>
    <w:rsid w:val="007D0479"/>
    <w:rsid w:val="007D05BC"/>
    <w:rsid w:val="007D07D5"/>
    <w:rsid w:val="007D07F0"/>
    <w:rsid w:val="007D0B67"/>
    <w:rsid w:val="007D1331"/>
    <w:rsid w:val="007D13C5"/>
    <w:rsid w:val="007D1509"/>
    <w:rsid w:val="007D1616"/>
    <w:rsid w:val="007D161E"/>
    <w:rsid w:val="007D169D"/>
    <w:rsid w:val="007D1A2D"/>
    <w:rsid w:val="007D1C09"/>
    <w:rsid w:val="007D1E5E"/>
    <w:rsid w:val="007D1F96"/>
    <w:rsid w:val="007D21AF"/>
    <w:rsid w:val="007D2284"/>
    <w:rsid w:val="007D2402"/>
    <w:rsid w:val="007D2684"/>
    <w:rsid w:val="007D26D4"/>
    <w:rsid w:val="007D2706"/>
    <w:rsid w:val="007D28AF"/>
    <w:rsid w:val="007D28D5"/>
    <w:rsid w:val="007D28F6"/>
    <w:rsid w:val="007D2B54"/>
    <w:rsid w:val="007D2D11"/>
    <w:rsid w:val="007D2F27"/>
    <w:rsid w:val="007D301E"/>
    <w:rsid w:val="007D306D"/>
    <w:rsid w:val="007D3262"/>
    <w:rsid w:val="007D347D"/>
    <w:rsid w:val="007D3823"/>
    <w:rsid w:val="007D396E"/>
    <w:rsid w:val="007D3B56"/>
    <w:rsid w:val="007D3B83"/>
    <w:rsid w:val="007D3C2B"/>
    <w:rsid w:val="007D3D1F"/>
    <w:rsid w:val="007D4077"/>
    <w:rsid w:val="007D40B6"/>
    <w:rsid w:val="007D4155"/>
    <w:rsid w:val="007D4193"/>
    <w:rsid w:val="007D42EA"/>
    <w:rsid w:val="007D44C3"/>
    <w:rsid w:val="007D469B"/>
    <w:rsid w:val="007D4895"/>
    <w:rsid w:val="007D4D1A"/>
    <w:rsid w:val="007D4D4C"/>
    <w:rsid w:val="007D560E"/>
    <w:rsid w:val="007D56F5"/>
    <w:rsid w:val="007D574B"/>
    <w:rsid w:val="007D57DC"/>
    <w:rsid w:val="007D6031"/>
    <w:rsid w:val="007D67E5"/>
    <w:rsid w:val="007D695D"/>
    <w:rsid w:val="007D6B05"/>
    <w:rsid w:val="007D6BA7"/>
    <w:rsid w:val="007D6BCA"/>
    <w:rsid w:val="007D6C20"/>
    <w:rsid w:val="007D6D01"/>
    <w:rsid w:val="007D6FE3"/>
    <w:rsid w:val="007D724D"/>
    <w:rsid w:val="007D781E"/>
    <w:rsid w:val="007E0798"/>
    <w:rsid w:val="007E0892"/>
    <w:rsid w:val="007E10FE"/>
    <w:rsid w:val="007E1331"/>
    <w:rsid w:val="007E140B"/>
    <w:rsid w:val="007E1B50"/>
    <w:rsid w:val="007E1C53"/>
    <w:rsid w:val="007E1C5C"/>
    <w:rsid w:val="007E1DDF"/>
    <w:rsid w:val="007E1E15"/>
    <w:rsid w:val="007E1EDB"/>
    <w:rsid w:val="007E1F44"/>
    <w:rsid w:val="007E1FE9"/>
    <w:rsid w:val="007E2C6D"/>
    <w:rsid w:val="007E32E8"/>
    <w:rsid w:val="007E34A4"/>
    <w:rsid w:val="007E3D4A"/>
    <w:rsid w:val="007E3D54"/>
    <w:rsid w:val="007E3E31"/>
    <w:rsid w:val="007E3FE1"/>
    <w:rsid w:val="007E411D"/>
    <w:rsid w:val="007E4156"/>
    <w:rsid w:val="007E4407"/>
    <w:rsid w:val="007E45F8"/>
    <w:rsid w:val="007E4C1E"/>
    <w:rsid w:val="007E4EA4"/>
    <w:rsid w:val="007E51BA"/>
    <w:rsid w:val="007E56A9"/>
    <w:rsid w:val="007E5BBC"/>
    <w:rsid w:val="007E5D4E"/>
    <w:rsid w:val="007E63AC"/>
    <w:rsid w:val="007E63AD"/>
    <w:rsid w:val="007E690F"/>
    <w:rsid w:val="007E6F26"/>
    <w:rsid w:val="007E7559"/>
    <w:rsid w:val="007E7907"/>
    <w:rsid w:val="007E7DFC"/>
    <w:rsid w:val="007E7E60"/>
    <w:rsid w:val="007E7F7D"/>
    <w:rsid w:val="007E7F9E"/>
    <w:rsid w:val="007F0006"/>
    <w:rsid w:val="007F0D1C"/>
    <w:rsid w:val="007F1043"/>
    <w:rsid w:val="007F1DCE"/>
    <w:rsid w:val="007F1F87"/>
    <w:rsid w:val="007F225C"/>
    <w:rsid w:val="007F2426"/>
    <w:rsid w:val="007F29F4"/>
    <w:rsid w:val="007F2A0D"/>
    <w:rsid w:val="007F2F7C"/>
    <w:rsid w:val="007F36F1"/>
    <w:rsid w:val="007F3F23"/>
    <w:rsid w:val="007F467E"/>
    <w:rsid w:val="007F4ACF"/>
    <w:rsid w:val="007F4C8C"/>
    <w:rsid w:val="007F4D19"/>
    <w:rsid w:val="007F50A3"/>
    <w:rsid w:val="007F53D8"/>
    <w:rsid w:val="007F584B"/>
    <w:rsid w:val="007F59FE"/>
    <w:rsid w:val="007F5AA1"/>
    <w:rsid w:val="007F5AB8"/>
    <w:rsid w:val="007F5B51"/>
    <w:rsid w:val="007F617B"/>
    <w:rsid w:val="007F681A"/>
    <w:rsid w:val="007F6A1D"/>
    <w:rsid w:val="007F6CAF"/>
    <w:rsid w:val="007F7059"/>
    <w:rsid w:val="007F70C5"/>
    <w:rsid w:val="007F71DC"/>
    <w:rsid w:val="007F741B"/>
    <w:rsid w:val="007F786D"/>
    <w:rsid w:val="007F78D1"/>
    <w:rsid w:val="007F7AAC"/>
    <w:rsid w:val="008003CE"/>
    <w:rsid w:val="00800F99"/>
    <w:rsid w:val="0080175F"/>
    <w:rsid w:val="0080231E"/>
    <w:rsid w:val="00802351"/>
    <w:rsid w:val="0080251E"/>
    <w:rsid w:val="00803319"/>
    <w:rsid w:val="00803538"/>
    <w:rsid w:val="00803887"/>
    <w:rsid w:val="008038A7"/>
    <w:rsid w:val="008038E4"/>
    <w:rsid w:val="00803A47"/>
    <w:rsid w:val="00804468"/>
    <w:rsid w:val="008048D9"/>
    <w:rsid w:val="00804B55"/>
    <w:rsid w:val="00805169"/>
    <w:rsid w:val="008051E7"/>
    <w:rsid w:val="00805351"/>
    <w:rsid w:val="008054AF"/>
    <w:rsid w:val="0080561D"/>
    <w:rsid w:val="00805673"/>
    <w:rsid w:val="008057AD"/>
    <w:rsid w:val="008058DB"/>
    <w:rsid w:val="008058DC"/>
    <w:rsid w:val="00806129"/>
    <w:rsid w:val="00806248"/>
    <w:rsid w:val="0080647B"/>
    <w:rsid w:val="00806600"/>
    <w:rsid w:val="00806A34"/>
    <w:rsid w:val="00806CC3"/>
    <w:rsid w:val="008070C5"/>
    <w:rsid w:val="008072F6"/>
    <w:rsid w:val="008073C2"/>
    <w:rsid w:val="00807435"/>
    <w:rsid w:val="00807B5A"/>
    <w:rsid w:val="00810199"/>
    <w:rsid w:val="008103F6"/>
    <w:rsid w:val="008107B2"/>
    <w:rsid w:val="00810D04"/>
    <w:rsid w:val="00810F7C"/>
    <w:rsid w:val="008121E7"/>
    <w:rsid w:val="008122DD"/>
    <w:rsid w:val="00812559"/>
    <w:rsid w:val="0081263D"/>
    <w:rsid w:val="008127F3"/>
    <w:rsid w:val="00812842"/>
    <w:rsid w:val="00812BE5"/>
    <w:rsid w:val="008131D6"/>
    <w:rsid w:val="00813248"/>
    <w:rsid w:val="008133EE"/>
    <w:rsid w:val="00813D75"/>
    <w:rsid w:val="00813F28"/>
    <w:rsid w:val="00814209"/>
    <w:rsid w:val="0081450B"/>
    <w:rsid w:val="00814806"/>
    <w:rsid w:val="00814ABD"/>
    <w:rsid w:val="00815005"/>
    <w:rsid w:val="0081562A"/>
    <w:rsid w:val="00815669"/>
    <w:rsid w:val="00815BE1"/>
    <w:rsid w:val="00815D78"/>
    <w:rsid w:val="00815E20"/>
    <w:rsid w:val="00816256"/>
    <w:rsid w:val="00816589"/>
    <w:rsid w:val="00816605"/>
    <w:rsid w:val="00816692"/>
    <w:rsid w:val="008169CE"/>
    <w:rsid w:val="00816AAF"/>
    <w:rsid w:val="00816DBC"/>
    <w:rsid w:val="008173D6"/>
    <w:rsid w:val="008174B1"/>
    <w:rsid w:val="00817506"/>
    <w:rsid w:val="008179A4"/>
    <w:rsid w:val="00817FE5"/>
    <w:rsid w:val="008201D8"/>
    <w:rsid w:val="0082025D"/>
    <w:rsid w:val="0082051F"/>
    <w:rsid w:val="00820553"/>
    <w:rsid w:val="0082059D"/>
    <w:rsid w:val="00820EB4"/>
    <w:rsid w:val="00821114"/>
    <w:rsid w:val="008212AD"/>
    <w:rsid w:val="0082143C"/>
    <w:rsid w:val="00821628"/>
    <w:rsid w:val="008217D5"/>
    <w:rsid w:val="008220E3"/>
    <w:rsid w:val="00822226"/>
    <w:rsid w:val="0082252A"/>
    <w:rsid w:val="0082261D"/>
    <w:rsid w:val="008229F2"/>
    <w:rsid w:val="00822E97"/>
    <w:rsid w:val="00823314"/>
    <w:rsid w:val="0082336D"/>
    <w:rsid w:val="0082390F"/>
    <w:rsid w:val="00823A45"/>
    <w:rsid w:val="00824100"/>
    <w:rsid w:val="008243F5"/>
    <w:rsid w:val="00824A3D"/>
    <w:rsid w:val="00824BBD"/>
    <w:rsid w:val="00824C10"/>
    <w:rsid w:val="00824C4D"/>
    <w:rsid w:val="00824F12"/>
    <w:rsid w:val="00824F69"/>
    <w:rsid w:val="00825520"/>
    <w:rsid w:val="00825539"/>
    <w:rsid w:val="008257DB"/>
    <w:rsid w:val="0082585C"/>
    <w:rsid w:val="00825B87"/>
    <w:rsid w:val="00825D81"/>
    <w:rsid w:val="00825F5B"/>
    <w:rsid w:val="008261D5"/>
    <w:rsid w:val="008261E4"/>
    <w:rsid w:val="00826280"/>
    <w:rsid w:val="008263F1"/>
    <w:rsid w:val="00826EBA"/>
    <w:rsid w:val="008273CC"/>
    <w:rsid w:val="00827AB0"/>
    <w:rsid w:val="00827B5B"/>
    <w:rsid w:val="00827E68"/>
    <w:rsid w:val="00827F45"/>
    <w:rsid w:val="00827F73"/>
    <w:rsid w:val="008300C7"/>
    <w:rsid w:val="00830136"/>
    <w:rsid w:val="0083022C"/>
    <w:rsid w:val="008305DE"/>
    <w:rsid w:val="00830A4D"/>
    <w:rsid w:val="00831388"/>
    <w:rsid w:val="0083169B"/>
    <w:rsid w:val="0083172A"/>
    <w:rsid w:val="00831A16"/>
    <w:rsid w:val="00831B32"/>
    <w:rsid w:val="00831D88"/>
    <w:rsid w:val="00831F62"/>
    <w:rsid w:val="00831F67"/>
    <w:rsid w:val="00831FB7"/>
    <w:rsid w:val="0083220E"/>
    <w:rsid w:val="00832518"/>
    <w:rsid w:val="0083251F"/>
    <w:rsid w:val="008325F2"/>
    <w:rsid w:val="00833C3D"/>
    <w:rsid w:val="00833E0A"/>
    <w:rsid w:val="0083438C"/>
    <w:rsid w:val="008345BB"/>
    <w:rsid w:val="0083498D"/>
    <w:rsid w:val="008349E8"/>
    <w:rsid w:val="00834A22"/>
    <w:rsid w:val="00834AE0"/>
    <w:rsid w:val="00835C99"/>
    <w:rsid w:val="00835D5C"/>
    <w:rsid w:val="00836ABC"/>
    <w:rsid w:val="00836C77"/>
    <w:rsid w:val="00836DD8"/>
    <w:rsid w:val="00836F3D"/>
    <w:rsid w:val="00837037"/>
    <w:rsid w:val="00837656"/>
    <w:rsid w:val="00837731"/>
    <w:rsid w:val="00837A60"/>
    <w:rsid w:val="0084026F"/>
    <w:rsid w:val="00840532"/>
    <w:rsid w:val="008405BA"/>
    <w:rsid w:val="008407D4"/>
    <w:rsid w:val="008409E1"/>
    <w:rsid w:val="00840A07"/>
    <w:rsid w:val="008410C6"/>
    <w:rsid w:val="008411ED"/>
    <w:rsid w:val="008415F4"/>
    <w:rsid w:val="00841636"/>
    <w:rsid w:val="008417DF"/>
    <w:rsid w:val="00842202"/>
    <w:rsid w:val="0084259D"/>
    <w:rsid w:val="00842648"/>
    <w:rsid w:val="00842ECC"/>
    <w:rsid w:val="008433BF"/>
    <w:rsid w:val="0084349A"/>
    <w:rsid w:val="008434D3"/>
    <w:rsid w:val="008437C5"/>
    <w:rsid w:val="00843F98"/>
    <w:rsid w:val="008443CA"/>
    <w:rsid w:val="0084449A"/>
    <w:rsid w:val="00844579"/>
    <w:rsid w:val="00844C39"/>
    <w:rsid w:val="00844D66"/>
    <w:rsid w:val="00844FD1"/>
    <w:rsid w:val="008452FB"/>
    <w:rsid w:val="008454B6"/>
    <w:rsid w:val="00846348"/>
    <w:rsid w:val="00846506"/>
    <w:rsid w:val="00846641"/>
    <w:rsid w:val="008468B5"/>
    <w:rsid w:val="00846C07"/>
    <w:rsid w:val="00846E95"/>
    <w:rsid w:val="00847033"/>
    <w:rsid w:val="008473CA"/>
    <w:rsid w:val="0084765C"/>
    <w:rsid w:val="008477F1"/>
    <w:rsid w:val="00847836"/>
    <w:rsid w:val="00847EA7"/>
    <w:rsid w:val="008501C9"/>
    <w:rsid w:val="00850BC8"/>
    <w:rsid w:val="00850CF4"/>
    <w:rsid w:val="00850D3B"/>
    <w:rsid w:val="00850E68"/>
    <w:rsid w:val="00850EB6"/>
    <w:rsid w:val="00851069"/>
    <w:rsid w:val="0085117C"/>
    <w:rsid w:val="0085127E"/>
    <w:rsid w:val="00851401"/>
    <w:rsid w:val="0085173D"/>
    <w:rsid w:val="008517C5"/>
    <w:rsid w:val="00851845"/>
    <w:rsid w:val="008518B4"/>
    <w:rsid w:val="00851988"/>
    <w:rsid w:val="00851BD4"/>
    <w:rsid w:val="008520C6"/>
    <w:rsid w:val="008524F0"/>
    <w:rsid w:val="00852C2C"/>
    <w:rsid w:val="008532F4"/>
    <w:rsid w:val="008534C6"/>
    <w:rsid w:val="0085380B"/>
    <w:rsid w:val="00853D16"/>
    <w:rsid w:val="00853D4A"/>
    <w:rsid w:val="00854435"/>
    <w:rsid w:val="008544D2"/>
    <w:rsid w:val="008547C2"/>
    <w:rsid w:val="00854839"/>
    <w:rsid w:val="00854DED"/>
    <w:rsid w:val="0085504B"/>
    <w:rsid w:val="00855984"/>
    <w:rsid w:val="008559AE"/>
    <w:rsid w:val="008563ED"/>
    <w:rsid w:val="0085643B"/>
    <w:rsid w:val="0085663D"/>
    <w:rsid w:val="00856E3A"/>
    <w:rsid w:val="0085730E"/>
    <w:rsid w:val="00857AE7"/>
    <w:rsid w:val="00857E4B"/>
    <w:rsid w:val="0086021B"/>
    <w:rsid w:val="00860272"/>
    <w:rsid w:val="0086050C"/>
    <w:rsid w:val="00860627"/>
    <w:rsid w:val="008608C5"/>
    <w:rsid w:val="00860B0A"/>
    <w:rsid w:val="00860B29"/>
    <w:rsid w:val="008610F1"/>
    <w:rsid w:val="008619BA"/>
    <w:rsid w:val="00862063"/>
    <w:rsid w:val="008620A9"/>
    <w:rsid w:val="008629C0"/>
    <w:rsid w:val="00862A8A"/>
    <w:rsid w:val="00862C5F"/>
    <w:rsid w:val="00862D5F"/>
    <w:rsid w:val="008632A3"/>
    <w:rsid w:val="008633C1"/>
    <w:rsid w:val="00863660"/>
    <w:rsid w:val="008639E4"/>
    <w:rsid w:val="00863BC3"/>
    <w:rsid w:val="00863C19"/>
    <w:rsid w:val="00864095"/>
    <w:rsid w:val="0086418B"/>
    <w:rsid w:val="008641A0"/>
    <w:rsid w:val="00864327"/>
    <w:rsid w:val="00864C9E"/>
    <w:rsid w:val="00864E4E"/>
    <w:rsid w:val="0086519D"/>
    <w:rsid w:val="008659BC"/>
    <w:rsid w:val="00865D27"/>
    <w:rsid w:val="00865D41"/>
    <w:rsid w:val="00866115"/>
    <w:rsid w:val="0086658A"/>
    <w:rsid w:val="008668B7"/>
    <w:rsid w:val="00866E0F"/>
    <w:rsid w:val="008673A3"/>
    <w:rsid w:val="008673AC"/>
    <w:rsid w:val="008676DB"/>
    <w:rsid w:val="00867C3E"/>
    <w:rsid w:val="00867E82"/>
    <w:rsid w:val="0087002B"/>
    <w:rsid w:val="0087099E"/>
    <w:rsid w:val="00870AD6"/>
    <w:rsid w:val="00870DA6"/>
    <w:rsid w:val="00870F3B"/>
    <w:rsid w:val="00871184"/>
    <w:rsid w:val="00871480"/>
    <w:rsid w:val="008714D3"/>
    <w:rsid w:val="008719F2"/>
    <w:rsid w:val="00871E5A"/>
    <w:rsid w:val="00872106"/>
    <w:rsid w:val="008726CF"/>
    <w:rsid w:val="008728CC"/>
    <w:rsid w:val="00872A8A"/>
    <w:rsid w:val="00872B55"/>
    <w:rsid w:val="00873095"/>
    <w:rsid w:val="00873369"/>
    <w:rsid w:val="00873A12"/>
    <w:rsid w:val="00873A7A"/>
    <w:rsid w:val="00873CFF"/>
    <w:rsid w:val="00873F60"/>
    <w:rsid w:val="008740A0"/>
    <w:rsid w:val="00874150"/>
    <w:rsid w:val="00874811"/>
    <w:rsid w:val="00874B62"/>
    <w:rsid w:val="00874C77"/>
    <w:rsid w:val="00874CB4"/>
    <w:rsid w:val="00874CDD"/>
    <w:rsid w:val="008753BF"/>
    <w:rsid w:val="00875805"/>
    <w:rsid w:val="00875A1C"/>
    <w:rsid w:val="00875C98"/>
    <w:rsid w:val="00875D36"/>
    <w:rsid w:val="008760BF"/>
    <w:rsid w:val="00876B6A"/>
    <w:rsid w:val="00876FCD"/>
    <w:rsid w:val="008773CF"/>
    <w:rsid w:val="0087758E"/>
    <w:rsid w:val="008775A8"/>
    <w:rsid w:val="008779B4"/>
    <w:rsid w:val="00880643"/>
    <w:rsid w:val="008809BC"/>
    <w:rsid w:val="00880BDB"/>
    <w:rsid w:val="00881511"/>
    <w:rsid w:val="0088153F"/>
    <w:rsid w:val="008815F3"/>
    <w:rsid w:val="00881AAB"/>
    <w:rsid w:val="00881DE5"/>
    <w:rsid w:val="008821A6"/>
    <w:rsid w:val="008821B3"/>
    <w:rsid w:val="008822F9"/>
    <w:rsid w:val="0088230B"/>
    <w:rsid w:val="00882488"/>
    <w:rsid w:val="008826C0"/>
    <w:rsid w:val="00882782"/>
    <w:rsid w:val="00882979"/>
    <w:rsid w:val="00882A7D"/>
    <w:rsid w:val="008832E2"/>
    <w:rsid w:val="00883591"/>
    <w:rsid w:val="00883763"/>
    <w:rsid w:val="008839B6"/>
    <w:rsid w:val="00883F12"/>
    <w:rsid w:val="0088453E"/>
    <w:rsid w:val="00884BC6"/>
    <w:rsid w:val="00884C93"/>
    <w:rsid w:val="00885236"/>
    <w:rsid w:val="008852FA"/>
    <w:rsid w:val="00885499"/>
    <w:rsid w:val="008854DC"/>
    <w:rsid w:val="00885673"/>
    <w:rsid w:val="008858E7"/>
    <w:rsid w:val="00885975"/>
    <w:rsid w:val="0088597C"/>
    <w:rsid w:val="008859A5"/>
    <w:rsid w:val="008859B0"/>
    <w:rsid w:val="008862AE"/>
    <w:rsid w:val="00886619"/>
    <w:rsid w:val="00886A58"/>
    <w:rsid w:val="00886AE0"/>
    <w:rsid w:val="00886C08"/>
    <w:rsid w:val="00886EBC"/>
    <w:rsid w:val="008872B6"/>
    <w:rsid w:val="00887509"/>
    <w:rsid w:val="00887640"/>
    <w:rsid w:val="00887857"/>
    <w:rsid w:val="00887A9B"/>
    <w:rsid w:val="008902AF"/>
    <w:rsid w:val="008902C8"/>
    <w:rsid w:val="00890640"/>
    <w:rsid w:val="00890CAD"/>
    <w:rsid w:val="00890DEC"/>
    <w:rsid w:val="00890F96"/>
    <w:rsid w:val="00890FD2"/>
    <w:rsid w:val="00891306"/>
    <w:rsid w:val="008913DC"/>
    <w:rsid w:val="00891633"/>
    <w:rsid w:val="00891BB4"/>
    <w:rsid w:val="00892596"/>
    <w:rsid w:val="008925E3"/>
    <w:rsid w:val="0089281A"/>
    <w:rsid w:val="008930F4"/>
    <w:rsid w:val="00893326"/>
    <w:rsid w:val="00893767"/>
    <w:rsid w:val="00893D9D"/>
    <w:rsid w:val="008942F2"/>
    <w:rsid w:val="00894778"/>
    <w:rsid w:val="008948C2"/>
    <w:rsid w:val="00894A24"/>
    <w:rsid w:val="00894B10"/>
    <w:rsid w:val="00894B41"/>
    <w:rsid w:val="00894B89"/>
    <w:rsid w:val="00894ED7"/>
    <w:rsid w:val="008950F3"/>
    <w:rsid w:val="00895263"/>
    <w:rsid w:val="008952C7"/>
    <w:rsid w:val="00895419"/>
    <w:rsid w:val="00895713"/>
    <w:rsid w:val="00896110"/>
    <w:rsid w:val="0089621A"/>
    <w:rsid w:val="00896465"/>
    <w:rsid w:val="00896665"/>
    <w:rsid w:val="00896893"/>
    <w:rsid w:val="00896AF4"/>
    <w:rsid w:val="00896DD2"/>
    <w:rsid w:val="00896ED1"/>
    <w:rsid w:val="00897219"/>
    <w:rsid w:val="00897262"/>
    <w:rsid w:val="00897362"/>
    <w:rsid w:val="008976E2"/>
    <w:rsid w:val="00897795"/>
    <w:rsid w:val="008978FB"/>
    <w:rsid w:val="00897B31"/>
    <w:rsid w:val="00897E84"/>
    <w:rsid w:val="008A0199"/>
    <w:rsid w:val="008A06E2"/>
    <w:rsid w:val="008A0A0A"/>
    <w:rsid w:val="008A0AF4"/>
    <w:rsid w:val="008A0B79"/>
    <w:rsid w:val="008A0CD2"/>
    <w:rsid w:val="008A0E6E"/>
    <w:rsid w:val="008A0F05"/>
    <w:rsid w:val="008A0F10"/>
    <w:rsid w:val="008A0F2F"/>
    <w:rsid w:val="008A1100"/>
    <w:rsid w:val="008A1313"/>
    <w:rsid w:val="008A17EA"/>
    <w:rsid w:val="008A1CAA"/>
    <w:rsid w:val="008A213B"/>
    <w:rsid w:val="008A24B1"/>
    <w:rsid w:val="008A29FD"/>
    <w:rsid w:val="008A2BC7"/>
    <w:rsid w:val="008A2D53"/>
    <w:rsid w:val="008A301C"/>
    <w:rsid w:val="008A3065"/>
    <w:rsid w:val="008A352D"/>
    <w:rsid w:val="008A3584"/>
    <w:rsid w:val="008A3BFB"/>
    <w:rsid w:val="008A3E28"/>
    <w:rsid w:val="008A3E88"/>
    <w:rsid w:val="008A3F84"/>
    <w:rsid w:val="008A4120"/>
    <w:rsid w:val="008A4604"/>
    <w:rsid w:val="008A4715"/>
    <w:rsid w:val="008A4EF6"/>
    <w:rsid w:val="008A5067"/>
    <w:rsid w:val="008A50D6"/>
    <w:rsid w:val="008A50FD"/>
    <w:rsid w:val="008A553E"/>
    <w:rsid w:val="008A663B"/>
    <w:rsid w:val="008A673D"/>
    <w:rsid w:val="008A6D25"/>
    <w:rsid w:val="008A7434"/>
    <w:rsid w:val="008A76F9"/>
    <w:rsid w:val="008A77D8"/>
    <w:rsid w:val="008A7983"/>
    <w:rsid w:val="008A7D7A"/>
    <w:rsid w:val="008A7E32"/>
    <w:rsid w:val="008A7F3F"/>
    <w:rsid w:val="008B01AF"/>
    <w:rsid w:val="008B0280"/>
    <w:rsid w:val="008B067F"/>
    <w:rsid w:val="008B0835"/>
    <w:rsid w:val="008B08D2"/>
    <w:rsid w:val="008B0A07"/>
    <w:rsid w:val="008B10F1"/>
    <w:rsid w:val="008B1358"/>
    <w:rsid w:val="008B1E11"/>
    <w:rsid w:val="008B203B"/>
    <w:rsid w:val="008B2045"/>
    <w:rsid w:val="008B24BC"/>
    <w:rsid w:val="008B2636"/>
    <w:rsid w:val="008B28A0"/>
    <w:rsid w:val="008B2AAF"/>
    <w:rsid w:val="008B2DF3"/>
    <w:rsid w:val="008B2F18"/>
    <w:rsid w:val="008B3A33"/>
    <w:rsid w:val="008B3C3B"/>
    <w:rsid w:val="008B3D6E"/>
    <w:rsid w:val="008B3EC8"/>
    <w:rsid w:val="008B4667"/>
    <w:rsid w:val="008B483B"/>
    <w:rsid w:val="008B4B2B"/>
    <w:rsid w:val="008B5267"/>
    <w:rsid w:val="008B565A"/>
    <w:rsid w:val="008B588A"/>
    <w:rsid w:val="008B5996"/>
    <w:rsid w:val="008B5C2E"/>
    <w:rsid w:val="008B5EE8"/>
    <w:rsid w:val="008B6101"/>
    <w:rsid w:val="008B66A7"/>
    <w:rsid w:val="008B675B"/>
    <w:rsid w:val="008B6C86"/>
    <w:rsid w:val="008B6D30"/>
    <w:rsid w:val="008B72B5"/>
    <w:rsid w:val="008B7A2A"/>
    <w:rsid w:val="008C003B"/>
    <w:rsid w:val="008C0393"/>
    <w:rsid w:val="008C0714"/>
    <w:rsid w:val="008C1763"/>
    <w:rsid w:val="008C1984"/>
    <w:rsid w:val="008C19F5"/>
    <w:rsid w:val="008C1A65"/>
    <w:rsid w:val="008C24E5"/>
    <w:rsid w:val="008C29DB"/>
    <w:rsid w:val="008C2D37"/>
    <w:rsid w:val="008C31B3"/>
    <w:rsid w:val="008C334B"/>
    <w:rsid w:val="008C3634"/>
    <w:rsid w:val="008C3BE8"/>
    <w:rsid w:val="008C3F56"/>
    <w:rsid w:val="008C4110"/>
    <w:rsid w:val="008C4A02"/>
    <w:rsid w:val="008C4A27"/>
    <w:rsid w:val="008C4BD5"/>
    <w:rsid w:val="008C4BEF"/>
    <w:rsid w:val="008C4C3B"/>
    <w:rsid w:val="008C4CCC"/>
    <w:rsid w:val="008C4CEA"/>
    <w:rsid w:val="008C4D0F"/>
    <w:rsid w:val="008C5E39"/>
    <w:rsid w:val="008C62FF"/>
    <w:rsid w:val="008C63B6"/>
    <w:rsid w:val="008C6874"/>
    <w:rsid w:val="008C6924"/>
    <w:rsid w:val="008C6B48"/>
    <w:rsid w:val="008C6BA5"/>
    <w:rsid w:val="008C6FED"/>
    <w:rsid w:val="008C7253"/>
    <w:rsid w:val="008C7570"/>
    <w:rsid w:val="008C7F47"/>
    <w:rsid w:val="008D062E"/>
    <w:rsid w:val="008D10DE"/>
    <w:rsid w:val="008D1756"/>
    <w:rsid w:val="008D18FC"/>
    <w:rsid w:val="008D196F"/>
    <w:rsid w:val="008D1E4B"/>
    <w:rsid w:val="008D1E55"/>
    <w:rsid w:val="008D2690"/>
    <w:rsid w:val="008D2784"/>
    <w:rsid w:val="008D2ED9"/>
    <w:rsid w:val="008D36A3"/>
    <w:rsid w:val="008D36BE"/>
    <w:rsid w:val="008D3706"/>
    <w:rsid w:val="008D3D8F"/>
    <w:rsid w:val="008D41DA"/>
    <w:rsid w:val="008D430E"/>
    <w:rsid w:val="008D44FE"/>
    <w:rsid w:val="008D4850"/>
    <w:rsid w:val="008D4E0F"/>
    <w:rsid w:val="008D50EE"/>
    <w:rsid w:val="008D5470"/>
    <w:rsid w:val="008D5769"/>
    <w:rsid w:val="008D6387"/>
    <w:rsid w:val="008D697A"/>
    <w:rsid w:val="008D6AEB"/>
    <w:rsid w:val="008D6E0F"/>
    <w:rsid w:val="008D721A"/>
    <w:rsid w:val="008D767C"/>
    <w:rsid w:val="008D7F96"/>
    <w:rsid w:val="008D7F9E"/>
    <w:rsid w:val="008E0228"/>
    <w:rsid w:val="008E0358"/>
    <w:rsid w:val="008E0460"/>
    <w:rsid w:val="008E08C0"/>
    <w:rsid w:val="008E0BCD"/>
    <w:rsid w:val="008E0D4B"/>
    <w:rsid w:val="008E100B"/>
    <w:rsid w:val="008E1E08"/>
    <w:rsid w:val="008E1E2D"/>
    <w:rsid w:val="008E20B7"/>
    <w:rsid w:val="008E25EB"/>
    <w:rsid w:val="008E27C1"/>
    <w:rsid w:val="008E2A45"/>
    <w:rsid w:val="008E2E45"/>
    <w:rsid w:val="008E356A"/>
    <w:rsid w:val="008E37A1"/>
    <w:rsid w:val="008E3C1A"/>
    <w:rsid w:val="008E3FFB"/>
    <w:rsid w:val="008E43F9"/>
    <w:rsid w:val="008E443A"/>
    <w:rsid w:val="008E4598"/>
    <w:rsid w:val="008E47CC"/>
    <w:rsid w:val="008E47E6"/>
    <w:rsid w:val="008E4A62"/>
    <w:rsid w:val="008E5086"/>
    <w:rsid w:val="008E5839"/>
    <w:rsid w:val="008E5902"/>
    <w:rsid w:val="008E5A95"/>
    <w:rsid w:val="008E6196"/>
    <w:rsid w:val="008E629F"/>
    <w:rsid w:val="008E62BD"/>
    <w:rsid w:val="008E6303"/>
    <w:rsid w:val="008E63D5"/>
    <w:rsid w:val="008E652F"/>
    <w:rsid w:val="008E69B4"/>
    <w:rsid w:val="008E6E0F"/>
    <w:rsid w:val="008E716F"/>
    <w:rsid w:val="008E7411"/>
    <w:rsid w:val="008E75D0"/>
    <w:rsid w:val="008E77CC"/>
    <w:rsid w:val="008E795E"/>
    <w:rsid w:val="008E7ACF"/>
    <w:rsid w:val="008E7BD3"/>
    <w:rsid w:val="008E7BE9"/>
    <w:rsid w:val="008F054D"/>
    <w:rsid w:val="008F064B"/>
    <w:rsid w:val="008F087A"/>
    <w:rsid w:val="008F08FE"/>
    <w:rsid w:val="008F0B59"/>
    <w:rsid w:val="008F0ED8"/>
    <w:rsid w:val="008F1059"/>
    <w:rsid w:val="008F10FF"/>
    <w:rsid w:val="008F1787"/>
    <w:rsid w:val="008F1BC1"/>
    <w:rsid w:val="008F22A0"/>
    <w:rsid w:val="008F26C0"/>
    <w:rsid w:val="008F2756"/>
    <w:rsid w:val="008F34AF"/>
    <w:rsid w:val="008F3C7F"/>
    <w:rsid w:val="008F3F48"/>
    <w:rsid w:val="008F4063"/>
    <w:rsid w:val="008F41A0"/>
    <w:rsid w:val="008F54A7"/>
    <w:rsid w:val="008F656C"/>
    <w:rsid w:val="008F65FE"/>
    <w:rsid w:val="008F66B5"/>
    <w:rsid w:val="008F695A"/>
    <w:rsid w:val="008F6EED"/>
    <w:rsid w:val="008F6F36"/>
    <w:rsid w:val="008F7E1A"/>
    <w:rsid w:val="009003FE"/>
    <w:rsid w:val="00900523"/>
    <w:rsid w:val="00900767"/>
    <w:rsid w:val="0090079B"/>
    <w:rsid w:val="009007D3"/>
    <w:rsid w:val="009009EF"/>
    <w:rsid w:val="00901334"/>
    <w:rsid w:val="00901390"/>
    <w:rsid w:val="00901740"/>
    <w:rsid w:val="00901810"/>
    <w:rsid w:val="009019BF"/>
    <w:rsid w:val="00901AB7"/>
    <w:rsid w:val="0090211C"/>
    <w:rsid w:val="009025FD"/>
    <w:rsid w:val="009028D9"/>
    <w:rsid w:val="00902A92"/>
    <w:rsid w:val="00903001"/>
    <w:rsid w:val="0090326A"/>
    <w:rsid w:val="009032B8"/>
    <w:rsid w:val="00903397"/>
    <w:rsid w:val="0090368F"/>
    <w:rsid w:val="00903EC7"/>
    <w:rsid w:val="00903ED6"/>
    <w:rsid w:val="00904151"/>
    <w:rsid w:val="009041B6"/>
    <w:rsid w:val="009045F2"/>
    <w:rsid w:val="00904670"/>
    <w:rsid w:val="009049FD"/>
    <w:rsid w:val="00904AE1"/>
    <w:rsid w:val="00904C37"/>
    <w:rsid w:val="00904ECA"/>
    <w:rsid w:val="00905013"/>
    <w:rsid w:val="009055C2"/>
    <w:rsid w:val="00905F9B"/>
    <w:rsid w:val="00906245"/>
    <w:rsid w:val="009062C8"/>
    <w:rsid w:val="0090697D"/>
    <w:rsid w:val="00906E5D"/>
    <w:rsid w:val="00907032"/>
    <w:rsid w:val="00907057"/>
    <w:rsid w:val="00907884"/>
    <w:rsid w:val="009079E5"/>
    <w:rsid w:val="009107F8"/>
    <w:rsid w:val="00910A68"/>
    <w:rsid w:val="00910E7B"/>
    <w:rsid w:val="0091144B"/>
    <w:rsid w:val="00911478"/>
    <w:rsid w:val="00911699"/>
    <w:rsid w:val="009116A4"/>
    <w:rsid w:val="009119E7"/>
    <w:rsid w:val="00911B4D"/>
    <w:rsid w:val="00911DB1"/>
    <w:rsid w:val="00911EC9"/>
    <w:rsid w:val="00911F5D"/>
    <w:rsid w:val="0091221E"/>
    <w:rsid w:val="00912860"/>
    <w:rsid w:val="00913046"/>
    <w:rsid w:val="00913498"/>
    <w:rsid w:val="00913DE9"/>
    <w:rsid w:val="0091407D"/>
    <w:rsid w:val="00914579"/>
    <w:rsid w:val="00914802"/>
    <w:rsid w:val="00914B9E"/>
    <w:rsid w:val="00914F63"/>
    <w:rsid w:val="0091500E"/>
    <w:rsid w:val="009150DF"/>
    <w:rsid w:val="00915626"/>
    <w:rsid w:val="009158FB"/>
    <w:rsid w:val="00915A1F"/>
    <w:rsid w:val="00915AED"/>
    <w:rsid w:val="00915CA0"/>
    <w:rsid w:val="009161C2"/>
    <w:rsid w:val="009161FE"/>
    <w:rsid w:val="009163E1"/>
    <w:rsid w:val="00916444"/>
    <w:rsid w:val="00916B48"/>
    <w:rsid w:val="00916B52"/>
    <w:rsid w:val="00916EE4"/>
    <w:rsid w:val="009171D9"/>
    <w:rsid w:val="009172C3"/>
    <w:rsid w:val="0091760B"/>
    <w:rsid w:val="0091769F"/>
    <w:rsid w:val="00917866"/>
    <w:rsid w:val="00917C5F"/>
    <w:rsid w:val="00917EC1"/>
    <w:rsid w:val="009200AF"/>
    <w:rsid w:val="00920151"/>
    <w:rsid w:val="00920202"/>
    <w:rsid w:val="00920371"/>
    <w:rsid w:val="009203FF"/>
    <w:rsid w:val="00920467"/>
    <w:rsid w:val="00920630"/>
    <w:rsid w:val="00920DF0"/>
    <w:rsid w:val="00920FA7"/>
    <w:rsid w:val="0092142F"/>
    <w:rsid w:val="009214BD"/>
    <w:rsid w:val="00921586"/>
    <w:rsid w:val="00921667"/>
    <w:rsid w:val="009216B7"/>
    <w:rsid w:val="00921C74"/>
    <w:rsid w:val="00922294"/>
    <w:rsid w:val="009224C4"/>
    <w:rsid w:val="0092285A"/>
    <w:rsid w:val="00923696"/>
    <w:rsid w:val="00923B30"/>
    <w:rsid w:val="00923C58"/>
    <w:rsid w:val="00924365"/>
    <w:rsid w:val="0092439F"/>
    <w:rsid w:val="0092447E"/>
    <w:rsid w:val="00924E1D"/>
    <w:rsid w:val="00924E7B"/>
    <w:rsid w:val="0092526C"/>
    <w:rsid w:val="009255C6"/>
    <w:rsid w:val="009256B4"/>
    <w:rsid w:val="00925A91"/>
    <w:rsid w:val="00925AFE"/>
    <w:rsid w:val="00925DE3"/>
    <w:rsid w:val="00925EA9"/>
    <w:rsid w:val="009260DB"/>
    <w:rsid w:val="00926266"/>
    <w:rsid w:val="009262B0"/>
    <w:rsid w:val="0092655E"/>
    <w:rsid w:val="009266D6"/>
    <w:rsid w:val="00926894"/>
    <w:rsid w:val="009278E0"/>
    <w:rsid w:val="00930746"/>
    <w:rsid w:val="00930793"/>
    <w:rsid w:val="00930820"/>
    <w:rsid w:val="00931A11"/>
    <w:rsid w:val="00931B18"/>
    <w:rsid w:val="00931EE0"/>
    <w:rsid w:val="00932011"/>
    <w:rsid w:val="009320F3"/>
    <w:rsid w:val="00932377"/>
    <w:rsid w:val="00932F8C"/>
    <w:rsid w:val="00933245"/>
    <w:rsid w:val="009334D2"/>
    <w:rsid w:val="00933695"/>
    <w:rsid w:val="00933A5B"/>
    <w:rsid w:val="009341B7"/>
    <w:rsid w:val="00934226"/>
    <w:rsid w:val="00934529"/>
    <w:rsid w:val="009346CF"/>
    <w:rsid w:val="009348CF"/>
    <w:rsid w:val="00934A67"/>
    <w:rsid w:val="00934F73"/>
    <w:rsid w:val="009350C9"/>
    <w:rsid w:val="009353C3"/>
    <w:rsid w:val="00935D1B"/>
    <w:rsid w:val="00935FF1"/>
    <w:rsid w:val="00936265"/>
    <w:rsid w:val="009364D3"/>
    <w:rsid w:val="00936751"/>
    <w:rsid w:val="00936992"/>
    <w:rsid w:val="00936AAE"/>
    <w:rsid w:val="00936CBA"/>
    <w:rsid w:val="00936DB6"/>
    <w:rsid w:val="00937800"/>
    <w:rsid w:val="0093798B"/>
    <w:rsid w:val="00937C2B"/>
    <w:rsid w:val="00937C5D"/>
    <w:rsid w:val="00937CCD"/>
    <w:rsid w:val="00937DBF"/>
    <w:rsid w:val="00937F20"/>
    <w:rsid w:val="00937F80"/>
    <w:rsid w:val="009405E5"/>
    <w:rsid w:val="00940671"/>
    <w:rsid w:val="0094068D"/>
    <w:rsid w:val="009406D1"/>
    <w:rsid w:val="009409C4"/>
    <w:rsid w:val="009409F8"/>
    <w:rsid w:val="00940AAF"/>
    <w:rsid w:val="00940F8C"/>
    <w:rsid w:val="00941513"/>
    <w:rsid w:val="0094165C"/>
    <w:rsid w:val="009418B1"/>
    <w:rsid w:val="00942016"/>
    <w:rsid w:val="00942257"/>
    <w:rsid w:val="00942716"/>
    <w:rsid w:val="00942815"/>
    <w:rsid w:val="009430DE"/>
    <w:rsid w:val="009435E1"/>
    <w:rsid w:val="009437DC"/>
    <w:rsid w:val="00943845"/>
    <w:rsid w:val="009438D3"/>
    <w:rsid w:val="00943A0E"/>
    <w:rsid w:val="00943C79"/>
    <w:rsid w:val="00943C9C"/>
    <w:rsid w:val="009443B0"/>
    <w:rsid w:val="0094445F"/>
    <w:rsid w:val="00944477"/>
    <w:rsid w:val="009444BA"/>
    <w:rsid w:val="00944975"/>
    <w:rsid w:val="00944A9F"/>
    <w:rsid w:val="00944B26"/>
    <w:rsid w:val="00944DC6"/>
    <w:rsid w:val="00944E1C"/>
    <w:rsid w:val="0094503E"/>
    <w:rsid w:val="0094511A"/>
    <w:rsid w:val="00945257"/>
    <w:rsid w:val="00945402"/>
    <w:rsid w:val="0094545D"/>
    <w:rsid w:val="009455EB"/>
    <w:rsid w:val="00945655"/>
    <w:rsid w:val="00945914"/>
    <w:rsid w:val="009462E0"/>
    <w:rsid w:val="009463BF"/>
    <w:rsid w:val="009464ED"/>
    <w:rsid w:val="009465BB"/>
    <w:rsid w:val="0094663C"/>
    <w:rsid w:val="009466E9"/>
    <w:rsid w:val="009471BB"/>
    <w:rsid w:val="009479CA"/>
    <w:rsid w:val="00947BFD"/>
    <w:rsid w:val="009501F4"/>
    <w:rsid w:val="00950378"/>
    <w:rsid w:val="0095060C"/>
    <w:rsid w:val="00950814"/>
    <w:rsid w:val="00950A13"/>
    <w:rsid w:val="00950AAF"/>
    <w:rsid w:val="00950BCF"/>
    <w:rsid w:val="00951236"/>
    <w:rsid w:val="009514F1"/>
    <w:rsid w:val="0095155F"/>
    <w:rsid w:val="009515C9"/>
    <w:rsid w:val="0095181A"/>
    <w:rsid w:val="00951B6E"/>
    <w:rsid w:val="00951D7C"/>
    <w:rsid w:val="00951FB8"/>
    <w:rsid w:val="009521D7"/>
    <w:rsid w:val="00952293"/>
    <w:rsid w:val="009522D7"/>
    <w:rsid w:val="0095230C"/>
    <w:rsid w:val="0095248F"/>
    <w:rsid w:val="00952904"/>
    <w:rsid w:val="00952C47"/>
    <w:rsid w:val="00952CDC"/>
    <w:rsid w:val="0095310F"/>
    <w:rsid w:val="0095353F"/>
    <w:rsid w:val="009536E7"/>
    <w:rsid w:val="00953DCD"/>
    <w:rsid w:val="00953F4F"/>
    <w:rsid w:val="00954970"/>
    <w:rsid w:val="00954C7F"/>
    <w:rsid w:val="00954DEB"/>
    <w:rsid w:val="009553B2"/>
    <w:rsid w:val="00955DA5"/>
    <w:rsid w:val="00955E74"/>
    <w:rsid w:val="00955F87"/>
    <w:rsid w:val="009560C1"/>
    <w:rsid w:val="009563CA"/>
    <w:rsid w:val="0095679F"/>
    <w:rsid w:val="00956BC1"/>
    <w:rsid w:val="00956E42"/>
    <w:rsid w:val="00957076"/>
    <w:rsid w:val="00957775"/>
    <w:rsid w:val="00957A1A"/>
    <w:rsid w:val="00957DCE"/>
    <w:rsid w:val="00957F81"/>
    <w:rsid w:val="00960645"/>
    <w:rsid w:val="009606AB"/>
    <w:rsid w:val="009606EC"/>
    <w:rsid w:val="009607B2"/>
    <w:rsid w:val="009608B7"/>
    <w:rsid w:val="00960930"/>
    <w:rsid w:val="00960EC0"/>
    <w:rsid w:val="00960ECF"/>
    <w:rsid w:val="00960EF5"/>
    <w:rsid w:val="0096189C"/>
    <w:rsid w:val="009621E4"/>
    <w:rsid w:val="00962BE6"/>
    <w:rsid w:val="00962BF8"/>
    <w:rsid w:val="009630BD"/>
    <w:rsid w:val="00963808"/>
    <w:rsid w:val="0096388A"/>
    <w:rsid w:val="00963B02"/>
    <w:rsid w:val="00963B84"/>
    <w:rsid w:val="0096438A"/>
    <w:rsid w:val="009643F3"/>
    <w:rsid w:val="009649A1"/>
    <w:rsid w:val="00964B38"/>
    <w:rsid w:val="00965268"/>
    <w:rsid w:val="00965316"/>
    <w:rsid w:val="009658CD"/>
    <w:rsid w:val="00965CC7"/>
    <w:rsid w:val="00965EE7"/>
    <w:rsid w:val="00966152"/>
    <w:rsid w:val="00966294"/>
    <w:rsid w:val="00966451"/>
    <w:rsid w:val="00966D4C"/>
    <w:rsid w:val="00966D73"/>
    <w:rsid w:val="009672BD"/>
    <w:rsid w:val="009673D7"/>
    <w:rsid w:val="00967476"/>
    <w:rsid w:val="00967C92"/>
    <w:rsid w:val="00967DDF"/>
    <w:rsid w:val="009704DF"/>
    <w:rsid w:val="00970922"/>
    <w:rsid w:val="00970ACB"/>
    <w:rsid w:val="00970DF7"/>
    <w:rsid w:val="00970E97"/>
    <w:rsid w:val="00971354"/>
    <w:rsid w:val="00971405"/>
    <w:rsid w:val="00971807"/>
    <w:rsid w:val="00971B20"/>
    <w:rsid w:val="00971C94"/>
    <w:rsid w:val="0097260E"/>
    <w:rsid w:val="0097280E"/>
    <w:rsid w:val="00972B5A"/>
    <w:rsid w:val="00972F5E"/>
    <w:rsid w:val="00973266"/>
    <w:rsid w:val="00973666"/>
    <w:rsid w:val="00973A74"/>
    <w:rsid w:val="00973AE9"/>
    <w:rsid w:val="009742E4"/>
    <w:rsid w:val="00974927"/>
    <w:rsid w:val="00974B5C"/>
    <w:rsid w:val="00974FA6"/>
    <w:rsid w:val="00975418"/>
    <w:rsid w:val="00975486"/>
    <w:rsid w:val="00975637"/>
    <w:rsid w:val="00975734"/>
    <w:rsid w:val="009759A6"/>
    <w:rsid w:val="00975A8B"/>
    <w:rsid w:val="00975D05"/>
    <w:rsid w:val="00975EFE"/>
    <w:rsid w:val="00976147"/>
    <w:rsid w:val="009764A5"/>
    <w:rsid w:val="00977146"/>
    <w:rsid w:val="00977787"/>
    <w:rsid w:val="00977B1E"/>
    <w:rsid w:val="00977F07"/>
    <w:rsid w:val="0098007D"/>
    <w:rsid w:val="009801AA"/>
    <w:rsid w:val="00980328"/>
    <w:rsid w:val="00980693"/>
    <w:rsid w:val="009807B5"/>
    <w:rsid w:val="009807C4"/>
    <w:rsid w:val="009811E1"/>
    <w:rsid w:val="0098192E"/>
    <w:rsid w:val="00981A65"/>
    <w:rsid w:val="00981B9E"/>
    <w:rsid w:val="009820E0"/>
    <w:rsid w:val="0098234D"/>
    <w:rsid w:val="00982385"/>
    <w:rsid w:val="0098251A"/>
    <w:rsid w:val="00982AD4"/>
    <w:rsid w:val="00982BD7"/>
    <w:rsid w:val="00983692"/>
    <w:rsid w:val="00983A40"/>
    <w:rsid w:val="00984120"/>
    <w:rsid w:val="00984154"/>
    <w:rsid w:val="0098473B"/>
    <w:rsid w:val="00984BFA"/>
    <w:rsid w:val="00985595"/>
    <w:rsid w:val="009864AE"/>
    <w:rsid w:val="009869D7"/>
    <w:rsid w:val="00986BAE"/>
    <w:rsid w:val="0098701D"/>
    <w:rsid w:val="009878A2"/>
    <w:rsid w:val="009878B6"/>
    <w:rsid w:val="00987EAB"/>
    <w:rsid w:val="0099020D"/>
    <w:rsid w:val="00990266"/>
    <w:rsid w:val="009902C5"/>
    <w:rsid w:val="00990806"/>
    <w:rsid w:val="00990914"/>
    <w:rsid w:val="00990A24"/>
    <w:rsid w:val="00990E5C"/>
    <w:rsid w:val="00990F85"/>
    <w:rsid w:val="00991105"/>
    <w:rsid w:val="00991159"/>
    <w:rsid w:val="00991406"/>
    <w:rsid w:val="00991E7B"/>
    <w:rsid w:val="0099200B"/>
    <w:rsid w:val="00992069"/>
    <w:rsid w:val="009922F6"/>
    <w:rsid w:val="00993048"/>
    <w:rsid w:val="0099306C"/>
    <w:rsid w:val="00993A80"/>
    <w:rsid w:val="00993CD5"/>
    <w:rsid w:val="00994BD7"/>
    <w:rsid w:val="00994C1D"/>
    <w:rsid w:val="00994EC2"/>
    <w:rsid w:val="00995AB3"/>
    <w:rsid w:val="00995C97"/>
    <w:rsid w:val="00995EB1"/>
    <w:rsid w:val="009961C9"/>
    <w:rsid w:val="009965E5"/>
    <w:rsid w:val="009967DE"/>
    <w:rsid w:val="009968D7"/>
    <w:rsid w:val="00997472"/>
    <w:rsid w:val="0099749D"/>
    <w:rsid w:val="009977AD"/>
    <w:rsid w:val="009A01B3"/>
    <w:rsid w:val="009A0797"/>
    <w:rsid w:val="009A0826"/>
    <w:rsid w:val="009A0CDE"/>
    <w:rsid w:val="009A0DD8"/>
    <w:rsid w:val="009A0E1E"/>
    <w:rsid w:val="009A107C"/>
    <w:rsid w:val="009A1209"/>
    <w:rsid w:val="009A15C0"/>
    <w:rsid w:val="009A16C0"/>
    <w:rsid w:val="009A175A"/>
    <w:rsid w:val="009A17B4"/>
    <w:rsid w:val="009A1829"/>
    <w:rsid w:val="009A18F5"/>
    <w:rsid w:val="009A1A9E"/>
    <w:rsid w:val="009A1B95"/>
    <w:rsid w:val="009A1F83"/>
    <w:rsid w:val="009A20E2"/>
    <w:rsid w:val="009A2148"/>
    <w:rsid w:val="009A2312"/>
    <w:rsid w:val="009A25F2"/>
    <w:rsid w:val="009A267F"/>
    <w:rsid w:val="009A297E"/>
    <w:rsid w:val="009A2D57"/>
    <w:rsid w:val="009A3028"/>
    <w:rsid w:val="009A3259"/>
    <w:rsid w:val="009A33F1"/>
    <w:rsid w:val="009A382A"/>
    <w:rsid w:val="009A3B8B"/>
    <w:rsid w:val="009A3DC0"/>
    <w:rsid w:val="009A4CD3"/>
    <w:rsid w:val="009A4ED8"/>
    <w:rsid w:val="009A5392"/>
    <w:rsid w:val="009A55F1"/>
    <w:rsid w:val="009A5D70"/>
    <w:rsid w:val="009A5E27"/>
    <w:rsid w:val="009A60E9"/>
    <w:rsid w:val="009A6189"/>
    <w:rsid w:val="009A63F4"/>
    <w:rsid w:val="009A661F"/>
    <w:rsid w:val="009A68D7"/>
    <w:rsid w:val="009A69A9"/>
    <w:rsid w:val="009A6E48"/>
    <w:rsid w:val="009A6F75"/>
    <w:rsid w:val="009A7000"/>
    <w:rsid w:val="009A78C9"/>
    <w:rsid w:val="009A7A53"/>
    <w:rsid w:val="009A7E8B"/>
    <w:rsid w:val="009A7EF8"/>
    <w:rsid w:val="009B0174"/>
    <w:rsid w:val="009B0351"/>
    <w:rsid w:val="009B0C06"/>
    <w:rsid w:val="009B0D29"/>
    <w:rsid w:val="009B1430"/>
    <w:rsid w:val="009B196F"/>
    <w:rsid w:val="009B1C4D"/>
    <w:rsid w:val="009B1FCD"/>
    <w:rsid w:val="009B2E85"/>
    <w:rsid w:val="009B3173"/>
    <w:rsid w:val="009B34D6"/>
    <w:rsid w:val="009B34F5"/>
    <w:rsid w:val="009B3F21"/>
    <w:rsid w:val="009B4212"/>
    <w:rsid w:val="009B4407"/>
    <w:rsid w:val="009B47D4"/>
    <w:rsid w:val="009B4807"/>
    <w:rsid w:val="009B4964"/>
    <w:rsid w:val="009B49D8"/>
    <w:rsid w:val="009B4B2A"/>
    <w:rsid w:val="009B5058"/>
    <w:rsid w:val="009B50AA"/>
    <w:rsid w:val="009B5A02"/>
    <w:rsid w:val="009B5ACA"/>
    <w:rsid w:val="009B5B39"/>
    <w:rsid w:val="009B5CE8"/>
    <w:rsid w:val="009B5D15"/>
    <w:rsid w:val="009B6035"/>
    <w:rsid w:val="009B6486"/>
    <w:rsid w:val="009B70B2"/>
    <w:rsid w:val="009B70F0"/>
    <w:rsid w:val="009B74DF"/>
    <w:rsid w:val="009B7681"/>
    <w:rsid w:val="009B76D0"/>
    <w:rsid w:val="009B7D94"/>
    <w:rsid w:val="009C0438"/>
    <w:rsid w:val="009C0D07"/>
    <w:rsid w:val="009C0E8F"/>
    <w:rsid w:val="009C12F4"/>
    <w:rsid w:val="009C13D2"/>
    <w:rsid w:val="009C17E6"/>
    <w:rsid w:val="009C1AD3"/>
    <w:rsid w:val="009C1C22"/>
    <w:rsid w:val="009C1DF0"/>
    <w:rsid w:val="009C21CD"/>
    <w:rsid w:val="009C240D"/>
    <w:rsid w:val="009C2C67"/>
    <w:rsid w:val="009C2E4E"/>
    <w:rsid w:val="009C360A"/>
    <w:rsid w:val="009C379A"/>
    <w:rsid w:val="009C384C"/>
    <w:rsid w:val="009C3859"/>
    <w:rsid w:val="009C3A25"/>
    <w:rsid w:val="009C3C14"/>
    <w:rsid w:val="009C3DFB"/>
    <w:rsid w:val="009C3FD2"/>
    <w:rsid w:val="009C4171"/>
    <w:rsid w:val="009C45B1"/>
    <w:rsid w:val="009C4D1C"/>
    <w:rsid w:val="009C551B"/>
    <w:rsid w:val="009C5B2A"/>
    <w:rsid w:val="009C5D57"/>
    <w:rsid w:val="009C5D5B"/>
    <w:rsid w:val="009C5EBE"/>
    <w:rsid w:val="009C60DD"/>
    <w:rsid w:val="009C612B"/>
    <w:rsid w:val="009C630F"/>
    <w:rsid w:val="009C6A49"/>
    <w:rsid w:val="009C6DF7"/>
    <w:rsid w:val="009C7504"/>
    <w:rsid w:val="009C7D40"/>
    <w:rsid w:val="009D01B6"/>
    <w:rsid w:val="009D0665"/>
    <w:rsid w:val="009D06C2"/>
    <w:rsid w:val="009D07F9"/>
    <w:rsid w:val="009D0D0A"/>
    <w:rsid w:val="009D0E89"/>
    <w:rsid w:val="009D0EA5"/>
    <w:rsid w:val="009D0FB6"/>
    <w:rsid w:val="009D12D2"/>
    <w:rsid w:val="009D16A3"/>
    <w:rsid w:val="009D1743"/>
    <w:rsid w:val="009D182E"/>
    <w:rsid w:val="009D1AC7"/>
    <w:rsid w:val="009D1C5A"/>
    <w:rsid w:val="009D1FEC"/>
    <w:rsid w:val="009D2335"/>
    <w:rsid w:val="009D252E"/>
    <w:rsid w:val="009D2594"/>
    <w:rsid w:val="009D2CA7"/>
    <w:rsid w:val="009D2E4E"/>
    <w:rsid w:val="009D304A"/>
    <w:rsid w:val="009D423A"/>
    <w:rsid w:val="009D4812"/>
    <w:rsid w:val="009D4CDE"/>
    <w:rsid w:val="009D4F1F"/>
    <w:rsid w:val="009D53C0"/>
    <w:rsid w:val="009D5643"/>
    <w:rsid w:val="009D576A"/>
    <w:rsid w:val="009D5A58"/>
    <w:rsid w:val="009D5F65"/>
    <w:rsid w:val="009D602F"/>
    <w:rsid w:val="009D60E5"/>
    <w:rsid w:val="009D60E9"/>
    <w:rsid w:val="009D628A"/>
    <w:rsid w:val="009D66C6"/>
    <w:rsid w:val="009D7190"/>
    <w:rsid w:val="009D72D0"/>
    <w:rsid w:val="009D73D8"/>
    <w:rsid w:val="009D7585"/>
    <w:rsid w:val="009D7926"/>
    <w:rsid w:val="009E0139"/>
    <w:rsid w:val="009E01D1"/>
    <w:rsid w:val="009E04FF"/>
    <w:rsid w:val="009E0735"/>
    <w:rsid w:val="009E07F8"/>
    <w:rsid w:val="009E0E91"/>
    <w:rsid w:val="009E17EB"/>
    <w:rsid w:val="009E1F00"/>
    <w:rsid w:val="009E20B4"/>
    <w:rsid w:val="009E27D7"/>
    <w:rsid w:val="009E28CE"/>
    <w:rsid w:val="009E29E6"/>
    <w:rsid w:val="009E2CC1"/>
    <w:rsid w:val="009E3146"/>
    <w:rsid w:val="009E326B"/>
    <w:rsid w:val="009E3697"/>
    <w:rsid w:val="009E3EA5"/>
    <w:rsid w:val="009E404B"/>
    <w:rsid w:val="009E4CBF"/>
    <w:rsid w:val="009E4F0F"/>
    <w:rsid w:val="009E58CD"/>
    <w:rsid w:val="009E5B9C"/>
    <w:rsid w:val="009E5D87"/>
    <w:rsid w:val="009E6040"/>
    <w:rsid w:val="009E60BF"/>
    <w:rsid w:val="009E612B"/>
    <w:rsid w:val="009E61BC"/>
    <w:rsid w:val="009E640E"/>
    <w:rsid w:val="009E66AF"/>
    <w:rsid w:val="009E6762"/>
    <w:rsid w:val="009E67B0"/>
    <w:rsid w:val="009E68BB"/>
    <w:rsid w:val="009E6D31"/>
    <w:rsid w:val="009E70F5"/>
    <w:rsid w:val="009E7317"/>
    <w:rsid w:val="009E7412"/>
    <w:rsid w:val="009E75C1"/>
    <w:rsid w:val="009E763F"/>
    <w:rsid w:val="009E7936"/>
    <w:rsid w:val="009E7A40"/>
    <w:rsid w:val="009E7C60"/>
    <w:rsid w:val="009F002E"/>
    <w:rsid w:val="009F031E"/>
    <w:rsid w:val="009F0422"/>
    <w:rsid w:val="009F0516"/>
    <w:rsid w:val="009F0A5F"/>
    <w:rsid w:val="009F0C5C"/>
    <w:rsid w:val="009F184D"/>
    <w:rsid w:val="009F1971"/>
    <w:rsid w:val="009F19E9"/>
    <w:rsid w:val="009F2237"/>
    <w:rsid w:val="009F2370"/>
    <w:rsid w:val="009F27B0"/>
    <w:rsid w:val="009F2C89"/>
    <w:rsid w:val="009F3497"/>
    <w:rsid w:val="009F34B2"/>
    <w:rsid w:val="009F34EA"/>
    <w:rsid w:val="009F3D95"/>
    <w:rsid w:val="009F412A"/>
    <w:rsid w:val="009F43D7"/>
    <w:rsid w:val="009F4584"/>
    <w:rsid w:val="009F4B99"/>
    <w:rsid w:val="009F4BE7"/>
    <w:rsid w:val="009F4C3B"/>
    <w:rsid w:val="009F4E3A"/>
    <w:rsid w:val="009F51D5"/>
    <w:rsid w:val="009F51E8"/>
    <w:rsid w:val="009F52B9"/>
    <w:rsid w:val="009F52BC"/>
    <w:rsid w:val="009F5405"/>
    <w:rsid w:val="009F5B62"/>
    <w:rsid w:val="009F64EA"/>
    <w:rsid w:val="009F6763"/>
    <w:rsid w:val="009F6965"/>
    <w:rsid w:val="009F6A28"/>
    <w:rsid w:val="009F6AC3"/>
    <w:rsid w:val="009F6E36"/>
    <w:rsid w:val="009F6EA8"/>
    <w:rsid w:val="009F6F7F"/>
    <w:rsid w:val="009F71A9"/>
    <w:rsid w:val="009F7478"/>
    <w:rsid w:val="009F74D4"/>
    <w:rsid w:val="009F7872"/>
    <w:rsid w:val="009F7B63"/>
    <w:rsid w:val="00A00154"/>
    <w:rsid w:val="00A00178"/>
    <w:rsid w:val="00A001F2"/>
    <w:rsid w:val="00A0050C"/>
    <w:rsid w:val="00A01A84"/>
    <w:rsid w:val="00A01AE9"/>
    <w:rsid w:val="00A01FB8"/>
    <w:rsid w:val="00A0227A"/>
    <w:rsid w:val="00A022A8"/>
    <w:rsid w:val="00A0250A"/>
    <w:rsid w:val="00A02526"/>
    <w:rsid w:val="00A026AA"/>
    <w:rsid w:val="00A02738"/>
    <w:rsid w:val="00A02897"/>
    <w:rsid w:val="00A02A0C"/>
    <w:rsid w:val="00A02EE1"/>
    <w:rsid w:val="00A031E2"/>
    <w:rsid w:val="00A0332C"/>
    <w:rsid w:val="00A03BAF"/>
    <w:rsid w:val="00A03E07"/>
    <w:rsid w:val="00A0400C"/>
    <w:rsid w:val="00A043A4"/>
    <w:rsid w:val="00A044DB"/>
    <w:rsid w:val="00A0459A"/>
    <w:rsid w:val="00A047EA"/>
    <w:rsid w:val="00A0485C"/>
    <w:rsid w:val="00A04BAD"/>
    <w:rsid w:val="00A050BE"/>
    <w:rsid w:val="00A059B7"/>
    <w:rsid w:val="00A05B7C"/>
    <w:rsid w:val="00A05C7E"/>
    <w:rsid w:val="00A06892"/>
    <w:rsid w:val="00A06920"/>
    <w:rsid w:val="00A06BE3"/>
    <w:rsid w:val="00A06E86"/>
    <w:rsid w:val="00A07044"/>
    <w:rsid w:val="00A0707C"/>
    <w:rsid w:val="00A0713A"/>
    <w:rsid w:val="00A07306"/>
    <w:rsid w:val="00A07AC3"/>
    <w:rsid w:val="00A07AE2"/>
    <w:rsid w:val="00A07CAB"/>
    <w:rsid w:val="00A1059F"/>
    <w:rsid w:val="00A1167E"/>
    <w:rsid w:val="00A11C5B"/>
    <w:rsid w:val="00A1209B"/>
    <w:rsid w:val="00A121B9"/>
    <w:rsid w:val="00A1225F"/>
    <w:rsid w:val="00A1249D"/>
    <w:rsid w:val="00A12B1C"/>
    <w:rsid w:val="00A12B5B"/>
    <w:rsid w:val="00A131F2"/>
    <w:rsid w:val="00A13370"/>
    <w:rsid w:val="00A1346F"/>
    <w:rsid w:val="00A13BC7"/>
    <w:rsid w:val="00A13DFA"/>
    <w:rsid w:val="00A148E9"/>
    <w:rsid w:val="00A14A1C"/>
    <w:rsid w:val="00A15046"/>
    <w:rsid w:val="00A15387"/>
    <w:rsid w:val="00A1544E"/>
    <w:rsid w:val="00A15691"/>
    <w:rsid w:val="00A159BA"/>
    <w:rsid w:val="00A15D03"/>
    <w:rsid w:val="00A15D78"/>
    <w:rsid w:val="00A16458"/>
    <w:rsid w:val="00A16777"/>
    <w:rsid w:val="00A16941"/>
    <w:rsid w:val="00A169B6"/>
    <w:rsid w:val="00A16AA8"/>
    <w:rsid w:val="00A16EF3"/>
    <w:rsid w:val="00A16FD2"/>
    <w:rsid w:val="00A17075"/>
    <w:rsid w:val="00A17270"/>
    <w:rsid w:val="00A17378"/>
    <w:rsid w:val="00A17384"/>
    <w:rsid w:val="00A17645"/>
    <w:rsid w:val="00A176EF"/>
    <w:rsid w:val="00A17ED2"/>
    <w:rsid w:val="00A203B3"/>
    <w:rsid w:val="00A203E6"/>
    <w:rsid w:val="00A2072A"/>
    <w:rsid w:val="00A20844"/>
    <w:rsid w:val="00A20F76"/>
    <w:rsid w:val="00A21078"/>
    <w:rsid w:val="00A2122F"/>
    <w:rsid w:val="00A21288"/>
    <w:rsid w:val="00A2149C"/>
    <w:rsid w:val="00A21CF7"/>
    <w:rsid w:val="00A21D4E"/>
    <w:rsid w:val="00A21F22"/>
    <w:rsid w:val="00A220A5"/>
    <w:rsid w:val="00A22256"/>
    <w:rsid w:val="00A22430"/>
    <w:rsid w:val="00A22D80"/>
    <w:rsid w:val="00A230AC"/>
    <w:rsid w:val="00A23218"/>
    <w:rsid w:val="00A233BD"/>
    <w:rsid w:val="00A234F3"/>
    <w:rsid w:val="00A23759"/>
    <w:rsid w:val="00A23912"/>
    <w:rsid w:val="00A246BC"/>
    <w:rsid w:val="00A246C0"/>
    <w:rsid w:val="00A24712"/>
    <w:rsid w:val="00A249A7"/>
    <w:rsid w:val="00A24B82"/>
    <w:rsid w:val="00A24EAD"/>
    <w:rsid w:val="00A250E0"/>
    <w:rsid w:val="00A2522F"/>
    <w:rsid w:val="00A2544E"/>
    <w:rsid w:val="00A25576"/>
    <w:rsid w:val="00A25658"/>
    <w:rsid w:val="00A256BB"/>
    <w:rsid w:val="00A2570D"/>
    <w:rsid w:val="00A2587F"/>
    <w:rsid w:val="00A270DD"/>
    <w:rsid w:val="00A30160"/>
    <w:rsid w:val="00A301AE"/>
    <w:rsid w:val="00A30564"/>
    <w:rsid w:val="00A306CF"/>
    <w:rsid w:val="00A308B0"/>
    <w:rsid w:val="00A309E8"/>
    <w:rsid w:val="00A30FD7"/>
    <w:rsid w:val="00A311DC"/>
    <w:rsid w:val="00A31842"/>
    <w:rsid w:val="00A31850"/>
    <w:rsid w:val="00A3188A"/>
    <w:rsid w:val="00A31FE2"/>
    <w:rsid w:val="00A32214"/>
    <w:rsid w:val="00A324BA"/>
    <w:rsid w:val="00A326B0"/>
    <w:rsid w:val="00A337D6"/>
    <w:rsid w:val="00A337DA"/>
    <w:rsid w:val="00A33D1E"/>
    <w:rsid w:val="00A33F70"/>
    <w:rsid w:val="00A34389"/>
    <w:rsid w:val="00A344AD"/>
    <w:rsid w:val="00A348C0"/>
    <w:rsid w:val="00A34CF3"/>
    <w:rsid w:val="00A352B1"/>
    <w:rsid w:val="00A3580C"/>
    <w:rsid w:val="00A359E8"/>
    <w:rsid w:val="00A35FF2"/>
    <w:rsid w:val="00A36131"/>
    <w:rsid w:val="00A3623A"/>
    <w:rsid w:val="00A36465"/>
    <w:rsid w:val="00A368AC"/>
    <w:rsid w:val="00A36AD2"/>
    <w:rsid w:val="00A37552"/>
    <w:rsid w:val="00A375AD"/>
    <w:rsid w:val="00A3764D"/>
    <w:rsid w:val="00A376D1"/>
    <w:rsid w:val="00A37743"/>
    <w:rsid w:val="00A37A20"/>
    <w:rsid w:val="00A37DE2"/>
    <w:rsid w:val="00A37E5C"/>
    <w:rsid w:val="00A37ED1"/>
    <w:rsid w:val="00A37EE5"/>
    <w:rsid w:val="00A405EB"/>
    <w:rsid w:val="00A408BC"/>
    <w:rsid w:val="00A408D6"/>
    <w:rsid w:val="00A40E23"/>
    <w:rsid w:val="00A41074"/>
    <w:rsid w:val="00A41372"/>
    <w:rsid w:val="00A41A3F"/>
    <w:rsid w:val="00A4230F"/>
    <w:rsid w:val="00A425A8"/>
    <w:rsid w:val="00A42934"/>
    <w:rsid w:val="00A42ED1"/>
    <w:rsid w:val="00A43029"/>
    <w:rsid w:val="00A436E7"/>
    <w:rsid w:val="00A438D5"/>
    <w:rsid w:val="00A43ADA"/>
    <w:rsid w:val="00A43F7E"/>
    <w:rsid w:val="00A44536"/>
    <w:rsid w:val="00A44605"/>
    <w:rsid w:val="00A44AA2"/>
    <w:rsid w:val="00A458C8"/>
    <w:rsid w:val="00A45925"/>
    <w:rsid w:val="00A45B4E"/>
    <w:rsid w:val="00A45C4D"/>
    <w:rsid w:val="00A45CE1"/>
    <w:rsid w:val="00A462DE"/>
    <w:rsid w:val="00A46499"/>
    <w:rsid w:val="00A4649A"/>
    <w:rsid w:val="00A46556"/>
    <w:rsid w:val="00A46657"/>
    <w:rsid w:val="00A466AC"/>
    <w:rsid w:val="00A46C6E"/>
    <w:rsid w:val="00A47164"/>
    <w:rsid w:val="00A473BB"/>
    <w:rsid w:val="00A47769"/>
    <w:rsid w:val="00A478E6"/>
    <w:rsid w:val="00A47BE1"/>
    <w:rsid w:val="00A47F52"/>
    <w:rsid w:val="00A50724"/>
    <w:rsid w:val="00A50766"/>
    <w:rsid w:val="00A50D48"/>
    <w:rsid w:val="00A51045"/>
    <w:rsid w:val="00A510F8"/>
    <w:rsid w:val="00A512D9"/>
    <w:rsid w:val="00A51414"/>
    <w:rsid w:val="00A518F9"/>
    <w:rsid w:val="00A51C9C"/>
    <w:rsid w:val="00A51D11"/>
    <w:rsid w:val="00A51E52"/>
    <w:rsid w:val="00A526A2"/>
    <w:rsid w:val="00A52871"/>
    <w:rsid w:val="00A528C8"/>
    <w:rsid w:val="00A528F5"/>
    <w:rsid w:val="00A5290C"/>
    <w:rsid w:val="00A52AB3"/>
    <w:rsid w:val="00A531A7"/>
    <w:rsid w:val="00A53560"/>
    <w:rsid w:val="00A538F3"/>
    <w:rsid w:val="00A53993"/>
    <w:rsid w:val="00A53C88"/>
    <w:rsid w:val="00A53E33"/>
    <w:rsid w:val="00A54227"/>
    <w:rsid w:val="00A5427F"/>
    <w:rsid w:val="00A54556"/>
    <w:rsid w:val="00A545FC"/>
    <w:rsid w:val="00A54A3B"/>
    <w:rsid w:val="00A5515B"/>
    <w:rsid w:val="00A55224"/>
    <w:rsid w:val="00A5536E"/>
    <w:rsid w:val="00A55A62"/>
    <w:rsid w:val="00A55B92"/>
    <w:rsid w:val="00A55C8A"/>
    <w:rsid w:val="00A55DEC"/>
    <w:rsid w:val="00A562E0"/>
    <w:rsid w:val="00A56321"/>
    <w:rsid w:val="00A56373"/>
    <w:rsid w:val="00A563AF"/>
    <w:rsid w:val="00A56C64"/>
    <w:rsid w:val="00A56CB5"/>
    <w:rsid w:val="00A56F0D"/>
    <w:rsid w:val="00A56FC6"/>
    <w:rsid w:val="00A570EC"/>
    <w:rsid w:val="00A5743F"/>
    <w:rsid w:val="00A575B9"/>
    <w:rsid w:val="00A57743"/>
    <w:rsid w:val="00A5794A"/>
    <w:rsid w:val="00A57A84"/>
    <w:rsid w:val="00A57EB7"/>
    <w:rsid w:val="00A604F6"/>
    <w:rsid w:val="00A6085F"/>
    <w:rsid w:val="00A60D56"/>
    <w:rsid w:val="00A60DFC"/>
    <w:rsid w:val="00A61497"/>
    <w:rsid w:val="00A61622"/>
    <w:rsid w:val="00A616E6"/>
    <w:rsid w:val="00A617F8"/>
    <w:rsid w:val="00A61B0A"/>
    <w:rsid w:val="00A624B3"/>
    <w:rsid w:val="00A62DED"/>
    <w:rsid w:val="00A63017"/>
    <w:rsid w:val="00A6362D"/>
    <w:rsid w:val="00A6381F"/>
    <w:rsid w:val="00A63843"/>
    <w:rsid w:val="00A638B9"/>
    <w:rsid w:val="00A63C94"/>
    <w:rsid w:val="00A63E4E"/>
    <w:rsid w:val="00A6411D"/>
    <w:rsid w:val="00A64D20"/>
    <w:rsid w:val="00A65092"/>
    <w:rsid w:val="00A65294"/>
    <w:rsid w:val="00A65604"/>
    <w:rsid w:val="00A6567A"/>
    <w:rsid w:val="00A6573D"/>
    <w:rsid w:val="00A65A25"/>
    <w:rsid w:val="00A65A3B"/>
    <w:rsid w:val="00A65ADB"/>
    <w:rsid w:val="00A65C20"/>
    <w:rsid w:val="00A661B3"/>
    <w:rsid w:val="00A665B5"/>
    <w:rsid w:val="00A66E79"/>
    <w:rsid w:val="00A66E9A"/>
    <w:rsid w:val="00A670FF"/>
    <w:rsid w:val="00A67A0F"/>
    <w:rsid w:val="00A67A16"/>
    <w:rsid w:val="00A67C03"/>
    <w:rsid w:val="00A67E3F"/>
    <w:rsid w:val="00A67F55"/>
    <w:rsid w:val="00A67F6B"/>
    <w:rsid w:val="00A7013A"/>
    <w:rsid w:val="00A70295"/>
    <w:rsid w:val="00A7054C"/>
    <w:rsid w:val="00A705CB"/>
    <w:rsid w:val="00A70A73"/>
    <w:rsid w:val="00A70BC7"/>
    <w:rsid w:val="00A70EA6"/>
    <w:rsid w:val="00A71192"/>
    <w:rsid w:val="00A71244"/>
    <w:rsid w:val="00A71A6D"/>
    <w:rsid w:val="00A71B5D"/>
    <w:rsid w:val="00A71D29"/>
    <w:rsid w:val="00A720AC"/>
    <w:rsid w:val="00A72396"/>
    <w:rsid w:val="00A723CE"/>
    <w:rsid w:val="00A723ED"/>
    <w:rsid w:val="00A72A0E"/>
    <w:rsid w:val="00A72A3E"/>
    <w:rsid w:val="00A72A90"/>
    <w:rsid w:val="00A72CA4"/>
    <w:rsid w:val="00A72D19"/>
    <w:rsid w:val="00A7315C"/>
    <w:rsid w:val="00A735DC"/>
    <w:rsid w:val="00A73DA4"/>
    <w:rsid w:val="00A74136"/>
    <w:rsid w:val="00A74461"/>
    <w:rsid w:val="00A74F1C"/>
    <w:rsid w:val="00A74FB3"/>
    <w:rsid w:val="00A74FBD"/>
    <w:rsid w:val="00A753B7"/>
    <w:rsid w:val="00A7553A"/>
    <w:rsid w:val="00A75847"/>
    <w:rsid w:val="00A75CDA"/>
    <w:rsid w:val="00A764D0"/>
    <w:rsid w:val="00A76640"/>
    <w:rsid w:val="00A7676F"/>
    <w:rsid w:val="00A76A03"/>
    <w:rsid w:val="00A76D59"/>
    <w:rsid w:val="00A76F8E"/>
    <w:rsid w:val="00A77396"/>
    <w:rsid w:val="00A77809"/>
    <w:rsid w:val="00A77AD9"/>
    <w:rsid w:val="00A77B38"/>
    <w:rsid w:val="00A77D2C"/>
    <w:rsid w:val="00A77EEE"/>
    <w:rsid w:val="00A77FA7"/>
    <w:rsid w:val="00A800EB"/>
    <w:rsid w:val="00A80181"/>
    <w:rsid w:val="00A8055C"/>
    <w:rsid w:val="00A8067E"/>
    <w:rsid w:val="00A8090A"/>
    <w:rsid w:val="00A80D71"/>
    <w:rsid w:val="00A80DAE"/>
    <w:rsid w:val="00A80EDB"/>
    <w:rsid w:val="00A8163F"/>
    <w:rsid w:val="00A81995"/>
    <w:rsid w:val="00A81AC4"/>
    <w:rsid w:val="00A81C66"/>
    <w:rsid w:val="00A81E5A"/>
    <w:rsid w:val="00A82731"/>
    <w:rsid w:val="00A82D83"/>
    <w:rsid w:val="00A82E33"/>
    <w:rsid w:val="00A82EAF"/>
    <w:rsid w:val="00A831BD"/>
    <w:rsid w:val="00A83242"/>
    <w:rsid w:val="00A83540"/>
    <w:rsid w:val="00A836C8"/>
    <w:rsid w:val="00A8381F"/>
    <w:rsid w:val="00A83DF5"/>
    <w:rsid w:val="00A83E80"/>
    <w:rsid w:val="00A841A7"/>
    <w:rsid w:val="00A845CE"/>
    <w:rsid w:val="00A8499A"/>
    <w:rsid w:val="00A84A9F"/>
    <w:rsid w:val="00A84ABC"/>
    <w:rsid w:val="00A856AB"/>
    <w:rsid w:val="00A856C5"/>
    <w:rsid w:val="00A85788"/>
    <w:rsid w:val="00A85AC3"/>
    <w:rsid w:val="00A86171"/>
    <w:rsid w:val="00A86C1B"/>
    <w:rsid w:val="00A86C94"/>
    <w:rsid w:val="00A86D37"/>
    <w:rsid w:val="00A86E27"/>
    <w:rsid w:val="00A87745"/>
    <w:rsid w:val="00A877D3"/>
    <w:rsid w:val="00A877F9"/>
    <w:rsid w:val="00A87A53"/>
    <w:rsid w:val="00A87B7B"/>
    <w:rsid w:val="00A87EDE"/>
    <w:rsid w:val="00A902FA"/>
    <w:rsid w:val="00A90552"/>
    <w:rsid w:val="00A906AA"/>
    <w:rsid w:val="00A90709"/>
    <w:rsid w:val="00A90FA3"/>
    <w:rsid w:val="00A9111E"/>
    <w:rsid w:val="00A91193"/>
    <w:rsid w:val="00A9144B"/>
    <w:rsid w:val="00A9256D"/>
    <w:rsid w:val="00A9259E"/>
    <w:rsid w:val="00A92798"/>
    <w:rsid w:val="00A92B91"/>
    <w:rsid w:val="00A92D7C"/>
    <w:rsid w:val="00A92EA7"/>
    <w:rsid w:val="00A932CE"/>
    <w:rsid w:val="00A932D9"/>
    <w:rsid w:val="00A93B63"/>
    <w:rsid w:val="00A94166"/>
    <w:rsid w:val="00A94E16"/>
    <w:rsid w:val="00A94F38"/>
    <w:rsid w:val="00A953A0"/>
    <w:rsid w:val="00A954BA"/>
    <w:rsid w:val="00A95785"/>
    <w:rsid w:val="00A95D25"/>
    <w:rsid w:val="00A964E5"/>
    <w:rsid w:val="00A96A0F"/>
    <w:rsid w:val="00A96E79"/>
    <w:rsid w:val="00A97033"/>
    <w:rsid w:val="00A9725E"/>
    <w:rsid w:val="00A9735E"/>
    <w:rsid w:val="00A9770A"/>
    <w:rsid w:val="00A979FE"/>
    <w:rsid w:val="00A97CAC"/>
    <w:rsid w:val="00AA0459"/>
    <w:rsid w:val="00AA091C"/>
    <w:rsid w:val="00AA0D4B"/>
    <w:rsid w:val="00AA0ED1"/>
    <w:rsid w:val="00AA15A8"/>
    <w:rsid w:val="00AA188D"/>
    <w:rsid w:val="00AA1A60"/>
    <w:rsid w:val="00AA1D8A"/>
    <w:rsid w:val="00AA1D9A"/>
    <w:rsid w:val="00AA232C"/>
    <w:rsid w:val="00AA284E"/>
    <w:rsid w:val="00AA2ABA"/>
    <w:rsid w:val="00AA2EDB"/>
    <w:rsid w:val="00AA3021"/>
    <w:rsid w:val="00AA31F5"/>
    <w:rsid w:val="00AA3454"/>
    <w:rsid w:val="00AA3624"/>
    <w:rsid w:val="00AA36B0"/>
    <w:rsid w:val="00AA38FD"/>
    <w:rsid w:val="00AA429A"/>
    <w:rsid w:val="00AA452F"/>
    <w:rsid w:val="00AA4642"/>
    <w:rsid w:val="00AA4A88"/>
    <w:rsid w:val="00AA51A3"/>
    <w:rsid w:val="00AA5418"/>
    <w:rsid w:val="00AA582A"/>
    <w:rsid w:val="00AA6B96"/>
    <w:rsid w:val="00AA6D1D"/>
    <w:rsid w:val="00AA6FA9"/>
    <w:rsid w:val="00AA706A"/>
    <w:rsid w:val="00AA7325"/>
    <w:rsid w:val="00AA7439"/>
    <w:rsid w:val="00AA7492"/>
    <w:rsid w:val="00AA77FD"/>
    <w:rsid w:val="00AB0319"/>
    <w:rsid w:val="00AB0823"/>
    <w:rsid w:val="00AB08D7"/>
    <w:rsid w:val="00AB0996"/>
    <w:rsid w:val="00AB0D67"/>
    <w:rsid w:val="00AB0F6C"/>
    <w:rsid w:val="00AB143E"/>
    <w:rsid w:val="00AB17BC"/>
    <w:rsid w:val="00AB19EF"/>
    <w:rsid w:val="00AB1ABD"/>
    <w:rsid w:val="00AB1E60"/>
    <w:rsid w:val="00AB2F1C"/>
    <w:rsid w:val="00AB3C78"/>
    <w:rsid w:val="00AB3DDE"/>
    <w:rsid w:val="00AB4279"/>
    <w:rsid w:val="00AB4A82"/>
    <w:rsid w:val="00AB4CA5"/>
    <w:rsid w:val="00AB5643"/>
    <w:rsid w:val="00AB5F20"/>
    <w:rsid w:val="00AB609B"/>
    <w:rsid w:val="00AB61A8"/>
    <w:rsid w:val="00AB64DB"/>
    <w:rsid w:val="00AB6552"/>
    <w:rsid w:val="00AB695A"/>
    <w:rsid w:val="00AB69DC"/>
    <w:rsid w:val="00AB6C74"/>
    <w:rsid w:val="00AB6F15"/>
    <w:rsid w:val="00AB6FA9"/>
    <w:rsid w:val="00AB7055"/>
    <w:rsid w:val="00AB70A7"/>
    <w:rsid w:val="00AB7701"/>
    <w:rsid w:val="00AB7833"/>
    <w:rsid w:val="00AB7A35"/>
    <w:rsid w:val="00AB7AC3"/>
    <w:rsid w:val="00AB7BF8"/>
    <w:rsid w:val="00AC014D"/>
    <w:rsid w:val="00AC025B"/>
    <w:rsid w:val="00AC0811"/>
    <w:rsid w:val="00AC09E6"/>
    <w:rsid w:val="00AC11C4"/>
    <w:rsid w:val="00AC16D0"/>
    <w:rsid w:val="00AC1782"/>
    <w:rsid w:val="00AC1A01"/>
    <w:rsid w:val="00AC1BC7"/>
    <w:rsid w:val="00AC1FEC"/>
    <w:rsid w:val="00AC2050"/>
    <w:rsid w:val="00AC214E"/>
    <w:rsid w:val="00AC2291"/>
    <w:rsid w:val="00AC2B6E"/>
    <w:rsid w:val="00AC34AD"/>
    <w:rsid w:val="00AC3846"/>
    <w:rsid w:val="00AC3915"/>
    <w:rsid w:val="00AC3C4A"/>
    <w:rsid w:val="00AC3CCF"/>
    <w:rsid w:val="00AC401E"/>
    <w:rsid w:val="00AC4234"/>
    <w:rsid w:val="00AC43DA"/>
    <w:rsid w:val="00AC4402"/>
    <w:rsid w:val="00AC46B3"/>
    <w:rsid w:val="00AC476F"/>
    <w:rsid w:val="00AC4B26"/>
    <w:rsid w:val="00AC500B"/>
    <w:rsid w:val="00AC5041"/>
    <w:rsid w:val="00AC54F3"/>
    <w:rsid w:val="00AC5673"/>
    <w:rsid w:val="00AC5712"/>
    <w:rsid w:val="00AC5776"/>
    <w:rsid w:val="00AC57B7"/>
    <w:rsid w:val="00AC5AEE"/>
    <w:rsid w:val="00AC66C2"/>
    <w:rsid w:val="00AC6B7B"/>
    <w:rsid w:val="00AC6D94"/>
    <w:rsid w:val="00AC6F61"/>
    <w:rsid w:val="00AC742E"/>
    <w:rsid w:val="00AC77CB"/>
    <w:rsid w:val="00AC7924"/>
    <w:rsid w:val="00AC7C83"/>
    <w:rsid w:val="00AC7D37"/>
    <w:rsid w:val="00AC7DCD"/>
    <w:rsid w:val="00AC7E08"/>
    <w:rsid w:val="00AC7F51"/>
    <w:rsid w:val="00AD08D7"/>
    <w:rsid w:val="00AD0A1E"/>
    <w:rsid w:val="00AD0C61"/>
    <w:rsid w:val="00AD1A1A"/>
    <w:rsid w:val="00AD1B19"/>
    <w:rsid w:val="00AD1CD5"/>
    <w:rsid w:val="00AD1D39"/>
    <w:rsid w:val="00AD21B2"/>
    <w:rsid w:val="00AD228E"/>
    <w:rsid w:val="00AD22CA"/>
    <w:rsid w:val="00AD239D"/>
    <w:rsid w:val="00AD2CF6"/>
    <w:rsid w:val="00AD31F9"/>
    <w:rsid w:val="00AD38CB"/>
    <w:rsid w:val="00AD3B0B"/>
    <w:rsid w:val="00AD3F96"/>
    <w:rsid w:val="00AD40C9"/>
    <w:rsid w:val="00AD4442"/>
    <w:rsid w:val="00AD4601"/>
    <w:rsid w:val="00AD47A7"/>
    <w:rsid w:val="00AD47CF"/>
    <w:rsid w:val="00AD4D8E"/>
    <w:rsid w:val="00AD4E8A"/>
    <w:rsid w:val="00AD54B6"/>
    <w:rsid w:val="00AD55BB"/>
    <w:rsid w:val="00AD55EA"/>
    <w:rsid w:val="00AD573E"/>
    <w:rsid w:val="00AD58F4"/>
    <w:rsid w:val="00AD5F7D"/>
    <w:rsid w:val="00AD6136"/>
    <w:rsid w:val="00AD6693"/>
    <w:rsid w:val="00AD6797"/>
    <w:rsid w:val="00AD6ADB"/>
    <w:rsid w:val="00AD6E05"/>
    <w:rsid w:val="00AD6E62"/>
    <w:rsid w:val="00AD6F74"/>
    <w:rsid w:val="00AD713D"/>
    <w:rsid w:val="00AD79CC"/>
    <w:rsid w:val="00AD7AAF"/>
    <w:rsid w:val="00AD7AF3"/>
    <w:rsid w:val="00AE0428"/>
    <w:rsid w:val="00AE0562"/>
    <w:rsid w:val="00AE0CD4"/>
    <w:rsid w:val="00AE0E34"/>
    <w:rsid w:val="00AE16D5"/>
    <w:rsid w:val="00AE176D"/>
    <w:rsid w:val="00AE1A01"/>
    <w:rsid w:val="00AE1ED8"/>
    <w:rsid w:val="00AE1F36"/>
    <w:rsid w:val="00AE2452"/>
    <w:rsid w:val="00AE25A1"/>
    <w:rsid w:val="00AE2AA2"/>
    <w:rsid w:val="00AE2B3E"/>
    <w:rsid w:val="00AE2F69"/>
    <w:rsid w:val="00AE3528"/>
    <w:rsid w:val="00AE39C4"/>
    <w:rsid w:val="00AE3C21"/>
    <w:rsid w:val="00AE404B"/>
    <w:rsid w:val="00AE4324"/>
    <w:rsid w:val="00AE44C4"/>
    <w:rsid w:val="00AE4658"/>
    <w:rsid w:val="00AE4790"/>
    <w:rsid w:val="00AE48E3"/>
    <w:rsid w:val="00AE4BC7"/>
    <w:rsid w:val="00AE4BFC"/>
    <w:rsid w:val="00AE4EB0"/>
    <w:rsid w:val="00AE4F6D"/>
    <w:rsid w:val="00AE4FFB"/>
    <w:rsid w:val="00AE560F"/>
    <w:rsid w:val="00AE5ADE"/>
    <w:rsid w:val="00AE5C21"/>
    <w:rsid w:val="00AE5D55"/>
    <w:rsid w:val="00AE5DAE"/>
    <w:rsid w:val="00AE5F06"/>
    <w:rsid w:val="00AE60AD"/>
    <w:rsid w:val="00AE6C87"/>
    <w:rsid w:val="00AE6ECD"/>
    <w:rsid w:val="00AE6F5A"/>
    <w:rsid w:val="00AE71D4"/>
    <w:rsid w:val="00AE7502"/>
    <w:rsid w:val="00AE7714"/>
    <w:rsid w:val="00AE77F5"/>
    <w:rsid w:val="00AE7900"/>
    <w:rsid w:val="00AE7A04"/>
    <w:rsid w:val="00AE7A80"/>
    <w:rsid w:val="00AE7D5F"/>
    <w:rsid w:val="00AE7DA4"/>
    <w:rsid w:val="00AF015F"/>
    <w:rsid w:val="00AF01BC"/>
    <w:rsid w:val="00AF022A"/>
    <w:rsid w:val="00AF0260"/>
    <w:rsid w:val="00AF0324"/>
    <w:rsid w:val="00AF0554"/>
    <w:rsid w:val="00AF0596"/>
    <w:rsid w:val="00AF05AC"/>
    <w:rsid w:val="00AF0647"/>
    <w:rsid w:val="00AF0662"/>
    <w:rsid w:val="00AF07A8"/>
    <w:rsid w:val="00AF0DE4"/>
    <w:rsid w:val="00AF16DB"/>
    <w:rsid w:val="00AF1A3B"/>
    <w:rsid w:val="00AF1B65"/>
    <w:rsid w:val="00AF1C82"/>
    <w:rsid w:val="00AF1E01"/>
    <w:rsid w:val="00AF1F0D"/>
    <w:rsid w:val="00AF1F64"/>
    <w:rsid w:val="00AF21F7"/>
    <w:rsid w:val="00AF2313"/>
    <w:rsid w:val="00AF256D"/>
    <w:rsid w:val="00AF2621"/>
    <w:rsid w:val="00AF2760"/>
    <w:rsid w:val="00AF2790"/>
    <w:rsid w:val="00AF297D"/>
    <w:rsid w:val="00AF2A28"/>
    <w:rsid w:val="00AF316E"/>
    <w:rsid w:val="00AF3187"/>
    <w:rsid w:val="00AF333C"/>
    <w:rsid w:val="00AF3364"/>
    <w:rsid w:val="00AF367B"/>
    <w:rsid w:val="00AF3710"/>
    <w:rsid w:val="00AF3A18"/>
    <w:rsid w:val="00AF407E"/>
    <w:rsid w:val="00AF423D"/>
    <w:rsid w:val="00AF4489"/>
    <w:rsid w:val="00AF4CEF"/>
    <w:rsid w:val="00AF4E28"/>
    <w:rsid w:val="00AF4F87"/>
    <w:rsid w:val="00AF52F0"/>
    <w:rsid w:val="00AF5493"/>
    <w:rsid w:val="00AF5831"/>
    <w:rsid w:val="00AF5C1B"/>
    <w:rsid w:val="00AF5E40"/>
    <w:rsid w:val="00AF657F"/>
    <w:rsid w:val="00AF682C"/>
    <w:rsid w:val="00AF6CBF"/>
    <w:rsid w:val="00AF7112"/>
    <w:rsid w:val="00AF77C8"/>
    <w:rsid w:val="00AF77C9"/>
    <w:rsid w:val="00AF7D14"/>
    <w:rsid w:val="00B001BF"/>
    <w:rsid w:val="00B001DF"/>
    <w:rsid w:val="00B00667"/>
    <w:rsid w:val="00B0094D"/>
    <w:rsid w:val="00B00A3E"/>
    <w:rsid w:val="00B00B0C"/>
    <w:rsid w:val="00B00C33"/>
    <w:rsid w:val="00B00E8F"/>
    <w:rsid w:val="00B0101B"/>
    <w:rsid w:val="00B016FF"/>
    <w:rsid w:val="00B01947"/>
    <w:rsid w:val="00B02437"/>
    <w:rsid w:val="00B0243C"/>
    <w:rsid w:val="00B02808"/>
    <w:rsid w:val="00B02F54"/>
    <w:rsid w:val="00B03D4B"/>
    <w:rsid w:val="00B048DB"/>
    <w:rsid w:val="00B0493F"/>
    <w:rsid w:val="00B049BB"/>
    <w:rsid w:val="00B04B29"/>
    <w:rsid w:val="00B04E35"/>
    <w:rsid w:val="00B0511F"/>
    <w:rsid w:val="00B05316"/>
    <w:rsid w:val="00B05467"/>
    <w:rsid w:val="00B0592F"/>
    <w:rsid w:val="00B05A36"/>
    <w:rsid w:val="00B05DCF"/>
    <w:rsid w:val="00B06222"/>
    <w:rsid w:val="00B0662D"/>
    <w:rsid w:val="00B06701"/>
    <w:rsid w:val="00B06733"/>
    <w:rsid w:val="00B06856"/>
    <w:rsid w:val="00B06D78"/>
    <w:rsid w:val="00B072E7"/>
    <w:rsid w:val="00B073AB"/>
    <w:rsid w:val="00B0746F"/>
    <w:rsid w:val="00B076CD"/>
    <w:rsid w:val="00B077C7"/>
    <w:rsid w:val="00B07B03"/>
    <w:rsid w:val="00B07C8F"/>
    <w:rsid w:val="00B07CDA"/>
    <w:rsid w:val="00B102FA"/>
    <w:rsid w:val="00B10704"/>
    <w:rsid w:val="00B10727"/>
    <w:rsid w:val="00B10A6B"/>
    <w:rsid w:val="00B10F4D"/>
    <w:rsid w:val="00B11286"/>
    <w:rsid w:val="00B1152B"/>
    <w:rsid w:val="00B1197A"/>
    <w:rsid w:val="00B1199B"/>
    <w:rsid w:val="00B11AB0"/>
    <w:rsid w:val="00B11B0B"/>
    <w:rsid w:val="00B11D49"/>
    <w:rsid w:val="00B11EAD"/>
    <w:rsid w:val="00B12319"/>
    <w:rsid w:val="00B124F7"/>
    <w:rsid w:val="00B125CC"/>
    <w:rsid w:val="00B12734"/>
    <w:rsid w:val="00B1296A"/>
    <w:rsid w:val="00B12C6E"/>
    <w:rsid w:val="00B12E0A"/>
    <w:rsid w:val="00B138BB"/>
    <w:rsid w:val="00B13932"/>
    <w:rsid w:val="00B139C2"/>
    <w:rsid w:val="00B13A41"/>
    <w:rsid w:val="00B13D58"/>
    <w:rsid w:val="00B13EE0"/>
    <w:rsid w:val="00B1420F"/>
    <w:rsid w:val="00B1441E"/>
    <w:rsid w:val="00B14478"/>
    <w:rsid w:val="00B14978"/>
    <w:rsid w:val="00B14B7E"/>
    <w:rsid w:val="00B15173"/>
    <w:rsid w:val="00B153D6"/>
    <w:rsid w:val="00B1576D"/>
    <w:rsid w:val="00B1591A"/>
    <w:rsid w:val="00B15BAA"/>
    <w:rsid w:val="00B15E41"/>
    <w:rsid w:val="00B15F19"/>
    <w:rsid w:val="00B166CE"/>
    <w:rsid w:val="00B166E7"/>
    <w:rsid w:val="00B16898"/>
    <w:rsid w:val="00B16975"/>
    <w:rsid w:val="00B16ABF"/>
    <w:rsid w:val="00B16AC5"/>
    <w:rsid w:val="00B16CEC"/>
    <w:rsid w:val="00B16D1C"/>
    <w:rsid w:val="00B16E03"/>
    <w:rsid w:val="00B171D8"/>
    <w:rsid w:val="00B179F9"/>
    <w:rsid w:val="00B17A8D"/>
    <w:rsid w:val="00B17C01"/>
    <w:rsid w:val="00B17D53"/>
    <w:rsid w:val="00B20034"/>
    <w:rsid w:val="00B201DE"/>
    <w:rsid w:val="00B205A6"/>
    <w:rsid w:val="00B20B5A"/>
    <w:rsid w:val="00B20CC5"/>
    <w:rsid w:val="00B21357"/>
    <w:rsid w:val="00B213E6"/>
    <w:rsid w:val="00B21745"/>
    <w:rsid w:val="00B21AF9"/>
    <w:rsid w:val="00B21C2C"/>
    <w:rsid w:val="00B21CCB"/>
    <w:rsid w:val="00B21FD9"/>
    <w:rsid w:val="00B21FF3"/>
    <w:rsid w:val="00B22555"/>
    <w:rsid w:val="00B22C91"/>
    <w:rsid w:val="00B22EE9"/>
    <w:rsid w:val="00B22FB9"/>
    <w:rsid w:val="00B23098"/>
    <w:rsid w:val="00B2313A"/>
    <w:rsid w:val="00B234ED"/>
    <w:rsid w:val="00B23688"/>
    <w:rsid w:val="00B23950"/>
    <w:rsid w:val="00B23D7B"/>
    <w:rsid w:val="00B242FA"/>
    <w:rsid w:val="00B2497E"/>
    <w:rsid w:val="00B24C1A"/>
    <w:rsid w:val="00B24D78"/>
    <w:rsid w:val="00B24E8F"/>
    <w:rsid w:val="00B254DF"/>
    <w:rsid w:val="00B25510"/>
    <w:rsid w:val="00B25669"/>
    <w:rsid w:val="00B256FF"/>
    <w:rsid w:val="00B259A4"/>
    <w:rsid w:val="00B25E37"/>
    <w:rsid w:val="00B26432"/>
    <w:rsid w:val="00B2669A"/>
    <w:rsid w:val="00B26709"/>
    <w:rsid w:val="00B26DDD"/>
    <w:rsid w:val="00B27934"/>
    <w:rsid w:val="00B27C4D"/>
    <w:rsid w:val="00B27ED8"/>
    <w:rsid w:val="00B27F53"/>
    <w:rsid w:val="00B27FA1"/>
    <w:rsid w:val="00B304BB"/>
    <w:rsid w:val="00B305C1"/>
    <w:rsid w:val="00B3089B"/>
    <w:rsid w:val="00B3090D"/>
    <w:rsid w:val="00B30DE6"/>
    <w:rsid w:val="00B30E32"/>
    <w:rsid w:val="00B312FD"/>
    <w:rsid w:val="00B31343"/>
    <w:rsid w:val="00B317D8"/>
    <w:rsid w:val="00B31E67"/>
    <w:rsid w:val="00B31E9A"/>
    <w:rsid w:val="00B32779"/>
    <w:rsid w:val="00B327F4"/>
    <w:rsid w:val="00B32A3D"/>
    <w:rsid w:val="00B32F83"/>
    <w:rsid w:val="00B330B5"/>
    <w:rsid w:val="00B3355F"/>
    <w:rsid w:val="00B335D0"/>
    <w:rsid w:val="00B34199"/>
    <w:rsid w:val="00B341DA"/>
    <w:rsid w:val="00B34AB5"/>
    <w:rsid w:val="00B3538B"/>
    <w:rsid w:val="00B35687"/>
    <w:rsid w:val="00B35881"/>
    <w:rsid w:val="00B35E14"/>
    <w:rsid w:val="00B36387"/>
    <w:rsid w:val="00B363C9"/>
    <w:rsid w:val="00B36414"/>
    <w:rsid w:val="00B3650B"/>
    <w:rsid w:val="00B3691D"/>
    <w:rsid w:val="00B36AD2"/>
    <w:rsid w:val="00B36AE0"/>
    <w:rsid w:val="00B36DB8"/>
    <w:rsid w:val="00B37324"/>
    <w:rsid w:val="00B37545"/>
    <w:rsid w:val="00B37685"/>
    <w:rsid w:val="00B37D19"/>
    <w:rsid w:val="00B37E1A"/>
    <w:rsid w:val="00B37EF4"/>
    <w:rsid w:val="00B403FF"/>
    <w:rsid w:val="00B40477"/>
    <w:rsid w:val="00B407B2"/>
    <w:rsid w:val="00B40DA0"/>
    <w:rsid w:val="00B41579"/>
    <w:rsid w:val="00B422AF"/>
    <w:rsid w:val="00B422F9"/>
    <w:rsid w:val="00B4251F"/>
    <w:rsid w:val="00B42872"/>
    <w:rsid w:val="00B42896"/>
    <w:rsid w:val="00B428C2"/>
    <w:rsid w:val="00B4295C"/>
    <w:rsid w:val="00B42A32"/>
    <w:rsid w:val="00B42C12"/>
    <w:rsid w:val="00B42EA5"/>
    <w:rsid w:val="00B42FBD"/>
    <w:rsid w:val="00B43157"/>
    <w:rsid w:val="00B431B6"/>
    <w:rsid w:val="00B4352E"/>
    <w:rsid w:val="00B43E90"/>
    <w:rsid w:val="00B43F65"/>
    <w:rsid w:val="00B44339"/>
    <w:rsid w:val="00B443C3"/>
    <w:rsid w:val="00B44433"/>
    <w:rsid w:val="00B448B1"/>
    <w:rsid w:val="00B44992"/>
    <w:rsid w:val="00B44C8F"/>
    <w:rsid w:val="00B44CB7"/>
    <w:rsid w:val="00B44EEF"/>
    <w:rsid w:val="00B44FBF"/>
    <w:rsid w:val="00B45131"/>
    <w:rsid w:val="00B451F1"/>
    <w:rsid w:val="00B45295"/>
    <w:rsid w:val="00B453F1"/>
    <w:rsid w:val="00B45960"/>
    <w:rsid w:val="00B45CD8"/>
    <w:rsid w:val="00B45D84"/>
    <w:rsid w:val="00B45E7A"/>
    <w:rsid w:val="00B461E5"/>
    <w:rsid w:val="00B467D1"/>
    <w:rsid w:val="00B47A57"/>
    <w:rsid w:val="00B47F11"/>
    <w:rsid w:val="00B50180"/>
    <w:rsid w:val="00B50225"/>
    <w:rsid w:val="00B503AF"/>
    <w:rsid w:val="00B506C9"/>
    <w:rsid w:val="00B50D2D"/>
    <w:rsid w:val="00B515CB"/>
    <w:rsid w:val="00B517AE"/>
    <w:rsid w:val="00B51EAA"/>
    <w:rsid w:val="00B5223B"/>
    <w:rsid w:val="00B52747"/>
    <w:rsid w:val="00B5288E"/>
    <w:rsid w:val="00B52BC7"/>
    <w:rsid w:val="00B53298"/>
    <w:rsid w:val="00B53311"/>
    <w:rsid w:val="00B534AC"/>
    <w:rsid w:val="00B53788"/>
    <w:rsid w:val="00B5382C"/>
    <w:rsid w:val="00B53B45"/>
    <w:rsid w:val="00B53B8D"/>
    <w:rsid w:val="00B53C29"/>
    <w:rsid w:val="00B53DE5"/>
    <w:rsid w:val="00B53EE4"/>
    <w:rsid w:val="00B53FFF"/>
    <w:rsid w:val="00B54D0F"/>
    <w:rsid w:val="00B54E6E"/>
    <w:rsid w:val="00B54FC4"/>
    <w:rsid w:val="00B5512A"/>
    <w:rsid w:val="00B5533E"/>
    <w:rsid w:val="00B55485"/>
    <w:rsid w:val="00B5549A"/>
    <w:rsid w:val="00B55936"/>
    <w:rsid w:val="00B55A57"/>
    <w:rsid w:val="00B56D68"/>
    <w:rsid w:val="00B56FEC"/>
    <w:rsid w:val="00B57128"/>
    <w:rsid w:val="00B574CE"/>
    <w:rsid w:val="00B5759D"/>
    <w:rsid w:val="00B57BBD"/>
    <w:rsid w:val="00B57C2A"/>
    <w:rsid w:val="00B57D15"/>
    <w:rsid w:val="00B57EDC"/>
    <w:rsid w:val="00B57F59"/>
    <w:rsid w:val="00B6126D"/>
    <w:rsid w:val="00B61432"/>
    <w:rsid w:val="00B6165E"/>
    <w:rsid w:val="00B61797"/>
    <w:rsid w:val="00B6198A"/>
    <w:rsid w:val="00B61F93"/>
    <w:rsid w:val="00B62489"/>
    <w:rsid w:val="00B625C8"/>
    <w:rsid w:val="00B62634"/>
    <w:rsid w:val="00B6333B"/>
    <w:rsid w:val="00B634AD"/>
    <w:rsid w:val="00B63781"/>
    <w:rsid w:val="00B64B5E"/>
    <w:rsid w:val="00B654B8"/>
    <w:rsid w:val="00B65BBC"/>
    <w:rsid w:val="00B65CD4"/>
    <w:rsid w:val="00B65FA3"/>
    <w:rsid w:val="00B66055"/>
    <w:rsid w:val="00B660FE"/>
    <w:rsid w:val="00B66A45"/>
    <w:rsid w:val="00B66B5F"/>
    <w:rsid w:val="00B66D4A"/>
    <w:rsid w:val="00B7004A"/>
    <w:rsid w:val="00B703BA"/>
    <w:rsid w:val="00B71170"/>
    <w:rsid w:val="00B7141E"/>
    <w:rsid w:val="00B7156B"/>
    <w:rsid w:val="00B715F4"/>
    <w:rsid w:val="00B716AC"/>
    <w:rsid w:val="00B71CF4"/>
    <w:rsid w:val="00B71D4A"/>
    <w:rsid w:val="00B722B7"/>
    <w:rsid w:val="00B72545"/>
    <w:rsid w:val="00B72725"/>
    <w:rsid w:val="00B72891"/>
    <w:rsid w:val="00B728F6"/>
    <w:rsid w:val="00B72D32"/>
    <w:rsid w:val="00B732BF"/>
    <w:rsid w:val="00B73394"/>
    <w:rsid w:val="00B73787"/>
    <w:rsid w:val="00B73908"/>
    <w:rsid w:val="00B739F2"/>
    <w:rsid w:val="00B73A86"/>
    <w:rsid w:val="00B73B5E"/>
    <w:rsid w:val="00B73BB4"/>
    <w:rsid w:val="00B73BDA"/>
    <w:rsid w:val="00B73FF6"/>
    <w:rsid w:val="00B74EEB"/>
    <w:rsid w:val="00B75242"/>
    <w:rsid w:val="00B753F6"/>
    <w:rsid w:val="00B7598F"/>
    <w:rsid w:val="00B759C8"/>
    <w:rsid w:val="00B75A42"/>
    <w:rsid w:val="00B75AEE"/>
    <w:rsid w:val="00B7611F"/>
    <w:rsid w:val="00B767DF"/>
    <w:rsid w:val="00B76CD9"/>
    <w:rsid w:val="00B76D2C"/>
    <w:rsid w:val="00B76DA8"/>
    <w:rsid w:val="00B76DD6"/>
    <w:rsid w:val="00B770E0"/>
    <w:rsid w:val="00B77335"/>
    <w:rsid w:val="00B77A8D"/>
    <w:rsid w:val="00B77C75"/>
    <w:rsid w:val="00B803D9"/>
    <w:rsid w:val="00B80412"/>
    <w:rsid w:val="00B80739"/>
    <w:rsid w:val="00B80C2B"/>
    <w:rsid w:val="00B80F1D"/>
    <w:rsid w:val="00B811A8"/>
    <w:rsid w:val="00B812D7"/>
    <w:rsid w:val="00B81D2E"/>
    <w:rsid w:val="00B8200C"/>
    <w:rsid w:val="00B82206"/>
    <w:rsid w:val="00B82460"/>
    <w:rsid w:val="00B8260F"/>
    <w:rsid w:val="00B827B8"/>
    <w:rsid w:val="00B82845"/>
    <w:rsid w:val="00B82D44"/>
    <w:rsid w:val="00B834B9"/>
    <w:rsid w:val="00B8363F"/>
    <w:rsid w:val="00B8385E"/>
    <w:rsid w:val="00B83A99"/>
    <w:rsid w:val="00B83C72"/>
    <w:rsid w:val="00B83E37"/>
    <w:rsid w:val="00B83E72"/>
    <w:rsid w:val="00B840CC"/>
    <w:rsid w:val="00B845E6"/>
    <w:rsid w:val="00B84898"/>
    <w:rsid w:val="00B849E3"/>
    <w:rsid w:val="00B84E73"/>
    <w:rsid w:val="00B8528F"/>
    <w:rsid w:val="00B85487"/>
    <w:rsid w:val="00B85533"/>
    <w:rsid w:val="00B856F9"/>
    <w:rsid w:val="00B85792"/>
    <w:rsid w:val="00B861A7"/>
    <w:rsid w:val="00B86513"/>
    <w:rsid w:val="00B8655C"/>
    <w:rsid w:val="00B86E5C"/>
    <w:rsid w:val="00B872C3"/>
    <w:rsid w:val="00B8775D"/>
    <w:rsid w:val="00B87E2B"/>
    <w:rsid w:val="00B909B4"/>
    <w:rsid w:val="00B91470"/>
    <w:rsid w:val="00B9179C"/>
    <w:rsid w:val="00B91C4D"/>
    <w:rsid w:val="00B91D91"/>
    <w:rsid w:val="00B91DCD"/>
    <w:rsid w:val="00B920C3"/>
    <w:rsid w:val="00B92166"/>
    <w:rsid w:val="00B92687"/>
    <w:rsid w:val="00B92888"/>
    <w:rsid w:val="00B93062"/>
    <w:rsid w:val="00B93148"/>
    <w:rsid w:val="00B933F6"/>
    <w:rsid w:val="00B9370C"/>
    <w:rsid w:val="00B93846"/>
    <w:rsid w:val="00B940A2"/>
    <w:rsid w:val="00B94487"/>
    <w:rsid w:val="00B94903"/>
    <w:rsid w:val="00B94D59"/>
    <w:rsid w:val="00B950A5"/>
    <w:rsid w:val="00B95295"/>
    <w:rsid w:val="00B95A5B"/>
    <w:rsid w:val="00B95E5C"/>
    <w:rsid w:val="00B964D9"/>
    <w:rsid w:val="00B96977"/>
    <w:rsid w:val="00B96A4D"/>
    <w:rsid w:val="00B96A6F"/>
    <w:rsid w:val="00B96E05"/>
    <w:rsid w:val="00B96FE1"/>
    <w:rsid w:val="00B97236"/>
    <w:rsid w:val="00B97281"/>
    <w:rsid w:val="00B97530"/>
    <w:rsid w:val="00B97568"/>
    <w:rsid w:val="00B975F1"/>
    <w:rsid w:val="00B97D8C"/>
    <w:rsid w:val="00B97DEE"/>
    <w:rsid w:val="00BA00DC"/>
    <w:rsid w:val="00BA01CE"/>
    <w:rsid w:val="00BA0299"/>
    <w:rsid w:val="00BA031B"/>
    <w:rsid w:val="00BA0474"/>
    <w:rsid w:val="00BA081A"/>
    <w:rsid w:val="00BA0840"/>
    <w:rsid w:val="00BA088A"/>
    <w:rsid w:val="00BA0A99"/>
    <w:rsid w:val="00BA0CFC"/>
    <w:rsid w:val="00BA1341"/>
    <w:rsid w:val="00BA1385"/>
    <w:rsid w:val="00BA1518"/>
    <w:rsid w:val="00BA1747"/>
    <w:rsid w:val="00BA1E9E"/>
    <w:rsid w:val="00BA2298"/>
    <w:rsid w:val="00BA25A8"/>
    <w:rsid w:val="00BA2944"/>
    <w:rsid w:val="00BA2C94"/>
    <w:rsid w:val="00BA3766"/>
    <w:rsid w:val="00BA39A8"/>
    <w:rsid w:val="00BA3B21"/>
    <w:rsid w:val="00BA3C9A"/>
    <w:rsid w:val="00BA443B"/>
    <w:rsid w:val="00BA45CB"/>
    <w:rsid w:val="00BA55DB"/>
    <w:rsid w:val="00BA568F"/>
    <w:rsid w:val="00BA58AA"/>
    <w:rsid w:val="00BA599A"/>
    <w:rsid w:val="00BA5F75"/>
    <w:rsid w:val="00BA647E"/>
    <w:rsid w:val="00BA6505"/>
    <w:rsid w:val="00BA6577"/>
    <w:rsid w:val="00BA699B"/>
    <w:rsid w:val="00BA6B46"/>
    <w:rsid w:val="00BA6CA9"/>
    <w:rsid w:val="00BA729D"/>
    <w:rsid w:val="00BA74CA"/>
    <w:rsid w:val="00BA756E"/>
    <w:rsid w:val="00BA77C2"/>
    <w:rsid w:val="00BA79A2"/>
    <w:rsid w:val="00BA7B24"/>
    <w:rsid w:val="00BA7D12"/>
    <w:rsid w:val="00BB0107"/>
    <w:rsid w:val="00BB0167"/>
    <w:rsid w:val="00BB025B"/>
    <w:rsid w:val="00BB035B"/>
    <w:rsid w:val="00BB0AEE"/>
    <w:rsid w:val="00BB0F24"/>
    <w:rsid w:val="00BB0F2F"/>
    <w:rsid w:val="00BB130D"/>
    <w:rsid w:val="00BB134A"/>
    <w:rsid w:val="00BB2378"/>
    <w:rsid w:val="00BB23E9"/>
    <w:rsid w:val="00BB2601"/>
    <w:rsid w:val="00BB2763"/>
    <w:rsid w:val="00BB2E42"/>
    <w:rsid w:val="00BB32E1"/>
    <w:rsid w:val="00BB3382"/>
    <w:rsid w:val="00BB3A19"/>
    <w:rsid w:val="00BB3C88"/>
    <w:rsid w:val="00BB3CA0"/>
    <w:rsid w:val="00BB4024"/>
    <w:rsid w:val="00BB4070"/>
    <w:rsid w:val="00BB40E9"/>
    <w:rsid w:val="00BB420D"/>
    <w:rsid w:val="00BB4645"/>
    <w:rsid w:val="00BB4AD9"/>
    <w:rsid w:val="00BB4AF4"/>
    <w:rsid w:val="00BB549B"/>
    <w:rsid w:val="00BB5609"/>
    <w:rsid w:val="00BB5815"/>
    <w:rsid w:val="00BB59A0"/>
    <w:rsid w:val="00BB5A08"/>
    <w:rsid w:val="00BB61EB"/>
    <w:rsid w:val="00BB66B1"/>
    <w:rsid w:val="00BB6762"/>
    <w:rsid w:val="00BB6D53"/>
    <w:rsid w:val="00BB6DCC"/>
    <w:rsid w:val="00BB7170"/>
    <w:rsid w:val="00BB7341"/>
    <w:rsid w:val="00BB734A"/>
    <w:rsid w:val="00BB75F2"/>
    <w:rsid w:val="00BB788D"/>
    <w:rsid w:val="00BB78CB"/>
    <w:rsid w:val="00BB79AA"/>
    <w:rsid w:val="00BB7BF9"/>
    <w:rsid w:val="00BB7F79"/>
    <w:rsid w:val="00BC0AD9"/>
    <w:rsid w:val="00BC10D3"/>
    <w:rsid w:val="00BC1777"/>
    <w:rsid w:val="00BC1E31"/>
    <w:rsid w:val="00BC1EC3"/>
    <w:rsid w:val="00BC21E3"/>
    <w:rsid w:val="00BC23C8"/>
    <w:rsid w:val="00BC24A0"/>
    <w:rsid w:val="00BC2665"/>
    <w:rsid w:val="00BC2E1F"/>
    <w:rsid w:val="00BC2F64"/>
    <w:rsid w:val="00BC3061"/>
    <w:rsid w:val="00BC33A1"/>
    <w:rsid w:val="00BC34BB"/>
    <w:rsid w:val="00BC3607"/>
    <w:rsid w:val="00BC3B4B"/>
    <w:rsid w:val="00BC3DA0"/>
    <w:rsid w:val="00BC443C"/>
    <w:rsid w:val="00BC452A"/>
    <w:rsid w:val="00BC46DE"/>
    <w:rsid w:val="00BC47E8"/>
    <w:rsid w:val="00BC4B01"/>
    <w:rsid w:val="00BC4BAD"/>
    <w:rsid w:val="00BC4CC8"/>
    <w:rsid w:val="00BC4DA4"/>
    <w:rsid w:val="00BC4F76"/>
    <w:rsid w:val="00BC50CB"/>
    <w:rsid w:val="00BC5551"/>
    <w:rsid w:val="00BC5B5D"/>
    <w:rsid w:val="00BC6F42"/>
    <w:rsid w:val="00BC71C4"/>
    <w:rsid w:val="00BC7272"/>
    <w:rsid w:val="00BC73FC"/>
    <w:rsid w:val="00BC783A"/>
    <w:rsid w:val="00BC7A3F"/>
    <w:rsid w:val="00BC7DB8"/>
    <w:rsid w:val="00BD011C"/>
    <w:rsid w:val="00BD0349"/>
    <w:rsid w:val="00BD082E"/>
    <w:rsid w:val="00BD0C78"/>
    <w:rsid w:val="00BD1400"/>
    <w:rsid w:val="00BD15E9"/>
    <w:rsid w:val="00BD16C9"/>
    <w:rsid w:val="00BD1BAC"/>
    <w:rsid w:val="00BD1CA0"/>
    <w:rsid w:val="00BD1D8B"/>
    <w:rsid w:val="00BD1F6A"/>
    <w:rsid w:val="00BD28D3"/>
    <w:rsid w:val="00BD2F27"/>
    <w:rsid w:val="00BD30E4"/>
    <w:rsid w:val="00BD3166"/>
    <w:rsid w:val="00BD3376"/>
    <w:rsid w:val="00BD35F8"/>
    <w:rsid w:val="00BD38E5"/>
    <w:rsid w:val="00BD47A0"/>
    <w:rsid w:val="00BD49BE"/>
    <w:rsid w:val="00BD4E87"/>
    <w:rsid w:val="00BD4FFE"/>
    <w:rsid w:val="00BD5457"/>
    <w:rsid w:val="00BD5475"/>
    <w:rsid w:val="00BD5B37"/>
    <w:rsid w:val="00BD5B4D"/>
    <w:rsid w:val="00BD5D56"/>
    <w:rsid w:val="00BD5D64"/>
    <w:rsid w:val="00BD65A3"/>
    <w:rsid w:val="00BD6676"/>
    <w:rsid w:val="00BD677F"/>
    <w:rsid w:val="00BD68D7"/>
    <w:rsid w:val="00BD6AB0"/>
    <w:rsid w:val="00BD6BC6"/>
    <w:rsid w:val="00BD6CEE"/>
    <w:rsid w:val="00BD6DED"/>
    <w:rsid w:val="00BD6ECF"/>
    <w:rsid w:val="00BD702D"/>
    <w:rsid w:val="00BD70E8"/>
    <w:rsid w:val="00BD7489"/>
    <w:rsid w:val="00BD76BB"/>
    <w:rsid w:val="00BD7C33"/>
    <w:rsid w:val="00BD7FD8"/>
    <w:rsid w:val="00BE002A"/>
    <w:rsid w:val="00BE00B9"/>
    <w:rsid w:val="00BE05E5"/>
    <w:rsid w:val="00BE08DD"/>
    <w:rsid w:val="00BE0973"/>
    <w:rsid w:val="00BE118D"/>
    <w:rsid w:val="00BE1548"/>
    <w:rsid w:val="00BE1945"/>
    <w:rsid w:val="00BE1A11"/>
    <w:rsid w:val="00BE1A6B"/>
    <w:rsid w:val="00BE1D15"/>
    <w:rsid w:val="00BE1FC9"/>
    <w:rsid w:val="00BE2923"/>
    <w:rsid w:val="00BE2A5D"/>
    <w:rsid w:val="00BE2AC1"/>
    <w:rsid w:val="00BE2ACB"/>
    <w:rsid w:val="00BE2C6C"/>
    <w:rsid w:val="00BE2EAB"/>
    <w:rsid w:val="00BE3080"/>
    <w:rsid w:val="00BE3226"/>
    <w:rsid w:val="00BE32FB"/>
    <w:rsid w:val="00BE351B"/>
    <w:rsid w:val="00BE3BC9"/>
    <w:rsid w:val="00BE400C"/>
    <w:rsid w:val="00BE4261"/>
    <w:rsid w:val="00BE532E"/>
    <w:rsid w:val="00BE554B"/>
    <w:rsid w:val="00BE5818"/>
    <w:rsid w:val="00BE59D2"/>
    <w:rsid w:val="00BE5C37"/>
    <w:rsid w:val="00BE5EBF"/>
    <w:rsid w:val="00BE6044"/>
    <w:rsid w:val="00BE619C"/>
    <w:rsid w:val="00BE626B"/>
    <w:rsid w:val="00BE66E1"/>
    <w:rsid w:val="00BE67BF"/>
    <w:rsid w:val="00BE6E9C"/>
    <w:rsid w:val="00BE6FCE"/>
    <w:rsid w:val="00BE7133"/>
    <w:rsid w:val="00BE740E"/>
    <w:rsid w:val="00BE7622"/>
    <w:rsid w:val="00BE77B3"/>
    <w:rsid w:val="00BE7AA7"/>
    <w:rsid w:val="00BE7D1D"/>
    <w:rsid w:val="00BE7D6D"/>
    <w:rsid w:val="00BF02CC"/>
    <w:rsid w:val="00BF07FD"/>
    <w:rsid w:val="00BF097E"/>
    <w:rsid w:val="00BF0D54"/>
    <w:rsid w:val="00BF0EF5"/>
    <w:rsid w:val="00BF168B"/>
    <w:rsid w:val="00BF19D0"/>
    <w:rsid w:val="00BF1A20"/>
    <w:rsid w:val="00BF2148"/>
    <w:rsid w:val="00BF2193"/>
    <w:rsid w:val="00BF21B9"/>
    <w:rsid w:val="00BF23EA"/>
    <w:rsid w:val="00BF294B"/>
    <w:rsid w:val="00BF2E5D"/>
    <w:rsid w:val="00BF30E1"/>
    <w:rsid w:val="00BF35BC"/>
    <w:rsid w:val="00BF36EC"/>
    <w:rsid w:val="00BF39FC"/>
    <w:rsid w:val="00BF3B7A"/>
    <w:rsid w:val="00BF4024"/>
    <w:rsid w:val="00BF41EB"/>
    <w:rsid w:val="00BF46C9"/>
    <w:rsid w:val="00BF4938"/>
    <w:rsid w:val="00BF4B10"/>
    <w:rsid w:val="00BF4CC4"/>
    <w:rsid w:val="00BF505F"/>
    <w:rsid w:val="00BF50D0"/>
    <w:rsid w:val="00BF5111"/>
    <w:rsid w:val="00BF5188"/>
    <w:rsid w:val="00BF561E"/>
    <w:rsid w:val="00BF576E"/>
    <w:rsid w:val="00BF5C26"/>
    <w:rsid w:val="00BF5F4A"/>
    <w:rsid w:val="00BF6021"/>
    <w:rsid w:val="00BF60B4"/>
    <w:rsid w:val="00BF617C"/>
    <w:rsid w:val="00BF6A02"/>
    <w:rsid w:val="00BF6AB6"/>
    <w:rsid w:val="00BF6D28"/>
    <w:rsid w:val="00BF70B2"/>
    <w:rsid w:val="00BF71A1"/>
    <w:rsid w:val="00BF73BE"/>
    <w:rsid w:val="00BF745D"/>
    <w:rsid w:val="00BF74DF"/>
    <w:rsid w:val="00BF7B91"/>
    <w:rsid w:val="00BF7DB3"/>
    <w:rsid w:val="00C00676"/>
    <w:rsid w:val="00C0092A"/>
    <w:rsid w:val="00C00BBB"/>
    <w:rsid w:val="00C00C32"/>
    <w:rsid w:val="00C0100A"/>
    <w:rsid w:val="00C0104F"/>
    <w:rsid w:val="00C010EC"/>
    <w:rsid w:val="00C010FF"/>
    <w:rsid w:val="00C01286"/>
    <w:rsid w:val="00C01383"/>
    <w:rsid w:val="00C017C9"/>
    <w:rsid w:val="00C018A8"/>
    <w:rsid w:val="00C01BB6"/>
    <w:rsid w:val="00C0211B"/>
    <w:rsid w:val="00C02264"/>
    <w:rsid w:val="00C0240D"/>
    <w:rsid w:val="00C024D4"/>
    <w:rsid w:val="00C027A4"/>
    <w:rsid w:val="00C02881"/>
    <w:rsid w:val="00C02BBA"/>
    <w:rsid w:val="00C03274"/>
    <w:rsid w:val="00C04016"/>
    <w:rsid w:val="00C040B6"/>
    <w:rsid w:val="00C045BD"/>
    <w:rsid w:val="00C0475D"/>
    <w:rsid w:val="00C04DE0"/>
    <w:rsid w:val="00C04E23"/>
    <w:rsid w:val="00C05134"/>
    <w:rsid w:val="00C05723"/>
    <w:rsid w:val="00C05BEE"/>
    <w:rsid w:val="00C05C52"/>
    <w:rsid w:val="00C06397"/>
    <w:rsid w:val="00C06411"/>
    <w:rsid w:val="00C06BAF"/>
    <w:rsid w:val="00C07996"/>
    <w:rsid w:val="00C07B49"/>
    <w:rsid w:val="00C07D56"/>
    <w:rsid w:val="00C07E35"/>
    <w:rsid w:val="00C07F3A"/>
    <w:rsid w:val="00C101D7"/>
    <w:rsid w:val="00C10519"/>
    <w:rsid w:val="00C1069C"/>
    <w:rsid w:val="00C108FC"/>
    <w:rsid w:val="00C1094B"/>
    <w:rsid w:val="00C1099D"/>
    <w:rsid w:val="00C109AD"/>
    <w:rsid w:val="00C11538"/>
    <w:rsid w:val="00C11946"/>
    <w:rsid w:val="00C11998"/>
    <w:rsid w:val="00C11AF1"/>
    <w:rsid w:val="00C120B6"/>
    <w:rsid w:val="00C1219E"/>
    <w:rsid w:val="00C12292"/>
    <w:rsid w:val="00C125FE"/>
    <w:rsid w:val="00C126F8"/>
    <w:rsid w:val="00C12810"/>
    <w:rsid w:val="00C12B98"/>
    <w:rsid w:val="00C12C8B"/>
    <w:rsid w:val="00C130F0"/>
    <w:rsid w:val="00C13A7A"/>
    <w:rsid w:val="00C13B28"/>
    <w:rsid w:val="00C13F72"/>
    <w:rsid w:val="00C1419A"/>
    <w:rsid w:val="00C142AE"/>
    <w:rsid w:val="00C1453F"/>
    <w:rsid w:val="00C145BF"/>
    <w:rsid w:val="00C147D8"/>
    <w:rsid w:val="00C14997"/>
    <w:rsid w:val="00C14BA7"/>
    <w:rsid w:val="00C14C2B"/>
    <w:rsid w:val="00C14DFC"/>
    <w:rsid w:val="00C15433"/>
    <w:rsid w:val="00C154FB"/>
    <w:rsid w:val="00C1556C"/>
    <w:rsid w:val="00C158B0"/>
    <w:rsid w:val="00C15A6F"/>
    <w:rsid w:val="00C15B96"/>
    <w:rsid w:val="00C169B5"/>
    <w:rsid w:val="00C16AF1"/>
    <w:rsid w:val="00C16BB0"/>
    <w:rsid w:val="00C16F82"/>
    <w:rsid w:val="00C170A5"/>
    <w:rsid w:val="00C17313"/>
    <w:rsid w:val="00C1751B"/>
    <w:rsid w:val="00C17E95"/>
    <w:rsid w:val="00C201DA"/>
    <w:rsid w:val="00C20424"/>
    <w:rsid w:val="00C21314"/>
    <w:rsid w:val="00C215C0"/>
    <w:rsid w:val="00C21752"/>
    <w:rsid w:val="00C21993"/>
    <w:rsid w:val="00C21B93"/>
    <w:rsid w:val="00C22713"/>
    <w:rsid w:val="00C22826"/>
    <w:rsid w:val="00C22B52"/>
    <w:rsid w:val="00C22B71"/>
    <w:rsid w:val="00C22D45"/>
    <w:rsid w:val="00C230FD"/>
    <w:rsid w:val="00C23145"/>
    <w:rsid w:val="00C234F6"/>
    <w:rsid w:val="00C237B9"/>
    <w:rsid w:val="00C2384F"/>
    <w:rsid w:val="00C23C09"/>
    <w:rsid w:val="00C2465F"/>
    <w:rsid w:val="00C24ED8"/>
    <w:rsid w:val="00C2539A"/>
    <w:rsid w:val="00C25A63"/>
    <w:rsid w:val="00C25D8F"/>
    <w:rsid w:val="00C2610F"/>
    <w:rsid w:val="00C2612E"/>
    <w:rsid w:val="00C26256"/>
    <w:rsid w:val="00C2642C"/>
    <w:rsid w:val="00C26457"/>
    <w:rsid w:val="00C26B39"/>
    <w:rsid w:val="00C27235"/>
    <w:rsid w:val="00C27587"/>
    <w:rsid w:val="00C27B2F"/>
    <w:rsid w:val="00C27D7D"/>
    <w:rsid w:val="00C27DB7"/>
    <w:rsid w:val="00C30C63"/>
    <w:rsid w:val="00C30F45"/>
    <w:rsid w:val="00C30FFD"/>
    <w:rsid w:val="00C31326"/>
    <w:rsid w:val="00C31553"/>
    <w:rsid w:val="00C3170F"/>
    <w:rsid w:val="00C31AA6"/>
    <w:rsid w:val="00C31AC6"/>
    <w:rsid w:val="00C31BAD"/>
    <w:rsid w:val="00C32215"/>
    <w:rsid w:val="00C32640"/>
    <w:rsid w:val="00C32648"/>
    <w:rsid w:val="00C32B91"/>
    <w:rsid w:val="00C32BAE"/>
    <w:rsid w:val="00C32EE5"/>
    <w:rsid w:val="00C32FE7"/>
    <w:rsid w:val="00C332AC"/>
    <w:rsid w:val="00C333BB"/>
    <w:rsid w:val="00C33647"/>
    <w:rsid w:val="00C33799"/>
    <w:rsid w:val="00C33988"/>
    <w:rsid w:val="00C33A15"/>
    <w:rsid w:val="00C33C56"/>
    <w:rsid w:val="00C33D23"/>
    <w:rsid w:val="00C33D2A"/>
    <w:rsid w:val="00C33EE2"/>
    <w:rsid w:val="00C3402B"/>
    <w:rsid w:val="00C34496"/>
    <w:rsid w:val="00C34AC8"/>
    <w:rsid w:val="00C34C90"/>
    <w:rsid w:val="00C34F7A"/>
    <w:rsid w:val="00C3513D"/>
    <w:rsid w:val="00C352D7"/>
    <w:rsid w:val="00C35688"/>
    <w:rsid w:val="00C35E70"/>
    <w:rsid w:val="00C35F09"/>
    <w:rsid w:val="00C36352"/>
    <w:rsid w:val="00C3641D"/>
    <w:rsid w:val="00C36B22"/>
    <w:rsid w:val="00C36FB2"/>
    <w:rsid w:val="00C37425"/>
    <w:rsid w:val="00C37DA7"/>
    <w:rsid w:val="00C37F6F"/>
    <w:rsid w:val="00C37F8D"/>
    <w:rsid w:val="00C40165"/>
    <w:rsid w:val="00C40ABD"/>
    <w:rsid w:val="00C40AF3"/>
    <w:rsid w:val="00C41427"/>
    <w:rsid w:val="00C414FD"/>
    <w:rsid w:val="00C41833"/>
    <w:rsid w:val="00C418A1"/>
    <w:rsid w:val="00C41B20"/>
    <w:rsid w:val="00C421D2"/>
    <w:rsid w:val="00C42417"/>
    <w:rsid w:val="00C42CB6"/>
    <w:rsid w:val="00C43076"/>
    <w:rsid w:val="00C430B2"/>
    <w:rsid w:val="00C432E7"/>
    <w:rsid w:val="00C43900"/>
    <w:rsid w:val="00C4391F"/>
    <w:rsid w:val="00C43B64"/>
    <w:rsid w:val="00C43BAA"/>
    <w:rsid w:val="00C441DF"/>
    <w:rsid w:val="00C44542"/>
    <w:rsid w:val="00C44622"/>
    <w:rsid w:val="00C446F9"/>
    <w:rsid w:val="00C449E2"/>
    <w:rsid w:val="00C44F23"/>
    <w:rsid w:val="00C4512E"/>
    <w:rsid w:val="00C451E5"/>
    <w:rsid w:val="00C45563"/>
    <w:rsid w:val="00C459B8"/>
    <w:rsid w:val="00C45C55"/>
    <w:rsid w:val="00C45CF6"/>
    <w:rsid w:val="00C45D3A"/>
    <w:rsid w:val="00C45D7D"/>
    <w:rsid w:val="00C45EE2"/>
    <w:rsid w:val="00C4629E"/>
    <w:rsid w:val="00C46A0C"/>
    <w:rsid w:val="00C46ACB"/>
    <w:rsid w:val="00C46AD4"/>
    <w:rsid w:val="00C46BF6"/>
    <w:rsid w:val="00C4713F"/>
    <w:rsid w:val="00C47169"/>
    <w:rsid w:val="00C471BF"/>
    <w:rsid w:val="00C4721D"/>
    <w:rsid w:val="00C475F6"/>
    <w:rsid w:val="00C47635"/>
    <w:rsid w:val="00C478EE"/>
    <w:rsid w:val="00C50960"/>
    <w:rsid w:val="00C50C34"/>
    <w:rsid w:val="00C50E23"/>
    <w:rsid w:val="00C50F40"/>
    <w:rsid w:val="00C50F5A"/>
    <w:rsid w:val="00C51414"/>
    <w:rsid w:val="00C516A4"/>
    <w:rsid w:val="00C51826"/>
    <w:rsid w:val="00C51B5B"/>
    <w:rsid w:val="00C51C5B"/>
    <w:rsid w:val="00C51D2D"/>
    <w:rsid w:val="00C52210"/>
    <w:rsid w:val="00C522A1"/>
    <w:rsid w:val="00C52959"/>
    <w:rsid w:val="00C52E7C"/>
    <w:rsid w:val="00C536CF"/>
    <w:rsid w:val="00C536D1"/>
    <w:rsid w:val="00C54276"/>
    <w:rsid w:val="00C544F6"/>
    <w:rsid w:val="00C54580"/>
    <w:rsid w:val="00C55174"/>
    <w:rsid w:val="00C551C8"/>
    <w:rsid w:val="00C557D2"/>
    <w:rsid w:val="00C55869"/>
    <w:rsid w:val="00C55B0D"/>
    <w:rsid w:val="00C565D5"/>
    <w:rsid w:val="00C56911"/>
    <w:rsid w:val="00C56C7F"/>
    <w:rsid w:val="00C56C8C"/>
    <w:rsid w:val="00C56FBD"/>
    <w:rsid w:val="00C5730D"/>
    <w:rsid w:val="00C573B8"/>
    <w:rsid w:val="00C57458"/>
    <w:rsid w:val="00C576CF"/>
    <w:rsid w:val="00C57A3E"/>
    <w:rsid w:val="00C60709"/>
    <w:rsid w:val="00C6089F"/>
    <w:rsid w:val="00C60BEC"/>
    <w:rsid w:val="00C60D39"/>
    <w:rsid w:val="00C60F24"/>
    <w:rsid w:val="00C61646"/>
    <w:rsid w:val="00C619DF"/>
    <w:rsid w:val="00C61D1D"/>
    <w:rsid w:val="00C61DFE"/>
    <w:rsid w:val="00C6203A"/>
    <w:rsid w:val="00C625A4"/>
    <w:rsid w:val="00C6266B"/>
    <w:rsid w:val="00C62776"/>
    <w:rsid w:val="00C63452"/>
    <w:rsid w:val="00C635C0"/>
    <w:rsid w:val="00C6366A"/>
    <w:rsid w:val="00C63A5F"/>
    <w:rsid w:val="00C63CD8"/>
    <w:rsid w:val="00C64487"/>
    <w:rsid w:val="00C6493F"/>
    <w:rsid w:val="00C64C9D"/>
    <w:rsid w:val="00C64F45"/>
    <w:rsid w:val="00C6512C"/>
    <w:rsid w:val="00C6553C"/>
    <w:rsid w:val="00C6575C"/>
    <w:rsid w:val="00C65842"/>
    <w:rsid w:val="00C65B4B"/>
    <w:rsid w:val="00C6639A"/>
    <w:rsid w:val="00C6665D"/>
    <w:rsid w:val="00C66A58"/>
    <w:rsid w:val="00C66B74"/>
    <w:rsid w:val="00C66BFE"/>
    <w:rsid w:val="00C66EA6"/>
    <w:rsid w:val="00C67784"/>
    <w:rsid w:val="00C67985"/>
    <w:rsid w:val="00C679FE"/>
    <w:rsid w:val="00C67D57"/>
    <w:rsid w:val="00C67FE9"/>
    <w:rsid w:val="00C70210"/>
    <w:rsid w:val="00C70A0B"/>
    <w:rsid w:val="00C70A45"/>
    <w:rsid w:val="00C70ABB"/>
    <w:rsid w:val="00C71114"/>
    <w:rsid w:val="00C71169"/>
    <w:rsid w:val="00C712AF"/>
    <w:rsid w:val="00C71D48"/>
    <w:rsid w:val="00C71E5C"/>
    <w:rsid w:val="00C71EEF"/>
    <w:rsid w:val="00C72476"/>
    <w:rsid w:val="00C729CD"/>
    <w:rsid w:val="00C73042"/>
    <w:rsid w:val="00C7304B"/>
    <w:rsid w:val="00C734BD"/>
    <w:rsid w:val="00C73D3D"/>
    <w:rsid w:val="00C74264"/>
    <w:rsid w:val="00C744BB"/>
    <w:rsid w:val="00C748CA"/>
    <w:rsid w:val="00C748EF"/>
    <w:rsid w:val="00C74AF5"/>
    <w:rsid w:val="00C7572E"/>
    <w:rsid w:val="00C7650F"/>
    <w:rsid w:val="00C76810"/>
    <w:rsid w:val="00C76A41"/>
    <w:rsid w:val="00C76E61"/>
    <w:rsid w:val="00C770C9"/>
    <w:rsid w:val="00C770E5"/>
    <w:rsid w:val="00C778AB"/>
    <w:rsid w:val="00C77D6C"/>
    <w:rsid w:val="00C77FD5"/>
    <w:rsid w:val="00C80078"/>
    <w:rsid w:val="00C8015D"/>
    <w:rsid w:val="00C80570"/>
    <w:rsid w:val="00C805E1"/>
    <w:rsid w:val="00C808A0"/>
    <w:rsid w:val="00C80EFF"/>
    <w:rsid w:val="00C8116F"/>
    <w:rsid w:val="00C8136E"/>
    <w:rsid w:val="00C813ED"/>
    <w:rsid w:val="00C8184A"/>
    <w:rsid w:val="00C81D42"/>
    <w:rsid w:val="00C81E5A"/>
    <w:rsid w:val="00C81E76"/>
    <w:rsid w:val="00C81EB6"/>
    <w:rsid w:val="00C82325"/>
    <w:rsid w:val="00C827F6"/>
    <w:rsid w:val="00C82933"/>
    <w:rsid w:val="00C83248"/>
    <w:rsid w:val="00C835AC"/>
    <w:rsid w:val="00C83913"/>
    <w:rsid w:val="00C8423C"/>
    <w:rsid w:val="00C84345"/>
    <w:rsid w:val="00C846AF"/>
    <w:rsid w:val="00C8472B"/>
    <w:rsid w:val="00C84CCB"/>
    <w:rsid w:val="00C85403"/>
    <w:rsid w:val="00C85E16"/>
    <w:rsid w:val="00C8607B"/>
    <w:rsid w:val="00C8669B"/>
    <w:rsid w:val="00C869A7"/>
    <w:rsid w:val="00C872B6"/>
    <w:rsid w:val="00C8747E"/>
    <w:rsid w:val="00C879AA"/>
    <w:rsid w:val="00C87F86"/>
    <w:rsid w:val="00C90170"/>
    <w:rsid w:val="00C90349"/>
    <w:rsid w:val="00C904A7"/>
    <w:rsid w:val="00C905D1"/>
    <w:rsid w:val="00C90937"/>
    <w:rsid w:val="00C909D5"/>
    <w:rsid w:val="00C90D36"/>
    <w:rsid w:val="00C91147"/>
    <w:rsid w:val="00C912DB"/>
    <w:rsid w:val="00C9131F"/>
    <w:rsid w:val="00C9157C"/>
    <w:rsid w:val="00C915E4"/>
    <w:rsid w:val="00C9174D"/>
    <w:rsid w:val="00C91A08"/>
    <w:rsid w:val="00C91C33"/>
    <w:rsid w:val="00C92040"/>
    <w:rsid w:val="00C9242E"/>
    <w:rsid w:val="00C92919"/>
    <w:rsid w:val="00C92933"/>
    <w:rsid w:val="00C92AD4"/>
    <w:rsid w:val="00C92C8A"/>
    <w:rsid w:val="00C934D5"/>
    <w:rsid w:val="00C935AC"/>
    <w:rsid w:val="00C93856"/>
    <w:rsid w:val="00C9390B"/>
    <w:rsid w:val="00C93927"/>
    <w:rsid w:val="00C93BB1"/>
    <w:rsid w:val="00C93E85"/>
    <w:rsid w:val="00C94175"/>
    <w:rsid w:val="00C9427C"/>
    <w:rsid w:val="00C94666"/>
    <w:rsid w:val="00C94A28"/>
    <w:rsid w:val="00C94D3F"/>
    <w:rsid w:val="00C94E21"/>
    <w:rsid w:val="00C94F33"/>
    <w:rsid w:val="00C94F5C"/>
    <w:rsid w:val="00C95164"/>
    <w:rsid w:val="00C95270"/>
    <w:rsid w:val="00C953DB"/>
    <w:rsid w:val="00C953EC"/>
    <w:rsid w:val="00C9542C"/>
    <w:rsid w:val="00C9677C"/>
    <w:rsid w:val="00C96D6F"/>
    <w:rsid w:val="00C96F42"/>
    <w:rsid w:val="00C970E9"/>
    <w:rsid w:val="00C971DE"/>
    <w:rsid w:val="00C974BB"/>
    <w:rsid w:val="00C97575"/>
    <w:rsid w:val="00C97BEE"/>
    <w:rsid w:val="00C97F1D"/>
    <w:rsid w:val="00CA0010"/>
    <w:rsid w:val="00CA0157"/>
    <w:rsid w:val="00CA01B5"/>
    <w:rsid w:val="00CA02AB"/>
    <w:rsid w:val="00CA0469"/>
    <w:rsid w:val="00CA04A4"/>
    <w:rsid w:val="00CA0C52"/>
    <w:rsid w:val="00CA11D5"/>
    <w:rsid w:val="00CA1A7A"/>
    <w:rsid w:val="00CA1E3A"/>
    <w:rsid w:val="00CA1E5B"/>
    <w:rsid w:val="00CA1E6E"/>
    <w:rsid w:val="00CA2930"/>
    <w:rsid w:val="00CA29B9"/>
    <w:rsid w:val="00CA2A9B"/>
    <w:rsid w:val="00CA2AA1"/>
    <w:rsid w:val="00CA2D59"/>
    <w:rsid w:val="00CA2DA2"/>
    <w:rsid w:val="00CA2DD2"/>
    <w:rsid w:val="00CA323B"/>
    <w:rsid w:val="00CA3D86"/>
    <w:rsid w:val="00CA446D"/>
    <w:rsid w:val="00CA46CA"/>
    <w:rsid w:val="00CA4721"/>
    <w:rsid w:val="00CA4974"/>
    <w:rsid w:val="00CA4C7E"/>
    <w:rsid w:val="00CA4E88"/>
    <w:rsid w:val="00CA4E8B"/>
    <w:rsid w:val="00CA5033"/>
    <w:rsid w:val="00CA5768"/>
    <w:rsid w:val="00CA57DE"/>
    <w:rsid w:val="00CA594D"/>
    <w:rsid w:val="00CA5D94"/>
    <w:rsid w:val="00CA6029"/>
    <w:rsid w:val="00CA622D"/>
    <w:rsid w:val="00CA6637"/>
    <w:rsid w:val="00CA676D"/>
    <w:rsid w:val="00CA67CE"/>
    <w:rsid w:val="00CA67DB"/>
    <w:rsid w:val="00CA6CFC"/>
    <w:rsid w:val="00CA6EE6"/>
    <w:rsid w:val="00CA6EED"/>
    <w:rsid w:val="00CA75EF"/>
    <w:rsid w:val="00CA785D"/>
    <w:rsid w:val="00CA795C"/>
    <w:rsid w:val="00CA7994"/>
    <w:rsid w:val="00CA79BB"/>
    <w:rsid w:val="00CA7BBC"/>
    <w:rsid w:val="00CB006A"/>
    <w:rsid w:val="00CB0246"/>
    <w:rsid w:val="00CB0288"/>
    <w:rsid w:val="00CB0344"/>
    <w:rsid w:val="00CB03D4"/>
    <w:rsid w:val="00CB0719"/>
    <w:rsid w:val="00CB099F"/>
    <w:rsid w:val="00CB0D84"/>
    <w:rsid w:val="00CB0DF9"/>
    <w:rsid w:val="00CB13B1"/>
    <w:rsid w:val="00CB15A8"/>
    <w:rsid w:val="00CB15C7"/>
    <w:rsid w:val="00CB17C6"/>
    <w:rsid w:val="00CB1913"/>
    <w:rsid w:val="00CB1CED"/>
    <w:rsid w:val="00CB2245"/>
    <w:rsid w:val="00CB2309"/>
    <w:rsid w:val="00CB2957"/>
    <w:rsid w:val="00CB337D"/>
    <w:rsid w:val="00CB3F25"/>
    <w:rsid w:val="00CB407B"/>
    <w:rsid w:val="00CB432F"/>
    <w:rsid w:val="00CB43EA"/>
    <w:rsid w:val="00CB4413"/>
    <w:rsid w:val="00CB4B20"/>
    <w:rsid w:val="00CB4DFF"/>
    <w:rsid w:val="00CB4E38"/>
    <w:rsid w:val="00CB504E"/>
    <w:rsid w:val="00CB5320"/>
    <w:rsid w:val="00CB537D"/>
    <w:rsid w:val="00CB55EC"/>
    <w:rsid w:val="00CB5BB6"/>
    <w:rsid w:val="00CB61D9"/>
    <w:rsid w:val="00CB63F6"/>
    <w:rsid w:val="00CB6664"/>
    <w:rsid w:val="00CB6CDB"/>
    <w:rsid w:val="00CB71C8"/>
    <w:rsid w:val="00CB7528"/>
    <w:rsid w:val="00CB77EE"/>
    <w:rsid w:val="00CB799B"/>
    <w:rsid w:val="00CB7C71"/>
    <w:rsid w:val="00CC0347"/>
    <w:rsid w:val="00CC0411"/>
    <w:rsid w:val="00CC044F"/>
    <w:rsid w:val="00CC0598"/>
    <w:rsid w:val="00CC073F"/>
    <w:rsid w:val="00CC07B8"/>
    <w:rsid w:val="00CC07D1"/>
    <w:rsid w:val="00CC0949"/>
    <w:rsid w:val="00CC0DD7"/>
    <w:rsid w:val="00CC103C"/>
    <w:rsid w:val="00CC1745"/>
    <w:rsid w:val="00CC197A"/>
    <w:rsid w:val="00CC1D19"/>
    <w:rsid w:val="00CC1D8F"/>
    <w:rsid w:val="00CC1E88"/>
    <w:rsid w:val="00CC212A"/>
    <w:rsid w:val="00CC277C"/>
    <w:rsid w:val="00CC287A"/>
    <w:rsid w:val="00CC2A40"/>
    <w:rsid w:val="00CC30B6"/>
    <w:rsid w:val="00CC36E5"/>
    <w:rsid w:val="00CC3D7B"/>
    <w:rsid w:val="00CC45A1"/>
    <w:rsid w:val="00CC47DA"/>
    <w:rsid w:val="00CC4F6C"/>
    <w:rsid w:val="00CC50C5"/>
    <w:rsid w:val="00CC5285"/>
    <w:rsid w:val="00CC58F4"/>
    <w:rsid w:val="00CC5921"/>
    <w:rsid w:val="00CC5C93"/>
    <w:rsid w:val="00CC5E8A"/>
    <w:rsid w:val="00CC6787"/>
    <w:rsid w:val="00CC6AD5"/>
    <w:rsid w:val="00CC6BE9"/>
    <w:rsid w:val="00CC6C38"/>
    <w:rsid w:val="00CC6D0B"/>
    <w:rsid w:val="00CC72EE"/>
    <w:rsid w:val="00CC73A5"/>
    <w:rsid w:val="00CC7902"/>
    <w:rsid w:val="00CC7C0A"/>
    <w:rsid w:val="00CC7C88"/>
    <w:rsid w:val="00CC7ECB"/>
    <w:rsid w:val="00CC7ECF"/>
    <w:rsid w:val="00CD020C"/>
    <w:rsid w:val="00CD049B"/>
    <w:rsid w:val="00CD05B1"/>
    <w:rsid w:val="00CD0770"/>
    <w:rsid w:val="00CD0AC6"/>
    <w:rsid w:val="00CD0D20"/>
    <w:rsid w:val="00CD129C"/>
    <w:rsid w:val="00CD1E43"/>
    <w:rsid w:val="00CD24A1"/>
    <w:rsid w:val="00CD27CA"/>
    <w:rsid w:val="00CD2ABC"/>
    <w:rsid w:val="00CD2DAE"/>
    <w:rsid w:val="00CD3086"/>
    <w:rsid w:val="00CD315C"/>
    <w:rsid w:val="00CD36F3"/>
    <w:rsid w:val="00CD389F"/>
    <w:rsid w:val="00CD3D00"/>
    <w:rsid w:val="00CD3F51"/>
    <w:rsid w:val="00CD4360"/>
    <w:rsid w:val="00CD45FC"/>
    <w:rsid w:val="00CD4A9B"/>
    <w:rsid w:val="00CD4B9B"/>
    <w:rsid w:val="00CD4C39"/>
    <w:rsid w:val="00CD5B7A"/>
    <w:rsid w:val="00CD5EF1"/>
    <w:rsid w:val="00CD5FBD"/>
    <w:rsid w:val="00CD692D"/>
    <w:rsid w:val="00CD718B"/>
    <w:rsid w:val="00CD7782"/>
    <w:rsid w:val="00CD7798"/>
    <w:rsid w:val="00CD7865"/>
    <w:rsid w:val="00CD794F"/>
    <w:rsid w:val="00CD7AA4"/>
    <w:rsid w:val="00CE09BC"/>
    <w:rsid w:val="00CE0B27"/>
    <w:rsid w:val="00CE0B43"/>
    <w:rsid w:val="00CE0DD4"/>
    <w:rsid w:val="00CE0E7C"/>
    <w:rsid w:val="00CE1296"/>
    <w:rsid w:val="00CE1873"/>
    <w:rsid w:val="00CE1CA4"/>
    <w:rsid w:val="00CE2009"/>
    <w:rsid w:val="00CE23D6"/>
    <w:rsid w:val="00CE2483"/>
    <w:rsid w:val="00CE2832"/>
    <w:rsid w:val="00CE2B91"/>
    <w:rsid w:val="00CE30F3"/>
    <w:rsid w:val="00CE4108"/>
    <w:rsid w:val="00CE414F"/>
    <w:rsid w:val="00CE42C9"/>
    <w:rsid w:val="00CE4414"/>
    <w:rsid w:val="00CE44B5"/>
    <w:rsid w:val="00CE45C8"/>
    <w:rsid w:val="00CE47F4"/>
    <w:rsid w:val="00CE486A"/>
    <w:rsid w:val="00CE4AFE"/>
    <w:rsid w:val="00CE4F64"/>
    <w:rsid w:val="00CE5137"/>
    <w:rsid w:val="00CE51BC"/>
    <w:rsid w:val="00CE551F"/>
    <w:rsid w:val="00CE57E8"/>
    <w:rsid w:val="00CE5864"/>
    <w:rsid w:val="00CE5BC2"/>
    <w:rsid w:val="00CE5CBD"/>
    <w:rsid w:val="00CE63F5"/>
    <w:rsid w:val="00CE6499"/>
    <w:rsid w:val="00CE66FE"/>
    <w:rsid w:val="00CE6B21"/>
    <w:rsid w:val="00CE6C73"/>
    <w:rsid w:val="00CE6CC6"/>
    <w:rsid w:val="00CE6F67"/>
    <w:rsid w:val="00CE7085"/>
    <w:rsid w:val="00CE70C3"/>
    <w:rsid w:val="00CE72F1"/>
    <w:rsid w:val="00CE7340"/>
    <w:rsid w:val="00CE7367"/>
    <w:rsid w:val="00CE753A"/>
    <w:rsid w:val="00CE759B"/>
    <w:rsid w:val="00CE777F"/>
    <w:rsid w:val="00CE7877"/>
    <w:rsid w:val="00CF1925"/>
    <w:rsid w:val="00CF1F39"/>
    <w:rsid w:val="00CF201C"/>
    <w:rsid w:val="00CF23F3"/>
    <w:rsid w:val="00CF242B"/>
    <w:rsid w:val="00CF276B"/>
    <w:rsid w:val="00CF28D2"/>
    <w:rsid w:val="00CF28FA"/>
    <w:rsid w:val="00CF2A24"/>
    <w:rsid w:val="00CF2B02"/>
    <w:rsid w:val="00CF2C40"/>
    <w:rsid w:val="00CF2DBF"/>
    <w:rsid w:val="00CF337D"/>
    <w:rsid w:val="00CF34C0"/>
    <w:rsid w:val="00CF36BE"/>
    <w:rsid w:val="00CF3A76"/>
    <w:rsid w:val="00CF435E"/>
    <w:rsid w:val="00CF446C"/>
    <w:rsid w:val="00CF4885"/>
    <w:rsid w:val="00CF48D5"/>
    <w:rsid w:val="00CF4A70"/>
    <w:rsid w:val="00CF4EC6"/>
    <w:rsid w:val="00CF5491"/>
    <w:rsid w:val="00CF55A1"/>
    <w:rsid w:val="00CF5F0D"/>
    <w:rsid w:val="00CF6370"/>
    <w:rsid w:val="00CF63B6"/>
    <w:rsid w:val="00CF6BBA"/>
    <w:rsid w:val="00CF6E7A"/>
    <w:rsid w:val="00CF71AA"/>
    <w:rsid w:val="00CF7640"/>
    <w:rsid w:val="00CF7A10"/>
    <w:rsid w:val="00CF7B07"/>
    <w:rsid w:val="00CF7D3B"/>
    <w:rsid w:val="00CF7E87"/>
    <w:rsid w:val="00D0013E"/>
    <w:rsid w:val="00D005AE"/>
    <w:rsid w:val="00D0069D"/>
    <w:rsid w:val="00D00769"/>
    <w:rsid w:val="00D0094A"/>
    <w:rsid w:val="00D00B0B"/>
    <w:rsid w:val="00D00EC1"/>
    <w:rsid w:val="00D01312"/>
    <w:rsid w:val="00D01367"/>
    <w:rsid w:val="00D01410"/>
    <w:rsid w:val="00D014CB"/>
    <w:rsid w:val="00D01DDA"/>
    <w:rsid w:val="00D020F7"/>
    <w:rsid w:val="00D0251D"/>
    <w:rsid w:val="00D02C9B"/>
    <w:rsid w:val="00D02D87"/>
    <w:rsid w:val="00D02EB1"/>
    <w:rsid w:val="00D03345"/>
    <w:rsid w:val="00D033CA"/>
    <w:rsid w:val="00D03492"/>
    <w:rsid w:val="00D03521"/>
    <w:rsid w:val="00D039D4"/>
    <w:rsid w:val="00D039D5"/>
    <w:rsid w:val="00D03ED5"/>
    <w:rsid w:val="00D04367"/>
    <w:rsid w:val="00D044B9"/>
    <w:rsid w:val="00D04517"/>
    <w:rsid w:val="00D046A0"/>
    <w:rsid w:val="00D0481A"/>
    <w:rsid w:val="00D04E21"/>
    <w:rsid w:val="00D05131"/>
    <w:rsid w:val="00D05163"/>
    <w:rsid w:val="00D0539D"/>
    <w:rsid w:val="00D054D5"/>
    <w:rsid w:val="00D05500"/>
    <w:rsid w:val="00D05539"/>
    <w:rsid w:val="00D05734"/>
    <w:rsid w:val="00D05B41"/>
    <w:rsid w:val="00D05F33"/>
    <w:rsid w:val="00D0650D"/>
    <w:rsid w:val="00D0680F"/>
    <w:rsid w:val="00D06AF5"/>
    <w:rsid w:val="00D06CA9"/>
    <w:rsid w:val="00D06F3C"/>
    <w:rsid w:val="00D079A3"/>
    <w:rsid w:val="00D07A42"/>
    <w:rsid w:val="00D07D5D"/>
    <w:rsid w:val="00D07D83"/>
    <w:rsid w:val="00D07E34"/>
    <w:rsid w:val="00D07F5A"/>
    <w:rsid w:val="00D10070"/>
    <w:rsid w:val="00D104A8"/>
    <w:rsid w:val="00D104D0"/>
    <w:rsid w:val="00D10A41"/>
    <w:rsid w:val="00D10D62"/>
    <w:rsid w:val="00D10F87"/>
    <w:rsid w:val="00D110F4"/>
    <w:rsid w:val="00D115B0"/>
    <w:rsid w:val="00D11744"/>
    <w:rsid w:val="00D11859"/>
    <w:rsid w:val="00D12645"/>
    <w:rsid w:val="00D12906"/>
    <w:rsid w:val="00D12F5C"/>
    <w:rsid w:val="00D13056"/>
    <w:rsid w:val="00D136E9"/>
    <w:rsid w:val="00D13A72"/>
    <w:rsid w:val="00D13AB7"/>
    <w:rsid w:val="00D13D29"/>
    <w:rsid w:val="00D13F71"/>
    <w:rsid w:val="00D1400F"/>
    <w:rsid w:val="00D1498F"/>
    <w:rsid w:val="00D14B37"/>
    <w:rsid w:val="00D14C07"/>
    <w:rsid w:val="00D1532A"/>
    <w:rsid w:val="00D1554F"/>
    <w:rsid w:val="00D157FF"/>
    <w:rsid w:val="00D15BA8"/>
    <w:rsid w:val="00D15CF0"/>
    <w:rsid w:val="00D16377"/>
    <w:rsid w:val="00D163B3"/>
    <w:rsid w:val="00D1650F"/>
    <w:rsid w:val="00D16527"/>
    <w:rsid w:val="00D16607"/>
    <w:rsid w:val="00D16A5A"/>
    <w:rsid w:val="00D16ADA"/>
    <w:rsid w:val="00D17348"/>
    <w:rsid w:val="00D177C5"/>
    <w:rsid w:val="00D1788F"/>
    <w:rsid w:val="00D17BA3"/>
    <w:rsid w:val="00D17E0C"/>
    <w:rsid w:val="00D2000B"/>
    <w:rsid w:val="00D202D2"/>
    <w:rsid w:val="00D206B3"/>
    <w:rsid w:val="00D2073C"/>
    <w:rsid w:val="00D20982"/>
    <w:rsid w:val="00D20EBF"/>
    <w:rsid w:val="00D2152D"/>
    <w:rsid w:val="00D218A4"/>
    <w:rsid w:val="00D21CE8"/>
    <w:rsid w:val="00D21CEF"/>
    <w:rsid w:val="00D21D0C"/>
    <w:rsid w:val="00D21FBB"/>
    <w:rsid w:val="00D22495"/>
    <w:rsid w:val="00D22594"/>
    <w:rsid w:val="00D231D0"/>
    <w:rsid w:val="00D234E3"/>
    <w:rsid w:val="00D23539"/>
    <w:rsid w:val="00D23D15"/>
    <w:rsid w:val="00D2406C"/>
    <w:rsid w:val="00D243BB"/>
    <w:rsid w:val="00D244A6"/>
    <w:rsid w:val="00D2454A"/>
    <w:rsid w:val="00D245CE"/>
    <w:rsid w:val="00D24A39"/>
    <w:rsid w:val="00D24CBA"/>
    <w:rsid w:val="00D24DBA"/>
    <w:rsid w:val="00D24E70"/>
    <w:rsid w:val="00D25112"/>
    <w:rsid w:val="00D2528B"/>
    <w:rsid w:val="00D25384"/>
    <w:rsid w:val="00D254E9"/>
    <w:rsid w:val="00D25572"/>
    <w:rsid w:val="00D25B22"/>
    <w:rsid w:val="00D26004"/>
    <w:rsid w:val="00D262A5"/>
    <w:rsid w:val="00D262D3"/>
    <w:rsid w:val="00D26345"/>
    <w:rsid w:val="00D26671"/>
    <w:rsid w:val="00D268D0"/>
    <w:rsid w:val="00D26AD1"/>
    <w:rsid w:val="00D26DFC"/>
    <w:rsid w:val="00D26E15"/>
    <w:rsid w:val="00D272E6"/>
    <w:rsid w:val="00D27358"/>
    <w:rsid w:val="00D275D9"/>
    <w:rsid w:val="00D27799"/>
    <w:rsid w:val="00D27A9A"/>
    <w:rsid w:val="00D27B03"/>
    <w:rsid w:val="00D27DCB"/>
    <w:rsid w:val="00D30050"/>
    <w:rsid w:val="00D3029F"/>
    <w:rsid w:val="00D30534"/>
    <w:rsid w:val="00D305F3"/>
    <w:rsid w:val="00D30BFB"/>
    <w:rsid w:val="00D31286"/>
    <w:rsid w:val="00D31877"/>
    <w:rsid w:val="00D31ACC"/>
    <w:rsid w:val="00D31AFA"/>
    <w:rsid w:val="00D31C31"/>
    <w:rsid w:val="00D322C8"/>
    <w:rsid w:val="00D323C0"/>
    <w:rsid w:val="00D323C3"/>
    <w:rsid w:val="00D325FE"/>
    <w:rsid w:val="00D32854"/>
    <w:rsid w:val="00D33068"/>
    <w:rsid w:val="00D331CA"/>
    <w:rsid w:val="00D33730"/>
    <w:rsid w:val="00D33741"/>
    <w:rsid w:val="00D3414A"/>
    <w:rsid w:val="00D342AA"/>
    <w:rsid w:val="00D3456C"/>
    <w:rsid w:val="00D34772"/>
    <w:rsid w:val="00D34EF7"/>
    <w:rsid w:val="00D35196"/>
    <w:rsid w:val="00D35DD7"/>
    <w:rsid w:val="00D35F5B"/>
    <w:rsid w:val="00D3610F"/>
    <w:rsid w:val="00D3625A"/>
    <w:rsid w:val="00D36A35"/>
    <w:rsid w:val="00D36CDE"/>
    <w:rsid w:val="00D378CE"/>
    <w:rsid w:val="00D37AFB"/>
    <w:rsid w:val="00D37BED"/>
    <w:rsid w:val="00D37D13"/>
    <w:rsid w:val="00D401A3"/>
    <w:rsid w:val="00D4031B"/>
    <w:rsid w:val="00D40FD5"/>
    <w:rsid w:val="00D412AB"/>
    <w:rsid w:val="00D41418"/>
    <w:rsid w:val="00D41A06"/>
    <w:rsid w:val="00D41A32"/>
    <w:rsid w:val="00D41CCD"/>
    <w:rsid w:val="00D41E39"/>
    <w:rsid w:val="00D42B51"/>
    <w:rsid w:val="00D42B59"/>
    <w:rsid w:val="00D42DDC"/>
    <w:rsid w:val="00D43654"/>
    <w:rsid w:val="00D43D71"/>
    <w:rsid w:val="00D43FE2"/>
    <w:rsid w:val="00D44218"/>
    <w:rsid w:val="00D4429B"/>
    <w:rsid w:val="00D44495"/>
    <w:rsid w:val="00D445A4"/>
    <w:rsid w:val="00D44723"/>
    <w:rsid w:val="00D447AC"/>
    <w:rsid w:val="00D447C3"/>
    <w:rsid w:val="00D44D17"/>
    <w:rsid w:val="00D44E15"/>
    <w:rsid w:val="00D44FE9"/>
    <w:rsid w:val="00D451E3"/>
    <w:rsid w:val="00D45577"/>
    <w:rsid w:val="00D45698"/>
    <w:rsid w:val="00D45B20"/>
    <w:rsid w:val="00D45B79"/>
    <w:rsid w:val="00D45B8F"/>
    <w:rsid w:val="00D45C47"/>
    <w:rsid w:val="00D460F5"/>
    <w:rsid w:val="00D46367"/>
    <w:rsid w:val="00D463A7"/>
    <w:rsid w:val="00D4642E"/>
    <w:rsid w:val="00D468AB"/>
    <w:rsid w:val="00D469D6"/>
    <w:rsid w:val="00D46B75"/>
    <w:rsid w:val="00D46F56"/>
    <w:rsid w:val="00D47570"/>
    <w:rsid w:val="00D47589"/>
    <w:rsid w:val="00D476DC"/>
    <w:rsid w:val="00D47AAB"/>
    <w:rsid w:val="00D47ACC"/>
    <w:rsid w:val="00D47B6D"/>
    <w:rsid w:val="00D50260"/>
    <w:rsid w:val="00D50324"/>
    <w:rsid w:val="00D505E5"/>
    <w:rsid w:val="00D50990"/>
    <w:rsid w:val="00D50AB4"/>
    <w:rsid w:val="00D50AEB"/>
    <w:rsid w:val="00D50C69"/>
    <w:rsid w:val="00D50C86"/>
    <w:rsid w:val="00D50CAE"/>
    <w:rsid w:val="00D50E13"/>
    <w:rsid w:val="00D510B0"/>
    <w:rsid w:val="00D510B4"/>
    <w:rsid w:val="00D51252"/>
    <w:rsid w:val="00D515C8"/>
    <w:rsid w:val="00D519C2"/>
    <w:rsid w:val="00D51D0B"/>
    <w:rsid w:val="00D51D4F"/>
    <w:rsid w:val="00D51E34"/>
    <w:rsid w:val="00D51E4F"/>
    <w:rsid w:val="00D51FFA"/>
    <w:rsid w:val="00D520EE"/>
    <w:rsid w:val="00D52251"/>
    <w:rsid w:val="00D5238F"/>
    <w:rsid w:val="00D52944"/>
    <w:rsid w:val="00D53E09"/>
    <w:rsid w:val="00D53FD0"/>
    <w:rsid w:val="00D54006"/>
    <w:rsid w:val="00D5462B"/>
    <w:rsid w:val="00D54910"/>
    <w:rsid w:val="00D54938"/>
    <w:rsid w:val="00D54DA2"/>
    <w:rsid w:val="00D55686"/>
    <w:rsid w:val="00D556D1"/>
    <w:rsid w:val="00D55910"/>
    <w:rsid w:val="00D5594D"/>
    <w:rsid w:val="00D55EDB"/>
    <w:rsid w:val="00D56B31"/>
    <w:rsid w:val="00D56C00"/>
    <w:rsid w:val="00D5704F"/>
    <w:rsid w:val="00D57216"/>
    <w:rsid w:val="00D574E7"/>
    <w:rsid w:val="00D57668"/>
    <w:rsid w:val="00D576BE"/>
    <w:rsid w:val="00D57795"/>
    <w:rsid w:val="00D57B56"/>
    <w:rsid w:val="00D57C8A"/>
    <w:rsid w:val="00D57E08"/>
    <w:rsid w:val="00D60464"/>
    <w:rsid w:val="00D60999"/>
    <w:rsid w:val="00D60C2B"/>
    <w:rsid w:val="00D60E63"/>
    <w:rsid w:val="00D61258"/>
    <w:rsid w:val="00D613A4"/>
    <w:rsid w:val="00D616DD"/>
    <w:rsid w:val="00D617E1"/>
    <w:rsid w:val="00D61C09"/>
    <w:rsid w:val="00D61FEC"/>
    <w:rsid w:val="00D62B01"/>
    <w:rsid w:val="00D62C74"/>
    <w:rsid w:val="00D62CB1"/>
    <w:rsid w:val="00D62FD8"/>
    <w:rsid w:val="00D630AC"/>
    <w:rsid w:val="00D63524"/>
    <w:rsid w:val="00D635A3"/>
    <w:rsid w:val="00D6360B"/>
    <w:rsid w:val="00D63A0E"/>
    <w:rsid w:val="00D63A62"/>
    <w:rsid w:val="00D64089"/>
    <w:rsid w:val="00D64330"/>
    <w:rsid w:val="00D6443A"/>
    <w:rsid w:val="00D645F2"/>
    <w:rsid w:val="00D649AB"/>
    <w:rsid w:val="00D64B61"/>
    <w:rsid w:val="00D64E7A"/>
    <w:rsid w:val="00D651B6"/>
    <w:rsid w:val="00D65A08"/>
    <w:rsid w:val="00D65A13"/>
    <w:rsid w:val="00D65D8C"/>
    <w:rsid w:val="00D65FDA"/>
    <w:rsid w:val="00D6616F"/>
    <w:rsid w:val="00D66199"/>
    <w:rsid w:val="00D66216"/>
    <w:rsid w:val="00D66939"/>
    <w:rsid w:val="00D66A20"/>
    <w:rsid w:val="00D67A61"/>
    <w:rsid w:val="00D67CB2"/>
    <w:rsid w:val="00D67D28"/>
    <w:rsid w:val="00D67DDC"/>
    <w:rsid w:val="00D67F1D"/>
    <w:rsid w:val="00D70494"/>
    <w:rsid w:val="00D70641"/>
    <w:rsid w:val="00D70A3C"/>
    <w:rsid w:val="00D70B3F"/>
    <w:rsid w:val="00D70E81"/>
    <w:rsid w:val="00D7139B"/>
    <w:rsid w:val="00D71471"/>
    <w:rsid w:val="00D719D3"/>
    <w:rsid w:val="00D71B7B"/>
    <w:rsid w:val="00D71F09"/>
    <w:rsid w:val="00D71F37"/>
    <w:rsid w:val="00D72259"/>
    <w:rsid w:val="00D72A42"/>
    <w:rsid w:val="00D72A88"/>
    <w:rsid w:val="00D72C0E"/>
    <w:rsid w:val="00D72E52"/>
    <w:rsid w:val="00D72FDB"/>
    <w:rsid w:val="00D736B1"/>
    <w:rsid w:val="00D739E9"/>
    <w:rsid w:val="00D73C91"/>
    <w:rsid w:val="00D73CB5"/>
    <w:rsid w:val="00D73E58"/>
    <w:rsid w:val="00D74766"/>
    <w:rsid w:val="00D7476A"/>
    <w:rsid w:val="00D74848"/>
    <w:rsid w:val="00D74CFC"/>
    <w:rsid w:val="00D74DF8"/>
    <w:rsid w:val="00D74E88"/>
    <w:rsid w:val="00D753BD"/>
    <w:rsid w:val="00D753E3"/>
    <w:rsid w:val="00D75B50"/>
    <w:rsid w:val="00D75C82"/>
    <w:rsid w:val="00D75D6E"/>
    <w:rsid w:val="00D75EBD"/>
    <w:rsid w:val="00D76682"/>
    <w:rsid w:val="00D76863"/>
    <w:rsid w:val="00D76D7E"/>
    <w:rsid w:val="00D774B0"/>
    <w:rsid w:val="00D7755E"/>
    <w:rsid w:val="00D778B0"/>
    <w:rsid w:val="00D77CAB"/>
    <w:rsid w:val="00D77D8D"/>
    <w:rsid w:val="00D77DB6"/>
    <w:rsid w:val="00D77F12"/>
    <w:rsid w:val="00D807EE"/>
    <w:rsid w:val="00D80AD4"/>
    <w:rsid w:val="00D80C31"/>
    <w:rsid w:val="00D80EBC"/>
    <w:rsid w:val="00D81501"/>
    <w:rsid w:val="00D816A4"/>
    <w:rsid w:val="00D823D2"/>
    <w:rsid w:val="00D823FA"/>
    <w:rsid w:val="00D825DA"/>
    <w:rsid w:val="00D82913"/>
    <w:rsid w:val="00D82C78"/>
    <w:rsid w:val="00D8303F"/>
    <w:rsid w:val="00D835B0"/>
    <w:rsid w:val="00D83660"/>
    <w:rsid w:val="00D83923"/>
    <w:rsid w:val="00D83939"/>
    <w:rsid w:val="00D8394C"/>
    <w:rsid w:val="00D83BC2"/>
    <w:rsid w:val="00D84266"/>
    <w:rsid w:val="00D84287"/>
    <w:rsid w:val="00D8445C"/>
    <w:rsid w:val="00D8496E"/>
    <w:rsid w:val="00D849B0"/>
    <w:rsid w:val="00D84A58"/>
    <w:rsid w:val="00D84BBB"/>
    <w:rsid w:val="00D84C1F"/>
    <w:rsid w:val="00D85000"/>
    <w:rsid w:val="00D850DD"/>
    <w:rsid w:val="00D854AD"/>
    <w:rsid w:val="00D85602"/>
    <w:rsid w:val="00D856F2"/>
    <w:rsid w:val="00D857B3"/>
    <w:rsid w:val="00D8583F"/>
    <w:rsid w:val="00D8630E"/>
    <w:rsid w:val="00D86422"/>
    <w:rsid w:val="00D867C7"/>
    <w:rsid w:val="00D86C73"/>
    <w:rsid w:val="00D870E5"/>
    <w:rsid w:val="00D871C9"/>
    <w:rsid w:val="00D8753D"/>
    <w:rsid w:val="00D87B6A"/>
    <w:rsid w:val="00D87C5E"/>
    <w:rsid w:val="00D87E77"/>
    <w:rsid w:val="00D87FD1"/>
    <w:rsid w:val="00D900B4"/>
    <w:rsid w:val="00D90229"/>
    <w:rsid w:val="00D90E7B"/>
    <w:rsid w:val="00D91E32"/>
    <w:rsid w:val="00D920AE"/>
    <w:rsid w:val="00D920B5"/>
    <w:rsid w:val="00D922E6"/>
    <w:rsid w:val="00D9262E"/>
    <w:rsid w:val="00D92C4E"/>
    <w:rsid w:val="00D92C8F"/>
    <w:rsid w:val="00D92F01"/>
    <w:rsid w:val="00D931AF"/>
    <w:rsid w:val="00D93E53"/>
    <w:rsid w:val="00D93EC4"/>
    <w:rsid w:val="00D93FCE"/>
    <w:rsid w:val="00D940AE"/>
    <w:rsid w:val="00D94650"/>
    <w:rsid w:val="00D946AF"/>
    <w:rsid w:val="00D94DE9"/>
    <w:rsid w:val="00D94F20"/>
    <w:rsid w:val="00D956FC"/>
    <w:rsid w:val="00D95BCE"/>
    <w:rsid w:val="00D95E16"/>
    <w:rsid w:val="00D96302"/>
    <w:rsid w:val="00D965FF"/>
    <w:rsid w:val="00D96667"/>
    <w:rsid w:val="00D9672D"/>
    <w:rsid w:val="00D974DC"/>
    <w:rsid w:val="00D97535"/>
    <w:rsid w:val="00D97790"/>
    <w:rsid w:val="00D97812"/>
    <w:rsid w:val="00D97C85"/>
    <w:rsid w:val="00D97D5F"/>
    <w:rsid w:val="00D97E99"/>
    <w:rsid w:val="00D97F62"/>
    <w:rsid w:val="00D97FF9"/>
    <w:rsid w:val="00DA01BE"/>
    <w:rsid w:val="00DA0243"/>
    <w:rsid w:val="00DA056F"/>
    <w:rsid w:val="00DA06DA"/>
    <w:rsid w:val="00DA0A35"/>
    <w:rsid w:val="00DA1097"/>
    <w:rsid w:val="00DA12F5"/>
    <w:rsid w:val="00DA1355"/>
    <w:rsid w:val="00DA191B"/>
    <w:rsid w:val="00DA1B4D"/>
    <w:rsid w:val="00DA1FFC"/>
    <w:rsid w:val="00DA2254"/>
    <w:rsid w:val="00DA2305"/>
    <w:rsid w:val="00DA24A1"/>
    <w:rsid w:val="00DA2B26"/>
    <w:rsid w:val="00DA2C6A"/>
    <w:rsid w:val="00DA2DC3"/>
    <w:rsid w:val="00DA3070"/>
    <w:rsid w:val="00DA3655"/>
    <w:rsid w:val="00DA37E5"/>
    <w:rsid w:val="00DA3A90"/>
    <w:rsid w:val="00DA3AD1"/>
    <w:rsid w:val="00DA3D47"/>
    <w:rsid w:val="00DA3E81"/>
    <w:rsid w:val="00DA3FD1"/>
    <w:rsid w:val="00DA4A2B"/>
    <w:rsid w:val="00DA4FDF"/>
    <w:rsid w:val="00DA500F"/>
    <w:rsid w:val="00DA5120"/>
    <w:rsid w:val="00DA542D"/>
    <w:rsid w:val="00DA5B87"/>
    <w:rsid w:val="00DA5C0B"/>
    <w:rsid w:val="00DA61D6"/>
    <w:rsid w:val="00DA65C0"/>
    <w:rsid w:val="00DA68E0"/>
    <w:rsid w:val="00DA691F"/>
    <w:rsid w:val="00DA756C"/>
    <w:rsid w:val="00DA7C9D"/>
    <w:rsid w:val="00DB008F"/>
    <w:rsid w:val="00DB0120"/>
    <w:rsid w:val="00DB033E"/>
    <w:rsid w:val="00DB03E5"/>
    <w:rsid w:val="00DB06EC"/>
    <w:rsid w:val="00DB0781"/>
    <w:rsid w:val="00DB0791"/>
    <w:rsid w:val="00DB0A0E"/>
    <w:rsid w:val="00DB0A21"/>
    <w:rsid w:val="00DB1413"/>
    <w:rsid w:val="00DB18CD"/>
    <w:rsid w:val="00DB1E5E"/>
    <w:rsid w:val="00DB214D"/>
    <w:rsid w:val="00DB2227"/>
    <w:rsid w:val="00DB235F"/>
    <w:rsid w:val="00DB2603"/>
    <w:rsid w:val="00DB284D"/>
    <w:rsid w:val="00DB2D41"/>
    <w:rsid w:val="00DB2E58"/>
    <w:rsid w:val="00DB308B"/>
    <w:rsid w:val="00DB32FE"/>
    <w:rsid w:val="00DB36E8"/>
    <w:rsid w:val="00DB3DB3"/>
    <w:rsid w:val="00DB3F2D"/>
    <w:rsid w:val="00DB45AA"/>
    <w:rsid w:val="00DB4CFC"/>
    <w:rsid w:val="00DB4FBD"/>
    <w:rsid w:val="00DB50CA"/>
    <w:rsid w:val="00DB5102"/>
    <w:rsid w:val="00DB5303"/>
    <w:rsid w:val="00DB5620"/>
    <w:rsid w:val="00DB591A"/>
    <w:rsid w:val="00DB5C46"/>
    <w:rsid w:val="00DB6234"/>
    <w:rsid w:val="00DB62E2"/>
    <w:rsid w:val="00DB643C"/>
    <w:rsid w:val="00DB678D"/>
    <w:rsid w:val="00DB6E30"/>
    <w:rsid w:val="00DB701E"/>
    <w:rsid w:val="00DB7357"/>
    <w:rsid w:val="00DB739C"/>
    <w:rsid w:val="00DB7AB0"/>
    <w:rsid w:val="00DB7E03"/>
    <w:rsid w:val="00DB7FFC"/>
    <w:rsid w:val="00DC0060"/>
    <w:rsid w:val="00DC00B9"/>
    <w:rsid w:val="00DC0245"/>
    <w:rsid w:val="00DC09FD"/>
    <w:rsid w:val="00DC0A9D"/>
    <w:rsid w:val="00DC0EFB"/>
    <w:rsid w:val="00DC0F2B"/>
    <w:rsid w:val="00DC0F32"/>
    <w:rsid w:val="00DC1041"/>
    <w:rsid w:val="00DC10D0"/>
    <w:rsid w:val="00DC1283"/>
    <w:rsid w:val="00DC1285"/>
    <w:rsid w:val="00DC1B9D"/>
    <w:rsid w:val="00DC1D0A"/>
    <w:rsid w:val="00DC1E96"/>
    <w:rsid w:val="00DC200D"/>
    <w:rsid w:val="00DC245F"/>
    <w:rsid w:val="00DC2578"/>
    <w:rsid w:val="00DC2765"/>
    <w:rsid w:val="00DC2893"/>
    <w:rsid w:val="00DC2A52"/>
    <w:rsid w:val="00DC314E"/>
    <w:rsid w:val="00DC3595"/>
    <w:rsid w:val="00DC4089"/>
    <w:rsid w:val="00DC4A7B"/>
    <w:rsid w:val="00DC5060"/>
    <w:rsid w:val="00DC5126"/>
    <w:rsid w:val="00DC5278"/>
    <w:rsid w:val="00DC5651"/>
    <w:rsid w:val="00DC601A"/>
    <w:rsid w:val="00DC6689"/>
    <w:rsid w:val="00DC6834"/>
    <w:rsid w:val="00DC68CA"/>
    <w:rsid w:val="00DC6BFC"/>
    <w:rsid w:val="00DC6C79"/>
    <w:rsid w:val="00DC6C8C"/>
    <w:rsid w:val="00DC7027"/>
    <w:rsid w:val="00DC71EE"/>
    <w:rsid w:val="00DC7639"/>
    <w:rsid w:val="00DD0572"/>
    <w:rsid w:val="00DD078F"/>
    <w:rsid w:val="00DD11D2"/>
    <w:rsid w:val="00DD1553"/>
    <w:rsid w:val="00DD1C00"/>
    <w:rsid w:val="00DD22F9"/>
    <w:rsid w:val="00DD27DF"/>
    <w:rsid w:val="00DD2969"/>
    <w:rsid w:val="00DD2993"/>
    <w:rsid w:val="00DD2B8D"/>
    <w:rsid w:val="00DD2D2F"/>
    <w:rsid w:val="00DD2E72"/>
    <w:rsid w:val="00DD3150"/>
    <w:rsid w:val="00DD33B2"/>
    <w:rsid w:val="00DD34A6"/>
    <w:rsid w:val="00DD36B7"/>
    <w:rsid w:val="00DD36DE"/>
    <w:rsid w:val="00DD384D"/>
    <w:rsid w:val="00DD39CC"/>
    <w:rsid w:val="00DD3A0A"/>
    <w:rsid w:val="00DD3E6F"/>
    <w:rsid w:val="00DD3EC5"/>
    <w:rsid w:val="00DD4109"/>
    <w:rsid w:val="00DD4213"/>
    <w:rsid w:val="00DD439C"/>
    <w:rsid w:val="00DD49CA"/>
    <w:rsid w:val="00DD4BBD"/>
    <w:rsid w:val="00DD508B"/>
    <w:rsid w:val="00DD50E2"/>
    <w:rsid w:val="00DD5272"/>
    <w:rsid w:val="00DD533A"/>
    <w:rsid w:val="00DD5558"/>
    <w:rsid w:val="00DD5F3B"/>
    <w:rsid w:val="00DD5FD3"/>
    <w:rsid w:val="00DD638F"/>
    <w:rsid w:val="00DD6521"/>
    <w:rsid w:val="00DD662C"/>
    <w:rsid w:val="00DD6F6F"/>
    <w:rsid w:val="00DD73C0"/>
    <w:rsid w:val="00DD7489"/>
    <w:rsid w:val="00DD74F0"/>
    <w:rsid w:val="00DD7670"/>
    <w:rsid w:val="00DD77C3"/>
    <w:rsid w:val="00DD7C48"/>
    <w:rsid w:val="00DE0324"/>
    <w:rsid w:val="00DE03CF"/>
    <w:rsid w:val="00DE0976"/>
    <w:rsid w:val="00DE0BCD"/>
    <w:rsid w:val="00DE0DE1"/>
    <w:rsid w:val="00DE0EC9"/>
    <w:rsid w:val="00DE1551"/>
    <w:rsid w:val="00DE16EF"/>
    <w:rsid w:val="00DE1975"/>
    <w:rsid w:val="00DE1CAC"/>
    <w:rsid w:val="00DE2273"/>
    <w:rsid w:val="00DE24F1"/>
    <w:rsid w:val="00DE2B7F"/>
    <w:rsid w:val="00DE2C5A"/>
    <w:rsid w:val="00DE3021"/>
    <w:rsid w:val="00DE3185"/>
    <w:rsid w:val="00DE31DF"/>
    <w:rsid w:val="00DE3298"/>
    <w:rsid w:val="00DE3723"/>
    <w:rsid w:val="00DE376B"/>
    <w:rsid w:val="00DE39E4"/>
    <w:rsid w:val="00DE3AA6"/>
    <w:rsid w:val="00DE3C9E"/>
    <w:rsid w:val="00DE3CD5"/>
    <w:rsid w:val="00DE3E2A"/>
    <w:rsid w:val="00DE4D22"/>
    <w:rsid w:val="00DE4DB4"/>
    <w:rsid w:val="00DE512C"/>
    <w:rsid w:val="00DE5781"/>
    <w:rsid w:val="00DE5919"/>
    <w:rsid w:val="00DE59E2"/>
    <w:rsid w:val="00DE5A5A"/>
    <w:rsid w:val="00DE5A6D"/>
    <w:rsid w:val="00DE5F22"/>
    <w:rsid w:val="00DE6308"/>
    <w:rsid w:val="00DE6B4B"/>
    <w:rsid w:val="00DE6BEE"/>
    <w:rsid w:val="00DE6D8B"/>
    <w:rsid w:val="00DE6DBB"/>
    <w:rsid w:val="00DE74BA"/>
    <w:rsid w:val="00DE7CC9"/>
    <w:rsid w:val="00DF02B1"/>
    <w:rsid w:val="00DF02C9"/>
    <w:rsid w:val="00DF02CC"/>
    <w:rsid w:val="00DF0694"/>
    <w:rsid w:val="00DF06EA"/>
    <w:rsid w:val="00DF0754"/>
    <w:rsid w:val="00DF0CF3"/>
    <w:rsid w:val="00DF0D68"/>
    <w:rsid w:val="00DF1350"/>
    <w:rsid w:val="00DF1503"/>
    <w:rsid w:val="00DF1B96"/>
    <w:rsid w:val="00DF1CA3"/>
    <w:rsid w:val="00DF1DEC"/>
    <w:rsid w:val="00DF1EC7"/>
    <w:rsid w:val="00DF238D"/>
    <w:rsid w:val="00DF2E38"/>
    <w:rsid w:val="00DF2F75"/>
    <w:rsid w:val="00DF3658"/>
    <w:rsid w:val="00DF38EA"/>
    <w:rsid w:val="00DF3EA6"/>
    <w:rsid w:val="00DF3EC0"/>
    <w:rsid w:val="00DF3FA2"/>
    <w:rsid w:val="00DF4038"/>
    <w:rsid w:val="00DF42B8"/>
    <w:rsid w:val="00DF434E"/>
    <w:rsid w:val="00DF4357"/>
    <w:rsid w:val="00DF4382"/>
    <w:rsid w:val="00DF47DE"/>
    <w:rsid w:val="00DF4820"/>
    <w:rsid w:val="00DF494E"/>
    <w:rsid w:val="00DF49E7"/>
    <w:rsid w:val="00DF4B6D"/>
    <w:rsid w:val="00DF4DD2"/>
    <w:rsid w:val="00DF50A7"/>
    <w:rsid w:val="00DF529A"/>
    <w:rsid w:val="00DF544D"/>
    <w:rsid w:val="00DF54F1"/>
    <w:rsid w:val="00DF5897"/>
    <w:rsid w:val="00DF6549"/>
    <w:rsid w:val="00DF69A0"/>
    <w:rsid w:val="00DF6A33"/>
    <w:rsid w:val="00DF6C1F"/>
    <w:rsid w:val="00DF6C20"/>
    <w:rsid w:val="00DF6CEB"/>
    <w:rsid w:val="00DF7051"/>
    <w:rsid w:val="00DF765A"/>
    <w:rsid w:val="00DF7B0A"/>
    <w:rsid w:val="00DF7B4E"/>
    <w:rsid w:val="00DF7BF5"/>
    <w:rsid w:val="00DF7CB1"/>
    <w:rsid w:val="00E00123"/>
    <w:rsid w:val="00E00939"/>
    <w:rsid w:val="00E00A00"/>
    <w:rsid w:val="00E00C0B"/>
    <w:rsid w:val="00E01667"/>
    <w:rsid w:val="00E01AA1"/>
    <w:rsid w:val="00E01E9B"/>
    <w:rsid w:val="00E02059"/>
    <w:rsid w:val="00E020B4"/>
    <w:rsid w:val="00E022D2"/>
    <w:rsid w:val="00E02432"/>
    <w:rsid w:val="00E02698"/>
    <w:rsid w:val="00E02953"/>
    <w:rsid w:val="00E02FD7"/>
    <w:rsid w:val="00E0302B"/>
    <w:rsid w:val="00E03292"/>
    <w:rsid w:val="00E033D6"/>
    <w:rsid w:val="00E0351E"/>
    <w:rsid w:val="00E03B6D"/>
    <w:rsid w:val="00E03C54"/>
    <w:rsid w:val="00E045F7"/>
    <w:rsid w:val="00E04706"/>
    <w:rsid w:val="00E0477E"/>
    <w:rsid w:val="00E058B7"/>
    <w:rsid w:val="00E05A5D"/>
    <w:rsid w:val="00E05DA5"/>
    <w:rsid w:val="00E05DDF"/>
    <w:rsid w:val="00E05DFD"/>
    <w:rsid w:val="00E0608B"/>
    <w:rsid w:val="00E064E7"/>
    <w:rsid w:val="00E06795"/>
    <w:rsid w:val="00E06F85"/>
    <w:rsid w:val="00E07097"/>
    <w:rsid w:val="00E0759A"/>
    <w:rsid w:val="00E07676"/>
    <w:rsid w:val="00E076CC"/>
    <w:rsid w:val="00E0781C"/>
    <w:rsid w:val="00E07C7A"/>
    <w:rsid w:val="00E07E6F"/>
    <w:rsid w:val="00E07F39"/>
    <w:rsid w:val="00E07FDF"/>
    <w:rsid w:val="00E100A9"/>
    <w:rsid w:val="00E10369"/>
    <w:rsid w:val="00E10370"/>
    <w:rsid w:val="00E10902"/>
    <w:rsid w:val="00E10A6A"/>
    <w:rsid w:val="00E10B61"/>
    <w:rsid w:val="00E10BE3"/>
    <w:rsid w:val="00E1107F"/>
    <w:rsid w:val="00E110A6"/>
    <w:rsid w:val="00E113F4"/>
    <w:rsid w:val="00E117D3"/>
    <w:rsid w:val="00E117F9"/>
    <w:rsid w:val="00E11A1F"/>
    <w:rsid w:val="00E1218F"/>
    <w:rsid w:val="00E1226E"/>
    <w:rsid w:val="00E122D7"/>
    <w:rsid w:val="00E12411"/>
    <w:rsid w:val="00E125D7"/>
    <w:rsid w:val="00E127CE"/>
    <w:rsid w:val="00E128C3"/>
    <w:rsid w:val="00E128D7"/>
    <w:rsid w:val="00E12BFD"/>
    <w:rsid w:val="00E12EE2"/>
    <w:rsid w:val="00E12F78"/>
    <w:rsid w:val="00E132D3"/>
    <w:rsid w:val="00E135A0"/>
    <w:rsid w:val="00E13E32"/>
    <w:rsid w:val="00E13FE8"/>
    <w:rsid w:val="00E14043"/>
    <w:rsid w:val="00E14405"/>
    <w:rsid w:val="00E14569"/>
    <w:rsid w:val="00E1483B"/>
    <w:rsid w:val="00E1483C"/>
    <w:rsid w:val="00E15149"/>
    <w:rsid w:val="00E154CA"/>
    <w:rsid w:val="00E155EE"/>
    <w:rsid w:val="00E156ED"/>
    <w:rsid w:val="00E15BAB"/>
    <w:rsid w:val="00E163C5"/>
    <w:rsid w:val="00E16966"/>
    <w:rsid w:val="00E1697B"/>
    <w:rsid w:val="00E16C25"/>
    <w:rsid w:val="00E16F95"/>
    <w:rsid w:val="00E17096"/>
    <w:rsid w:val="00E171FF"/>
    <w:rsid w:val="00E173CC"/>
    <w:rsid w:val="00E17439"/>
    <w:rsid w:val="00E20093"/>
    <w:rsid w:val="00E201FB"/>
    <w:rsid w:val="00E20369"/>
    <w:rsid w:val="00E2084C"/>
    <w:rsid w:val="00E20959"/>
    <w:rsid w:val="00E214B1"/>
    <w:rsid w:val="00E21766"/>
    <w:rsid w:val="00E21864"/>
    <w:rsid w:val="00E218AA"/>
    <w:rsid w:val="00E218E3"/>
    <w:rsid w:val="00E21ED3"/>
    <w:rsid w:val="00E226F8"/>
    <w:rsid w:val="00E22818"/>
    <w:rsid w:val="00E23970"/>
    <w:rsid w:val="00E23DE1"/>
    <w:rsid w:val="00E23F1E"/>
    <w:rsid w:val="00E23F64"/>
    <w:rsid w:val="00E23F75"/>
    <w:rsid w:val="00E24500"/>
    <w:rsid w:val="00E2457D"/>
    <w:rsid w:val="00E24659"/>
    <w:rsid w:val="00E249EA"/>
    <w:rsid w:val="00E24AFF"/>
    <w:rsid w:val="00E24CB6"/>
    <w:rsid w:val="00E24D0E"/>
    <w:rsid w:val="00E24F67"/>
    <w:rsid w:val="00E250EF"/>
    <w:rsid w:val="00E2549C"/>
    <w:rsid w:val="00E25899"/>
    <w:rsid w:val="00E25C21"/>
    <w:rsid w:val="00E25E93"/>
    <w:rsid w:val="00E26609"/>
    <w:rsid w:val="00E267AC"/>
    <w:rsid w:val="00E26815"/>
    <w:rsid w:val="00E27029"/>
    <w:rsid w:val="00E270E7"/>
    <w:rsid w:val="00E27470"/>
    <w:rsid w:val="00E276CC"/>
    <w:rsid w:val="00E27722"/>
    <w:rsid w:val="00E278CC"/>
    <w:rsid w:val="00E27DCD"/>
    <w:rsid w:val="00E27E14"/>
    <w:rsid w:val="00E27EAB"/>
    <w:rsid w:val="00E300F1"/>
    <w:rsid w:val="00E300FF"/>
    <w:rsid w:val="00E3023D"/>
    <w:rsid w:val="00E302D6"/>
    <w:rsid w:val="00E303AE"/>
    <w:rsid w:val="00E30492"/>
    <w:rsid w:val="00E304B2"/>
    <w:rsid w:val="00E3055E"/>
    <w:rsid w:val="00E3057C"/>
    <w:rsid w:val="00E31154"/>
    <w:rsid w:val="00E312B3"/>
    <w:rsid w:val="00E317EE"/>
    <w:rsid w:val="00E318C5"/>
    <w:rsid w:val="00E31A77"/>
    <w:rsid w:val="00E31D3F"/>
    <w:rsid w:val="00E3218E"/>
    <w:rsid w:val="00E322ED"/>
    <w:rsid w:val="00E32645"/>
    <w:rsid w:val="00E32735"/>
    <w:rsid w:val="00E32B4E"/>
    <w:rsid w:val="00E32B70"/>
    <w:rsid w:val="00E32DF2"/>
    <w:rsid w:val="00E332F9"/>
    <w:rsid w:val="00E3333E"/>
    <w:rsid w:val="00E334B6"/>
    <w:rsid w:val="00E335CD"/>
    <w:rsid w:val="00E33634"/>
    <w:rsid w:val="00E33BBC"/>
    <w:rsid w:val="00E33D38"/>
    <w:rsid w:val="00E341D5"/>
    <w:rsid w:val="00E3455E"/>
    <w:rsid w:val="00E3459B"/>
    <w:rsid w:val="00E347BE"/>
    <w:rsid w:val="00E34924"/>
    <w:rsid w:val="00E349D1"/>
    <w:rsid w:val="00E354B7"/>
    <w:rsid w:val="00E35648"/>
    <w:rsid w:val="00E359BF"/>
    <w:rsid w:val="00E35AA7"/>
    <w:rsid w:val="00E35B14"/>
    <w:rsid w:val="00E35C55"/>
    <w:rsid w:val="00E35C7C"/>
    <w:rsid w:val="00E35D15"/>
    <w:rsid w:val="00E362B9"/>
    <w:rsid w:val="00E36C7E"/>
    <w:rsid w:val="00E376DC"/>
    <w:rsid w:val="00E376F3"/>
    <w:rsid w:val="00E377B0"/>
    <w:rsid w:val="00E37B99"/>
    <w:rsid w:val="00E37E08"/>
    <w:rsid w:val="00E37E89"/>
    <w:rsid w:val="00E4005F"/>
    <w:rsid w:val="00E40361"/>
    <w:rsid w:val="00E40405"/>
    <w:rsid w:val="00E409C0"/>
    <w:rsid w:val="00E40B0B"/>
    <w:rsid w:val="00E40C08"/>
    <w:rsid w:val="00E4137F"/>
    <w:rsid w:val="00E41521"/>
    <w:rsid w:val="00E4154A"/>
    <w:rsid w:val="00E41764"/>
    <w:rsid w:val="00E418AE"/>
    <w:rsid w:val="00E419DA"/>
    <w:rsid w:val="00E41E92"/>
    <w:rsid w:val="00E4201B"/>
    <w:rsid w:val="00E42114"/>
    <w:rsid w:val="00E42678"/>
    <w:rsid w:val="00E4283B"/>
    <w:rsid w:val="00E42EC7"/>
    <w:rsid w:val="00E42FAD"/>
    <w:rsid w:val="00E430F8"/>
    <w:rsid w:val="00E4353A"/>
    <w:rsid w:val="00E437C8"/>
    <w:rsid w:val="00E439AA"/>
    <w:rsid w:val="00E43AA8"/>
    <w:rsid w:val="00E43B9E"/>
    <w:rsid w:val="00E44326"/>
    <w:rsid w:val="00E4459F"/>
    <w:rsid w:val="00E44CFA"/>
    <w:rsid w:val="00E44D9A"/>
    <w:rsid w:val="00E44F72"/>
    <w:rsid w:val="00E4515F"/>
    <w:rsid w:val="00E45168"/>
    <w:rsid w:val="00E45796"/>
    <w:rsid w:val="00E457C8"/>
    <w:rsid w:val="00E4580C"/>
    <w:rsid w:val="00E4595C"/>
    <w:rsid w:val="00E45AD6"/>
    <w:rsid w:val="00E45CEB"/>
    <w:rsid w:val="00E46B9E"/>
    <w:rsid w:val="00E46BF3"/>
    <w:rsid w:val="00E46D05"/>
    <w:rsid w:val="00E47069"/>
    <w:rsid w:val="00E47D37"/>
    <w:rsid w:val="00E50065"/>
    <w:rsid w:val="00E50774"/>
    <w:rsid w:val="00E508B7"/>
    <w:rsid w:val="00E51485"/>
    <w:rsid w:val="00E514C8"/>
    <w:rsid w:val="00E5174F"/>
    <w:rsid w:val="00E5184E"/>
    <w:rsid w:val="00E51940"/>
    <w:rsid w:val="00E51D8B"/>
    <w:rsid w:val="00E51E2A"/>
    <w:rsid w:val="00E51EE0"/>
    <w:rsid w:val="00E51F8D"/>
    <w:rsid w:val="00E5208C"/>
    <w:rsid w:val="00E52113"/>
    <w:rsid w:val="00E52493"/>
    <w:rsid w:val="00E524CE"/>
    <w:rsid w:val="00E5276A"/>
    <w:rsid w:val="00E527C0"/>
    <w:rsid w:val="00E527E5"/>
    <w:rsid w:val="00E52B0F"/>
    <w:rsid w:val="00E52D30"/>
    <w:rsid w:val="00E52DBF"/>
    <w:rsid w:val="00E52ECC"/>
    <w:rsid w:val="00E530EC"/>
    <w:rsid w:val="00E539A3"/>
    <w:rsid w:val="00E5409F"/>
    <w:rsid w:val="00E5411F"/>
    <w:rsid w:val="00E541D3"/>
    <w:rsid w:val="00E5461B"/>
    <w:rsid w:val="00E5462F"/>
    <w:rsid w:val="00E54C9B"/>
    <w:rsid w:val="00E54CCD"/>
    <w:rsid w:val="00E54EBE"/>
    <w:rsid w:val="00E54F0D"/>
    <w:rsid w:val="00E54F2D"/>
    <w:rsid w:val="00E552CE"/>
    <w:rsid w:val="00E55823"/>
    <w:rsid w:val="00E55840"/>
    <w:rsid w:val="00E55997"/>
    <w:rsid w:val="00E55CFB"/>
    <w:rsid w:val="00E55EE0"/>
    <w:rsid w:val="00E5658F"/>
    <w:rsid w:val="00E566C8"/>
    <w:rsid w:val="00E56CDC"/>
    <w:rsid w:val="00E56F0F"/>
    <w:rsid w:val="00E5716C"/>
    <w:rsid w:val="00E57326"/>
    <w:rsid w:val="00E57402"/>
    <w:rsid w:val="00E57485"/>
    <w:rsid w:val="00E57514"/>
    <w:rsid w:val="00E5760B"/>
    <w:rsid w:val="00E57976"/>
    <w:rsid w:val="00E57B6A"/>
    <w:rsid w:val="00E60065"/>
    <w:rsid w:val="00E601B2"/>
    <w:rsid w:val="00E605F4"/>
    <w:rsid w:val="00E60903"/>
    <w:rsid w:val="00E60A3D"/>
    <w:rsid w:val="00E60BED"/>
    <w:rsid w:val="00E60C97"/>
    <w:rsid w:val="00E60D30"/>
    <w:rsid w:val="00E60F97"/>
    <w:rsid w:val="00E61162"/>
    <w:rsid w:val="00E61320"/>
    <w:rsid w:val="00E61DC8"/>
    <w:rsid w:val="00E62163"/>
    <w:rsid w:val="00E6236C"/>
    <w:rsid w:val="00E626A1"/>
    <w:rsid w:val="00E62810"/>
    <w:rsid w:val="00E62906"/>
    <w:rsid w:val="00E62AD8"/>
    <w:rsid w:val="00E62DD2"/>
    <w:rsid w:val="00E62DE2"/>
    <w:rsid w:val="00E631D6"/>
    <w:rsid w:val="00E636A5"/>
    <w:rsid w:val="00E6375F"/>
    <w:rsid w:val="00E63B17"/>
    <w:rsid w:val="00E640EA"/>
    <w:rsid w:val="00E64355"/>
    <w:rsid w:val="00E6516B"/>
    <w:rsid w:val="00E6522A"/>
    <w:rsid w:val="00E655A2"/>
    <w:rsid w:val="00E6574F"/>
    <w:rsid w:val="00E659E5"/>
    <w:rsid w:val="00E65A24"/>
    <w:rsid w:val="00E65A8F"/>
    <w:rsid w:val="00E65BFC"/>
    <w:rsid w:val="00E65C95"/>
    <w:rsid w:val="00E6651F"/>
    <w:rsid w:val="00E665E8"/>
    <w:rsid w:val="00E6690E"/>
    <w:rsid w:val="00E66B81"/>
    <w:rsid w:val="00E66E03"/>
    <w:rsid w:val="00E67706"/>
    <w:rsid w:val="00E67710"/>
    <w:rsid w:val="00E67A0D"/>
    <w:rsid w:val="00E67A80"/>
    <w:rsid w:val="00E67CAC"/>
    <w:rsid w:val="00E67F13"/>
    <w:rsid w:val="00E7000C"/>
    <w:rsid w:val="00E70062"/>
    <w:rsid w:val="00E70247"/>
    <w:rsid w:val="00E7053F"/>
    <w:rsid w:val="00E705C7"/>
    <w:rsid w:val="00E7092A"/>
    <w:rsid w:val="00E70F7A"/>
    <w:rsid w:val="00E71279"/>
    <w:rsid w:val="00E71593"/>
    <w:rsid w:val="00E71806"/>
    <w:rsid w:val="00E72053"/>
    <w:rsid w:val="00E721D8"/>
    <w:rsid w:val="00E723DF"/>
    <w:rsid w:val="00E724BE"/>
    <w:rsid w:val="00E72814"/>
    <w:rsid w:val="00E72901"/>
    <w:rsid w:val="00E72B6C"/>
    <w:rsid w:val="00E73381"/>
    <w:rsid w:val="00E73699"/>
    <w:rsid w:val="00E73A70"/>
    <w:rsid w:val="00E73D28"/>
    <w:rsid w:val="00E73D69"/>
    <w:rsid w:val="00E74163"/>
    <w:rsid w:val="00E745BB"/>
    <w:rsid w:val="00E74A76"/>
    <w:rsid w:val="00E74CFC"/>
    <w:rsid w:val="00E751E4"/>
    <w:rsid w:val="00E75294"/>
    <w:rsid w:val="00E7569F"/>
    <w:rsid w:val="00E75A80"/>
    <w:rsid w:val="00E75E82"/>
    <w:rsid w:val="00E76243"/>
    <w:rsid w:val="00E763CF"/>
    <w:rsid w:val="00E76A3A"/>
    <w:rsid w:val="00E76F90"/>
    <w:rsid w:val="00E77184"/>
    <w:rsid w:val="00E779EC"/>
    <w:rsid w:val="00E800A3"/>
    <w:rsid w:val="00E8039D"/>
    <w:rsid w:val="00E805C9"/>
    <w:rsid w:val="00E80632"/>
    <w:rsid w:val="00E8078F"/>
    <w:rsid w:val="00E80C3B"/>
    <w:rsid w:val="00E81111"/>
    <w:rsid w:val="00E81353"/>
    <w:rsid w:val="00E818F4"/>
    <w:rsid w:val="00E81996"/>
    <w:rsid w:val="00E819CC"/>
    <w:rsid w:val="00E819D0"/>
    <w:rsid w:val="00E81DF2"/>
    <w:rsid w:val="00E82158"/>
    <w:rsid w:val="00E821E4"/>
    <w:rsid w:val="00E82267"/>
    <w:rsid w:val="00E82543"/>
    <w:rsid w:val="00E82661"/>
    <w:rsid w:val="00E828BA"/>
    <w:rsid w:val="00E82BB0"/>
    <w:rsid w:val="00E82DEC"/>
    <w:rsid w:val="00E8319B"/>
    <w:rsid w:val="00E836E3"/>
    <w:rsid w:val="00E83B54"/>
    <w:rsid w:val="00E83C9B"/>
    <w:rsid w:val="00E83F35"/>
    <w:rsid w:val="00E8440A"/>
    <w:rsid w:val="00E84461"/>
    <w:rsid w:val="00E844C8"/>
    <w:rsid w:val="00E84FE2"/>
    <w:rsid w:val="00E862F1"/>
    <w:rsid w:val="00E8667A"/>
    <w:rsid w:val="00E8668C"/>
    <w:rsid w:val="00E86B5E"/>
    <w:rsid w:val="00E86D16"/>
    <w:rsid w:val="00E87450"/>
    <w:rsid w:val="00E876D9"/>
    <w:rsid w:val="00E878F1"/>
    <w:rsid w:val="00E87AB7"/>
    <w:rsid w:val="00E87CD9"/>
    <w:rsid w:val="00E90250"/>
    <w:rsid w:val="00E90332"/>
    <w:rsid w:val="00E9092A"/>
    <w:rsid w:val="00E90B00"/>
    <w:rsid w:val="00E90E20"/>
    <w:rsid w:val="00E91091"/>
    <w:rsid w:val="00E911A8"/>
    <w:rsid w:val="00E91566"/>
    <w:rsid w:val="00E916A1"/>
    <w:rsid w:val="00E916B2"/>
    <w:rsid w:val="00E91BBF"/>
    <w:rsid w:val="00E922EE"/>
    <w:rsid w:val="00E92A27"/>
    <w:rsid w:val="00E934AC"/>
    <w:rsid w:val="00E935E9"/>
    <w:rsid w:val="00E935F0"/>
    <w:rsid w:val="00E93761"/>
    <w:rsid w:val="00E93CE3"/>
    <w:rsid w:val="00E93D4E"/>
    <w:rsid w:val="00E93E00"/>
    <w:rsid w:val="00E9432E"/>
    <w:rsid w:val="00E94455"/>
    <w:rsid w:val="00E94663"/>
    <w:rsid w:val="00E94B43"/>
    <w:rsid w:val="00E94D14"/>
    <w:rsid w:val="00E94DEB"/>
    <w:rsid w:val="00E94F98"/>
    <w:rsid w:val="00E95489"/>
    <w:rsid w:val="00E9551A"/>
    <w:rsid w:val="00E95B8A"/>
    <w:rsid w:val="00E95DB6"/>
    <w:rsid w:val="00E9602C"/>
    <w:rsid w:val="00E961BD"/>
    <w:rsid w:val="00E962D7"/>
    <w:rsid w:val="00E963B3"/>
    <w:rsid w:val="00E964D2"/>
    <w:rsid w:val="00E969F7"/>
    <w:rsid w:val="00E96C52"/>
    <w:rsid w:val="00E96C75"/>
    <w:rsid w:val="00E96EB3"/>
    <w:rsid w:val="00E97163"/>
    <w:rsid w:val="00E9717B"/>
    <w:rsid w:val="00E97581"/>
    <w:rsid w:val="00E97588"/>
    <w:rsid w:val="00E97918"/>
    <w:rsid w:val="00E97D03"/>
    <w:rsid w:val="00E97E1E"/>
    <w:rsid w:val="00E97FBF"/>
    <w:rsid w:val="00EA00D8"/>
    <w:rsid w:val="00EA07AE"/>
    <w:rsid w:val="00EA0C4C"/>
    <w:rsid w:val="00EA1038"/>
    <w:rsid w:val="00EA104D"/>
    <w:rsid w:val="00EA1443"/>
    <w:rsid w:val="00EA157E"/>
    <w:rsid w:val="00EA1739"/>
    <w:rsid w:val="00EA1866"/>
    <w:rsid w:val="00EA211A"/>
    <w:rsid w:val="00EA297B"/>
    <w:rsid w:val="00EA2A2E"/>
    <w:rsid w:val="00EA2C98"/>
    <w:rsid w:val="00EA32BD"/>
    <w:rsid w:val="00EA3499"/>
    <w:rsid w:val="00EA34F8"/>
    <w:rsid w:val="00EA3638"/>
    <w:rsid w:val="00EA3A13"/>
    <w:rsid w:val="00EA3EC9"/>
    <w:rsid w:val="00EA3FA7"/>
    <w:rsid w:val="00EA40CB"/>
    <w:rsid w:val="00EA42F2"/>
    <w:rsid w:val="00EA4A90"/>
    <w:rsid w:val="00EA4BB7"/>
    <w:rsid w:val="00EA4C3B"/>
    <w:rsid w:val="00EA4E9E"/>
    <w:rsid w:val="00EA4FC7"/>
    <w:rsid w:val="00EA574E"/>
    <w:rsid w:val="00EA5C43"/>
    <w:rsid w:val="00EA6214"/>
    <w:rsid w:val="00EA63BF"/>
    <w:rsid w:val="00EA67E2"/>
    <w:rsid w:val="00EA6D17"/>
    <w:rsid w:val="00EA6E4C"/>
    <w:rsid w:val="00EA74C1"/>
    <w:rsid w:val="00EA764C"/>
    <w:rsid w:val="00EA7705"/>
    <w:rsid w:val="00EA7D20"/>
    <w:rsid w:val="00EB06FD"/>
    <w:rsid w:val="00EB079A"/>
    <w:rsid w:val="00EB07A5"/>
    <w:rsid w:val="00EB07D9"/>
    <w:rsid w:val="00EB0E27"/>
    <w:rsid w:val="00EB0FC7"/>
    <w:rsid w:val="00EB1968"/>
    <w:rsid w:val="00EB1BC3"/>
    <w:rsid w:val="00EB1E64"/>
    <w:rsid w:val="00EB27E3"/>
    <w:rsid w:val="00EB2AB1"/>
    <w:rsid w:val="00EB2CCB"/>
    <w:rsid w:val="00EB2D2A"/>
    <w:rsid w:val="00EB2F3B"/>
    <w:rsid w:val="00EB30F6"/>
    <w:rsid w:val="00EB3705"/>
    <w:rsid w:val="00EB3F88"/>
    <w:rsid w:val="00EB40E6"/>
    <w:rsid w:val="00EB413A"/>
    <w:rsid w:val="00EB42B1"/>
    <w:rsid w:val="00EB49E6"/>
    <w:rsid w:val="00EB4AAD"/>
    <w:rsid w:val="00EB4C8E"/>
    <w:rsid w:val="00EB4C8F"/>
    <w:rsid w:val="00EB5346"/>
    <w:rsid w:val="00EB5586"/>
    <w:rsid w:val="00EB5ADE"/>
    <w:rsid w:val="00EB5C31"/>
    <w:rsid w:val="00EB6117"/>
    <w:rsid w:val="00EB67BA"/>
    <w:rsid w:val="00EB67C0"/>
    <w:rsid w:val="00EB6964"/>
    <w:rsid w:val="00EB70C6"/>
    <w:rsid w:val="00EB7897"/>
    <w:rsid w:val="00EB7D9B"/>
    <w:rsid w:val="00EB7F1B"/>
    <w:rsid w:val="00EB7F44"/>
    <w:rsid w:val="00EC0050"/>
    <w:rsid w:val="00EC0732"/>
    <w:rsid w:val="00EC0EC7"/>
    <w:rsid w:val="00EC1225"/>
    <w:rsid w:val="00EC126B"/>
    <w:rsid w:val="00EC12FB"/>
    <w:rsid w:val="00EC148C"/>
    <w:rsid w:val="00EC181A"/>
    <w:rsid w:val="00EC194F"/>
    <w:rsid w:val="00EC19EC"/>
    <w:rsid w:val="00EC1B4A"/>
    <w:rsid w:val="00EC1B88"/>
    <w:rsid w:val="00EC222A"/>
    <w:rsid w:val="00EC25F8"/>
    <w:rsid w:val="00EC29D6"/>
    <w:rsid w:val="00EC2B6C"/>
    <w:rsid w:val="00EC2ED5"/>
    <w:rsid w:val="00EC3235"/>
    <w:rsid w:val="00EC340F"/>
    <w:rsid w:val="00EC3486"/>
    <w:rsid w:val="00EC34FF"/>
    <w:rsid w:val="00EC37A2"/>
    <w:rsid w:val="00EC3994"/>
    <w:rsid w:val="00EC412E"/>
    <w:rsid w:val="00EC4551"/>
    <w:rsid w:val="00EC46A9"/>
    <w:rsid w:val="00EC4848"/>
    <w:rsid w:val="00EC492E"/>
    <w:rsid w:val="00EC4DE9"/>
    <w:rsid w:val="00EC517F"/>
    <w:rsid w:val="00EC54F7"/>
    <w:rsid w:val="00EC5843"/>
    <w:rsid w:val="00EC62B2"/>
    <w:rsid w:val="00EC62F8"/>
    <w:rsid w:val="00EC6D22"/>
    <w:rsid w:val="00EC6EE4"/>
    <w:rsid w:val="00EC7320"/>
    <w:rsid w:val="00EC7574"/>
    <w:rsid w:val="00EC77BB"/>
    <w:rsid w:val="00EC7A4E"/>
    <w:rsid w:val="00EC7E73"/>
    <w:rsid w:val="00ED057F"/>
    <w:rsid w:val="00ED0C69"/>
    <w:rsid w:val="00ED0FB5"/>
    <w:rsid w:val="00ED1073"/>
    <w:rsid w:val="00ED10D1"/>
    <w:rsid w:val="00ED11D3"/>
    <w:rsid w:val="00ED13F6"/>
    <w:rsid w:val="00ED141C"/>
    <w:rsid w:val="00ED1701"/>
    <w:rsid w:val="00ED179A"/>
    <w:rsid w:val="00ED1C4F"/>
    <w:rsid w:val="00ED1E24"/>
    <w:rsid w:val="00ED207A"/>
    <w:rsid w:val="00ED25CA"/>
    <w:rsid w:val="00ED28BA"/>
    <w:rsid w:val="00ED2917"/>
    <w:rsid w:val="00ED2A6D"/>
    <w:rsid w:val="00ED2B30"/>
    <w:rsid w:val="00ED2B9C"/>
    <w:rsid w:val="00ED2BF0"/>
    <w:rsid w:val="00ED2DFA"/>
    <w:rsid w:val="00ED2FF0"/>
    <w:rsid w:val="00ED3A05"/>
    <w:rsid w:val="00ED3A46"/>
    <w:rsid w:val="00ED3DF4"/>
    <w:rsid w:val="00ED4562"/>
    <w:rsid w:val="00ED5521"/>
    <w:rsid w:val="00ED5695"/>
    <w:rsid w:val="00ED59D2"/>
    <w:rsid w:val="00ED61C3"/>
    <w:rsid w:val="00ED64CE"/>
    <w:rsid w:val="00ED69A7"/>
    <w:rsid w:val="00ED6EB2"/>
    <w:rsid w:val="00ED6ED6"/>
    <w:rsid w:val="00ED722B"/>
    <w:rsid w:val="00ED7599"/>
    <w:rsid w:val="00ED797A"/>
    <w:rsid w:val="00ED7AB1"/>
    <w:rsid w:val="00ED7BD5"/>
    <w:rsid w:val="00ED7CAA"/>
    <w:rsid w:val="00EE0155"/>
    <w:rsid w:val="00EE0391"/>
    <w:rsid w:val="00EE06A0"/>
    <w:rsid w:val="00EE125C"/>
    <w:rsid w:val="00EE2256"/>
    <w:rsid w:val="00EE2318"/>
    <w:rsid w:val="00EE23BB"/>
    <w:rsid w:val="00EE258A"/>
    <w:rsid w:val="00EE2964"/>
    <w:rsid w:val="00EE2A52"/>
    <w:rsid w:val="00EE2B83"/>
    <w:rsid w:val="00EE392D"/>
    <w:rsid w:val="00EE39C8"/>
    <w:rsid w:val="00EE3C5A"/>
    <w:rsid w:val="00EE41F2"/>
    <w:rsid w:val="00EE46C3"/>
    <w:rsid w:val="00EE4DD0"/>
    <w:rsid w:val="00EE51E1"/>
    <w:rsid w:val="00EE5892"/>
    <w:rsid w:val="00EE5BA2"/>
    <w:rsid w:val="00EE5E4A"/>
    <w:rsid w:val="00EE63D2"/>
    <w:rsid w:val="00EE652E"/>
    <w:rsid w:val="00EE67C5"/>
    <w:rsid w:val="00EE742B"/>
    <w:rsid w:val="00EE7510"/>
    <w:rsid w:val="00EE79B2"/>
    <w:rsid w:val="00EE7E37"/>
    <w:rsid w:val="00EE7FCF"/>
    <w:rsid w:val="00EF0024"/>
    <w:rsid w:val="00EF03D0"/>
    <w:rsid w:val="00EF0402"/>
    <w:rsid w:val="00EF04BB"/>
    <w:rsid w:val="00EF0594"/>
    <w:rsid w:val="00EF0854"/>
    <w:rsid w:val="00EF0B6D"/>
    <w:rsid w:val="00EF0E79"/>
    <w:rsid w:val="00EF108E"/>
    <w:rsid w:val="00EF1144"/>
    <w:rsid w:val="00EF1722"/>
    <w:rsid w:val="00EF1942"/>
    <w:rsid w:val="00EF19DE"/>
    <w:rsid w:val="00EF1ADA"/>
    <w:rsid w:val="00EF1E9B"/>
    <w:rsid w:val="00EF2323"/>
    <w:rsid w:val="00EF244F"/>
    <w:rsid w:val="00EF2F33"/>
    <w:rsid w:val="00EF2F6A"/>
    <w:rsid w:val="00EF3109"/>
    <w:rsid w:val="00EF322D"/>
    <w:rsid w:val="00EF32F1"/>
    <w:rsid w:val="00EF358F"/>
    <w:rsid w:val="00EF372D"/>
    <w:rsid w:val="00EF3B3E"/>
    <w:rsid w:val="00EF3B86"/>
    <w:rsid w:val="00EF416F"/>
    <w:rsid w:val="00EF4246"/>
    <w:rsid w:val="00EF4480"/>
    <w:rsid w:val="00EF4814"/>
    <w:rsid w:val="00EF4B6F"/>
    <w:rsid w:val="00EF4D70"/>
    <w:rsid w:val="00EF5143"/>
    <w:rsid w:val="00EF57F3"/>
    <w:rsid w:val="00EF58AA"/>
    <w:rsid w:val="00EF68F4"/>
    <w:rsid w:val="00EF69B5"/>
    <w:rsid w:val="00EF6A9F"/>
    <w:rsid w:val="00EF6C21"/>
    <w:rsid w:val="00EF6DA0"/>
    <w:rsid w:val="00EF6FD6"/>
    <w:rsid w:val="00EF735C"/>
    <w:rsid w:val="00EF7504"/>
    <w:rsid w:val="00EF7967"/>
    <w:rsid w:val="00EF7E34"/>
    <w:rsid w:val="00F0055C"/>
    <w:rsid w:val="00F0073C"/>
    <w:rsid w:val="00F00BBF"/>
    <w:rsid w:val="00F00BC0"/>
    <w:rsid w:val="00F010FB"/>
    <w:rsid w:val="00F01555"/>
    <w:rsid w:val="00F016AC"/>
    <w:rsid w:val="00F018B9"/>
    <w:rsid w:val="00F01936"/>
    <w:rsid w:val="00F01DA8"/>
    <w:rsid w:val="00F020B8"/>
    <w:rsid w:val="00F0233B"/>
    <w:rsid w:val="00F0245D"/>
    <w:rsid w:val="00F03162"/>
    <w:rsid w:val="00F03198"/>
    <w:rsid w:val="00F03885"/>
    <w:rsid w:val="00F03AE7"/>
    <w:rsid w:val="00F0422E"/>
    <w:rsid w:val="00F04DE7"/>
    <w:rsid w:val="00F05102"/>
    <w:rsid w:val="00F0566E"/>
    <w:rsid w:val="00F05A7E"/>
    <w:rsid w:val="00F05D43"/>
    <w:rsid w:val="00F05F75"/>
    <w:rsid w:val="00F06316"/>
    <w:rsid w:val="00F06517"/>
    <w:rsid w:val="00F067C7"/>
    <w:rsid w:val="00F068AD"/>
    <w:rsid w:val="00F068D6"/>
    <w:rsid w:val="00F06A4B"/>
    <w:rsid w:val="00F06C7B"/>
    <w:rsid w:val="00F06CCB"/>
    <w:rsid w:val="00F07117"/>
    <w:rsid w:val="00F072A4"/>
    <w:rsid w:val="00F0791C"/>
    <w:rsid w:val="00F079C6"/>
    <w:rsid w:val="00F07AD0"/>
    <w:rsid w:val="00F07ADE"/>
    <w:rsid w:val="00F07C4B"/>
    <w:rsid w:val="00F10335"/>
    <w:rsid w:val="00F10716"/>
    <w:rsid w:val="00F108FD"/>
    <w:rsid w:val="00F10B90"/>
    <w:rsid w:val="00F10D5A"/>
    <w:rsid w:val="00F10E33"/>
    <w:rsid w:val="00F10E89"/>
    <w:rsid w:val="00F11D23"/>
    <w:rsid w:val="00F11F3B"/>
    <w:rsid w:val="00F1201E"/>
    <w:rsid w:val="00F12739"/>
    <w:rsid w:val="00F12D2F"/>
    <w:rsid w:val="00F12E94"/>
    <w:rsid w:val="00F12FEC"/>
    <w:rsid w:val="00F1330D"/>
    <w:rsid w:val="00F13C7C"/>
    <w:rsid w:val="00F13E03"/>
    <w:rsid w:val="00F13E85"/>
    <w:rsid w:val="00F14193"/>
    <w:rsid w:val="00F14473"/>
    <w:rsid w:val="00F14AC4"/>
    <w:rsid w:val="00F14B81"/>
    <w:rsid w:val="00F15112"/>
    <w:rsid w:val="00F1527D"/>
    <w:rsid w:val="00F15451"/>
    <w:rsid w:val="00F1547B"/>
    <w:rsid w:val="00F155CE"/>
    <w:rsid w:val="00F157F1"/>
    <w:rsid w:val="00F15B37"/>
    <w:rsid w:val="00F15B6A"/>
    <w:rsid w:val="00F1691B"/>
    <w:rsid w:val="00F16969"/>
    <w:rsid w:val="00F16A09"/>
    <w:rsid w:val="00F17233"/>
    <w:rsid w:val="00F1764F"/>
    <w:rsid w:val="00F177A3"/>
    <w:rsid w:val="00F17873"/>
    <w:rsid w:val="00F178E6"/>
    <w:rsid w:val="00F17953"/>
    <w:rsid w:val="00F17B68"/>
    <w:rsid w:val="00F17C0B"/>
    <w:rsid w:val="00F17DEB"/>
    <w:rsid w:val="00F2000C"/>
    <w:rsid w:val="00F2041D"/>
    <w:rsid w:val="00F207AA"/>
    <w:rsid w:val="00F20933"/>
    <w:rsid w:val="00F20A3C"/>
    <w:rsid w:val="00F20B0B"/>
    <w:rsid w:val="00F20C67"/>
    <w:rsid w:val="00F20CFE"/>
    <w:rsid w:val="00F2101B"/>
    <w:rsid w:val="00F2138D"/>
    <w:rsid w:val="00F213C3"/>
    <w:rsid w:val="00F2183F"/>
    <w:rsid w:val="00F21AD5"/>
    <w:rsid w:val="00F21E89"/>
    <w:rsid w:val="00F21EA2"/>
    <w:rsid w:val="00F22594"/>
    <w:rsid w:val="00F225B9"/>
    <w:rsid w:val="00F2292D"/>
    <w:rsid w:val="00F229BD"/>
    <w:rsid w:val="00F229E5"/>
    <w:rsid w:val="00F2311B"/>
    <w:rsid w:val="00F2327A"/>
    <w:rsid w:val="00F23620"/>
    <w:rsid w:val="00F23890"/>
    <w:rsid w:val="00F2389A"/>
    <w:rsid w:val="00F23942"/>
    <w:rsid w:val="00F239CD"/>
    <w:rsid w:val="00F23E9E"/>
    <w:rsid w:val="00F24239"/>
    <w:rsid w:val="00F2494B"/>
    <w:rsid w:val="00F24978"/>
    <w:rsid w:val="00F249DB"/>
    <w:rsid w:val="00F24EAF"/>
    <w:rsid w:val="00F2526C"/>
    <w:rsid w:val="00F252D8"/>
    <w:rsid w:val="00F25384"/>
    <w:rsid w:val="00F25507"/>
    <w:rsid w:val="00F2566E"/>
    <w:rsid w:val="00F25838"/>
    <w:rsid w:val="00F2662B"/>
    <w:rsid w:val="00F26646"/>
    <w:rsid w:val="00F26816"/>
    <w:rsid w:val="00F26E85"/>
    <w:rsid w:val="00F26EB2"/>
    <w:rsid w:val="00F2717A"/>
    <w:rsid w:val="00F27532"/>
    <w:rsid w:val="00F27929"/>
    <w:rsid w:val="00F27C78"/>
    <w:rsid w:val="00F27DA3"/>
    <w:rsid w:val="00F27DED"/>
    <w:rsid w:val="00F30156"/>
    <w:rsid w:val="00F3084A"/>
    <w:rsid w:val="00F30B89"/>
    <w:rsid w:val="00F31718"/>
    <w:rsid w:val="00F31A9D"/>
    <w:rsid w:val="00F31AB2"/>
    <w:rsid w:val="00F31B81"/>
    <w:rsid w:val="00F31CD1"/>
    <w:rsid w:val="00F32038"/>
    <w:rsid w:val="00F32074"/>
    <w:rsid w:val="00F32239"/>
    <w:rsid w:val="00F322BE"/>
    <w:rsid w:val="00F32422"/>
    <w:rsid w:val="00F32632"/>
    <w:rsid w:val="00F32BB3"/>
    <w:rsid w:val="00F32D4E"/>
    <w:rsid w:val="00F32F76"/>
    <w:rsid w:val="00F331B4"/>
    <w:rsid w:val="00F33B2F"/>
    <w:rsid w:val="00F33E4C"/>
    <w:rsid w:val="00F342BD"/>
    <w:rsid w:val="00F347FC"/>
    <w:rsid w:val="00F35AAF"/>
    <w:rsid w:val="00F368B1"/>
    <w:rsid w:val="00F3691A"/>
    <w:rsid w:val="00F36926"/>
    <w:rsid w:val="00F36DA2"/>
    <w:rsid w:val="00F370DE"/>
    <w:rsid w:val="00F37A9A"/>
    <w:rsid w:val="00F37D61"/>
    <w:rsid w:val="00F37E57"/>
    <w:rsid w:val="00F40296"/>
    <w:rsid w:val="00F4048B"/>
    <w:rsid w:val="00F404A1"/>
    <w:rsid w:val="00F409B1"/>
    <w:rsid w:val="00F40EB5"/>
    <w:rsid w:val="00F41C24"/>
    <w:rsid w:val="00F41EEA"/>
    <w:rsid w:val="00F4229A"/>
    <w:rsid w:val="00F426CC"/>
    <w:rsid w:val="00F42988"/>
    <w:rsid w:val="00F42BF8"/>
    <w:rsid w:val="00F43066"/>
    <w:rsid w:val="00F43098"/>
    <w:rsid w:val="00F430EB"/>
    <w:rsid w:val="00F4323B"/>
    <w:rsid w:val="00F4336B"/>
    <w:rsid w:val="00F43669"/>
    <w:rsid w:val="00F4395C"/>
    <w:rsid w:val="00F43C43"/>
    <w:rsid w:val="00F43D18"/>
    <w:rsid w:val="00F43EB3"/>
    <w:rsid w:val="00F43FB7"/>
    <w:rsid w:val="00F4454C"/>
    <w:rsid w:val="00F4486A"/>
    <w:rsid w:val="00F44907"/>
    <w:rsid w:val="00F44A30"/>
    <w:rsid w:val="00F44BB6"/>
    <w:rsid w:val="00F453E7"/>
    <w:rsid w:val="00F45560"/>
    <w:rsid w:val="00F4559B"/>
    <w:rsid w:val="00F45BB1"/>
    <w:rsid w:val="00F45D1F"/>
    <w:rsid w:val="00F45E3D"/>
    <w:rsid w:val="00F45EEA"/>
    <w:rsid w:val="00F46325"/>
    <w:rsid w:val="00F46896"/>
    <w:rsid w:val="00F474BA"/>
    <w:rsid w:val="00F47509"/>
    <w:rsid w:val="00F47766"/>
    <w:rsid w:val="00F47B08"/>
    <w:rsid w:val="00F50024"/>
    <w:rsid w:val="00F50373"/>
    <w:rsid w:val="00F50CF5"/>
    <w:rsid w:val="00F512FD"/>
    <w:rsid w:val="00F5162E"/>
    <w:rsid w:val="00F5178C"/>
    <w:rsid w:val="00F51AD7"/>
    <w:rsid w:val="00F51E71"/>
    <w:rsid w:val="00F51EC4"/>
    <w:rsid w:val="00F52649"/>
    <w:rsid w:val="00F52A75"/>
    <w:rsid w:val="00F5361B"/>
    <w:rsid w:val="00F538D2"/>
    <w:rsid w:val="00F5428A"/>
    <w:rsid w:val="00F54580"/>
    <w:rsid w:val="00F547BC"/>
    <w:rsid w:val="00F5484A"/>
    <w:rsid w:val="00F559BF"/>
    <w:rsid w:val="00F55CB6"/>
    <w:rsid w:val="00F56055"/>
    <w:rsid w:val="00F5619C"/>
    <w:rsid w:val="00F56384"/>
    <w:rsid w:val="00F56561"/>
    <w:rsid w:val="00F567C3"/>
    <w:rsid w:val="00F56E3F"/>
    <w:rsid w:val="00F56FB3"/>
    <w:rsid w:val="00F57468"/>
    <w:rsid w:val="00F60073"/>
    <w:rsid w:val="00F601F1"/>
    <w:rsid w:val="00F6034C"/>
    <w:rsid w:val="00F603B2"/>
    <w:rsid w:val="00F60426"/>
    <w:rsid w:val="00F60634"/>
    <w:rsid w:val="00F606B0"/>
    <w:rsid w:val="00F60988"/>
    <w:rsid w:val="00F609DA"/>
    <w:rsid w:val="00F609FC"/>
    <w:rsid w:val="00F60B0E"/>
    <w:rsid w:val="00F60DDE"/>
    <w:rsid w:val="00F60E8B"/>
    <w:rsid w:val="00F611DC"/>
    <w:rsid w:val="00F612B7"/>
    <w:rsid w:val="00F6133F"/>
    <w:rsid w:val="00F6161E"/>
    <w:rsid w:val="00F61A2A"/>
    <w:rsid w:val="00F61D52"/>
    <w:rsid w:val="00F62548"/>
    <w:rsid w:val="00F625FD"/>
    <w:rsid w:val="00F6284B"/>
    <w:rsid w:val="00F628DD"/>
    <w:rsid w:val="00F62D2F"/>
    <w:rsid w:val="00F62D90"/>
    <w:rsid w:val="00F62E4E"/>
    <w:rsid w:val="00F63212"/>
    <w:rsid w:val="00F63A33"/>
    <w:rsid w:val="00F63BFA"/>
    <w:rsid w:val="00F63C6E"/>
    <w:rsid w:val="00F63E2A"/>
    <w:rsid w:val="00F6402E"/>
    <w:rsid w:val="00F6408A"/>
    <w:rsid w:val="00F643A2"/>
    <w:rsid w:val="00F6475A"/>
    <w:rsid w:val="00F64778"/>
    <w:rsid w:val="00F647A9"/>
    <w:rsid w:val="00F64D45"/>
    <w:rsid w:val="00F64F1F"/>
    <w:rsid w:val="00F6515A"/>
    <w:rsid w:val="00F65851"/>
    <w:rsid w:val="00F65F91"/>
    <w:rsid w:val="00F6606A"/>
    <w:rsid w:val="00F660FB"/>
    <w:rsid w:val="00F667F0"/>
    <w:rsid w:val="00F66F22"/>
    <w:rsid w:val="00F67001"/>
    <w:rsid w:val="00F67133"/>
    <w:rsid w:val="00F677B7"/>
    <w:rsid w:val="00F67A9D"/>
    <w:rsid w:val="00F67C98"/>
    <w:rsid w:val="00F67D26"/>
    <w:rsid w:val="00F702DB"/>
    <w:rsid w:val="00F70B19"/>
    <w:rsid w:val="00F70C8B"/>
    <w:rsid w:val="00F711E7"/>
    <w:rsid w:val="00F713A1"/>
    <w:rsid w:val="00F714E7"/>
    <w:rsid w:val="00F71683"/>
    <w:rsid w:val="00F716A0"/>
    <w:rsid w:val="00F71A73"/>
    <w:rsid w:val="00F71BA2"/>
    <w:rsid w:val="00F71F17"/>
    <w:rsid w:val="00F7214E"/>
    <w:rsid w:val="00F72292"/>
    <w:rsid w:val="00F72363"/>
    <w:rsid w:val="00F723EC"/>
    <w:rsid w:val="00F7241E"/>
    <w:rsid w:val="00F72653"/>
    <w:rsid w:val="00F72C96"/>
    <w:rsid w:val="00F733D9"/>
    <w:rsid w:val="00F73454"/>
    <w:rsid w:val="00F73509"/>
    <w:rsid w:val="00F73530"/>
    <w:rsid w:val="00F737A1"/>
    <w:rsid w:val="00F739AC"/>
    <w:rsid w:val="00F739C9"/>
    <w:rsid w:val="00F73B99"/>
    <w:rsid w:val="00F73EC6"/>
    <w:rsid w:val="00F74107"/>
    <w:rsid w:val="00F742EF"/>
    <w:rsid w:val="00F746A0"/>
    <w:rsid w:val="00F747BB"/>
    <w:rsid w:val="00F7484A"/>
    <w:rsid w:val="00F74B79"/>
    <w:rsid w:val="00F74FB8"/>
    <w:rsid w:val="00F753DC"/>
    <w:rsid w:val="00F755BC"/>
    <w:rsid w:val="00F75724"/>
    <w:rsid w:val="00F75762"/>
    <w:rsid w:val="00F758B8"/>
    <w:rsid w:val="00F75949"/>
    <w:rsid w:val="00F75CD1"/>
    <w:rsid w:val="00F7604B"/>
    <w:rsid w:val="00F761C8"/>
    <w:rsid w:val="00F76469"/>
    <w:rsid w:val="00F765A6"/>
    <w:rsid w:val="00F76726"/>
    <w:rsid w:val="00F769E1"/>
    <w:rsid w:val="00F76B88"/>
    <w:rsid w:val="00F76D42"/>
    <w:rsid w:val="00F7713B"/>
    <w:rsid w:val="00F773D9"/>
    <w:rsid w:val="00F773DF"/>
    <w:rsid w:val="00F774E2"/>
    <w:rsid w:val="00F80771"/>
    <w:rsid w:val="00F80953"/>
    <w:rsid w:val="00F80D21"/>
    <w:rsid w:val="00F80F21"/>
    <w:rsid w:val="00F80F87"/>
    <w:rsid w:val="00F81225"/>
    <w:rsid w:val="00F813AF"/>
    <w:rsid w:val="00F81519"/>
    <w:rsid w:val="00F81B71"/>
    <w:rsid w:val="00F81E15"/>
    <w:rsid w:val="00F8242E"/>
    <w:rsid w:val="00F825CC"/>
    <w:rsid w:val="00F825F5"/>
    <w:rsid w:val="00F82711"/>
    <w:rsid w:val="00F8282A"/>
    <w:rsid w:val="00F82861"/>
    <w:rsid w:val="00F82F26"/>
    <w:rsid w:val="00F82FAB"/>
    <w:rsid w:val="00F83139"/>
    <w:rsid w:val="00F83747"/>
    <w:rsid w:val="00F83A76"/>
    <w:rsid w:val="00F843EF"/>
    <w:rsid w:val="00F844C9"/>
    <w:rsid w:val="00F84A36"/>
    <w:rsid w:val="00F84BF5"/>
    <w:rsid w:val="00F855D7"/>
    <w:rsid w:val="00F859E0"/>
    <w:rsid w:val="00F85AA2"/>
    <w:rsid w:val="00F85E16"/>
    <w:rsid w:val="00F85F20"/>
    <w:rsid w:val="00F8642F"/>
    <w:rsid w:val="00F86A81"/>
    <w:rsid w:val="00F86D8B"/>
    <w:rsid w:val="00F872C2"/>
    <w:rsid w:val="00F874A8"/>
    <w:rsid w:val="00F87670"/>
    <w:rsid w:val="00F876C2"/>
    <w:rsid w:val="00F90032"/>
    <w:rsid w:val="00F90091"/>
    <w:rsid w:val="00F9024C"/>
    <w:rsid w:val="00F90520"/>
    <w:rsid w:val="00F90D8C"/>
    <w:rsid w:val="00F90F6D"/>
    <w:rsid w:val="00F912F6"/>
    <w:rsid w:val="00F913CA"/>
    <w:rsid w:val="00F91527"/>
    <w:rsid w:val="00F91C0B"/>
    <w:rsid w:val="00F92092"/>
    <w:rsid w:val="00F92148"/>
    <w:rsid w:val="00F922B5"/>
    <w:rsid w:val="00F9255C"/>
    <w:rsid w:val="00F9272A"/>
    <w:rsid w:val="00F92984"/>
    <w:rsid w:val="00F92A72"/>
    <w:rsid w:val="00F92BEC"/>
    <w:rsid w:val="00F92D84"/>
    <w:rsid w:val="00F92E09"/>
    <w:rsid w:val="00F93E89"/>
    <w:rsid w:val="00F93EA0"/>
    <w:rsid w:val="00F945CC"/>
    <w:rsid w:val="00F94972"/>
    <w:rsid w:val="00F94BE4"/>
    <w:rsid w:val="00F94CB4"/>
    <w:rsid w:val="00F94D66"/>
    <w:rsid w:val="00F95249"/>
    <w:rsid w:val="00F95768"/>
    <w:rsid w:val="00F95F8B"/>
    <w:rsid w:val="00F9634D"/>
    <w:rsid w:val="00F965BF"/>
    <w:rsid w:val="00F96BC0"/>
    <w:rsid w:val="00F96E32"/>
    <w:rsid w:val="00F97052"/>
    <w:rsid w:val="00F97091"/>
    <w:rsid w:val="00F9731D"/>
    <w:rsid w:val="00F97DD8"/>
    <w:rsid w:val="00F97E6C"/>
    <w:rsid w:val="00FA0044"/>
    <w:rsid w:val="00FA05EE"/>
    <w:rsid w:val="00FA062B"/>
    <w:rsid w:val="00FA0682"/>
    <w:rsid w:val="00FA0849"/>
    <w:rsid w:val="00FA0C0E"/>
    <w:rsid w:val="00FA0CEF"/>
    <w:rsid w:val="00FA10A5"/>
    <w:rsid w:val="00FA1257"/>
    <w:rsid w:val="00FA15F2"/>
    <w:rsid w:val="00FA17EA"/>
    <w:rsid w:val="00FA1BC9"/>
    <w:rsid w:val="00FA1BD3"/>
    <w:rsid w:val="00FA2AF1"/>
    <w:rsid w:val="00FA30DE"/>
    <w:rsid w:val="00FA337F"/>
    <w:rsid w:val="00FA35C3"/>
    <w:rsid w:val="00FA38E4"/>
    <w:rsid w:val="00FA3AC3"/>
    <w:rsid w:val="00FA3AD5"/>
    <w:rsid w:val="00FA3DC0"/>
    <w:rsid w:val="00FA416A"/>
    <w:rsid w:val="00FA4439"/>
    <w:rsid w:val="00FA44D6"/>
    <w:rsid w:val="00FA47D8"/>
    <w:rsid w:val="00FA48F5"/>
    <w:rsid w:val="00FA4A40"/>
    <w:rsid w:val="00FA4A9A"/>
    <w:rsid w:val="00FA5B14"/>
    <w:rsid w:val="00FA5D75"/>
    <w:rsid w:val="00FA6565"/>
    <w:rsid w:val="00FA6BF1"/>
    <w:rsid w:val="00FA7509"/>
    <w:rsid w:val="00FA7747"/>
    <w:rsid w:val="00FA7B72"/>
    <w:rsid w:val="00FB004F"/>
    <w:rsid w:val="00FB02C8"/>
    <w:rsid w:val="00FB0403"/>
    <w:rsid w:val="00FB0520"/>
    <w:rsid w:val="00FB0535"/>
    <w:rsid w:val="00FB05FA"/>
    <w:rsid w:val="00FB0C25"/>
    <w:rsid w:val="00FB14FB"/>
    <w:rsid w:val="00FB1814"/>
    <w:rsid w:val="00FB19F7"/>
    <w:rsid w:val="00FB1CAB"/>
    <w:rsid w:val="00FB2490"/>
    <w:rsid w:val="00FB26DC"/>
    <w:rsid w:val="00FB2880"/>
    <w:rsid w:val="00FB29DB"/>
    <w:rsid w:val="00FB2A00"/>
    <w:rsid w:val="00FB2CFA"/>
    <w:rsid w:val="00FB2E72"/>
    <w:rsid w:val="00FB2E9D"/>
    <w:rsid w:val="00FB2F64"/>
    <w:rsid w:val="00FB336A"/>
    <w:rsid w:val="00FB345B"/>
    <w:rsid w:val="00FB35E1"/>
    <w:rsid w:val="00FB3847"/>
    <w:rsid w:val="00FB3B98"/>
    <w:rsid w:val="00FB3CB6"/>
    <w:rsid w:val="00FB3D86"/>
    <w:rsid w:val="00FB3FDA"/>
    <w:rsid w:val="00FB416A"/>
    <w:rsid w:val="00FB49BF"/>
    <w:rsid w:val="00FB4C4B"/>
    <w:rsid w:val="00FB4F90"/>
    <w:rsid w:val="00FB503E"/>
    <w:rsid w:val="00FB5603"/>
    <w:rsid w:val="00FB588C"/>
    <w:rsid w:val="00FB598C"/>
    <w:rsid w:val="00FB59A8"/>
    <w:rsid w:val="00FB5A28"/>
    <w:rsid w:val="00FB5D00"/>
    <w:rsid w:val="00FB5D89"/>
    <w:rsid w:val="00FB5F83"/>
    <w:rsid w:val="00FB69E6"/>
    <w:rsid w:val="00FB6C3C"/>
    <w:rsid w:val="00FB6F33"/>
    <w:rsid w:val="00FB75F7"/>
    <w:rsid w:val="00FB7A28"/>
    <w:rsid w:val="00FB7BBF"/>
    <w:rsid w:val="00FC002B"/>
    <w:rsid w:val="00FC0078"/>
    <w:rsid w:val="00FC00FB"/>
    <w:rsid w:val="00FC04F9"/>
    <w:rsid w:val="00FC0787"/>
    <w:rsid w:val="00FC0D23"/>
    <w:rsid w:val="00FC0DDB"/>
    <w:rsid w:val="00FC1315"/>
    <w:rsid w:val="00FC14DE"/>
    <w:rsid w:val="00FC1A0E"/>
    <w:rsid w:val="00FC1C44"/>
    <w:rsid w:val="00FC1DE4"/>
    <w:rsid w:val="00FC1FD8"/>
    <w:rsid w:val="00FC2E8B"/>
    <w:rsid w:val="00FC3025"/>
    <w:rsid w:val="00FC304C"/>
    <w:rsid w:val="00FC34BD"/>
    <w:rsid w:val="00FC38B3"/>
    <w:rsid w:val="00FC3C8E"/>
    <w:rsid w:val="00FC3CA0"/>
    <w:rsid w:val="00FC3D3C"/>
    <w:rsid w:val="00FC3DBB"/>
    <w:rsid w:val="00FC47C0"/>
    <w:rsid w:val="00FC5914"/>
    <w:rsid w:val="00FC598E"/>
    <w:rsid w:val="00FC5B3C"/>
    <w:rsid w:val="00FC5CD6"/>
    <w:rsid w:val="00FC5F36"/>
    <w:rsid w:val="00FC626E"/>
    <w:rsid w:val="00FC6567"/>
    <w:rsid w:val="00FC67B6"/>
    <w:rsid w:val="00FC68A6"/>
    <w:rsid w:val="00FC6D43"/>
    <w:rsid w:val="00FC74E0"/>
    <w:rsid w:val="00FC75C5"/>
    <w:rsid w:val="00FC771A"/>
    <w:rsid w:val="00FC78EA"/>
    <w:rsid w:val="00FC7947"/>
    <w:rsid w:val="00FC79EC"/>
    <w:rsid w:val="00FC7A9E"/>
    <w:rsid w:val="00FC7B2E"/>
    <w:rsid w:val="00FC7BEC"/>
    <w:rsid w:val="00FC7CE8"/>
    <w:rsid w:val="00FC7CF0"/>
    <w:rsid w:val="00FD0300"/>
    <w:rsid w:val="00FD037E"/>
    <w:rsid w:val="00FD1406"/>
    <w:rsid w:val="00FD149F"/>
    <w:rsid w:val="00FD1736"/>
    <w:rsid w:val="00FD1883"/>
    <w:rsid w:val="00FD1889"/>
    <w:rsid w:val="00FD1C0A"/>
    <w:rsid w:val="00FD1CC4"/>
    <w:rsid w:val="00FD2344"/>
    <w:rsid w:val="00FD31D2"/>
    <w:rsid w:val="00FD3300"/>
    <w:rsid w:val="00FD35AE"/>
    <w:rsid w:val="00FD375A"/>
    <w:rsid w:val="00FD389D"/>
    <w:rsid w:val="00FD3B0B"/>
    <w:rsid w:val="00FD3E76"/>
    <w:rsid w:val="00FD40C7"/>
    <w:rsid w:val="00FD4170"/>
    <w:rsid w:val="00FD437F"/>
    <w:rsid w:val="00FD44A2"/>
    <w:rsid w:val="00FD4A80"/>
    <w:rsid w:val="00FD4CB0"/>
    <w:rsid w:val="00FD4CC6"/>
    <w:rsid w:val="00FD5BC1"/>
    <w:rsid w:val="00FD5EA4"/>
    <w:rsid w:val="00FD5F1F"/>
    <w:rsid w:val="00FD6102"/>
    <w:rsid w:val="00FD62F3"/>
    <w:rsid w:val="00FD6366"/>
    <w:rsid w:val="00FD6B32"/>
    <w:rsid w:val="00FD7248"/>
    <w:rsid w:val="00FD72FA"/>
    <w:rsid w:val="00FD7AEB"/>
    <w:rsid w:val="00FD7C61"/>
    <w:rsid w:val="00FD7EE3"/>
    <w:rsid w:val="00FE067C"/>
    <w:rsid w:val="00FE07EC"/>
    <w:rsid w:val="00FE08ED"/>
    <w:rsid w:val="00FE0917"/>
    <w:rsid w:val="00FE10DB"/>
    <w:rsid w:val="00FE1102"/>
    <w:rsid w:val="00FE19FF"/>
    <w:rsid w:val="00FE1E8C"/>
    <w:rsid w:val="00FE29D9"/>
    <w:rsid w:val="00FE29F3"/>
    <w:rsid w:val="00FE33C4"/>
    <w:rsid w:val="00FE37A4"/>
    <w:rsid w:val="00FE3958"/>
    <w:rsid w:val="00FE3A6C"/>
    <w:rsid w:val="00FE3CA8"/>
    <w:rsid w:val="00FE3FF1"/>
    <w:rsid w:val="00FE40A2"/>
    <w:rsid w:val="00FE482B"/>
    <w:rsid w:val="00FE4CEE"/>
    <w:rsid w:val="00FE4F74"/>
    <w:rsid w:val="00FE5413"/>
    <w:rsid w:val="00FE5552"/>
    <w:rsid w:val="00FE5BAB"/>
    <w:rsid w:val="00FE5E18"/>
    <w:rsid w:val="00FE5F53"/>
    <w:rsid w:val="00FE65B8"/>
    <w:rsid w:val="00FE6A65"/>
    <w:rsid w:val="00FE6A6C"/>
    <w:rsid w:val="00FE7AF7"/>
    <w:rsid w:val="00FF0A31"/>
    <w:rsid w:val="00FF0D5D"/>
    <w:rsid w:val="00FF0EE8"/>
    <w:rsid w:val="00FF134F"/>
    <w:rsid w:val="00FF17B2"/>
    <w:rsid w:val="00FF17BE"/>
    <w:rsid w:val="00FF1977"/>
    <w:rsid w:val="00FF1CBF"/>
    <w:rsid w:val="00FF21CB"/>
    <w:rsid w:val="00FF22B0"/>
    <w:rsid w:val="00FF2A26"/>
    <w:rsid w:val="00FF2B34"/>
    <w:rsid w:val="00FF2F34"/>
    <w:rsid w:val="00FF3AE1"/>
    <w:rsid w:val="00FF4163"/>
    <w:rsid w:val="00FF442E"/>
    <w:rsid w:val="00FF5156"/>
    <w:rsid w:val="00FF5571"/>
    <w:rsid w:val="00FF59C2"/>
    <w:rsid w:val="00FF5A00"/>
    <w:rsid w:val="00FF5B1D"/>
    <w:rsid w:val="00FF6411"/>
    <w:rsid w:val="00FF6431"/>
    <w:rsid w:val="00FF6560"/>
    <w:rsid w:val="00FF6578"/>
    <w:rsid w:val="00FF6BD9"/>
    <w:rsid w:val="00FF6FDE"/>
    <w:rsid w:val="00FF6FF2"/>
    <w:rsid w:val="00FF7536"/>
    <w:rsid w:val="00FF7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21C44C"/>
  <w15:chartTrackingRefBased/>
  <w15:docId w15:val="{FACC6DAA-B57A-4096-927C-F32CDDD71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8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B57C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387" w:hanging="540"/>
      <w:jc w:val="both"/>
    </w:pPr>
    <w:rPr>
      <w:rFonts w:ascii="Angsana New" w:hAnsi="Angsana New"/>
      <w:i/>
      <w:iCs/>
      <w:sz w:val="24"/>
      <w:szCs w:val="24"/>
    </w:rPr>
  </w:style>
  <w:style w:type="character" w:customStyle="1" w:styleId="AccPolicyHeadingChar">
    <w:name w:val="Acc Policy Heading Char"/>
    <w:link w:val="AccPolicyHeading"/>
    <w:locked/>
    <w:rsid w:val="00B57C2A"/>
    <w:rPr>
      <w:rFonts w:ascii="Angsana New" w:hAnsi="Angsana New" w:cs="Angsana New"/>
      <w:i/>
      <w:iCs/>
      <w:sz w:val="24"/>
      <w:szCs w:val="24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  <w:rPr>
      <w:b w:val="0"/>
      <w:bCs/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styleId="NormalWeb">
    <w:name w:val="Normal (Web)"/>
    <w:basedOn w:val="Normal"/>
    <w:uiPriority w:val="99"/>
    <w:locked/>
    <w:rsid w:val="002677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FSContent">
    <w:name w:val="FS_Content"/>
    <w:basedOn w:val="Normal"/>
    <w:link w:val="FSContentChar"/>
    <w:qFormat/>
    <w:rsid w:val="00D617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FSContent"/>
    <w:link w:val="FSBlankChar"/>
    <w:qFormat/>
    <w:rsid w:val="00D617E1"/>
    <w:rPr>
      <w:sz w:val="20"/>
      <w:szCs w:val="20"/>
    </w:rPr>
  </w:style>
  <w:style w:type="character" w:customStyle="1" w:styleId="FSContentChar">
    <w:name w:val="FS_Content Char"/>
    <w:link w:val="FSContent"/>
    <w:rsid w:val="00D617E1"/>
    <w:rPr>
      <w:rFonts w:ascii="Angsana New" w:eastAsia="MS Mincho" w:hAnsi="Angsana New"/>
      <w:sz w:val="30"/>
      <w:szCs w:val="30"/>
    </w:rPr>
  </w:style>
  <w:style w:type="character" w:customStyle="1" w:styleId="FSBlankChar">
    <w:name w:val="FS_Blank Char"/>
    <w:link w:val="FSBlank"/>
    <w:rsid w:val="00D617E1"/>
    <w:rPr>
      <w:rFonts w:ascii="Angsana New" w:eastAsia="MS Mincho" w:hAnsi="Angsana New"/>
    </w:rPr>
  </w:style>
  <w:style w:type="paragraph" w:customStyle="1" w:styleId="RNormal">
    <w:name w:val="RNormal"/>
    <w:basedOn w:val="Normal"/>
    <w:rsid w:val="00D47A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locked/>
    <w:rsid w:val="00F20C67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5B407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ListParagraphChar">
    <w:name w:val="List Paragraph Char"/>
    <w:link w:val="ListParagraph"/>
    <w:uiPriority w:val="34"/>
    <w:locked/>
    <w:rsid w:val="00D03ED5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CF6B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A57E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5126A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9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498304-FBAE-4668-870F-668A9F0F15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14EBD0-EBDB-44CE-8E54-0986AA70E0E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855ADC-ADA1-4C49-A19A-809F27A077C5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purl.org/dc/elements/1.1/"/>
    <ds:schemaRef ds:uri="f6ba49b0-bcda-4796-8236-5b5cc1493ace"/>
    <ds:schemaRef ds:uri="http://schemas.openxmlformats.org/package/2006/metadata/core-properties"/>
    <ds:schemaRef ds:uri="4243d5be-521d-4052-81ca-f0f31ea6f2da"/>
    <ds:schemaRef ds:uri="05716746-add9-412a-97a9-1b5167d151a3"/>
    <ds:schemaRef ds:uri="http://schemas.microsoft.com/sharepoint/v3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6AF3D5D-F066-4F6F-85FE-2678D5A8EA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</TotalTime>
  <Pages>7</Pages>
  <Words>2357</Words>
  <Characters>11308</Characters>
  <Application>Microsoft Office Word</Application>
  <DocSecurity>0</DocSecurity>
  <Lines>223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Nubthong, Ngankaranatikan</cp:lastModifiedBy>
  <cp:revision>7</cp:revision>
  <cp:lastPrinted>2026-02-22T18:33:00Z</cp:lastPrinted>
  <dcterms:created xsi:type="dcterms:W3CDTF">2026-02-17T09:30:00Z</dcterms:created>
  <dcterms:modified xsi:type="dcterms:W3CDTF">2026-02-22T18:33:00Z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0x010100FC3C573FF70E394A86433F5E112C33AA</vt:lpwstr>
  </property>
</Properties>
</file>