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D071B" w14:textId="77777777" w:rsidR="003E6A5C" w:rsidRPr="00743556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743556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743556">
        <w:rPr>
          <w:rFonts w:ascii="Angsana New" w:hAnsi="Angsana New"/>
          <w:b w:val="0"/>
          <w:bCs/>
          <w:sz w:val="30"/>
          <w:szCs w:val="30"/>
        </w:rPr>
        <w:tab/>
      </w:r>
      <w:r w:rsidRPr="00743556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C65B4B" w14:textId="77777777" w:rsidR="003E6A5C" w:rsidRPr="00743556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21A926D6" w14:textId="77777777" w:rsidR="003E6A5C" w:rsidRPr="00743556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7143AA5E" w14:textId="4B0B040C" w:rsidR="001876D1" w:rsidRPr="00743556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4BEBD50E" w14:textId="0D030E7B" w:rsidR="001876D1" w:rsidRPr="00743556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นโยบายการบัญชีที่</w:t>
      </w:r>
      <w:r w:rsidR="00493424" w:rsidRPr="00743556">
        <w:rPr>
          <w:rFonts w:ascii="Angsana New" w:hAnsi="Angsana New"/>
          <w:sz w:val="30"/>
          <w:szCs w:val="30"/>
          <w:cs/>
          <w:lang w:bidi="th-TH"/>
        </w:rPr>
        <w:t>มีสาระ</w:t>
      </w:r>
      <w:r w:rsidRPr="00743556">
        <w:rPr>
          <w:rFonts w:ascii="Angsana New" w:hAnsi="Angsana New"/>
          <w:sz w:val="30"/>
          <w:szCs w:val="30"/>
          <w:cs/>
          <w:lang w:bidi="th-TH"/>
        </w:rPr>
        <w:t>สำคัญ</w:t>
      </w:r>
    </w:p>
    <w:p w14:paraId="31594C22" w14:textId="77777777" w:rsidR="001452DA" w:rsidRPr="00743556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A256653" w14:textId="77777777" w:rsidR="003E6A5C" w:rsidRPr="00743556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7D37225" w14:textId="22764E99" w:rsidR="003F6349" w:rsidRPr="00743556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2E5926" w:rsidRPr="00743556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743556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55CEAFCF" w14:textId="77777777" w:rsidR="003F6349" w:rsidRPr="00743556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เงินให้กู้ยืม</w:t>
      </w:r>
    </w:p>
    <w:p w14:paraId="753B8524" w14:textId="77777777" w:rsidR="00CD2DAE" w:rsidRPr="00743556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76FBA55" w14:textId="4985A040" w:rsidR="00F64778" w:rsidRPr="00743556" w:rsidRDefault="006823B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E35B14" w:rsidRPr="00743556">
        <w:rPr>
          <w:rFonts w:ascii="Angsana New" w:hAnsi="Angsana New" w:hint="cs"/>
          <w:sz w:val="30"/>
          <w:szCs w:val="30"/>
          <w:cs/>
          <w:lang w:bidi="th-TH"/>
        </w:rPr>
        <w:t>ย่อย</w:t>
      </w:r>
    </w:p>
    <w:p w14:paraId="644BF2EB" w14:textId="1E9D6968" w:rsidR="00573DA3" w:rsidRPr="00743556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E35B14" w:rsidRPr="00743556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35B14" w:rsidRPr="00743556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7F7B5FD8" w14:textId="14F7A4B2" w:rsidR="003E6A5C" w:rsidRPr="00743556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3B18D59C" w14:textId="77777777" w:rsidR="00507AAC" w:rsidRPr="00743556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743556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0738D47C" w14:textId="7A7403AE" w:rsidR="00C91C33" w:rsidRPr="00743556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743556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132D6" w:rsidRPr="00743556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D18582" w14:textId="7432B011" w:rsidR="00B11286" w:rsidRPr="00743556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ค่าใช้จ่ายตาม</w:t>
      </w:r>
      <w:r w:rsidR="00891203" w:rsidRPr="00743556">
        <w:rPr>
          <w:rFonts w:ascii="Angsana New" w:hAnsi="Angsana New"/>
          <w:sz w:val="30"/>
          <w:szCs w:val="30"/>
          <w:cs/>
          <w:lang w:bidi="th-TH"/>
        </w:rPr>
        <w:t>ธรรมชาติ</w:t>
      </w:r>
    </w:p>
    <w:p w14:paraId="07D07047" w14:textId="10A41E3E" w:rsidR="009100DE" w:rsidRPr="00743556" w:rsidRDefault="00B11286" w:rsidP="0095149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9897D58" w14:textId="77777777" w:rsidR="00DA3E81" w:rsidRPr="00743556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A9A8385" w14:textId="77777777" w:rsidR="00470577" w:rsidRPr="00743556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AB537BE" w14:textId="77777777" w:rsidR="00AE1573" w:rsidRPr="00743556" w:rsidRDefault="00AE1573" w:rsidP="00AE157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การบริหารจัดการทุน</w:t>
      </w:r>
    </w:p>
    <w:p w14:paraId="24DAE4D1" w14:textId="5117CC00" w:rsidR="00B45DA1" w:rsidRPr="00743556" w:rsidRDefault="00B11286" w:rsidP="00284EE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22C24C1" w14:textId="54646E0F" w:rsidR="002F27E2" w:rsidRPr="00743556" w:rsidRDefault="002F27E2" w:rsidP="00284EE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</w:rPr>
      </w:pPr>
      <w:bookmarkStart w:id="0" w:name="_Hlk190798934"/>
      <w:r w:rsidRPr="00743556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End w:id="0"/>
    </w:p>
    <w:p w14:paraId="4FFC3505" w14:textId="77777777" w:rsidR="00255C54" w:rsidRPr="00743556" w:rsidRDefault="00255C54" w:rsidP="00092FFC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5C18EE0E" w14:textId="77777777" w:rsidR="003E6A5C" w:rsidRPr="00743556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743556">
        <w:rPr>
          <w:rFonts w:ascii="Angsana New" w:hAnsi="Angsana New"/>
          <w:sz w:val="29"/>
          <w:szCs w:val="29"/>
          <w:cs/>
        </w:rPr>
        <w:br w:type="page"/>
      </w:r>
      <w:r w:rsidR="00777B4A" w:rsidRPr="007435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743556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153ACB" w14:textId="3F1B9956" w:rsidR="003E6A5C" w:rsidRPr="00743556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tab/>
      </w:r>
      <w:r w:rsidRPr="00743556">
        <w:rPr>
          <w:rFonts w:ascii="Angsana New" w:hAnsi="Angsana New" w:hint="cs"/>
          <w:sz w:val="30"/>
          <w:szCs w:val="30"/>
          <w:cs/>
        </w:rPr>
        <w:tab/>
      </w:r>
      <w:r w:rsidR="00777B4A" w:rsidRPr="00743556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F320A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213B66" w:rsidRPr="00743556">
        <w:rPr>
          <w:rFonts w:ascii="Angsana New" w:hAnsi="Angsana New"/>
          <w:sz w:val="30"/>
          <w:szCs w:val="30"/>
        </w:rPr>
        <w:t>2</w:t>
      </w:r>
      <w:r w:rsidR="00E23E4B" w:rsidRPr="00743556">
        <w:rPr>
          <w:rFonts w:ascii="Angsana New" w:hAnsi="Angsana New"/>
          <w:sz w:val="30"/>
          <w:szCs w:val="30"/>
        </w:rPr>
        <w:t>4</w:t>
      </w:r>
      <w:r w:rsidR="00C00F9E" w:rsidRPr="00743556">
        <w:rPr>
          <w:rFonts w:ascii="Angsana New" w:hAnsi="Angsana New"/>
          <w:sz w:val="30"/>
          <w:szCs w:val="30"/>
        </w:rPr>
        <w:t xml:space="preserve"> </w:t>
      </w:r>
      <w:r w:rsidR="00F769E1" w:rsidRPr="00743556">
        <w:rPr>
          <w:rFonts w:ascii="Angsana New" w:hAnsi="Angsana New"/>
          <w:sz w:val="30"/>
          <w:szCs w:val="30"/>
          <w:cs/>
        </w:rPr>
        <w:t>กุมภาพันธ์</w:t>
      </w:r>
      <w:r w:rsidR="004370DE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DA2305" w:rsidRPr="00743556">
        <w:rPr>
          <w:rFonts w:ascii="Angsana New" w:hAnsi="Angsana New"/>
          <w:sz w:val="30"/>
          <w:szCs w:val="30"/>
        </w:rPr>
        <w:t>256</w:t>
      </w:r>
      <w:r w:rsidR="008B2594" w:rsidRPr="00743556">
        <w:rPr>
          <w:rFonts w:ascii="Angsana New" w:hAnsi="Angsana New"/>
          <w:sz w:val="30"/>
          <w:szCs w:val="30"/>
        </w:rPr>
        <w:t>9</w:t>
      </w:r>
    </w:p>
    <w:p w14:paraId="567D6B71" w14:textId="77777777" w:rsidR="003E6A5C" w:rsidRPr="00743556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48FA4E5" w14:textId="673F1A67" w:rsidR="003E6A5C" w:rsidRPr="00743556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743556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5AE2744" w14:textId="522B1370" w:rsidR="00117384" w:rsidRPr="00743556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บริษัท ซินเน็ค </w:t>
      </w:r>
      <w:r w:rsidRPr="00743556">
        <w:rPr>
          <w:rFonts w:ascii="Angsana New" w:hAnsi="Angsana New"/>
          <w:sz w:val="30"/>
          <w:szCs w:val="30"/>
          <w:lang w:bidi="th-TH"/>
        </w:rPr>
        <w:t>(</w:t>
      </w:r>
      <w:r w:rsidRPr="00743556">
        <w:rPr>
          <w:rFonts w:ascii="Angsana New" w:hAnsi="Angsana New"/>
          <w:sz w:val="30"/>
          <w:szCs w:val="30"/>
          <w:cs/>
        </w:rPr>
        <w:t>ประเทศไทย</w:t>
      </w:r>
      <w:r w:rsidRPr="00743556">
        <w:rPr>
          <w:rFonts w:ascii="Angsana New" w:hAnsi="Angsana New"/>
          <w:sz w:val="30"/>
          <w:szCs w:val="30"/>
          <w:lang w:bidi="th-TH"/>
        </w:rPr>
        <w:t>)</w:t>
      </w:r>
      <w:r w:rsidRPr="0074355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743556">
        <w:rPr>
          <w:rFonts w:ascii="Angsana New" w:hAnsi="Angsana New"/>
          <w:sz w:val="30"/>
          <w:szCs w:val="30"/>
          <w:lang w:bidi="th-TH"/>
        </w:rPr>
        <w:t>“</w:t>
      </w:r>
      <w:r w:rsidRPr="00743556">
        <w:rPr>
          <w:rFonts w:ascii="Angsana New" w:hAnsi="Angsana New"/>
          <w:sz w:val="30"/>
          <w:szCs w:val="30"/>
          <w:cs/>
        </w:rPr>
        <w:t>บริษัท</w:t>
      </w:r>
      <w:r w:rsidRPr="00743556">
        <w:rPr>
          <w:rFonts w:ascii="Angsana New" w:hAnsi="Angsana New"/>
          <w:sz w:val="30"/>
          <w:szCs w:val="30"/>
          <w:lang w:bidi="th-TH"/>
        </w:rPr>
        <w:t>”</w:t>
      </w:r>
      <w:r w:rsidRPr="00743556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743556">
        <w:rPr>
          <w:rFonts w:ascii="Angsana New" w:hAnsi="Angsana New"/>
          <w:sz w:val="30"/>
          <w:szCs w:val="30"/>
          <w:lang w:bidi="th-TH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>และ</w:t>
      </w:r>
      <w:r w:rsidRPr="00743556">
        <w:rPr>
          <w:rFonts w:ascii="Angsana New" w:hAnsi="Angsana New"/>
          <w:sz w:val="30"/>
          <w:szCs w:val="30"/>
          <w:cs/>
        </w:rPr>
        <w:t>จดทะเบียนกับ</w:t>
      </w:r>
      <w:r w:rsidRPr="00743556">
        <w:rPr>
          <w:rFonts w:ascii="Angsana New" w:hAnsi="Angsana New"/>
          <w:spacing w:val="2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984154" w:rsidRPr="00743556">
        <w:rPr>
          <w:rFonts w:ascii="Angsana New" w:hAnsi="Angsana New"/>
          <w:spacing w:val="2"/>
          <w:sz w:val="30"/>
          <w:szCs w:val="30"/>
          <w:lang w:bidi="th-TH"/>
        </w:rPr>
        <w:t>16</w:t>
      </w:r>
      <w:r w:rsidRPr="00743556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743556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700991" w:rsidRPr="00743556">
        <w:rPr>
          <w:rFonts w:ascii="Angsana New" w:hAnsi="Angsana New"/>
          <w:spacing w:val="2"/>
          <w:sz w:val="30"/>
          <w:szCs w:val="30"/>
        </w:rPr>
        <w:t>2551</w:t>
      </w:r>
      <w:r w:rsidRPr="0074355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26E85" w:rsidRPr="00743556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743556">
        <w:rPr>
          <w:rFonts w:ascii="Angsana New" w:hAnsi="Angsana New"/>
          <w:spacing w:val="2"/>
          <w:sz w:val="30"/>
          <w:szCs w:val="30"/>
          <w:cs/>
        </w:rPr>
        <w:t>มีที่อยู่จดทะเบียน</w:t>
      </w:r>
      <w:r w:rsidRPr="00743556">
        <w:rPr>
          <w:rFonts w:ascii="Angsana New" w:hAnsi="Angsana New" w:hint="cs"/>
          <w:spacing w:val="2"/>
          <w:sz w:val="30"/>
          <w:szCs w:val="30"/>
          <w:cs/>
        </w:rPr>
        <w:t>ของบริษัท</w:t>
      </w:r>
      <w:r w:rsidRPr="00743556">
        <w:rPr>
          <w:rFonts w:ascii="Angsana New" w:hAnsi="Angsana New"/>
          <w:spacing w:val="2"/>
          <w:sz w:val="30"/>
          <w:szCs w:val="30"/>
          <w:cs/>
        </w:rPr>
        <w:t>ตั้งอยู่เลขที่</w:t>
      </w:r>
      <w:r w:rsidRPr="00743556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743556">
        <w:rPr>
          <w:rFonts w:ascii="Angsana New" w:hAnsi="Angsana New"/>
          <w:spacing w:val="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2"/>
          <w:sz w:val="30"/>
          <w:szCs w:val="30"/>
          <w:cs/>
        </w:rPr>
        <w:t>ถนนสุ</w:t>
      </w:r>
      <w:r w:rsidRPr="00743556">
        <w:rPr>
          <w:rFonts w:ascii="Angsana New" w:hAnsi="Angsana New"/>
          <w:sz w:val="30"/>
          <w:szCs w:val="30"/>
          <w:cs/>
        </w:rPr>
        <w:t>คนธสวัสดิ์ แขวงลาดพร้าว เขตลาดพร้าว กรุงเทพมหานคร</w:t>
      </w:r>
      <w:r w:rsidRPr="00743556">
        <w:rPr>
          <w:rFonts w:ascii="Angsana New" w:hAnsi="Angsana New"/>
          <w:sz w:val="30"/>
          <w:szCs w:val="30"/>
          <w:lang w:bidi="th-TH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ประเทศไทย</w:t>
      </w:r>
    </w:p>
    <w:p w14:paraId="55251AF1" w14:textId="77777777" w:rsidR="003E6A5C" w:rsidRPr="00743556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877515" w14:textId="449BE2C0" w:rsidR="003E6A5C" w:rsidRPr="00743556" w:rsidRDefault="003E6A5C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ผู้ถือหุ้นรายใหญ่ได้แก่ บริษัท </w:t>
      </w:r>
      <w:r w:rsidR="009C5EBE" w:rsidRPr="00743556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743556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743556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743556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743556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9C5EBE" w:rsidRPr="00743556">
        <w:rPr>
          <w:rFonts w:ascii="Angsana New" w:hAnsi="Angsana New"/>
          <w:sz w:val="30"/>
          <w:szCs w:val="30"/>
          <w:lang w:val="en-US" w:bidi="th-TH"/>
        </w:rPr>
        <w:t>.</w:t>
      </w:r>
      <w:r w:rsidR="00E5208C" w:rsidRPr="007435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5EBE" w:rsidRPr="00743556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743556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743556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743556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743556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743556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743556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743556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74355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743556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A11BE3" w:rsidRPr="00743556">
        <w:rPr>
          <w:rFonts w:ascii="Angsana New" w:hAnsi="Angsana New"/>
          <w:sz w:val="30"/>
          <w:szCs w:val="30"/>
          <w:lang w:val="en-US" w:bidi="th-TH"/>
        </w:rPr>
        <w:t xml:space="preserve">Synnex Technology </w:t>
      </w:r>
      <w:r w:rsidR="00A15A24" w:rsidRPr="00743556">
        <w:rPr>
          <w:rFonts w:ascii="Angsana New" w:hAnsi="Angsana New"/>
          <w:sz w:val="30"/>
          <w:szCs w:val="30"/>
          <w:lang w:val="en-US" w:bidi="th-TH"/>
        </w:rPr>
        <w:t>International Corporation</w:t>
      </w:r>
      <w:r w:rsidR="00C00F9E" w:rsidRPr="007435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94B43" w:rsidRPr="00743556">
        <w:rPr>
          <w:rFonts w:ascii="Angsana New" w:hAnsi="Angsana New"/>
          <w:sz w:val="30"/>
          <w:szCs w:val="30"/>
          <w:lang w:val="en-US" w:bidi="th-TH"/>
        </w:rPr>
        <w:t>(</w:t>
      </w:r>
      <w:r w:rsidR="00E94B43" w:rsidRPr="00743556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A15A24" w:rsidRPr="00743556">
        <w:rPr>
          <w:rFonts w:ascii="Angsana New" w:hAnsi="Angsana New"/>
          <w:sz w:val="30"/>
          <w:szCs w:val="30"/>
          <w:lang w:val="en-US" w:bidi="th-TH"/>
        </w:rPr>
        <w:t>40.00</w:t>
      </w:r>
      <w:r w:rsidR="00E94B43" w:rsidRPr="00743556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743556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743556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743556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743556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1F2E1B" w:rsidRPr="00743556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สาธารณรัฐจีน </w:t>
      </w:r>
      <w:r w:rsidR="001F2E1B" w:rsidRPr="00743556">
        <w:rPr>
          <w:rFonts w:ascii="Angsana New" w:hAnsi="Angsana New"/>
          <w:sz w:val="30"/>
          <w:szCs w:val="30"/>
          <w:lang w:val="en-US" w:bidi="th-TH"/>
        </w:rPr>
        <w:t>(</w:t>
      </w:r>
      <w:r w:rsidR="001F2E1B" w:rsidRPr="00743556">
        <w:rPr>
          <w:rFonts w:ascii="Angsana New" w:hAnsi="Angsana New" w:hint="cs"/>
          <w:sz w:val="30"/>
          <w:szCs w:val="30"/>
          <w:cs/>
          <w:lang w:val="en-US" w:bidi="th-TH"/>
        </w:rPr>
        <w:t>ไต้หวัน</w:t>
      </w:r>
      <w:r w:rsidR="001F2E1B" w:rsidRPr="0074355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F71F17" w:rsidRPr="00743556">
        <w:rPr>
          <w:rFonts w:ascii="Angsana New" w:hAnsi="Angsana New"/>
          <w:sz w:val="30"/>
          <w:szCs w:val="30"/>
          <w:cs/>
          <w:lang w:val="en-US" w:bidi="th-TH"/>
        </w:rPr>
        <w:t>ตามลำดับ</w:t>
      </w:r>
    </w:p>
    <w:p w14:paraId="66A35ED3" w14:textId="77777777" w:rsidR="003E6A5C" w:rsidRPr="00743556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BBBC7B" w14:textId="014A7065" w:rsidR="00E81C8E" w:rsidRPr="00743556" w:rsidRDefault="00190932" w:rsidP="00AC4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t>กลุ่ม</w:t>
      </w:r>
      <w:r w:rsidR="007C15B5" w:rsidRPr="0074355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C15B5" w:rsidRPr="00743556">
        <w:rPr>
          <w:rFonts w:ascii="Angsana New" w:hAnsi="Angsana New" w:hint="cs"/>
          <w:sz w:val="30"/>
          <w:szCs w:val="30"/>
          <w:cs/>
        </w:rPr>
        <w:t>การจัด</w:t>
      </w:r>
      <w:r w:rsidR="007C15B5" w:rsidRPr="00743556">
        <w:rPr>
          <w:rFonts w:ascii="Angsana New" w:hAnsi="Angsana New"/>
          <w:sz w:val="30"/>
          <w:szCs w:val="30"/>
          <w:cs/>
        </w:rPr>
        <w:t>จำหน่าย</w:t>
      </w:r>
      <w:r w:rsidR="007C15B5" w:rsidRPr="00743556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="007C15B5" w:rsidRPr="00743556">
        <w:rPr>
          <w:rFonts w:ascii="Angsana New" w:hAnsi="Angsana New"/>
          <w:sz w:val="30"/>
          <w:szCs w:val="30"/>
          <w:cs/>
        </w:rPr>
        <w:t>คอมพิวเตอร์</w:t>
      </w:r>
      <w:r w:rsidR="007C15B5" w:rsidRPr="00743556">
        <w:rPr>
          <w:rFonts w:ascii="Angsana New" w:hAnsi="Angsana New" w:hint="cs"/>
          <w:sz w:val="30"/>
          <w:szCs w:val="30"/>
          <w:cs/>
        </w:rPr>
        <w:t xml:space="preserve"> ระบบสารสนเทศ </w:t>
      </w:r>
      <w:r w:rsidR="002F0145" w:rsidRPr="00743556">
        <w:rPr>
          <w:rFonts w:ascii="Angsana New" w:hAnsi="Angsana New" w:hint="cs"/>
          <w:sz w:val="30"/>
          <w:szCs w:val="30"/>
          <w:cs/>
        </w:rPr>
        <w:t>เกมส์ และ</w:t>
      </w:r>
      <w:r w:rsidR="007C15B5" w:rsidRPr="00743556">
        <w:rPr>
          <w:rFonts w:ascii="Angsana New" w:hAnsi="Angsana New" w:hint="cs"/>
          <w:sz w:val="30"/>
          <w:szCs w:val="30"/>
          <w:cs/>
        </w:rPr>
        <w:t>อุปกรณ์สื่อสารต่างๆ</w:t>
      </w:r>
      <w:r w:rsidR="007C15B5" w:rsidRPr="00743556">
        <w:rPr>
          <w:rFonts w:ascii="Angsana New" w:hAnsi="Angsana New"/>
          <w:sz w:val="30"/>
          <w:szCs w:val="30"/>
          <w:cs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 xml:space="preserve">การให้บริการอื่นๆ ที่เกี่ยวข้อง </w:t>
      </w:r>
      <w:r w:rsidR="002F0145" w:rsidRPr="00743556">
        <w:rPr>
          <w:rFonts w:ascii="Angsana New" w:hAnsi="Angsana New" w:hint="cs"/>
          <w:sz w:val="30"/>
          <w:szCs w:val="30"/>
          <w:cs/>
        </w:rPr>
        <w:t>และ</w:t>
      </w:r>
      <w:r w:rsidR="002B28FE" w:rsidRPr="00743556">
        <w:rPr>
          <w:rFonts w:ascii="Angsana New" w:hAnsi="Angsana New"/>
          <w:sz w:val="30"/>
          <w:szCs w:val="30"/>
          <w:cs/>
        </w:rPr>
        <w:t>การค้าปลีกอุปกรณ์อิเล็กทรอนิกส์</w:t>
      </w:r>
      <w:r w:rsidR="00BD1432" w:rsidRPr="00743556">
        <w:rPr>
          <w:rFonts w:ascii="Angsana New" w:hAnsi="Angsana New"/>
          <w:sz w:val="30"/>
          <w:szCs w:val="30"/>
        </w:rPr>
        <w:br/>
      </w:r>
      <w:r w:rsidR="002B28FE" w:rsidRPr="00743556">
        <w:rPr>
          <w:rFonts w:ascii="Angsana New" w:hAnsi="Angsana New"/>
          <w:sz w:val="30"/>
          <w:szCs w:val="30"/>
          <w:cs/>
        </w:rPr>
        <w:t>มือสอง</w:t>
      </w:r>
      <w:r w:rsidR="00555030" w:rsidRPr="00743556">
        <w:rPr>
          <w:rFonts w:ascii="Angsana New" w:hAnsi="Angsana New"/>
          <w:sz w:val="30"/>
          <w:szCs w:val="30"/>
        </w:rPr>
        <w:t xml:space="preserve"> </w:t>
      </w:r>
      <w:r w:rsidR="007B032D" w:rsidRPr="00743556">
        <w:rPr>
          <w:rFonts w:ascii="Angsana New" w:hAnsi="Angsana New" w:hint="cs"/>
          <w:sz w:val="30"/>
          <w:szCs w:val="30"/>
          <w:cs/>
        </w:rPr>
        <w:t>โดย</w:t>
      </w:r>
      <w:r w:rsidR="007C15B5" w:rsidRPr="00743556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7B032D" w:rsidRPr="00743556">
        <w:rPr>
          <w:rFonts w:ascii="Angsana New" w:hAnsi="Angsana New" w:hint="cs"/>
          <w:sz w:val="30"/>
          <w:szCs w:val="30"/>
          <w:cs/>
        </w:rPr>
        <w:t>และ</w:t>
      </w:r>
      <w:r w:rsidR="007C15B5" w:rsidRPr="00743556">
        <w:rPr>
          <w:rFonts w:ascii="Angsana New" w:hAnsi="Angsana New" w:hint="cs"/>
          <w:sz w:val="30"/>
          <w:szCs w:val="30"/>
          <w:cs/>
        </w:rPr>
        <w:t>บริษัทร่วม</w:t>
      </w:r>
      <w:r w:rsidR="007C15B5" w:rsidRPr="00743556">
        <w:rPr>
          <w:rFonts w:ascii="Angsana New" w:hAnsi="Angsana New"/>
          <w:sz w:val="30"/>
          <w:szCs w:val="30"/>
          <w:cs/>
        </w:rPr>
        <w:t xml:space="preserve"> ณ วันที่</w:t>
      </w:r>
      <w:r w:rsidR="007C15B5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743556">
        <w:rPr>
          <w:rFonts w:ascii="Angsana New" w:hAnsi="Angsana New"/>
          <w:sz w:val="30"/>
          <w:szCs w:val="30"/>
        </w:rPr>
        <w:t xml:space="preserve">31 </w:t>
      </w:r>
      <w:r w:rsidR="007C15B5" w:rsidRPr="007435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15B5" w:rsidRPr="00743556">
        <w:rPr>
          <w:rFonts w:ascii="Angsana New" w:hAnsi="Angsana New"/>
          <w:sz w:val="30"/>
          <w:szCs w:val="30"/>
        </w:rPr>
        <w:t>256</w:t>
      </w:r>
      <w:r w:rsidR="008B2594" w:rsidRPr="00743556">
        <w:rPr>
          <w:rFonts w:ascii="Angsana New" w:hAnsi="Angsana New"/>
          <w:sz w:val="30"/>
          <w:szCs w:val="30"/>
        </w:rPr>
        <w:t>8</w:t>
      </w:r>
      <w:r w:rsidR="007C15B5" w:rsidRPr="00743556">
        <w:rPr>
          <w:rFonts w:ascii="Angsana New" w:hAnsi="Angsana New"/>
          <w:sz w:val="30"/>
          <w:szCs w:val="30"/>
        </w:rPr>
        <w:t xml:space="preserve"> </w:t>
      </w:r>
      <w:r w:rsidR="007C15B5" w:rsidRPr="00743556">
        <w:rPr>
          <w:rFonts w:ascii="Angsana New" w:hAnsi="Angsana New"/>
          <w:sz w:val="30"/>
          <w:szCs w:val="30"/>
          <w:cs/>
        </w:rPr>
        <w:t xml:space="preserve">และ </w:t>
      </w:r>
      <w:r w:rsidR="007C15B5" w:rsidRPr="00743556">
        <w:rPr>
          <w:rFonts w:ascii="Angsana New" w:hAnsi="Angsana New"/>
          <w:sz w:val="30"/>
          <w:szCs w:val="30"/>
        </w:rPr>
        <w:t>256</w:t>
      </w:r>
      <w:r w:rsidR="008B2594" w:rsidRPr="00743556">
        <w:rPr>
          <w:rFonts w:ascii="Angsana New" w:hAnsi="Angsana New"/>
          <w:sz w:val="30"/>
          <w:szCs w:val="30"/>
        </w:rPr>
        <w:t>7</w:t>
      </w:r>
      <w:r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743556">
        <w:rPr>
          <w:rFonts w:ascii="Angsana New" w:hAnsi="Angsana New"/>
          <w:sz w:val="30"/>
          <w:szCs w:val="30"/>
          <w:cs/>
        </w:rPr>
        <w:t>ได้เปิดเผยไว้ใน</w:t>
      </w:r>
      <w:r w:rsidR="00BD1432" w:rsidRPr="00743556">
        <w:rPr>
          <w:rFonts w:ascii="Angsana New" w:hAnsi="Angsana New"/>
          <w:sz w:val="30"/>
          <w:szCs w:val="30"/>
        </w:rPr>
        <w:br/>
      </w:r>
      <w:r w:rsidR="007C15B5" w:rsidRPr="00743556">
        <w:rPr>
          <w:rFonts w:ascii="Angsana New" w:hAnsi="Angsana New"/>
          <w:sz w:val="30"/>
          <w:szCs w:val="30"/>
          <w:cs/>
        </w:rPr>
        <w:t>หมายเหตุข้อ</w:t>
      </w:r>
      <w:r w:rsidR="007C15B5" w:rsidRPr="00743556">
        <w:rPr>
          <w:rFonts w:ascii="Angsana New" w:hAnsi="Angsana New"/>
          <w:sz w:val="30"/>
          <w:szCs w:val="30"/>
        </w:rPr>
        <w:t xml:space="preserve"> </w:t>
      </w:r>
      <w:r w:rsidR="004E72FB" w:rsidRPr="00743556">
        <w:rPr>
          <w:rFonts w:ascii="Angsana New" w:hAnsi="Angsana New"/>
          <w:sz w:val="30"/>
          <w:szCs w:val="30"/>
        </w:rPr>
        <w:t>9</w:t>
      </w:r>
      <w:r w:rsidR="007C15B5" w:rsidRPr="00743556">
        <w:rPr>
          <w:rFonts w:ascii="Angsana New" w:hAnsi="Angsana New"/>
          <w:sz w:val="30"/>
          <w:szCs w:val="30"/>
        </w:rPr>
        <w:t xml:space="preserve"> </w:t>
      </w:r>
      <w:r w:rsidR="007C15B5" w:rsidRPr="00743556">
        <w:rPr>
          <w:rFonts w:ascii="Angsana New" w:hAnsi="Angsana New"/>
          <w:sz w:val="30"/>
          <w:szCs w:val="30"/>
          <w:cs/>
        </w:rPr>
        <w:t xml:space="preserve">และ </w:t>
      </w:r>
      <w:r w:rsidR="00076DC6" w:rsidRPr="00743556">
        <w:rPr>
          <w:rFonts w:ascii="Angsana New" w:hAnsi="Angsana New"/>
          <w:sz w:val="30"/>
          <w:szCs w:val="30"/>
        </w:rPr>
        <w:t>1</w:t>
      </w:r>
      <w:r w:rsidR="004E72FB" w:rsidRPr="00743556">
        <w:rPr>
          <w:rFonts w:ascii="Angsana New" w:hAnsi="Angsana New"/>
          <w:sz w:val="30"/>
          <w:szCs w:val="30"/>
        </w:rPr>
        <w:t>0</w:t>
      </w:r>
      <w:r w:rsidR="00076DC6" w:rsidRPr="00743556">
        <w:rPr>
          <w:rFonts w:ascii="Angsana New" w:hAnsi="Angsana New"/>
          <w:sz w:val="30"/>
          <w:szCs w:val="30"/>
        </w:rPr>
        <w:t xml:space="preserve"> </w:t>
      </w:r>
      <w:r w:rsidR="007C15B5" w:rsidRPr="00743556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1FDDA5FA" w14:textId="77777777" w:rsidR="008005A2" w:rsidRPr="00743556" w:rsidRDefault="008005A2" w:rsidP="00AC4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DCBD2E7" w14:textId="5D9485DE" w:rsidR="003E6A5C" w:rsidRPr="00743556" w:rsidRDefault="00E07E6F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091F0E9E" w14:textId="77777777" w:rsidR="00AF1B65" w:rsidRPr="00743556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8074C8" w14:textId="64080A3B" w:rsidR="00AF1B65" w:rsidRPr="00743556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D5C9B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B6C74" w:rsidRPr="00743556">
        <w:rPr>
          <w:rFonts w:ascii="Angsana New" w:hAnsi="Angsana New"/>
          <w:sz w:val="30"/>
          <w:szCs w:val="30"/>
        </w:rPr>
        <w:br/>
      </w:r>
      <w:r w:rsidR="002B1297" w:rsidRPr="00743556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B032D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600C07" w:rsidRPr="00743556">
        <w:rPr>
          <w:rFonts w:ascii="Angsana New" w:hAnsi="Angsana New"/>
          <w:sz w:val="30"/>
          <w:szCs w:val="30"/>
        </w:rPr>
        <w:t>3</w:t>
      </w:r>
      <w:r w:rsidR="007B032D" w:rsidRPr="00743556">
        <w:rPr>
          <w:rFonts w:ascii="Angsana New" w:hAnsi="Angsana New"/>
          <w:sz w:val="30"/>
          <w:szCs w:val="30"/>
        </w:rPr>
        <w:t xml:space="preserve"> </w:t>
      </w:r>
      <w:r w:rsidR="002B1297" w:rsidRPr="00743556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60CC4AA" w14:textId="77777777" w:rsidR="00AF1B65" w:rsidRPr="00743556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FAF038" w14:textId="67F32020" w:rsidR="00CF6BBA" w:rsidRPr="00743556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D21CE8" w:rsidRPr="00743556">
        <w:rPr>
          <w:rFonts w:ascii="Angsana New" w:hAnsi="Angsana New"/>
          <w:sz w:val="30"/>
          <w:szCs w:val="30"/>
        </w:rPr>
        <w:t xml:space="preserve"> </w:t>
      </w:r>
      <w:r w:rsidR="00801C20" w:rsidRPr="00743556">
        <w:rPr>
          <w:rFonts w:ascii="Angsana New" w:hAnsi="Angsana New"/>
          <w:sz w:val="30"/>
          <w:szCs w:val="30"/>
        </w:rPr>
        <w:t>3</w:t>
      </w:r>
      <w:r w:rsidR="00D21CE8"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743556">
        <w:rPr>
          <w:rFonts w:ascii="Angsana New" w:hAnsi="Angsana New" w:hint="cs"/>
          <w:sz w:val="30"/>
          <w:szCs w:val="30"/>
          <w:cs/>
        </w:rPr>
        <w:t>ไป</w:t>
      </w:r>
    </w:p>
    <w:p w14:paraId="3572B598" w14:textId="77777777" w:rsidR="008005A2" w:rsidRPr="00743556" w:rsidRDefault="008005A2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C57921" w14:textId="77777777" w:rsidR="000119B3" w:rsidRPr="00743556" w:rsidRDefault="000119B3" w:rsidP="00092FFC"/>
    <w:p w14:paraId="36D36399" w14:textId="41470A09" w:rsidR="00862D5F" w:rsidRPr="00743556" w:rsidRDefault="004A101D" w:rsidP="00EC4DE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90796362"/>
      <w:r w:rsidRPr="0074355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006D52" w:rsidRPr="00743556">
        <w:rPr>
          <w:rFonts w:ascii="Angsana New" w:hAnsi="Angsana New"/>
          <w:sz w:val="30"/>
          <w:szCs w:val="30"/>
          <w:u w:val="none"/>
          <w:cs/>
          <w:lang w:val="th-TH"/>
        </w:rPr>
        <w:t>มีสาระ</w:t>
      </w: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t>สำคัญ</w:t>
      </w:r>
      <w:bookmarkEnd w:id="1"/>
    </w:p>
    <w:p w14:paraId="22D19724" w14:textId="77777777" w:rsidR="00EC4DE9" w:rsidRPr="00743556" w:rsidRDefault="00EC4DE9" w:rsidP="00EC4DE9">
      <w:pPr>
        <w:rPr>
          <w:sz w:val="30"/>
          <w:szCs w:val="30"/>
          <w:lang w:val="th-TH"/>
        </w:rPr>
      </w:pPr>
    </w:p>
    <w:p w14:paraId="66A0AF95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D7CE083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DE551" w14:textId="497789F0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43556">
        <w:rPr>
          <w:rFonts w:ascii="Angsana New" w:hAnsi="Angsana New" w:hint="cs"/>
          <w:sz w:val="30"/>
          <w:szCs w:val="30"/>
        </w:rPr>
        <w:t>“</w:t>
      </w:r>
      <w:r w:rsidRPr="007435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43556">
        <w:rPr>
          <w:rFonts w:ascii="Angsana New" w:hAnsi="Angsana New" w:hint="cs"/>
          <w:sz w:val="30"/>
          <w:szCs w:val="30"/>
        </w:rPr>
        <w:t>”</w:t>
      </w:r>
      <w:r w:rsidRPr="00743556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  <w:r w:rsidR="00BA7E2D" w:rsidRPr="00743556">
        <w:rPr>
          <w:rFonts w:ascii="Angsana New" w:hAnsi="Angsana New"/>
          <w:sz w:val="30"/>
          <w:szCs w:val="30"/>
        </w:rPr>
        <w:t xml:space="preserve"> </w:t>
      </w:r>
      <w:r w:rsidR="00BA7E2D" w:rsidRPr="00743556">
        <w:rPr>
          <w:rFonts w:ascii="Angsana New" w:hAnsi="Angsana New"/>
          <w:sz w:val="30"/>
          <w:szCs w:val="30"/>
          <w:cs/>
        </w:rPr>
        <w:t>งบการเงินของบริษัทย่อย</w:t>
      </w:r>
      <w:r w:rsidR="002B4E00" w:rsidRPr="00743556">
        <w:rPr>
          <w:rFonts w:ascii="Angsana New" w:hAnsi="Angsana New"/>
          <w:sz w:val="30"/>
          <w:szCs w:val="30"/>
          <w:cs/>
        </w:rPr>
        <w:t>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F86C5D6" w14:textId="77777777" w:rsidR="00CF28FA" w:rsidRPr="00743556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B6CF210" w14:textId="7DAE5F95" w:rsidR="00CF28FA" w:rsidRPr="00743556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743556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="00830CBF" w:rsidRPr="00743556">
        <w:rPr>
          <w:rFonts w:ascii="Angsana New" w:hAnsi="Angsana New"/>
          <w:sz w:val="30"/>
          <w:szCs w:val="30"/>
          <w:cs/>
          <w:lang w:val="en-GB"/>
        </w:rPr>
        <w:t>มีอิทธิพลอย่างมีนัยสำคัญ</w:t>
      </w:r>
      <w:r w:rsidR="00EB2AA9" w:rsidRPr="00743556">
        <w:rPr>
          <w:rFonts w:ascii="Angsana New" w:hAnsi="Angsana New"/>
          <w:sz w:val="30"/>
          <w:szCs w:val="30"/>
          <w:cs/>
          <w:lang w:val="en-GB"/>
        </w:rPr>
        <w:t>ในผู้ได้รับการลงทุน</w:t>
      </w:r>
      <w:r w:rsidR="00EB2AA9" w:rsidRPr="00743556">
        <w:rPr>
          <w:rFonts w:ascii="Angsana New" w:hAnsi="Angsana New"/>
          <w:sz w:val="30"/>
          <w:szCs w:val="30"/>
        </w:rPr>
        <w:t xml:space="preserve"> </w:t>
      </w:r>
      <w:r w:rsidR="00EB2AA9" w:rsidRPr="007435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43556">
        <w:rPr>
          <w:rFonts w:ascii="Angsana New" w:hAnsi="Angsana New"/>
          <w:sz w:val="30"/>
          <w:szCs w:val="30"/>
          <w:cs/>
          <w:lang w:val="en-GB"/>
        </w:rPr>
        <w:t>รับรู้เงินลงทุนในบริษัทร่วมในงบการเงินรวม</w:t>
      </w:r>
      <w:r w:rsidRPr="00743556">
        <w:rPr>
          <w:rFonts w:ascii="Angsana New" w:hAnsi="Angsana New" w:hint="cs"/>
          <w:sz w:val="30"/>
          <w:szCs w:val="30"/>
          <w:cs/>
          <w:lang w:val="en-GB"/>
        </w:rPr>
        <w:t>ด้วย</w:t>
      </w:r>
      <w:r w:rsidRPr="00743556">
        <w:rPr>
          <w:rFonts w:ascii="Angsana New" w:hAnsi="Angsana New"/>
          <w:sz w:val="30"/>
          <w:szCs w:val="30"/>
          <w:cs/>
          <w:lang w:val="en-GB"/>
        </w:rPr>
        <w:t xml:space="preserve">วิธีส่วนได้เสีย </w:t>
      </w:r>
      <w:r w:rsidR="00363391" w:rsidRPr="00743556">
        <w:rPr>
          <w:rFonts w:ascii="Angsana New" w:hAnsi="Angsana New"/>
          <w:sz w:val="30"/>
          <w:szCs w:val="30"/>
          <w:cs/>
          <w:lang w:val="en-GB"/>
        </w:rPr>
        <w:t>จนถึงวันที่ความมีอิ</w:t>
      </w:r>
      <w:r w:rsidR="00B35A8F" w:rsidRPr="00743556">
        <w:rPr>
          <w:rFonts w:ascii="Angsana New" w:hAnsi="Angsana New"/>
          <w:sz w:val="30"/>
          <w:szCs w:val="30"/>
          <w:cs/>
          <w:lang w:val="en-GB"/>
        </w:rPr>
        <w:t>ทธิพลอย่างมีนัยสำคัญสิ้นสุดลง</w:t>
      </w:r>
      <w:r w:rsidR="00B35A8F" w:rsidRPr="0074355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GB"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743556">
        <w:rPr>
          <w:rFonts w:ascii="Angsana New" w:hAnsi="Angsana New" w:hint="cs"/>
          <w:sz w:val="30"/>
          <w:szCs w:val="30"/>
          <w:cs/>
          <w:lang w:val="en-GB"/>
        </w:rPr>
        <w:t xml:space="preserve">เงินปันผลรับ </w:t>
      </w:r>
      <w:r w:rsidRPr="00743556">
        <w:rPr>
          <w:rFonts w:ascii="Angsana New" w:hAnsi="Angsana New"/>
          <w:sz w:val="30"/>
          <w:szCs w:val="30"/>
          <w:cs/>
          <w:lang w:val="en-GB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</w:p>
    <w:p w14:paraId="015AE79C" w14:textId="77777777" w:rsidR="002635BE" w:rsidRPr="00743556" w:rsidRDefault="0026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301C2DC" w14:textId="716E6396" w:rsidR="00801C20" w:rsidRPr="00743556" w:rsidRDefault="00CF28FA" w:rsidP="008005A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743556">
        <w:rPr>
          <w:rFonts w:ascii="Angsana New" w:hAnsi="Angsana New" w:hint="cs"/>
          <w:sz w:val="30"/>
          <w:szCs w:val="30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</w:t>
      </w:r>
      <w:r w:rsidR="00555F03" w:rsidRPr="00743556">
        <w:rPr>
          <w:rFonts w:ascii="Angsana New" w:hAnsi="Angsana New" w:hint="cs"/>
          <w:sz w:val="30"/>
          <w:szCs w:val="30"/>
          <w:cs/>
        </w:rPr>
        <w:t>บริษัทร่วมถูก</w:t>
      </w:r>
      <w:r w:rsidRPr="00743556">
        <w:rPr>
          <w:rFonts w:ascii="Angsana New" w:hAnsi="Angsana New" w:hint="cs"/>
          <w:sz w:val="30"/>
          <w:szCs w:val="30"/>
          <w:cs/>
        </w:rPr>
        <w:t>ตัดรายการ</w:t>
      </w:r>
      <w:r w:rsidR="00555F03" w:rsidRPr="00743556">
        <w:rPr>
          <w:rFonts w:ascii="Angsana New" w:hAnsi="Angsana New" w:hint="cs"/>
          <w:sz w:val="30"/>
          <w:szCs w:val="30"/>
          <w:cs/>
        </w:rPr>
        <w:t>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</w:t>
      </w:r>
      <w:r w:rsidRPr="00743556">
        <w:rPr>
          <w:rFonts w:ascii="Angsana New" w:hAnsi="Angsana New" w:hint="cs"/>
          <w:sz w:val="30"/>
          <w:szCs w:val="30"/>
          <w:cs/>
        </w:rPr>
        <w:t>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5D2B808" w14:textId="77777777" w:rsidR="008005A2" w:rsidRPr="00743556" w:rsidRDefault="008005A2" w:rsidP="008005A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954D03D" w14:textId="7FFC51A5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555F03" w:rsidRPr="007435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7435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65C57D10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5BC4E6" w14:textId="70956BA2" w:rsidR="00862D5F" w:rsidRPr="00743556" w:rsidRDefault="00CF28F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555F03" w:rsidRPr="00743556">
        <w:rPr>
          <w:rFonts w:ascii="Angsana New" w:hAnsi="Angsana New" w:hint="cs"/>
          <w:sz w:val="30"/>
          <w:szCs w:val="30"/>
          <w:cs/>
        </w:rPr>
        <w:t>และ</w:t>
      </w:r>
      <w:r w:rsidRPr="00743556">
        <w:rPr>
          <w:rFonts w:ascii="Angsana New" w:hAnsi="Angsana New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BF2193" w:rsidRPr="00743556">
        <w:rPr>
          <w:rFonts w:ascii="Angsana New" w:hAnsi="Angsana New"/>
          <w:sz w:val="30"/>
          <w:szCs w:val="30"/>
          <w:cs/>
        </w:rPr>
        <w:br/>
      </w:r>
      <w:r w:rsidRPr="00743556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2F9D8F96" w14:textId="7D464EFB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E7D1A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4355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22829EFB" w14:textId="77777777" w:rsidR="00862D5F" w:rsidRPr="00743556" w:rsidRDefault="00862D5F" w:rsidP="00CF28FA">
      <w:pPr>
        <w:pStyle w:val="BodyText2"/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2AB0FD8" w14:textId="4A9ADF1B" w:rsidR="00CF28FA" w:rsidRPr="00743556" w:rsidRDefault="00862D5F" w:rsidP="000A525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 w:hint="cs"/>
          <w:sz w:val="30"/>
          <w:szCs w:val="30"/>
          <w:cs/>
        </w:rPr>
        <w:t>รายการ</w:t>
      </w:r>
      <w:r w:rsidR="00CF28FA" w:rsidRPr="00743556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</w:t>
      </w:r>
      <w:r w:rsidR="00CF28FA" w:rsidRPr="00743556">
        <w:rPr>
          <w:rFonts w:ascii="Angsana New" w:hAnsi="Angsana New" w:hint="cs"/>
          <w:sz w:val="30"/>
          <w:szCs w:val="30"/>
          <w:cs/>
        </w:rPr>
        <w:t>ศ</w:t>
      </w:r>
      <w:r w:rsidR="00CF28FA" w:rsidRPr="00743556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ผลต่างของอัตราแลกเปลี่ยนที่เกิดขึ้นจากการแปลงค่าให้รับรู้เป็นกำไรหรือขาดทุนในงวดบัญชี</w:t>
      </w:r>
      <w:r w:rsidR="000A5255" w:rsidRPr="00743556">
        <w:rPr>
          <w:rFonts w:ascii="Angsana New" w:hAnsi="Angsana New" w:hint="cs"/>
          <w:sz w:val="30"/>
          <w:szCs w:val="30"/>
          <w:cs/>
        </w:rPr>
        <w:t>นั้น</w:t>
      </w:r>
    </w:p>
    <w:p w14:paraId="535BDC2C" w14:textId="595B31E2" w:rsidR="00862D5F" w:rsidRPr="00743556" w:rsidRDefault="00862D5F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1A6791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73A7A314" w14:textId="5E9DD15D" w:rsidR="00862D5F" w:rsidRPr="00743556" w:rsidRDefault="00862D5F" w:rsidP="00862D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246A775" w14:textId="52261DE2" w:rsidR="00192E47" w:rsidRPr="00743556" w:rsidRDefault="007D1509" w:rsidP="007D150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43556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="00192E47" w:rsidRPr="00743556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="00192E47" w:rsidRPr="00743556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="00192E47" w:rsidRPr="0074355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B92E7BA" w14:textId="7113F611" w:rsidR="00192E47" w:rsidRPr="00743556" w:rsidRDefault="00192E47" w:rsidP="007D150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74355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801C20" w:rsidRPr="00743556">
        <w:rPr>
          <w:rFonts w:ascii="Angsana New" w:hAnsi="Angsana New"/>
          <w:color w:val="000000"/>
          <w:sz w:val="30"/>
          <w:szCs w:val="30"/>
        </w:rPr>
        <w:t>3</w:t>
      </w:r>
      <w:r w:rsidR="0008002E" w:rsidRPr="00743556">
        <w:rPr>
          <w:rFonts w:ascii="Angsana New" w:hAnsi="Angsana New"/>
          <w:color w:val="000000"/>
          <w:sz w:val="30"/>
          <w:szCs w:val="30"/>
        </w:rPr>
        <w:t>(</w:t>
      </w:r>
      <w:r w:rsidR="00D102D5" w:rsidRPr="00743556">
        <w:rPr>
          <w:rFonts w:ascii="Angsana New" w:hAnsi="Angsana New"/>
          <w:color w:val="000000"/>
          <w:sz w:val="30"/>
          <w:szCs w:val="30"/>
          <w:cs/>
        </w:rPr>
        <w:t>จ</w:t>
      </w:r>
      <w:r w:rsidRPr="00743556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43556">
        <w:rPr>
          <w:rFonts w:ascii="Angsana New" w:hAnsi="Angsana New"/>
          <w:color w:val="000000"/>
          <w:sz w:val="30"/>
          <w:szCs w:val="30"/>
        </w:rPr>
        <w:t xml:space="preserve"> </w:t>
      </w:r>
      <w:r w:rsidRPr="00743556">
        <w:rPr>
          <w:rFonts w:ascii="Angsana New" w:hAnsi="Angsana New"/>
          <w:color w:val="000000"/>
          <w:sz w:val="30"/>
          <w:szCs w:val="30"/>
          <w:cs/>
        </w:rPr>
        <w:t>และวัดมูลค่า</w:t>
      </w:r>
      <w:r w:rsidR="005D093B" w:rsidRPr="00743556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Pr="00743556">
        <w:rPr>
          <w:rFonts w:ascii="Angsana New" w:hAnsi="Angsana New"/>
          <w:color w:val="000000"/>
          <w:sz w:val="30"/>
          <w:szCs w:val="30"/>
          <w:cs/>
        </w:rPr>
        <w:t>ด้วยมูลค่ายุติธรรม</w:t>
      </w:r>
      <w:r w:rsidR="005D093B" w:rsidRPr="00743556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</w:t>
      </w:r>
      <w:r w:rsidRPr="0074355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093B" w:rsidRPr="00743556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Pr="00743556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030EEF" w:rsidRPr="00743556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Pr="00743556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30EEF" w:rsidRPr="00743556">
        <w:rPr>
          <w:rFonts w:ascii="Angsana New" w:hAnsi="Angsana New" w:hint="cs"/>
          <w:sz w:val="30"/>
          <w:szCs w:val="30"/>
          <w:cs/>
        </w:rPr>
        <w:t>ด้วย</w:t>
      </w:r>
      <w:r w:rsidRPr="0074355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E32F2D2" w14:textId="77777777" w:rsidR="00030EEF" w:rsidRPr="00743556" w:rsidRDefault="00030EEF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4BB870EF" w14:textId="67F5C61D" w:rsidR="00192E47" w:rsidRPr="00743556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</w:t>
      </w:r>
      <w:r w:rsidR="00030EEF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DC028E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DC028E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DC028E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 xml:space="preserve">การเปลี่ยนแปลงการจัดประเภท </w:t>
      </w:r>
    </w:p>
    <w:p w14:paraId="7DD150C5" w14:textId="77777777" w:rsidR="00192E47" w:rsidRPr="00743556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F5CE183" w14:textId="77777777" w:rsidR="008349BC" w:rsidRPr="00743556" w:rsidRDefault="00192E47" w:rsidP="008005A2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743556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43556">
        <w:rPr>
          <w:rFonts w:ascii="Angsana New" w:hAnsi="Angsana New"/>
          <w:color w:val="000000"/>
          <w:sz w:val="30"/>
          <w:szCs w:val="30"/>
        </w:rPr>
        <w:t xml:space="preserve"> </w:t>
      </w:r>
      <w:r w:rsidRPr="00743556">
        <w:rPr>
          <w:rFonts w:ascii="Angsana New" w:hAnsi="Angsana New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AF61174" w14:textId="77777777" w:rsidR="008349BC" w:rsidRPr="00743556" w:rsidRDefault="008349BC" w:rsidP="008005A2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8E335E5" w14:textId="6944441E" w:rsidR="00192E47" w:rsidRPr="00743556" w:rsidRDefault="00192E47" w:rsidP="008005A2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1F978090" w14:textId="77777777" w:rsidR="00192E47" w:rsidRPr="00743556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2CE6F51" w14:textId="66C6475A" w:rsidR="00192E47" w:rsidRPr="00743556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AA1AE53" w14:textId="77777777" w:rsidR="00D776A1" w:rsidRPr="00743556" w:rsidRDefault="00D776A1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E7996FE" w14:textId="2F6FDD52" w:rsidR="00192E47" w:rsidRPr="00743556" w:rsidRDefault="001144ED" w:rsidP="007D150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743556">
        <w:rPr>
          <w:rFonts w:ascii="Angsana New" w:eastAsia="EucrosiaUPCBold" w:hAnsi="Angsana New"/>
          <w:i/>
          <w:iCs/>
          <w:sz w:val="30"/>
          <w:szCs w:val="30"/>
        </w:rPr>
        <w:t xml:space="preserve">.2) </w:t>
      </w:r>
      <w:r w:rsidR="00192E47" w:rsidRPr="00743556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A26A10" w14:textId="1FE17B08" w:rsidR="00192E47" w:rsidRPr="00743556" w:rsidRDefault="00192E47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052C5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lastRenderedPageBreak/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7DDC1F4" w14:textId="77777777" w:rsidR="00FD6B32" w:rsidRPr="00743556" w:rsidRDefault="00FD6B32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F75CD" w14:textId="10A23A46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743556">
        <w:rPr>
          <w:rFonts w:ascii="Angsana New" w:hAnsi="Angsana New"/>
          <w:spacing w:val="-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743556">
        <w:rPr>
          <w:rFonts w:ascii="Angsana New" w:hAnsi="Angsana New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9571171" w14:textId="77777777" w:rsidR="00192E47" w:rsidRPr="00743556" w:rsidRDefault="00192E47" w:rsidP="0011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C44D8F7" w14:textId="7112D18D" w:rsidR="00192E47" w:rsidRPr="00743556" w:rsidRDefault="00192E47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FDEF67" w14:textId="77777777" w:rsidR="00F538D2" w:rsidRPr="00743556" w:rsidRDefault="00F538D2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4734717" w14:textId="5F3EF60D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743556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357B3AC9" w14:textId="77777777" w:rsidR="00192E47" w:rsidRPr="00743556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759B2749" w14:textId="2139577A" w:rsidR="007D1509" w:rsidRPr="00743556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43556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743556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="00192E47" w:rsidRPr="0074355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14:paraId="188E2733" w14:textId="38905752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8034742" w14:textId="70CF2D01" w:rsidR="006331CA" w:rsidRPr="00743556" w:rsidRDefault="0063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78BDE8" w14:textId="27A48FC4" w:rsidR="00192E47" w:rsidRPr="00743556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43556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743556">
        <w:rPr>
          <w:rFonts w:ascii="Angsana New" w:eastAsia="EucrosiaUPCBold" w:hAnsi="Angsana New"/>
          <w:i/>
          <w:iCs/>
          <w:sz w:val="30"/>
          <w:szCs w:val="30"/>
        </w:rPr>
        <w:t xml:space="preserve">.4) </w:t>
      </w:r>
      <w:r w:rsidR="00192E47" w:rsidRPr="00743556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31A6A43" w14:textId="0FF40494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66A470B" w14:textId="77777777" w:rsidR="000A5255" w:rsidRPr="00743556" w:rsidRDefault="000A5255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E1945EF" w14:textId="5416B6A9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D0770" w:rsidRPr="00743556">
        <w:rPr>
          <w:rFonts w:ascii="Angsana New" w:hAnsi="Angsana New"/>
          <w:sz w:val="30"/>
          <w:szCs w:val="30"/>
        </w:rPr>
        <w:t xml:space="preserve"> 12</w:t>
      </w:r>
      <w:r w:rsidRPr="00743556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9CC64D" w14:textId="77777777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706811" w14:textId="69BD7E18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BC28460" w14:textId="71668CCC" w:rsidR="00F538D2" w:rsidRPr="00743556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A8BA61B" w14:textId="2BB9ED59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1144ED" w:rsidRPr="00743556">
        <w:rPr>
          <w:rFonts w:ascii="Angsana New" w:hAnsi="Angsana New"/>
          <w:sz w:val="30"/>
          <w:szCs w:val="30"/>
        </w:rPr>
        <w:t xml:space="preserve"> 30</w:t>
      </w:r>
      <w:r w:rsidRPr="00743556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7035CE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869972" w14:textId="77777777" w:rsidR="00F538D2" w:rsidRPr="00743556" w:rsidRDefault="00F538D2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866F36F" w14:textId="442BB334" w:rsidR="00192E47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21CFACB" w14:textId="77777777" w:rsidR="001144ED" w:rsidRPr="00743556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-</w:t>
      </w:r>
      <w:r w:rsidR="001144ED"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</w:p>
    <w:p w14:paraId="1095B1A2" w14:textId="24863C61" w:rsidR="00192E47" w:rsidRPr="00743556" w:rsidRDefault="001144E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t xml:space="preserve">  </w:t>
      </w:r>
      <w:r w:rsidR="00192E47" w:rsidRPr="00743556">
        <w:rPr>
          <w:rFonts w:ascii="Angsana New" w:hAnsi="Angsana New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59CC5231" w14:textId="1317BA66" w:rsidR="00192E47" w:rsidRPr="00743556" w:rsidRDefault="00192E47" w:rsidP="00284EE1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-</w:t>
      </w:r>
      <w:r w:rsidR="001144ED"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</w:t>
      </w:r>
      <w:r w:rsidR="001144ED" w:rsidRPr="00743556">
        <w:rPr>
          <w:rFonts w:ascii="Angsana New" w:hAnsi="Angsana New"/>
          <w:sz w:val="30"/>
          <w:szCs w:val="30"/>
        </w:rPr>
        <w:t xml:space="preserve"> 90</w:t>
      </w:r>
      <w:r w:rsidRPr="00743556">
        <w:rPr>
          <w:rFonts w:ascii="Angsana New" w:hAnsi="Angsana New"/>
          <w:sz w:val="30"/>
          <w:szCs w:val="30"/>
          <w:cs/>
        </w:rPr>
        <w:t xml:space="preserve"> วัน</w:t>
      </w:r>
    </w:p>
    <w:p w14:paraId="0E7A0070" w14:textId="77777777" w:rsidR="00192E47" w:rsidRPr="00743556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96F8BF8" w14:textId="195599E0" w:rsidR="00192E47" w:rsidRPr="00743556" w:rsidRDefault="0008452B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43556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743556">
        <w:rPr>
          <w:rFonts w:ascii="Angsana New" w:eastAsia="EucrosiaUPCBold" w:hAnsi="Angsana New"/>
          <w:i/>
          <w:iCs/>
          <w:sz w:val="30"/>
          <w:szCs w:val="30"/>
        </w:rPr>
        <w:t xml:space="preserve">.5) </w:t>
      </w:r>
      <w:r w:rsidR="00192E47" w:rsidRPr="0074355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4759ADA4" w14:textId="4F6DA947" w:rsidR="00192E47" w:rsidRPr="00743556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1E986DF" w14:textId="589A3B4E" w:rsidR="00DC028E" w:rsidRPr="00743556" w:rsidRDefault="00DC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0415C44" w14:textId="2BD8CF6E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767D8F31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0ECB103" w14:textId="5C53C565" w:rsidR="003E3BD2" w:rsidRPr="00743556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E43DF7" w:rsidRPr="0074355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43DF7" w:rsidRPr="00743556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534F8AA5" w14:textId="77777777" w:rsidR="003E3BD2" w:rsidRPr="00743556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D86AB84" w14:textId="7525CF26" w:rsidR="003E3BD2" w:rsidRPr="00743556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 ณ วันที่รายงาน</w:t>
      </w:r>
    </w:p>
    <w:p w14:paraId="100A9344" w14:textId="77777777" w:rsidR="00896509" w:rsidRPr="00743556" w:rsidRDefault="00896509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E75601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1DB4A6B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19DF7" w14:textId="14C89FE4" w:rsidR="003E3BD2" w:rsidRPr="00743556" w:rsidRDefault="003E3BD2" w:rsidP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สินค้าคงเหลือ</w:t>
      </w:r>
      <w:r w:rsidRPr="0074355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43556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74355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F68BA28" w14:textId="490C34FC" w:rsidR="00050496" w:rsidRPr="00743556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BA7875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4BE4A9FC" w14:textId="77777777" w:rsidR="0008452B" w:rsidRPr="00743556" w:rsidRDefault="0008452B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F5087A6" w14:textId="6CA90165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743556">
        <w:rPr>
          <w:rFonts w:ascii="Angsana New" w:hAnsi="Angsana New"/>
          <w:sz w:val="30"/>
          <w:szCs w:val="30"/>
          <w:cs/>
          <w:lang w:val="en-GB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F70C1D9" w14:textId="77777777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C973CD" w14:textId="1BCB0116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743556">
        <w:rPr>
          <w:rFonts w:ascii="Angsana New" w:hAnsi="Angsana New"/>
          <w:sz w:val="30"/>
          <w:szCs w:val="30"/>
          <w:cs/>
          <w:lang w:val="en-GB"/>
        </w:rPr>
        <w:t>ราคาทุนรวมถึงต้นทุน</w:t>
      </w:r>
      <w:r w:rsidR="00D81FFD" w:rsidRPr="00743556">
        <w:rPr>
          <w:rFonts w:ascii="Angsana New" w:hAnsi="Angsana New" w:hint="cs"/>
          <w:sz w:val="30"/>
          <w:szCs w:val="30"/>
          <w:cs/>
          <w:lang w:val="en-GB"/>
        </w:rPr>
        <w:t xml:space="preserve">การกู้ยืม </w:t>
      </w:r>
      <w:r w:rsidRPr="00743556">
        <w:rPr>
          <w:rFonts w:ascii="Angsana New" w:hAnsi="Angsana New"/>
          <w:sz w:val="30"/>
          <w:szCs w:val="30"/>
          <w:cs/>
          <w:lang w:val="en-GB"/>
        </w:rPr>
        <w:t>ต้นทุนในการรื้อถอน</w:t>
      </w:r>
      <w:r w:rsidRPr="00743556">
        <w:rPr>
          <w:rFonts w:ascii="Angsana New" w:hAnsi="Angsana New"/>
          <w:sz w:val="30"/>
          <w:szCs w:val="30"/>
          <w:lang w:val="en-GB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GB"/>
        </w:rPr>
        <w:t>การขนย้าย</w:t>
      </w:r>
      <w:r w:rsidR="00094FDC" w:rsidRPr="0074355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GB"/>
        </w:rPr>
        <w:t>การบูรณะสถานที่ตั้งของสินทรัพย์</w:t>
      </w:r>
      <w:r w:rsidRPr="00743556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426C74BC" w14:textId="77777777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C73466" w14:textId="6D4EF0DF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743556">
        <w:rPr>
          <w:rFonts w:ascii="Angsana New" w:hAnsi="Angsana New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08EC3189" w14:textId="77777777" w:rsidR="00575DF5" w:rsidRPr="00743556" w:rsidRDefault="00575DF5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AC5210" w14:textId="63CCA6FE" w:rsidR="00D342AA" w:rsidRPr="00743556" w:rsidRDefault="00D342AA" w:rsidP="0080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val="en-GB"/>
        </w:rPr>
        <w:t>ต้นทุนที่เกิดขึ้นในภายหลัง</w:t>
      </w:r>
    </w:p>
    <w:p w14:paraId="73D50BD2" w14:textId="77777777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743556">
        <w:rPr>
          <w:rFonts w:ascii="Angsana New" w:hAnsi="Angsana New"/>
          <w:sz w:val="30"/>
          <w:szCs w:val="30"/>
          <w:cs/>
          <w:lang w:val="en-GB"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43556">
        <w:rPr>
          <w:rFonts w:ascii="Angsana New" w:hAnsi="Angsana New"/>
          <w:sz w:val="30"/>
          <w:szCs w:val="30"/>
          <w:lang w:val="en-GB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GB"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743556">
        <w:rPr>
          <w:rFonts w:ascii="Angsana New" w:hAnsi="Angsana New"/>
          <w:sz w:val="30"/>
          <w:szCs w:val="30"/>
          <w:lang w:val="en-GB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4F337997" w14:textId="43B0C1B4" w:rsidR="00D342AA" w:rsidRPr="00743556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2DD99D" w14:textId="162714C2" w:rsidR="00D342AA" w:rsidRPr="00743556" w:rsidRDefault="00D342AA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70230A1" w14:textId="493974C3" w:rsidR="00D342AA" w:rsidRPr="00743556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43556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240326" w:rsidRPr="00743556">
        <w:rPr>
          <w:rFonts w:ascii="Angsana New" w:hAnsi="Angsana New" w:cs="Angsana New" w:hint="cs"/>
          <w:sz w:val="30"/>
          <w:szCs w:val="30"/>
          <w:cs/>
        </w:rPr>
        <w:t xml:space="preserve"> งาน</w:t>
      </w:r>
      <w:r w:rsidRPr="00743556">
        <w:rPr>
          <w:rFonts w:ascii="Angsana New" w:hAnsi="Angsana New" w:cs="Angsana New"/>
          <w:sz w:val="30"/>
          <w:szCs w:val="30"/>
          <w:cs/>
        </w:rPr>
        <w:t>ระหว่างการก่อสร้าง</w:t>
      </w:r>
      <w:r w:rsidR="00240326" w:rsidRPr="00743556">
        <w:rPr>
          <w:rFonts w:ascii="Angsana New" w:hAnsi="Angsana New" w:cs="Angsana New" w:hint="cs"/>
          <w:sz w:val="30"/>
          <w:szCs w:val="30"/>
          <w:cs/>
        </w:rPr>
        <w:t>และเครื่องจักรอุปกรณ์ระหว่างติดตั้ง</w:t>
      </w:r>
      <w:r w:rsidRPr="00743556">
        <w:rPr>
          <w:rFonts w:ascii="Angsana New" w:hAnsi="Angsana New" w:cs="Angsana New"/>
          <w:sz w:val="30"/>
          <w:szCs w:val="30"/>
        </w:rPr>
        <w:t xml:space="preserve"> </w:t>
      </w:r>
    </w:p>
    <w:p w14:paraId="6E0566C6" w14:textId="77777777" w:rsidR="002D0F60" w:rsidRPr="00743556" w:rsidRDefault="002D0F60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364568" w14:textId="077DA507" w:rsidR="00D342AA" w:rsidRPr="00743556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43556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</w:t>
      </w:r>
      <w:r w:rsidRPr="00743556">
        <w:rPr>
          <w:rFonts w:ascii="Angsana New" w:hAnsi="Angsana New" w:cs="Angsana New" w:hint="cs"/>
          <w:sz w:val="30"/>
          <w:szCs w:val="30"/>
          <w:cs/>
        </w:rPr>
        <w:t xml:space="preserve">ได้ดังนี้ </w:t>
      </w: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342AA" w:rsidRPr="00743556" w14:paraId="13BBDA0F" w14:textId="77777777" w:rsidTr="007D1509">
        <w:tc>
          <w:tcPr>
            <w:tcW w:w="5390" w:type="dxa"/>
            <w:vAlign w:val="bottom"/>
          </w:tcPr>
          <w:p w14:paraId="58D486BE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6C420A00" w14:textId="332EC563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E0CE4" w:rsidRPr="007435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3C86A02E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743556" w14:paraId="15AD40AD" w14:textId="77777777" w:rsidTr="007D1509">
        <w:tc>
          <w:tcPr>
            <w:tcW w:w="5390" w:type="dxa"/>
            <w:vAlign w:val="bottom"/>
          </w:tcPr>
          <w:p w14:paraId="28A920A8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B569123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30AF030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743556" w14:paraId="1737D73C" w14:textId="77777777" w:rsidTr="007D1509">
        <w:tc>
          <w:tcPr>
            <w:tcW w:w="5390" w:type="dxa"/>
            <w:vAlign w:val="bottom"/>
          </w:tcPr>
          <w:p w14:paraId="3296DB28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60624ABF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5DA6A96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743556" w14:paraId="48D09585" w14:textId="77777777" w:rsidTr="007D1509">
        <w:tc>
          <w:tcPr>
            <w:tcW w:w="5390" w:type="dxa"/>
            <w:vAlign w:val="bottom"/>
          </w:tcPr>
          <w:p w14:paraId="5448CAFF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7A08D4E" w14:textId="4C34FB2D" w:rsidR="00D342AA" w:rsidRPr="00743556" w:rsidRDefault="003E0CE4" w:rsidP="003E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355995B2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743556" w14:paraId="17E80D75" w14:textId="77777777" w:rsidTr="007D1509">
        <w:tc>
          <w:tcPr>
            <w:tcW w:w="5390" w:type="dxa"/>
            <w:vAlign w:val="bottom"/>
          </w:tcPr>
          <w:p w14:paraId="0504F094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98E0867" w14:textId="3E913CBC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="00CF48D5" w:rsidRPr="007435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75" w:type="dxa"/>
          </w:tcPr>
          <w:p w14:paraId="48E51875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743556" w14:paraId="4A5A8513" w14:textId="77777777" w:rsidTr="007D1509">
        <w:tc>
          <w:tcPr>
            <w:tcW w:w="5390" w:type="dxa"/>
            <w:vAlign w:val="bottom"/>
          </w:tcPr>
          <w:p w14:paraId="3C5909E3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3EDD0EC6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- 20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418C9C71" w14:textId="77777777" w:rsidR="00D342AA" w:rsidRPr="00743556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97F2D43" w14:textId="77777777" w:rsidR="00EA7E8E" w:rsidRPr="00743556" w:rsidRDefault="00EA7E8E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01DB599E" w14:textId="15557821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OLE_LINK7"/>
      <w:bookmarkStart w:id="3" w:name="OLE_LINK8"/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709B007" w14:textId="77777777" w:rsidR="00862D5F" w:rsidRPr="00743556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B2EE23" w14:textId="720E47BC" w:rsidR="00862D5F" w:rsidRPr="00743556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 w:rsidRPr="00743556">
        <w:rPr>
          <w:rFonts w:ascii="Angsana New" w:hAnsi="Angsana New" w:hint="cs"/>
          <w:sz w:val="30"/>
          <w:szCs w:val="30"/>
          <w:cs/>
        </w:rPr>
        <w:t>ไ</w:t>
      </w:r>
      <w:r w:rsidRPr="00743556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ทุกวันที่รายงานว่ามีข้อบ่งชี้เรื่องการด้อยค่าหรือไม่</w:t>
      </w:r>
      <w:r w:rsidR="00CE00F7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0668D48" w14:textId="77777777" w:rsidR="00862D5F" w:rsidRPr="00743556" w:rsidRDefault="00862D5F" w:rsidP="00CD30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AA501" w14:textId="3A6CE4C2" w:rsidR="00862D5F" w:rsidRPr="00743556" w:rsidRDefault="00862D5F" w:rsidP="0021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</w:t>
      </w:r>
      <w:r w:rsidR="005E3523" w:rsidRPr="00743556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743556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214A2F" w:rsidRPr="00743556">
        <w:rPr>
          <w:rFonts w:ascii="Angsana New" w:hAnsi="Angsana New"/>
          <w:sz w:val="30"/>
          <w:szCs w:val="30"/>
          <w:cs/>
        </w:rPr>
        <w:t>คำนวณโดยใช้</w:t>
      </w:r>
      <w:r w:rsidRPr="00743556">
        <w:rPr>
          <w:rFonts w:ascii="Angsana New" w:hAnsi="Angsana New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2315FFAA" w14:textId="77777777" w:rsidR="00CE00F7" w:rsidRPr="00743556" w:rsidRDefault="00CE00F7" w:rsidP="0021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2B1668" w14:textId="5A6BCFF9" w:rsidR="00862D5F" w:rsidRPr="00743556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06077E68" w14:textId="2F79017C" w:rsidR="006331CA" w:rsidRPr="00743556" w:rsidRDefault="0063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bookmarkEnd w:id="2"/>
    <w:bookmarkEnd w:id="3"/>
    <w:p w14:paraId="1E005683" w14:textId="74B2621E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E039C0F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F30969D" w14:textId="51B26CCA" w:rsidR="00C67985" w:rsidRPr="00743556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4355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18400C" w14:textId="1A32B0B7" w:rsidR="00C67985" w:rsidRPr="00743556" w:rsidRDefault="00C67985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43556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7F44CB86" w14:textId="77777777" w:rsidR="00D4259C" w:rsidRPr="00743556" w:rsidRDefault="00D4259C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85E0A17" w14:textId="77777777" w:rsidR="00C67985" w:rsidRPr="00743556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43556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743556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43556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AB5E641" w14:textId="77777777" w:rsidR="00C67985" w:rsidRPr="00743556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C1C130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D2D12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5EAA6940" w14:textId="6FA8EF72" w:rsidR="002F12A1" w:rsidRPr="00743556" w:rsidRDefault="00862D5F" w:rsidP="002F12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Pr="00743556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Pr="00743556">
        <w:rPr>
          <w:rFonts w:ascii="Angsana New" w:hAnsi="Angsana New" w:hint="cs"/>
          <w:sz w:val="30"/>
          <w:szCs w:val="30"/>
          <w:cs/>
        </w:rPr>
        <w:t>ถึง</w:t>
      </w:r>
      <w:r w:rsidRPr="00743556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2F12A1" w:rsidRPr="00743556">
        <w:rPr>
          <w:rFonts w:ascii="Angsana New" w:hAnsi="Angsana New"/>
          <w:sz w:val="30"/>
          <w:szCs w:val="30"/>
        </w:rPr>
        <w:br w:type="page"/>
      </w:r>
    </w:p>
    <w:p w14:paraId="25B71C48" w14:textId="486AC205" w:rsidR="00AD4E8A" w:rsidRPr="00743556" w:rsidRDefault="00AD4E8A" w:rsidP="00AD4E8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2C7EFE32" w14:textId="1EEA86ED" w:rsidR="00AD4E8A" w:rsidRPr="00743556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DEFAC7" w14:textId="39C5235E" w:rsidR="00437EDA" w:rsidRPr="00743556" w:rsidRDefault="00AD4E8A" w:rsidP="00A134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7852489" w14:textId="77777777" w:rsidR="00A13446" w:rsidRPr="00743556" w:rsidRDefault="00A13446" w:rsidP="00A134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33E78BF" w14:textId="77777777" w:rsidR="00AD4E8A" w:rsidRPr="00743556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43556" w:rsidDel="001A6CC8">
        <w:rPr>
          <w:rFonts w:ascii="Angsana New" w:hAnsi="Angsana New"/>
          <w:sz w:val="30"/>
          <w:szCs w:val="30"/>
        </w:rPr>
        <w:t xml:space="preserve"> </w:t>
      </w:r>
      <w:r w:rsidRPr="00743556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43556" w:rsidDel="001A6CC8">
        <w:rPr>
          <w:rFonts w:ascii="Angsana New" w:hAnsi="Angsana New"/>
          <w:sz w:val="30"/>
          <w:szCs w:val="30"/>
        </w:rPr>
        <w:t xml:space="preserve"> </w:t>
      </w:r>
      <w:r w:rsidRPr="00743556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EAB16C6" w14:textId="309BD4A9" w:rsidR="00AD4E8A" w:rsidRPr="00743556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743556" w:rsidDel="001A6CC8">
        <w:rPr>
          <w:rFonts w:ascii="Angsana New" w:hAnsi="Angsana New"/>
          <w:sz w:val="30"/>
          <w:szCs w:val="30"/>
        </w:rPr>
        <w:t xml:space="preserve"> 1  </w:t>
      </w:r>
      <w:r w:rsidRPr="00743556" w:rsidDel="001A6CC8">
        <w:rPr>
          <w:rFonts w:ascii="Angsana New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95662D" w14:textId="77777777" w:rsidR="00AD4E8A" w:rsidRPr="00743556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743556" w:rsidDel="001A6CC8">
        <w:rPr>
          <w:rFonts w:ascii="Angsana New" w:hAnsi="Angsana New"/>
          <w:sz w:val="30"/>
          <w:szCs w:val="30"/>
        </w:rPr>
        <w:t xml:space="preserve"> 2  </w:t>
      </w:r>
      <w:r w:rsidRPr="00743556" w:rsidDel="001A6CC8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43556">
        <w:rPr>
          <w:rFonts w:ascii="Angsana New" w:hAnsi="Angsana New"/>
          <w:sz w:val="30"/>
          <w:szCs w:val="30"/>
        </w:rPr>
        <w:t>1</w:t>
      </w:r>
    </w:p>
    <w:p w14:paraId="127D8153" w14:textId="77777777" w:rsidR="00AD4E8A" w:rsidRPr="00743556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743556" w:rsidDel="001A6CC8">
        <w:rPr>
          <w:rFonts w:ascii="Angsana New" w:hAnsi="Angsana New"/>
          <w:sz w:val="30"/>
          <w:szCs w:val="30"/>
        </w:rPr>
        <w:t xml:space="preserve"> 3  </w:t>
      </w:r>
      <w:r w:rsidRPr="00743556" w:rsidDel="001A6CC8">
        <w:rPr>
          <w:rFonts w:ascii="Angsana New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D710BC" w14:textId="77777777" w:rsidR="00AD4E8A" w:rsidRPr="00743556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CA9F65C" w14:textId="77777777" w:rsidR="00AD4E8A" w:rsidRPr="00743556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F5CD6DA" w14:textId="77777777" w:rsidR="00AD4E8A" w:rsidRPr="00743556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AB4235" w14:textId="78BF0A1F" w:rsidR="00AD4E8A" w:rsidRPr="00743556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43556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</w:t>
      </w:r>
      <w:r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</w:rPr>
        <w:t>3</w:t>
      </w:r>
      <w:r w:rsidRPr="00743556" w:rsidDel="001A6CC8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E5F5E72" w14:textId="520AECB8" w:rsidR="00A13446" w:rsidRPr="00743556" w:rsidRDefault="00A13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2295BB13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65369574" w14:textId="77777777" w:rsidR="00862D5F" w:rsidRPr="00743556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B52B019" w14:textId="77777777" w:rsidR="000C721B" w:rsidRPr="00743556" w:rsidRDefault="000C721B" w:rsidP="000C721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8588D9B" w14:textId="6DC450DA" w:rsidR="00C67985" w:rsidRPr="00743556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83D6C17" w14:textId="77777777" w:rsidR="00C67985" w:rsidRPr="00743556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68A710" w14:textId="77777777" w:rsidR="00C67985" w:rsidRPr="00743556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34DE02A1" w14:textId="77777777" w:rsidR="00C67985" w:rsidRPr="00743556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17B0F5" w14:textId="77777777" w:rsidR="00C67985" w:rsidRPr="00743556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EFF9100" w14:textId="77777777" w:rsidR="000C721B" w:rsidRPr="00743556" w:rsidRDefault="000C721B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9845F2" w14:textId="77777777" w:rsidR="00C71056" w:rsidRPr="00743556" w:rsidRDefault="00C71056" w:rsidP="00C7105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 xml:space="preserve">ยอดคงเหลือของสัญญา </w:t>
      </w:r>
    </w:p>
    <w:p w14:paraId="4B5FC3FB" w14:textId="14546F38" w:rsidR="00BF2BBC" w:rsidRPr="00743556" w:rsidRDefault="00B106F7" w:rsidP="00BF2B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pacing w:val="-4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743556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44F1FFE" w14:textId="77777777" w:rsidR="006E7364" w:rsidRPr="00743556" w:rsidRDefault="006E7364" w:rsidP="00BF2B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553E757" w14:textId="653675AD" w:rsidR="00295C98" w:rsidRPr="00743556" w:rsidRDefault="00B33A9E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หนี้สินที่เกิดจากสัญญา รวมถึงเงินรับล่วงหน้าจากลูกค้า 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</w:t>
      </w:r>
      <w:r w:rsidR="00256267" w:rsidRPr="00743556">
        <w:rPr>
          <w:rFonts w:ascii="Angsana New" w:hAnsi="Angsana New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7ED46FF" w14:textId="77777777" w:rsidR="001D2E8B" w:rsidRPr="00743556" w:rsidRDefault="001D2E8B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57F2AF" w14:textId="77777777" w:rsidR="00862D5F" w:rsidRPr="00743556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B06128C" w14:textId="77777777" w:rsidR="00862D5F" w:rsidRPr="00743556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0E98F2EF" w14:textId="77777777" w:rsidR="00F07117" w:rsidRPr="00743556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1CAC6C21" w14:textId="77777777" w:rsidR="00F07117" w:rsidRPr="00743556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BCF566" w14:textId="77777777" w:rsidR="00F07117" w:rsidRPr="00743556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43556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5DD27DC3" w14:textId="77777777" w:rsidR="00256267" w:rsidRPr="00743556" w:rsidRDefault="0025626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1897539" w14:textId="74778DCF" w:rsidR="00F07117" w:rsidRPr="00743556" w:rsidRDefault="00F07117" w:rsidP="00F0711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8617D6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lastRenderedPageBreak/>
        <w:t>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CC5450" w:rsidRPr="00743556">
        <w:rPr>
          <w:rFonts w:ascii="Angsana New" w:hAnsi="Angsana New"/>
          <w:sz w:val="30"/>
          <w:szCs w:val="30"/>
          <w:cs/>
        </w:rPr>
        <w:t>หรือ</w:t>
      </w:r>
      <w:r w:rsidR="000F4D94" w:rsidRPr="00743556">
        <w:rPr>
          <w:rFonts w:ascii="Angsana New" w:hAnsi="Angsana New"/>
          <w:sz w:val="30"/>
          <w:szCs w:val="30"/>
        </w:rPr>
        <w:br/>
      </w:r>
      <w:r w:rsidR="00CC5450" w:rsidRPr="00743556">
        <w:rPr>
          <w:rFonts w:ascii="Angsana New" w:hAnsi="Angsana New"/>
          <w:sz w:val="30"/>
          <w:szCs w:val="30"/>
          <w:cs/>
        </w:rPr>
        <w:t>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5162F0EF" w14:textId="77777777" w:rsidR="00F07117" w:rsidRPr="00743556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BC1E9DF" w14:textId="35C7AAC1" w:rsidR="00F07117" w:rsidRPr="00743556" w:rsidRDefault="00F07117" w:rsidP="00F0711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D48B3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743556">
        <w:rPr>
          <w:rFonts w:ascii="Angsana New" w:hAnsi="Angsana New"/>
          <w:spacing w:val="-2"/>
          <w:sz w:val="30"/>
          <w:szCs w:val="30"/>
          <w:cs/>
        </w:rPr>
        <w:t>ระยะเวลารายงาน</w:t>
      </w:r>
      <w:r w:rsidRPr="00743556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43556">
        <w:rPr>
          <w:rFonts w:ascii="Angsana New" w:hAnsi="Angsana New"/>
          <w:spacing w:val="-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-2"/>
          <w:sz w:val="30"/>
          <w:szCs w:val="30"/>
          <w:cs/>
        </w:rPr>
        <w:t>ทั้งนี้ สินทรัพย์ภาษีเงินได้</w:t>
      </w:r>
      <w:r w:rsidRPr="00743556">
        <w:rPr>
          <w:rFonts w:ascii="Angsana New" w:hAnsi="Angsana New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36032D" w14:textId="77777777" w:rsidR="00F07117" w:rsidRPr="00743556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A7DD21F" w14:textId="1D6EA39C" w:rsidR="00BF2BBC" w:rsidRPr="00743556" w:rsidRDefault="00F07117" w:rsidP="006E7364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B65BF1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D73F346" w14:textId="7A56DAD5" w:rsidR="0044123C" w:rsidRPr="00743556" w:rsidRDefault="0044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305866A1" w14:textId="138510B2" w:rsidR="003E6A5C" w:rsidRPr="00743556" w:rsidRDefault="009172C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A65FBD0" w14:textId="77777777" w:rsidR="00D57C8A" w:rsidRPr="00743556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57A45C9" w14:textId="38C990F2" w:rsidR="00B254DF" w:rsidRPr="00743556" w:rsidRDefault="008C334B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743556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E109F" w:rsidRPr="00743556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D4E8A" w:rsidRPr="00743556">
        <w:rPr>
          <w:rFonts w:ascii="Angsana New" w:hAnsi="Angsana New" w:hint="cs"/>
          <w:b/>
          <w:sz w:val="30"/>
          <w:szCs w:val="30"/>
          <w:cs/>
        </w:rPr>
        <w:t>และ</w:t>
      </w:r>
      <w:r w:rsidR="001050C7" w:rsidRPr="0074355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F51E71" w:rsidRPr="00743556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3B397D" w:rsidRPr="00743556">
        <w:rPr>
          <w:rFonts w:ascii="Angsana New" w:hAnsi="Angsana New"/>
          <w:bCs/>
          <w:sz w:val="30"/>
          <w:szCs w:val="30"/>
        </w:rPr>
        <w:t>9</w:t>
      </w:r>
      <w:r w:rsidR="00F51E71" w:rsidRPr="00743556">
        <w:rPr>
          <w:rFonts w:ascii="Angsana New" w:hAnsi="Angsana New"/>
          <w:b/>
          <w:sz w:val="30"/>
          <w:szCs w:val="30"/>
        </w:rPr>
        <w:t xml:space="preserve"> </w:t>
      </w:r>
      <w:r w:rsidR="00466C02" w:rsidRPr="0074355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466C02" w:rsidRPr="00743556">
        <w:rPr>
          <w:rFonts w:ascii="Angsana New" w:hAnsi="Angsana New"/>
          <w:bCs/>
          <w:sz w:val="30"/>
          <w:szCs w:val="30"/>
        </w:rPr>
        <w:t>1</w:t>
      </w:r>
      <w:r w:rsidR="003B397D" w:rsidRPr="00743556">
        <w:rPr>
          <w:rFonts w:ascii="Angsana New" w:hAnsi="Angsana New"/>
          <w:bCs/>
          <w:sz w:val="30"/>
          <w:szCs w:val="30"/>
        </w:rPr>
        <w:t>0</w:t>
      </w:r>
      <w:r w:rsidR="00466C02" w:rsidRPr="00743556">
        <w:rPr>
          <w:rFonts w:ascii="Angsana New" w:hAnsi="Angsana New"/>
          <w:bCs/>
          <w:sz w:val="30"/>
          <w:szCs w:val="30"/>
        </w:rPr>
        <w:t xml:space="preserve"> </w:t>
      </w:r>
      <w:r w:rsidR="00F020B8" w:rsidRPr="00743556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6C5BA2" w:rsidRPr="00743556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C5BA2" w:rsidRPr="00743556">
        <w:rPr>
          <w:rFonts w:ascii="Angsana New" w:hAnsi="Angsana New" w:hint="cs"/>
          <w:b/>
          <w:sz w:val="30"/>
          <w:szCs w:val="30"/>
        </w:rPr>
        <w:t xml:space="preserve"> </w:t>
      </w:r>
      <w:r w:rsidR="006C5BA2" w:rsidRPr="00743556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057B9310" w14:textId="70C5757F" w:rsidR="000D2842" w:rsidRPr="00743556" w:rsidRDefault="000D2842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0D2842" w:rsidRPr="00743556" w14:paraId="176047F9" w14:textId="77777777" w:rsidTr="00217ABD">
        <w:trPr>
          <w:trHeight w:val="20"/>
          <w:tblHeader/>
        </w:trPr>
        <w:tc>
          <w:tcPr>
            <w:tcW w:w="3690" w:type="dxa"/>
          </w:tcPr>
          <w:p w14:paraId="523758DE" w14:textId="77777777" w:rsidR="000D2842" w:rsidRPr="00743556" w:rsidRDefault="000D2842" w:rsidP="00217AB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0592F97" w14:textId="77777777" w:rsidR="000D2842" w:rsidRPr="00743556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8837FC1" w14:textId="77777777" w:rsidR="000D2842" w:rsidRPr="00743556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7C90F65" w14:textId="77777777" w:rsidR="000D2842" w:rsidRPr="00743556" w:rsidRDefault="000D2842" w:rsidP="00217ABD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842" w:rsidRPr="00743556" w14:paraId="4C32E1E6" w14:textId="77777777" w:rsidTr="00217ABD">
        <w:trPr>
          <w:trHeight w:val="20"/>
        </w:trPr>
        <w:tc>
          <w:tcPr>
            <w:tcW w:w="3690" w:type="dxa"/>
          </w:tcPr>
          <w:p w14:paraId="63B5CA5C" w14:textId="77777777" w:rsidR="000D2842" w:rsidRPr="00743556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743556">
              <w:rPr>
                <w:rFonts w:ascii="Angsana New" w:hAnsi="Angsana New"/>
                <w:sz w:val="30"/>
                <w:szCs w:val="30"/>
              </w:rPr>
              <w:t>.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743556">
              <w:rPr>
                <w:rFonts w:ascii="Angsana New" w:hAnsi="Angsana New"/>
                <w:sz w:val="30"/>
                <w:szCs w:val="30"/>
              </w:rPr>
              <w:t>.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743556">
              <w:rPr>
                <w:rFonts w:ascii="Angsana New" w:hAnsi="Angsana New"/>
                <w:sz w:val="30"/>
                <w:szCs w:val="30"/>
              </w:rPr>
              <w:t>.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50212062" w14:textId="77777777" w:rsidR="000D2842" w:rsidRPr="00743556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1E43E33" w14:textId="77777777" w:rsidR="000D2842" w:rsidRPr="00743556" w:rsidRDefault="000D2842" w:rsidP="00217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38.51</w:t>
            </w:r>
          </w:p>
        </w:tc>
      </w:tr>
      <w:tr w:rsidR="0010641D" w:rsidRPr="00743556" w14:paraId="67B118C7" w14:textId="77777777" w:rsidTr="00217ABD">
        <w:trPr>
          <w:trHeight w:val="20"/>
        </w:trPr>
        <w:tc>
          <w:tcPr>
            <w:tcW w:w="3690" w:type="dxa"/>
          </w:tcPr>
          <w:p w14:paraId="4AAD4D10" w14:textId="7885D87C" w:rsidR="0010641D" w:rsidRPr="00743556" w:rsidRDefault="0010641D" w:rsidP="001064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 xml:space="preserve">Synnex Technology </w:t>
            </w:r>
            <w:proofErr w:type="gramStart"/>
            <w:r w:rsidRPr="00743556">
              <w:rPr>
                <w:rFonts w:ascii="Angsana New" w:hAnsi="Angsana New"/>
                <w:sz w:val="30"/>
                <w:szCs w:val="30"/>
              </w:rPr>
              <w:t xml:space="preserve">International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Pr="00743556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5724264" w14:textId="41CF048F" w:rsidR="0010641D" w:rsidRPr="00743556" w:rsidRDefault="0010641D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3B69DF87" w14:textId="57F5D06A" w:rsidR="0010641D" w:rsidRPr="00743556" w:rsidRDefault="0010641D" w:rsidP="001064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ถือหุ้นในบริษัทร้อยละ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40.00</w:t>
            </w:r>
          </w:p>
        </w:tc>
      </w:tr>
      <w:tr w:rsidR="000D2842" w:rsidRPr="00743556" w14:paraId="29CE7C4B" w14:textId="77777777" w:rsidTr="00217ABD">
        <w:trPr>
          <w:trHeight w:val="20"/>
        </w:trPr>
        <w:tc>
          <w:tcPr>
            <w:tcW w:w="3690" w:type="dxa"/>
          </w:tcPr>
          <w:p w14:paraId="13E78E87" w14:textId="1877A78B" w:rsidR="000D2842" w:rsidRPr="00743556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สยามเพรส</w:t>
            </w:r>
            <w:r w:rsidR="008B7775" w:rsidRPr="0074355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553923B" w14:textId="77777777" w:rsidR="000D2842" w:rsidRPr="00743556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621DBC52" w14:textId="77777777" w:rsidR="000D2842" w:rsidRPr="00743556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743556" w14:paraId="5B280A53" w14:textId="77777777" w:rsidTr="00217ABD">
        <w:trPr>
          <w:trHeight w:val="20"/>
        </w:trPr>
        <w:tc>
          <w:tcPr>
            <w:tcW w:w="3690" w:type="dxa"/>
          </w:tcPr>
          <w:p w14:paraId="13F08807" w14:textId="77777777" w:rsidR="000D2842" w:rsidRPr="00743556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0D9F397B" w14:textId="77777777" w:rsidR="000D2842" w:rsidRPr="00743556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06CDB5B" w14:textId="77777777" w:rsidR="000D2842" w:rsidRPr="00743556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743556" w14:paraId="1D5DE4BA" w14:textId="483EE7E6" w:rsidTr="00217ABD">
        <w:trPr>
          <w:trHeight w:val="20"/>
        </w:trPr>
        <w:tc>
          <w:tcPr>
            <w:tcW w:w="3690" w:type="dxa"/>
          </w:tcPr>
          <w:p w14:paraId="2A20EAF2" w14:textId="3AB02468" w:rsidR="000D2842" w:rsidRPr="00743556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14:paraId="4BE202C1" w14:textId="266BEC9A" w:rsidR="000D2842" w:rsidRPr="00743556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89092D6" w14:textId="2EC4F774" w:rsidR="000D2842" w:rsidRPr="00743556" w:rsidRDefault="003A17AB" w:rsidP="007A5B98">
            <w:pPr>
              <w:tabs>
                <w:tab w:val="clear" w:pos="227"/>
                <w:tab w:val="left" w:pos="163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4355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เป็นบริษัทย่อยของ </w:t>
            </w:r>
            <w:r w:rsidRPr="00743556">
              <w:rPr>
                <w:rFonts w:ascii="Angsana New" w:hAnsi="Angsana New"/>
                <w:spacing w:val="-4"/>
                <w:sz w:val="30"/>
                <w:szCs w:val="30"/>
              </w:rPr>
              <w:t xml:space="preserve">Synnex Technology International  </w:t>
            </w:r>
            <w:r w:rsidRPr="00743556">
              <w:rPr>
                <w:rFonts w:ascii="Angsana New" w:hAnsi="Angsana New"/>
                <w:spacing w:val="-4"/>
                <w:sz w:val="30"/>
                <w:szCs w:val="30"/>
              </w:rPr>
              <w:tab/>
              <w:t>Corporation</w:t>
            </w:r>
          </w:p>
        </w:tc>
      </w:tr>
      <w:tr w:rsidR="000D2842" w:rsidRPr="00743556" w14:paraId="361FCDFD" w14:textId="77777777" w:rsidTr="00217ABD">
        <w:trPr>
          <w:trHeight w:val="20"/>
        </w:trPr>
        <w:tc>
          <w:tcPr>
            <w:tcW w:w="3690" w:type="dxa"/>
          </w:tcPr>
          <w:p w14:paraId="2C19CDDE" w14:textId="77777777" w:rsidR="000D2842" w:rsidRPr="00743556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4FB9AEE" w14:textId="77777777" w:rsidR="000D2842" w:rsidRPr="00743556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7373A221" w14:textId="77777777" w:rsidR="000D2842" w:rsidRPr="00743556" w:rsidRDefault="000D2842" w:rsidP="00217ABD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747D666" w14:textId="0283DB6D" w:rsidR="0028708B" w:rsidRPr="00743556" w:rsidRDefault="0028708B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36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23"/>
        <w:gridCol w:w="1082"/>
        <w:gridCol w:w="270"/>
        <w:gridCol w:w="1080"/>
        <w:gridCol w:w="271"/>
        <w:gridCol w:w="990"/>
        <w:gridCol w:w="271"/>
        <w:gridCol w:w="1073"/>
      </w:tblGrid>
      <w:tr w:rsidR="003E6A5C" w:rsidRPr="00743556" w14:paraId="2D870B05" w14:textId="77777777" w:rsidTr="00CB5761">
        <w:trPr>
          <w:tblHeader/>
        </w:trPr>
        <w:tc>
          <w:tcPr>
            <w:tcW w:w="2309" w:type="pct"/>
          </w:tcPr>
          <w:p w14:paraId="074DC8E9" w14:textId="02C6C6A2" w:rsidR="005E14AB" w:rsidRPr="00743556" w:rsidRDefault="009A33F1" w:rsidP="009A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9" w:type="pct"/>
            <w:gridSpan w:val="3"/>
          </w:tcPr>
          <w:p w14:paraId="4E214F43" w14:textId="77777777" w:rsidR="003E6A5C" w:rsidRPr="00743556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EEA9527" w14:textId="77777777" w:rsidR="003E6A5C" w:rsidRPr="00743556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3868F4E0" w14:textId="77777777" w:rsidR="003E6A5C" w:rsidRPr="00743556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2594" w:rsidRPr="00743556" w14:paraId="11A1AFE9" w14:textId="77777777" w:rsidTr="00CB5761">
        <w:trPr>
          <w:tblHeader/>
        </w:trPr>
        <w:tc>
          <w:tcPr>
            <w:tcW w:w="2309" w:type="pct"/>
          </w:tcPr>
          <w:p w14:paraId="30BE89E5" w14:textId="6DB03B4C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8" w:type="pct"/>
          </w:tcPr>
          <w:p w14:paraId="18BCF02F" w14:textId="7B48E041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2356F452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E7BEEF" w14:textId="0D763CD8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A94CC2A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9692BF8" w14:textId="36F1380B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42C89239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39E7956" w14:textId="1824BD20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31EB2" w:rsidRPr="00743556" w14:paraId="65200821" w14:textId="77777777" w:rsidTr="00CB5761">
        <w:trPr>
          <w:tblHeader/>
        </w:trPr>
        <w:tc>
          <w:tcPr>
            <w:tcW w:w="2309" w:type="pct"/>
          </w:tcPr>
          <w:p w14:paraId="02E6450E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pct"/>
            <w:gridSpan w:val="7"/>
          </w:tcPr>
          <w:p w14:paraId="56F3E188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743556" w14:paraId="5484BC1A" w14:textId="77777777" w:rsidTr="00CB5761">
        <w:tc>
          <w:tcPr>
            <w:tcW w:w="2309" w:type="pct"/>
          </w:tcPr>
          <w:p w14:paraId="18E4D626" w14:textId="77777777" w:rsidR="00331EB2" w:rsidRPr="00743556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DF82275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4EB440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65DB9C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6B9C7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31D36B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89EB0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3CB8A8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DF6" w:rsidRPr="00743556" w14:paraId="1AA9DDFD" w14:textId="77777777" w:rsidTr="00CB5761">
        <w:tc>
          <w:tcPr>
            <w:tcW w:w="2309" w:type="pct"/>
          </w:tcPr>
          <w:p w14:paraId="03311EB2" w14:textId="77777777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0E733FB3" w14:textId="6AB904AF" w:rsidR="00D31DF6" w:rsidRPr="00743556" w:rsidRDefault="00D64F3C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5F6FDF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53B78C" w14:textId="1AC570EE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B54151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8977089" w14:textId="457BC6D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25,019</w:t>
            </w:r>
          </w:p>
        </w:tc>
        <w:tc>
          <w:tcPr>
            <w:tcW w:w="145" w:type="pct"/>
          </w:tcPr>
          <w:p w14:paraId="34C4DC69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487B29" w14:textId="23881515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27,423</w:t>
            </w:r>
          </w:p>
        </w:tc>
      </w:tr>
      <w:tr w:rsidR="00D31DF6" w:rsidRPr="00743556" w14:paraId="32214DB7" w14:textId="77777777" w:rsidTr="00CB5761">
        <w:tc>
          <w:tcPr>
            <w:tcW w:w="2309" w:type="pct"/>
          </w:tcPr>
          <w:p w14:paraId="01B603C3" w14:textId="77777777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3EBB02F1" w14:textId="56F5B079" w:rsidR="00D31DF6" w:rsidRPr="00743556" w:rsidRDefault="00D64F3C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6CACC0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2BFA06" w14:textId="01E98600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237B78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44626A" w14:textId="38880BB6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16,641</w:t>
            </w:r>
          </w:p>
        </w:tc>
        <w:tc>
          <w:tcPr>
            <w:tcW w:w="145" w:type="pct"/>
          </w:tcPr>
          <w:p w14:paraId="238062B6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57B0AB" w14:textId="56BD7D4D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18,964</w:t>
            </w:r>
          </w:p>
        </w:tc>
      </w:tr>
      <w:tr w:rsidR="00D31DF6" w:rsidRPr="00743556" w14:paraId="3B46A5F6" w14:textId="77777777" w:rsidTr="00CB5761">
        <w:tc>
          <w:tcPr>
            <w:tcW w:w="2309" w:type="pct"/>
          </w:tcPr>
          <w:p w14:paraId="609174ED" w14:textId="020D8440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473F9E8F" w14:textId="2A7FF850" w:rsidR="00D31DF6" w:rsidRPr="00743556" w:rsidRDefault="00D64F3C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B2B474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1C48B" w14:textId="0634175C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9DF2D2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793276" w14:textId="56360448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17,467</w:t>
            </w:r>
          </w:p>
        </w:tc>
        <w:tc>
          <w:tcPr>
            <w:tcW w:w="145" w:type="pct"/>
          </w:tcPr>
          <w:p w14:paraId="2E91C058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8CC3F7" w14:textId="569044CD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19,543</w:t>
            </w:r>
          </w:p>
        </w:tc>
      </w:tr>
      <w:tr w:rsidR="00D31DF6" w:rsidRPr="00743556" w14:paraId="0A0CBB6C" w14:textId="77777777" w:rsidTr="00CB5761">
        <w:tc>
          <w:tcPr>
            <w:tcW w:w="2309" w:type="pct"/>
          </w:tcPr>
          <w:p w14:paraId="2FFF4BE6" w14:textId="4D6D32F6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700F7438" w14:textId="0A65CD30" w:rsidR="00D31DF6" w:rsidRPr="00743556" w:rsidRDefault="00D64F3C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EA74FE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96F670" w14:textId="006998D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78E914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7925532" w14:textId="2AD08873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8,922</w:t>
            </w:r>
          </w:p>
        </w:tc>
        <w:tc>
          <w:tcPr>
            <w:tcW w:w="145" w:type="pct"/>
          </w:tcPr>
          <w:p w14:paraId="03DB2A19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EAA6C6" w14:textId="38F8AAA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</w:tr>
      <w:tr w:rsidR="00D31DF6" w:rsidRPr="00743556" w14:paraId="45582FF6" w14:textId="77777777" w:rsidTr="00CB5761">
        <w:tc>
          <w:tcPr>
            <w:tcW w:w="2309" w:type="pct"/>
          </w:tcPr>
          <w:p w14:paraId="60976747" w14:textId="14FCF408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2B62057B" w14:textId="7E7D5FC8" w:rsidR="00D31DF6" w:rsidRPr="00743556" w:rsidRDefault="00D64F3C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790EBB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370DFA" w14:textId="0B861E0D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1FF4D4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D004E04" w14:textId="3D696C55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4,057</w:t>
            </w:r>
          </w:p>
        </w:tc>
        <w:tc>
          <w:tcPr>
            <w:tcW w:w="145" w:type="pct"/>
          </w:tcPr>
          <w:p w14:paraId="0FBDE9F7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C55B9C" w14:textId="5D59CF9F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4,516</w:t>
            </w:r>
          </w:p>
        </w:tc>
      </w:tr>
      <w:tr w:rsidR="00D31DF6" w:rsidRPr="00743556" w14:paraId="4BA1223A" w14:textId="77777777" w:rsidTr="00CB5761">
        <w:tc>
          <w:tcPr>
            <w:tcW w:w="2309" w:type="pct"/>
          </w:tcPr>
          <w:p w14:paraId="03D0EFC2" w14:textId="77777777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766AAA" w14:textId="77777777" w:rsidR="002F12A1" w:rsidRPr="00743556" w:rsidRDefault="002F12A1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8ECC5E" w14:textId="77777777" w:rsidR="002F12A1" w:rsidRPr="00743556" w:rsidRDefault="002F12A1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D41A7D9" w14:textId="77777777" w:rsidR="002F12A1" w:rsidRPr="00743556" w:rsidRDefault="002F12A1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AE90E8E" w14:textId="77777777" w:rsidR="002F12A1" w:rsidRPr="00743556" w:rsidRDefault="002F12A1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E0200B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3A4A9F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4D7CB9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B67936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54C256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B06682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359806F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DF6" w:rsidRPr="00743556" w14:paraId="4A6AF294" w14:textId="77777777" w:rsidTr="00A664F5">
        <w:tc>
          <w:tcPr>
            <w:tcW w:w="2309" w:type="pct"/>
          </w:tcPr>
          <w:p w14:paraId="6785BC44" w14:textId="77777777" w:rsidR="00D31DF6" w:rsidRPr="00743556" w:rsidRDefault="00D31DF6" w:rsidP="00D3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8" w:type="pct"/>
          </w:tcPr>
          <w:p w14:paraId="10945DBD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DCD7C1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14DD485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DE97C8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371A69A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114A35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58B6D6" w14:textId="77777777" w:rsidR="00D31DF6" w:rsidRPr="00743556" w:rsidRDefault="00D31DF6" w:rsidP="00D3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38ED" w:rsidRPr="00743556" w14:paraId="5AEF94AE" w14:textId="77777777" w:rsidTr="00A664F5">
        <w:tc>
          <w:tcPr>
            <w:tcW w:w="2309" w:type="pct"/>
          </w:tcPr>
          <w:p w14:paraId="03E8F282" w14:textId="77777777" w:rsidR="009F38ED" w:rsidRPr="00743556" w:rsidRDefault="009F38ED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1AAC176E" w14:textId="51B877E0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44" w:type="pct"/>
          </w:tcPr>
          <w:p w14:paraId="570BA543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FCE0F" w14:textId="4CECC804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145" w:type="pct"/>
          </w:tcPr>
          <w:p w14:paraId="632103AB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4969875" w14:textId="7AE57FDE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45" w:type="pct"/>
          </w:tcPr>
          <w:p w14:paraId="2063721C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1D5917" w14:textId="1B29474E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</w:tr>
      <w:tr w:rsidR="009F38ED" w:rsidRPr="00743556" w14:paraId="35855958" w14:textId="77777777" w:rsidTr="00A664F5">
        <w:tc>
          <w:tcPr>
            <w:tcW w:w="2309" w:type="pct"/>
          </w:tcPr>
          <w:p w14:paraId="3427C26F" w14:textId="77777777" w:rsidR="009F38ED" w:rsidRPr="00743556" w:rsidRDefault="009F38ED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745AF363" w14:textId="2CDBA34B" w:rsidR="009F38ED" w:rsidRPr="00743556" w:rsidRDefault="009F38ED" w:rsidP="00074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381FB7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587F8" w14:textId="5AA6A90A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45" w:type="pct"/>
          </w:tcPr>
          <w:p w14:paraId="0EDE22CB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AE97639" w14:textId="51676514" w:rsidR="009F38ED" w:rsidRPr="00743556" w:rsidRDefault="009F38ED" w:rsidP="00074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69568D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2A4428" w14:textId="5A36F495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9F38ED" w:rsidRPr="00743556" w14:paraId="022E4C00" w14:textId="77777777" w:rsidTr="00A664F5">
        <w:tc>
          <w:tcPr>
            <w:tcW w:w="2309" w:type="pct"/>
          </w:tcPr>
          <w:p w14:paraId="131253C7" w14:textId="6F968A9A" w:rsidR="009F38ED" w:rsidRPr="00743556" w:rsidRDefault="009F38ED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8" w:type="pct"/>
          </w:tcPr>
          <w:p w14:paraId="4124B310" w14:textId="011442B3" w:rsidR="009F38ED" w:rsidRPr="00743556" w:rsidRDefault="009F38ED" w:rsidP="00074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F64860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E43635D" w14:textId="466F5D34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47D47A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AF4987" w14:textId="069D8CCE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8,084</w:t>
            </w:r>
          </w:p>
        </w:tc>
        <w:tc>
          <w:tcPr>
            <w:tcW w:w="145" w:type="pct"/>
          </w:tcPr>
          <w:p w14:paraId="4FA48799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F2E453" w14:textId="39576B7C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8ED" w:rsidRPr="00743556" w14:paraId="6A043613" w14:textId="77777777" w:rsidTr="00A664F5">
        <w:tc>
          <w:tcPr>
            <w:tcW w:w="2309" w:type="pct"/>
          </w:tcPr>
          <w:p w14:paraId="0E78459F" w14:textId="77777777" w:rsidR="009F38ED" w:rsidRPr="00743556" w:rsidRDefault="009F38ED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3713A906" w14:textId="014F8753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44" w:type="pct"/>
          </w:tcPr>
          <w:p w14:paraId="084810DE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BBC547" w14:textId="60786AA0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718C0A35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4709628" w14:textId="652F7AD3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45" w:type="pct"/>
          </w:tcPr>
          <w:p w14:paraId="0E3D3C99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E4A78AC" w14:textId="25FBE5B8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9F38ED" w:rsidRPr="00743556" w14:paraId="52F770B4" w14:textId="77777777" w:rsidTr="00A664F5">
        <w:tc>
          <w:tcPr>
            <w:tcW w:w="2309" w:type="pct"/>
          </w:tcPr>
          <w:p w14:paraId="3E9B5DB4" w14:textId="77777777" w:rsidR="009F38ED" w:rsidRPr="00743556" w:rsidRDefault="009F38ED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966A452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21BAC724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15767265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7C0F36A6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</w:tcPr>
          <w:p w14:paraId="6EB073B7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0254259A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71332AA2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38ED" w:rsidRPr="00743556" w14:paraId="524F86B8" w14:textId="77777777" w:rsidTr="00CB5761">
        <w:tc>
          <w:tcPr>
            <w:tcW w:w="2309" w:type="pct"/>
          </w:tcPr>
          <w:p w14:paraId="5FDEC525" w14:textId="126960BA" w:rsidR="009F38ED" w:rsidRPr="00743556" w:rsidRDefault="009F38ED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003DFA08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ADB35C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C6C1F0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B0388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934F40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5411BC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D3917B6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016" w:rsidRPr="00743556" w14:paraId="6997F12D" w14:textId="77777777" w:rsidTr="00CB5761">
        <w:tc>
          <w:tcPr>
            <w:tcW w:w="2309" w:type="pct"/>
          </w:tcPr>
          <w:p w14:paraId="17FC13DE" w14:textId="13E25FFA" w:rsidR="00265016" w:rsidRPr="00743556" w:rsidRDefault="00265016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3C92EDF6" w14:textId="77777777" w:rsidR="00265016" w:rsidRPr="00743556" w:rsidRDefault="00265016" w:rsidP="00B5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BFC6B0" w14:textId="77777777" w:rsidR="00265016" w:rsidRPr="00743556" w:rsidRDefault="00265016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736435A" w14:textId="77777777" w:rsidR="00265016" w:rsidRPr="00743556" w:rsidRDefault="00265016" w:rsidP="000A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C29F73" w14:textId="77777777" w:rsidR="00265016" w:rsidRPr="00743556" w:rsidRDefault="00265016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06BCAC1" w14:textId="77777777" w:rsidR="00265016" w:rsidRPr="00743556" w:rsidRDefault="00265016" w:rsidP="00B5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4E2F00" w14:textId="77777777" w:rsidR="00265016" w:rsidRPr="00743556" w:rsidRDefault="00265016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6DC129" w14:textId="77777777" w:rsidR="00265016" w:rsidRPr="00743556" w:rsidRDefault="00265016" w:rsidP="000A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8ED" w:rsidRPr="00743556" w14:paraId="6271460F" w14:textId="77777777" w:rsidTr="00CB5761">
        <w:tc>
          <w:tcPr>
            <w:tcW w:w="2309" w:type="pct"/>
          </w:tcPr>
          <w:p w14:paraId="55D9AA9B" w14:textId="1E2E0A89" w:rsidR="009F38ED" w:rsidRPr="00743556" w:rsidRDefault="00CF65F2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8" w:type="pct"/>
          </w:tcPr>
          <w:p w14:paraId="1A72CECF" w14:textId="623FC836" w:rsidR="009F38ED" w:rsidRPr="00743556" w:rsidRDefault="00B50FCE" w:rsidP="00B5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  <w:tc>
          <w:tcPr>
            <w:tcW w:w="144" w:type="pct"/>
          </w:tcPr>
          <w:p w14:paraId="41748E27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7E356D" w14:textId="0F40D436" w:rsidR="009F38ED" w:rsidRPr="00743556" w:rsidRDefault="00CF65F2" w:rsidP="000A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38,857</w:t>
            </w:r>
          </w:p>
        </w:tc>
        <w:tc>
          <w:tcPr>
            <w:tcW w:w="145" w:type="pct"/>
          </w:tcPr>
          <w:p w14:paraId="17D46679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A6BFB8F" w14:textId="011311FD" w:rsidR="009F38ED" w:rsidRPr="00743556" w:rsidRDefault="00B50FCE" w:rsidP="00B5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  <w:tc>
          <w:tcPr>
            <w:tcW w:w="145" w:type="pct"/>
          </w:tcPr>
          <w:p w14:paraId="2B9E815B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AD542D1" w14:textId="0A3BDC9E" w:rsidR="009F38ED" w:rsidRPr="00743556" w:rsidRDefault="00CF65F2" w:rsidP="000A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38,857</w:t>
            </w:r>
          </w:p>
        </w:tc>
      </w:tr>
      <w:tr w:rsidR="00B86488" w:rsidRPr="00743556" w14:paraId="3FCFC3C4" w14:textId="77777777">
        <w:tc>
          <w:tcPr>
            <w:tcW w:w="2309" w:type="pct"/>
          </w:tcPr>
          <w:p w14:paraId="78248304" w14:textId="77777777" w:rsidR="00B86488" w:rsidRPr="00743556" w:rsidRDefault="00B86488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C3203F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B8EB06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1D32BA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2FD2A0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B021C9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0CF7CE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C8B873B" w14:textId="77777777" w:rsidR="00B86488" w:rsidRPr="00743556" w:rsidRDefault="00B86488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8ED" w:rsidRPr="00743556" w14:paraId="155461CD" w14:textId="77777777">
        <w:tc>
          <w:tcPr>
            <w:tcW w:w="2309" w:type="pct"/>
          </w:tcPr>
          <w:p w14:paraId="1E5E9BC4" w14:textId="2C0CE08B" w:rsidR="009F38ED" w:rsidRPr="00743556" w:rsidRDefault="00ED02E3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2E8A6521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566770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CAF79D" w14:textId="050F0C04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89FB8B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83D9DB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4953F8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527076B" w14:textId="2D4CAEED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8ED" w:rsidRPr="00743556" w14:paraId="34DC28FA" w14:textId="77777777">
        <w:tc>
          <w:tcPr>
            <w:tcW w:w="2309" w:type="pct"/>
          </w:tcPr>
          <w:p w14:paraId="0ECD246A" w14:textId="254FFCFF" w:rsidR="009F38ED" w:rsidRPr="00743556" w:rsidRDefault="00ED02E3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6EFAC15C" w14:textId="08A9888C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12,237</w:t>
            </w:r>
          </w:p>
        </w:tc>
        <w:tc>
          <w:tcPr>
            <w:tcW w:w="144" w:type="pct"/>
          </w:tcPr>
          <w:p w14:paraId="24D8D1DF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F81DC5" w14:textId="676273BF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5,193</w:t>
            </w:r>
          </w:p>
        </w:tc>
        <w:tc>
          <w:tcPr>
            <w:tcW w:w="145" w:type="pct"/>
          </w:tcPr>
          <w:p w14:paraId="459AEC87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370C857" w14:textId="46FF441F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10,973</w:t>
            </w:r>
          </w:p>
        </w:tc>
        <w:tc>
          <w:tcPr>
            <w:tcW w:w="145" w:type="pct"/>
          </w:tcPr>
          <w:p w14:paraId="78C28E83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E240C8" w14:textId="7A3C4EB9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</w:tr>
      <w:tr w:rsidR="009F38ED" w:rsidRPr="00743556" w14:paraId="3CE0C061" w14:textId="77777777" w:rsidTr="00691F31">
        <w:tc>
          <w:tcPr>
            <w:tcW w:w="2309" w:type="pct"/>
          </w:tcPr>
          <w:p w14:paraId="0DB5FCB3" w14:textId="76A51746" w:rsidR="009F38ED" w:rsidRPr="00743556" w:rsidRDefault="00ED02E3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19AC259D" w14:textId="367AD33D" w:rsidR="009F38ED" w:rsidRPr="00743556" w:rsidRDefault="00ED02E3" w:rsidP="00265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161,184</w:t>
            </w:r>
          </w:p>
        </w:tc>
        <w:tc>
          <w:tcPr>
            <w:tcW w:w="144" w:type="pct"/>
          </w:tcPr>
          <w:p w14:paraId="7C2BAF8E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FACB47" w14:textId="210699E9" w:rsidR="009F38ED" w:rsidRPr="00743556" w:rsidRDefault="00ED02E3" w:rsidP="00265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194,800</w:t>
            </w:r>
          </w:p>
        </w:tc>
        <w:tc>
          <w:tcPr>
            <w:tcW w:w="145" w:type="pct"/>
          </w:tcPr>
          <w:p w14:paraId="5A5543D3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17D81C" w14:textId="154B55D1" w:rsidR="009F38ED" w:rsidRPr="00743556" w:rsidRDefault="00ED02E3" w:rsidP="00265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161,184</w:t>
            </w:r>
          </w:p>
        </w:tc>
        <w:tc>
          <w:tcPr>
            <w:tcW w:w="145" w:type="pct"/>
          </w:tcPr>
          <w:p w14:paraId="71CA7792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5A0E3A" w14:textId="0627E20F" w:rsidR="009F38ED" w:rsidRPr="00743556" w:rsidRDefault="00ED02E3" w:rsidP="00265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194,800</w:t>
            </w:r>
          </w:p>
        </w:tc>
      </w:tr>
      <w:tr w:rsidR="009F38ED" w:rsidRPr="00743556" w14:paraId="1450DB2E" w14:textId="77777777" w:rsidTr="00691F31">
        <w:tc>
          <w:tcPr>
            <w:tcW w:w="2309" w:type="pct"/>
          </w:tcPr>
          <w:p w14:paraId="63A49692" w14:textId="0E278117" w:rsidR="009F38ED" w:rsidRPr="00743556" w:rsidRDefault="00ED02E3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3C314923" w14:textId="1C9007DB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9CFA559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714CF" w14:textId="5C8A0E62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30B61BFF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55CD476" w14:textId="3756BDCA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54F9000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5447BC" w14:textId="15BBAF59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F38ED" w:rsidRPr="00743556" w14:paraId="7A3895DF" w14:textId="77777777" w:rsidTr="00691F31">
        <w:tc>
          <w:tcPr>
            <w:tcW w:w="2309" w:type="pct"/>
          </w:tcPr>
          <w:p w14:paraId="273E499F" w14:textId="054C82EE" w:rsidR="009F38ED" w:rsidRPr="00743556" w:rsidRDefault="00ED02E3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1B9B1C80" w14:textId="740E0795" w:rsidR="009F38ED" w:rsidRPr="00743556" w:rsidRDefault="00CA11EA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144" w:type="pct"/>
          </w:tcPr>
          <w:p w14:paraId="28A115C5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CCF40B" w14:textId="308BB289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6,193</w:t>
            </w:r>
          </w:p>
        </w:tc>
        <w:tc>
          <w:tcPr>
            <w:tcW w:w="145" w:type="pct"/>
          </w:tcPr>
          <w:p w14:paraId="3FBB1CCB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84C6693" w14:textId="0C75E538" w:rsidR="009F38ED" w:rsidRPr="00743556" w:rsidRDefault="00CA11EA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145" w:type="pct"/>
          </w:tcPr>
          <w:p w14:paraId="7607CC2C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30ABB9" w14:textId="4FF9F71F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</w:tr>
      <w:tr w:rsidR="009F38ED" w:rsidRPr="00743556" w14:paraId="60A5E09D" w14:textId="77777777" w:rsidTr="00CB5761">
        <w:tc>
          <w:tcPr>
            <w:tcW w:w="2309" w:type="pct"/>
          </w:tcPr>
          <w:p w14:paraId="63798A6E" w14:textId="2A39D9BB" w:rsidR="009F38ED" w:rsidRPr="00743556" w:rsidRDefault="00ED02E3" w:rsidP="009F3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78" w:type="pct"/>
          </w:tcPr>
          <w:p w14:paraId="48C090D3" w14:textId="52C40084" w:rsidR="009F38ED" w:rsidRPr="00743556" w:rsidRDefault="00CA11EA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8,785</w:t>
            </w:r>
          </w:p>
        </w:tc>
        <w:tc>
          <w:tcPr>
            <w:tcW w:w="144" w:type="pct"/>
          </w:tcPr>
          <w:p w14:paraId="1E80D9F4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361D50" w14:textId="2633F0F1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145" w:type="pct"/>
          </w:tcPr>
          <w:p w14:paraId="470F5E54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3A2954F" w14:textId="1FAE46FE" w:rsidR="009F38ED" w:rsidRPr="00743556" w:rsidRDefault="00CA11EA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  <w:tc>
          <w:tcPr>
            <w:tcW w:w="145" w:type="pct"/>
          </w:tcPr>
          <w:p w14:paraId="7F46B48A" w14:textId="77777777" w:rsidR="009F38ED" w:rsidRPr="00743556" w:rsidRDefault="009F38ED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88FEDA" w14:textId="42E62FF2" w:rsidR="009F38ED" w:rsidRPr="00743556" w:rsidRDefault="00ED02E3" w:rsidP="009F3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</w:tr>
      <w:tr w:rsidR="003C2089" w:rsidRPr="00743556" w14:paraId="2EA73923" w14:textId="77777777" w:rsidTr="00CB5761">
        <w:tc>
          <w:tcPr>
            <w:tcW w:w="2309" w:type="pct"/>
          </w:tcPr>
          <w:p w14:paraId="56A6C4B2" w14:textId="13CA2D3C" w:rsidR="003C2089" w:rsidRPr="00743556" w:rsidRDefault="003C2089" w:rsidP="003C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6D4BC73" w14:textId="4E3613DD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4E752C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F1FA50" w14:textId="0BA4E08D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1CCD64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00058C1" w14:textId="4F473DD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59E5BD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CF66CB" w14:textId="7B1C38EB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089" w:rsidRPr="00743556" w14:paraId="0D0DCD0E" w14:textId="77777777" w:rsidTr="00CB5761">
        <w:tc>
          <w:tcPr>
            <w:tcW w:w="2309" w:type="pct"/>
          </w:tcPr>
          <w:p w14:paraId="6047C0D0" w14:textId="04C08B15" w:rsidR="003C2089" w:rsidRPr="00743556" w:rsidRDefault="003C2089" w:rsidP="003C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BBCE83E" w14:textId="69A453E8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675F4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87ECE8" w14:textId="6033DCB9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983CE7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651B5E" w14:textId="40A77F32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D7E0DC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DA12BE" w14:textId="74C780C5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089" w:rsidRPr="00743556" w14:paraId="71B1F636" w14:textId="77777777" w:rsidTr="00CB5761">
        <w:tc>
          <w:tcPr>
            <w:tcW w:w="2309" w:type="pct"/>
          </w:tcPr>
          <w:p w14:paraId="69BE6B89" w14:textId="4B797C43" w:rsidR="003C2089" w:rsidRPr="00743556" w:rsidRDefault="003C2089" w:rsidP="003C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93062B3" w14:textId="0EA0E7DD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75780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F4A79D" w14:textId="4DEBD4BD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CEEAE7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169AF4" w14:textId="6B4D2D20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433FDB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F59DC2" w14:textId="0AC915FF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089" w:rsidRPr="00743556" w14:paraId="2865F48E" w14:textId="77777777" w:rsidTr="00CB5761">
        <w:tc>
          <w:tcPr>
            <w:tcW w:w="2309" w:type="pct"/>
          </w:tcPr>
          <w:p w14:paraId="60BF1B3D" w14:textId="1CFE5100" w:rsidR="003C2089" w:rsidRPr="00743556" w:rsidRDefault="003C2089" w:rsidP="003C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E84E787" w14:textId="0D51FA5C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B2DCE3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D0EF2B" w14:textId="745C2059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742475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3A75C31" w14:textId="551727BB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88ACC7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4591420" w14:textId="5A8901CE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089" w:rsidRPr="00743556" w14:paraId="4AF475ED" w14:textId="77777777" w:rsidTr="00CB5761">
        <w:tc>
          <w:tcPr>
            <w:tcW w:w="2309" w:type="pct"/>
          </w:tcPr>
          <w:p w14:paraId="046376B5" w14:textId="683F3950" w:rsidR="003C2089" w:rsidRPr="00743556" w:rsidRDefault="003C2089" w:rsidP="003C2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6CDB93E" w14:textId="3708D0CE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488844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A08592" w14:textId="40B33BC5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312F52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F12B3D" w14:textId="450DE266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14A3D2" w14:textId="77777777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DD6EE6" w14:textId="63761B9B" w:rsidR="003C2089" w:rsidRPr="00743556" w:rsidRDefault="003C2089" w:rsidP="003C2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6288B57" w14:textId="5D2EB36E" w:rsidR="00F4336B" w:rsidRPr="00743556" w:rsidRDefault="00192723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81"/>
        <w:gridCol w:w="270"/>
        <w:gridCol w:w="1090"/>
        <w:gridCol w:w="270"/>
        <w:gridCol w:w="9"/>
        <w:gridCol w:w="1058"/>
        <w:gridCol w:w="258"/>
        <w:gridCol w:w="1179"/>
      </w:tblGrid>
      <w:tr w:rsidR="00076626" w:rsidRPr="00743556" w14:paraId="12E3A80F" w14:textId="77777777" w:rsidTr="00DC4A7B">
        <w:trPr>
          <w:tblHeader/>
        </w:trPr>
        <w:tc>
          <w:tcPr>
            <w:tcW w:w="2161" w:type="pct"/>
          </w:tcPr>
          <w:p w14:paraId="1754D971" w14:textId="1ED20184" w:rsidR="003E6A5C" w:rsidRPr="00743556" w:rsidRDefault="0021108A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7" w:type="pct"/>
            <w:gridSpan w:val="3"/>
          </w:tcPr>
          <w:p w14:paraId="2D2682EB" w14:textId="77777777" w:rsidR="003E6A5C" w:rsidRPr="00743556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979340F" w14:textId="77777777" w:rsidR="003E6A5C" w:rsidRPr="00743556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9CEF03F" w14:textId="77777777" w:rsidR="003E6A5C" w:rsidRPr="00743556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2594" w:rsidRPr="00743556" w14:paraId="3A663007" w14:textId="77777777" w:rsidTr="00331EB2">
        <w:trPr>
          <w:tblHeader/>
        </w:trPr>
        <w:tc>
          <w:tcPr>
            <w:tcW w:w="2161" w:type="pct"/>
          </w:tcPr>
          <w:p w14:paraId="42B31500" w14:textId="63A65A07" w:rsidR="008B2594" w:rsidRPr="00743556" w:rsidRDefault="008B2594" w:rsidP="008B25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ณ วันที่</w:t>
            </w: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 </w:t>
            </w: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B397AC3" w14:textId="5BA42F3E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17277BE9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C950DD" w14:textId="76EE9E65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6302978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B3ABC0" w14:textId="57352274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27D09F59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7DCE76" w14:textId="042BBF90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31EB2" w:rsidRPr="00743556" w14:paraId="78A24EF5" w14:textId="77777777" w:rsidTr="00DC4A7B">
        <w:trPr>
          <w:tblHeader/>
        </w:trPr>
        <w:tc>
          <w:tcPr>
            <w:tcW w:w="2161" w:type="pct"/>
          </w:tcPr>
          <w:p w14:paraId="7D4D47FE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8"/>
          </w:tcPr>
          <w:p w14:paraId="18CFD81B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743556" w14:paraId="5D926748" w14:textId="77777777" w:rsidTr="00DC4A7B">
        <w:trPr>
          <w:tblHeader/>
        </w:trPr>
        <w:tc>
          <w:tcPr>
            <w:tcW w:w="2161" w:type="pct"/>
          </w:tcPr>
          <w:p w14:paraId="7CEA82D6" w14:textId="12D14D09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9" w:type="pct"/>
            <w:gridSpan w:val="8"/>
          </w:tcPr>
          <w:p w14:paraId="4BAA4128" w14:textId="77777777" w:rsidR="00331EB2" w:rsidRPr="00743556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13454" w:rsidRPr="00743556" w14:paraId="53131E65" w14:textId="77777777" w:rsidTr="00331EB2">
        <w:tc>
          <w:tcPr>
            <w:tcW w:w="2161" w:type="pct"/>
          </w:tcPr>
          <w:p w14:paraId="30802F39" w14:textId="3E4666D2" w:rsidR="00F13454" w:rsidRPr="00743556" w:rsidRDefault="00F13454" w:rsidP="00F1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0A06544" w14:textId="5C9C9B7B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59A716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BD879" w14:textId="58F32CB2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5C7FDB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9A1F5F5" w14:textId="79D57C69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  <w:tc>
          <w:tcPr>
            <w:tcW w:w="138" w:type="pct"/>
          </w:tcPr>
          <w:p w14:paraId="5565AC71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954F61" w14:textId="4E1015BC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16,078</w:t>
            </w:r>
          </w:p>
        </w:tc>
      </w:tr>
      <w:tr w:rsidR="00F13454" w:rsidRPr="00743556" w14:paraId="14025FD7" w14:textId="77777777" w:rsidTr="00331EB2">
        <w:tc>
          <w:tcPr>
            <w:tcW w:w="2161" w:type="pct"/>
          </w:tcPr>
          <w:p w14:paraId="68931D23" w14:textId="71277B4D" w:rsidR="00F13454" w:rsidRPr="00743556" w:rsidRDefault="00F13454" w:rsidP="00F1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6ED1B81B" w14:textId="7F0599FE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4" w:type="pct"/>
          </w:tcPr>
          <w:p w14:paraId="7E90CF54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6EBC89" w14:textId="0B83E11D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44" w:type="pct"/>
          </w:tcPr>
          <w:p w14:paraId="77438059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9FD974" w14:textId="0E12C6B4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38" w:type="pct"/>
          </w:tcPr>
          <w:p w14:paraId="5666328C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AE04FE" w14:textId="681AF790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</w:tr>
      <w:tr w:rsidR="00F13454" w:rsidRPr="00743556" w14:paraId="72305728" w14:textId="77777777" w:rsidTr="00331EB2">
        <w:tc>
          <w:tcPr>
            <w:tcW w:w="2161" w:type="pct"/>
          </w:tcPr>
          <w:p w14:paraId="591C52DD" w14:textId="779B0079" w:rsidR="00F13454" w:rsidRPr="00743556" w:rsidRDefault="00F13454" w:rsidP="00F1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EA3CDE4" w14:textId="14F19D16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4" w:type="pct"/>
          </w:tcPr>
          <w:p w14:paraId="5D1E62FE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C888D5" w14:textId="3E05B164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" w:type="pct"/>
          </w:tcPr>
          <w:p w14:paraId="3536360F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BC4BFD4" w14:textId="015D92EE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38" w:type="pct"/>
          </w:tcPr>
          <w:p w14:paraId="460014D0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2B3F84" w14:textId="02C59F74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F13454" w:rsidRPr="00743556" w14:paraId="0408592C" w14:textId="77777777" w:rsidTr="00331EB2">
        <w:tc>
          <w:tcPr>
            <w:tcW w:w="2161" w:type="pct"/>
          </w:tcPr>
          <w:p w14:paraId="773DC8F7" w14:textId="77777777" w:rsidR="00F13454" w:rsidRPr="00743556" w:rsidRDefault="00F13454" w:rsidP="00F13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5D9174DD" w:rsidR="00F13454" w:rsidRPr="00743556" w:rsidRDefault="006E57CC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144" w:type="pct"/>
          </w:tcPr>
          <w:p w14:paraId="5D427E35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0CF904B3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5C25DE6E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D3059E" w14:textId="33A459B6" w:rsidR="00F13454" w:rsidRPr="00743556" w:rsidRDefault="001078CA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15,157</w:t>
            </w:r>
          </w:p>
        </w:tc>
        <w:tc>
          <w:tcPr>
            <w:tcW w:w="138" w:type="pct"/>
          </w:tcPr>
          <w:p w14:paraId="418B4834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5DC983" w14:textId="21EDA95E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  <w:tr w:rsidR="00F13454" w:rsidRPr="00743556" w14:paraId="16A56CEF" w14:textId="77777777" w:rsidTr="00331EB2">
        <w:tc>
          <w:tcPr>
            <w:tcW w:w="2161" w:type="pct"/>
          </w:tcPr>
          <w:p w14:paraId="7F2EB4B8" w14:textId="09DE55DE" w:rsidR="00F13454" w:rsidRPr="00743556" w:rsidRDefault="00F13454" w:rsidP="00F1345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D7FB8B" w14:textId="5B00185C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9D159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41129B" w14:textId="1B27A560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73A4E5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A899DD7" w14:textId="5CED6AD0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C7900DF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233498" w14:textId="4E02CFDF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454" w:rsidRPr="00743556" w14:paraId="04A8668C" w14:textId="77777777" w:rsidTr="00331EB2">
        <w:tc>
          <w:tcPr>
            <w:tcW w:w="2161" w:type="pct"/>
          </w:tcPr>
          <w:p w14:paraId="60E273F9" w14:textId="659A209F" w:rsidR="00F13454" w:rsidRPr="00743556" w:rsidRDefault="00F13454" w:rsidP="00F1345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6A880B25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2075AB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4ED1D2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680B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9A82E83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0D1A21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B039DA" w14:textId="77777777" w:rsidR="00F13454" w:rsidRPr="00743556" w:rsidRDefault="00F13454" w:rsidP="00F13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8B7" w:rsidRPr="00743556" w14:paraId="580780B8" w14:textId="77777777" w:rsidTr="00331EB2">
        <w:tc>
          <w:tcPr>
            <w:tcW w:w="2161" w:type="pct"/>
          </w:tcPr>
          <w:p w14:paraId="405B66E1" w14:textId="754C4E4F" w:rsidR="005718B7" w:rsidRPr="00743556" w:rsidRDefault="005718B7" w:rsidP="0057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D86A87F" w14:textId="2EF88AD6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FAD30D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7F5512" w14:textId="5A22B52C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F419F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06B55671" w14:textId="420C5AB1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38" w:type="pct"/>
          </w:tcPr>
          <w:p w14:paraId="75C1F32E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C9B2C84" w14:textId="1F3F7459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5718B7" w:rsidRPr="00743556" w14:paraId="295E0057" w14:textId="77777777" w:rsidTr="00331EB2">
        <w:trPr>
          <w:trHeight w:val="46"/>
        </w:trPr>
        <w:tc>
          <w:tcPr>
            <w:tcW w:w="2161" w:type="pct"/>
          </w:tcPr>
          <w:p w14:paraId="32E1F899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0FF2FB3A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4159E5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45030D64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46B63E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CA2524" w14:textId="6F001C1A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138" w:type="pct"/>
          </w:tcPr>
          <w:p w14:paraId="10FFADE6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BBEFF89" w14:textId="431EB9D0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</w:tr>
      <w:tr w:rsidR="005718B7" w:rsidRPr="00743556" w14:paraId="59476D78" w14:textId="77777777" w:rsidTr="00331EB2">
        <w:trPr>
          <w:trHeight w:val="46"/>
        </w:trPr>
        <w:tc>
          <w:tcPr>
            <w:tcW w:w="2161" w:type="pct"/>
          </w:tcPr>
          <w:p w14:paraId="4FDAF04E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41C1F8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BB1491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A10F7D5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009BA5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3A5FC6AF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755F4D4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79E26E9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18B7" w:rsidRPr="00743556" w14:paraId="1F986F45" w14:textId="77777777" w:rsidTr="00331EB2">
        <w:tc>
          <w:tcPr>
            <w:tcW w:w="2161" w:type="pct"/>
          </w:tcPr>
          <w:p w14:paraId="72A1511E" w14:textId="60BA2C9E" w:rsidR="005718B7" w:rsidRPr="00743556" w:rsidRDefault="005718B7" w:rsidP="0057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31" w:type="pct"/>
          </w:tcPr>
          <w:p w14:paraId="31B1D76C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A216E4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54D555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0891A0A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B8A45C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4863624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D7C473" w14:textId="77777777" w:rsidR="005718B7" w:rsidRPr="00743556" w:rsidRDefault="005718B7" w:rsidP="00571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6B8" w:rsidRPr="00743556" w14:paraId="33672475" w14:textId="77777777" w:rsidTr="00331EB2">
        <w:tc>
          <w:tcPr>
            <w:tcW w:w="2161" w:type="pct"/>
          </w:tcPr>
          <w:p w14:paraId="6E12256E" w14:textId="539302F6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932DD47" w14:textId="19F3EE53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5FD16C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F1F3E6" w14:textId="3A5C7176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226AC53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0ADC9F7" w14:textId="41E73995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29CC17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877382" w14:textId="73EB27C9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</w:tr>
      <w:tr w:rsidR="001326B8" w:rsidRPr="00743556" w14:paraId="5D809437" w14:textId="77777777" w:rsidTr="00331EB2">
        <w:tc>
          <w:tcPr>
            <w:tcW w:w="2161" w:type="pct"/>
          </w:tcPr>
          <w:p w14:paraId="3A8FADDE" w14:textId="76768F4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350DE641" w14:textId="3AFF2804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  <w:tc>
          <w:tcPr>
            <w:tcW w:w="144" w:type="pct"/>
          </w:tcPr>
          <w:p w14:paraId="714725D3" w14:textId="7777777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83042A" w14:textId="74F4B97A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  <w:tc>
          <w:tcPr>
            <w:tcW w:w="149" w:type="pct"/>
            <w:gridSpan w:val="2"/>
          </w:tcPr>
          <w:p w14:paraId="2A43AA7B" w14:textId="7777777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0F007C1" w14:textId="5E98E8BD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  <w:tc>
          <w:tcPr>
            <w:tcW w:w="138" w:type="pct"/>
          </w:tcPr>
          <w:p w14:paraId="13662D24" w14:textId="7777777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DE7021" w14:textId="03416975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</w:tr>
      <w:tr w:rsidR="001326B8" w:rsidRPr="00743556" w14:paraId="2C639D3B" w14:textId="77777777" w:rsidTr="00331EB2">
        <w:tc>
          <w:tcPr>
            <w:tcW w:w="2161" w:type="pct"/>
          </w:tcPr>
          <w:p w14:paraId="5D9A8690" w14:textId="7777777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69AF07A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28,488</w:t>
            </w:r>
          </w:p>
        </w:tc>
        <w:tc>
          <w:tcPr>
            <w:tcW w:w="144" w:type="pct"/>
          </w:tcPr>
          <w:p w14:paraId="245E555F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22D124E1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18,151</w:t>
            </w:r>
          </w:p>
        </w:tc>
        <w:tc>
          <w:tcPr>
            <w:tcW w:w="149" w:type="pct"/>
            <w:gridSpan w:val="2"/>
          </w:tcPr>
          <w:p w14:paraId="151E5F5B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2B257A32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28,488</w:t>
            </w:r>
          </w:p>
        </w:tc>
        <w:tc>
          <w:tcPr>
            <w:tcW w:w="138" w:type="pct"/>
          </w:tcPr>
          <w:p w14:paraId="3FE21DE3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1F944899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20,456</w:t>
            </w:r>
          </w:p>
        </w:tc>
      </w:tr>
      <w:tr w:rsidR="001326B8" w:rsidRPr="00743556" w14:paraId="5A5CECA2" w14:textId="77777777" w:rsidTr="00331EB2">
        <w:trPr>
          <w:tblHeader/>
        </w:trPr>
        <w:tc>
          <w:tcPr>
            <w:tcW w:w="2161" w:type="pct"/>
          </w:tcPr>
          <w:p w14:paraId="57422675" w14:textId="7777777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FCA43D4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98D004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71058A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CEE620A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33EA7C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B74A27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A468FF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FB0" w:rsidRPr="00743556" w14:paraId="53C15528" w14:textId="77777777" w:rsidTr="00331EB2">
        <w:trPr>
          <w:tblHeader/>
        </w:trPr>
        <w:tc>
          <w:tcPr>
            <w:tcW w:w="2161" w:type="pct"/>
          </w:tcPr>
          <w:p w14:paraId="58B0BD5E" w14:textId="07F6BB5A" w:rsidR="00D32FB0" w:rsidRPr="00743556" w:rsidRDefault="00D32FB0" w:rsidP="00D3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หนี้หมุนเวียน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0F5D922C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BD5F5B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FFD077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AED5E18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F3F71AB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FF89ABE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553AE6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FB0" w:rsidRPr="00743556" w14:paraId="19E284BA" w14:textId="77777777" w:rsidTr="00331EB2">
        <w:trPr>
          <w:tblHeader/>
        </w:trPr>
        <w:tc>
          <w:tcPr>
            <w:tcW w:w="2161" w:type="pct"/>
          </w:tcPr>
          <w:p w14:paraId="36E38B49" w14:textId="1F7E2E9C" w:rsidR="00D32FB0" w:rsidRPr="00743556" w:rsidRDefault="00D32FB0" w:rsidP="00D3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2634E74" w14:textId="46CED204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C5974D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4A32AD" w14:textId="075BB7E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2A86D830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2206BE7" w14:textId="64AAC13A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138" w:type="pct"/>
          </w:tcPr>
          <w:p w14:paraId="00D834D2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6EFCBD" w14:textId="05C3C3A3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</w:tr>
      <w:tr w:rsidR="00D32FB0" w:rsidRPr="00743556" w14:paraId="178512AB" w14:textId="77777777" w:rsidTr="00331EB2">
        <w:trPr>
          <w:tblHeader/>
        </w:trPr>
        <w:tc>
          <w:tcPr>
            <w:tcW w:w="2161" w:type="pct"/>
          </w:tcPr>
          <w:p w14:paraId="3AECC3F0" w14:textId="4234F777" w:rsidR="00D32FB0" w:rsidRPr="00743556" w:rsidRDefault="00D32FB0" w:rsidP="00D3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282590F3" w14:textId="0506735D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4" w:type="pct"/>
          </w:tcPr>
          <w:p w14:paraId="44368E0C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F43F0B" w14:textId="6384762C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4237D48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8A2FC3" w14:textId="6BB66972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38" w:type="pct"/>
          </w:tcPr>
          <w:p w14:paraId="1057284E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AB1F15A" w14:textId="4FF83718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2FB0" w:rsidRPr="00743556" w14:paraId="1ACB2D9B" w14:textId="77777777" w:rsidTr="007D3D67">
        <w:trPr>
          <w:tblHeader/>
        </w:trPr>
        <w:tc>
          <w:tcPr>
            <w:tcW w:w="2161" w:type="pct"/>
          </w:tcPr>
          <w:p w14:paraId="6729DF18" w14:textId="00667727" w:rsidR="00D32FB0" w:rsidRPr="00743556" w:rsidRDefault="00D32FB0" w:rsidP="00D3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6085AB" w14:textId="75F5C810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144" w:type="pct"/>
          </w:tcPr>
          <w:p w14:paraId="2DF4C4D1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2F5BA5" w14:textId="71091728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49" w:type="pct"/>
            <w:gridSpan w:val="2"/>
          </w:tcPr>
          <w:p w14:paraId="0DDB9AFE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CD5B1C7" w14:textId="04CA3FD0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138" w:type="pct"/>
          </w:tcPr>
          <w:p w14:paraId="6D11FF46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67B146B" w14:textId="5DFEBFCA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D32FB0" w:rsidRPr="00743556" w14:paraId="4116CA58" w14:textId="77777777" w:rsidTr="007D3D67">
        <w:trPr>
          <w:tblHeader/>
        </w:trPr>
        <w:tc>
          <w:tcPr>
            <w:tcW w:w="2161" w:type="pct"/>
          </w:tcPr>
          <w:p w14:paraId="7FA159E3" w14:textId="11108F30" w:rsidR="00D32FB0" w:rsidRPr="00743556" w:rsidRDefault="00D32FB0" w:rsidP="00D3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C025DB6" w14:textId="4351E001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44" w:type="pct"/>
          </w:tcPr>
          <w:p w14:paraId="31D1FFE3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052692D" w14:textId="370B6FB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1,988</w:t>
            </w:r>
          </w:p>
        </w:tc>
        <w:tc>
          <w:tcPr>
            <w:tcW w:w="149" w:type="pct"/>
            <w:gridSpan w:val="2"/>
          </w:tcPr>
          <w:p w14:paraId="5499C8A6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AB37853" w14:textId="4CC981CB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4,199</w:t>
            </w:r>
          </w:p>
        </w:tc>
        <w:tc>
          <w:tcPr>
            <w:tcW w:w="138" w:type="pct"/>
          </w:tcPr>
          <w:p w14:paraId="421BD0D5" w14:textId="77777777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0275C90" w14:textId="69851911" w:rsidR="00D32FB0" w:rsidRPr="00743556" w:rsidRDefault="00D32FB0" w:rsidP="00D32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6,709</w:t>
            </w:r>
          </w:p>
        </w:tc>
      </w:tr>
      <w:tr w:rsidR="00D32FB0" w:rsidRPr="00743556" w14:paraId="6DFD7C0D" w14:textId="77777777" w:rsidTr="007D3D67">
        <w:trPr>
          <w:tblHeader/>
        </w:trPr>
        <w:tc>
          <w:tcPr>
            <w:tcW w:w="2161" w:type="pct"/>
          </w:tcPr>
          <w:p w14:paraId="225D5721" w14:textId="77777777" w:rsidR="00D32FB0" w:rsidRPr="00743556" w:rsidRDefault="00D32FB0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1E45990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CDB94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F9096C0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8F449B8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EBD0F5A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602E509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28194F21" w14:textId="77777777" w:rsidR="00D32FB0" w:rsidRPr="00743556" w:rsidRDefault="00D32FB0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6B8" w:rsidRPr="00743556" w14:paraId="540592F3" w14:textId="77777777" w:rsidTr="00331EB2">
        <w:trPr>
          <w:tblHeader/>
        </w:trPr>
        <w:tc>
          <w:tcPr>
            <w:tcW w:w="2161" w:type="pct"/>
          </w:tcPr>
          <w:p w14:paraId="6CF22BA9" w14:textId="15422987" w:rsidR="001326B8" w:rsidRPr="00743556" w:rsidRDefault="001326B8" w:rsidP="0013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1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81E3FD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14227A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7B5354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038690D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22DFA8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7EAF1E4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B4EAB12" w14:textId="77777777" w:rsidR="001326B8" w:rsidRPr="00743556" w:rsidRDefault="001326B8" w:rsidP="00132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A1159E8" w14:textId="77777777" w:rsidR="00BA0474" w:rsidRPr="00743556" w:rsidRDefault="00BA0474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AA8E05" w14:textId="6F6D6923" w:rsidR="0021108A" w:rsidRPr="00743556" w:rsidRDefault="00393B3D" w:rsidP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743556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73"/>
        <w:gridCol w:w="266"/>
        <w:gridCol w:w="1092"/>
        <w:gridCol w:w="264"/>
        <w:gridCol w:w="1077"/>
        <w:gridCol w:w="262"/>
        <w:gridCol w:w="1173"/>
      </w:tblGrid>
      <w:tr w:rsidR="00393B3D" w:rsidRPr="00743556" w14:paraId="6B9F2293" w14:textId="77777777" w:rsidTr="00DC4A7B">
        <w:tc>
          <w:tcPr>
            <w:tcW w:w="2163" w:type="pct"/>
          </w:tcPr>
          <w:p w14:paraId="21927C6F" w14:textId="20168B4B" w:rsidR="00393B3D" w:rsidRPr="00743556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BBC8193" w14:textId="77777777" w:rsidR="00393B3D" w:rsidRPr="00743556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</w:tcPr>
          <w:p w14:paraId="59C3904F" w14:textId="77777777" w:rsidR="00393B3D" w:rsidRPr="00743556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E841179" w14:textId="77777777" w:rsidR="00393B3D" w:rsidRPr="00743556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2594" w:rsidRPr="00743556" w14:paraId="1013C221" w14:textId="77777777" w:rsidTr="00DC4A7B">
        <w:tc>
          <w:tcPr>
            <w:tcW w:w="2163" w:type="pct"/>
          </w:tcPr>
          <w:p w14:paraId="52FE5684" w14:textId="1BEA8275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7" w:type="pct"/>
          </w:tcPr>
          <w:p w14:paraId="0249DC33" w14:textId="31B8C3A3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669146A0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4F4782" w14:textId="6CE44B02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72773FD5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8C716" w14:textId="567A9CFB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0E5A88D0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3F43AB" w14:textId="491313A3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93B3D" w:rsidRPr="00743556" w14:paraId="578C7842" w14:textId="77777777" w:rsidTr="004E5016">
        <w:tc>
          <w:tcPr>
            <w:tcW w:w="2163" w:type="pct"/>
          </w:tcPr>
          <w:p w14:paraId="610B18A5" w14:textId="77777777" w:rsidR="00393B3D" w:rsidRPr="00743556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37" w:type="pct"/>
            <w:gridSpan w:val="7"/>
          </w:tcPr>
          <w:p w14:paraId="01BD55AD" w14:textId="77777777" w:rsidR="00393B3D" w:rsidRPr="00743556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FC9" w:rsidRPr="00743556" w14:paraId="2AAA3AE5" w14:textId="77777777" w:rsidTr="001E702E">
        <w:tc>
          <w:tcPr>
            <w:tcW w:w="2163" w:type="pct"/>
          </w:tcPr>
          <w:p w14:paraId="267E8D69" w14:textId="1D19902C" w:rsidR="00FC3FC9" w:rsidRPr="00743556" w:rsidRDefault="00FC3FC9" w:rsidP="00FC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6003CE15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D05ECC6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759260C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2156416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9AD9601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3608180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854DCDF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3FC9" w:rsidRPr="00743556" w14:paraId="1C24A6D5" w14:textId="77777777" w:rsidTr="001E702E">
        <w:tc>
          <w:tcPr>
            <w:tcW w:w="2163" w:type="pct"/>
          </w:tcPr>
          <w:p w14:paraId="5FA21B89" w14:textId="78BC9B0B" w:rsidR="00FC3FC9" w:rsidRPr="00743556" w:rsidRDefault="00FC3FC9" w:rsidP="00FC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69074762" w14:textId="7695003F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74A7B07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F5EA21E" w14:textId="4D37743C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C7E4C4A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441823C" w14:textId="63730BAB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40" w:type="pct"/>
          </w:tcPr>
          <w:p w14:paraId="002DF8FD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EB5B66E" w14:textId="4F939236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FC3FC9" w:rsidRPr="00743556" w14:paraId="3959A936" w14:textId="77777777" w:rsidTr="001E702E">
        <w:tc>
          <w:tcPr>
            <w:tcW w:w="2163" w:type="pct"/>
          </w:tcPr>
          <w:p w14:paraId="4520E776" w14:textId="6B5CFB74" w:rsidR="00FC3FC9" w:rsidRPr="00743556" w:rsidRDefault="00FC3FC9" w:rsidP="00FC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1A5C688B" w14:textId="6927892C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2" w:type="pct"/>
          </w:tcPr>
          <w:p w14:paraId="66236BB1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7E76546" w14:textId="2CC65CE3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2537ED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DF3E90" w14:textId="50E64CA0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0" w:type="pct"/>
          </w:tcPr>
          <w:p w14:paraId="206FEE63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1190ECE" w14:textId="2E168000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3FC9" w:rsidRPr="00743556" w14:paraId="0BAC64D1" w14:textId="77777777" w:rsidTr="00FC3FC9">
        <w:tc>
          <w:tcPr>
            <w:tcW w:w="2163" w:type="pct"/>
          </w:tcPr>
          <w:p w14:paraId="312CA1C6" w14:textId="30394CBA" w:rsidR="00FC3FC9" w:rsidRPr="00743556" w:rsidRDefault="00FC3FC9" w:rsidP="00FC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846FE20" w14:textId="21415569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2" w:type="pct"/>
          </w:tcPr>
          <w:p w14:paraId="768FD941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78E8555" w14:textId="62766ED1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1" w:type="pct"/>
          </w:tcPr>
          <w:p w14:paraId="019DC4F5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998B86" w14:textId="74862150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0" w:type="pct"/>
          </w:tcPr>
          <w:p w14:paraId="498A6713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DA12F9C" w14:textId="58B8EEA6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FC3FC9" w:rsidRPr="00743556" w14:paraId="612F3D5D" w14:textId="77777777" w:rsidTr="00FC3FC9">
        <w:tc>
          <w:tcPr>
            <w:tcW w:w="2163" w:type="pct"/>
          </w:tcPr>
          <w:p w14:paraId="6FA4640A" w14:textId="49A8486C" w:rsidR="00FC3FC9" w:rsidRPr="00743556" w:rsidRDefault="00FC3FC9" w:rsidP="00FC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09EC3BB" w14:textId="57EF2336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142" w:type="pct"/>
          </w:tcPr>
          <w:p w14:paraId="35C78638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274EF68" w14:textId="0C26AF81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1" w:type="pct"/>
          </w:tcPr>
          <w:p w14:paraId="1B113330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DE57A12" w14:textId="43279605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1,239</w:t>
            </w:r>
          </w:p>
        </w:tc>
        <w:tc>
          <w:tcPr>
            <w:tcW w:w="140" w:type="pct"/>
          </w:tcPr>
          <w:p w14:paraId="6789093C" w14:textId="77777777" w:rsidR="00FC3FC9" w:rsidRPr="00743556" w:rsidRDefault="00FC3FC9" w:rsidP="00FC3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F343704" w14:textId="60B31375" w:rsidR="00FC3FC9" w:rsidRPr="00743556" w:rsidRDefault="00FC3FC9" w:rsidP="00D2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</w:tr>
      <w:tr w:rsidR="00FC3FC9" w:rsidRPr="00743556" w14:paraId="7EBC0C05" w14:textId="77777777" w:rsidTr="00FC3FC9">
        <w:tc>
          <w:tcPr>
            <w:tcW w:w="2163" w:type="pct"/>
          </w:tcPr>
          <w:p w14:paraId="6C51F95E" w14:textId="77777777" w:rsidR="00FC3FC9" w:rsidRPr="00743556" w:rsidRDefault="00FC3FC9" w:rsidP="000E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1FD86A29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C6D66A8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C082AFA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0657A89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01A98B5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76147C6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A0B4DFF" w14:textId="77777777" w:rsidR="00FC3FC9" w:rsidRPr="00743556" w:rsidRDefault="00FC3FC9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6E98" w:rsidRPr="00743556" w14:paraId="66C1C0F3" w14:textId="77777777" w:rsidTr="001E702E">
        <w:tc>
          <w:tcPr>
            <w:tcW w:w="2163" w:type="pct"/>
          </w:tcPr>
          <w:p w14:paraId="12FF4D0C" w14:textId="12F82684" w:rsidR="000E6E98" w:rsidRPr="00743556" w:rsidRDefault="000E6E98" w:rsidP="000E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673B8DAA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69775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DD6880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5FEE03A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DECCFDD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0EF0D01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DD2B04A" w14:textId="77777777" w:rsidR="000E6E98" w:rsidRPr="00743556" w:rsidRDefault="000E6E98" w:rsidP="000E6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1187" w:rsidRPr="00743556" w14:paraId="7A148E4C" w14:textId="77777777" w:rsidTr="001E702E">
        <w:tc>
          <w:tcPr>
            <w:tcW w:w="2163" w:type="pct"/>
          </w:tcPr>
          <w:p w14:paraId="5D45DE0A" w14:textId="4D10E51F" w:rsidR="00CF1187" w:rsidRPr="00743556" w:rsidRDefault="00CF1187" w:rsidP="00CF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C640251" w14:textId="5F33BA95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B9D1B8" w14:textId="77777777" w:rsidR="00CF1187" w:rsidRPr="00743556" w:rsidRDefault="00CF1187" w:rsidP="00CF1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AF2FBA" w14:textId="0BDA818A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DC6A8AA" w14:textId="77777777" w:rsidR="00CF1187" w:rsidRPr="00743556" w:rsidRDefault="00CF1187" w:rsidP="00CF1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9418781" w14:textId="0FFEDAC0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223,500</w:t>
            </w:r>
          </w:p>
        </w:tc>
        <w:tc>
          <w:tcPr>
            <w:tcW w:w="140" w:type="pct"/>
          </w:tcPr>
          <w:p w14:paraId="71F8428B" w14:textId="77777777" w:rsidR="00CF1187" w:rsidRPr="00743556" w:rsidRDefault="00CF1187" w:rsidP="00CF1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C1DB0CD" w14:textId="39CD63F5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</w:tr>
      <w:tr w:rsidR="00CF1187" w:rsidRPr="00743556" w14:paraId="201DC7D7" w14:textId="77777777" w:rsidTr="001E702E">
        <w:tc>
          <w:tcPr>
            <w:tcW w:w="2163" w:type="pct"/>
          </w:tcPr>
          <w:p w14:paraId="5BFE9669" w14:textId="31883AEE" w:rsidR="00CF1187" w:rsidRPr="00743556" w:rsidRDefault="00CF1187" w:rsidP="00CF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0DD1482" w14:textId="5E89D6AC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689B50" w14:textId="77777777" w:rsidR="00CF1187" w:rsidRPr="00743556" w:rsidRDefault="00CF1187" w:rsidP="00CF1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1B2EF7" w14:textId="48BEC09F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1E5B0F2" w14:textId="77777777" w:rsidR="00CF1187" w:rsidRPr="00743556" w:rsidRDefault="00CF1187" w:rsidP="00CF1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3C1E703" w14:textId="3F1AAB60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223,500</w:t>
            </w:r>
          </w:p>
        </w:tc>
        <w:tc>
          <w:tcPr>
            <w:tcW w:w="140" w:type="pct"/>
          </w:tcPr>
          <w:p w14:paraId="20C859A7" w14:textId="77777777" w:rsidR="00CF1187" w:rsidRPr="00743556" w:rsidRDefault="00CF1187" w:rsidP="00CF1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2413F0" w14:textId="38F97A5E" w:rsidR="00CF1187" w:rsidRPr="00743556" w:rsidRDefault="00CF1187" w:rsidP="003A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234,000</w:t>
            </w:r>
          </w:p>
        </w:tc>
      </w:tr>
    </w:tbl>
    <w:p w14:paraId="5B6C7BE0" w14:textId="1DF62A78" w:rsidR="00196ADF" w:rsidRPr="00743556" w:rsidRDefault="00196ADF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624049" w14:textId="77777777" w:rsidR="00720E42" w:rsidRPr="00743556" w:rsidRDefault="00720E42" w:rsidP="00720E4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3B48EA97" w14:textId="77777777" w:rsidR="00720E42" w:rsidRPr="00743556" w:rsidRDefault="00720E42" w:rsidP="0072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178173" w14:textId="3EA1BADA" w:rsidR="0021108A" w:rsidRPr="00743556" w:rsidRDefault="00720E42" w:rsidP="00BA0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สัญญาการใช้เครื่องหมายการค้า</w:t>
      </w:r>
      <w:r w:rsidRPr="00743556">
        <w:rPr>
          <w:rFonts w:ascii="Angsana New" w:hAnsi="Angsana New"/>
          <w:sz w:val="30"/>
          <w:szCs w:val="30"/>
          <w:cs/>
        </w:rPr>
        <w:t xml:space="preserve"> </w:t>
      </w:r>
    </w:p>
    <w:p w14:paraId="7221797F" w14:textId="0DEB4521" w:rsidR="00720E42" w:rsidRPr="00743556" w:rsidRDefault="00720E42" w:rsidP="00720E42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743556"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 w:rsidR="00E73D28" w:rsidRPr="00743556">
        <w:rPr>
          <w:rFonts w:ascii="Angsana New" w:hAnsi="Angsana New"/>
          <w:spacing w:val="4"/>
          <w:sz w:val="30"/>
          <w:szCs w:val="30"/>
        </w:rPr>
        <w:t xml:space="preserve"> 11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E73D28" w:rsidRPr="00743556">
        <w:rPr>
          <w:rFonts w:ascii="Angsana New" w:hAnsi="Angsana New"/>
          <w:spacing w:val="4"/>
          <w:sz w:val="30"/>
          <w:szCs w:val="30"/>
        </w:rPr>
        <w:t xml:space="preserve"> 2550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 บริษัททำสัญญาการใช้เครื่องหมายการค้ากับ </w:t>
      </w:r>
      <w:r w:rsidRPr="00743556">
        <w:rPr>
          <w:rFonts w:ascii="Angsana New" w:hAnsi="Angsana New"/>
          <w:spacing w:val="4"/>
          <w:sz w:val="30"/>
          <w:szCs w:val="30"/>
        </w:rPr>
        <w:t xml:space="preserve">Synnex Global Ltd. </w:t>
      </w:r>
      <w:r w:rsidRPr="00743556">
        <w:rPr>
          <w:rFonts w:ascii="Angsana New" w:hAnsi="Angsana New"/>
          <w:spacing w:val="4"/>
          <w:sz w:val="30"/>
          <w:szCs w:val="30"/>
          <w:cs/>
        </w:rPr>
        <w:t>ซึ่งมีผลบังคับใช้ตั้งแต่ปี</w:t>
      </w:r>
      <w:r w:rsidR="00E73D28" w:rsidRPr="00743556">
        <w:rPr>
          <w:rFonts w:ascii="Angsana New" w:hAnsi="Angsana New"/>
          <w:spacing w:val="4"/>
          <w:sz w:val="30"/>
          <w:szCs w:val="30"/>
        </w:rPr>
        <w:t xml:space="preserve"> 2551 </w:t>
      </w:r>
      <w:r w:rsidRPr="00743556">
        <w:rPr>
          <w:rFonts w:ascii="Angsana New" w:hAnsi="Angsana New"/>
          <w:spacing w:val="4"/>
          <w:sz w:val="30"/>
          <w:szCs w:val="30"/>
          <w:cs/>
        </w:rPr>
        <w:t>เป็นต้นไป บริษัทสามารถใช้เครื่องหมายการค้าโดยไม่ต้องเสียค่าใช้จ่ายใดๆ ก็ต่อเมื่อกลุ่มซินเน็ค</w:t>
      </w:r>
      <w:r w:rsidRPr="00743556">
        <w:rPr>
          <w:rFonts w:ascii="Angsana New" w:hAnsi="Angsana New"/>
          <w:sz w:val="30"/>
          <w:szCs w:val="30"/>
          <w:cs/>
        </w:rPr>
        <w:t>ถือหุ้นอย่างน้อยร้อยละ</w:t>
      </w:r>
      <w:r w:rsidR="00E73D28" w:rsidRPr="00743556">
        <w:rPr>
          <w:rFonts w:ascii="Angsana New" w:hAnsi="Angsana New"/>
          <w:sz w:val="30"/>
          <w:szCs w:val="30"/>
        </w:rPr>
        <w:t xml:space="preserve"> 20 </w:t>
      </w:r>
      <w:r w:rsidRPr="00743556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743556">
        <w:rPr>
          <w:rFonts w:ascii="Angsana New" w:hAnsi="Angsana New"/>
          <w:spacing w:val="4"/>
          <w:sz w:val="30"/>
          <w:szCs w:val="30"/>
          <w:cs/>
        </w:rPr>
        <w:t>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และไม่มีการแสดงเจตจำนงเป็นลายลักษณ์อักษรให้บริษัทยุติการใช้เครื่องหมายการค้าจากกลุ่มซินเน็ค</w:t>
      </w:r>
    </w:p>
    <w:p w14:paraId="093EF33A" w14:textId="77777777" w:rsidR="00720E42" w:rsidRPr="00743556" w:rsidRDefault="00720E42" w:rsidP="00720E4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AAA004" w14:textId="74FA6B57" w:rsidR="0021108A" w:rsidRPr="00743556" w:rsidRDefault="00720E42" w:rsidP="00BA0474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53389A" w:rsidRPr="00743556">
        <w:rPr>
          <w:rFonts w:ascii="Angsana New" w:hAnsi="Angsana New" w:hint="cs"/>
          <w:i/>
          <w:iCs/>
          <w:sz w:val="30"/>
          <w:szCs w:val="30"/>
          <w:cs/>
        </w:rPr>
        <w:t>บริหารจัดการ</w:t>
      </w:r>
    </w:p>
    <w:p w14:paraId="5FCADAED" w14:textId="51CEB6DD" w:rsidR="00720E42" w:rsidRPr="00743556" w:rsidRDefault="00720E42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743556">
        <w:rPr>
          <w:rFonts w:ascii="Angsana New" w:hAnsi="Angsana New" w:hint="cs"/>
          <w:spacing w:val="4"/>
          <w:sz w:val="30"/>
          <w:szCs w:val="30"/>
          <w:cs/>
        </w:rPr>
        <w:t>บริษัทได้ทำสัญญา</w:t>
      </w:r>
      <w:r w:rsidR="004F0523" w:rsidRPr="00743556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5E2875" w:rsidRPr="00743556">
        <w:rPr>
          <w:rFonts w:ascii="Angsana New" w:hAnsi="Angsana New" w:hint="cs"/>
          <w:spacing w:val="4"/>
          <w:sz w:val="30"/>
          <w:szCs w:val="30"/>
          <w:cs/>
        </w:rPr>
        <w:t>บริหารจัดการ</w:t>
      </w:r>
      <w:r w:rsidR="00EA2A2E" w:rsidRPr="00743556">
        <w:rPr>
          <w:rFonts w:ascii="Angsana New" w:hAnsi="Angsana New" w:hint="cs"/>
          <w:spacing w:val="4"/>
          <w:sz w:val="30"/>
          <w:szCs w:val="30"/>
          <w:cs/>
        </w:rPr>
        <w:t>กับบริษัทย่อย</w:t>
      </w:r>
      <w:r w:rsidR="006A17ED" w:rsidRPr="00743556">
        <w:rPr>
          <w:rFonts w:ascii="Angsana New" w:hAnsi="Angsana New" w:hint="cs"/>
          <w:spacing w:val="4"/>
          <w:sz w:val="30"/>
          <w:szCs w:val="30"/>
          <w:cs/>
        </w:rPr>
        <w:t>โดยกำหนดอัตราค่าบริการ</w:t>
      </w:r>
      <w:r w:rsidRPr="00743556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="005E2875" w:rsidRPr="00743556">
        <w:rPr>
          <w:rFonts w:ascii="Angsana New" w:hAnsi="Angsana New" w:hint="cs"/>
          <w:spacing w:val="4"/>
          <w:sz w:val="30"/>
          <w:szCs w:val="30"/>
          <w:cs/>
        </w:rPr>
        <w:t>เดือนละ</w:t>
      </w:r>
      <w:r w:rsidR="00EA2A2E" w:rsidRPr="00743556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743556">
        <w:rPr>
          <w:rFonts w:ascii="Angsana New" w:hAnsi="Angsana New"/>
          <w:spacing w:val="4"/>
          <w:sz w:val="30"/>
          <w:szCs w:val="30"/>
        </w:rPr>
        <w:t>1.2</w:t>
      </w:r>
      <w:r w:rsidR="005E2875" w:rsidRPr="0074355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43556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EA2A2E" w:rsidRPr="00743556">
        <w:rPr>
          <w:rFonts w:ascii="Angsana New" w:hAnsi="Angsana New"/>
          <w:spacing w:val="4"/>
          <w:sz w:val="30"/>
          <w:szCs w:val="30"/>
        </w:rPr>
        <w:t xml:space="preserve"> </w:t>
      </w:r>
      <w:r w:rsidR="00B5270D" w:rsidRPr="00743556">
        <w:rPr>
          <w:rFonts w:ascii="Angsana New" w:hAnsi="Angsana New" w:hint="cs"/>
          <w:sz w:val="30"/>
          <w:szCs w:val="30"/>
          <w:cs/>
        </w:rPr>
        <w:t xml:space="preserve">อายุสัญญา </w:t>
      </w:r>
      <w:r w:rsidR="00B5270D" w:rsidRPr="00743556">
        <w:rPr>
          <w:rFonts w:ascii="Angsana New" w:hAnsi="Angsana New"/>
          <w:sz w:val="30"/>
          <w:szCs w:val="30"/>
        </w:rPr>
        <w:t xml:space="preserve">12 </w:t>
      </w:r>
      <w:r w:rsidR="00B5270D" w:rsidRPr="00743556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DD13E0" w:rsidRPr="00743556">
        <w:rPr>
          <w:rFonts w:ascii="Angsana New" w:hAnsi="Angsana New"/>
          <w:sz w:val="30"/>
          <w:szCs w:val="30"/>
          <w:cs/>
        </w:rPr>
        <w:t xml:space="preserve">โดยเริ่มสัญญาตั้งแต่วันที่ </w:t>
      </w:r>
      <w:r w:rsidR="00DD13E0" w:rsidRPr="00743556">
        <w:rPr>
          <w:rFonts w:ascii="Angsana New" w:hAnsi="Angsana New"/>
          <w:sz w:val="30"/>
          <w:szCs w:val="30"/>
        </w:rPr>
        <w:t xml:space="preserve">1 </w:t>
      </w:r>
      <w:r w:rsidR="00DD13E0" w:rsidRPr="00743556">
        <w:rPr>
          <w:rFonts w:ascii="Angsana New" w:hAnsi="Angsana New"/>
          <w:sz w:val="30"/>
          <w:szCs w:val="30"/>
          <w:cs/>
        </w:rPr>
        <w:t xml:space="preserve">มกราคม </w:t>
      </w:r>
      <w:r w:rsidR="00DD13E0" w:rsidRPr="00743556">
        <w:rPr>
          <w:rFonts w:ascii="Angsana New" w:hAnsi="Angsana New"/>
          <w:sz w:val="30"/>
          <w:szCs w:val="30"/>
        </w:rPr>
        <w:t>256</w:t>
      </w:r>
      <w:r w:rsidR="00E3155F" w:rsidRPr="00743556">
        <w:rPr>
          <w:rFonts w:ascii="Angsana New" w:hAnsi="Angsana New"/>
          <w:sz w:val="30"/>
          <w:szCs w:val="30"/>
        </w:rPr>
        <w:t>8</w:t>
      </w:r>
      <w:r w:rsidR="00DD13E0" w:rsidRPr="00743556">
        <w:rPr>
          <w:rFonts w:ascii="Angsana New" w:hAnsi="Angsana New"/>
          <w:sz w:val="30"/>
          <w:szCs w:val="30"/>
        </w:rPr>
        <w:t xml:space="preserve"> </w:t>
      </w:r>
      <w:r w:rsidR="00DD13E0" w:rsidRPr="00743556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="00DD13E0" w:rsidRPr="00743556">
        <w:rPr>
          <w:rFonts w:ascii="Angsana New" w:hAnsi="Angsana New"/>
          <w:sz w:val="30"/>
          <w:szCs w:val="30"/>
        </w:rPr>
        <w:t xml:space="preserve">31 </w:t>
      </w:r>
      <w:r w:rsidR="00DD13E0" w:rsidRPr="007435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D13E0" w:rsidRPr="00743556">
        <w:rPr>
          <w:rFonts w:ascii="Angsana New" w:hAnsi="Angsana New"/>
          <w:sz w:val="30"/>
          <w:szCs w:val="30"/>
        </w:rPr>
        <w:t>256</w:t>
      </w:r>
      <w:r w:rsidR="00E3155F" w:rsidRPr="00743556">
        <w:rPr>
          <w:rFonts w:ascii="Angsana New" w:hAnsi="Angsana New"/>
          <w:sz w:val="30"/>
          <w:szCs w:val="30"/>
        </w:rPr>
        <w:t>8</w:t>
      </w:r>
      <w:r w:rsidR="00F876B7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F876B7" w:rsidRPr="00743556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="00CC06D4" w:rsidRPr="00743556">
        <w:rPr>
          <w:rFonts w:ascii="Angsana New" w:hAnsi="Angsana New"/>
          <w:sz w:val="30"/>
          <w:szCs w:val="30"/>
        </w:rPr>
        <w:br/>
      </w:r>
      <w:r w:rsidR="00F876B7" w:rsidRPr="00743556">
        <w:rPr>
          <w:rFonts w:ascii="Angsana New" w:hAnsi="Angsana New"/>
          <w:sz w:val="30"/>
          <w:szCs w:val="30"/>
        </w:rPr>
        <w:t xml:space="preserve">2 </w:t>
      </w:r>
      <w:r w:rsidR="00F876B7" w:rsidRPr="00743556">
        <w:rPr>
          <w:rFonts w:ascii="Angsana New" w:hAnsi="Angsana New" w:hint="cs"/>
          <w:sz w:val="30"/>
          <w:szCs w:val="30"/>
          <w:cs/>
        </w:rPr>
        <w:t>กุมภาพันธ์</w:t>
      </w:r>
      <w:r w:rsidR="00F876B7" w:rsidRPr="00743556">
        <w:rPr>
          <w:rFonts w:ascii="Angsana New" w:hAnsi="Angsana New"/>
          <w:sz w:val="30"/>
          <w:szCs w:val="30"/>
          <w:cs/>
        </w:rPr>
        <w:t xml:space="preserve"> </w:t>
      </w:r>
      <w:r w:rsidR="00F876B7" w:rsidRPr="00743556">
        <w:rPr>
          <w:rFonts w:ascii="Angsana New" w:hAnsi="Angsana New"/>
          <w:sz w:val="30"/>
          <w:szCs w:val="30"/>
        </w:rPr>
        <w:t>2569</w:t>
      </w:r>
      <w:r w:rsidR="00F876B7" w:rsidRPr="00743556">
        <w:rPr>
          <w:rFonts w:ascii="Angsana New" w:hAnsi="Angsana New"/>
          <w:sz w:val="30"/>
          <w:szCs w:val="30"/>
          <w:cs/>
        </w:rPr>
        <w:t xml:space="preserve"> บริษัทได้ทำการต่อสัญญาดังกล่าวกับบริษัทย่อยอีกเป็นเวลา 1 ปี</w:t>
      </w:r>
    </w:p>
    <w:p w14:paraId="043D90EA" w14:textId="77777777" w:rsidR="00720E42" w:rsidRPr="00743556" w:rsidRDefault="00720E42" w:rsidP="00720E4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591A479" w14:textId="65B79CAD" w:rsidR="0021108A" w:rsidRPr="00743556" w:rsidRDefault="00605239" w:rsidP="000560F8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สัญญาเช่าอาคารและบริการอื่นๆ</w:t>
      </w:r>
    </w:p>
    <w:p w14:paraId="33E3A7EA" w14:textId="38C895B7" w:rsidR="00FB3847" w:rsidRPr="00743556" w:rsidRDefault="00605239" w:rsidP="007E3814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743556">
        <w:rPr>
          <w:rFonts w:ascii="Angsana New" w:hAnsi="Angsana New"/>
          <w:spacing w:val="4"/>
          <w:sz w:val="30"/>
          <w:szCs w:val="30"/>
          <w:cs/>
        </w:rPr>
        <w:t>บริษัทได้ทำสัญญาให้เช่าอาคารและบริการอื่นๆ</w:t>
      </w:r>
      <w:r w:rsidR="00EF5929" w:rsidRPr="0074355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กับบริษัทย่อยโดยกำหนดอัตราค่าเช่าและบริการอื่นๆ </w:t>
      </w:r>
      <w:r w:rsidR="00393B3D" w:rsidRPr="00743556">
        <w:rPr>
          <w:rFonts w:ascii="Angsana New" w:hAnsi="Angsana New"/>
          <w:spacing w:val="4"/>
          <w:sz w:val="30"/>
          <w:szCs w:val="30"/>
          <w:cs/>
        </w:rPr>
        <w:t>ใน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อัตราปีละ </w:t>
      </w:r>
      <w:r w:rsidR="00475A8B" w:rsidRPr="00743556">
        <w:rPr>
          <w:rFonts w:ascii="Angsana New" w:hAnsi="Angsana New"/>
          <w:spacing w:val="4"/>
          <w:sz w:val="30"/>
          <w:szCs w:val="30"/>
        </w:rPr>
        <w:t>5.02</w:t>
      </w:r>
      <w:r w:rsidRPr="00743556">
        <w:rPr>
          <w:rFonts w:ascii="Angsana New" w:hAnsi="Angsana New"/>
          <w:spacing w:val="4"/>
          <w:sz w:val="30"/>
          <w:szCs w:val="30"/>
        </w:rPr>
        <w:t xml:space="preserve"> 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="001B768A" w:rsidRPr="00743556">
        <w:rPr>
          <w:rFonts w:ascii="Angsana New" w:hAnsi="Angsana New" w:hint="cs"/>
          <w:spacing w:val="4"/>
          <w:sz w:val="30"/>
          <w:szCs w:val="30"/>
          <w:cs/>
        </w:rPr>
        <w:t xml:space="preserve">อายุสัญญา </w:t>
      </w:r>
      <w:r w:rsidR="001B768A" w:rsidRPr="00743556">
        <w:rPr>
          <w:rFonts w:ascii="Angsana New" w:hAnsi="Angsana New"/>
          <w:spacing w:val="4"/>
          <w:sz w:val="30"/>
          <w:szCs w:val="30"/>
        </w:rPr>
        <w:t xml:space="preserve">12 </w:t>
      </w:r>
      <w:r w:rsidR="001B768A" w:rsidRPr="00743556">
        <w:rPr>
          <w:rFonts w:ascii="Angsana New" w:hAnsi="Angsana New" w:hint="cs"/>
          <w:spacing w:val="4"/>
          <w:sz w:val="30"/>
          <w:szCs w:val="30"/>
          <w:cs/>
        </w:rPr>
        <w:t xml:space="preserve">เดือน </w:t>
      </w:r>
      <w:r w:rsidR="001B768A" w:rsidRPr="00743556">
        <w:rPr>
          <w:rFonts w:ascii="Angsana New" w:hAnsi="Angsana New" w:hint="cs"/>
          <w:spacing w:val="-4"/>
          <w:sz w:val="30"/>
          <w:szCs w:val="30"/>
          <w:cs/>
        </w:rPr>
        <w:t xml:space="preserve">โดยเริ่มสัญญาตั้งแต่วันที่ </w:t>
      </w:r>
      <w:r w:rsidR="001B768A" w:rsidRPr="00743556">
        <w:rPr>
          <w:rFonts w:ascii="Angsana New" w:hAnsi="Angsana New"/>
          <w:spacing w:val="-4"/>
          <w:sz w:val="30"/>
          <w:szCs w:val="30"/>
        </w:rPr>
        <w:t xml:space="preserve">1 </w:t>
      </w:r>
      <w:r w:rsidR="001B768A" w:rsidRPr="00743556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1B768A" w:rsidRPr="00743556">
        <w:rPr>
          <w:rFonts w:ascii="Angsana New" w:hAnsi="Angsana New"/>
          <w:spacing w:val="-4"/>
          <w:sz w:val="30"/>
          <w:szCs w:val="30"/>
        </w:rPr>
        <w:t>256</w:t>
      </w:r>
      <w:r w:rsidR="007F6CDB" w:rsidRPr="00743556">
        <w:rPr>
          <w:rFonts w:ascii="Angsana New" w:hAnsi="Angsana New"/>
          <w:spacing w:val="-4"/>
          <w:sz w:val="30"/>
          <w:szCs w:val="30"/>
        </w:rPr>
        <w:t>8</w:t>
      </w:r>
      <w:r w:rsidR="001B768A" w:rsidRPr="00743556">
        <w:rPr>
          <w:rFonts w:ascii="Angsana New" w:hAnsi="Angsana New"/>
          <w:spacing w:val="-4"/>
          <w:sz w:val="30"/>
          <w:szCs w:val="30"/>
        </w:rPr>
        <w:t xml:space="preserve"> </w:t>
      </w:r>
      <w:r w:rsidR="001B768A" w:rsidRPr="00743556">
        <w:rPr>
          <w:rFonts w:ascii="Angsana New" w:hAnsi="Angsana New" w:hint="cs"/>
          <w:spacing w:val="-4"/>
          <w:sz w:val="30"/>
          <w:szCs w:val="30"/>
          <w:cs/>
        </w:rPr>
        <w:t xml:space="preserve">จนถึงวันที่ </w:t>
      </w:r>
      <w:r w:rsidR="001B768A" w:rsidRPr="00743556">
        <w:rPr>
          <w:rFonts w:ascii="Angsana New" w:hAnsi="Angsana New"/>
          <w:spacing w:val="-4"/>
          <w:sz w:val="30"/>
          <w:szCs w:val="30"/>
        </w:rPr>
        <w:t xml:space="preserve">31 </w:t>
      </w:r>
      <w:r w:rsidR="001B768A" w:rsidRPr="0074355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B768A" w:rsidRPr="00743556">
        <w:rPr>
          <w:rFonts w:ascii="Angsana New" w:hAnsi="Angsana New"/>
          <w:spacing w:val="-4"/>
          <w:sz w:val="30"/>
          <w:szCs w:val="30"/>
        </w:rPr>
        <w:t>256</w:t>
      </w:r>
      <w:r w:rsidR="007F6CDB" w:rsidRPr="00743556">
        <w:rPr>
          <w:rFonts w:ascii="Angsana New" w:hAnsi="Angsana New"/>
          <w:spacing w:val="-4"/>
          <w:sz w:val="30"/>
          <w:szCs w:val="30"/>
        </w:rPr>
        <w:t>8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71F17C42" w14:textId="77777777" w:rsidR="00CC06D4" w:rsidRPr="00743556" w:rsidRDefault="00CC06D4" w:rsidP="007E3814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1C3FDF0" w14:textId="2341EB9E" w:rsidR="00B81A9D" w:rsidRPr="00743556" w:rsidRDefault="00B8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743556">
        <w:rPr>
          <w:rFonts w:ascii="Angsana New" w:hAnsi="Angsana New"/>
          <w:spacing w:val="-4"/>
          <w:sz w:val="30"/>
          <w:szCs w:val="30"/>
        </w:rPr>
        <w:br w:type="page"/>
      </w:r>
    </w:p>
    <w:p w14:paraId="56F6374E" w14:textId="2BBF442C" w:rsidR="00FB3847" w:rsidRPr="00743556" w:rsidRDefault="00FB3847" w:rsidP="00E4521A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lastRenderedPageBreak/>
        <w:t>บันทึกข้อตกลงบริการบริหารคลังสินค้าและจัดส่ง</w:t>
      </w:r>
    </w:p>
    <w:p w14:paraId="1A5E0322" w14:textId="5AC608E7" w:rsidR="00B92DC7" w:rsidRPr="00743556" w:rsidRDefault="00FB3847" w:rsidP="00247266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บริษัททำบันทึกข้อตกลงบริการบริหารคลังสินค้าและจัดส่งกับบริษัท สยามเพรส จำกัด กำหนดระยะเวลา </w:t>
      </w:r>
      <w:r w:rsidR="006D0937" w:rsidRPr="00743556">
        <w:rPr>
          <w:rFonts w:ascii="Angsana New" w:hAnsi="Angsana New"/>
          <w:spacing w:val="4"/>
          <w:sz w:val="30"/>
          <w:szCs w:val="30"/>
        </w:rPr>
        <w:t>3</w:t>
      </w:r>
      <w:r w:rsidRPr="00743556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743556">
        <w:rPr>
          <w:rFonts w:ascii="Angsana New" w:hAnsi="Angsana New"/>
          <w:sz w:val="30"/>
          <w:szCs w:val="30"/>
          <w:cs/>
        </w:rPr>
        <w:t xml:space="preserve"> เริ่มตั้งแต่วันที่ </w:t>
      </w:r>
      <w:r w:rsidRPr="00743556">
        <w:rPr>
          <w:rFonts w:ascii="Angsana New" w:hAnsi="Angsana New"/>
          <w:sz w:val="30"/>
          <w:szCs w:val="30"/>
        </w:rPr>
        <w:t>1</w:t>
      </w:r>
      <w:r w:rsidRPr="00743556">
        <w:rPr>
          <w:rFonts w:ascii="Angsana New" w:hAnsi="Angsana New"/>
          <w:sz w:val="30"/>
          <w:szCs w:val="30"/>
          <w:cs/>
        </w:rPr>
        <w:t xml:space="preserve"> </w:t>
      </w:r>
      <w:r w:rsidR="00DB2BEA" w:rsidRPr="00743556">
        <w:rPr>
          <w:rFonts w:ascii="Angsana New" w:hAnsi="Angsana New"/>
          <w:sz w:val="30"/>
          <w:szCs w:val="30"/>
          <w:cs/>
        </w:rPr>
        <w:t>เมษายน</w:t>
      </w:r>
      <w:r w:rsidRPr="00743556">
        <w:rPr>
          <w:rFonts w:ascii="Angsana New" w:hAnsi="Angsana New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</w:rPr>
        <w:t>256</w:t>
      </w:r>
      <w:r w:rsidR="00DB2BEA" w:rsidRPr="00743556">
        <w:rPr>
          <w:rFonts w:ascii="Angsana New" w:hAnsi="Angsana New"/>
          <w:sz w:val="30"/>
          <w:szCs w:val="30"/>
        </w:rPr>
        <w:t>7</w:t>
      </w:r>
      <w:r w:rsidRPr="0074355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743556">
        <w:rPr>
          <w:rFonts w:ascii="Angsana New" w:hAnsi="Angsana New"/>
          <w:sz w:val="30"/>
          <w:szCs w:val="30"/>
        </w:rPr>
        <w:t>31</w:t>
      </w:r>
      <w:r w:rsidRPr="00743556">
        <w:rPr>
          <w:rFonts w:ascii="Angsana New" w:hAnsi="Angsana New"/>
          <w:sz w:val="30"/>
          <w:szCs w:val="30"/>
          <w:cs/>
        </w:rPr>
        <w:t xml:space="preserve"> </w:t>
      </w:r>
      <w:r w:rsidR="00DB2BEA" w:rsidRPr="00743556">
        <w:rPr>
          <w:rFonts w:ascii="Angsana New" w:hAnsi="Angsana New"/>
          <w:sz w:val="30"/>
          <w:szCs w:val="30"/>
          <w:cs/>
        </w:rPr>
        <w:t>มีนาคม</w:t>
      </w:r>
      <w:r w:rsidRPr="00743556">
        <w:rPr>
          <w:rFonts w:ascii="Angsana New" w:hAnsi="Angsana New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z w:val="30"/>
          <w:szCs w:val="30"/>
        </w:rPr>
        <w:t>25</w:t>
      </w:r>
      <w:r w:rsidR="00DB2BEA" w:rsidRPr="00743556">
        <w:rPr>
          <w:rFonts w:ascii="Angsana New" w:hAnsi="Angsana New"/>
          <w:sz w:val="30"/>
          <w:szCs w:val="30"/>
        </w:rPr>
        <w:t>70</w:t>
      </w:r>
      <w:r w:rsidRPr="00743556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โดยบริษัทชำระค่าบริการเป็นรายเดือนในอัตราร้อยละ</w:t>
      </w:r>
      <w:r w:rsidRPr="00743556">
        <w:rPr>
          <w:rFonts w:ascii="Angsana New" w:hAnsi="Angsana New"/>
          <w:sz w:val="30"/>
          <w:szCs w:val="30"/>
        </w:rPr>
        <w:t xml:space="preserve"> 2.</w:t>
      </w:r>
      <w:r w:rsidR="00A26F6F" w:rsidRPr="00743556">
        <w:rPr>
          <w:rFonts w:ascii="Angsana New" w:hAnsi="Angsana New"/>
          <w:sz w:val="30"/>
          <w:szCs w:val="30"/>
        </w:rPr>
        <w:t xml:space="preserve">00 </w:t>
      </w:r>
      <w:r w:rsidRPr="00743556">
        <w:rPr>
          <w:rFonts w:ascii="Angsana New" w:hAnsi="Angsana New"/>
          <w:sz w:val="30"/>
          <w:szCs w:val="30"/>
          <w:cs/>
        </w:rPr>
        <w:t>ถึง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 xml:space="preserve">ร้อยละ </w:t>
      </w:r>
      <w:r w:rsidRPr="00743556">
        <w:rPr>
          <w:rFonts w:ascii="Angsana New" w:hAnsi="Angsana New"/>
          <w:sz w:val="30"/>
          <w:szCs w:val="30"/>
        </w:rPr>
        <w:t>3.0</w:t>
      </w:r>
      <w:r w:rsidR="00A26F6F" w:rsidRPr="00743556">
        <w:rPr>
          <w:rFonts w:ascii="Angsana New" w:hAnsi="Angsana New"/>
          <w:sz w:val="30"/>
          <w:szCs w:val="30"/>
        </w:rPr>
        <w:t xml:space="preserve">0 </w:t>
      </w:r>
      <w:r w:rsidRPr="00743556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</w:p>
    <w:p w14:paraId="6C0C0B5F" w14:textId="3A05E684" w:rsidR="00B90DC3" w:rsidRPr="00743556" w:rsidRDefault="00B90DC3" w:rsidP="00F876B7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2AF84F1" w14:textId="5BBC90CE" w:rsidR="00B92DC7" w:rsidRPr="00743556" w:rsidRDefault="00B92DC7" w:rsidP="00F876B7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สัญญาเงินกู้ยืมระยะสั้น</w:t>
      </w:r>
    </w:p>
    <w:p w14:paraId="70AB4B20" w14:textId="0AE7187A" w:rsidR="00605239" w:rsidRPr="00743556" w:rsidRDefault="00B92DC7" w:rsidP="00E4521A">
      <w:pPr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spacing w:val="2"/>
          <w:sz w:val="30"/>
          <w:szCs w:val="30"/>
          <w:cs/>
        </w:rPr>
        <w:t>ใน</w:t>
      </w:r>
      <w:r w:rsidR="00E10455" w:rsidRPr="00743556">
        <w:rPr>
          <w:rFonts w:ascii="Angsana New" w:hAnsi="Angsana New"/>
          <w:spacing w:val="2"/>
          <w:sz w:val="30"/>
          <w:szCs w:val="30"/>
          <w:cs/>
        </w:rPr>
        <w:t>ปี</w:t>
      </w:r>
      <w:r w:rsidRPr="007435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spacing w:val="2"/>
          <w:sz w:val="30"/>
          <w:szCs w:val="30"/>
        </w:rPr>
        <w:t>256</w:t>
      </w:r>
      <w:r w:rsidR="008B2594" w:rsidRPr="00743556">
        <w:rPr>
          <w:rFonts w:ascii="Angsana New" w:hAnsi="Angsana New"/>
          <w:spacing w:val="2"/>
          <w:sz w:val="30"/>
          <w:szCs w:val="30"/>
        </w:rPr>
        <w:t>8</w:t>
      </w:r>
      <w:r w:rsidRPr="00743556">
        <w:rPr>
          <w:rFonts w:ascii="Angsana New" w:hAnsi="Angsana New"/>
          <w:spacing w:val="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2"/>
          <w:sz w:val="30"/>
          <w:szCs w:val="30"/>
          <w:cs/>
        </w:rPr>
        <w:t>บริษัทได้ทำสัญญาเงินกู้ยืมระยะสั้น</w:t>
      </w:r>
      <w:r w:rsidR="003B4E6F" w:rsidRPr="00743556">
        <w:rPr>
          <w:rFonts w:ascii="Angsana New" w:hAnsi="Angsana New"/>
          <w:spacing w:val="2"/>
          <w:sz w:val="30"/>
          <w:szCs w:val="30"/>
          <w:cs/>
        </w:rPr>
        <w:t>กับ</w:t>
      </w:r>
      <w:r w:rsidRPr="00743556">
        <w:rPr>
          <w:rFonts w:ascii="Angsana New" w:hAnsi="Angsana New"/>
          <w:spacing w:val="2"/>
          <w:sz w:val="30"/>
          <w:szCs w:val="30"/>
          <w:cs/>
        </w:rPr>
        <w:t xml:space="preserve">บริษัทย่อยเป็นจำนวนเงินทั้งสิ้น </w:t>
      </w:r>
      <w:r w:rsidR="008B7DDB" w:rsidRPr="00743556">
        <w:rPr>
          <w:rFonts w:ascii="Angsana New" w:hAnsi="Angsana New"/>
          <w:spacing w:val="2"/>
          <w:sz w:val="30"/>
          <w:szCs w:val="30"/>
        </w:rPr>
        <w:t>223.50</w:t>
      </w:r>
      <w:r w:rsidRPr="00743556">
        <w:rPr>
          <w:rFonts w:ascii="Angsana New" w:hAnsi="Angsana New"/>
          <w:spacing w:val="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2"/>
          <w:sz w:val="30"/>
          <w:szCs w:val="30"/>
          <w:cs/>
        </w:rPr>
        <w:t>ล้านบาท เงินกู้ยืมดังกล่าว</w:t>
      </w:r>
      <w:r w:rsidRPr="00743556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="008B7DDB" w:rsidRPr="00743556">
        <w:rPr>
          <w:rFonts w:ascii="Angsana New" w:hAnsi="Angsana New"/>
          <w:sz w:val="30"/>
          <w:szCs w:val="30"/>
        </w:rPr>
        <w:t xml:space="preserve"> 1.</w:t>
      </w:r>
      <w:r w:rsidR="00646DBB" w:rsidRPr="00743556">
        <w:rPr>
          <w:rFonts w:ascii="Angsana New" w:hAnsi="Angsana New"/>
          <w:sz w:val="30"/>
          <w:szCs w:val="30"/>
        </w:rPr>
        <w:t>70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ต่อปี และมีกำหนดชำระเมื่อทวงถาม</w:t>
      </w:r>
      <w:r w:rsidR="0083762F" w:rsidRPr="00743556">
        <w:rPr>
          <w:rFonts w:ascii="Angsana New" w:hAnsi="Angsana New"/>
          <w:sz w:val="30"/>
          <w:szCs w:val="30"/>
        </w:rPr>
        <w:t xml:space="preserve"> </w:t>
      </w:r>
      <w:r w:rsidR="0083762F" w:rsidRPr="007435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3762F" w:rsidRPr="00743556">
        <w:rPr>
          <w:rFonts w:ascii="Angsana New" w:hAnsi="Angsana New"/>
          <w:i/>
          <w:iCs/>
          <w:sz w:val="30"/>
          <w:szCs w:val="30"/>
        </w:rPr>
        <w:t>256</w:t>
      </w:r>
      <w:r w:rsidR="008B2594" w:rsidRPr="00743556">
        <w:rPr>
          <w:rFonts w:ascii="Angsana New" w:hAnsi="Angsana New"/>
          <w:i/>
          <w:iCs/>
          <w:sz w:val="30"/>
          <w:szCs w:val="30"/>
        </w:rPr>
        <w:t>7</w:t>
      </w:r>
      <w:r w:rsidR="0083762F" w:rsidRPr="00743556">
        <w:rPr>
          <w:rFonts w:ascii="Angsana New" w:hAnsi="Angsana New"/>
          <w:i/>
          <w:iCs/>
          <w:sz w:val="30"/>
          <w:szCs w:val="30"/>
        </w:rPr>
        <w:t>: 2</w:t>
      </w:r>
      <w:r w:rsidR="008B2594" w:rsidRPr="00743556">
        <w:rPr>
          <w:rFonts w:ascii="Angsana New" w:hAnsi="Angsana New"/>
          <w:i/>
          <w:iCs/>
          <w:sz w:val="30"/>
          <w:szCs w:val="30"/>
        </w:rPr>
        <w:t>34</w:t>
      </w:r>
      <w:r w:rsidR="00EF5929" w:rsidRPr="00743556">
        <w:rPr>
          <w:rFonts w:ascii="Angsana New" w:hAnsi="Angsana New"/>
          <w:i/>
          <w:iCs/>
          <w:sz w:val="30"/>
          <w:szCs w:val="30"/>
        </w:rPr>
        <w:t>.00</w:t>
      </w:r>
      <w:r w:rsidR="0083762F" w:rsidRPr="00743556">
        <w:rPr>
          <w:rFonts w:ascii="Angsana New" w:hAnsi="Angsana New"/>
          <w:i/>
          <w:iCs/>
          <w:sz w:val="30"/>
          <w:szCs w:val="30"/>
        </w:rPr>
        <w:t xml:space="preserve"> </w:t>
      </w:r>
      <w:r w:rsidR="0083762F" w:rsidRPr="00743556">
        <w:rPr>
          <w:rFonts w:ascii="Angsana New" w:hAnsi="Angsana New"/>
          <w:i/>
          <w:iCs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83762F" w:rsidRPr="00743556">
        <w:rPr>
          <w:rFonts w:ascii="Angsana New" w:hAnsi="Angsana New"/>
          <w:i/>
          <w:iCs/>
          <w:sz w:val="30"/>
          <w:szCs w:val="30"/>
        </w:rPr>
        <w:t>2.</w:t>
      </w:r>
      <w:r w:rsidR="008B2594" w:rsidRPr="00743556">
        <w:rPr>
          <w:rFonts w:ascii="Angsana New" w:hAnsi="Angsana New"/>
          <w:i/>
          <w:iCs/>
          <w:sz w:val="30"/>
          <w:szCs w:val="30"/>
        </w:rPr>
        <w:t>35</w:t>
      </w:r>
      <w:r w:rsidR="0083762F" w:rsidRPr="00743556">
        <w:rPr>
          <w:rFonts w:ascii="Angsana New" w:hAnsi="Angsana New"/>
          <w:i/>
          <w:iCs/>
          <w:sz w:val="30"/>
          <w:szCs w:val="30"/>
        </w:rPr>
        <w:t xml:space="preserve"> </w:t>
      </w:r>
      <w:r w:rsidR="0083762F" w:rsidRPr="00743556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="0083762F" w:rsidRPr="00743556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891EBBD" w14:textId="4F620488" w:rsidR="00B81A9D" w:rsidRPr="00743556" w:rsidRDefault="00B8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</w:rPr>
        <w:br w:type="page"/>
      </w:r>
    </w:p>
    <w:p w14:paraId="68E69B27" w14:textId="745EC031" w:rsidR="008815F3" w:rsidRPr="00743556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8326152" w14:textId="77777777" w:rsidR="009150DF" w:rsidRPr="00743556" w:rsidRDefault="009150DF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898"/>
        <w:gridCol w:w="1171"/>
        <w:gridCol w:w="272"/>
        <w:gridCol w:w="1173"/>
        <w:gridCol w:w="272"/>
        <w:gridCol w:w="1167"/>
        <w:gridCol w:w="272"/>
        <w:gridCol w:w="1156"/>
      </w:tblGrid>
      <w:tr w:rsidR="00237F21" w:rsidRPr="00743556" w14:paraId="53CA1584" w14:textId="77777777" w:rsidTr="00237F21">
        <w:trPr>
          <w:trHeight w:val="299"/>
          <w:tblHeader/>
        </w:trPr>
        <w:tc>
          <w:tcPr>
            <w:tcW w:w="1555" w:type="pct"/>
          </w:tcPr>
          <w:p w14:paraId="5B0BCD5B" w14:textId="77777777" w:rsidR="00237F21" w:rsidRPr="00743556" w:rsidRDefault="00237F21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1BCA54B" w14:textId="77777777" w:rsidR="00237F21" w:rsidRPr="00743556" w:rsidRDefault="00237F21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2" w:type="pct"/>
            <w:gridSpan w:val="3"/>
          </w:tcPr>
          <w:p w14:paraId="6ED20C39" w14:textId="37018E4B" w:rsidR="00237F21" w:rsidRPr="00743556" w:rsidRDefault="00237F21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7" w:type="pct"/>
          </w:tcPr>
          <w:p w14:paraId="0B2BE3B1" w14:textId="77777777" w:rsidR="00237F21" w:rsidRPr="00743556" w:rsidRDefault="00237F21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2DCAAFE1" w14:textId="77777777" w:rsidR="00237F21" w:rsidRPr="00743556" w:rsidRDefault="00237F21" w:rsidP="00860627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2594" w:rsidRPr="00743556" w14:paraId="48C14443" w14:textId="77777777" w:rsidTr="000119B3">
        <w:trPr>
          <w:trHeight w:val="299"/>
          <w:tblHeader/>
        </w:trPr>
        <w:tc>
          <w:tcPr>
            <w:tcW w:w="1555" w:type="pct"/>
          </w:tcPr>
          <w:p w14:paraId="0AA84D6F" w14:textId="5044E775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1390AC85" w14:textId="401895F9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14:paraId="64C499BC" w14:textId="33AA8B3E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654A9E6E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ACD9B1" w14:textId="6A1257CF" w:rsidR="008B2594" w:rsidRPr="00743556" w:rsidRDefault="008B2594" w:rsidP="008B259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428658B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2FEF61" w14:textId="2349276F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1FF322F" w14:textId="77777777" w:rsidR="008B2594" w:rsidRPr="00743556" w:rsidRDefault="008B2594" w:rsidP="008B259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634F5A9" w14:textId="21B1475C" w:rsidR="008B2594" w:rsidRPr="00743556" w:rsidRDefault="008B2594" w:rsidP="008B2594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237F21" w:rsidRPr="00743556" w14:paraId="632A1E62" w14:textId="77777777" w:rsidTr="000119B3">
        <w:trPr>
          <w:trHeight w:val="299"/>
          <w:tblHeader/>
        </w:trPr>
        <w:tc>
          <w:tcPr>
            <w:tcW w:w="1555" w:type="pct"/>
          </w:tcPr>
          <w:p w14:paraId="39649F73" w14:textId="77777777" w:rsidR="00237F21" w:rsidRPr="00743556" w:rsidRDefault="00237F21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169F948" w14:textId="77777777" w:rsidR="00237F21" w:rsidRPr="00743556" w:rsidRDefault="00237F21" w:rsidP="0044007B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960" w:type="pct"/>
            <w:gridSpan w:val="7"/>
          </w:tcPr>
          <w:p w14:paraId="6445C1D6" w14:textId="303737F2" w:rsidR="00237F21" w:rsidRPr="00743556" w:rsidRDefault="00237F21" w:rsidP="0044007B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237F21" w:rsidRPr="00743556" w14:paraId="5C0A42F9" w14:textId="77777777" w:rsidTr="00092FFC">
        <w:trPr>
          <w:trHeight w:val="299"/>
        </w:trPr>
        <w:tc>
          <w:tcPr>
            <w:tcW w:w="1555" w:type="pct"/>
          </w:tcPr>
          <w:p w14:paraId="61DC882A" w14:textId="77777777" w:rsidR="00237F21" w:rsidRPr="00743556" w:rsidRDefault="00237F21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67E1BF54" w14:textId="77777777" w:rsidR="00237F21" w:rsidRPr="00743556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6460A90B" w14:textId="698D2C1A" w:rsidR="00237F21" w:rsidRPr="00743556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B41F983" w14:textId="77777777" w:rsidR="00237F21" w:rsidRPr="00743556" w:rsidRDefault="00237F21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D0E13B8" w14:textId="77777777" w:rsidR="00237F21" w:rsidRPr="00743556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01760E0" w14:textId="77777777" w:rsidR="00237F21" w:rsidRPr="00743556" w:rsidRDefault="00237F21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1BEC1B7D" w14:textId="77777777" w:rsidR="00237F21" w:rsidRPr="00743556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74109" w14:textId="77777777" w:rsidR="00237F21" w:rsidRPr="00743556" w:rsidRDefault="00237F21" w:rsidP="004400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01B6C759" w14:textId="77777777" w:rsidR="00237F21" w:rsidRPr="00743556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D52" w:rsidRPr="00743556" w14:paraId="157E40B4" w14:textId="77777777" w:rsidTr="00092FFC">
        <w:trPr>
          <w:trHeight w:val="299"/>
        </w:trPr>
        <w:tc>
          <w:tcPr>
            <w:tcW w:w="1555" w:type="pct"/>
          </w:tcPr>
          <w:p w14:paraId="50A38111" w14:textId="6B506A23" w:rsidR="00CB7D52" w:rsidRPr="00743556" w:rsidRDefault="00CB7D52" w:rsidP="00CB7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5" w:type="pct"/>
          </w:tcPr>
          <w:p w14:paraId="2B9B44E4" w14:textId="77777777" w:rsidR="00CB7D52" w:rsidRPr="00743556" w:rsidRDefault="00CB7D52" w:rsidP="00CB7D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7EAE9EE3" w14:textId="544F86E9" w:rsidR="00CB7D52" w:rsidRPr="00743556" w:rsidRDefault="00FD23B6" w:rsidP="0068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47" w:type="pct"/>
          </w:tcPr>
          <w:p w14:paraId="0C127649" w14:textId="77777777" w:rsidR="00CB7D52" w:rsidRPr="00743556" w:rsidRDefault="00CB7D52" w:rsidP="00CB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B507FE6" w14:textId="090D1AA9" w:rsidR="00CB7D52" w:rsidRPr="00743556" w:rsidRDefault="00CB7D52" w:rsidP="0068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7" w:type="pct"/>
          </w:tcPr>
          <w:p w14:paraId="1A4768EF" w14:textId="77777777" w:rsidR="00CB7D52" w:rsidRPr="00743556" w:rsidRDefault="00CB7D52" w:rsidP="00CB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914C27" w14:textId="7474E3C1" w:rsidR="00CB7D52" w:rsidRPr="00743556" w:rsidRDefault="00FD23B6" w:rsidP="0030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7,259</w:t>
            </w:r>
          </w:p>
        </w:tc>
        <w:tc>
          <w:tcPr>
            <w:tcW w:w="147" w:type="pct"/>
          </w:tcPr>
          <w:p w14:paraId="212337E8" w14:textId="77777777" w:rsidR="00CB7D52" w:rsidRPr="00743556" w:rsidRDefault="00CB7D52" w:rsidP="00CB7D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5F247A8C" w14:textId="56C4702D" w:rsidR="00CB7D52" w:rsidRPr="00743556" w:rsidRDefault="00CB7D52" w:rsidP="0068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17,559</w:t>
            </w:r>
          </w:p>
        </w:tc>
      </w:tr>
      <w:tr w:rsidR="00C158C4" w:rsidRPr="00743556" w14:paraId="0A49FE36" w14:textId="77777777" w:rsidTr="00C158C4">
        <w:trPr>
          <w:trHeight w:val="299"/>
        </w:trPr>
        <w:tc>
          <w:tcPr>
            <w:tcW w:w="1555" w:type="pct"/>
          </w:tcPr>
          <w:p w14:paraId="7DFEB862" w14:textId="04A7D8DE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85" w:type="pct"/>
          </w:tcPr>
          <w:p w14:paraId="2FF47D51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</w:tcPr>
          <w:p w14:paraId="51784DB0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F493AC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7616021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DB1986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6131372E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1ED8A5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126A123A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8C4" w:rsidRPr="00743556" w14:paraId="4CDCB47F" w14:textId="77777777" w:rsidTr="00C158C4">
        <w:trPr>
          <w:trHeight w:val="299"/>
        </w:trPr>
        <w:tc>
          <w:tcPr>
            <w:tcW w:w="1555" w:type="pct"/>
          </w:tcPr>
          <w:p w14:paraId="10B839A8" w14:textId="0933FD86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5" w:type="pct"/>
          </w:tcPr>
          <w:p w14:paraId="78A6D448" w14:textId="75694309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6889B6E" w14:textId="75152F09" w:rsidR="00C158C4" w:rsidRPr="00743556" w:rsidRDefault="00FD23B6" w:rsidP="0068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41BF83AF" w14:textId="77777777" w:rsidR="00C158C4" w:rsidRPr="00743556" w:rsidRDefault="00C158C4" w:rsidP="006D058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2B974E" w14:textId="022D87AA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58772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6E0220F" w14:textId="774A2E5D" w:rsidR="00C158C4" w:rsidRPr="00743556" w:rsidRDefault="00FD23B6" w:rsidP="0030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2,275</w:t>
            </w:r>
          </w:p>
        </w:tc>
        <w:tc>
          <w:tcPr>
            <w:tcW w:w="147" w:type="pct"/>
          </w:tcPr>
          <w:p w14:paraId="2F875BD7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DB0F09" w14:textId="03B34373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58C4" w:rsidRPr="00743556" w14:paraId="6BEBD49C" w14:textId="77777777" w:rsidTr="00C158C4">
        <w:trPr>
          <w:trHeight w:val="299"/>
        </w:trPr>
        <w:tc>
          <w:tcPr>
            <w:tcW w:w="1555" w:type="pct"/>
          </w:tcPr>
          <w:p w14:paraId="1A751E8D" w14:textId="5D8EA8A6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1A21C3C4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C60070E" w14:textId="48BA5CD0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FB5730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74CA1A2" w14:textId="27BA2521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E18B7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4B0E066" w14:textId="7466D0A4" w:rsidR="00C158C4" w:rsidRPr="00743556" w:rsidRDefault="00FD23B6" w:rsidP="0030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147" w:type="pct"/>
          </w:tcPr>
          <w:p w14:paraId="709D866A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63A76C8" w14:textId="0F2F3E17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58C4" w:rsidRPr="00743556" w14:paraId="2486DFAD" w14:textId="77777777" w:rsidTr="00C158C4">
        <w:trPr>
          <w:trHeight w:val="299"/>
        </w:trPr>
        <w:tc>
          <w:tcPr>
            <w:tcW w:w="1555" w:type="pct"/>
          </w:tcPr>
          <w:p w14:paraId="3BECD0E3" w14:textId="58FA75DB" w:rsidR="00C158C4" w:rsidRPr="00743556" w:rsidRDefault="00426E66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3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07166DA2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278992D" w14:textId="30876ACF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99051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7465814C" w14:textId="2B2F2873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1E430E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4FF796E" w14:textId="4871F6F2" w:rsidR="00C158C4" w:rsidRPr="00743556" w:rsidRDefault="00FD23B6" w:rsidP="0030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  <w:tc>
          <w:tcPr>
            <w:tcW w:w="147" w:type="pct"/>
          </w:tcPr>
          <w:p w14:paraId="77E248D9" w14:textId="77777777" w:rsidR="00C158C4" w:rsidRPr="00743556" w:rsidRDefault="00C158C4" w:rsidP="00C158C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F11AF82" w14:textId="226DAB62" w:rsidR="00C158C4" w:rsidRPr="00743556" w:rsidRDefault="00FD23B6" w:rsidP="00867D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58C4" w:rsidRPr="00743556" w14:paraId="6358DAFE" w14:textId="77777777" w:rsidTr="00CC421C">
        <w:tc>
          <w:tcPr>
            <w:tcW w:w="1555" w:type="pct"/>
          </w:tcPr>
          <w:p w14:paraId="7B2D864B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2B5640D3" w14:textId="3F60B56C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C85EF59" w14:textId="062D925E" w:rsidR="00C158C4" w:rsidRPr="00743556" w:rsidRDefault="00FD23B6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147" w:type="pct"/>
          </w:tcPr>
          <w:p w14:paraId="593BE5C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69EBB35A" w14:textId="61897730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47" w:type="pct"/>
          </w:tcPr>
          <w:p w14:paraId="124C614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73CDBFA" w14:textId="192F8207" w:rsidR="00C158C4" w:rsidRPr="00743556" w:rsidRDefault="00FD23B6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15,157</w:t>
            </w:r>
          </w:p>
        </w:tc>
        <w:tc>
          <w:tcPr>
            <w:tcW w:w="147" w:type="pct"/>
          </w:tcPr>
          <w:p w14:paraId="14CFD0FA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0390C16B" w14:textId="71AE5CE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  <w:tr w:rsidR="00C158C4" w:rsidRPr="00743556" w14:paraId="6C3D9CB3" w14:textId="77777777" w:rsidTr="00CC421C">
        <w:tc>
          <w:tcPr>
            <w:tcW w:w="1555" w:type="pct"/>
          </w:tcPr>
          <w:p w14:paraId="1AA54A8D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229B31A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4C8C8E9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04BAA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2F39B5D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9C1A20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DA30136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724851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84CFAC7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8C4" w:rsidRPr="00743556" w14:paraId="63D4F56A" w14:textId="77777777" w:rsidTr="000119B3">
        <w:tc>
          <w:tcPr>
            <w:tcW w:w="1555" w:type="pct"/>
          </w:tcPr>
          <w:p w14:paraId="0E5AA2AD" w14:textId="67841C84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85" w:type="pct"/>
          </w:tcPr>
          <w:p w14:paraId="059A07C6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1F77ED" w14:textId="2701A815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4897F7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BFAA28B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3A70B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203A5A6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F6CAD7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66D0658E" w14:textId="6BF74C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8C4" w:rsidRPr="00743556" w14:paraId="555ECDEA" w14:textId="77777777" w:rsidTr="000119B3">
        <w:tc>
          <w:tcPr>
            <w:tcW w:w="1555" w:type="pct"/>
          </w:tcPr>
          <w:p w14:paraId="7BD7D4DF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5" w:type="pct"/>
          </w:tcPr>
          <w:p w14:paraId="16E9A9A8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20E6866" w14:textId="3980EA60" w:rsidR="00C158C4" w:rsidRPr="00743556" w:rsidRDefault="00AD09DF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5,593,293</w:t>
            </w:r>
          </w:p>
        </w:tc>
        <w:tc>
          <w:tcPr>
            <w:tcW w:w="147" w:type="pct"/>
          </w:tcPr>
          <w:p w14:paraId="1DC7CE6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546D603" w14:textId="36E39A78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5,122,902</w:t>
            </w:r>
          </w:p>
        </w:tc>
        <w:tc>
          <w:tcPr>
            <w:tcW w:w="147" w:type="pct"/>
          </w:tcPr>
          <w:p w14:paraId="598CDD3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0C0FAD06" w14:textId="6E436111" w:rsidR="00C158C4" w:rsidRPr="00743556" w:rsidRDefault="00AD09DF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5,591,013</w:t>
            </w:r>
          </w:p>
        </w:tc>
        <w:tc>
          <w:tcPr>
            <w:tcW w:w="147" w:type="pct"/>
          </w:tcPr>
          <w:p w14:paraId="506D8670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14CB4690" w14:textId="3AF9FBB4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5,118,263</w:t>
            </w:r>
          </w:p>
        </w:tc>
      </w:tr>
      <w:tr w:rsidR="00C158C4" w:rsidRPr="00743556" w14:paraId="5B9310C2" w14:textId="77777777" w:rsidTr="000119B3">
        <w:tc>
          <w:tcPr>
            <w:tcW w:w="1555" w:type="pct"/>
          </w:tcPr>
          <w:p w14:paraId="310E6E6A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85" w:type="pct"/>
          </w:tcPr>
          <w:p w14:paraId="319918A5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AE9B46" w14:textId="1D1E61C2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8779D5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259E36D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6C0F6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D57A94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CC581C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24" w:type="pct"/>
          </w:tcPr>
          <w:p w14:paraId="595CE391" w14:textId="12F3BB25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8C4" w:rsidRPr="00743556" w14:paraId="07873D69" w14:textId="77777777" w:rsidTr="000119B3">
        <w:tc>
          <w:tcPr>
            <w:tcW w:w="1555" w:type="pct"/>
          </w:tcPr>
          <w:p w14:paraId="33F6CF93" w14:textId="028479F0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5" w:type="pct"/>
          </w:tcPr>
          <w:p w14:paraId="6AD2C1CC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E85FFDD" w14:textId="5B4CBD68" w:rsidR="00C158C4" w:rsidRPr="00743556" w:rsidRDefault="00356E23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1,122,095</w:t>
            </w:r>
          </w:p>
        </w:tc>
        <w:tc>
          <w:tcPr>
            <w:tcW w:w="147" w:type="pct"/>
          </w:tcPr>
          <w:p w14:paraId="15B58360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6F7DB54A" w14:textId="2773ED52" w:rsidR="00C158C4" w:rsidRPr="00743556" w:rsidRDefault="00D1002B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996,065</w:t>
            </w:r>
          </w:p>
        </w:tc>
        <w:tc>
          <w:tcPr>
            <w:tcW w:w="147" w:type="pct"/>
          </w:tcPr>
          <w:p w14:paraId="44A0D9A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69CAF2F2" w14:textId="1139A7F9" w:rsidR="00C158C4" w:rsidRPr="00743556" w:rsidRDefault="00FE76E7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</w:t>
            </w:r>
            <w:r w:rsidR="0023561C" w:rsidRPr="00743556">
              <w:rPr>
                <w:rFonts w:ascii="Angsana New" w:hAnsi="Angsana New"/>
                <w:sz w:val="30"/>
                <w:szCs w:val="30"/>
              </w:rPr>
              <w:t>0</w:t>
            </w:r>
            <w:r w:rsidRPr="00743556">
              <w:rPr>
                <w:rFonts w:ascii="Angsana New" w:hAnsi="Angsana New"/>
                <w:sz w:val="30"/>
                <w:szCs w:val="30"/>
              </w:rPr>
              <w:t>,</w:t>
            </w:r>
            <w:r w:rsidR="0023561C" w:rsidRPr="00743556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47" w:type="pct"/>
          </w:tcPr>
          <w:p w14:paraId="29D723DA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3D87384A" w14:textId="3CEFFEBB" w:rsidR="00C158C4" w:rsidRPr="00743556" w:rsidRDefault="009212E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994,019</w:t>
            </w:r>
          </w:p>
        </w:tc>
      </w:tr>
      <w:tr w:rsidR="00C158C4" w:rsidRPr="00743556" w14:paraId="4733DA75" w14:textId="77777777" w:rsidTr="000119B3">
        <w:tc>
          <w:tcPr>
            <w:tcW w:w="1555" w:type="pct"/>
          </w:tcPr>
          <w:p w14:paraId="17EF9945" w14:textId="2AD498B4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5DD7B3B2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15A661" w14:textId="55EB7D4C" w:rsidR="00C158C4" w:rsidRPr="00743556" w:rsidRDefault="00356E23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255,271</w:t>
            </w:r>
          </w:p>
        </w:tc>
        <w:tc>
          <w:tcPr>
            <w:tcW w:w="147" w:type="pct"/>
          </w:tcPr>
          <w:p w14:paraId="549CB49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AC937DD" w14:textId="76A2559B" w:rsidR="00C158C4" w:rsidRPr="00743556" w:rsidRDefault="00D1002B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185,647</w:t>
            </w:r>
          </w:p>
        </w:tc>
        <w:tc>
          <w:tcPr>
            <w:tcW w:w="147" w:type="pct"/>
          </w:tcPr>
          <w:p w14:paraId="3470CA70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66130A85" w14:textId="1D5CC180" w:rsidR="00C158C4" w:rsidRPr="00743556" w:rsidRDefault="00FE76E7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255,257</w:t>
            </w:r>
          </w:p>
        </w:tc>
        <w:tc>
          <w:tcPr>
            <w:tcW w:w="147" w:type="pct"/>
          </w:tcPr>
          <w:p w14:paraId="0387765F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7ED4DD1F" w14:textId="6B3E7646" w:rsidR="00C158C4" w:rsidRPr="00743556" w:rsidRDefault="009212E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185,577</w:t>
            </w:r>
          </w:p>
        </w:tc>
      </w:tr>
      <w:tr w:rsidR="00D16466" w:rsidRPr="00743556" w14:paraId="2BCE5634" w14:textId="77777777" w:rsidTr="000119B3">
        <w:tc>
          <w:tcPr>
            <w:tcW w:w="1555" w:type="pct"/>
          </w:tcPr>
          <w:p w14:paraId="6A4BA668" w14:textId="77777777" w:rsidR="00D16466" w:rsidRPr="00743556" w:rsidRDefault="00D16466" w:rsidP="00D1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65D4E129" w14:textId="77777777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3BC5A3" w14:textId="4D0783E9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54,220</w:t>
            </w:r>
          </w:p>
        </w:tc>
        <w:tc>
          <w:tcPr>
            <w:tcW w:w="147" w:type="pct"/>
          </w:tcPr>
          <w:p w14:paraId="5719E098" w14:textId="77777777" w:rsidR="00D16466" w:rsidRPr="00743556" w:rsidRDefault="00D16466" w:rsidP="00D1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6CA1418" w14:textId="3AAD0A1D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54,497</w:t>
            </w:r>
          </w:p>
        </w:tc>
        <w:tc>
          <w:tcPr>
            <w:tcW w:w="147" w:type="pct"/>
          </w:tcPr>
          <w:p w14:paraId="61718D45" w14:textId="77777777" w:rsidR="00D16466" w:rsidRPr="00743556" w:rsidRDefault="00D16466" w:rsidP="00D1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5C4584E1" w14:textId="2C9AE31C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54,220</w:t>
            </w:r>
          </w:p>
        </w:tc>
        <w:tc>
          <w:tcPr>
            <w:tcW w:w="147" w:type="pct"/>
          </w:tcPr>
          <w:p w14:paraId="72078C65" w14:textId="77777777" w:rsidR="00D16466" w:rsidRPr="00743556" w:rsidRDefault="00D16466" w:rsidP="00D164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26A1E4AC" w14:textId="59B7859C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54,474</w:t>
            </w:r>
          </w:p>
        </w:tc>
      </w:tr>
      <w:tr w:rsidR="00D16466" w:rsidRPr="00743556" w14:paraId="7EF19BD9" w14:textId="77777777" w:rsidTr="000119B3">
        <w:tc>
          <w:tcPr>
            <w:tcW w:w="1555" w:type="pct"/>
          </w:tcPr>
          <w:p w14:paraId="25CDD9D1" w14:textId="77777777" w:rsidR="00D16466" w:rsidRPr="00743556" w:rsidRDefault="00D16466" w:rsidP="00D1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408C06E4" w14:textId="77777777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29E0FE" w14:textId="345C5A36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7,504</w:t>
            </w:r>
          </w:p>
        </w:tc>
        <w:tc>
          <w:tcPr>
            <w:tcW w:w="147" w:type="pct"/>
          </w:tcPr>
          <w:p w14:paraId="12A967B6" w14:textId="77777777" w:rsidR="00D16466" w:rsidRPr="00743556" w:rsidRDefault="00D16466" w:rsidP="00D1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7FC7921" w14:textId="46026FAE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13,908</w:t>
            </w:r>
          </w:p>
        </w:tc>
        <w:tc>
          <w:tcPr>
            <w:tcW w:w="147" w:type="pct"/>
          </w:tcPr>
          <w:p w14:paraId="7BBF8974" w14:textId="77777777" w:rsidR="00D16466" w:rsidRPr="00743556" w:rsidRDefault="00D16466" w:rsidP="00D1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7E091641" w14:textId="6B3D600E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7,504</w:t>
            </w:r>
          </w:p>
        </w:tc>
        <w:tc>
          <w:tcPr>
            <w:tcW w:w="147" w:type="pct"/>
          </w:tcPr>
          <w:p w14:paraId="3DA7CA34" w14:textId="77777777" w:rsidR="00D16466" w:rsidRPr="00743556" w:rsidRDefault="00D16466" w:rsidP="00D164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6904F9D7" w14:textId="04B76987" w:rsidR="00D16466" w:rsidRPr="00743556" w:rsidRDefault="00D16466" w:rsidP="00D1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13,907</w:t>
            </w:r>
          </w:p>
        </w:tc>
      </w:tr>
      <w:tr w:rsidR="00C158C4" w:rsidRPr="00743556" w14:paraId="55AE6E67" w14:textId="77777777" w:rsidTr="000119B3">
        <w:tc>
          <w:tcPr>
            <w:tcW w:w="1555" w:type="pct"/>
          </w:tcPr>
          <w:p w14:paraId="15F4BF82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7DD87FCC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639273" w14:textId="7817C59F" w:rsidR="00C158C4" w:rsidRPr="00743556" w:rsidRDefault="00A35F5E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8,592</w:t>
            </w:r>
          </w:p>
        </w:tc>
        <w:tc>
          <w:tcPr>
            <w:tcW w:w="147" w:type="pct"/>
          </w:tcPr>
          <w:p w14:paraId="2BF636C5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F9FFA1C" w14:textId="536E0DB5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147" w:type="pct"/>
          </w:tcPr>
          <w:p w14:paraId="574AD624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6D061857" w14:textId="7A572395" w:rsidR="00C158C4" w:rsidRPr="00743556" w:rsidRDefault="00CF192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  <w:tc>
          <w:tcPr>
            <w:tcW w:w="147" w:type="pct"/>
          </w:tcPr>
          <w:p w14:paraId="1DE0A5B6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4E42045E" w14:textId="4DD1DCE6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</w:tr>
      <w:tr w:rsidR="00C158C4" w:rsidRPr="00743556" w14:paraId="269A6572" w14:textId="77777777" w:rsidTr="000119B3">
        <w:tc>
          <w:tcPr>
            <w:tcW w:w="1555" w:type="pct"/>
          </w:tcPr>
          <w:p w14:paraId="1FCE409C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592C1ACE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915652" w14:textId="7CFB6668" w:rsidR="00C158C4" w:rsidRPr="00743556" w:rsidRDefault="004F7C7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15,947</w:t>
            </w:r>
          </w:p>
        </w:tc>
        <w:tc>
          <w:tcPr>
            <w:tcW w:w="147" w:type="pct"/>
          </w:tcPr>
          <w:p w14:paraId="50A963BA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D63AB8B" w14:textId="5A081541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147" w:type="pct"/>
          </w:tcPr>
          <w:p w14:paraId="43B8A639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1DCDB16D" w14:textId="53090650" w:rsidR="00C158C4" w:rsidRPr="00743556" w:rsidRDefault="00CF192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15,947</w:t>
            </w:r>
          </w:p>
        </w:tc>
        <w:tc>
          <w:tcPr>
            <w:tcW w:w="147" w:type="pct"/>
          </w:tcPr>
          <w:p w14:paraId="771C5878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157AE470" w14:textId="3204F504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C158C4" w:rsidRPr="00743556" w14:paraId="5A354033" w14:textId="77777777" w:rsidTr="000119B3">
        <w:tc>
          <w:tcPr>
            <w:tcW w:w="1555" w:type="pct"/>
          </w:tcPr>
          <w:p w14:paraId="0C328834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6F450ADD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9FF8CD" w14:textId="01536404" w:rsidR="00C158C4" w:rsidRPr="00743556" w:rsidRDefault="004F7C7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29,340</w:t>
            </w:r>
          </w:p>
        </w:tc>
        <w:tc>
          <w:tcPr>
            <w:tcW w:w="147" w:type="pct"/>
          </w:tcPr>
          <w:p w14:paraId="59189601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F3F93C9" w14:textId="20FAFBC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147" w:type="pct"/>
          </w:tcPr>
          <w:p w14:paraId="65153D51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7ADE2836" w14:textId="018CD3EC" w:rsidR="00C158C4" w:rsidRPr="00743556" w:rsidRDefault="00CF192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29,3</w:t>
            </w:r>
            <w:r w:rsidR="00187347" w:rsidRPr="00743556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37B98D03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64638D6B" w14:textId="24CA15D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</w:tr>
      <w:tr w:rsidR="00C158C4" w:rsidRPr="00743556" w14:paraId="78F4E837" w14:textId="77777777" w:rsidTr="000119B3">
        <w:tc>
          <w:tcPr>
            <w:tcW w:w="1555" w:type="pct"/>
          </w:tcPr>
          <w:p w14:paraId="47ECC7CF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1C8428D6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1BA1D86" w14:textId="13B0A9BA" w:rsidR="00C158C4" w:rsidRPr="00743556" w:rsidRDefault="004F7C7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435,325</w:t>
            </w:r>
          </w:p>
        </w:tc>
        <w:tc>
          <w:tcPr>
            <w:tcW w:w="147" w:type="pct"/>
          </w:tcPr>
          <w:p w14:paraId="3C0B88E7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18FDCFD" w14:textId="428FE603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502,906</w:t>
            </w:r>
          </w:p>
        </w:tc>
        <w:tc>
          <w:tcPr>
            <w:tcW w:w="147" w:type="pct"/>
          </w:tcPr>
          <w:p w14:paraId="271D8BEF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38E283E" w14:textId="6C12BED3" w:rsidR="00C158C4" w:rsidRPr="00743556" w:rsidRDefault="00CF192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</w:t>
            </w:r>
            <w:r w:rsidR="00356E23" w:rsidRPr="00743556">
              <w:rPr>
                <w:rFonts w:ascii="Angsana New" w:hAnsi="Angsana New"/>
                <w:sz w:val="30"/>
                <w:szCs w:val="30"/>
              </w:rPr>
              <w:t>29,63</w:t>
            </w:r>
            <w:r w:rsidR="00CC3959" w:rsidRPr="007435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FAA92E2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DD1E96D" w14:textId="64769952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495,956</w:t>
            </w:r>
          </w:p>
        </w:tc>
      </w:tr>
      <w:tr w:rsidR="00C158C4" w:rsidRPr="00743556" w14:paraId="761925CF" w14:textId="77777777" w:rsidTr="000119B3">
        <w:tc>
          <w:tcPr>
            <w:tcW w:w="1555" w:type="pct"/>
          </w:tcPr>
          <w:p w14:paraId="667D7C4A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6DCB048A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77161BE4" w14:textId="099A9DA8" w:rsidR="00C158C4" w:rsidRPr="00743556" w:rsidRDefault="004F7C7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7,521,587</w:t>
            </w:r>
          </w:p>
        </w:tc>
        <w:tc>
          <w:tcPr>
            <w:tcW w:w="147" w:type="pct"/>
          </w:tcPr>
          <w:p w14:paraId="2638E115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6F1FA1CA" w14:textId="022ACD3B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6,933,931</w:t>
            </w:r>
          </w:p>
        </w:tc>
        <w:tc>
          <w:tcPr>
            <w:tcW w:w="147" w:type="pct"/>
          </w:tcPr>
          <w:p w14:paraId="2B8EC74F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F80DE2B" w14:textId="26720623" w:rsidR="00C158C4" w:rsidRPr="00743556" w:rsidRDefault="00356E23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7,511,48</w:t>
            </w:r>
            <w:r w:rsidR="00C93578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DD7E180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4DF2C916" w14:textId="4699FE01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6,920,202</w:t>
            </w:r>
          </w:p>
        </w:tc>
      </w:tr>
      <w:tr w:rsidR="00C158C4" w:rsidRPr="00743556" w14:paraId="47F223B8" w14:textId="77777777" w:rsidTr="000119B3">
        <w:tc>
          <w:tcPr>
            <w:tcW w:w="1555" w:type="pct"/>
          </w:tcPr>
          <w:p w14:paraId="3DCC67B7" w14:textId="77777777" w:rsidR="00C158C4" w:rsidRPr="00743556" w:rsidRDefault="00C158C4" w:rsidP="00C158C4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5B3B883" w14:textId="77777777" w:rsidR="00C158C4" w:rsidRPr="00743556" w:rsidRDefault="00C158C4" w:rsidP="00C158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485" w:type="pct"/>
          </w:tcPr>
          <w:p w14:paraId="046ADE46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28E36B93" w14:textId="77777777" w:rsidR="00FA5A1B" w:rsidRPr="00743556" w:rsidRDefault="00FA5A1B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6A05C3" w14:textId="5E6D79B8" w:rsidR="00C158C4" w:rsidRPr="00743556" w:rsidRDefault="00FA5A1B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(269,806)</w:t>
            </w:r>
          </w:p>
        </w:tc>
        <w:tc>
          <w:tcPr>
            <w:tcW w:w="147" w:type="pct"/>
          </w:tcPr>
          <w:p w14:paraId="706BD5AA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65CEA3AB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046D02" w14:textId="4369C79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(303,628)</w:t>
            </w:r>
          </w:p>
        </w:tc>
        <w:tc>
          <w:tcPr>
            <w:tcW w:w="147" w:type="pct"/>
          </w:tcPr>
          <w:p w14:paraId="39D6E807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86EF2F1" w14:textId="77777777" w:rsidR="004F7C71" w:rsidRPr="00743556" w:rsidRDefault="004F7C7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983F8D" w14:textId="4688C80A" w:rsidR="00C158C4" w:rsidRPr="00743556" w:rsidRDefault="004F7C71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(264,117)</w:t>
            </w:r>
          </w:p>
        </w:tc>
        <w:tc>
          <w:tcPr>
            <w:tcW w:w="147" w:type="pct"/>
          </w:tcPr>
          <w:p w14:paraId="50CAD8D1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7D9B11CD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DC317" w14:textId="4106E5D3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(296,676)</w:t>
            </w:r>
          </w:p>
        </w:tc>
      </w:tr>
      <w:tr w:rsidR="00C158C4" w:rsidRPr="00743556" w14:paraId="19EAAB4B" w14:textId="77777777" w:rsidTr="000119B3">
        <w:tc>
          <w:tcPr>
            <w:tcW w:w="1555" w:type="pct"/>
          </w:tcPr>
          <w:p w14:paraId="2F5125EF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14:paraId="6103910D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5728FE5D" w14:textId="5ADEC704" w:rsidR="00C158C4" w:rsidRPr="00743556" w:rsidRDefault="00397030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7,251,781</w:t>
            </w:r>
          </w:p>
        </w:tc>
        <w:tc>
          <w:tcPr>
            <w:tcW w:w="147" w:type="pct"/>
          </w:tcPr>
          <w:p w14:paraId="5AB32CFF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26D20C1A" w14:textId="38110701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6,630,303</w:t>
            </w:r>
          </w:p>
        </w:tc>
        <w:tc>
          <w:tcPr>
            <w:tcW w:w="147" w:type="pct"/>
          </w:tcPr>
          <w:p w14:paraId="632716A3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6D9C5935" w14:textId="0572E705" w:rsidR="00C158C4" w:rsidRPr="00743556" w:rsidRDefault="00FA5A1B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7,247,3</w:t>
            </w:r>
            <w:r w:rsidR="0083482C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221738F9" w14:textId="77777777" w:rsidR="00C158C4" w:rsidRPr="00743556" w:rsidRDefault="00C158C4" w:rsidP="00C158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6FF15F87" w14:textId="15724E5C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6,623,526</w:t>
            </w:r>
          </w:p>
        </w:tc>
      </w:tr>
      <w:tr w:rsidR="00C158C4" w:rsidRPr="00743556" w14:paraId="5A2858C1" w14:textId="77777777" w:rsidTr="000119B3">
        <w:tc>
          <w:tcPr>
            <w:tcW w:w="1555" w:type="pct"/>
          </w:tcPr>
          <w:p w14:paraId="5ABA096D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5" w:type="pct"/>
          </w:tcPr>
          <w:p w14:paraId="1F8D3083" w14:textId="77777777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0888BE" w14:textId="70D04A72" w:rsidR="00C158C4" w:rsidRPr="00743556" w:rsidRDefault="00397030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7,252,891</w:t>
            </w:r>
          </w:p>
        </w:tc>
        <w:tc>
          <w:tcPr>
            <w:tcW w:w="147" w:type="pct"/>
          </w:tcPr>
          <w:p w14:paraId="1872BB51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488C12F" w14:textId="2B4ED2F9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6,631,868</w:t>
            </w:r>
          </w:p>
        </w:tc>
        <w:tc>
          <w:tcPr>
            <w:tcW w:w="147" w:type="pct"/>
          </w:tcPr>
          <w:p w14:paraId="0D67E8BE" w14:textId="77777777" w:rsidR="00C158C4" w:rsidRPr="00743556" w:rsidRDefault="00C158C4" w:rsidP="00C1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66586B22" w14:textId="79FBAAC9" w:rsidR="00C158C4" w:rsidRPr="00743556" w:rsidRDefault="00FA5A1B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7,262,52</w:t>
            </w:r>
            <w:r w:rsidR="00631715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912D456" w14:textId="77777777" w:rsidR="00C158C4" w:rsidRPr="00743556" w:rsidRDefault="00C158C4" w:rsidP="00C158C4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268D10B" w14:textId="520C6AE0" w:rsidR="00C158C4" w:rsidRPr="00743556" w:rsidRDefault="00C158C4" w:rsidP="00C15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6,641,085</w:t>
            </w:r>
          </w:p>
        </w:tc>
      </w:tr>
    </w:tbl>
    <w:p w14:paraId="69EE10F1" w14:textId="77777777" w:rsidR="005308E1" w:rsidRPr="00743556" w:rsidRDefault="005308E1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236"/>
        <w:gridCol w:w="1040"/>
        <w:gridCol w:w="271"/>
        <w:gridCol w:w="1079"/>
        <w:gridCol w:w="271"/>
        <w:gridCol w:w="1076"/>
        <w:gridCol w:w="271"/>
        <w:gridCol w:w="1063"/>
      </w:tblGrid>
      <w:tr w:rsidR="005308E1" w:rsidRPr="00743556" w14:paraId="534FA6CD" w14:textId="77777777" w:rsidTr="00A664F5">
        <w:trPr>
          <w:tblHeader/>
        </w:trPr>
        <w:tc>
          <w:tcPr>
            <w:tcW w:w="2163" w:type="pct"/>
          </w:tcPr>
          <w:p w14:paraId="71DAC376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" w:type="pct"/>
          </w:tcPr>
          <w:p w14:paraId="70897F06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5DAFE71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D60193B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0AB4C0A8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594" w:rsidRPr="00743556" w14:paraId="0852F6F4" w14:textId="77777777" w:rsidTr="00A664F5">
        <w:trPr>
          <w:tblHeader/>
        </w:trPr>
        <w:tc>
          <w:tcPr>
            <w:tcW w:w="2163" w:type="pct"/>
          </w:tcPr>
          <w:p w14:paraId="31BEE209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2F24BC4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513F2C" w14:textId="1F511CF2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5BF151D4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D1080" w14:textId="1D605FB3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62CEDA36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96300C" w14:textId="4F219895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0BDFB74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64425F" w14:textId="07BB1BB3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308E1" w:rsidRPr="00743556" w14:paraId="733F3324" w14:textId="77777777" w:rsidTr="00A664F5">
        <w:trPr>
          <w:tblHeader/>
        </w:trPr>
        <w:tc>
          <w:tcPr>
            <w:tcW w:w="2163" w:type="pct"/>
          </w:tcPr>
          <w:p w14:paraId="71D8B5B5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21BFD8C1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1" w:type="pct"/>
            <w:gridSpan w:val="7"/>
          </w:tcPr>
          <w:p w14:paraId="57EB26E0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8E1" w:rsidRPr="00743556" w14:paraId="11396DCB" w14:textId="77777777" w:rsidTr="00A664F5">
        <w:tc>
          <w:tcPr>
            <w:tcW w:w="2163" w:type="pct"/>
          </w:tcPr>
          <w:p w14:paraId="5A99EF20" w14:textId="77777777" w:rsidR="005308E1" w:rsidRPr="00743556" w:rsidRDefault="005308E1" w:rsidP="00A664F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5E7792FD" w14:textId="77777777" w:rsidR="005308E1" w:rsidRPr="00743556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C4ED11F" w14:textId="77777777" w:rsidR="005308E1" w:rsidRPr="00743556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B96A9A" w14:textId="77777777" w:rsidR="005308E1" w:rsidRPr="00743556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723B75B3" w14:textId="77777777" w:rsidR="005308E1" w:rsidRPr="00743556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1F5979" w14:textId="77777777" w:rsidR="005308E1" w:rsidRPr="00743556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</w:tcPr>
          <w:p w14:paraId="43B86421" w14:textId="77777777" w:rsidR="005308E1" w:rsidRPr="00743556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E6127E" w14:textId="77777777" w:rsidR="005308E1" w:rsidRPr="00743556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7C6030B4" w14:textId="77777777" w:rsidR="005308E1" w:rsidRPr="00743556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594" w:rsidRPr="00743556" w14:paraId="0462FE5F" w14:textId="77777777" w:rsidTr="00A664F5">
        <w:tc>
          <w:tcPr>
            <w:tcW w:w="2163" w:type="pct"/>
          </w:tcPr>
          <w:p w14:paraId="6335B6B9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1EAFB6F8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560B00D0" w14:textId="3971C25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303,628</w:t>
            </w:r>
          </w:p>
        </w:tc>
        <w:tc>
          <w:tcPr>
            <w:tcW w:w="145" w:type="pct"/>
          </w:tcPr>
          <w:p w14:paraId="7F2B18A8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5DD0DB" w14:textId="02D282EA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252,511</w:t>
            </w:r>
          </w:p>
        </w:tc>
        <w:tc>
          <w:tcPr>
            <w:tcW w:w="145" w:type="pct"/>
          </w:tcPr>
          <w:p w14:paraId="312223B9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5C13299" w14:textId="2D768374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296,676</w:t>
            </w:r>
          </w:p>
        </w:tc>
        <w:tc>
          <w:tcPr>
            <w:tcW w:w="145" w:type="pct"/>
          </w:tcPr>
          <w:p w14:paraId="5FBEC882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351F1485" w14:textId="05C7940C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245,559</w:t>
            </w:r>
          </w:p>
        </w:tc>
      </w:tr>
      <w:tr w:rsidR="008B2594" w:rsidRPr="00743556" w14:paraId="50A5461D" w14:textId="77777777" w:rsidTr="00A664F5">
        <w:tc>
          <w:tcPr>
            <w:tcW w:w="2163" w:type="pct"/>
          </w:tcPr>
          <w:p w14:paraId="64C543FF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</w:tcPr>
          <w:p w14:paraId="7ECE8465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53BA1312" w14:textId="45439DC2" w:rsidR="008B2594" w:rsidRPr="00743556" w:rsidRDefault="00032AC9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27,992</w:t>
            </w:r>
          </w:p>
        </w:tc>
        <w:tc>
          <w:tcPr>
            <w:tcW w:w="145" w:type="pct"/>
          </w:tcPr>
          <w:p w14:paraId="247A8776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0BAB7F41" w14:textId="2FD403BE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93,230</w:t>
            </w:r>
          </w:p>
        </w:tc>
        <w:tc>
          <w:tcPr>
            <w:tcW w:w="145" w:type="pct"/>
          </w:tcPr>
          <w:p w14:paraId="4D3D9BBB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</w:tcPr>
          <w:p w14:paraId="4F8C3AD6" w14:textId="2CA68B37" w:rsidR="008B2594" w:rsidRPr="00743556" w:rsidRDefault="00397030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27,992</w:t>
            </w:r>
          </w:p>
        </w:tc>
        <w:tc>
          <w:tcPr>
            <w:tcW w:w="145" w:type="pct"/>
          </w:tcPr>
          <w:p w14:paraId="51B9FEC8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67700CBB" w14:textId="637EC335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93,230</w:t>
            </w:r>
          </w:p>
        </w:tc>
      </w:tr>
      <w:tr w:rsidR="008B2594" w:rsidRPr="00743556" w14:paraId="43144030" w14:textId="77777777" w:rsidTr="00A664F5">
        <w:tc>
          <w:tcPr>
            <w:tcW w:w="2163" w:type="pct"/>
          </w:tcPr>
          <w:p w14:paraId="6F7F9AC1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</w:tcPr>
          <w:p w14:paraId="0D60BE40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536F5286" w14:textId="3AF44C24" w:rsidR="008B2594" w:rsidRPr="00743556" w:rsidRDefault="00032AC9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</w:t>
            </w:r>
            <w:r w:rsidR="00142078" w:rsidRPr="00743556">
              <w:rPr>
                <w:rFonts w:ascii="Angsana New" w:hAnsi="Angsana New"/>
                <w:sz w:val="30"/>
                <w:szCs w:val="30"/>
              </w:rPr>
              <w:t>27,198)</w:t>
            </w:r>
          </w:p>
        </w:tc>
        <w:tc>
          <w:tcPr>
            <w:tcW w:w="145" w:type="pct"/>
          </w:tcPr>
          <w:p w14:paraId="70BDBE23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3A342E4A" w14:textId="6A5DC839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(29,511)</w:t>
            </w:r>
          </w:p>
        </w:tc>
        <w:tc>
          <w:tcPr>
            <w:tcW w:w="145" w:type="pct"/>
          </w:tcPr>
          <w:p w14:paraId="7EE0A42C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</w:tcPr>
          <w:p w14:paraId="0B071D48" w14:textId="2CCB0F8D" w:rsidR="008B2594" w:rsidRPr="00743556" w:rsidRDefault="00397030" w:rsidP="008B259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(27,195)</w:t>
            </w:r>
          </w:p>
        </w:tc>
        <w:tc>
          <w:tcPr>
            <w:tcW w:w="145" w:type="pct"/>
          </w:tcPr>
          <w:p w14:paraId="2AFAF8D9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79295E51" w14:textId="3AED70FE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(29,511)</w:t>
            </w:r>
          </w:p>
        </w:tc>
      </w:tr>
      <w:tr w:rsidR="008B2594" w:rsidRPr="00743556" w14:paraId="374DB877" w14:textId="77777777" w:rsidTr="00A664F5">
        <w:tc>
          <w:tcPr>
            <w:tcW w:w="2163" w:type="pct"/>
          </w:tcPr>
          <w:p w14:paraId="7AEF4787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" w:type="pct"/>
          </w:tcPr>
          <w:p w14:paraId="4897FAEE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826417" w14:textId="15794DD4" w:rsidR="008B2594" w:rsidRPr="00743556" w:rsidRDefault="00142078" w:rsidP="008B259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(34,61</w:t>
            </w:r>
            <w:r w:rsidR="00E944CF" w:rsidRPr="00743556">
              <w:rPr>
                <w:rFonts w:ascii="Angsana New" w:hAnsi="Angsana New"/>
                <w:sz w:val="30"/>
                <w:szCs w:val="30"/>
              </w:rPr>
              <w:t>6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A4681D9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DF04437" w14:textId="1CC32694" w:rsidR="008B2594" w:rsidRPr="00743556" w:rsidRDefault="008B2594" w:rsidP="008B259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(12,602)</w:t>
            </w:r>
          </w:p>
        </w:tc>
        <w:tc>
          <w:tcPr>
            <w:tcW w:w="145" w:type="pct"/>
          </w:tcPr>
          <w:p w14:paraId="7575B869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0308A75" w14:textId="661724B5" w:rsidR="008B2594" w:rsidRPr="00743556" w:rsidRDefault="00397030" w:rsidP="008B259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(33,356)</w:t>
            </w:r>
          </w:p>
        </w:tc>
        <w:tc>
          <w:tcPr>
            <w:tcW w:w="145" w:type="pct"/>
          </w:tcPr>
          <w:p w14:paraId="213C7D27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89A020F" w14:textId="2AB1247C" w:rsidR="008B2594" w:rsidRPr="00743556" w:rsidRDefault="008B2594" w:rsidP="008B259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(12,602)</w:t>
            </w:r>
          </w:p>
        </w:tc>
      </w:tr>
      <w:tr w:rsidR="008B2594" w:rsidRPr="00743556" w14:paraId="4FCF6DA4" w14:textId="77777777" w:rsidTr="00A664F5">
        <w:tc>
          <w:tcPr>
            <w:tcW w:w="2163" w:type="pct"/>
          </w:tcPr>
          <w:p w14:paraId="3BAA7DDB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" w:type="pct"/>
          </w:tcPr>
          <w:p w14:paraId="16AAFF1F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390A0375" w14:textId="3C806D32" w:rsidR="008B2594" w:rsidRPr="00743556" w:rsidRDefault="00142078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269,806</w:t>
            </w:r>
          </w:p>
        </w:tc>
        <w:tc>
          <w:tcPr>
            <w:tcW w:w="145" w:type="pct"/>
          </w:tcPr>
          <w:p w14:paraId="50336603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EDD5801" w14:textId="2799A1BF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303,628</w:t>
            </w:r>
          </w:p>
        </w:tc>
        <w:tc>
          <w:tcPr>
            <w:tcW w:w="145" w:type="pct"/>
          </w:tcPr>
          <w:p w14:paraId="6C86132D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E9A8601" w14:textId="344D79FC" w:rsidR="008B2594" w:rsidRPr="00743556" w:rsidRDefault="00032AC9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264,117</w:t>
            </w:r>
          </w:p>
        </w:tc>
        <w:tc>
          <w:tcPr>
            <w:tcW w:w="145" w:type="pct"/>
          </w:tcPr>
          <w:p w14:paraId="3913BA7E" w14:textId="77777777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4E63D6E" w14:textId="47CDD930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296,676</w:t>
            </w:r>
          </w:p>
        </w:tc>
      </w:tr>
    </w:tbl>
    <w:p w14:paraId="7B7ECE6F" w14:textId="77777777" w:rsidR="00186AED" w:rsidRPr="00743556" w:rsidRDefault="00186AED" w:rsidP="00186A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186AED" w:rsidRPr="00743556" w14:paraId="7C243BB5" w14:textId="77777777" w:rsidTr="00A664F5">
        <w:trPr>
          <w:tblHeader/>
        </w:trPr>
        <w:tc>
          <w:tcPr>
            <w:tcW w:w="1831" w:type="pct"/>
          </w:tcPr>
          <w:p w14:paraId="66F879F7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656BD976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758270CF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82EB973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38D3B2F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594" w:rsidRPr="00743556" w14:paraId="7EB46CA0" w14:textId="77777777" w:rsidTr="00A664F5">
        <w:trPr>
          <w:tblHeader/>
        </w:trPr>
        <w:tc>
          <w:tcPr>
            <w:tcW w:w="1831" w:type="pct"/>
          </w:tcPr>
          <w:p w14:paraId="15139374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6" w:type="pct"/>
          </w:tcPr>
          <w:p w14:paraId="2B0C96FE" w14:textId="40C6D346" w:rsidR="008B2594" w:rsidRPr="00743556" w:rsidRDefault="008B2594" w:rsidP="008B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1D095D8D" w14:textId="53E926DB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B56A472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EF6210" w14:textId="1FAACA4C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1B91BF94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16F5A58" w14:textId="406F9BF3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67E9CA0B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F8ED4D" w14:textId="6DA03D42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86AED" w:rsidRPr="00743556" w14:paraId="76BD0096" w14:textId="77777777" w:rsidTr="00A664F5">
        <w:trPr>
          <w:tblHeader/>
        </w:trPr>
        <w:tc>
          <w:tcPr>
            <w:tcW w:w="1831" w:type="pct"/>
          </w:tcPr>
          <w:p w14:paraId="6AB8252B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576C3F4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8483F9C" w14:textId="77777777" w:rsidR="00186AED" w:rsidRPr="00743556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594" w:rsidRPr="00743556" w14:paraId="18BD0A82" w14:textId="77777777" w:rsidTr="00A664F5">
        <w:tc>
          <w:tcPr>
            <w:tcW w:w="1831" w:type="pct"/>
          </w:tcPr>
          <w:p w14:paraId="4BCC6E2E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CABC5EE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4D538E4" w14:textId="3C93497D" w:rsidR="008B2594" w:rsidRPr="00743556" w:rsidRDefault="00D618DF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7,026,019</w:t>
            </w:r>
          </w:p>
        </w:tc>
        <w:tc>
          <w:tcPr>
            <w:tcW w:w="145" w:type="pct"/>
          </w:tcPr>
          <w:p w14:paraId="62F45F5D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FB5923" w14:textId="6A020289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6,403,170</w:t>
            </w:r>
          </w:p>
        </w:tc>
        <w:tc>
          <w:tcPr>
            <w:tcW w:w="145" w:type="pct"/>
          </w:tcPr>
          <w:p w14:paraId="6C977232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04EA3E" w14:textId="3DD4701E" w:rsidR="008B2594" w:rsidRPr="00743556" w:rsidRDefault="00D618DF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7,035,65</w:t>
            </w:r>
            <w:r w:rsidR="007E33AE" w:rsidRPr="007435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C9B0C97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3EBBF3" w14:textId="1EF483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6,412,387</w:t>
            </w:r>
          </w:p>
        </w:tc>
      </w:tr>
      <w:tr w:rsidR="008B2594" w:rsidRPr="00743556" w14:paraId="24E4B61E" w14:textId="77777777" w:rsidTr="00A664F5">
        <w:tc>
          <w:tcPr>
            <w:tcW w:w="1831" w:type="pct"/>
          </w:tcPr>
          <w:p w14:paraId="2748DDAB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316CBBB1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3695596" w14:textId="5688B939" w:rsidR="008B2594" w:rsidRPr="00743556" w:rsidRDefault="00D618DF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226,872</w:t>
            </w:r>
          </w:p>
        </w:tc>
        <w:tc>
          <w:tcPr>
            <w:tcW w:w="145" w:type="pct"/>
          </w:tcPr>
          <w:p w14:paraId="6B051EA0" w14:textId="777777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74D6BD" w14:textId="2127F0CB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  <w:tc>
          <w:tcPr>
            <w:tcW w:w="145" w:type="pct"/>
          </w:tcPr>
          <w:p w14:paraId="235ED8D1" w14:textId="777777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8B0A0B2" w14:textId="24AD017D" w:rsidR="008B2594" w:rsidRPr="00743556" w:rsidRDefault="00D618DF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226,872</w:t>
            </w:r>
          </w:p>
        </w:tc>
        <w:tc>
          <w:tcPr>
            <w:tcW w:w="145" w:type="pct"/>
          </w:tcPr>
          <w:p w14:paraId="7B118D2D" w14:textId="777777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B61E03F" w14:textId="0C973AA3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</w:tr>
      <w:tr w:rsidR="008B2594" w:rsidRPr="00743556" w14:paraId="6163DE61" w14:textId="77777777" w:rsidTr="00A664F5">
        <w:tc>
          <w:tcPr>
            <w:tcW w:w="1831" w:type="pct"/>
          </w:tcPr>
          <w:p w14:paraId="752B5FA8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1C01AA2B" w14:textId="77777777" w:rsidR="008B2594" w:rsidRPr="00743556" w:rsidRDefault="008B2594" w:rsidP="008B2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6E9EA19" w14:textId="55DE52E9" w:rsidR="008B2594" w:rsidRPr="00743556" w:rsidRDefault="00D618DF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7,252,891</w:t>
            </w:r>
          </w:p>
        </w:tc>
        <w:tc>
          <w:tcPr>
            <w:tcW w:w="145" w:type="pct"/>
          </w:tcPr>
          <w:p w14:paraId="56C67694" w14:textId="777777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00022" w14:textId="7643BF99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6,631,868</w:t>
            </w:r>
          </w:p>
        </w:tc>
        <w:tc>
          <w:tcPr>
            <w:tcW w:w="145" w:type="pct"/>
          </w:tcPr>
          <w:p w14:paraId="5ED1CF33" w14:textId="777777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206AFDE" w14:textId="7965D20A" w:rsidR="008B2594" w:rsidRPr="00743556" w:rsidRDefault="00D618DF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7,262,52</w:t>
            </w:r>
            <w:r w:rsidR="007E33AE"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5" w:type="pct"/>
          </w:tcPr>
          <w:p w14:paraId="4595B768" w14:textId="7777777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A9EFDE" w14:textId="49C73867" w:rsidR="008B2594" w:rsidRPr="00743556" w:rsidRDefault="008B2594" w:rsidP="008B259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6,641,085</w:t>
            </w:r>
          </w:p>
        </w:tc>
      </w:tr>
    </w:tbl>
    <w:p w14:paraId="4A364CBC" w14:textId="77777777" w:rsidR="00186AED" w:rsidRPr="00743556" w:rsidRDefault="00186AED" w:rsidP="005308E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C1475AC" w14:textId="2FD25188" w:rsidR="006A7216" w:rsidRPr="00743556" w:rsidRDefault="006A7216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43556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="001A4716" w:rsidRPr="00743556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743556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14:paraId="119F85C1" w14:textId="77777777" w:rsidR="006C5AD9" w:rsidRPr="00743556" w:rsidRDefault="006C5AD9" w:rsidP="006C5AD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287"/>
        <w:gridCol w:w="270"/>
        <w:gridCol w:w="1240"/>
        <w:gridCol w:w="260"/>
        <w:gridCol w:w="1200"/>
        <w:gridCol w:w="270"/>
        <w:gridCol w:w="1170"/>
      </w:tblGrid>
      <w:tr w:rsidR="006A7216" w:rsidRPr="00743556" w14:paraId="0E095B9E" w14:textId="77777777" w:rsidTr="00284EE1">
        <w:tc>
          <w:tcPr>
            <w:tcW w:w="3573" w:type="dxa"/>
          </w:tcPr>
          <w:p w14:paraId="1EFD07C4" w14:textId="77777777" w:rsidR="006A7216" w:rsidRPr="00743556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7" w:type="dxa"/>
            <w:gridSpan w:val="3"/>
          </w:tcPr>
          <w:p w14:paraId="6C1FB3B5" w14:textId="77777777" w:rsidR="006A7216" w:rsidRPr="00743556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173E07DD" w14:textId="77777777" w:rsidR="006A7216" w:rsidRPr="00743556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41C06C59" w14:textId="77777777" w:rsidR="006A7216" w:rsidRPr="00743556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1004" w:rsidRPr="00743556" w14:paraId="3F16C118" w14:textId="77777777" w:rsidTr="002525DA">
        <w:tc>
          <w:tcPr>
            <w:tcW w:w="3573" w:type="dxa"/>
          </w:tcPr>
          <w:p w14:paraId="180C623D" w14:textId="5FC454A9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2E218D96" w14:textId="6B0EA576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8417BA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3316612" w14:textId="7B01558F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0" w:type="dxa"/>
          </w:tcPr>
          <w:p w14:paraId="7925A76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947669" w14:textId="34ACED98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8F590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68AC7" w14:textId="16DA0ED6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007B" w:rsidRPr="00743556" w14:paraId="22D14EFC" w14:textId="77777777" w:rsidTr="00284EE1">
        <w:tc>
          <w:tcPr>
            <w:tcW w:w="3573" w:type="dxa"/>
          </w:tcPr>
          <w:p w14:paraId="66FA9686" w14:textId="77777777" w:rsidR="0044007B" w:rsidRPr="00743556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14:paraId="366D8698" w14:textId="77777777" w:rsidR="0044007B" w:rsidRPr="00743556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004" w:rsidRPr="00743556" w14:paraId="386B071F" w14:textId="77777777" w:rsidTr="002525DA">
        <w:tc>
          <w:tcPr>
            <w:tcW w:w="3573" w:type="dxa"/>
          </w:tcPr>
          <w:p w14:paraId="3A788544" w14:textId="6FD151BF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87" w:type="dxa"/>
          </w:tcPr>
          <w:p w14:paraId="3C9D50C1" w14:textId="6F87C1E9" w:rsidR="00D41004" w:rsidRPr="00743556" w:rsidRDefault="00C06393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944,126</w:t>
            </w:r>
          </w:p>
        </w:tc>
        <w:tc>
          <w:tcPr>
            <w:tcW w:w="270" w:type="dxa"/>
          </w:tcPr>
          <w:p w14:paraId="7A2FC7CA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107BC2" w14:textId="625E0648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789,672</w:t>
            </w:r>
          </w:p>
        </w:tc>
        <w:tc>
          <w:tcPr>
            <w:tcW w:w="260" w:type="dxa"/>
          </w:tcPr>
          <w:p w14:paraId="11688032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0AB2E9" w14:textId="1A03C2A9" w:rsidR="00D41004" w:rsidRPr="00743556" w:rsidRDefault="00D618DF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937,335</w:t>
            </w:r>
          </w:p>
        </w:tc>
        <w:tc>
          <w:tcPr>
            <w:tcW w:w="270" w:type="dxa"/>
          </w:tcPr>
          <w:p w14:paraId="427E900D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922DC" w14:textId="0F8F3E2B" w:rsidR="00D41004" w:rsidRPr="00743556" w:rsidRDefault="00D41004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774,162</w:t>
            </w:r>
          </w:p>
        </w:tc>
      </w:tr>
      <w:tr w:rsidR="00D41004" w:rsidRPr="00743556" w14:paraId="594C0AAC" w14:textId="77777777" w:rsidTr="002525DA">
        <w:tc>
          <w:tcPr>
            <w:tcW w:w="3573" w:type="dxa"/>
          </w:tcPr>
          <w:p w14:paraId="52CFE440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287" w:type="dxa"/>
          </w:tcPr>
          <w:p w14:paraId="0C7448C4" w14:textId="1825EAC7" w:rsidR="00D41004" w:rsidRPr="00743556" w:rsidRDefault="00C06393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ar-SA"/>
              </w:rPr>
              <w:t>585,183</w:t>
            </w:r>
          </w:p>
        </w:tc>
        <w:tc>
          <w:tcPr>
            <w:tcW w:w="270" w:type="dxa"/>
          </w:tcPr>
          <w:p w14:paraId="64182EB0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C40B94" w14:textId="19410703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ar-SA"/>
              </w:rPr>
              <w:t>458,616</w:t>
            </w:r>
          </w:p>
        </w:tc>
        <w:tc>
          <w:tcPr>
            <w:tcW w:w="260" w:type="dxa"/>
          </w:tcPr>
          <w:p w14:paraId="11FCE6FD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36308F" w14:textId="05BC48C1" w:rsidR="00D41004" w:rsidRPr="00743556" w:rsidRDefault="00D618DF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58</w:t>
            </w:r>
            <w:r w:rsidR="00267F50" w:rsidRPr="00743556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,532</w:t>
            </w:r>
          </w:p>
        </w:tc>
        <w:tc>
          <w:tcPr>
            <w:tcW w:w="270" w:type="dxa"/>
          </w:tcPr>
          <w:p w14:paraId="6FF19DB6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C3F10" w14:textId="01F1B912" w:rsidR="00D41004" w:rsidRPr="00743556" w:rsidRDefault="00D41004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456,101</w:t>
            </w:r>
          </w:p>
        </w:tc>
      </w:tr>
      <w:tr w:rsidR="00A00561" w:rsidRPr="00743556" w14:paraId="2723A74B" w14:textId="77777777" w:rsidTr="002525DA">
        <w:tc>
          <w:tcPr>
            <w:tcW w:w="3573" w:type="dxa"/>
          </w:tcPr>
          <w:p w14:paraId="3FF6E62C" w14:textId="03E9F57C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287" w:type="dxa"/>
          </w:tcPr>
          <w:p w14:paraId="7DE902BE" w14:textId="417B5297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33,118</w:t>
            </w:r>
          </w:p>
        </w:tc>
        <w:tc>
          <w:tcPr>
            <w:tcW w:w="270" w:type="dxa"/>
          </w:tcPr>
          <w:p w14:paraId="6F1B2E47" w14:textId="77777777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00CB525B" w14:textId="331C3BB4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25,621</w:t>
            </w:r>
          </w:p>
        </w:tc>
        <w:tc>
          <w:tcPr>
            <w:tcW w:w="260" w:type="dxa"/>
          </w:tcPr>
          <w:p w14:paraId="13232A94" w14:textId="77777777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725281D" w14:textId="5D2B41DB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33,046</w:t>
            </w:r>
          </w:p>
        </w:tc>
        <w:tc>
          <w:tcPr>
            <w:tcW w:w="270" w:type="dxa"/>
          </w:tcPr>
          <w:p w14:paraId="7780B64A" w14:textId="77777777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E1DA3" w14:textId="5F8A43C0" w:rsidR="00A00561" w:rsidRPr="00743556" w:rsidRDefault="00A00561" w:rsidP="00A00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25,599</w:t>
            </w:r>
          </w:p>
        </w:tc>
      </w:tr>
      <w:tr w:rsidR="00D41004" w:rsidRPr="00743556" w14:paraId="1BBAEA32" w14:textId="77777777" w:rsidTr="002525DA">
        <w:tc>
          <w:tcPr>
            <w:tcW w:w="3573" w:type="dxa"/>
          </w:tcPr>
          <w:p w14:paraId="052FC72E" w14:textId="63444C3E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87" w:type="dxa"/>
          </w:tcPr>
          <w:p w14:paraId="14F8F0FA" w14:textId="3DF1FD96" w:rsidR="00D41004" w:rsidRPr="00743556" w:rsidRDefault="00C06393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ar-SA"/>
              </w:rPr>
              <w:t>19,870</w:t>
            </w:r>
          </w:p>
        </w:tc>
        <w:tc>
          <w:tcPr>
            <w:tcW w:w="270" w:type="dxa"/>
          </w:tcPr>
          <w:p w14:paraId="2D416251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40657972" w14:textId="74D4B62B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ar-SA"/>
              </w:rPr>
              <w:t>33,566</w:t>
            </w:r>
          </w:p>
        </w:tc>
        <w:tc>
          <w:tcPr>
            <w:tcW w:w="260" w:type="dxa"/>
          </w:tcPr>
          <w:p w14:paraId="0FF0D0DA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88E4C8" w14:textId="73511D77" w:rsidR="00D41004" w:rsidRPr="00743556" w:rsidRDefault="00D618DF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19,102</w:t>
            </w:r>
          </w:p>
        </w:tc>
        <w:tc>
          <w:tcPr>
            <w:tcW w:w="270" w:type="dxa"/>
          </w:tcPr>
          <w:p w14:paraId="32BD9F3A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2545B" w14:textId="3A908C7E" w:rsidR="00D41004" w:rsidRPr="00743556" w:rsidRDefault="00D41004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33,305</w:t>
            </w:r>
          </w:p>
        </w:tc>
      </w:tr>
      <w:tr w:rsidR="00D41004" w:rsidRPr="00743556" w14:paraId="5E31C8A2" w14:textId="77777777" w:rsidTr="002525DA">
        <w:tc>
          <w:tcPr>
            <w:tcW w:w="3573" w:type="dxa"/>
          </w:tcPr>
          <w:p w14:paraId="35BDA43D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75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287" w:type="dxa"/>
          </w:tcPr>
          <w:p w14:paraId="47528EDA" w14:textId="5C0A97AD" w:rsidR="00D41004" w:rsidRPr="00743556" w:rsidRDefault="00C06393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</w:t>
            </w:r>
            <w:r w:rsidR="009F50E7" w:rsidRPr="00743556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14:paraId="453F211B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21E5CF78" w14:textId="69F8F51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20,157</w:t>
            </w:r>
          </w:p>
        </w:tc>
        <w:tc>
          <w:tcPr>
            <w:tcW w:w="260" w:type="dxa"/>
          </w:tcPr>
          <w:p w14:paraId="0854ED16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D182B33" w14:textId="3B3FA67F" w:rsidR="00D41004" w:rsidRPr="00743556" w:rsidRDefault="00D618DF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</w:t>
            </w:r>
            <w:r w:rsidR="0049442C" w:rsidRPr="00743556">
              <w:rPr>
                <w:rFonts w:ascii="Angsana New" w:hAnsi="Angsana New"/>
                <w:sz w:val="30"/>
                <w:szCs w:val="30"/>
              </w:rPr>
              <w:t>7</w:t>
            </w:r>
            <w:r w:rsidR="009F50E7" w:rsidRPr="0074355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33E24EF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BC3C2" w14:textId="13F6793F" w:rsidR="00D41004" w:rsidRPr="00743556" w:rsidRDefault="00D41004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743556">
              <w:rPr>
                <w:rFonts w:ascii="Angsana New" w:hAnsi="Angsana New"/>
                <w:sz w:val="30"/>
                <w:szCs w:val="30"/>
              </w:rPr>
              <w:t>,851</w:t>
            </w:r>
          </w:p>
        </w:tc>
      </w:tr>
      <w:tr w:rsidR="00D41004" w:rsidRPr="00743556" w14:paraId="279067A4" w14:textId="77777777" w:rsidTr="002525DA">
        <w:tc>
          <w:tcPr>
            <w:tcW w:w="3573" w:type="dxa"/>
          </w:tcPr>
          <w:p w14:paraId="334DB616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87" w:type="dxa"/>
          </w:tcPr>
          <w:p w14:paraId="474F29C2" w14:textId="041B2617" w:rsidR="00D41004" w:rsidRPr="00743556" w:rsidRDefault="00C06393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10,</w:t>
            </w:r>
            <w:r w:rsidR="00B52AC5" w:rsidRPr="00743556">
              <w:rPr>
                <w:rFonts w:ascii="Angsana New" w:hAnsi="Angsana New"/>
                <w:sz w:val="30"/>
                <w:szCs w:val="30"/>
              </w:rPr>
              <w:t>45</w:t>
            </w:r>
            <w:r w:rsidR="00426D4E" w:rsidRPr="007435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01C10E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35581E2A" w14:textId="29507570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13,059</w:t>
            </w:r>
          </w:p>
        </w:tc>
        <w:tc>
          <w:tcPr>
            <w:tcW w:w="260" w:type="dxa"/>
          </w:tcPr>
          <w:p w14:paraId="1089F033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09E2F" w14:textId="2EB021E2" w:rsidR="00D41004" w:rsidRPr="00743556" w:rsidRDefault="0049442C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/>
              </w:rPr>
              <w:t>9,</w:t>
            </w:r>
            <w:r w:rsidR="00BE7BE2" w:rsidRPr="00743556">
              <w:rPr>
                <w:rFonts w:ascii="Angsana New" w:hAnsi="Angsana New"/>
                <w:sz w:val="30"/>
                <w:szCs w:val="30"/>
                <w:lang w:val="en-GB"/>
              </w:rPr>
              <w:t>79</w:t>
            </w:r>
            <w:r w:rsidR="00B16585" w:rsidRPr="00743556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5C5139C1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1824C" w14:textId="26BC71EF" w:rsidR="00D41004" w:rsidRPr="00743556" w:rsidRDefault="00D41004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GB"/>
              </w:rPr>
              <w:t>8,163</w:t>
            </w:r>
          </w:p>
        </w:tc>
      </w:tr>
      <w:tr w:rsidR="00D41004" w:rsidRPr="00743556" w14:paraId="0B9C6785" w14:textId="77777777" w:rsidTr="002525DA">
        <w:tc>
          <w:tcPr>
            <w:tcW w:w="3573" w:type="dxa"/>
          </w:tcPr>
          <w:p w14:paraId="69E4C3BC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F63E" w14:textId="585E086E" w:rsidR="00D41004" w:rsidRPr="00743556" w:rsidRDefault="00C06393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1,599,</w:t>
            </w:r>
            <w:r w:rsidR="00B713BB" w:rsidRPr="0074355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="009F50E7" w:rsidRPr="0074355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60</w:t>
            </w:r>
          </w:p>
        </w:tc>
        <w:tc>
          <w:tcPr>
            <w:tcW w:w="270" w:type="dxa"/>
          </w:tcPr>
          <w:p w14:paraId="19344E11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7BC5CBFD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1,340,691</w:t>
            </w:r>
          </w:p>
        </w:tc>
        <w:tc>
          <w:tcPr>
            <w:tcW w:w="260" w:type="dxa"/>
          </w:tcPr>
          <w:p w14:paraId="4CB3D936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0C1E3" w14:textId="66F8549F" w:rsidR="00D41004" w:rsidRPr="00743556" w:rsidRDefault="00C06393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1,58</w:t>
            </w:r>
            <w:r w:rsidR="00D70C78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</w:t>
            </w:r>
            <w:r w:rsidR="009F50E7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43AF010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09053963" w:rsidR="00D41004" w:rsidRPr="00743556" w:rsidRDefault="00D41004" w:rsidP="0025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1,315,181</w:t>
            </w:r>
          </w:p>
        </w:tc>
      </w:tr>
    </w:tbl>
    <w:p w14:paraId="66891368" w14:textId="7484D1B2" w:rsidR="0013315A" w:rsidRPr="00743556" w:rsidRDefault="0013315A" w:rsidP="00A83E80">
      <w:pPr>
        <w:rPr>
          <w:rFonts w:ascii="Angsana New" w:hAnsi="Angsana New"/>
          <w:sz w:val="30"/>
          <w:szCs w:val="30"/>
        </w:rPr>
      </w:pPr>
    </w:p>
    <w:p w14:paraId="266D9C31" w14:textId="4B62B2A8" w:rsidR="0044123C" w:rsidRPr="00743556" w:rsidRDefault="0044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33BA6096" w14:textId="262619DB" w:rsidR="003E109F" w:rsidRPr="00743556" w:rsidRDefault="00CD0D20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DD3F9C8" w14:textId="77777777" w:rsidR="006C5AD9" w:rsidRPr="00743556" w:rsidRDefault="006C5AD9" w:rsidP="00CD0D20">
      <w:pPr>
        <w:rPr>
          <w:rFonts w:ascii="Angsana New" w:hAnsi="Angsana New"/>
          <w:sz w:val="30"/>
          <w:szCs w:val="30"/>
        </w:rPr>
      </w:pPr>
    </w:p>
    <w:tbl>
      <w:tblPr>
        <w:tblW w:w="93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7"/>
        <w:gridCol w:w="450"/>
        <w:gridCol w:w="551"/>
        <w:gridCol w:w="275"/>
        <w:gridCol w:w="878"/>
        <w:gridCol w:w="269"/>
        <w:gridCol w:w="1259"/>
        <w:gridCol w:w="271"/>
        <w:gridCol w:w="1243"/>
      </w:tblGrid>
      <w:tr w:rsidR="00CD6871" w:rsidRPr="00743556" w14:paraId="35E18946" w14:textId="77777777" w:rsidTr="00D65C81">
        <w:tc>
          <w:tcPr>
            <w:tcW w:w="2219" w:type="pct"/>
          </w:tcPr>
          <w:p w14:paraId="0B4BF62D" w14:textId="77777777" w:rsidR="000B16DF" w:rsidRPr="00743556" w:rsidRDefault="000B16DF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43556">
              <w:rPr>
                <w:rFonts w:ascii="Angsana New" w:hAnsi="Angsana New"/>
                <w:sz w:val="30"/>
                <w:szCs w:val="30"/>
              </w:rPr>
              <w:br w:type="page"/>
            </w:r>
            <w:r w:rsidRPr="00743556">
              <w:rPr>
                <w:rFonts w:ascii="Angsana New" w:hAnsi="Angsana New"/>
                <w:sz w:val="30"/>
                <w:szCs w:val="30"/>
              </w:rPr>
              <w:br w:type="page"/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53" w:type="pct"/>
            <w:gridSpan w:val="4"/>
          </w:tcPr>
          <w:p w14:paraId="513EE395" w14:textId="77777777" w:rsidR="000B16DF" w:rsidRPr="00743556" w:rsidRDefault="000B16DF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7941F493" w14:textId="77777777" w:rsidR="000B16DF" w:rsidRPr="00743556" w:rsidRDefault="000B16DF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3"/>
          </w:tcPr>
          <w:p w14:paraId="769ABCD5" w14:textId="2A1BFB95" w:rsidR="000B16DF" w:rsidRPr="00743556" w:rsidRDefault="000B16DF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74ADACC2" w14:textId="711CBD65" w:rsidR="000B16DF" w:rsidRPr="00743556" w:rsidRDefault="000B16DF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004" w:rsidRPr="00743556" w14:paraId="4F1F9B43" w14:textId="77777777" w:rsidTr="00D65C81">
        <w:tc>
          <w:tcPr>
            <w:tcW w:w="2219" w:type="pct"/>
          </w:tcPr>
          <w:p w14:paraId="285C1753" w14:textId="3060058D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gridSpan w:val="2"/>
          </w:tcPr>
          <w:p w14:paraId="09596345" w14:textId="09691176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54203A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10927F8D" w14:textId="194B3C35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A9DB90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33F6F3" w14:textId="0371A5DA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6795A0F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24E0C82" w14:textId="6AFABE2A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D6871" w:rsidRPr="00743556" w14:paraId="678D7BAD" w14:textId="77777777" w:rsidTr="00D65C81">
        <w:tc>
          <w:tcPr>
            <w:tcW w:w="2219" w:type="pct"/>
          </w:tcPr>
          <w:p w14:paraId="6A608349" w14:textId="77777777" w:rsidR="00CD6871" w:rsidRPr="00743556" w:rsidRDefault="00CD6871" w:rsidP="00B3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3" w:type="pct"/>
            <w:gridSpan w:val="4"/>
          </w:tcPr>
          <w:p w14:paraId="6F8798A4" w14:textId="5A942BEE" w:rsidR="00CD6871" w:rsidRPr="00743556" w:rsidRDefault="00CD6871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44" w:type="pct"/>
          </w:tcPr>
          <w:p w14:paraId="3FF7AC9C" w14:textId="77777777" w:rsidR="00CD6871" w:rsidRPr="00743556" w:rsidRDefault="00CD6871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15548C0D" w14:textId="0E88FB62" w:rsidR="00CD6871" w:rsidRPr="00743556" w:rsidRDefault="00CD6871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004" w:rsidRPr="00743556" w14:paraId="1CD74DA7" w14:textId="77777777" w:rsidTr="00D65C81">
        <w:tc>
          <w:tcPr>
            <w:tcW w:w="2219" w:type="pct"/>
          </w:tcPr>
          <w:p w14:paraId="3DA8A3EA" w14:textId="35A9F128" w:rsidR="00D41004" w:rsidRPr="00743556" w:rsidRDefault="00D41004" w:rsidP="00CC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6" w:type="pct"/>
            <w:gridSpan w:val="2"/>
          </w:tcPr>
          <w:p w14:paraId="2066641E" w14:textId="33244624" w:rsidR="00D41004" w:rsidRPr="00743556" w:rsidRDefault="00B44D29" w:rsidP="00D17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2.0 - 7.0</w:t>
            </w:r>
          </w:p>
        </w:tc>
        <w:tc>
          <w:tcPr>
            <w:tcW w:w="147" w:type="pct"/>
          </w:tcPr>
          <w:p w14:paraId="131B8E3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232CB4F8" w14:textId="0458FA80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2.0 - 7.</w:t>
            </w:r>
            <w:r w:rsidR="00B44D29" w:rsidRPr="0074355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6D33952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5275CC6" w14:textId="2CED5F23" w:rsidR="00D41004" w:rsidRPr="00743556" w:rsidRDefault="00D677BD" w:rsidP="00050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272,20</w:t>
            </w:r>
            <w:r w:rsidR="009E2BED" w:rsidRPr="007435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21EC0C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0D5F8D2" w14:textId="063DB0ED" w:rsidR="00D41004" w:rsidRPr="00743556" w:rsidRDefault="00D41004" w:rsidP="009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363,2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</w:tr>
      <w:tr w:rsidR="00D41004" w:rsidRPr="00743556" w14:paraId="3011868A" w14:textId="77777777" w:rsidTr="00D65C81">
        <w:tc>
          <w:tcPr>
            <w:tcW w:w="2219" w:type="pct"/>
          </w:tcPr>
          <w:p w14:paraId="1066A29B" w14:textId="65484B3F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241" w:type="pct"/>
          </w:tcPr>
          <w:p w14:paraId="4C78DAD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536F5AD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FCDEE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0D00BE08" w14:textId="2B81DB70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4AC08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086F8AB" w14:textId="758403C2" w:rsidR="00D41004" w:rsidRPr="00743556" w:rsidRDefault="00D677BD" w:rsidP="00050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(20,21</w:t>
            </w:r>
            <w:r w:rsidR="008C1E41" w:rsidRPr="00743556">
              <w:rPr>
                <w:rFonts w:ascii="Angsana New" w:hAnsi="Angsana New"/>
                <w:sz w:val="30"/>
                <w:szCs w:val="30"/>
              </w:rPr>
              <w:t>8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4FEA81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882560A" w14:textId="7B0D8A96" w:rsidR="00D41004" w:rsidRPr="00743556" w:rsidRDefault="00D41004" w:rsidP="009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(3,48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1004" w:rsidRPr="00743556" w14:paraId="3C02FD79" w14:textId="77777777" w:rsidTr="00D65C81">
        <w:tc>
          <w:tcPr>
            <w:tcW w:w="2219" w:type="pct"/>
          </w:tcPr>
          <w:p w14:paraId="705395C7" w14:textId="3A8610C5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pct"/>
          </w:tcPr>
          <w:p w14:paraId="51A5D779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</w:tcPr>
          <w:p w14:paraId="6248114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571C732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6F708B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7BC37BE4" w:rsidR="00D41004" w:rsidRPr="00743556" w:rsidRDefault="00D677BD" w:rsidP="00050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251,985</w:t>
            </w:r>
          </w:p>
        </w:tc>
        <w:tc>
          <w:tcPr>
            <w:tcW w:w="145" w:type="pct"/>
          </w:tcPr>
          <w:p w14:paraId="535CD4F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316A3959" w:rsidR="00D41004" w:rsidRPr="00743556" w:rsidRDefault="00D41004" w:rsidP="00914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  <w:tr w:rsidR="00D41004" w:rsidRPr="00743556" w14:paraId="7DBAFC78" w14:textId="77777777" w:rsidTr="00D65C81">
        <w:tc>
          <w:tcPr>
            <w:tcW w:w="2219" w:type="pct"/>
          </w:tcPr>
          <w:p w14:paraId="59C2E0E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" w:type="pct"/>
          </w:tcPr>
          <w:p w14:paraId="243ABE8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</w:tcPr>
          <w:p w14:paraId="7CAB4AB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525EC90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</w:tcPr>
          <w:p w14:paraId="19536E0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2F7765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0B1FEBB" w14:textId="1DF42EA1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3786182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2E58C62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41004" w:rsidRPr="00743556" w14:paraId="0E2187D1" w14:textId="77777777" w:rsidTr="00D65C81">
        <w:tc>
          <w:tcPr>
            <w:tcW w:w="2219" w:type="pct"/>
          </w:tcPr>
          <w:p w14:paraId="097470A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1" w:type="pct"/>
          </w:tcPr>
          <w:p w14:paraId="531236E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</w:tcPr>
          <w:p w14:paraId="7CD0B79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410EEBB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C89809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4754974" w14:textId="5E03A971" w:rsidR="00D41004" w:rsidRPr="00743556" w:rsidRDefault="00D677BD" w:rsidP="00050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140,519</w:t>
            </w:r>
          </w:p>
        </w:tc>
        <w:tc>
          <w:tcPr>
            <w:tcW w:w="145" w:type="pct"/>
          </w:tcPr>
          <w:p w14:paraId="528FEB0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</w:tcPr>
          <w:p w14:paraId="7637C64D" w14:textId="755F063F" w:rsidR="00D41004" w:rsidRPr="00743556" w:rsidRDefault="00D41004" w:rsidP="00D6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186,976</w:t>
            </w:r>
          </w:p>
        </w:tc>
      </w:tr>
      <w:tr w:rsidR="00D41004" w:rsidRPr="00743556" w14:paraId="18778929" w14:textId="77777777" w:rsidTr="00D65C81">
        <w:tc>
          <w:tcPr>
            <w:tcW w:w="2219" w:type="pct"/>
          </w:tcPr>
          <w:p w14:paraId="3764179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1" w:type="pct"/>
          </w:tcPr>
          <w:p w14:paraId="15EA04A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</w:tcPr>
          <w:p w14:paraId="4DC22E4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004FE73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D0AAD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465DF62" w14:textId="2119C592" w:rsidR="00D41004" w:rsidRPr="00743556" w:rsidRDefault="00D677BD" w:rsidP="00050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111,466</w:t>
            </w:r>
          </w:p>
        </w:tc>
        <w:tc>
          <w:tcPr>
            <w:tcW w:w="145" w:type="pct"/>
          </w:tcPr>
          <w:p w14:paraId="2337612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E9635D8" w14:textId="0CFC0A14" w:rsidR="00D41004" w:rsidRPr="00743556" w:rsidRDefault="00D41004" w:rsidP="00D6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172,819</w:t>
            </w:r>
          </w:p>
        </w:tc>
      </w:tr>
      <w:tr w:rsidR="00D41004" w:rsidRPr="00743556" w14:paraId="219AF2F5" w14:textId="77777777" w:rsidTr="00D65C81">
        <w:tc>
          <w:tcPr>
            <w:tcW w:w="2219" w:type="pct"/>
          </w:tcPr>
          <w:p w14:paraId="3CD5A27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pct"/>
          </w:tcPr>
          <w:p w14:paraId="6AC68E6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</w:tcPr>
          <w:p w14:paraId="5E51600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14:paraId="4327173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E6C69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0BFD2A7A" w:rsidR="00D41004" w:rsidRPr="00743556" w:rsidRDefault="00D677BD" w:rsidP="00050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251,98</w:t>
            </w:r>
            <w:r w:rsidR="00B95E6E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7B6F13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0021681B" w:rsidR="00D41004" w:rsidRPr="00743556" w:rsidRDefault="00D41004" w:rsidP="00D6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</w:tbl>
    <w:p w14:paraId="56096A3B" w14:textId="507B851B" w:rsidR="00A21399" w:rsidRPr="00743556" w:rsidRDefault="00A21399" w:rsidP="005568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055BC4" w14:textId="11DFE964" w:rsidR="006B5DEB" w:rsidRPr="00743556" w:rsidRDefault="006B5DEB" w:rsidP="00E7205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743556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รายการเคลื่อนไหวของเงินให้กู้ยืมสำหรับ</w:t>
      </w:r>
      <w:r w:rsidRPr="00743556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743556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743556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31 </w:t>
      </w:r>
      <w:r w:rsidRPr="00743556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743556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มีดังนี้</w:t>
      </w:r>
    </w:p>
    <w:p w14:paraId="6C9E5AFF" w14:textId="77777777" w:rsidR="006B5DEB" w:rsidRPr="00743556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6"/>
        <w:gridCol w:w="716"/>
        <w:gridCol w:w="271"/>
        <w:gridCol w:w="545"/>
        <w:gridCol w:w="2432"/>
        <w:gridCol w:w="1352"/>
        <w:gridCol w:w="271"/>
        <w:gridCol w:w="1257"/>
      </w:tblGrid>
      <w:tr w:rsidR="00441A09" w:rsidRPr="00743556" w14:paraId="1A37938D" w14:textId="77777777" w:rsidTr="00092FFC">
        <w:tc>
          <w:tcPr>
            <w:tcW w:w="2135" w:type="pct"/>
            <w:gridSpan w:val="4"/>
          </w:tcPr>
          <w:p w14:paraId="1215DEF4" w14:textId="77777777" w:rsidR="00441A09" w:rsidRPr="00743556" w:rsidRDefault="00441A09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</w:tcPr>
          <w:p w14:paraId="6C16E2EC" w14:textId="77777777" w:rsidR="00441A09" w:rsidRPr="00743556" w:rsidRDefault="00441A09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pct"/>
            <w:gridSpan w:val="3"/>
          </w:tcPr>
          <w:p w14:paraId="454655DD" w14:textId="1CB866BA" w:rsidR="00441A09" w:rsidRPr="00743556" w:rsidRDefault="00441A09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450C5EFC" w14:textId="469907C3" w:rsidR="00441A09" w:rsidRPr="00743556" w:rsidRDefault="00441A09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A09" w:rsidRPr="00743556" w14:paraId="42B5581F" w14:textId="77777777" w:rsidTr="00092FFC">
        <w:tc>
          <w:tcPr>
            <w:tcW w:w="2135" w:type="pct"/>
            <w:gridSpan w:val="4"/>
          </w:tcPr>
          <w:p w14:paraId="6124443D" w14:textId="77777777" w:rsidR="00441A09" w:rsidRPr="00743556" w:rsidRDefault="00441A09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</w:tcPr>
          <w:p w14:paraId="475AC4F5" w14:textId="77777777" w:rsidR="00441A09" w:rsidRPr="00743556" w:rsidRDefault="00441A09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042BAF5" w14:textId="45B84DA7" w:rsidR="00441A09" w:rsidRPr="00743556" w:rsidRDefault="00441A09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D41004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B0AF537" w14:textId="77777777" w:rsidR="00441A09" w:rsidRPr="00743556" w:rsidRDefault="00441A09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E6DF8E8" w14:textId="5A902C4D" w:rsidR="00441A09" w:rsidRPr="00743556" w:rsidRDefault="00441A09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D41004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6871" w:rsidRPr="00743556" w14:paraId="47738E46" w14:textId="77777777" w:rsidTr="00CD6871">
        <w:tc>
          <w:tcPr>
            <w:tcW w:w="1309" w:type="pct"/>
          </w:tcPr>
          <w:p w14:paraId="3FA121C7" w14:textId="77777777" w:rsidR="00CD6871" w:rsidRPr="00743556" w:rsidRDefault="00CD6871" w:rsidP="0046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pct"/>
          </w:tcPr>
          <w:p w14:paraId="2399AEE7" w14:textId="77777777" w:rsidR="00CD6871" w:rsidRPr="00743556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D7A510" w14:textId="77777777" w:rsidR="00CD6871" w:rsidRPr="00743556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40E44C27" w14:textId="77777777" w:rsidR="00CD6871" w:rsidRPr="00743556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114A38E1" w14:textId="77777777" w:rsidR="00CD6871" w:rsidRPr="00743556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pct"/>
            <w:gridSpan w:val="3"/>
          </w:tcPr>
          <w:p w14:paraId="7B27F875" w14:textId="6215B6D8" w:rsidR="00CD6871" w:rsidRPr="00743556" w:rsidRDefault="00CD6871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004" w:rsidRPr="00743556" w14:paraId="746D5249" w14:textId="77777777" w:rsidTr="00092FFC">
        <w:tc>
          <w:tcPr>
            <w:tcW w:w="1309" w:type="pct"/>
          </w:tcPr>
          <w:p w14:paraId="19C8399E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14:paraId="31572E6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AF9C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6C6C5BF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14121B4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5AD6450" w14:textId="213C8D20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363,279</w:t>
            </w:r>
          </w:p>
        </w:tc>
        <w:tc>
          <w:tcPr>
            <w:tcW w:w="146" w:type="pct"/>
          </w:tcPr>
          <w:p w14:paraId="37EE0BA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2420785" w14:textId="3B6A6F6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</w:tr>
      <w:tr w:rsidR="00D41004" w:rsidRPr="00743556" w14:paraId="48AD5435" w14:textId="77777777" w:rsidTr="00092FFC">
        <w:tc>
          <w:tcPr>
            <w:tcW w:w="1309" w:type="pct"/>
          </w:tcPr>
          <w:p w14:paraId="20FA9EB3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14:paraId="49A70D5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B6E9E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0C37A74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4E18DAE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A93C6A3" w14:textId="58355D58" w:rsidR="00D41004" w:rsidRPr="00743556" w:rsidRDefault="00B95E6E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203,14</w:t>
            </w:r>
            <w:r w:rsidR="00D573D7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2381D7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DCEB47F" w14:textId="314D31F2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220,299</w:t>
            </w:r>
          </w:p>
        </w:tc>
      </w:tr>
      <w:tr w:rsidR="00D41004" w:rsidRPr="00743556" w14:paraId="2E1F0322" w14:textId="77777777" w:rsidTr="00092FFC">
        <w:tc>
          <w:tcPr>
            <w:tcW w:w="1309" w:type="pct"/>
          </w:tcPr>
          <w:p w14:paraId="3C845922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</w:tcPr>
          <w:p w14:paraId="3C5C4C1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ECC1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6D47823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6B5C44BC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DC5D3C3" w14:textId="3BEAE7B1" w:rsidR="00D41004" w:rsidRPr="00743556" w:rsidRDefault="00B95E6E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(294,224)</w:t>
            </w:r>
          </w:p>
        </w:tc>
        <w:tc>
          <w:tcPr>
            <w:tcW w:w="146" w:type="pct"/>
          </w:tcPr>
          <w:p w14:paraId="3959B63C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1B0DFD5" w14:textId="055A5F58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(194,678)</w:t>
            </w:r>
          </w:p>
        </w:tc>
      </w:tr>
      <w:tr w:rsidR="00D41004" w:rsidRPr="00743556" w14:paraId="70480D25" w14:textId="77777777" w:rsidTr="00092FFC">
        <w:tc>
          <w:tcPr>
            <w:tcW w:w="1309" w:type="pct"/>
          </w:tcPr>
          <w:p w14:paraId="76C80837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</w:tcPr>
          <w:p w14:paraId="72F0102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A890D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23C97ED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</w:tcPr>
          <w:p w14:paraId="0414E0B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3DA6EBAC" w:rsidR="00D41004" w:rsidRPr="00743556" w:rsidRDefault="00B95E6E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272,20</w:t>
            </w:r>
            <w:r w:rsidR="009E2BED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76E8D7C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1979E7A4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363,279</w:t>
            </w:r>
          </w:p>
        </w:tc>
      </w:tr>
    </w:tbl>
    <w:p w14:paraId="6BF250BE" w14:textId="5D78BF8A" w:rsidR="0013315A" w:rsidRPr="00743556" w:rsidRDefault="0013315A" w:rsidP="00EC3982">
      <w:pPr>
        <w:rPr>
          <w:rFonts w:ascii="Angsana New" w:hAnsi="Angsana New"/>
          <w:spacing w:val="-2"/>
          <w:sz w:val="24"/>
          <w:szCs w:val="24"/>
        </w:rPr>
      </w:pPr>
    </w:p>
    <w:p w14:paraId="7C59069E" w14:textId="77777777" w:rsidR="0013315A" w:rsidRPr="00743556" w:rsidRDefault="0013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  <w:r w:rsidRPr="00743556">
        <w:rPr>
          <w:rFonts w:ascii="Angsana New" w:hAnsi="Angsana New"/>
          <w:spacing w:val="-2"/>
          <w:sz w:val="24"/>
          <w:szCs w:val="24"/>
        </w:rPr>
        <w:br w:type="page"/>
      </w:r>
    </w:p>
    <w:p w14:paraId="105C8D63" w14:textId="43D425DC" w:rsidR="008815F3" w:rsidRPr="00743556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Pr="00743556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26A20329" w14:textId="77777777" w:rsidR="00B73394" w:rsidRPr="00743556" w:rsidRDefault="00B73394" w:rsidP="00B73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743556" w14:paraId="7737A0F9" w14:textId="77777777" w:rsidTr="00775B55">
        <w:trPr>
          <w:tblHeader/>
        </w:trPr>
        <w:tc>
          <w:tcPr>
            <w:tcW w:w="4050" w:type="dxa"/>
          </w:tcPr>
          <w:p w14:paraId="6CCA7D1B" w14:textId="77777777" w:rsidR="008815F3" w:rsidRPr="00743556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743556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743556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743556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1004" w:rsidRPr="00743556" w14:paraId="3225FA35" w14:textId="77777777" w:rsidTr="00775B55">
        <w:trPr>
          <w:tblHeader/>
        </w:trPr>
        <w:tc>
          <w:tcPr>
            <w:tcW w:w="4050" w:type="dxa"/>
          </w:tcPr>
          <w:p w14:paraId="2C27590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5D5D900F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4" w:type="dxa"/>
          </w:tcPr>
          <w:p w14:paraId="496B7B0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7F40EB5A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98062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7FF0E0D9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4F13888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2500A59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007B" w:rsidRPr="00743556" w14:paraId="6F1A136E" w14:textId="77777777" w:rsidTr="00775B55">
        <w:tc>
          <w:tcPr>
            <w:tcW w:w="4050" w:type="dxa"/>
          </w:tcPr>
          <w:p w14:paraId="75FC95BF" w14:textId="77777777" w:rsidR="0044007B" w:rsidRPr="00743556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44007B" w:rsidRPr="00743556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004" w:rsidRPr="00743556" w14:paraId="735D43B1" w14:textId="77777777" w:rsidTr="00284EE1">
        <w:tc>
          <w:tcPr>
            <w:tcW w:w="4050" w:type="dxa"/>
          </w:tcPr>
          <w:p w14:paraId="56685946" w14:textId="7777777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130995CA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4,606,713</w:t>
            </w:r>
          </w:p>
        </w:tc>
        <w:tc>
          <w:tcPr>
            <w:tcW w:w="264" w:type="dxa"/>
          </w:tcPr>
          <w:p w14:paraId="310AB128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5EFDA406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3,581,913</w:t>
            </w:r>
          </w:p>
        </w:tc>
        <w:tc>
          <w:tcPr>
            <w:tcW w:w="270" w:type="dxa"/>
          </w:tcPr>
          <w:p w14:paraId="2E162D3A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4271E2D8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4,606,275</w:t>
            </w:r>
          </w:p>
        </w:tc>
        <w:tc>
          <w:tcPr>
            <w:tcW w:w="265" w:type="dxa"/>
            <w:gridSpan w:val="2"/>
          </w:tcPr>
          <w:p w14:paraId="41B4BD46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3E0D8486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3,581,892</w:t>
            </w:r>
          </w:p>
        </w:tc>
      </w:tr>
      <w:tr w:rsidR="00D41004" w:rsidRPr="00743556" w14:paraId="4533351E" w14:textId="77777777" w:rsidTr="00284EE1">
        <w:tc>
          <w:tcPr>
            <w:tcW w:w="4050" w:type="dxa"/>
          </w:tcPr>
          <w:p w14:paraId="5BFAD5C9" w14:textId="7777777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0E85CDB" w14:textId="4B7CEA51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212,459</w:t>
            </w:r>
          </w:p>
        </w:tc>
        <w:tc>
          <w:tcPr>
            <w:tcW w:w="264" w:type="dxa"/>
          </w:tcPr>
          <w:p w14:paraId="2D3F196C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68BF123C" w14:textId="300A8FDB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261,472</w:t>
            </w:r>
          </w:p>
        </w:tc>
        <w:tc>
          <w:tcPr>
            <w:tcW w:w="270" w:type="dxa"/>
          </w:tcPr>
          <w:p w14:paraId="052B6503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CED611" w14:textId="2D094786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212,459</w:t>
            </w:r>
          </w:p>
        </w:tc>
        <w:tc>
          <w:tcPr>
            <w:tcW w:w="265" w:type="dxa"/>
            <w:gridSpan w:val="2"/>
          </w:tcPr>
          <w:p w14:paraId="55F729EF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6109510" w14:textId="09593009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261,472</w:t>
            </w:r>
          </w:p>
        </w:tc>
      </w:tr>
      <w:tr w:rsidR="00D41004" w:rsidRPr="00743556" w14:paraId="42C2DAD0" w14:textId="77777777" w:rsidTr="00284EE1">
        <w:tc>
          <w:tcPr>
            <w:tcW w:w="4050" w:type="dxa"/>
          </w:tcPr>
          <w:p w14:paraId="2CE4DBA0" w14:textId="0CB7308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2CA497D" w14:textId="7EBD7543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77,06</w:t>
            </w:r>
            <w:r w:rsidR="00C6325C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05721B61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</w:tcPr>
          <w:p w14:paraId="0590F8FC" w14:textId="7562F2B3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63,774</w:t>
            </w:r>
          </w:p>
        </w:tc>
        <w:tc>
          <w:tcPr>
            <w:tcW w:w="270" w:type="dxa"/>
          </w:tcPr>
          <w:p w14:paraId="25AC9D7C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2271E4" w14:textId="7FE66523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61,69</w:t>
            </w:r>
            <w:r w:rsidR="00711BC4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  <w:gridSpan w:val="2"/>
          </w:tcPr>
          <w:p w14:paraId="46781B7C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</w:tcPr>
          <w:p w14:paraId="08C32DDB" w14:textId="02E1AFD1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52,427</w:t>
            </w:r>
          </w:p>
        </w:tc>
      </w:tr>
      <w:tr w:rsidR="00D41004" w:rsidRPr="00743556" w14:paraId="6B2D9E01" w14:textId="77777777" w:rsidTr="00775B55">
        <w:tc>
          <w:tcPr>
            <w:tcW w:w="4050" w:type="dxa"/>
          </w:tcPr>
          <w:p w14:paraId="5889A37A" w14:textId="7777777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0A4C4EC3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4,896,23</w:t>
            </w:r>
            <w:r w:rsidR="00C6325C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5523910E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26C3778F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3,907,159</w:t>
            </w:r>
          </w:p>
        </w:tc>
        <w:tc>
          <w:tcPr>
            <w:tcW w:w="270" w:type="dxa"/>
          </w:tcPr>
          <w:p w14:paraId="71533AF7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3FDB65D2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4,880,42</w:t>
            </w:r>
            <w:r w:rsidR="00F221C0"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gridSpan w:val="2"/>
          </w:tcPr>
          <w:p w14:paraId="19E72FC9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72BC75EE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3,895,791</w:t>
            </w:r>
          </w:p>
        </w:tc>
      </w:tr>
      <w:tr w:rsidR="00D41004" w:rsidRPr="00743556" w14:paraId="363C6489" w14:textId="77777777" w:rsidTr="00775B55">
        <w:tc>
          <w:tcPr>
            <w:tcW w:w="4050" w:type="dxa"/>
          </w:tcPr>
          <w:p w14:paraId="501373C3" w14:textId="7777777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236D6109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(98,68</w:t>
            </w:r>
            <w:r w:rsidR="00F221C0"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4190DE9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1317E118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(90,696)</w:t>
            </w:r>
          </w:p>
        </w:tc>
        <w:tc>
          <w:tcPr>
            <w:tcW w:w="270" w:type="dxa"/>
          </w:tcPr>
          <w:p w14:paraId="3E81F0F1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1F83D384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(98,68</w:t>
            </w:r>
            <w:r w:rsidR="00EA0259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4F721F48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35C848C5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(90,696)</w:t>
            </w:r>
          </w:p>
        </w:tc>
      </w:tr>
      <w:tr w:rsidR="00D41004" w:rsidRPr="00743556" w14:paraId="1D85E7C6" w14:textId="77777777" w:rsidTr="00775B55">
        <w:tc>
          <w:tcPr>
            <w:tcW w:w="4050" w:type="dxa"/>
          </w:tcPr>
          <w:p w14:paraId="45E9AE1E" w14:textId="7777777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3B490911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4,797,55</w:t>
            </w:r>
            <w:r w:rsidR="00055FDA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3D4AF34B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5AEAC067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3,816,463</w:t>
            </w:r>
          </w:p>
        </w:tc>
        <w:tc>
          <w:tcPr>
            <w:tcW w:w="270" w:type="dxa"/>
          </w:tcPr>
          <w:p w14:paraId="46DF3628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002C7D8B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4,781,744</w:t>
            </w:r>
          </w:p>
        </w:tc>
        <w:tc>
          <w:tcPr>
            <w:tcW w:w="265" w:type="dxa"/>
            <w:gridSpan w:val="2"/>
          </w:tcPr>
          <w:p w14:paraId="792854E7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0F07005E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3,805,095</w:t>
            </w:r>
          </w:p>
        </w:tc>
      </w:tr>
      <w:tr w:rsidR="00D41004" w:rsidRPr="00743556" w14:paraId="243616BC" w14:textId="77777777" w:rsidTr="00775B55">
        <w:tc>
          <w:tcPr>
            <w:tcW w:w="4050" w:type="dxa"/>
          </w:tcPr>
          <w:p w14:paraId="2B281CAC" w14:textId="77777777" w:rsidR="00D41004" w:rsidRPr="00743556" w:rsidRDefault="00D41004" w:rsidP="00D41004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D41004" w:rsidRPr="00743556" w:rsidRDefault="00D41004" w:rsidP="00D41004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743556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D41004" w:rsidRPr="00743556" w:rsidRDefault="00D41004" w:rsidP="0062032D">
            <w:pPr>
              <w:tabs>
                <w:tab w:val="clear" w:pos="227"/>
                <w:tab w:val="left" w:pos="347"/>
              </w:tabs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743556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004" w:rsidRPr="00743556" w14:paraId="59F4BD6D" w14:textId="77777777" w:rsidTr="00775B55">
        <w:tc>
          <w:tcPr>
            <w:tcW w:w="4050" w:type="dxa"/>
          </w:tcPr>
          <w:p w14:paraId="4A12EFC1" w14:textId="01CE8FD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0D37C038" w:rsidR="00D41004" w:rsidRPr="00743556" w:rsidRDefault="00D764BC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45,524,70</w:t>
            </w:r>
            <w:r w:rsidR="00CB7225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4" w:type="dxa"/>
          </w:tcPr>
          <w:p w14:paraId="231D2119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195AF99E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40,160,902</w:t>
            </w:r>
          </w:p>
        </w:tc>
        <w:tc>
          <w:tcPr>
            <w:tcW w:w="270" w:type="dxa"/>
          </w:tcPr>
          <w:p w14:paraId="137FEFE9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2B7E9E09" w:rsidR="00D41004" w:rsidRPr="00743556" w:rsidRDefault="00F74A83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45,518,10</w:t>
            </w:r>
            <w:r w:rsidR="00CB7225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5" w:type="dxa"/>
            <w:gridSpan w:val="2"/>
          </w:tcPr>
          <w:p w14:paraId="1F2DB5A7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65E9E8A6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40,154,532</w:t>
            </w:r>
          </w:p>
        </w:tc>
      </w:tr>
      <w:tr w:rsidR="00D41004" w:rsidRPr="00743556" w14:paraId="0203AAFB" w14:textId="77777777" w:rsidTr="001A6966">
        <w:tc>
          <w:tcPr>
            <w:tcW w:w="4050" w:type="dxa"/>
          </w:tcPr>
          <w:p w14:paraId="05AB7853" w14:textId="311D7847" w:rsidR="00D41004" w:rsidRPr="00743556" w:rsidRDefault="00D41004" w:rsidP="001A6966">
            <w:pPr>
              <w:tabs>
                <w:tab w:val="clear" w:pos="227"/>
                <w:tab w:val="clear" w:pos="1871"/>
                <w:tab w:val="left" w:pos="527"/>
                <w:tab w:val="left" w:pos="2140"/>
              </w:tabs>
              <w:spacing w:line="240" w:lineRule="auto"/>
              <w:ind w:left="347" w:hanging="90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F26CF0" w:rsidRPr="00743556">
              <w:rPr>
                <w:rFonts w:ascii="Angsana New" w:hAnsi="Angsana New"/>
                <w:sz w:val="30"/>
                <w:szCs w:val="30"/>
              </w:rPr>
              <w:t>(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F26CF0" w:rsidRPr="0074355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  <w:r w:rsidR="001A6966" w:rsidRPr="00743556">
              <w:rPr>
                <w:rFonts w:ascii="Angsana New" w:hAnsi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33B2B7" w14:textId="5D693D96" w:rsidR="00D41004" w:rsidRPr="00743556" w:rsidRDefault="00D764BC" w:rsidP="001A69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7,98</w:t>
            </w:r>
            <w:r w:rsidR="00CB7225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  <w:vAlign w:val="bottom"/>
          </w:tcPr>
          <w:p w14:paraId="405BD08D" w14:textId="77777777" w:rsidR="00D41004" w:rsidRPr="00743556" w:rsidRDefault="00D41004" w:rsidP="001A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1D5C824C" w14:textId="37AB3B41" w:rsidR="00D41004" w:rsidRPr="00743556" w:rsidRDefault="00D41004" w:rsidP="001A69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(36,353)</w:t>
            </w:r>
          </w:p>
        </w:tc>
        <w:tc>
          <w:tcPr>
            <w:tcW w:w="270" w:type="dxa"/>
            <w:vAlign w:val="bottom"/>
          </w:tcPr>
          <w:p w14:paraId="00FF659F" w14:textId="77777777" w:rsidR="00D41004" w:rsidRPr="00743556" w:rsidRDefault="00D41004" w:rsidP="001A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EA273A" w14:textId="6EC78CF5" w:rsidR="00D41004" w:rsidRPr="00743556" w:rsidRDefault="00D764BC" w:rsidP="001A69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7,98</w:t>
            </w:r>
            <w:r w:rsidR="00F221C0" w:rsidRPr="007435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  <w:gridSpan w:val="2"/>
            <w:vAlign w:val="bottom"/>
          </w:tcPr>
          <w:p w14:paraId="11EFCB31" w14:textId="77777777" w:rsidR="00D41004" w:rsidRPr="00743556" w:rsidRDefault="00D41004" w:rsidP="001A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3752E40D" w14:textId="5F96E87F" w:rsidR="00D41004" w:rsidRPr="00743556" w:rsidRDefault="00D41004" w:rsidP="001A69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(36,353)</w:t>
            </w:r>
          </w:p>
        </w:tc>
      </w:tr>
      <w:tr w:rsidR="00D41004" w:rsidRPr="00743556" w14:paraId="4B456676" w14:textId="77777777" w:rsidTr="00775B55">
        <w:tc>
          <w:tcPr>
            <w:tcW w:w="4050" w:type="dxa"/>
          </w:tcPr>
          <w:p w14:paraId="4441A8F8" w14:textId="77777777" w:rsidR="00D41004" w:rsidRPr="00743556" w:rsidRDefault="00D41004" w:rsidP="00D410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50E56AAB" w:rsidR="00D41004" w:rsidRPr="00743556" w:rsidRDefault="00D764BC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45,532,68</w:t>
            </w:r>
            <w:r w:rsidR="0033560C" w:rsidRPr="0074355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4" w:type="dxa"/>
          </w:tcPr>
          <w:p w14:paraId="538A88AA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6FEBB6C3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40,124,549</w:t>
            </w:r>
          </w:p>
        </w:tc>
        <w:tc>
          <w:tcPr>
            <w:tcW w:w="270" w:type="dxa"/>
          </w:tcPr>
          <w:p w14:paraId="00A55634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445EA957" w:rsidR="00D41004" w:rsidRPr="00743556" w:rsidRDefault="00D764BC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45,526,09</w:t>
            </w:r>
            <w:r w:rsidR="00B47DFE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5" w:type="dxa"/>
            <w:gridSpan w:val="2"/>
          </w:tcPr>
          <w:p w14:paraId="389AB34E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44D3953C" w:rsidR="00D41004" w:rsidRPr="00743556" w:rsidRDefault="00D41004" w:rsidP="00D410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40,118,179</w:t>
            </w:r>
          </w:p>
        </w:tc>
      </w:tr>
    </w:tbl>
    <w:p w14:paraId="5AE8811D" w14:textId="0536CD74" w:rsidR="00A0713A" w:rsidRPr="00743556" w:rsidRDefault="00A0713A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  <w:sectPr w:rsidR="00A0713A" w:rsidRPr="00743556" w:rsidSect="00357AF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D8C640B" w14:textId="66DCC650" w:rsidR="003E3BD2" w:rsidRPr="00743556" w:rsidRDefault="003E3BD2" w:rsidP="0013463D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117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D342AA" w:rsidRPr="00743556">
        <w:rPr>
          <w:rFonts w:ascii="Angsana New" w:hAnsi="Angsana New" w:hint="cs"/>
          <w:sz w:val="30"/>
          <w:szCs w:val="30"/>
          <w:u w:val="none"/>
          <w:cs/>
          <w:lang w:val="th-TH"/>
        </w:rPr>
        <w:t>ย่อย</w:t>
      </w:r>
    </w:p>
    <w:p w14:paraId="6528AFA0" w14:textId="77777777" w:rsidR="00D342AA" w:rsidRPr="00743556" w:rsidRDefault="00D342AA" w:rsidP="00D342AA">
      <w:pPr>
        <w:rPr>
          <w:sz w:val="6"/>
          <w:szCs w:val="6"/>
        </w:rPr>
      </w:pPr>
    </w:p>
    <w:tbl>
      <w:tblPr>
        <w:tblW w:w="146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36"/>
        <w:gridCol w:w="934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326"/>
        <w:gridCol w:w="1024"/>
      </w:tblGrid>
      <w:tr w:rsidR="00D342AA" w:rsidRPr="00743556" w:rsidDel="00685444" w14:paraId="6CC2F77A" w14:textId="77777777" w:rsidTr="005E060B">
        <w:tc>
          <w:tcPr>
            <w:tcW w:w="2250" w:type="dxa"/>
          </w:tcPr>
          <w:p w14:paraId="3A9B9160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7D24E810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BE7A600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50D80EF6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BC2DFB8" w14:textId="77777777" w:rsidR="00D342AA" w:rsidRPr="00743556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E0D3BFB" w14:textId="77777777" w:rsidR="00D342AA" w:rsidRPr="00743556" w:rsidRDefault="00D342AA" w:rsidP="007D15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42AA" w:rsidRPr="00743556" w:rsidDel="00685444" w14:paraId="0F8C87FD" w14:textId="77777777" w:rsidTr="005E060B">
        <w:tc>
          <w:tcPr>
            <w:tcW w:w="2250" w:type="dxa"/>
          </w:tcPr>
          <w:p w14:paraId="0E9D07B9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</w:tcPr>
          <w:p w14:paraId="191A48D6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36" w:type="dxa"/>
          </w:tcPr>
          <w:p w14:paraId="2068F277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7B621A30" w14:textId="67FA76A7" w:rsidR="00D342AA" w:rsidRPr="00743556" w:rsidRDefault="00D342AA" w:rsidP="005E06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D938BF6" w14:textId="77777777" w:rsidR="00D342AA" w:rsidRPr="00743556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B044723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0E29D77E" w14:textId="77777777" w:rsidR="00D342AA" w:rsidRPr="00743556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46174F9" w14:textId="77777777" w:rsidR="00D342AA" w:rsidRPr="00743556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9D12CBA" w14:textId="77777777" w:rsidR="00D342AA" w:rsidRPr="00743556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D73D3AD" w14:textId="77777777" w:rsidR="00D342AA" w:rsidRPr="00743556" w:rsidRDefault="00D342AA" w:rsidP="007D15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43556">
              <w:rPr>
                <w:rFonts w:ascii="Angsana New" w:hAnsi="Angsana New"/>
                <w:sz w:val="28"/>
                <w:szCs w:val="28"/>
              </w:rPr>
              <w:t>-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41004" w:rsidRPr="00743556" w14:paraId="34728077" w14:textId="77777777" w:rsidTr="005E060B">
        <w:trPr>
          <w:trHeight w:val="389"/>
        </w:trPr>
        <w:tc>
          <w:tcPr>
            <w:tcW w:w="2250" w:type="dxa"/>
          </w:tcPr>
          <w:p w14:paraId="1D49BD5E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0F28B6D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DBAAF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3B964E" w14:textId="39BD40E9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2022BD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58BA89" w14:textId="5DD0D89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EF8F51B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DFF6C3" w14:textId="2E9254D6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E0A442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621B5" w14:textId="68DA08D6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9A7C870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1468D" w14:textId="32218D3D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5BC959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C2CFBE" w14:textId="0AA4A760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2A86D5D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784B40" w14:textId="3CB46241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26" w:type="dxa"/>
          </w:tcPr>
          <w:p w14:paraId="5BEB8E2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B90E9C" w14:textId="3F78EF2B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007B" w:rsidRPr="00743556" w14:paraId="4CEE4418" w14:textId="77777777" w:rsidTr="005E060B">
        <w:tc>
          <w:tcPr>
            <w:tcW w:w="2250" w:type="dxa"/>
          </w:tcPr>
          <w:p w14:paraId="27B73092" w14:textId="25E2D10C" w:rsidR="0044007B" w:rsidRPr="00743556" w:rsidRDefault="0044007B" w:rsidP="0044007B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39CF14A0" w14:textId="77777777" w:rsidR="0044007B" w:rsidRPr="00743556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85711D2" w14:textId="77777777" w:rsidR="0044007B" w:rsidRPr="00743556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1F537B02" w14:textId="77777777" w:rsidR="0044007B" w:rsidRPr="00743556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A2CDC5" w14:textId="77777777" w:rsidR="0044007B" w:rsidRPr="00743556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60BCFACC" w14:textId="77777777" w:rsidR="0044007B" w:rsidRPr="00743556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6875B3" w:rsidRPr="00743556" w14:paraId="50889299" w14:textId="77777777" w:rsidTr="005E060B">
        <w:tc>
          <w:tcPr>
            <w:tcW w:w="2250" w:type="dxa"/>
          </w:tcPr>
          <w:p w14:paraId="4BA05DBC" w14:textId="303CE280" w:rsidR="006875B3" w:rsidRPr="00743556" w:rsidRDefault="006875B3" w:rsidP="006875B3">
            <w:pPr>
              <w:ind w:left="270" w:hanging="20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238C492" w14:textId="77777777" w:rsidR="006875B3" w:rsidRPr="00743556" w:rsidRDefault="006875B3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D9F59F" w14:textId="77777777" w:rsidR="006875B3" w:rsidRPr="00743556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62B0B3C5" w14:textId="77777777" w:rsidR="006875B3" w:rsidRPr="00743556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ED72B2" w14:textId="77777777" w:rsidR="006875B3" w:rsidRPr="00743556" w:rsidRDefault="006875B3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355E03E" w14:textId="77777777" w:rsidR="006875B3" w:rsidRPr="00743556" w:rsidRDefault="006875B3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178D8" w:rsidRPr="00743556" w14:paraId="5A757F44" w14:textId="77777777" w:rsidTr="005E060B">
        <w:tc>
          <w:tcPr>
            <w:tcW w:w="2250" w:type="dxa"/>
          </w:tcPr>
          <w:p w14:paraId="1B49518C" w14:textId="77777777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เซอร์วิส พ้อยท์ </w:t>
            </w:r>
          </w:p>
          <w:p w14:paraId="1DFC9FE6" w14:textId="577F4E33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  <w:p w14:paraId="6A7A82B3" w14:textId="69F99BCB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78F4FA0B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</w:t>
            </w:r>
            <w:r w:rsidRPr="00743556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ให้บริการอบรม</w:t>
            </w:r>
          </w:p>
          <w:p w14:paraId="69298336" w14:textId="77777777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/>
                <w:spacing w:val="-4"/>
                <w:sz w:val="28"/>
                <w:szCs w:val="28"/>
                <w:cs/>
              </w:rPr>
              <w:t>ซ่อมและบำรุงรักษา</w:t>
            </w:r>
            <w:r w:rsidRPr="00743556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ระบบคอมพิวเตอร์ และขาย</w:t>
            </w:r>
            <w:r w:rsidRPr="00743556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ส่วนประกอบคอมพิวเตอร์</w:t>
            </w:r>
          </w:p>
        </w:tc>
        <w:tc>
          <w:tcPr>
            <w:tcW w:w="236" w:type="dxa"/>
          </w:tcPr>
          <w:p w14:paraId="789B9B56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2600EE1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BBE2B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EF677C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4A32197" w14:textId="705ED913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014C4E5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A9FED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7738CC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0C6E9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6600B9" w14:textId="04AB55EF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4F369DFC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CBB57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BFD6761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373C336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D57BD9C" w14:textId="6B14D9B0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2A120D8C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728D6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1E5E042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492B73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19E81B7" w14:textId="3D05DA41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08E2F26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290173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29483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C3F246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579C6EA" w14:textId="603212D0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  <w:tc>
          <w:tcPr>
            <w:tcW w:w="270" w:type="dxa"/>
          </w:tcPr>
          <w:p w14:paraId="2BD0B7A8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B78559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EA65CE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E903C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12267CD" w14:textId="761ECE9B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  <w:tc>
          <w:tcPr>
            <w:tcW w:w="270" w:type="dxa"/>
          </w:tcPr>
          <w:p w14:paraId="1FF4C6B1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481504D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FF28CC4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70EF92B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C773604" w14:textId="5479C8C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  <w:tc>
          <w:tcPr>
            <w:tcW w:w="326" w:type="dxa"/>
          </w:tcPr>
          <w:p w14:paraId="546001E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50C6C0D4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17D448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0970CB3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358680" w14:textId="5C771CC1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</w:tr>
      <w:tr w:rsidR="00D178D8" w:rsidRPr="00743556" w14:paraId="5656B7A2" w14:textId="77777777" w:rsidTr="005E060B">
        <w:tc>
          <w:tcPr>
            <w:tcW w:w="2250" w:type="dxa"/>
          </w:tcPr>
          <w:p w14:paraId="659E038C" w14:textId="7FE12E8D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49" w:hanging="180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อินฟินิท พาร์ทเนอร์ส จำกัด </w:t>
            </w:r>
          </w:p>
        </w:tc>
        <w:tc>
          <w:tcPr>
            <w:tcW w:w="2250" w:type="dxa"/>
          </w:tcPr>
          <w:p w14:paraId="79FAF68F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การลงทุนใน</w:t>
            </w:r>
            <w:r w:rsidRPr="0074355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บริษัท</w:t>
            </w: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236" w:type="dxa"/>
          </w:tcPr>
          <w:p w14:paraId="2BD1D0F3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01BA936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B49BDA4" w14:textId="6DB6C198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46FCFB5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016DD4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44273A" w14:textId="4AA7EF00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3BA1D35B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F0246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A362A7E" w14:textId="2CB2749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255,000</w:t>
            </w:r>
          </w:p>
        </w:tc>
        <w:tc>
          <w:tcPr>
            <w:tcW w:w="270" w:type="dxa"/>
          </w:tcPr>
          <w:p w14:paraId="1B08F4D9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57A68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A5F0D7" w14:textId="5FB71535" w:rsidR="00D178D8" w:rsidRPr="00743556" w:rsidRDefault="00D178D8" w:rsidP="00D178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255,000</w:t>
            </w:r>
          </w:p>
        </w:tc>
        <w:tc>
          <w:tcPr>
            <w:tcW w:w="270" w:type="dxa"/>
          </w:tcPr>
          <w:p w14:paraId="161530F0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895EB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032FF1" w14:textId="706C48D6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  <w:tc>
          <w:tcPr>
            <w:tcW w:w="270" w:type="dxa"/>
          </w:tcPr>
          <w:p w14:paraId="035318B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35DC1D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5E7774D" w14:textId="3805F286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  <w:tc>
          <w:tcPr>
            <w:tcW w:w="270" w:type="dxa"/>
          </w:tcPr>
          <w:p w14:paraId="3BD88A82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F18522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D467D48" w14:textId="4315B163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  <w:tc>
          <w:tcPr>
            <w:tcW w:w="326" w:type="dxa"/>
          </w:tcPr>
          <w:p w14:paraId="14412E1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195E5B24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392EB39" w14:textId="68F4FB6C" w:rsidR="00D178D8" w:rsidRPr="00743556" w:rsidRDefault="00D178D8" w:rsidP="00D178D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</w:tr>
      <w:tr w:rsidR="00D178D8" w:rsidRPr="00743556" w14:paraId="7F78B3C1" w14:textId="77777777" w:rsidTr="00A55777">
        <w:trPr>
          <w:trHeight w:val="126"/>
        </w:trPr>
        <w:tc>
          <w:tcPr>
            <w:tcW w:w="2250" w:type="dxa"/>
          </w:tcPr>
          <w:p w14:paraId="57CF9818" w14:textId="77777777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250" w:type="dxa"/>
          </w:tcPr>
          <w:p w14:paraId="520AAD2E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7EA29D17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934" w:type="dxa"/>
          </w:tcPr>
          <w:p w14:paraId="3F718453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00EE3F7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4F06885C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8AA051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3D93311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52CEBCA8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6028648D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08A6682B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080" w:type="dxa"/>
          </w:tcPr>
          <w:p w14:paraId="72F6DF28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03DC01D0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2A3E3AD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30641F60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990" w:type="dxa"/>
          </w:tcPr>
          <w:p w14:paraId="0C14747A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326" w:type="dxa"/>
          </w:tcPr>
          <w:p w14:paraId="07C5348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1024" w:type="dxa"/>
          </w:tcPr>
          <w:p w14:paraId="337DE2F6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</w:tr>
      <w:tr w:rsidR="00D178D8" w:rsidRPr="00743556" w14:paraId="0369B696" w14:textId="77777777" w:rsidTr="00A664F5">
        <w:tc>
          <w:tcPr>
            <w:tcW w:w="14670" w:type="dxa"/>
            <w:gridSpan w:val="18"/>
          </w:tcPr>
          <w:p w14:paraId="64FE1B49" w14:textId="770F1D9A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6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บริษัทย่อยทางอ้อมถือหุ้นโดยบริษัท อินฟินิท พาร์ทเนอร์ส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จำกัด </w:t>
            </w:r>
          </w:p>
        </w:tc>
      </w:tr>
      <w:tr w:rsidR="00D178D8" w:rsidRPr="00743556" w14:paraId="0E498095" w14:textId="77777777" w:rsidTr="00A55777">
        <w:trPr>
          <w:trHeight w:val="927"/>
        </w:trPr>
        <w:tc>
          <w:tcPr>
            <w:tcW w:w="2250" w:type="dxa"/>
          </w:tcPr>
          <w:p w14:paraId="0E2A77BC" w14:textId="77777777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สวอป มาร์ท  </w:t>
            </w:r>
          </w:p>
          <w:p w14:paraId="098E3DA9" w14:textId="7EA01C48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250" w:type="dxa"/>
          </w:tcPr>
          <w:p w14:paraId="30E03378" w14:textId="2559A570" w:rsidR="00D178D8" w:rsidRPr="00743556" w:rsidRDefault="00DF14A0" w:rsidP="005D246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</w:t>
            </w:r>
            <w:r w:rsidR="009A65F2" w:rsidRPr="0074355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ค้าปลีกอุปกรณ์อิเล็กทรอนิกส์</w:t>
            </w:r>
            <w:r w:rsidR="007125C3" w:rsidRPr="0074355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มือสอง</w:t>
            </w:r>
          </w:p>
        </w:tc>
        <w:tc>
          <w:tcPr>
            <w:tcW w:w="236" w:type="dxa"/>
          </w:tcPr>
          <w:p w14:paraId="2423497A" w14:textId="77777777" w:rsidR="00D178D8" w:rsidRPr="00743556" w:rsidRDefault="00D178D8" w:rsidP="00D178D8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2D20B53E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C6A0B6" w14:textId="5AD5CFDB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</w:pPr>
            <w:r w:rsidRPr="00743556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270" w:type="dxa"/>
          </w:tcPr>
          <w:p w14:paraId="77106CA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956B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267E78" w14:textId="6B10BCD6" w:rsidR="00D178D8" w:rsidRPr="00743556" w:rsidRDefault="00D178D8" w:rsidP="00D178D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270" w:type="dxa"/>
          </w:tcPr>
          <w:p w14:paraId="7BCE9609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40D80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5ECC4F" w14:textId="3A1058E3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32D0C20D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5574FD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B12DEA" w14:textId="5FE6764E" w:rsidR="00D178D8" w:rsidRPr="00743556" w:rsidRDefault="00D178D8" w:rsidP="00D178D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613B1E88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632EDC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0F2DE9" w14:textId="600955B5" w:rsidR="00D178D8" w:rsidRPr="00743556" w:rsidRDefault="00D178D8" w:rsidP="00D1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56109B4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42D30D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BE11DD" w14:textId="49095D08" w:rsidR="00D178D8" w:rsidRPr="00743556" w:rsidRDefault="00D178D8" w:rsidP="00D1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4C00C19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39E310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CF97E" w14:textId="14C8AF63" w:rsidR="00D178D8" w:rsidRPr="00743556" w:rsidRDefault="00D178D8" w:rsidP="00D178D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26" w:type="dxa"/>
          </w:tcPr>
          <w:p w14:paraId="0F1C2B8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F78CF9B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BE5180" w14:textId="27AF69C1" w:rsidR="00D178D8" w:rsidRPr="00743556" w:rsidRDefault="00D178D8" w:rsidP="00D178D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D178D8" w:rsidRPr="00743556" w14:paraId="154909E7" w14:textId="77777777" w:rsidTr="005E060B">
        <w:trPr>
          <w:trHeight w:val="197"/>
        </w:trPr>
        <w:tc>
          <w:tcPr>
            <w:tcW w:w="2250" w:type="dxa"/>
          </w:tcPr>
          <w:p w14:paraId="34D688E1" w14:textId="77777777" w:rsidR="00D178D8" w:rsidRPr="00743556" w:rsidRDefault="00D178D8" w:rsidP="00D178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254DF4C9" w14:textId="77777777" w:rsidR="00D178D8" w:rsidRPr="00743556" w:rsidRDefault="00D178D8" w:rsidP="00D178D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47CB7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39214D13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96AE83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B1C4E9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DBF902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C9DC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6F1778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E42771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C9F385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FE425" w14:textId="4149F5A8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364,400</w:t>
            </w:r>
          </w:p>
        </w:tc>
        <w:tc>
          <w:tcPr>
            <w:tcW w:w="270" w:type="dxa"/>
          </w:tcPr>
          <w:p w14:paraId="17304D70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8E0A" w14:textId="0312C6A2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364,400</w:t>
            </w:r>
          </w:p>
        </w:tc>
        <w:tc>
          <w:tcPr>
            <w:tcW w:w="270" w:type="dxa"/>
          </w:tcPr>
          <w:p w14:paraId="29B0F2FF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6E08E" w14:textId="7E4CF7EA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364,400</w:t>
            </w:r>
          </w:p>
        </w:tc>
        <w:tc>
          <w:tcPr>
            <w:tcW w:w="326" w:type="dxa"/>
          </w:tcPr>
          <w:p w14:paraId="79C158BC" w14:textId="77777777" w:rsidR="00D178D8" w:rsidRPr="00743556" w:rsidRDefault="00D178D8" w:rsidP="00D178D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762A7F" w14:textId="083D4A8F" w:rsidR="00D178D8" w:rsidRPr="00743556" w:rsidRDefault="00D178D8" w:rsidP="00D178D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364,400</w:t>
            </w:r>
          </w:p>
        </w:tc>
      </w:tr>
    </w:tbl>
    <w:p w14:paraId="433C97A7" w14:textId="1AF9B102" w:rsidR="003D6473" w:rsidRPr="00743556" w:rsidRDefault="00F079C6" w:rsidP="00CD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00"/>
        </w:tabs>
        <w:ind w:left="1170" w:right="-357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743556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บริษัทย่อยทั้งหมดจดทะเบียนและจัดตั้งและดำเนินธุรกิจในประเทศไทย</w:t>
      </w:r>
      <w:r w:rsidR="003D6473" w:rsidRPr="007435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17771C" w:rsidRPr="00743556">
        <w:rPr>
          <w:rFonts w:ascii="Angsana New" w:hAnsi="Angsana New" w:hint="cs"/>
          <w:color w:val="000000"/>
          <w:spacing w:val="-4"/>
          <w:sz w:val="28"/>
          <w:szCs w:val="28"/>
          <w:cs/>
        </w:rPr>
        <w:t>โดยบริษัทไม่</w:t>
      </w:r>
      <w:r w:rsidR="00AF4814" w:rsidRPr="00743556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มีรายได้เงินปันผล</w:t>
      </w:r>
      <w:r w:rsidR="00AB7CB4" w:rsidRPr="00743556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จากบริษัทย่อย</w:t>
      </w:r>
      <w:r w:rsidR="00B5342B" w:rsidRPr="007435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B5342B" w:rsidRPr="00743556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(2567:</w:t>
      </w:r>
      <w:r w:rsidR="00AB7CB4" w:rsidRPr="00743556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ไม่มี</w:t>
      </w:r>
      <w:r w:rsidR="004D3649" w:rsidRPr="00743556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รายได้เงินปันผลจากบริษัทย่อย</w:t>
      </w:r>
      <w:r w:rsidR="00AB7CB4" w:rsidRPr="00743556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)</w:t>
      </w:r>
      <w:r w:rsidR="00AF4814" w:rsidRPr="007435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</w:p>
    <w:p w14:paraId="7C6EE5C6" w14:textId="04358C3D" w:rsidR="003D6473" w:rsidRPr="00743556" w:rsidRDefault="003D6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826663B" w14:textId="77777777" w:rsidR="003D6473" w:rsidRPr="00743556" w:rsidRDefault="003D6473" w:rsidP="003D6473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28"/>
          <w:szCs w:val="28"/>
          <w:cs/>
        </w:rPr>
        <w:sectPr w:rsidR="003D6473" w:rsidRPr="00743556" w:rsidSect="00A0713A">
          <w:head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9D8E192" w14:textId="4C684E61" w:rsidR="00247C63" w:rsidRPr="00743556" w:rsidRDefault="00247C63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450" w:right="-45" w:firstLine="18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5893B3C2" w14:textId="77777777" w:rsidR="00301B6F" w:rsidRPr="00743556" w:rsidRDefault="00301B6F" w:rsidP="00301B6F">
      <w:pPr>
        <w:rPr>
          <w:lang w:val="th-TH"/>
        </w:rPr>
      </w:pPr>
    </w:p>
    <w:tbl>
      <w:tblPr>
        <w:tblW w:w="149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2430"/>
        <w:gridCol w:w="270"/>
        <w:gridCol w:w="990"/>
        <w:gridCol w:w="270"/>
        <w:gridCol w:w="990"/>
        <w:gridCol w:w="270"/>
        <w:gridCol w:w="1080"/>
        <w:gridCol w:w="270"/>
        <w:gridCol w:w="990"/>
        <w:gridCol w:w="240"/>
        <w:gridCol w:w="30"/>
        <w:gridCol w:w="1080"/>
        <w:gridCol w:w="270"/>
        <w:gridCol w:w="990"/>
        <w:gridCol w:w="270"/>
        <w:gridCol w:w="990"/>
        <w:gridCol w:w="326"/>
        <w:gridCol w:w="1024"/>
      </w:tblGrid>
      <w:tr w:rsidR="005E060B" w:rsidRPr="00743556" w:rsidDel="00685444" w14:paraId="70A12B02" w14:textId="77777777" w:rsidTr="003208E3">
        <w:tc>
          <w:tcPr>
            <w:tcW w:w="2160" w:type="dxa"/>
          </w:tcPr>
          <w:p w14:paraId="2713D599" w14:textId="77777777" w:rsidR="005E060B" w:rsidRPr="0074355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</w:tcPr>
          <w:p w14:paraId="3EF61145" w14:textId="77777777" w:rsidR="005E060B" w:rsidRPr="0074355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0150DF" w14:textId="77777777" w:rsidR="005E060B" w:rsidRPr="0074355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A883575" w14:textId="77777777" w:rsidR="005E060B" w:rsidRPr="0074355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677970E" w14:textId="77777777" w:rsidR="005E060B" w:rsidRPr="00743556" w:rsidDel="00685444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80" w:type="dxa"/>
            <w:gridSpan w:val="4"/>
          </w:tcPr>
          <w:p w14:paraId="457F6CCE" w14:textId="7FFEAA72" w:rsidR="005E060B" w:rsidRPr="00743556" w:rsidRDefault="005E060B" w:rsidP="00A664F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80" w:type="dxa"/>
            <w:gridSpan w:val="8"/>
          </w:tcPr>
          <w:p w14:paraId="74EAD959" w14:textId="65FBEC25" w:rsidR="005E060B" w:rsidRPr="00743556" w:rsidRDefault="005E060B" w:rsidP="00A664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B6F" w:rsidRPr="00743556" w:rsidDel="00685444" w14:paraId="744820F1" w14:textId="77777777" w:rsidTr="003208E3">
        <w:tc>
          <w:tcPr>
            <w:tcW w:w="2160" w:type="dxa"/>
          </w:tcPr>
          <w:p w14:paraId="71FBD958" w14:textId="77777777" w:rsidR="00301B6F" w:rsidRPr="0074355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2A2DCBCE" w14:textId="77777777" w:rsidR="00301B6F" w:rsidRPr="0074355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39F05EB9" w14:textId="77777777" w:rsidR="00301B6F" w:rsidRPr="0074355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5787F1E" w14:textId="2AC96C23" w:rsidR="00301B6F" w:rsidRPr="00743556" w:rsidRDefault="00301B6F" w:rsidP="00285D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  <w:r w:rsidR="003208E3" w:rsidRPr="00743556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4AB16675" w14:textId="77777777" w:rsidR="00301B6F" w:rsidRPr="00743556" w:rsidDel="00685444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3FF9225" w14:textId="77777777" w:rsidR="00DA270C" w:rsidRPr="00743556" w:rsidRDefault="00DA270C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06EC452" w14:textId="70F14C0D" w:rsidR="00301B6F" w:rsidRPr="0074355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0" w:type="dxa"/>
            <w:gridSpan w:val="2"/>
          </w:tcPr>
          <w:p w14:paraId="246E54B5" w14:textId="77777777" w:rsidR="00301B6F" w:rsidRPr="00743556" w:rsidDel="00685444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3C69903" w14:textId="77777777" w:rsidR="00DA270C" w:rsidRPr="00743556" w:rsidRDefault="00DA270C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8E158D" w14:textId="0B4D6920" w:rsidR="00301B6F" w:rsidRPr="0074355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5DD81D7" w14:textId="77777777" w:rsidR="00301B6F" w:rsidRPr="00743556" w:rsidDel="00685444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2AFC0F3" w14:textId="77777777" w:rsidR="00DA270C" w:rsidRPr="00743556" w:rsidRDefault="00DA270C" w:rsidP="00A664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B71FB5" w14:textId="0916971C" w:rsidR="00301B6F" w:rsidRPr="00743556" w:rsidRDefault="00301B6F" w:rsidP="00A664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43556">
              <w:rPr>
                <w:rFonts w:ascii="Angsana New" w:hAnsi="Angsana New"/>
                <w:sz w:val="28"/>
                <w:szCs w:val="28"/>
              </w:rPr>
              <w:t>-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41004" w:rsidRPr="00743556" w14:paraId="29D27110" w14:textId="77777777" w:rsidTr="003208E3">
        <w:trPr>
          <w:trHeight w:val="389"/>
        </w:trPr>
        <w:tc>
          <w:tcPr>
            <w:tcW w:w="2160" w:type="dxa"/>
          </w:tcPr>
          <w:p w14:paraId="0E24B49D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131B6A4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86F9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E986" w14:textId="0A07980E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FF18D7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5176" w14:textId="0532576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95E103B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184B8" w14:textId="621E0A42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76D662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F4C1CE" w14:textId="00BF37BB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2ABBDB4C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8B5D3" w14:textId="30DC25CF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BC4108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A0F30" w14:textId="779C56D8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BE5749C" w14:textId="77777777" w:rsidR="00D41004" w:rsidRPr="00743556" w:rsidRDefault="00D41004" w:rsidP="00D410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76C26" w14:textId="3750056E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26" w:type="dxa"/>
          </w:tcPr>
          <w:p w14:paraId="63BCC1B9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60C0D4" w14:textId="0CF06CE6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01B6F" w:rsidRPr="00743556" w14:paraId="73D8AEAF" w14:textId="77777777" w:rsidTr="003208E3">
        <w:tc>
          <w:tcPr>
            <w:tcW w:w="2160" w:type="dxa"/>
          </w:tcPr>
          <w:p w14:paraId="094849CF" w14:textId="77777777" w:rsidR="00301B6F" w:rsidRPr="00743556" w:rsidRDefault="00301B6F" w:rsidP="00A664F5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443941" w14:textId="77777777" w:rsidR="00301B6F" w:rsidRPr="0074355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554F27" w14:textId="77777777" w:rsidR="00301B6F" w:rsidRPr="00743556" w:rsidRDefault="00301B6F" w:rsidP="00A664F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4CA4B29" w14:textId="77777777" w:rsidR="00301B6F" w:rsidRPr="00743556" w:rsidRDefault="00301B6F" w:rsidP="00A664F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B21C04" w14:textId="77777777" w:rsidR="00301B6F" w:rsidRPr="00743556" w:rsidRDefault="00301B6F" w:rsidP="00A664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12"/>
          </w:tcPr>
          <w:p w14:paraId="4EE9A12A" w14:textId="77777777" w:rsidR="00301B6F" w:rsidRPr="00743556" w:rsidRDefault="00301B6F" w:rsidP="00A664F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4355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5E060B" w:rsidRPr="00743556" w14:paraId="0A9B6D83" w14:textId="77777777" w:rsidTr="003208E3">
        <w:tc>
          <w:tcPr>
            <w:tcW w:w="2160" w:type="dxa"/>
          </w:tcPr>
          <w:p w14:paraId="271CF501" w14:textId="0C2A0483" w:rsidR="005E060B" w:rsidRPr="00743556" w:rsidRDefault="005E060B" w:rsidP="00301B6F">
            <w:pPr>
              <w:ind w:left="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1CF00015" w14:textId="77777777" w:rsidR="005E060B" w:rsidRPr="00743556" w:rsidRDefault="005E060B" w:rsidP="0030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3FDB81" w14:textId="77777777" w:rsidR="005E060B" w:rsidRPr="00743556" w:rsidRDefault="005E060B" w:rsidP="00301B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D4AE58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312E94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D4979F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9568D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A2401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1430D3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EF28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E60CFF0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15EE26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5DF7FB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F194B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7A4C88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D6C1AB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72D082CD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436EFD4" w14:textId="77777777" w:rsidR="005E060B" w:rsidRPr="00743556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E5B9E" w:rsidRPr="00743556" w14:paraId="728A7F3E" w14:textId="77777777" w:rsidTr="00092FFC">
        <w:tc>
          <w:tcPr>
            <w:tcW w:w="2160" w:type="dxa"/>
          </w:tcPr>
          <w:p w14:paraId="7C78A908" w14:textId="77777777" w:rsidR="00AE5B9E" w:rsidRPr="00743556" w:rsidRDefault="00AE5B9E" w:rsidP="00AE5B9E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เน็คซ์ แคปปิตอล </w:t>
            </w:r>
          </w:p>
          <w:p w14:paraId="48C14FE5" w14:textId="3BF987A0" w:rsidR="00AE5B9E" w:rsidRPr="00743556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4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r w:rsidRPr="0074355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430" w:type="dxa"/>
          </w:tcPr>
          <w:p w14:paraId="43A6EAD6" w14:textId="767D86C8" w:rsidR="00AE5B9E" w:rsidRPr="00743556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>ห้เช่าซื้อ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br/>
              <w:t>รถจักรยานยนต์</w:t>
            </w:r>
          </w:p>
        </w:tc>
        <w:tc>
          <w:tcPr>
            <w:tcW w:w="270" w:type="dxa"/>
          </w:tcPr>
          <w:p w14:paraId="758BF55F" w14:textId="77777777" w:rsidR="00AE5B9E" w:rsidRPr="00743556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A905EF" w14:textId="77777777" w:rsidR="002F3E41" w:rsidRPr="00743556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551315B" w14:textId="157E7A54" w:rsidR="00AE5B9E" w:rsidRPr="00743556" w:rsidRDefault="009D2DEB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  <w:vAlign w:val="bottom"/>
          </w:tcPr>
          <w:p w14:paraId="66DF1CA4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5B088A" w14:textId="77777777" w:rsidR="002F3E41" w:rsidRPr="00743556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85A9C58" w14:textId="7A47ECF9" w:rsidR="00AE5B9E" w:rsidRPr="00743556" w:rsidRDefault="00AE5B9E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  <w:vAlign w:val="bottom"/>
          </w:tcPr>
          <w:p w14:paraId="672C8A7F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C0F31A" w14:textId="449D6A5F" w:rsidR="002F3E41" w:rsidRPr="00743556" w:rsidRDefault="002F3E41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2CA229F" w14:textId="5A941F79" w:rsidR="00AE5B9E" w:rsidRPr="00743556" w:rsidRDefault="0071485E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1,46</w:t>
            </w:r>
            <w:r w:rsidR="00325CBB"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 w:rsidR="004F06FB"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  <w:vAlign w:val="bottom"/>
          </w:tcPr>
          <w:p w14:paraId="0F9F0A9A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064AE" w14:textId="77777777" w:rsidR="00D41004" w:rsidRPr="00743556" w:rsidRDefault="00D41004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3666B71" w14:textId="553F4900" w:rsidR="00AE5B9E" w:rsidRPr="00743556" w:rsidRDefault="00D41004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1,326,509</w:t>
            </w:r>
          </w:p>
        </w:tc>
        <w:tc>
          <w:tcPr>
            <w:tcW w:w="270" w:type="dxa"/>
            <w:gridSpan w:val="2"/>
            <w:vAlign w:val="bottom"/>
          </w:tcPr>
          <w:p w14:paraId="6B34C269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1F3C2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1339B8" w14:textId="61D6F8C1" w:rsidR="00AE5B9E" w:rsidRPr="00743556" w:rsidRDefault="009D2DEB" w:rsidP="009D2D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  <w:vAlign w:val="bottom"/>
          </w:tcPr>
          <w:p w14:paraId="169A2030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9EC98" w14:textId="77777777" w:rsidR="002F3E41" w:rsidRPr="00743556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D18AD5" w14:textId="21474334" w:rsidR="00AE5B9E" w:rsidRPr="00743556" w:rsidRDefault="00AE5B9E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  <w:vAlign w:val="bottom"/>
          </w:tcPr>
          <w:p w14:paraId="4EC7EC76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BAFD00" w14:textId="77777777" w:rsidR="002F3E41" w:rsidRPr="00743556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6C757F6" w14:textId="631A232C" w:rsidR="00AE5B9E" w:rsidRPr="00743556" w:rsidRDefault="009D2DEB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326" w:type="dxa"/>
            <w:vAlign w:val="bottom"/>
          </w:tcPr>
          <w:p w14:paraId="08866431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6A97800E" w14:textId="77777777" w:rsidR="002F3E41" w:rsidRPr="00743556" w:rsidRDefault="002F3E41" w:rsidP="00111A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6BE6DE4" w14:textId="351B123D" w:rsidR="00AE5B9E" w:rsidRPr="00743556" w:rsidRDefault="00AE5B9E" w:rsidP="00111A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1,008,523</w:t>
            </w:r>
          </w:p>
        </w:tc>
      </w:tr>
      <w:tr w:rsidR="00AE5B9E" w:rsidRPr="00743556" w14:paraId="0C4A614D" w14:textId="77777777" w:rsidTr="00284EE1">
        <w:tc>
          <w:tcPr>
            <w:tcW w:w="2160" w:type="dxa"/>
          </w:tcPr>
          <w:p w14:paraId="3DAF6B6A" w14:textId="77777777" w:rsidR="00AE5B9E" w:rsidRPr="00743556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DB88C37" w14:textId="77777777" w:rsidR="00AE5B9E" w:rsidRPr="00743556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E7D120" w14:textId="77777777" w:rsidR="00AE5B9E" w:rsidRPr="00743556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4EACD8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498374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44E0B1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6CC157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41F4AF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49B65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DA1F8C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F91DFE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074D7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8F0E3B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21DB22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E06ED5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08C629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  <w:vAlign w:val="bottom"/>
          </w:tcPr>
          <w:p w14:paraId="66A6D222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8D847E2" w14:textId="77777777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E5B9E" w:rsidRPr="00743556" w14:paraId="41159DE3" w14:textId="77777777" w:rsidTr="00A664F5">
        <w:tc>
          <w:tcPr>
            <w:tcW w:w="14940" w:type="dxa"/>
            <w:gridSpan w:val="19"/>
            <w:vAlign w:val="bottom"/>
          </w:tcPr>
          <w:p w14:paraId="7BB7466C" w14:textId="19EFA40B" w:rsidR="00AE5B9E" w:rsidRPr="00743556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บริษัทร่วมทางอ้อมถือหุ้นโดยบริษัท อินฟินิท พาร์ทเนอร์ส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จำกัด </w:t>
            </w:r>
          </w:p>
        </w:tc>
      </w:tr>
      <w:tr w:rsidR="009D2DEB" w:rsidRPr="00743556" w14:paraId="6DCC8295" w14:textId="77777777" w:rsidTr="00092FFC">
        <w:tc>
          <w:tcPr>
            <w:tcW w:w="2160" w:type="dxa"/>
          </w:tcPr>
          <w:p w14:paraId="1DF4294E" w14:textId="77777777" w:rsidR="009D2DEB" w:rsidRPr="00743556" w:rsidRDefault="009D2DEB" w:rsidP="009D2D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ไซเบอร์ตรอน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29C3E93" w14:textId="77777777" w:rsidR="009D2DEB" w:rsidRPr="00743556" w:rsidRDefault="009D2DEB" w:rsidP="009D2D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22FCE11D" w14:textId="3AE14704" w:rsidR="009D2DEB" w:rsidRPr="00743556" w:rsidRDefault="009D2DEB" w:rsidP="009D2D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2514286" w14:textId="734D0729" w:rsidR="009D2DEB" w:rsidRPr="00743556" w:rsidRDefault="009D2DEB" w:rsidP="009D2DE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ให้บริการดูแลและบริหารจัดการระบบรักษาความปลอดภัยเทคโนโลยีสารสนเทศครบวงจร</w:t>
            </w:r>
          </w:p>
        </w:tc>
        <w:tc>
          <w:tcPr>
            <w:tcW w:w="270" w:type="dxa"/>
          </w:tcPr>
          <w:p w14:paraId="0271C11C" w14:textId="77777777" w:rsidR="009D2DEB" w:rsidRPr="00743556" w:rsidRDefault="009D2DEB" w:rsidP="009D2DEB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35AFD27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AE9370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5B1A75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10A0C04" w14:textId="5A12F47C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270" w:type="dxa"/>
          </w:tcPr>
          <w:p w14:paraId="597BD2CF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588251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52C60E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6ACD74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532DD5" w14:textId="0E1E5335" w:rsidR="009D2DEB" w:rsidRPr="00743556" w:rsidRDefault="009D2DEB" w:rsidP="009D2D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270" w:type="dxa"/>
          </w:tcPr>
          <w:p w14:paraId="58122E07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F17AD4" w14:textId="77777777" w:rsidR="0071485E" w:rsidRPr="00743556" w:rsidRDefault="0071485E" w:rsidP="0071485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01DA14" w14:textId="77777777" w:rsidR="0071485E" w:rsidRPr="00743556" w:rsidRDefault="0071485E" w:rsidP="0071485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517FA8C" w14:textId="77777777" w:rsidR="0071485E" w:rsidRPr="00743556" w:rsidRDefault="0071485E" w:rsidP="0071485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C7CA0E1" w14:textId="6BAF97C3" w:rsidR="009D2DEB" w:rsidRPr="00743556" w:rsidRDefault="0071485E" w:rsidP="009D2DE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58,0</w:t>
            </w:r>
            <w:r w:rsidR="004F06FB"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6434A583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505EB0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54D37B1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E5E4C28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2BE8142" w14:textId="229C5F9E" w:rsidR="009D2DEB" w:rsidRPr="00743556" w:rsidRDefault="009D2DEB" w:rsidP="009D2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56,936</w:t>
            </w:r>
          </w:p>
        </w:tc>
        <w:tc>
          <w:tcPr>
            <w:tcW w:w="270" w:type="dxa"/>
            <w:gridSpan w:val="2"/>
          </w:tcPr>
          <w:p w14:paraId="7171A5AD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BCF793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729709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19012F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FEDE2D9" w14:textId="2F4F4031" w:rsidR="009D2DEB" w:rsidRPr="00743556" w:rsidRDefault="009D2DEB" w:rsidP="001810A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246231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740059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EFCBEE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5B7850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D7D6F5" w14:textId="696BD1C6" w:rsidR="009D2DEB" w:rsidRPr="00743556" w:rsidRDefault="009D2DEB" w:rsidP="001810A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5E30B8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005FE0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06AC634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428AB7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ABA46C" w14:textId="22D06673" w:rsidR="009D2DEB" w:rsidRPr="00743556" w:rsidRDefault="009D2DEB" w:rsidP="001810A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26" w:type="dxa"/>
          </w:tcPr>
          <w:p w14:paraId="64CF944E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2657C7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CFAD4F4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1AC137A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7962B5" w14:textId="5514FFF4" w:rsidR="009D2DEB" w:rsidRPr="00743556" w:rsidRDefault="009D2DEB" w:rsidP="009D2DE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D2DEB" w:rsidRPr="00743556" w14:paraId="13A56D8C" w14:textId="77777777" w:rsidTr="000119B3">
        <w:trPr>
          <w:trHeight w:val="197"/>
        </w:trPr>
        <w:tc>
          <w:tcPr>
            <w:tcW w:w="2160" w:type="dxa"/>
          </w:tcPr>
          <w:p w14:paraId="59BA7D3F" w14:textId="222189F6" w:rsidR="009D2DEB" w:rsidRPr="00743556" w:rsidRDefault="009D2DEB" w:rsidP="009D2D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6263C21C" w14:textId="77777777" w:rsidR="009D2DEB" w:rsidRPr="00743556" w:rsidRDefault="009D2DEB" w:rsidP="009D2D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9F6A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06266EC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133529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B6665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C41E4F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CBB2F0" w14:textId="14B675FB" w:rsidR="009D2DEB" w:rsidRPr="00743556" w:rsidRDefault="0071485E" w:rsidP="009D2DE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1,52</w:t>
            </w:r>
            <w:r w:rsidR="00E25D37" w:rsidRPr="0074355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0,261</w:t>
            </w:r>
          </w:p>
        </w:tc>
        <w:tc>
          <w:tcPr>
            <w:tcW w:w="270" w:type="dxa"/>
          </w:tcPr>
          <w:p w14:paraId="119C6CCB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53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665CA" w14:textId="60467AC0" w:rsidR="009D2DEB" w:rsidRPr="00743556" w:rsidRDefault="009D2DEB" w:rsidP="009D2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1,383,445</w:t>
            </w:r>
          </w:p>
        </w:tc>
        <w:tc>
          <w:tcPr>
            <w:tcW w:w="270" w:type="dxa"/>
            <w:gridSpan w:val="2"/>
          </w:tcPr>
          <w:p w14:paraId="457BB925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A9436" w14:textId="4C295B91" w:rsidR="009D2DEB" w:rsidRPr="00743556" w:rsidRDefault="0071485E" w:rsidP="009D2D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270" w:type="dxa"/>
          </w:tcPr>
          <w:p w14:paraId="1794B84E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6F5643" w14:textId="61FAF4FE" w:rsidR="009D2DEB" w:rsidRPr="00743556" w:rsidRDefault="009D2DEB" w:rsidP="009D2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2D4D1E95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B1698" w14:textId="5FF1B72C" w:rsidR="009D2DEB" w:rsidRPr="00743556" w:rsidRDefault="0071485E" w:rsidP="009D2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  <w:tc>
          <w:tcPr>
            <w:tcW w:w="326" w:type="dxa"/>
          </w:tcPr>
          <w:p w14:paraId="12BE7E3E" w14:textId="77777777" w:rsidR="009D2DEB" w:rsidRPr="00743556" w:rsidRDefault="009D2DEB" w:rsidP="009D2DE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FDCCC5" w14:textId="739595E7" w:rsidR="009D2DEB" w:rsidRPr="00743556" w:rsidRDefault="009D2DEB" w:rsidP="009D2DE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</w:tr>
    </w:tbl>
    <w:p w14:paraId="2D5A70B8" w14:textId="77777777" w:rsidR="00285DF1" w:rsidRPr="00743556" w:rsidRDefault="00301B6F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sz w:val="22"/>
          <w:szCs w:val="22"/>
          <w:lang w:val="th-TH"/>
        </w:rPr>
      </w:pPr>
      <w:r w:rsidRPr="00743556">
        <w:rPr>
          <w:cs/>
          <w:lang w:val="th-TH"/>
        </w:rPr>
        <w:tab/>
      </w:r>
    </w:p>
    <w:p w14:paraId="2AEE943A" w14:textId="138C679D" w:rsidR="00975A8B" w:rsidRPr="00743556" w:rsidRDefault="00285DF1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rFonts w:ascii="Angsana New" w:hAnsi="Angsana New"/>
          <w:sz w:val="28"/>
          <w:szCs w:val="28"/>
        </w:rPr>
      </w:pPr>
      <w:r w:rsidRPr="00743556">
        <w:rPr>
          <w:cs/>
          <w:lang w:val="th-TH"/>
        </w:rPr>
        <w:tab/>
      </w:r>
      <w:r w:rsidR="00975A8B" w:rsidRPr="00743556">
        <w:rPr>
          <w:rFonts w:ascii="Angsana New" w:hAnsi="Angsana New"/>
          <w:sz w:val="28"/>
          <w:szCs w:val="28"/>
          <w:cs/>
        </w:rPr>
        <w:t>บริษัทร่วม</w:t>
      </w:r>
      <w:r w:rsidRPr="00743556">
        <w:rPr>
          <w:rFonts w:ascii="Angsana New" w:hAnsi="Angsana New"/>
          <w:sz w:val="28"/>
          <w:szCs w:val="28"/>
          <w:cs/>
        </w:rPr>
        <w:t>ทั้งหมด</w:t>
      </w:r>
      <w:r w:rsidR="00975A8B" w:rsidRPr="00743556">
        <w:rPr>
          <w:rFonts w:ascii="Angsana New" w:hAnsi="Angsana New"/>
          <w:sz w:val="28"/>
          <w:szCs w:val="28"/>
          <w:cs/>
        </w:rPr>
        <w:t>จดทะเบียนจัดตั้งและดำเนินธุรกิจในประเทศไทย</w:t>
      </w:r>
    </w:p>
    <w:p w14:paraId="72491571" w14:textId="77777777" w:rsidR="00E6574F" w:rsidRPr="00743556" w:rsidRDefault="00E6574F" w:rsidP="00E6574F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22"/>
          <w:szCs w:val="22"/>
        </w:rPr>
      </w:pPr>
      <w:r w:rsidRPr="00743556">
        <w:rPr>
          <w:rFonts w:ascii="Angsana New" w:hAnsi="Angsana New"/>
          <w:sz w:val="30"/>
          <w:szCs w:val="30"/>
          <w:cs/>
        </w:rPr>
        <w:tab/>
      </w:r>
    </w:p>
    <w:p w14:paraId="55B52E6A" w14:textId="6C01D666" w:rsidR="00E6574F" w:rsidRPr="00743556" w:rsidRDefault="00E6574F" w:rsidP="0009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00"/>
        </w:tabs>
        <w:ind w:left="1170" w:right="-357"/>
        <w:jc w:val="thaiDistribute"/>
        <w:rPr>
          <w:rFonts w:ascii="Angsana New" w:hAnsi="Angsana New"/>
          <w:sz w:val="28"/>
          <w:szCs w:val="28"/>
          <w:cs/>
        </w:rPr>
        <w:sectPr w:rsidR="00E6574F" w:rsidRPr="00743556" w:rsidSect="005F62F4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  <w:r w:rsidRPr="000A3374">
        <w:rPr>
          <w:rFonts w:ascii="Angsana New" w:hAnsi="Angsana New"/>
          <w:color w:val="000000"/>
          <w:sz w:val="28"/>
          <w:szCs w:val="28"/>
          <w:cs/>
        </w:rPr>
        <w:t xml:space="preserve">บริษัท เน็คซ์ แคปปิตอล จำกัด (มหาชน) เป็นบริษัทจดทะเบียนในตลาดหลักทรัพย์แห่งประเทศไทย </w:t>
      </w:r>
      <w:r w:rsidR="003208E3" w:rsidRPr="000A3374">
        <w:rPr>
          <w:rFonts w:ascii="Angsana New" w:hAnsi="Angsana New"/>
          <w:color w:val="000000"/>
          <w:sz w:val="28"/>
          <w:szCs w:val="28"/>
          <w:cs/>
        </w:rPr>
        <w:t>ซึ่ง</w:t>
      </w:r>
      <w:r w:rsidR="00285DF1" w:rsidRPr="000A3374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มูลค่ายุติธรรมของเงินลงทุน</w:t>
      </w:r>
      <w:r w:rsidR="00D3029F" w:rsidRPr="000A3374">
        <w:rPr>
          <w:rFonts w:ascii="Angsana New" w:hAnsi="Angsana New"/>
          <w:color w:val="000000"/>
          <w:sz w:val="28"/>
          <w:szCs w:val="28"/>
          <w:cs/>
        </w:rPr>
        <w:t xml:space="preserve">ดังกล่าวที่คำนวนจากราคาปิด ณ วันที่ </w:t>
      </w:r>
      <w:r w:rsidR="00D67A61" w:rsidRPr="000A3374">
        <w:rPr>
          <w:rFonts w:ascii="Angsana New" w:hAnsi="Angsana New"/>
          <w:color w:val="000000"/>
          <w:sz w:val="28"/>
          <w:szCs w:val="28"/>
        </w:rPr>
        <w:t xml:space="preserve">31 </w:t>
      </w:r>
      <w:r w:rsidR="00D3029F" w:rsidRPr="000A3374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D67A61" w:rsidRPr="000A3374">
        <w:rPr>
          <w:rFonts w:ascii="Angsana New" w:hAnsi="Angsana New"/>
          <w:color w:val="000000"/>
          <w:sz w:val="28"/>
          <w:szCs w:val="28"/>
        </w:rPr>
        <w:t>256</w:t>
      </w:r>
      <w:r w:rsidR="00D41004" w:rsidRPr="000A3374">
        <w:rPr>
          <w:rFonts w:ascii="Angsana New" w:hAnsi="Angsana New"/>
          <w:color w:val="000000"/>
          <w:sz w:val="28"/>
          <w:szCs w:val="28"/>
        </w:rPr>
        <w:t>8</w:t>
      </w:r>
      <w:r w:rsidR="00D3029F" w:rsidRPr="000A3374">
        <w:rPr>
          <w:rFonts w:ascii="Angsana New" w:hAnsi="Angsana New"/>
          <w:color w:val="000000"/>
          <w:sz w:val="28"/>
          <w:szCs w:val="28"/>
          <w:cs/>
        </w:rPr>
        <w:t xml:space="preserve"> มีมูลค่า</w:t>
      </w:r>
      <w:r w:rsidR="00AE5B9E" w:rsidRPr="000A3374">
        <w:rPr>
          <w:rFonts w:ascii="Angsana New" w:hAnsi="Angsana New"/>
          <w:color w:val="000000"/>
          <w:sz w:val="28"/>
          <w:szCs w:val="28"/>
          <w:cs/>
        </w:rPr>
        <w:t xml:space="preserve">เท่ากับ </w:t>
      </w:r>
      <w:r w:rsidR="005E67AD" w:rsidRPr="000A3374">
        <w:rPr>
          <w:rFonts w:ascii="Angsana New" w:hAnsi="Angsana New"/>
          <w:color w:val="000000"/>
          <w:sz w:val="28"/>
          <w:szCs w:val="28"/>
        </w:rPr>
        <w:t xml:space="preserve">1,085.24 </w:t>
      </w:r>
      <w:r w:rsidR="00AE5B9E" w:rsidRPr="000A3374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AE5B9E" w:rsidRPr="000A3374">
        <w:rPr>
          <w:rFonts w:ascii="Angsana New" w:hAnsi="Angsana New"/>
          <w:i/>
          <w:iCs/>
          <w:color w:val="000000"/>
          <w:sz w:val="28"/>
          <w:szCs w:val="28"/>
          <w:cs/>
        </w:rPr>
        <w:t>(</w:t>
      </w:r>
      <w:r w:rsidR="00AE5B9E" w:rsidRPr="000A3374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D41004" w:rsidRPr="000A3374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="00AE5B9E" w:rsidRPr="000A3374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: </w:t>
      </w:r>
      <w:r w:rsidR="00D41004" w:rsidRPr="000A3374">
        <w:rPr>
          <w:rFonts w:ascii="Angsana New" w:hAnsi="Angsana New"/>
          <w:i/>
          <w:iCs/>
          <w:color w:val="000000"/>
          <w:sz w:val="28"/>
          <w:szCs w:val="28"/>
        </w:rPr>
        <w:t>531.69</w:t>
      </w:r>
      <w:r w:rsidR="00AE5B9E" w:rsidRPr="000A3374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  <w:r w:rsidR="00AE5B9E" w:rsidRPr="000A3374">
        <w:rPr>
          <w:rFonts w:ascii="Angsana New" w:hAnsi="Angsana New"/>
          <w:i/>
          <w:iCs/>
          <w:color w:val="000000"/>
          <w:sz w:val="28"/>
          <w:szCs w:val="28"/>
          <w:cs/>
        </w:rPr>
        <w:t>ล้านบาท</w:t>
      </w:r>
      <w:r w:rsidR="00AE5B9E" w:rsidRPr="00743556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)</w:t>
      </w:r>
    </w:p>
    <w:p w14:paraId="1980D5EE" w14:textId="55CCC259" w:rsidR="00655053" w:rsidRPr="00743556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3E7E2B" w:rsidRPr="007435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7E9BB7E4" w14:textId="77777777" w:rsidR="00655053" w:rsidRPr="00743556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sz w:val="20"/>
          <w:lang w:bidi="th-TH"/>
        </w:rPr>
      </w:pPr>
    </w:p>
    <w:p w14:paraId="36EA9B04" w14:textId="40EB1747" w:rsidR="00655053" w:rsidRPr="00743556" w:rsidRDefault="00655053" w:rsidP="00655053">
      <w:pPr>
        <w:pStyle w:val="block"/>
        <w:tabs>
          <w:tab w:val="left" w:pos="9720"/>
        </w:tabs>
        <w:spacing w:after="0" w:line="240" w:lineRule="atLeast"/>
        <w:ind w:left="540" w:right="18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743556">
        <w:rPr>
          <w:rFonts w:ascii="Angsana New" w:hAnsi="Angsana New"/>
          <w:spacing w:val="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</w:t>
      </w:r>
      <w:r w:rsidR="003E7E2B" w:rsidRPr="00743556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ซึ่งนำเสนออยู่</w:t>
      </w:r>
      <w:r w:rsidRPr="00743556">
        <w:rPr>
          <w:rFonts w:ascii="Angsana New" w:hAnsi="Angsana New"/>
          <w:spacing w:val="2"/>
          <w:sz w:val="30"/>
          <w:szCs w:val="30"/>
          <w:cs/>
          <w:lang w:val="en-US" w:bidi="th-TH"/>
        </w:rPr>
        <w:t>ในงบการเงินของบริษัทร่วม</w:t>
      </w:r>
      <w:r w:rsidR="00405156" w:rsidRPr="00743556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743556">
        <w:rPr>
          <w:rFonts w:ascii="Angsana New" w:hAnsi="Angsana New"/>
          <w:spacing w:val="2"/>
          <w:sz w:val="30"/>
          <w:szCs w:val="30"/>
          <w:cs/>
          <w:lang w:val="en-US"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149C596" w14:textId="77777777" w:rsidR="00655053" w:rsidRPr="00743556" w:rsidRDefault="00655053" w:rsidP="0065505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6570"/>
        <w:gridCol w:w="1261"/>
        <w:gridCol w:w="272"/>
        <w:gridCol w:w="1259"/>
      </w:tblGrid>
      <w:tr w:rsidR="00721D25" w:rsidRPr="00743556" w14:paraId="2A67BCB3" w14:textId="77777777" w:rsidTr="003E7E2B">
        <w:trPr>
          <w:tblHeader/>
          <w:jc w:val="center"/>
        </w:trPr>
        <w:tc>
          <w:tcPr>
            <w:tcW w:w="6570" w:type="dxa"/>
          </w:tcPr>
          <w:p w14:paraId="662E033A" w14:textId="77777777" w:rsidR="00721D25" w:rsidRPr="00743556" w:rsidRDefault="00721D25" w:rsidP="00CE45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0E3EABF4" w14:textId="77777777" w:rsidR="00721D25" w:rsidRPr="00743556" w:rsidRDefault="00721D25" w:rsidP="00CE45C8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43556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</w:t>
            </w:r>
          </w:p>
          <w:p w14:paraId="553D1F2A" w14:textId="7D5D687A" w:rsidR="00721D25" w:rsidRPr="00743556" w:rsidRDefault="00721D25" w:rsidP="00655053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43556">
              <w:rPr>
                <w:rFonts w:ascii="Angsana New" w:hAnsi="Angsana New"/>
                <w:sz w:val="29"/>
                <w:szCs w:val="29"/>
                <w:cs/>
              </w:rPr>
              <w:t>จำกัด (มหาชน)</w:t>
            </w:r>
          </w:p>
        </w:tc>
      </w:tr>
      <w:tr w:rsidR="00721D25" w:rsidRPr="00743556" w14:paraId="07EB448F" w14:textId="77777777" w:rsidTr="003E7E2B">
        <w:trPr>
          <w:tblHeader/>
          <w:jc w:val="center"/>
        </w:trPr>
        <w:tc>
          <w:tcPr>
            <w:tcW w:w="6570" w:type="dxa"/>
          </w:tcPr>
          <w:p w14:paraId="68BEE036" w14:textId="77777777" w:rsidR="00721D25" w:rsidRPr="00743556" w:rsidRDefault="00721D25" w:rsidP="0065505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C78DD" w14:textId="1DDD5730" w:rsidR="00721D25" w:rsidRPr="00743556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D41004"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5CA5C326" w14:textId="77777777" w:rsidR="00721D25" w:rsidRPr="00743556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center"/>
          </w:tcPr>
          <w:p w14:paraId="5E3C7539" w14:textId="2BD87393" w:rsidR="00721D25" w:rsidRPr="00743556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D41004"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32F10" w:rsidRPr="00743556" w14:paraId="059BA40F" w14:textId="77777777" w:rsidTr="003E7E2B">
        <w:trPr>
          <w:tblHeader/>
          <w:jc w:val="center"/>
        </w:trPr>
        <w:tc>
          <w:tcPr>
            <w:tcW w:w="6570" w:type="dxa"/>
          </w:tcPr>
          <w:p w14:paraId="67B1E0A9" w14:textId="77777777" w:rsidR="00532F10" w:rsidRPr="00743556" w:rsidRDefault="00532F10" w:rsidP="00CE45C8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19C64BA5" w14:textId="125CA308" w:rsidR="00532F10" w:rsidRPr="00743556" w:rsidRDefault="00532F10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41004" w:rsidRPr="00743556" w14:paraId="4F4C18C5" w14:textId="77777777" w:rsidTr="003E7E2B">
        <w:trPr>
          <w:trHeight w:val="422"/>
          <w:jc w:val="center"/>
        </w:trPr>
        <w:tc>
          <w:tcPr>
            <w:tcW w:w="6570" w:type="dxa"/>
          </w:tcPr>
          <w:p w14:paraId="3EF18D25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1" w:type="dxa"/>
          </w:tcPr>
          <w:p w14:paraId="53C09909" w14:textId="298D5E05" w:rsidR="00D41004" w:rsidRPr="00743556" w:rsidRDefault="00D43830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2,156,304</w:t>
            </w:r>
          </w:p>
        </w:tc>
        <w:tc>
          <w:tcPr>
            <w:tcW w:w="272" w:type="dxa"/>
          </w:tcPr>
          <w:p w14:paraId="1EBBCAE2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630710" w14:textId="091C885B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2,016,043</w:t>
            </w:r>
          </w:p>
        </w:tc>
      </w:tr>
      <w:tr w:rsidR="00D41004" w:rsidRPr="00743556" w14:paraId="69001090" w14:textId="77777777" w:rsidTr="003E7E2B">
        <w:trPr>
          <w:jc w:val="center"/>
        </w:trPr>
        <w:tc>
          <w:tcPr>
            <w:tcW w:w="6570" w:type="dxa"/>
          </w:tcPr>
          <w:p w14:paraId="355F19BB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1" w:type="dxa"/>
          </w:tcPr>
          <w:p w14:paraId="1C6ADE72" w14:textId="7AB75F33" w:rsidR="00D41004" w:rsidRPr="00743556" w:rsidRDefault="00224B16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5</w:t>
            </w:r>
            <w:r w:rsidR="00617AE9"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3</w:t>
            </w:r>
            <w:r w:rsidR="00055FDA"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9,322</w:t>
            </w:r>
          </w:p>
        </w:tc>
        <w:tc>
          <w:tcPr>
            <w:tcW w:w="272" w:type="dxa"/>
          </w:tcPr>
          <w:p w14:paraId="4AE48824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47A6EB" w14:textId="0CCC795E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20</w:t>
            </w:r>
            <w:r w:rsidRPr="00743556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8</w:t>
            </w: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Pr="00743556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335</w:t>
            </w:r>
          </w:p>
        </w:tc>
      </w:tr>
      <w:tr w:rsidR="00D41004" w:rsidRPr="00743556" w14:paraId="76F6DB67" w14:textId="77777777" w:rsidTr="003E7E2B">
        <w:trPr>
          <w:jc w:val="center"/>
        </w:trPr>
        <w:tc>
          <w:tcPr>
            <w:tcW w:w="6570" w:type="dxa"/>
          </w:tcPr>
          <w:p w14:paraId="42884532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0D363B0" w14:textId="2715F719" w:rsidR="00D41004" w:rsidRPr="00743556" w:rsidRDefault="00F41553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6,208</w:t>
            </w:r>
          </w:p>
        </w:tc>
        <w:tc>
          <w:tcPr>
            <w:tcW w:w="272" w:type="dxa"/>
          </w:tcPr>
          <w:p w14:paraId="48A40638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8F5D6C" w14:textId="363CB5CF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(4,981)</w:t>
            </w:r>
          </w:p>
        </w:tc>
      </w:tr>
      <w:tr w:rsidR="00D41004" w:rsidRPr="00743556" w14:paraId="1AB272C3" w14:textId="77777777" w:rsidTr="000119B3">
        <w:trPr>
          <w:jc w:val="center"/>
        </w:trPr>
        <w:tc>
          <w:tcPr>
            <w:tcW w:w="6570" w:type="dxa"/>
          </w:tcPr>
          <w:p w14:paraId="774BE717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743556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743556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35ED541E" w14:textId="4085D675" w:rsidR="00D41004" w:rsidRPr="00743556" w:rsidRDefault="00F41553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545,530</w:t>
            </w:r>
          </w:p>
        </w:tc>
        <w:tc>
          <w:tcPr>
            <w:tcW w:w="272" w:type="dxa"/>
          </w:tcPr>
          <w:p w14:paraId="6CC0D8FD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5156CC" w14:textId="6B783E70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20</w:t>
            </w:r>
            <w:r w:rsidRPr="00743556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3</w:t>
            </w: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Pr="00743556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354</w:t>
            </w:r>
          </w:p>
        </w:tc>
      </w:tr>
      <w:tr w:rsidR="00D41004" w:rsidRPr="00743556" w14:paraId="6EA97290" w14:textId="77777777" w:rsidTr="000119B3">
        <w:trPr>
          <w:trHeight w:val="77"/>
          <w:jc w:val="center"/>
        </w:trPr>
        <w:tc>
          <w:tcPr>
            <w:tcW w:w="6570" w:type="dxa"/>
          </w:tcPr>
          <w:p w14:paraId="7966DC22" w14:textId="3329DDA6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29F5983" w14:textId="6DCAB5B6" w:rsidR="00D41004" w:rsidRPr="00743556" w:rsidRDefault="00F41553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14</w:t>
            </w:r>
            <w:r w:rsidR="00055FDA" w:rsidRPr="00743556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7,184</w:t>
            </w:r>
          </w:p>
        </w:tc>
        <w:tc>
          <w:tcPr>
            <w:tcW w:w="272" w:type="dxa"/>
          </w:tcPr>
          <w:p w14:paraId="3639A978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1256919" w14:textId="46DFD508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Pr="0074355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74355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865</w:t>
            </w:r>
          </w:p>
        </w:tc>
      </w:tr>
      <w:tr w:rsidR="00E97E2E" w:rsidRPr="00743556" w14:paraId="6AD983DC" w14:textId="77777777" w:rsidTr="00DC55BA">
        <w:trPr>
          <w:trHeight w:val="77"/>
          <w:jc w:val="center"/>
        </w:trPr>
        <w:tc>
          <w:tcPr>
            <w:tcW w:w="6570" w:type="dxa"/>
          </w:tcPr>
          <w:p w14:paraId="1D7E914A" w14:textId="299DE7B2" w:rsidR="00E97E2E" w:rsidRPr="00DC55BA" w:rsidRDefault="00E97E2E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C55BA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เงินปันผลรับจากบริษัทร่วมสำหรับปี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B987E8E" w14:textId="35A961E8" w:rsidR="00E97E2E" w:rsidRPr="00DC55BA" w:rsidRDefault="00E97E2E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DC55BA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8,084</w:t>
            </w:r>
          </w:p>
        </w:tc>
        <w:tc>
          <w:tcPr>
            <w:tcW w:w="272" w:type="dxa"/>
          </w:tcPr>
          <w:p w14:paraId="443BC9AE" w14:textId="77777777" w:rsidR="00E97E2E" w:rsidRPr="00DC55BA" w:rsidRDefault="00E97E2E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B4E59D" w14:textId="3E1DCDB5" w:rsidR="00E97E2E" w:rsidRPr="00DC55BA" w:rsidRDefault="00E97E2E" w:rsidP="00E97E2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DC55BA">
              <w:rPr>
                <w:rFonts w:ascii="Angsana New" w:eastAsia="Calibri" w:hAnsi="Angsana New"/>
                <w:sz w:val="30"/>
                <w:szCs w:val="30"/>
                <w:lang w:bidi="th-TH"/>
              </w:rPr>
              <w:t>-</w:t>
            </w:r>
          </w:p>
        </w:tc>
      </w:tr>
      <w:tr w:rsidR="00D41004" w:rsidRPr="00743556" w14:paraId="558854BB" w14:textId="77777777" w:rsidTr="00DC55BA">
        <w:trPr>
          <w:trHeight w:val="77"/>
          <w:jc w:val="center"/>
        </w:trPr>
        <w:tc>
          <w:tcPr>
            <w:tcW w:w="6570" w:type="dxa"/>
          </w:tcPr>
          <w:p w14:paraId="2B90CEAD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6D559471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</w:tcPr>
          <w:p w14:paraId="072CABD7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C90316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D41004" w:rsidRPr="00743556" w14:paraId="30B9CB86" w14:textId="77777777" w:rsidTr="00284EE1">
        <w:trPr>
          <w:jc w:val="center"/>
        </w:trPr>
        <w:tc>
          <w:tcPr>
            <w:tcW w:w="6570" w:type="dxa"/>
          </w:tcPr>
          <w:p w14:paraId="2FD6EBCF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1" w:type="dxa"/>
          </w:tcPr>
          <w:p w14:paraId="63212576" w14:textId="6B790AAF" w:rsidR="00D41004" w:rsidRPr="00743556" w:rsidRDefault="004D6671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5,11</w:t>
            </w:r>
            <w:r w:rsidR="004B0CE3"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0,44</w:t>
            </w:r>
            <w:r w:rsidR="00D866DA"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09A701BA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66F9F896" w14:textId="54281FC9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4,522,357</w:t>
            </w:r>
          </w:p>
        </w:tc>
      </w:tr>
      <w:tr w:rsidR="00D41004" w:rsidRPr="00743556" w14:paraId="0DCAB239" w14:textId="77777777" w:rsidTr="003E7E2B">
        <w:trPr>
          <w:jc w:val="center"/>
        </w:trPr>
        <w:tc>
          <w:tcPr>
            <w:tcW w:w="6570" w:type="dxa"/>
          </w:tcPr>
          <w:p w14:paraId="62C1AAE5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1" w:type="dxa"/>
          </w:tcPr>
          <w:p w14:paraId="3AC5FD84" w14:textId="5D4C6FC0" w:rsidR="00D41004" w:rsidRPr="00743556" w:rsidRDefault="00AD09DF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5,814,588</w:t>
            </w:r>
          </w:p>
        </w:tc>
        <w:tc>
          <w:tcPr>
            <w:tcW w:w="272" w:type="dxa"/>
          </w:tcPr>
          <w:p w14:paraId="589B8120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0B59019" w14:textId="2E30F644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5,712,013</w:t>
            </w:r>
          </w:p>
        </w:tc>
      </w:tr>
      <w:tr w:rsidR="00D41004" w:rsidRPr="00743556" w14:paraId="3D06E18F" w14:textId="77777777" w:rsidTr="003E7E2B">
        <w:trPr>
          <w:jc w:val="center"/>
        </w:trPr>
        <w:tc>
          <w:tcPr>
            <w:tcW w:w="6570" w:type="dxa"/>
          </w:tcPr>
          <w:p w14:paraId="3423F1D9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1" w:type="dxa"/>
          </w:tcPr>
          <w:p w14:paraId="6201F410" w14:textId="3431B2F4" w:rsidR="00D41004" w:rsidRPr="00743556" w:rsidRDefault="008F56E1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D3343C" w:rsidRPr="00743556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BC1489" w:rsidRPr="00743556">
              <w:rPr>
                <w:rFonts w:ascii="Angsana New" w:eastAsia="Calibri" w:hAnsi="Angsana New"/>
                <w:sz w:val="30"/>
                <w:szCs w:val="30"/>
              </w:rPr>
              <w:t>,569,705</w:t>
            </w:r>
            <w:r w:rsidRPr="00743556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FFCE8AB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76E6AD" w14:textId="525BEA8C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(2,399,957)</w:t>
            </w:r>
          </w:p>
        </w:tc>
      </w:tr>
      <w:tr w:rsidR="00D41004" w:rsidRPr="00743556" w14:paraId="26808896" w14:textId="77777777" w:rsidTr="003E7E2B">
        <w:trPr>
          <w:jc w:val="center"/>
        </w:trPr>
        <w:tc>
          <w:tcPr>
            <w:tcW w:w="6570" w:type="dxa"/>
          </w:tcPr>
          <w:p w14:paraId="4C081100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C8115F9" w14:textId="4BC49E47" w:rsidR="00D41004" w:rsidRPr="00743556" w:rsidRDefault="008F56E1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BC1489" w:rsidRPr="00743556">
              <w:rPr>
                <w:rFonts w:ascii="Angsana New" w:eastAsia="Calibri" w:hAnsi="Angsana New"/>
                <w:sz w:val="30"/>
                <w:szCs w:val="30"/>
              </w:rPr>
              <w:t>2,055,309</w:t>
            </w:r>
            <w:r w:rsidRPr="00743556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F34DDA8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283499" w14:textId="17B9A3FF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(3,037,278)</w:t>
            </w:r>
          </w:p>
        </w:tc>
      </w:tr>
      <w:tr w:rsidR="00D41004" w:rsidRPr="00743556" w14:paraId="7CA25222" w14:textId="77777777" w:rsidTr="003E7E2B">
        <w:trPr>
          <w:jc w:val="center"/>
        </w:trPr>
        <w:tc>
          <w:tcPr>
            <w:tcW w:w="6570" w:type="dxa"/>
          </w:tcPr>
          <w:p w14:paraId="2C04ACAC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743556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A611594" w14:textId="4D262FDD" w:rsidR="00D41004" w:rsidRPr="00743556" w:rsidRDefault="00AD09DF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5,300,022</w:t>
            </w:r>
          </w:p>
        </w:tc>
        <w:tc>
          <w:tcPr>
            <w:tcW w:w="272" w:type="dxa"/>
          </w:tcPr>
          <w:p w14:paraId="0985B978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A28D6E1" w14:textId="56C02311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bidi="th-TH"/>
              </w:rPr>
              <w:t>4,797,135</w:t>
            </w:r>
          </w:p>
        </w:tc>
      </w:tr>
      <w:tr w:rsidR="00D41004" w:rsidRPr="00743556" w14:paraId="001CAA2D" w14:textId="77777777" w:rsidTr="003E7E2B">
        <w:trPr>
          <w:jc w:val="center"/>
        </w:trPr>
        <w:tc>
          <w:tcPr>
            <w:tcW w:w="6570" w:type="dxa"/>
          </w:tcPr>
          <w:p w14:paraId="7A35D2F7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DEB4E3B" w14:textId="7B291A43" w:rsidR="00D41004" w:rsidRPr="00743556" w:rsidRDefault="00AD09DF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1,429,946</w:t>
            </w:r>
          </w:p>
        </w:tc>
        <w:tc>
          <w:tcPr>
            <w:tcW w:w="272" w:type="dxa"/>
          </w:tcPr>
          <w:p w14:paraId="47251B0E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58BB808" w14:textId="4FA68FA8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1,294,267</w:t>
            </w:r>
          </w:p>
        </w:tc>
      </w:tr>
      <w:tr w:rsidR="00D41004" w:rsidRPr="00743556" w14:paraId="56F9ABA8" w14:textId="77777777" w:rsidTr="003E7E2B">
        <w:trPr>
          <w:jc w:val="center"/>
        </w:trPr>
        <w:tc>
          <w:tcPr>
            <w:tcW w:w="6570" w:type="dxa"/>
          </w:tcPr>
          <w:p w14:paraId="66B922BD" w14:textId="77777777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77694CF" w14:textId="1B680BBE" w:rsidR="00D41004" w:rsidRPr="00743556" w:rsidRDefault="005C2D2F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32,242</w:t>
            </w:r>
          </w:p>
        </w:tc>
        <w:tc>
          <w:tcPr>
            <w:tcW w:w="272" w:type="dxa"/>
          </w:tcPr>
          <w:p w14:paraId="4B37C3DB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5618FA9" w14:textId="4D7B45DC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sz w:val="30"/>
                <w:szCs w:val="30"/>
              </w:rPr>
              <w:t>32,242</w:t>
            </w:r>
          </w:p>
        </w:tc>
      </w:tr>
      <w:tr w:rsidR="00D41004" w:rsidRPr="00743556" w14:paraId="1FE2BC71" w14:textId="77777777" w:rsidTr="003E7E2B">
        <w:trPr>
          <w:jc w:val="center"/>
        </w:trPr>
        <w:tc>
          <w:tcPr>
            <w:tcW w:w="6570" w:type="dxa"/>
          </w:tcPr>
          <w:p w14:paraId="4E4597E6" w14:textId="636EC42C" w:rsidR="00D41004" w:rsidRPr="00743556" w:rsidRDefault="00D41004" w:rsidP="00D41004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มูลค่าตามบัญชีของเงินลงทุนในบริษัทร่วม 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22B70F1" w14:textId="7D45CFEC" w:rsidR="00D41004" w:rsidRPr="00743556" w:rsidRDefault="00AD09DF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1,462,188</w:t>
            </w:r>
          </w:p>
        </w:tc>
        <w:tc>
          <w:tcPr>
            <w:tcW w:w="272" w:type="dxa"/>
          </w:tcPr>
          <w:p w14:paraId="57987C9B" w14:textId="77777777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0D2B5D3" w14:textId="19197554" w:rsidR="00D41004" w:rsidRPr="00743556" w:rsidRDefault="00D41004" w:rsidP="00D410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1,326,509</w:t>
            </w:r>
          </w:p>
        </w:tc>
      </w:tr>
    </w:tbl>
    <w:p w14:paraId="2FAA3772" w14:textId="0244C676" w:rsidR="0087002B" w:rsidRDefault="0087002B" w:rsidP="00092FFC">
      <w:pPr>
        <w:rPr>
          <w:rFonts w:ascii="Angsana New" w:hAnsi="Angsana New"/>
          <w:sz w:val="30"/>
          <w:szCs w:val="30"/>
        </w:rPr>
      </w:pPr>
    </w:p>
    <w:p w14:paraId="1DB49EB5" w14:textId="77777777" w:rsidR="00FD2128" w:rsidRDefault="00FD2128" w:rsidP="00092FFC">
      <w:pPr>
        <w:rPr>
          <w:rFonts w:ascii="Angsana New" w:hAnsi="Angsana New"/>
          <w:sz w:val="30"/>
          <w:szCs w:val="30"/>
        </w:rPr>
      </w:pPr>
    </w:p>
    <w:p w14:paraId="6F835C09" w14:textId="77777777" w:rsidR="00FD2128" w:rsidRPr="00743556" w:rsidRDefault="00FD2128" w:rsidP="00092FFC">
      <w:pPr>
        <w:rPr>
          <w:rFonts w:ascii="Angsana New" w:hAnsi="Angsana New"/>
          <w:sz w:val="30"/>
          <w:szCs w:val="30"/>
          <w:cs/>
        </w:rPr>
      </w:pPr>
    </w:p>
    <w:p w14:paraId="65CFD16D" w14:textId="77777777" w:rsidR="00804B55" w:rsidRPr="00743556" w:rsidRDefault="00804B55" w:rsidP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804B55" w:rsidRPr="00743556" w:rsidSect="00F213C3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D46AE8B" w14:textId="77777777" w:rsidR="00C67985" w:rsidRPr="00743556" w:rsidRDefault="00C67985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540" w:right="-45" w:firstLine="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743556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69403EC1" w14:textId="7783E7BC" w:rsidR="00B96A6F" w:rsidRPr="00743556" w:rsidRDefault="00B96A6F">
      <w:pPr>
        <w:rPr>
          <w:rFonts w:ascii="Angsana New" w:hAnsi="Angsana New"/>
          <w:sz w:val="30"/>
          <w:szCs w:val="30"/>
          <w:cs/>
        </w:rPr>
      </w:pPr>
    </w:p>
    <w:tbl>
      <w:tblPr>
        <w:tblW w:w="14704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99"/>
        <w:gridCol w:w="267"/>
        <w:gridCol w:w="994"/>
        <w:gridCol w:w="268"/>
        <w:gridCol w:w="1082"/>
        <w:gridCol w:w="268"/>
        <w:gridCol w:w="1079"/>
        <w:gridCol w:w="271"/>
        <w:gridCol w:w="1259"/>
        <w:gridCol w:w="271"/>
        <w:gridCol w:w="1079"/>
        <w:gridCol w:w="271"/>
        <w:gridCol w:w="1167"/>
        <w:gridCol w:w="268"/>
        <w:gridCol w:w="1453"/>
        <w:gridCol w:w="256"/>
        <w:gridCol w:w="15"/>
        <w:gridCol w:w="1197"/>
      </w:tblGrid>
      <w:tr w:rsidR="00C67985" w:rsidRPr="00743556" w14:paraId="0913E1C7" w14:textId="77777777" w:rsidTr="008253AB">
        <w:tc>
          <w:tcPr>
            <w:tcW w:w="796" w:type="pct"/>
          </w:tcPr>
          <w:p w14:paraId="1100D77E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04" w:type="pct"/>
            <w:gridSpan w:val="18"/>
          </w:tcPr>
          <w:p w14:paraId="6857BDA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7391" w:rsidRPr="00743556" w14:paraId="035FEA75" w14:textId="77777777" w:rsidTr="0037723A">
        <w:tc>
          <w:tcPr>
            <w:tcW w:w="796" w:type="pct"/>
          </w:tcPr>
          <w:p w14:paraId="5AC9398D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74B1C12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24B89F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06F9E8A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3C5F59E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31081FAD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1FB3EAE5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54470BC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449B1700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0CCE28B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5BFC42BA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798C26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A667AF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0887A99A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57822CF2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38031C00" w14:textId="67607BAE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="00CF3E0D" w:rsidRPr="00743556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87" w:type="pct"/>
          </w:tcPr>
          <w:p w14:paraId="6A560EE7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0286AB22" w14:textId="77777777" w:rsidR="00C67985" w:rsidRPr="00743556" w:rsidRDefault="00C67985" w:rsidP="0095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48D801F5" w14:textId="77777777" w:rsidTr="0037723A">
        <w:tc>
          <w:tcPr>
            <w:tcW w:w="796" w:type="pct"/>
          </w:tcPr>
          <w:p w14:paraId="104F5E42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4FDFCD7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57DB012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07C7758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9F59A4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2E2BAF5E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5CF3775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033769A2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FDC1176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3896E31E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92" w:type="pct"/>
          </w:tcPr>
          <w:p w14:paraId="0F93BB0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317BFB07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C5A0771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24DC7A5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394DC128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76F7F0CC" w14:textId="254C6C18" w:rsidR="00C67985" w:rsidRPr="00743556" w:rsidRDefault="00CF3E0D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C67985"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20DDB71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74C51C35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7BB770B7" w14:textId="77777777" w:rsidTr="0037723A">
        <w:tc>
          <w:tcPr>
            <w:tcW w:w="796" w:type="pct"/>
          </w:tcPr>
          <w:p w14:paraId="21CFF2A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419C40DD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2713C7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D29ADCB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2FD3BA8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77E6800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91" w:type="pct"/>
          </w:tcPr>
          <w:p w14:paraId="60CBAC2B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0098DD0B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0364A64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474C670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ติดตั้งและเครื่อง</w:t>
            </w:r>
          </w:p>
        </w:tc>
        <w:tc>
          <w:tcPr>
            <w:tcW w:w="92" w:type="pct"/>
          </w:tcPr>
          <w:p w14:paraId="591996C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45BAF87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0DB87D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70F7E27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91" w:type="pct"/>
          </w:tcPr>
          <w:p w14:paraId="70B76CAE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47D148D2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</w:tcPr>
          <w:p w14:paraId="42E372A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" w:type="pct"/>
            <w:gridSpan w:val="2"/>
          </w:tcPr>
          <w:p w14:paraId="2AB1A298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3BF8985B" w14:textId="77777777" w:rsidTr="0037723A">
        <w:tc>
          <w:tcPr>
            <w:tcW w:w="796" w:type="pct"/>
          </w:tcPr>
          <w:p w14:paraId="476C11F8" w14:textId="77777777" w:rsidR="00C67985" w:rsidRPr="00743556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" w:type="pct"/>
          </w:tcPr>
          <w:p w14:paraId="17FA29BE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</w:tcPr>
          <w:p w14:paraId="73201EE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324EB606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1" w:type="pct"/>
          </w:tcPr>
          <w:p w14:paraId="10A9D4E1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5E58874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1" w:type="pct"/>
          </w:tcPr>
          <w:p w14:paraId="054A1925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06B340F7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25CFF0C4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3554490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92" w:type="pct"/>
          </w:tcPr>
          <w:p w14:paraId="7D8333E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2D6A863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6AAB1A62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412002D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1" w:type="pct"/>
          </w:tcPr>
          <w:p w14:paraId="041A82EC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081D58C7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87" w:type="pct"/>
          </w:tcPr>
          <w:p w14:paraId="68E370E1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786E567B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67985" w:rsidRPr="00743556" w14:paraId="52CB865E" w14:textId="77777777" w:rsidTr="008253AB">
        <w:tc>
          <w:tcPr>
            <w:tcW w:w="796" w:type="pct"/>
          </w:tcPr>
          <w:p w14:paraId="4AF9B5A6" w14:textId="77777777" w:rsidR="00C67985" w:rsidRPr="00743556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04" w:type="pct"/>
            <w:gridSpan w:val="18"/>
          </w:tcPr>
          <w:p w14:paraId="68BA6BEE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67391" w:rsidRPr="00743556" w14:paraId="5918D453" w14:textId="77777777" w:rsidTr="00CD24A6">
        <w:trPr>
          <w:trHeight w:val="81"/>
        </w:trPr>
        <w:tc>
          <w:tcPr>
            <w:tcW w:w="796" w:type="pct"/>
          </w:tcPr>
          <w:p w14:paraId="64EE961E" w14:textId="77777777" w:rsidR="00C67985" w:rsidRPr="00743556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06" w:type="pct"/>
          </w:tcPr>
          <w:p w14:paraId="3001F22A" w14:textId="19F99A11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5B3F2F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14:paraId="737E1440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6DBBF81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</w:tcPr>
          <w:p w14:paraId="774E933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1C71F57A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5AE31D2A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55E2B7E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</w:tcPr>
          <w:p w14:paraId="75B655CF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6F06E32D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764634A6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7E5EB585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</w:tcPr>
          <w:p w14:paraId="12669AD7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54EF6C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415D4359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31ED8320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7FCC3BA3" w14:textId="77777777" w:rsidR="00C67985" w:rsidRPr="00743556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7391" w:rsidRPr="00743556" w14:paraId="32932C18" w14:textId="77777777" w:rsidTr="0037723A">
        <w:tc>
          <w:tcPr>
            <w:tcW w:w="796" w:type="pct"/>
          </w:tcPr>
          <w:p w14:paraId="28965496" w14:textId="5FF3BC95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6" w:type="pct"/>
          </w:tcPr>
          <w:p w14:paraId="2A37CF91" w14:textId="5E33B980" w:rsidR="00D41004" w:rsidRPr="00743556" w:rsidRDefault="00D41004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</w:tcPr>
          <w:p w14:paraId="3A22B5A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60A0C367" w14:textId="67B5DAE4" w:rsidR="00D41004" w:rsidRPr="00743556" w:rsidRDefault="00D41004" w:rsidP="005866C3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431,361</w:t>
            </w:r>
          </w:p>
        </w:tc>
        <w:tc>
          <w:tcPr>
            <w:tcW w:w="91" w:type="pct"/>
          </w:tcPr>
          <w:p w14:paraId="1275358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3593B0EC" w14:textId="4F13B2A6" w:rsidR="00D41004" w:rsidRPr="00743556" w:rsidRDefault="00D41004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156,628</w:t>
            </w:r>
          </w:p>
        </w:tc>
        <w:tc>
          <w:tcPr>
            <w:tcW w:w="91" w:type="pct"/>
          </w:tcPr>
          <w:p w14:paraId="7DF713A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0AB9667A" w14:textId="008B8DE2" w:rsidR="00D41004" w:rsidRPr="00743556" w:rsidRDefault="00D41004" w:rsidP="0062032D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159,085</w:t>
            </w:r>
          </w:p>
        </w:tc>
        <w:tc>
          <w:tcPr>
            <w:tcW w:w="92" w:type="pct"/>
          </w:tcPr>
          <w:p w14:paraId="059D1F6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7C98388" w14:textId="0DFBED66" w:rsidR="00D41004" w:rsidRPr="00743556" w:rsidRDefault="00D41004" w:rsidP="00B3357E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48,663</w:t>
            </w:r>
          </w:p>
        </w:tc>
        <w:tc>
          <w:tcPr>
            <w:tcW w:w="92" w:type="pct"/>
          </w:tcPr>
          <w:p w14:paraId="08C7FA8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AE4070E" w14:textId="65646E14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13,239</w:t>
            </w:r>
          </w:p>
        </w:tc>
        <w:tc>
          <w:tcPr>
            <w:tcW w:w="92" w:type="pct"/>
          </w:tcPr>
          <w:p w14:paraId="18EF8C6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38E985CF" w14:textId="21066B45" w:rsidR="00D41004" w:rsidRPr="00743556" w:rsidRDefault="00D41004" w:rsidP="00B72905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15,184</w:t>
            </w:r>
          </w:p>
        </w:tc>
        <w:tc>
          <w:tcPr>
            <w:tcW w:w="91" w:type="pct"/>
          </w:tcPr>
          <w:p w14:paraId="71BF39D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01B505D" w14:textId="60AE8C84" w:rsidR="00D41004" w:rsidRPr="00743556" w:rsidRDefault="00D41004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87" w:type="pct"/>
          </w:tcPr>
          <w:p w14:paraId="42E6D67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2CBEE63B" w14:textId="0B5EA360" w:rsidR="00D41004" w:rsidRPr="00743556" w:rsidRDefault="00D41004" w:rsidP="0050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994,171</w:t>
            </w:r>
          </w:p>
        </w:tc>
      </w:tr>
      <w:tr w:rsidR="00967391" w:rsidRPr="00743556" w14:paraId="665E7E08" w14:textId="77777777" w:rsidTr="0037723A">
        <w:tc>
          <w:tcPr>
            <w:tcW w:w="796" w:type="pct"/>
          </w:tcPr>
          <w:p w14:paraId="530F5335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6" w:type="pct"/>
            <w:tcBorders>
              <w:bottom w:val="nil"/>
            </w:tcBorders>
          </w:tcPr>
          <w:p w14:paraId="0DF804D4" w14:textId="61252F83" w:rsidR="00D41004" w:rsidRPr="00743556" w:rsidRDefault="00D41004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7EDDF40E" w14:textId="77777777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3E8C263" w14:textId="17695196" w:rsidR="00D41004" w:rsidRPr="00743556" w:rsidRDefault="00D41004" w:rsidP="008253AB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91" w:type="pct"/>
            <w:tcBorders>
              <w:bottom w:val="nil"/>
            </w:tcBorders>
          </w:tcPr>
          <w:p w14:paraId="337608D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523DCE69" w14:textId="43893238" w:rsidR="00D41004" w:rsidRPr="00743556" w:rsidRDefault="00D41004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91" w:type="pct"/>
            <w:tcBorders>
              <w:bottom w:val="nil"/>
            </w:tcBorders>
          </w:tcPr>
          <w:p w14:paraId="282475B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19C52369" w14:textId="383FBDA2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6,424</w:t>
            </w:r>
          </w:p>
        </w:tc>
        <w:tc>
          <w:tcPr>
            <w:tcW w:w="92" w:type="pct"/>
            <w:tcBorders>
              <w:bottom w:val="nil"/>
            </w:tcBorders>
          </w:tcPr>
          <w:p w14:paraId="3AEC278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10B4F1E3" w14:textId="366E4323" w:rsidR="00D41004" w:rsidRPr="00743556" w:rsidRDefault="00D41004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92" w:type="pct"/>
            <w:tcBorders>
              <w:bottom w:val="nil"/>
            </w:tcBorders>
          </w:tcPr>
          <w:p w14:paraId="08B0396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6B96F723" w14:textId="3DB6A407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1,641</w:t>
            </w:r>
          </w:p>
        </w:tc>
        <w:tc>
          <w:tcPr>
            <w:tcW w:w="92" w:type="pct"/>
            <w:tcBorders>
              <w:bottom w:val="nil"/>
            </w:tcBorders>
          </w:tcPr>
          <w:p w14:paraId="1993E7F0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5A359D28" w14:textId="2825837F" w:rsidR="00D41004" w:rsidRPr="00743556" w:rsidRDefault="00D41004" w:rsidP="004407BA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91" w:type="pct"/>
            <w:tcBorders>
              <w:bottom w:val="nil"/>
            </w:tcBorders>
          </w:tcPr>
          <w:p w14:paraId="55DADF7F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48BCEE6B" w14:textId="24AB6841" w:rsidR="00D41004" w:rsidRPr="00743556" w:rsidRDefault="00D41004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2,695</w:t>
            </w:r>
          </w:p>
        </w:tc>
        <w:tc>
          <w:tcPr>
            <w:tcW w:w="87" w:type="pct"/>
            <w:tcBorders>
              <w:bottom w:val="nil"/>
            </w:tcBorders>
          </w:tcPr>
          <w:p w14:paraId="13134C3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nil"/>
            </w:tcBorders>
          </w:tcPr>
          <w:p w14:paraId="665F0562" w14:textId="37D81C51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13,235</w:t>
            </w:r>
          </w:p>
        </w:tc>
      </w:tr>
      <w:tr w:rsidR="00967391" w:rsidRPr="00743556" w14:paraId="10564767" w14:textId="77777777" w:rsidTr="0037723A">
        <w:tc>
          <w:tcPr>
            <w:tcW w:w="796" w:type="pct"/>
          </w:tcPr>
          <w:p w14:paraId="5215D54B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6" w:type="pct"/>
            <w:tcBorders>
              <w:bottom w:val="nil"/>
            </w:tcBorders>
          </w:tcPr>
          <w:p w14:paraId="2AA476AA" w14:textId="72E1DE10" w:rsidR="00D41004" w:rsidRPr="00743556" w:rsidRDefault="00D41004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02691820" w14:textId="77777777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14CF383A" w14:textId="4AC27858" w:rsidR="00D41004" w:rsidRPr="00743556" w:rsidRDefault="00D41004" w:rsidP="00E34ACC">
            <w:pPr>
              <w:pStyle w:val="3"/>
              <w:tabs>
                <w:tab w:val="clear" w:pos="360"/>
                <w:tab w:val="clear" w:pos="720"/>
                <w:tab w:val="decimal" w:pos="52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6CACD02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3CBB4DA7" w14:textId="4855FC4F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789ECA8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7ECC3BC3" w14:textId="35848BA1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(3,795)</w:t>
            </w:r>
          </w:p>
        </w:tc>
        <w:tc>
          <w:tcPr>
            <w:tcW w:w="92" w:type="pct"/>
            <w:tcBorders>
              <w:bottom w:val="nil"/>
            </w:tcBorders>
          </w:tcPr>
          <w:p w14:paraId="7C1D93F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15C22268" w14:textId="09DB771D" w:rsidR="00D41004" w:rsidRPr="00743556" w:rsidRDefault="00D41004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(362)</w:t>
            </w:r>
          </w:p>
        </w:tc>
        <w:tc>
          <w:tcPr>
            <w:tcW w:w="92" w:type="pct"/>
            <w:tcBorders>
              <w:bottom w:val="nil"/>
            </w:tcBorders>
          </w:tcPr>
          <w:p w14:paraId="53AEA1C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6D806F3C" w14:textId="04D8F3C6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(800)</w:t>
            </w:r>
          </w:p>
        </w:tc>
        <w:tc>
          <w:tcPr>
            <w:tcW w:w="92" w:type="pct"/>
            <w:tcBorders>
              <w:bottom w:val="nil"/>
            </w:tcBorders>
          </w:tcPr>
          <w:p w14:paraId="73382FE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4D91B7E9" w14:textId="0C2D4060" w:rsidR="00D41004" w:rsidRPr="00743556" w:rsidRDefault="00D41004" w:rsidP="004407BA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6A49322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1515A0BE" w14:textId="303B6E43" w:rsidR="00D41004" w:rsidRPr="00743556" w:rsidRDefault="00D41004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tcBorders>
              <w:bottom w:val="nil"/>
            </w:tcBorders>
          </w:tcPr>
          <w:p w14:paraId="79C450B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nil"/>
            </w:tcBorders>
          </w:tcPr>
          <w:p w14:paraId="7B5894ED" w14:textId="7912FD08" w:rsidR="00D41004" w:rsidRPr="00743556" w:rsidRDefault="00D41004" w:rsidP="009B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(4,957)</w:t>
            </w:r>
          </w:p>
        </w:tc>
      </w:tr>
      <w:tr w:rsidR="00967391" w:rsidRPr="00743556" w14:paraId="47336564" w14:textId="77777777" w:rsidTr="0037723A">
        <w:trPr>
          <w:trHeight w:val="59"/>
        </w:trPr>
        <w:tc>
          <w:tcPr>
            <w:tcW w:w="796" w:type="pct"/>
          </w:tcPr>
          <w:p w14:paraId="58FE0545" w14:textId="77777777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06" w:type="pct"/>
            <w:tcBorders>
              <w:top w:val="nil"/>
              <w:bottom w:val="single" w:sz="4" w:space="0" w:color="auto"/>
            </w:tcBorders>
          </w:tcPr>
          <w:p w14:paraId="241D1384" w14:textId="6351E659" w:rsidR="00D41004" w:rsidRPr="00743556" w:rsidRDefault="00D41004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top w:val="nil"/>
            </w:tcBorders>
          </w:tcPr>
          <w:p w14:paraId="0A827491" w14:textId="77777777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8" w:type="pct"/>
            <w:tcBorders>
              <w:top w:val="nil"/>
              <w:bottom w:val="single" w:sz="4" w:space="0" w:color="auto"/>
            </w:tcBorders>
          </w:tcPr>
          <w:p w14:paraId="49BE8856" w14:textId="6417410A" w:rsidR="00D41004" w:rsidRPr="00743556" w:rsidRDefault="00D41004" w:rsidP="008253AB">
            <w:pPr>
              <w:pStyle w:val="3"/>
              <w:tabs>
                <w:tab w:val="clear" w:pos="360"/>
                <w:tab w:val="clear" w:pos="720"/>
                <w:tab w:val="decimal" w:pos="79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1,496</w:t>
            </w:r>
          </w:p>
        </w:tc>
        <w:tc>
          <w:tcPr>
            <w:tcW w:w="91" w:type="pct"/>
            <w:tcBorders>
              <w:top w:val="nil"/>
            </w:tcBorders>
          </w:tcPr>
          <w:p w14:paraId="2D8124C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bottom w:val="single" w:sz="4" w:space="0" w:color="auto"/>
            </w:tcBorders>
          </w:tcPr>
          <w:p w14:paraId="4E6CE8D1" w14:textId="55ACB95F" w:rsidR="00D41004" w:rsidRPr="00743556" w:rsidRDefault="00D41004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1" w:type="pct"/>
            <w:tcBorders>
              <w:top w:val="nil"/>
            </w:tcBorders>
          </w:tcPr>
          <w:p w14:paraId="432C83CD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</w:tcPr>
          <w:p w14:paraId="1DC91C34" w14:textId="4AE8BC0A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1,046</w:t>
            </w:r>
          </w:p>
        </w:tc>
        <w:tc>
          <w:tcPr>
            <w:tcW w:w="92" w:type="pct"/>
            <w:tcBorders>
              <w:top w:val="nil"/>
            </w:tcBorders>
          </w:tcPr>
          <w:p w14:paraId="474BAA5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nil"/>
              <w:bottom w:val="single" w:sz="4" w:space="0" w:color="auto"/>
            </w:tcBorders>
          </w:tcPr>
          <w:p w14:paraId="3CD3A9D2" w14:textId="75BCFF87" w:rsidR="00D41004" w:rsidRPr="00743556" w:rsidRDefault="00D41004" w:rsidP="000B493C">
            <w:pPr>
              <w:pStyle w:val="3"/>
              <w:tabs>
                <w:tab w:val="clear" w:pos="360"/>
                <w:tab w:val="clear" w:pos="720"/>
                <w:tab w:val="decimal" w:pos="6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1F26B6A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</w:tcPr>
          <w:p w14:paraId="2B3AFF70" w14:textId="1BBAD4DE" w:rsidR="00D41004" w:rsidRPr="00743556" w:rsidRDefault="00D41004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1166377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bottom w:val="single" w:sz="4" w:space="0" w:color="auto"/>
            </w:tcBorders>
          </w:tcPr>
          <w:p w14:paraId="1969B608" w14:textId="2D44EF3F" w:rsidR="00D41004" w:rsidRPr="00743556" w:rsidRDefault="00D41004" w:rsidP="004407BA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top w:val="nil"/>
            </w:tcBorders>
          </w:tcPr>
          <w:p w14:paraId="07790B6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</w:tcPr>
          <w:p w14:paraId="49B8291E" w14:textId="0168BEE7" w:rsidR="00D41004" w:rsidRPr="00743556" w:rsidRDefault="00D41004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(2,560)</w:t>
            </w:r>
          </w:p>
        </w:tc>
        <w:tc>
          <w:tcPr>
            <w:tcW w:w="87" w:type="pct"/>
            <w:tcBorders>
              <w:top w:val="nil"/>
            </w:tcBorders>
          </w:tcPr>
          <w:p w14:paraId="390E398B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nil"/>
              <w:bottom w:val="single" w:sz="4" w:space="0" w:color="auto"/>
            </w:tcBorders>
          </w:tcPr>
          <w:p w14:paraId="71C25492" w14:textId="3200D8F0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67391" w:rsidRPr="00743556" w14:paraId="25506AC9" w14:textId="77777777" w:rsidTr="0037723A">
        <w:tc>
          <w:tcPr>
            <w:tcW w:w="796" w:type="pct"/>
            <w:tcBorders>
              <w:bottom w:val="nil"/>
            </w:tcBorders>
          </w:tcPr>
          <w:p w14:paraId="19C58D04" w14:textId="67934833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6" w:type="pct"/>
            <w:tcBorders>
              <w:top w:val="single" w:sz="4" w:space="0" w:color="auto"/>
              <w:bottom w:val="nil"/>
            </w:tcBorders>
          </w:tcPr>
          <w:p w14:paraId="4ABF8435" w14:textId="55FBC91E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</w:tcPr>
          <w:p w14:paraId="303FB01C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1653E742" w14:textId="3E156621" w:rsidR="00D41004" w:rsidRPr="00743556" w:rsidRDefault="00D41004" w:rsidP="00B869D5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</w:tcPr>
          <w:p w14:paraId="2BDB949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nil"/>
            </w:tcBorders>
          </w:tcPr>
          <w:p w14:paraId="21E00E85" w14:textId="0AA6DA6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tcBorders>
              <w:bottom w:val="nil"/>
            </w:tcBorders>
          </w:tcPr>
          <w:p w14:paraId="2B99B77E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432138EF" w14:textId="2C170851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6C9212B2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14:paraId="3AE429C1" w14:textId="0E31EB28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E22AAF3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7305244F" w14:textId="63960B07" w:rsidR="00D41004" w:rsidRPr="00743556" w:rsidRDefault="00D41004" w:rsidP="00D4100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74EEA74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nil"/>
            </w:tcBorders>
          </w:tcPr>
          <w:p w14:paraId="19853272" w14:textId="326B9092" w:rsidR="00D41004" w:rsidRPr="00743556" w:rsidRDefault="00D41004" w:rsidP="004407BA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</w:tcPr>
          <w:p w14:paraId="25ECEBC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</w:tcPr>
          <w:p w14:paraId="0D1DD2CA" w14:textId="78C4D6A6" w:rsidR="00D41004" w:rsidRPr="00743556" w:rsidRDefault="00D41004" w:rsidP="004407BA">
            <w:pPr>
              <w:pStyle w:val="3"/>
              <w:tabs>
                <w:tab w:val="clear" w:pos="360"/>
                <w:tab w:val="clear" w:pos="720"/>
                <w:tab w:val="decimal" w:pos="113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C2C4A47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nil"/>
            </w:tcBorders>
          </w:tcPr>
          <w:p w14:paraId="5A2A56CA" w14:textId="15870B2F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7391" w:rsidRPr="00743556" w14:paraId="11D2CE75" w14:textId="77777777" w:rsidTr="0037723A">
        <w:tc>
          <w:tcPr>
            <w:tcW w:w="796" w:type="pct"/>
          </w:tcPr>
          <w:p w14:paraId="191D6DF9" w14:textId="45CC7623" w:rsidR="00D41004" w:rsidRPr="00743556" w:rsidRDefault="00D41004" w:rsidP="00D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</w:tcPr>
          <w:p w14:paraId="1910B1D7" w14:textId="77AEE6FB" w:rsidR="00D41004" w:rsidRPr="00743556" w:rsidRDefault="00D41004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</w:tcPr>
          <w:p w14:paraId="30834A6A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37CA9F06" w14:textId="05D1BC1A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</w:t>
            </w:r>
            <w:r w:rsidR="00CD32FC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B35E1C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625</w:t>
            </w:r>
          </w:p>
        </w:tc>
        <w:tc>
          <w:tcPr>
            <w:tcW w:w="91" w:type="pct"/>
          </w:tcPr>
          <w:p w14:paraId="73436CD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</w:tcPr>
          <w:p w14:paraId="7CB34EC4" w14:textId="36198E2D" w:rsidR="00D41004" w:rsidRPr="00743556" w:rsidRDefault="00D41004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9C23B5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CE4D72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91" w:type="pct"/>
          </w:tcPr>
          <w:p w14:paraId="05E1AD51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3DC2B67F" w14:textId="1ABE9CF9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63AB0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62,</w:t>
            </w:r>
            <w:r w:rsidR="00D35DC1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760</w:t>
            </w:r>
          </w:p>
        </w:tc>
        <w:tc>
          <w:tcPr>
            <w:tcW w:w="92" w:type="pct"/>
          </w:tcPr>
          <w:p w14:paraId="71DFF73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</w:tcPr>
          <w:p w14:paraId="381B9AA0" w14:textId="18A3693F" w:rsidR="00D41004" w:rsidRPr="00743556" w:rsidRDefault="00D41004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842A6A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</w:t>
            </w:r>
            <w:r w:rsidR="00844394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134</w:t>
            </w:r>
          </w:p>
        </w:tc>
        <w:tc>
          <w:tcPr>
            <w:tcW w:w="92" w:type="pct"/>
          </w:tcPr>
          <w:p w14:paraId="1607B508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40B8C3A1" w14:textId="6C69D967" w:rsidR="00D41004" w:rsidRPr="00743556" w:rsidRDefault="00D4100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AF433A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</w:t>
            </w:r>
            <w:r w:rsidR="000B7432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080</w:t>
            </w:r>
          </w:p>
        </w:tc>
        <w:tc>
          <w:tcPr>
            <w:tcW w:w="92" w:type="pct"/>
          </w:tcPr>
          <w:p w14:paraId="0B35DB8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</w:tcPr>
          <w:p w14:paraId="2C33439A" w14:textId="32EDD175" w:rsidR="00D41004" w:rsidRPr="00743556" w:rsidRDefault="00D41004" w:rsidP="004407BA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</w:t>
            </w:r>
            <w:r w:rsidR="00B70B67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272</w:t>
            </w:r>
          </w:p>
        </w:tc>
        <w:tc>
          <w:tcPr>
            <w:tcW w:w="91" w:type="pct"/>
          </w:tcPr>
          <w:p w14:paraId="45B52CF5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528A8DD1" w14:textId="454B547D" w:rsidR="00D41004" w:rsidRPr="00743556" w:rsidRDefault="00793FB0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774</w:t>
            </w:r>
          </w:p>
        </w:tc>
        <w:tc>
          <w:tcPr>
            <w:tcW w:w="87" w:type="pct"/>
          </w:tcPr>
          <w:p w14:paraId="286F6A76" w14:textId="77777777" w:rsidR="00D41004" w:rsidRPr="00743556" w:rsidRDefault="00D41004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5553FB0C" w14:textId="4EE10491" w:rsidR="00D41004" w:rsidRPr="00743556" w:rsidRDefault="00665223" w:rsidP="00D4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1,002,</w:t>
            </w:r>
            <w:r w:rsidR="008418F9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449</w:t>
            </w:r>
          </w:p>
        </w:tc>
      </w:tr>
      <w:tr w:rsidR="00967391" w:rsidRPr="00743556" w14:paraId="655115DE" w14:textId="77777777" w:rsidTr="0037723A">
        <w:tc>
          <w:tcPr>
            <w:tcW w:w="796" w:type="pct"/>
            <w:tcBorders>
              <w:bottom w:val="nil"/>
            </w:tcBorders>
          </w:tcPr>
          <w:p w14:paraId="5F4722D6" w14:textId="77777777" w:rsidR="009F25F2" w:rsidRPr="00743556" w:rsidRDefault="009F25F2" w:rsidP="009F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6" w:type="pct"/>
            <w:tcBorders>
              <w:bottom w:val="nil"/>
            </w:tcBorders>
          </w:tcPr>
          <w:p w14:paraId="47105EC2" w14:textId="42D3F933" w:rsidR="009F25F2" w:rsidRPr="00743556" w:rsidRDefault="00676859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5A100B59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34902B20" w14:textId="047B0F2E" w:rsidR="009F25F2" w:rsidRPr="00743556" w:rsidRDefault="00D73F5F" w:rsidP="00023A04">
            <w:pPr>
              <w:pStyle w:val="3"/>
              <w:tabs>
                <w:tab w:val="clear" w:pos="360"/>
                <w:tab w:val="clear" w:pos="720"/>
                <w:tab w:val="decimal" w:pos="79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11,472</w:t>
            </w:r>
          </w:p>
        </w:tc>
        <w:tc>
          <w:tcPr>
            <w:tcW w:w="91" w:type="pct"/>
            <w:tcBorders>
              <w:bottom w:val="nil"/>
            </w:tcBorders>
          </w:tcPr>
          <w:p w14:paraId="19D343A4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58D6BC53" w14:textId="3878697A" w:rsidR="009F25F2" w:rsidRPr="00743556" w:rsidRDefault="00D73F5F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1,915</w:t>
            </w:r>
          </w:p>
        </w:tc>
        <w:tc>
          <w:tcPr>
            <w:tcW w:w="91" w:type="pct"/>
            <w:tcBorders>
              <w:bottom w:val="nil"/>
            </w:tcBorders>
          </w:tcPr>
          <w:p w14:paraId="41039C83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429817B2" w14:textId="2C9C0F55" w:rsidR="009F25F2" w:rsidRPr="00743556" w:rsidRDefault="00B04597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12,511</w:t>
            </w:r>
          </w:p>
        </w:tc>
        <w:tc>
          <w:tcPr>
            <w:tcW w:w="92" w:type="pct"/>
            <w:tcBorders>
              <w:bottom w:val="nil"/>
            </w:tcBorders>
          </w:tcPr>
          <w:p w14:paraId="5FD1D3CA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0FB6DB34" w14:textId="060C9592" w:rsidR="009F25F2" w:rsidRPr="00743556" w:rsidRDefault="009C00BC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2,884</w:t>
            </w:r>
          </w:p>
        </w:tc>
        <w:tc>
          <w:tcPr>
            <w:tcW w:w="92" w:type="pct"/>
            <w:tcBorders>
              <w:bottom w:val="nil"/>
            </w:tcBorders>
          </w:tcPr>
          <w:p w14:paraId="7504262A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3B391604" w14:textId="2697A3B1" w:rsidR="009F25F2" w:rsidRPr="00743556" w:rsidRDefault="009C00BC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3,400</w:t>
            </w:r>
          </w:p>
        </w:tc>
        <w:tc>
          <w:tcPr>
            <w:tcW w:w="92" w:type="pct"/>
            <w:tcBorders>
              <w:bottom w:val="nil"/>
            </w:tcBorders>
          </w:tcPr>
          <w:p w14:paraId="180E5B91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79DB816B" w14:textId="461CBE2A" w:rsidR="009F25F2" w:rsidRPr="00743556" w:rsidRDefault="00422B9F" w:rsidP="004407BA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91" w:type="pct"/>
            <w:tcBorders>
              <w:bottom w:val="nil"/>
            </w:tcBorders>
          </w:tcPr>
          <w:p w14:paraId="7500EB77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3F562F57" w14:textId="5C0D59C0" w:rsidR="009F25F2" w:rsidRPr="00743556" w:rsidRDefault="004A53E3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51,59</w:t>
            </w:r>
            <w:r w:rsidR="002B0C5A" w:rsidRPr="0074355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87" w:type="pct"/>
            <w:tcBorders>
              <w:bottom w:val="nil"/>
            </w:tcBorders>
          </w:tcPr>
          <w:p w14:paraId="6862E0DD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nil"/>
            </w:tcBorders>
          </w:tcPr>
          <w:p w14:paraId="34596A55" w14:textId="5EDB80D4" w:rsidR="009F25F2" w:rsidRPr="00743556" w:rsidRDefault="0031633D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84,12</w:t>
            </w:r>
            <w:r w:rsidR="002B0C5A" w:rsidRPr="0074355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67391" w:rsidRPr="00743556" w14:paraId="41714C91" w14:textId="77777777" w:rsidTr="0037723A">
        <w:trPr>
          <w:trHeight w:val="59"/>
        </w:trPr>
        <w:tc>
          <w:tcPr>
            <w:tcW w:w="796" w:type="pct"/>
            <w:tcBorders>
              <w:bottom w:val="nil"/>
            </w:tcBorders>
          </w:tcPr>
          <w:p w14:paraId="72C0E16D" w14:textId="640D9269" w:rsidR="009F25F2" w:rsidRPr="00743556" w:rsidRDefault="009F25F2" w:rsidP="009F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6A4A98" w:rsidRPr="00743556">
              <w:rPr>
                <w:rFonts w:ascii="Angsana New" w:hAnsi="Angsana New"/>
                <w:sz w:val="26"/>
                <w:szCs w:val="26"/>
              </w:rPr>
              <w:t>/</w:t>
            </w:r>
            <w:r w:rsidR="006A4A98" w:rsidRPr="00743556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306" w:type="pct"/>
            <w:tcBorders>
              <w:bottom w:val="nil"/>
            </w:tcBorders>
          </w:tcPr>
          <w:p w14:paraId="6C95157F" w14:textId="590BFC82" w:rsidR="009F25F2" w:rsidRPr="00743556" w:rsidRDefault="00676859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2E668F91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2F9E6CD7" w14:textId="0BA28339" w:rsidR="009F25F2" w:rsidRPr="00743556" w:rsidRDefault="00D73F5F" w:rsidP="001810A4">
            <w:pPr>
              <w:pStyle w:val="3"/>
              <w:tabs>
                <w:tab w:val="clear" w:pos="360"/>
                <w:tab w:val="clear" w:pos="720"/>
                <w:tab w:val="decimal" w:pos="79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(3,746)</w:t>
            </w:r>
          </w:p>
        </w:tc>
        <w:tc>
          <w:tcPr>
            <w:tcW w:w="91" w:type="pct"/>
            <w:tcBorders>
              <w:bottom w:val="nil"/>
            </w:tcBorders>
          </w:tcPr>
          <w:p w14:paraId="6BC252AA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18EA2671" w14:textId="7D2329A0" w:rsidR="009F25F2" w:rsidRPr="00743556" w:rsidRDefault="00D73F5F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(2,503)</w:t>
            </w:r>
          </w:p>
        </w:tc>
        <w:tc>
          <w:tcPr>
            <w:tcW w:w="91" w:type="pct"/>
            <w:tcBorders>
              <w:bottom w:val="nil"/>
            </w:tcBorders>
          </w:tcPr>
          <w:p w14:paraId="69D17911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241E6DF9" w14:textId="7024820B" w:rsidR="009F25F2" w:rsidRPr="00743556" w:rsidRDefault="00B04597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(4,316</w:t>
            </w:r>
            <w:r w:rsidR="001C5FE4"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3E6DB968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126E9D5B" w14:textId="58922C31" w:rsidR="009F25F2" w:rsidRPr="00743556" w:rsidRDefault="009C00BC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(690)</w:t>
            </w:r>
          </w:p>
        </w:tc>
        <w:tc>
          <w:tcPr>
            <w:tcW w:w="92" w:type="pct"/>
            <w:tcBorders>
              <w:bottom w:val="nil"/>
            </w:tcBorders>
          </w:tcPr>
          <w:p w14:paraId="389765FB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23301152" w14:textId="226F78DF" w:rsidR="009F25F2" w:rsidRPr="00743556" w:rsidRDefault="009C00BC" w:rsidP="00023A04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0615470B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795312B6" w14:textId="38B91F2F" w:rsidR="009F25F2" w:rsidRPr="00743556" w:rsidRDefault="00422B9F" w:rsidP="004407BA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(123)</w:t>
            </w:r>
          </w:p>
        </w:tc>
        <w:tc>
          <w:tcPr>
            <w:tcW w:w="91" w:type="pct"/>
            <w:tcBorders>
              <w:bottom w:val="nil"/>
            </w:tcBorders>
          </w:tcPr>
          <w:p w14:paraId="0301C648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76207CDD" w14:textId="2E3A3FF8" w:rsidR="009F25F2" w:rsidRPr="00743556" w:rsidRDefault="0031633D" w:rsidP="0031633D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(49</w:t>
            </w:r>
            <w:r w:rsidR="002B0C5A" w:rsidRPr="0074355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" w:type="pct"/>
            <w:tcBorders>
              <w:bottom w:val="nil"/>
            </w:tcBorders>
          </w:tcPr>
          <w:p w14:paraId="576319C8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nil"/>
            </w:tcBorders>
          </w:tcPr>
          <w:p w14:paraId="0FE0E301" w14:textId="21CE27CF" w:rsidR="009F25F2" w:rsidRPr="00743556" w:rsidRDefault="007A4EBA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(11,</w:t>
            </w:r>
            <w:r w:rsidR="0031633D" w:rsidRPr="00743556">
              <w:rPr>
                <w:rFonts w:ascii="Angsana New" w:hAnsi="Angsana New"/>
                <w:sz w:val="26"/>
                <w:szCs w:val="26"/>
              </w:rPr>
              <w:t>87</w:t>
            </w:r>
            <w:r w:rsidR="002B0C5A" w:rsidRPr="00743556">
              <w:rPr>
                <w:rFonts w:ascii="Angsana New" w:hAnsi="Angsana New"/>
                <w:sz w:val="26"/>
                <w:szCs w:val="26"/>
              </w:rPr>
              <w:t>2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7391" w:rsidRPr="00743556" w14:paraId="279BB76F" w14:textId="77777777" w:rsidTr="0037723A">
        <w:trPr>
          <w:trHeight w:val="59"/>
        </w:trPr>
        <w:tc>
          <w:tcPr>
            <w:tcW w:w="796" w:type="pct"/>
            <w:tcBorders>
              <w:bottom w:val="nil"/>
            </w:tcBorders>
          </w:tcPr>
          <w:p w14:paraId="2170345C" w14:textId="603354B4" w:rsidR="00823E45" w:rsidRPr="00743556" w:rsidRDefault="00823E45" w:rsidP="0082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06" w:type="pct"/>
            <w:tcBorders>
              <w:bottom w:val="nil"/>
            </w:tcBorders>
          </w:tcPr>
          <w:p w14:paraId="68957B92" w14:textId="3DADEE73" w:rsidR="00823E45" w:rsidRPr="00743556" w:rsidRDefault="00823E45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49B27B30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5F2CB089" w14:textId="54A18279" w:rsidR="00823E45" w:rsidRPr="00743556" w:rsidRDefault="00823E45" w:rsidP="001810A4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91" w:type="pct"/>
            <w:tcBorders>
              <w:bottom w:val="nil"/>
            </w:tcBorders>
          </w:tcPr>
          <w:p w14:paraId="507D5847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73B073D5" w14:textId="53174DD9" w:rsidR="00823E45" w:rsidRPr="00743556" w:rsidRDefault="00823E45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21,095</w:t>
            </w:r>
          </w:p>
        </w:tc>
        <w:tc>
          <w:tcPr>
            <w:tcW w:w="91" w:type="pct"/>
            <w:tcBorders>
              <w:bottom w:val="nil"/>
            </w:tcBorders>
          </w:tcPr>
          <w:p w14:paraId="53589CA0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097D95D9" w14:textId="40125B45" w:rsidR="00823E45" w:rsidRPr="00743556" w:rsidRDefault="00823E45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1,354</w:t>
            </w:r>
          </w:p>
        </w:tc>
        <w:tc>
          <w:tcPr>
            <w:tcW w:w="92" w:type="pct"/>
            <w:tcBorders>
              <w:bottom w:val="nil"/>
            </w:tcBorders>
          </w:tcPr>
          <w:p w14:paraId="31EA52A4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057128E3" w14:textId="1B442CF3" w:rsidR="00823E45" w:rsidRPr="00743556" w:rsidRDefault="00823E45" w:rsidP="00B3357E">
            <w:pPr>
              <w:pStyle w:val="3"/>
              <w:tabs>
                <w:tab w:val="clear" w:pos="360"/>
                <w:tab w:val="clear" w:pos="720"/>
                <w:tab w:val="decimal" w:pos="6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13A2EA1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101BD01A" w14:textId="217D39AD" w:rsidR="00823E45" w:rsidRPr="00743556" w:rsidRDefault="00823E45" w:rsidP="00023A04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160B215B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440B6478" w14:textId="5C1A5BB1" w:rsidR="00823E45" w:rsidRPr="00743556" w:rsidRDefault="00823E45" w:rsidP="00B72905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041A2338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79C5C3BA" w14:textId="12C6E275" w:rsidR="00823E45" w:rsidRPr="00743556" w:rsidRDefault="00823E45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(2</w:t>
            </w:r>
            <w:r w:rsidR="00CE0C7D" w:rsidRPr="00743556">
              <w:rPr>
                <w:rFonts w:ascii="Angsana New" w:hAnsi="Angsana New"/>
                <w:sz w:val="26"/>
                <w:szCs w:val="26"/>
                <w:lang w:val="en-US"/>
              </w:rPr>
              <w:t>3,32</w:t>
            </w:r>
            <w:r w:rsidR="005E6CB5" w:rsidRPr="0074355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" w:type="pct"/>
            <w:tcBorders>
              <w:bottom w:val="nil"/>
            </w:tcBorders>
          </w:tcPr>
          <w:p w14:paraId="32F2B31A" w14:textId="77777777" w:rsidR="00823E45" w:rsidRPr="00743556" w:rsidRDefault="00823E45" w:rsidP="0082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nil"/>
            </w:tcBorders>
          </w:tcPr>
          <w:p w14:paraId="23CDC217" w14:textId="76247CBE" w:rsidR="00823E45" w:rsidRPr="00743556" w:rsidRDefault="004407BA" w:rsidP="004407BA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7391" w:rsidRPr="00743556" w14:paraId="0CADBF56" w14:textId="77777777" w:rsidTr="0037723A">
        <w:trPr>
          <w:trHeight w:val="59"/>
        </w:trPr>
        <w:tc>
          <w:tcPr>
            <w:tcW w:w="796" w:type="pct"/>
            <w:tcBorders>
              <w:bottom w:val="nil"/>
            </w:tcBorders>
          </w:tcPr>
          <w:p w14:paraId="52B041BB" w14:textId="16B1F9D5" w:rsidR="009F25F2" w:rsidRPr="00743556" w:rsidRDefault="009F25F2" w:rsidP="009F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F07419" w:rsidRPr="00743556">
              <w:rPr>
                <w:rFonts w:ascii="Angsana New" w:hAnsi="Angsana New" w:hint="cs"/>
                <w:sz w:val="26"/>
                <w:szCs w:val="26"/>
                <w:cs/>
              </w:rPr>
              <w:t>ไปสินทรัพย์ไม่มีตัวตน</w:t>
            </w:r>
          </w:p>
        </w:tc>
        <w:tc>
          <w:tcPr>
            <w:tcW w:w="306" w:type="pct"/>
            <w:tcBorders>
              <w:bottom w:val="nil"/>
            </w:tcBorders>
          </w:tcPr>
          <w:p w14:paraId="4ED675CE" w14:textId="3BE2DF0B" w:rsidR="009F25F2" w:rsidRPr="00743556" w:rsidRDefault="00676859" w:rsidP="00823E45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147235A2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bottom w:val="nil"/>
            </w:tcBorders>
          </w:tcPr>
          <w:p w14:paraId="7C803A80" w14:textId="58D31B03" w:rsidR="009F25F2" w:rsidRPr="00743556" w:rsidRDefault="001F565F" w:rsidP="00B869D5">
            <w:pPr>
              <w:pStyle w:val="3"/>
              <w:tabs>
                <w:tab w:val="clear" w:pos="360"/>
                <w:tab w:val="clear" w:pos="720"/>
                <w:tab w:val="decimal" w:pos="51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5E51389C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nil"/>
            </w:tcBorders>
          </w:tcPr>
          <w:p w14:paraId="6CF5991A" w14:textId="4E6546E0" w:rsidR="009F25F2" w:rsidRPr="00743556" w:rsidRDefault="00CE0C7D" w:rsidP="00023A04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24FF71E2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76C0B341" w14:textId="6A22CEDE" w:rsidR="009F25F2" w:rsidRPr="00743556" w:rsidRDefault="00CE0C7D" w:rsidP="00023A04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9A9C1BE" w14:textId="77777777" w:rsidR="009F25F2" w:rsidRPr="00743556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607A7D0C" w14:textId="0A3E7239" w:rsidR="009F25F2" w:rsidRPr="00743556" w:rsidRDefault="00FE783D" w:rsidP="000B493C">
            <w:pPr>
              <w:pStyle w:val="3"/>
              <w:tabs>
                <w:tab w:val="clear" w:pos="360"/>
                <w:tab w:val="clear" w:pos="720"/>
                <w:tab w:val="decimal" w:pos="6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61C2C32" w14:textId="77777777" w:rsidR="009F25F2" w:rsidRPr="00743556" w:rsidRDefault="009F25F2" w:rsidP="007A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11D85727" w14:textId="297CC600" w:rsidR="009F25F2" w:rsidRPr="00743556" w:rsidRDefault="009C00BC" w:rsidP="00023A04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3394369B" w14:textId="77777777" w:rsidR="009F25F2" w:rsidRPr="00743556" w:rsidRDefault="009F25F2" w:rsidP="007A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57FF9E11" w14:textId="30EE1A47" w:rsidR="009F25F2" w:rsidRPr="00743556" w:rsidRDefault="00422B9F" w:rsidP="004407BA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045FD024" w14:textId="77777777" w:rsidR="009F25F2" w:rsidRPr="00743556" w:rsidRDefault="009F25F2" w:rsidP="007A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6AC0A002" w14:textId="2D4D9B74" w:rsidR="009F25F2" w:rsidRPr="00743556" w:rsidRDefault="007A4EBA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CE0C7D" w:rsidRPr="00743556">
              <w:rPr>
                <w:rFonts w:ascii="Angsana New" w:hAnsi="Angsana New"/>
                <w:sz w:val="26"/>
                <w:szCs w:val="26"/>
                <w:lang w:val="en-US"/>
              </w:rPr>
              <w:t>2,230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" w:type="pct"/>
            <w:tcBorders>
              <w:bottom w:val="nil"/>
            </w:tcBorders>
          </w:tcPr>
          <w:p w14:paraId="7AC76FFF" w14:textId="77777777" w:rsidR="009F25F2" w:rsidRPr="00743556" w:rsidRDefault="009F25F2" w:rsidP="007A4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nil"/>
            </w:tcBorders>
          </w:tcPr>
          <w:p w14:paraId="502092D4" w14:textId="1D46BAFE" w:rsidR="009F25F2" w:rsidRPr="00743556" w:rsidRDefault="007A4EBA" w:rsidP="0029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(2,23</w:t>
            </w:r>
            <w:r w:rsidR="004407BA" w:rsidRPr="00743556">
              <w:rPr>
                <w:rFonts w:ascii="Angsana New" w:hAnsi="Angsana New"/>
                <w:sz w:val="26"/>
                <w:szCs w:val="26"/>
              </w:rPr>
              <w:t>0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7391" w:rsidRPr="00743556" w14:paraId="1677C63C" w14:textId="77777777" w:rsidTr="0037723A">
        <w:tc>
          <w:tcPr>
            <w:tcW w:w="796" w:type="pct"/>
            <w:tcBorders>
              <w:bottom w:val="nil"/>
            </w:tcBorders>
          </w:tcPr>
          <w:p w14:paraId="06C19CD8" w14:textId="6905AD1D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41004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4CAACE34" w14:textId="2125F615" w:rsidR="009224C4" w:rsidRPr="00743556" w:rsidRDefault="00676859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  <w:tcBorders>
              <w:bottom w:val="nil"/>
            </w:tcBorders>
          </w:tcPr>
          <w:p w14:paraId="4FB58286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015D1C29" w14:textId="065116E0" w:rsidR="009224C4" w:rsidRPr="00743556" w:rsidRDefault="00D73F5F" w:rsidP="00023A04">
            <w:pPr>
              <w:pStyle w:val="3"/>
              <w:tabs>
                <w:tab w:val="clear" w:pos="360"/>
                <w:tab w:val="clear" w:pos="720"/>
                <w:tab w:val="decimal" w:pos="79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442,223</w:t>
            </w:r>
          </w:p>
        </w:tc>
        <w:tc>
          <w:tcPr>
            <w:tcW w:w="91" w:type="pct"/>
            <w:tcBorders>
              <w:bottom w:val="nil"/>
            </w:tcBorders>
          </w:tcPr>
          <w:p w14:paraId="6C0DFD53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FBC4E57" w14:textId="00AB6E57" w:rsidR="009224C4" w:rsidRPr="00743556" w:rsidRDefault="00D73F5F" w:rsidP="0002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177,939</w:t>
            </w:r>
          </w:p>
        </w:tc>
        <w:tc>
          <w:tcPr>
            <w:tcW w:w="91" w:type="pct"/>
            <w:tcBorders>
              <w:bottom w:val="nil"/>
            </w:tcBorders>
          </w:tcPr>
          <w:p w14:paraId="2616484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3FDFC28E" w14:textId="05A7E2BA" w:rsidR="009224C4" w:rsidRPr="00743556" w:rsidRDefault="001C5FE4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172,309</w:t>
            </w:r>
          </w:p>
        </w:tc>
        <w:tc>
          <w:tcPr>
            <w:tcW w:w="92" w:type="pct"/>
            <w:tcBorders>
              <w:bottom w:val="nil"/>
            </w:tcBorders>
          </w:tcPr>
          <w:p w14:paraId="0637979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1DBFDCDE" w14:textId="34AA745A" w:rsidR="009224C4" w:rsidRPr="00743556" w:rsidRDefault="00FE783D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51,328</w:t>
            </w:r>
          </w:p>
        </w:tc>
        <w:tc>
          <w:tcPr>
            <w:tcW w:w="92" w:type="pct"/>
            <w:tcBorders>
              <w:bottom w:val="nil"/>
            </w:tcBorders>
          </w:tcPr>
          <w:p w14:paraId="6488F60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75537263" w14:textId="7DFECA6C" w:rsidR="009224C4" w:rsidRPr="00743556" w:rsidRDefault="009C00BC" w:rsidP="00023A04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17,480</w:t>
            </w:r>
          </w:p>
        </w:tc>
        <w:tc>
          <w:tcPr>
            <w:tcW w:w="92" w:type="pct"/>
            <w:tcBorders>
              <w:bottom w:val="nil"/>
            </w:tcBorders>
          </w:tcPr>
          <w:p w14:paraId="1D5825D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59B190AF" w14:textId="275471FD" w:rsidR="009224C4" w:rsidRPr="00743556" w:rsidRDefault="00422B9F" w:rsidP="004407BA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15,498</w:t>
            </w:r>
          </w:p>
        </w:tc>
        <w:tc>
          <w:tcPr>
            <w:tcW w:w="91" w:type="pct"/>
            <w:tcBorders>
              <w:bottom w:val="nil"/>
            </w:tcBorders>
          </w:tcPr>
          <w:p w14:paraId="0C087E0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3CD71D45" w14:textId="242AA1C3" w:rsidR="009224C4" w:rsidRPr="00743556" w:rsidRDefault="007A4EBA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26,32</w:t>
            </w:r>
            <w:r w:rsidR="005E6CB5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bottom w:val="nil"/>
            </w:tcBorders>
          </w:tcPr>
          <w:p w14:paraId="238AB44A" w14:textId="0F29F5E4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334A8" w14:textId="314F077A" w:rsidR="009224C4" w:rsidRPr="00743556" w:rsidRDefault="007A4EBA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1,072,47</w:t>
            </w:r>
            <w:r w:rsidR="005E6CB5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9224C4" w:rsidRPr="00743556" w14:paraId="12936EBA" w14:textId="77777777" w:rsidTr="008253AB">
        <w:tc>
          <w:tcPr>
            <w:tcW w:w="796" w:type="pct"/>
          </w:tcPr>
          <w:p w14:paraId="2C20400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04" w:type="pct"/>
            <w:gridSpan w:val="18"/>
          </w:tcPr>
          <w:p w14:paraId="6C44483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7391" w:rsidRPr="00743556" w14:paraId="75B7B559" w14:textId="77777777" w:rsidTr="0037723A">
        <w:tc>
          <w:tcPr>
            <w:tcW w:w="796" w:type="pct"/>
          </w:tcPr>
          <w:p w14:paraId="3D0B9C1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016F8230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DE2138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5513DC56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5F8C0B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63064389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0259BFC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481FFDE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0E5D60D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2F59E11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61E05C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68D080E0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1ED0C8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1E07951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23EFE76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458D35E8" w14:textId="2505386F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="00E028A1" w:rsidRPr="00743556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2" w:type="pct"/>
            <w:gridSpan w:val="2"/>
          </w:tcPr>
          <w:p w14:paraId="5559D6C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7" w:type="pct"/>
          </w:tcPr>
          <w:p w14:paraId="72926849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514F48F9" w14:textId="77777777" w:rsidTr="0037723A">
        <w:tc>
          <w:tcPr>
            <w:tcW w:w="796" w:type="pct"/>
          </w:tcPr>
          <w:p w14:paraId="3A942481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6049349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3745D5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522F0CC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2094311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685EE626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1BB02D21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50BFFEF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0A60BF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2D27188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92" w:type="pct"/>
          </w:tcPr>
          <w:p w14:paraId="4FE55D5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2D3AD26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44A7C185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72B7D2F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112480A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40677DED" w14:textId="70DEE06E" w:rsidR="009224C4" w:rsidRPr="00743556" w:rsidRDefault="00E028A1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9224C4"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92" w:type="pct"/>
            <w:gridSpan w:val="2"/>
          </w:tcPr>
          <w:p w14:paraId="5D56B3FA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7" w:type="pct"/>
          </w:tcPr>
          <w:p w14:paraId="6243779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7EF0621E" w14:textId="77777777" w:rsidTr="0037723A">
        <w:trPr>
          <w:trHeight w:val="344"/>
        </w:trPr>
        <w:tc>
          <w:tcPr>
            <w:tcW w:w="796" w:type="pct"/>
          </w:tcPr>
          <w:p w14:paraId="69AF5AF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0742704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ADA41D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421D8E9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2F4A98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7F19468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91" w:type="pct"/>
          </w:tcPr>
          <w:p w14:paraId="07B2E39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74D1D3B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0B43F11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0DE44785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ติดตั้งและเครื่อง</w:t>
            </w:r>
          </w:p>
        </w:tc>
        <w:tc>
          <w:tcPr>
            <w:tcW w:w="92" w:type="pct"/>
          </w:tcPr>
          <w:p w14:paraId="099872B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38758F3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10384A0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4F03B395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91" w:type="pct"/>
          </w:tcPr>
          <w:p w14:paraId="5C0D439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03E6668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2" w:type="pct"/>
            <w:gridSpan w:val="2"/>
          </w:tcPr>
          <w:p w14:paraId="38F8E446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3F5A1BF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0506F8A6" w14:textId="77777777" w:rsidTr="0037723A">
        <w:tc>
          <w:tcPr>
            <w:tcW w:w="796" w:type="pct"/>
          </w:tcPr>
          <w:p w14:paraId="66F1155A" w14:textId="77777777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" w:type="pct"/>
          </w:tcPr>
          <w:p w14:paraId="49CD12A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</w:tcPr>
          <w:p w14:paraId="5B51A5A0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664BC8D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1" w:type="pct"/>
          </w:tcPr>
          <w:p w14:paraId="046582A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4553101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1" w:type="pct"/>
          </w:tcPr>
          <w:p w14:paraId="1E9E56F8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3B7B3C8A" w14:textId="610C5613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01CE48D0" w14:textId="7F066BC3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61CBFC66" w14:textId="1F2DDC22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92" w:type="pct"/>
          </w:tcPr>
          <w:p w14:paraId="699EAEA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079FD042" w14:textId="768A70DA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9052A4D" w14:textId="21AD1792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763499E5" w14:textId="6B14FC4B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1" w:type="pct"/>
          </w:tcPr>
          <w:p w14:paraId="5B00E2C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4C0988A5" w14:textId="75D8C5A8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92" w:type="pct"/>
            <w:gridSpan w:val="2"/>
          </w:tcPr>
          <w:p w14:paraId="24CC084C" w14:textId="04D83E5E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7" w:type="pct"/>
          </w:tcPr>
          <w:p w14:paraId="426703BB" w14:textId="14C381ED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224C4" w:rsidRPr="00743556" w14:paraId="5FC092AF" w14:textId="77777777" w:rsidTr="008253AB">
        <w:tc>
          <w:tcPr>
            <w:tcW w:w="796" w:type="pct"/>
          </w:tcPr>
          <w:p w14:paraId="777DB85E" w14:textId="77777777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04" w:type="pct"/>
            <w:gridSpan w:val="18"/>
          </w:tcPr>
          <w:p w14:paraId="2D16D39A" w14:textId="5641B6D9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67391" w:rsidRPr="00743556" w14:paraId="73DADF8D" w14:textId="77777777" w:rsidTr="0037723A">
        <w:tc>
          <w:tcPr>
            <w:tcW w:w="796" w:type="pct"/>
          </w:tcPr>
          <w:p w14:paraId="79C8384F" w14:textId="77777777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306" w:type="pct"/>
          </w:tcPr>
          <w:p w14:paraId="11252EC1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5A7F65E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475F755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C9E6799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03F92BC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910566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52D00F6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2EBB5A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7A50D0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1F1B05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0005E720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D8065FA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41D5203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8425B2A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14B02B09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56FA46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6702DCB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391" w:rsidRPr="00743556" w14:paraId="2BF3C8D6" w14:textId="77777777" w:rsidTr="0037723A">
        <w:tc>
          <w:tcPr>
            <w:tcW w:w="796" w:type="pct"/>
            <w:vAlign w:val="bottom"/>
          </w:tcPr>
          <w:p w14:paraId="2EBF1A76" w14:textId="37C6705A" w:rsidR="00A50A2D" w:rsidRPr="00743556" w:rsidRDefault="00A50A2D" w:rsidP="00A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6" w:type="pct"/>
            <w:vAlign w:val="bottom"/>
          </w:tcPr>
          <w:p w14:paraId="7466EC9E" w14:textId="3D0DC718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2B905BBE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vAlign w:val="bottom"/>
          </w:tcPr>
          <w:p w14:paraId="5C1C42B1" w14:textId="74E0D2D6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295,200</w:t>
            </w:r>
          </w:p>
        </w:tc>
        <w:tc>
          <w:tcPr>
            <w:tcW w:w="91" w:type="pct"/>
            <w:vAlign w:val="bottom"/>
          </w:tcPr>
          <w:p w14:paraId="433762C2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vAlign w:val="bottom"/>
          </w:tcPr>
          <w:p w14:paraId="3ED479E1" w14:textId="159FE787" w:rsidR="00A50A2D" w:rsidRPr="00743556" w:rsidRDefault="00A50A2D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150,351</w:t>
            </w:r>
          </w:p>
        </w:tc>
        <w:tc>
          <w:tcPr>
            <w:tcW w:w="91" w:type="pct"/>
            <w:vAlign w:val="bottom"/>
          </w:tcPr>
          <w:p w14:paraId="78547890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5BA2259F" w14:textId="3BF2846F" w:rsidR="00A50A2D" w:rsidRPr="00743556" w:rsidRDefault="00A50A2D" w:rsidP="0062032D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137,548</w:t>
            </w:r>
          </w:p>
        </w:tc>
        <w:tc>
          <w:tcPr>
            <w:tcW w:w="92" w:type="pct"/>
            <w:vAlign w:val="bottom"/>
          </w:tcPr>
          <w:p w14:paraId="768A2198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vAlign w:val="bottom"/>
          </w:tcPr>
          <w:p w14:paraId="2C37C672" w14:textId="1984F265" w:rsidR="00A50A2D" w:rsidRPr="00743556" w:rsidRDefault="00A50A2D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43,067</w:t>
            </w:r>
          </w:p>
        </w:tc>
        <w:tc>
          <w:tcPr>
            <w:tcW w:w="92" w:type="pct"/>
            <w:vAlign w:val="bottom"/>
          </w:tcPr>
          <w:p w14:paraId="72C4D190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03A86C77" w14:textId="4BD7753C" w:rsidR="00A50A2D" w:rsidRPr="00743556" w:rsidRDefault="00A50A2D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12,647</w:t>
            </w:r>
          </w:p>
        </w:tc>
        <w:tc>
          <w:tcPr>
            <w:tcW w:w="92" w:type="pct"/>
            <w:vAlign w:val="bottom"/>
          </w:tcPr>
          <w:p w14:paraId="6F55BB1D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6F835FB" w14:textId="1653F05E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13,676</w:t>
            </w:r>
          </w:p>
        </w:tc>
        <w:tc>
          <w:tcPr>
            <w:tcW w:w="91" w:type="pct"/>
            <w:vAlign w:val="bottom"/>
          </w:tcPr>
          <w:p w14:paraId="3B3BAE22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7B9420EB" w14:textId="7EAA96D6" w:rsidR="00A50A2D" w:rsidRPr="00743556" w:rsidRDefault="00A50A2D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7CBFDE04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vAlign w:val="bottom"/>
          </w:tcPr>
          <w:p w14:paraId="67B52906" w14:textId="78233B7C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652,489</w:t>
            </w:r>
          </w:p>
        </w:tc>
      </w:tr>
      <w:tr w:rsidR="00967391" w:rsidRPr="00743556" w14:paraId="2701A5C4" w14:textId="77777777" w:rsidTr="0037723A">
        <w:tc>
          <w:tcPr>
            <w:tcW w:w="796" w:type="pct"/>
            <w:vAlign w:val="bottom"/>
          </w:tcPr>
          <w:p w14:paraId="426C84AC" w14:textId="77777777" w:rsidR="00A50A2D" w:rsidRPr="00743556" w:rsidRDefault="00A50A2D" w:rsidP="00A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06" w:type="pct"/>
            <w:vAlign w:val="bottom"/>
          </w:tcPr>
          <w:p w14:paraId="582A8689" w14:textId="007E61A8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72781D9E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vAlign w:val="bottom"/>
          </w:tcPr>
          <w:p w14:paraId="05152D2A" w14:textId="27335351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18,574</w:t>
            </w:r>
          </w:p>
        </w:tc>
        <w:tc>
          <w:tcPr>
            <w:tcW w:w="91" w:type="pct"/>
            <w:vAlign w:val="bottom"/>
          </w:tcPr>
          <w:p w14:paraId="187253FD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vAlign w:val="bottom"/>
          </w:tcPr>
          <w:p w14:paraId="750CDF6F" w14:textId="3C59DF58" w:rsidR="00A50A2D" w:rsidRPr="00743556" w:rsidRDefault="00A50A2D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2,001</w:t>
            </w:r>
          </w:p>
        </w:tc>
        <w:tc>
          <w:tcPr>
            <w:tcW w:w="91" w:type="pct"/>
            <w:vAlign w:val="bottom"/>
          </w:tcPr>
          <w:p w14:paraId="09E48CF4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20002836" w14:textId="6D107F8B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14,089</w:t>
            </w:r>
          </w:p>
        </w:tc>
        <w:tc>
          <w:tcPr>
            <w:tcW w:w="92" w:type="pct"/>
            <w:vAlign w:val="bottom"/>
          </w:tcPr>
          <w:p w14:paraId="4113629A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vAlign w:val="bottom"/>
          </w:tcPr>
          <w:p w14:paraId="1FBA969F" w14:textId="1C53CBEF" w:rsidR="00A50A2D" w:rsidRPr="00743556" w:rsidRDefault="00A50A2D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1,599</w:t>
            </w:r>
          </w:p>
        </w:tc>
        <w:tc>
          <w:tcPr>
            <w:tcW w:w="92" w:type="pct"/>
            <w:vAlign w:val="bottom"/>
          </w:tcPr>
          <w:p w14:paraId="54312215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7BF5750A" w14:textId="4974A1B3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92" w:type="pct"/>
            <w:vAlign w:val="bottom"/>
          </w:tcPr>
          <w:p w14:paraId="1297F2AD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A459C01" w14:textId="44E7C04B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91" w:type="pct"/>
            <w:vAlign w:val="bottom"/>
          </w:tcPr>
          <w:p w14:paraId="0B7EC54F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19640D3E" w14:textId="7646F750" w:rsidR="00A50A2D" w:rsidRPr="00743556" w:rsidRDefault="00A50A2D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2E5CB713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vAlign w:val="bottom"/>
          </w:tcPr>
          <w:p w14:paraId="35E82C8B" w14:textId="309E5EFA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37,723</w:t>
            </w:r>
          </w:p>
        </w:tc>
      </w:tr>
      <w:tr w:rsidR="00967391" w:rsidRPr="00743556" w14:paraId="3E58BB5E" w14:textId="77777777" w:rsidTr="0037723A">
        <w:tc>
          <w:tcPr>
            <w:tcW w:w="796" w:type="pct"/>
            <w:vAlign w:val="bottom"/>
          </w:tcPr>
          <w:p w14:paraId="05411ECF" w14:textId="77777777" w:rsidR="00A50A2D" w:rsidRPr="00743556" w:rsidRDefault="00A50A2D" w:rsidP="00A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2E478D11" w14:textId="2A874B8C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09FBA2EA" w14:textId="77777777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15A5A767" w14:textId="35468570" w:rsidR="00A50A2D" w:rsidRPr="00743556" w:rsidRDefault="00A50A2D" w:rsidP="00E34ACC">
            <w:pPr>
              <w:pStyle w:val="3"/>
              <w:tabs>
                <w:tab w:val="clear" w:pos="360"/>
                <w:tab w:val="clear" w:pos="720"/>
                <w:tab w:val="decimal" w:pos="52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0F13DD55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081EC13A" w14:textId="55C34EFD" w:rsidR="00A50A2D" w:rsidRPr="00743556" w:rsidRDefault="00A50A2D" w:rsidP="0089026D">
            <w:pPr>
              <w:pStyle w:val="3"/>
              <w:tabs>
                <w:tab w:val="clear" w:pos="360"/>
                <w:tab w:val="clear" w:pos="720"/>
                <w:tab w:val="decimal" w:pos="52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1EE77C27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3192B2D8" w14:textId="1C368349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(1,915)</w:t>
            </w:r>
          </w:p>
        </w:tc>
        <w:tc>
          <w:tcPr>
            <w:tcW w:w="92" w:type="pct"/>
            <w:vAlign w:val="bottom"/>
          </w:tcPr>
          <w:p w14:paraId="63E3D7AB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36D594BC" w14:textId="1A9B567D" w:rsidR="00A50A2D" w:rsidRPr="00743556" w:rsidRDefault="00A50A2D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(155)</w:t>
            </w:r>
          </w:p>
        </w:tc>
        <w:tc>
          <w:tcPr>
            <w:tcW w:w="92" w:type="pct"/>
            <w:vAlign w:val="bottom"/>
          </w:tcPr>
          <w:p w14:paraId="3AB7D36D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3936E25A" w14:textId="5DBB429E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(800)</w:t>
            </w:r>
          </w:p>
        </w:tc>
        <w:tc>
          <w:tcPr>
            <w:tcW w:w="92" w:type="pct"/>
            <w:vAlign w:val="bottom"/>
          </w:tcPr>
          <w:p w14:paraId="099663CD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bottom"/>
          </w:tcPr>
          <w:p w14:paraId="697F5F6D" w14:textId="785E7034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567CBC07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0A4633CF" w14:textId="7D291400" w:rsidR="00A50A2D" w:rsidRPr="00743556" w:rsidRDefault="00A50A2D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423E48D1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  <w:vAlign w:val="bottom"/>
          </w:tcPr>
          <w:p w14:paraId="6A7C51BD" w14:textId="631CE1D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(2,870)</w:t>
            </w:r>
          </w:p>
        </w:tc>
      </w:tr>
      <w:tr w:rsidR="00967391" w:rsidRPr="00743556" w14:paraId="3E7E4D23" w14:textId="77777777" w:rsidTr="0037723A">
        <w:tc>
          <w:tcPr>
            <w:tcW w:w="796" w:type="pct"/>
            <w:vAlign w:val="bottom"/>
          </w:tcPr>
          <w:p w14:paraId="6D18DAB7" w14:textId="359BC279" w:rsidR="00A50A2D" w:rsidRPr="00743556" w:rsidRDefault="00A50A2D" w:rsidP="00A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14:paraId="6D8B88F3" w14:textId="74B54036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1D11D6D4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vAlign w:val="bottom"/>
          </w:tcPr>
          <w:p w14:paraId="506B42EE" w14:textId="1BB7C961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3DF37BFA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40E805A7" w14:textId="605E4632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202DBDB9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15D424D2" w14:textId="05AD31DB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06955220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297C5431" w14:textId="100AB422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21B6A8FB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777D5C1A" w14:textId="23B5C9C8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1F43571F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14:paraId="7571F588" w14:textId="4A290BC8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2FE5683B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0EDC62CC" w14:textId="47E57E3F" w:rsidR="00A50A2D" w:rsidRPr="00743556" w:rsidRDefault="00A50A2D" w:rsidP="00A50A2D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37C6EAE6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  <w:vAlign w:val="bottom"/>
          </w:tcPr>
          <w:p w14:paraId="652E5BA2" w14:textId="6D8CA6BC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7391" w:rsidRPr="00743556" w14:paraId="13D0A77A" w14:textId="77777777" w:rsidTr="0037723A">
        <w:tc>
          <w:tcPr>
            <w:tcW w:w="796" w:type="pct"/>
            <w:vAlign w:val="bottom"/>
          </w:tcPr>
          <w:p w14:paraId="0E621827" w14:textId="5EFAE9E5" w:rsidR="00A50A2D" w:rsidRPr="00743556" w:rsidRDefault="00A50A2D" w:rsidP="00A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  <w:vAlign w:val="bottom"/>
          </w:tcPr>
          <w:p w14:paraId="64453AE0" w14:textId="573D445D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4EF091BE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vAlign w:val="bottom"/>
          </w:tcPr>
          <w:p w14:paraId="7E141537" w14:textId="60BAE531" w:rsidR="00A50A2D" w:rsidRPr="00743556" w:rsidRDefault="00F27AE6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313,774</w:t>
            </w:r>
          </w:p>
        </w:tc>
        <w:tc>
          <w:tcPr>
            <w:tcW w:w="91" w:type="pct"/>
            <w:vAlign w:val="bottom"/>
          </w:tcPr>
          <w:p w14:paraId="637ECE19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vAlign w:val="bottom"/>
          </w:tcPr>
          <w:p w14:paraId="12B57D4F" w14:textId="4AD90FBB" w:rsidR="00A50A2D" w:rsidRPr="00743556" w:rsidRDefault="0039495A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152,</w:t>
            </w:r>
            <w:r w:rsidR="00B10843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91" w:type="pct"/>
            <w:vAlign w:val="bottom"/>
          </w:tcPr>
          <w:p w14:paraId="57950C93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0C104B2E" w14:textId="55565F03" w:rsidR="00A50A2D" w:rsidRPr="00743556" w:rsidRDefault="00E900A9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149,722</w:t>
            </w:r>
          </w:p>
        </w:tc>
        <w:tc>
          <w:tcPr>
            <w:tcW w:w="92" w:type="pct"/>
            <w:vAlign w:val="bottom"/>
          </w:tcPr>
          <w:p w14:paraId="6820ED23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bottom"/>
          </w:tcPr>
          <w:p w14:paraId="52365837" w14:textId="0287F26E" w:rsidR="00A50A2D" w:rsidRPr="00743556" w:rsidRDefault="00F43ADA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44,511</w:t>
            </w:r>
          </w:p>
        </w:tc>
        <w:tc>
          <w:tcPr>
            <w:tcW w:w="92" w:type="pct"/>
            <w:vAlign w:val="bottom"/>
          </w:tcPr>
          <w:p w14:paraId="09E32387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69D6BAF2" w14:textId="53A21AB8" w:rsidR="00A50A2D" w:rsidRPr="00743556" w:rsidRDefault="007775CF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</w:t>
            </w:r>
            <w:r w:rsidR="00117E30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846</w:t>
            </w:r>
          </w:p>
        </w:tc>
        <w:tc>
          <w:tcPr>
            <w:tcW w:w="92" w:type="pct"/>
            <w:vAlign w:val="bottom"/>
          </w:tcPr>
          <w:p w14:paraId="6DCECC00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1750008" w14:textId="3D821A41" w:rsidR="00A50A2D" w:rsidRPr="00743556" w:rsidRDefault="007771C6" w:rsidP="00E028A1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14,137</w:t>
            </w:r>
          </w:p>
        </w:tc>
        <w:tc>
          <w:tcPr>
            <w:tcW w:w="91" w:type="pct"/>
            <w:vAlign w:val="bottom"/>
          </w:tcPr>
          <w:p w14:paraId="708EF943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37FD6EAF" w14:textId="6FE0E4A8" w:rsidR="00A50A2D" w:rsidRPr="00743556" w:rsidRDefault="00A50A2D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108C066B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vAlign w:val="bottom"/>
          </w:tcPr>
          <w:p w14:paraId="66DEFE5A" w14:textId="0DD6AE97" w:rsidR="00A50A2D" w:rsidRPr="00743556" w:rsidRDefault="00674923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687,</w:t>
            </w:r>
            <w:r w:rsidR="003453B2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342</w:t>
            </w:r>
          </w:p>
        </w:tc>
      </w:tr>
      <w:tr w:rsidR="00967391" w:rsidRPr="00743556" w14:paraId="5DAA1D5E" w14:textId="77777777" w:rsidTr="0037723A">
        <w:tc>
          <w:tcPr>
            <w:tcW w:w="796" w:type="pct"/>
            <w:vAlign w:val="bottom"/>
          </w:tcPr>
          <w:p w14:paraId="46B5B28F" w14:textId="77777777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06" w:type="pct"/>
            <w:vAlign w:val="bottom"/>
          </w:tcPr>
          <w:p w14:paraId="438FFD7A" w14:textId="71ADDBC1" w:rsidR="009224C4" w:rsidRPr="00743556" w:rsidRDefault="00EE7AF5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05FC0FE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vAlign w:val="bottom"/>
          </w:tcPr>
          <w:p w14:paraId="31FA0D6C" w14:textId="22CE86AC" w:rsidR="009224C4" w:rsidRPr="00743556" w:rsidRDefault="00EE7AF5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19,252</w:t>
            </w:r>
          </w:p>
        </w:tc>
        <w:tc>
          <w:tcPr>
            <w:tcW w:w="91" w:type="pct"/>
            <w:vAlign w:val="bottom"/>
          </w:tcPr>
          <w:p w14:paraId="60E1A42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vAlign w:val="bottom"/>
          </w:tcPr>
          <w:p w14:paraId="4B64382D" w14:textId="6E38FD1C" w:rsidR="009224C4" w:rsidRPr="00743556" w:rsidRDefault="00BC04BE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  <w:tc>
          <w:tcPr>
            <w:tcW w:w="91" w:type="pct"/>
            <w:vAlign w:val="bottom"/>
          </w:tcPr>
          <w:p w14:paraId="5ECBEA6A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4FECDD11" w14:textId="3725A8F7" w:rsidR="009224C4" w:rsidRPr="00743556" w:rsidRDefault="007C0887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9,707</w:t>
            </w:r>
          </w:p>
        </w:tc>
        <w:tc>
          <w:tcPr>
            <w:tcW w:w="92" w:type="pct"/>
            <w:vAlign w:val="bottom"/>
          </w:tcPr>
          <w:p w14:paraId="4CE9B8F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vAlign w:val="bottom"/>
          </w:tcPr>
          <w:p w14:paraId="3D6A4CED" w14:textId="2C186CDD" w:rsidR="009224C4" w:rsidRPr="00743556" w:rsidRDefault="00AE0E4B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1,675</w:t>
            </w:r>
          </w:p>
        </w:tc>
        <w:tc>
          <w:tcPr>
            <w:tcW w:w="92" w:type="pct"/>
            <w:vAlign w:val="bottom"/>
          </w:tcPr>
          <w:p w14:paraId="3215EE79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vAlign w:val="bottom"/>
          </w:tcPr>
          <w:p w14:paraId="0E6A71A6" w14:textId="44D26FB8" w:rsidR="009224C4" w:rsidRPr="00743556" w:rsidRDefault="00184A14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92" w:type="pct"/>
            <w:vAlign w:val="bottom"/>
          </w:tcPr>
          <w:p w14:paraId="2496B10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412AE44" w14:textId="37CF07D6" w:rsidR="009224C4" w:rsidRPr="00743556" w:rsidRDefault="00113008" w:rsidP="00E028A1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91" w:type="pct"/>
            <w:vAlign w:val="bottom"/>
          </w:tcPr>
          <w:p w14:paraId="1BB4342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6B429B81" w14:textId="32B9B6B7" w:rsidR="009224C4" w:rsidRPr="00743556" w:rsidRDefault="0011300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7554990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vAlign w:val="bottom"/>
          </w:tcPr>
          <w:p w14:paraId="498064DC" w14:textId="44275C36" w:rsidR="009224C4" w:rsidRPr="00743556" w:rsidRDefault="00113008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33</w:t>
            </w:r>
            <w:r w:rsidR="00B3361F" w:rsidRPr="00743556">
              <w:rPr>
                <w:rFonts w:ascii="Angsana New" w:hAnsi="Angsana New"/>
                <w:sz w:val="26"/>
                <w:szCs w:val="26"/>
              </w:rPr>
              <w:t>,868</w:t>
            </w:r>
          </w:p>
        </w:tc>
      </w:tr>
      <w:tr w:rsidR="00967391" w:rsidRPr="00743556" w14:paraId="78CA8592" w14:textId="77777777" w:rsidTr="0037723A">
        <w:tc>
          <w:tcPr>
            <w:tcW w:w="796" w:type="pct"/>
            <w:tcBorders>
              <w:bottom w:val="nil"/>
            </w:tcBorders>
            <w:vAlign w:val="bottom"/>
          </w:tcPr>
          <w:p w14:paraId="623589FF" w14:textId="77777777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bottom"/>
          </w:tcPr>
          <w:p w14:paraId="3AFBD63A" w14:textId="35D47B17" w:rsidR="009224C4" w:rsidRPr="00743556" w:rsidRDefault="00EE7AF5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6A5639B2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08F05E93" w14:textId="11652A65" w:rsidR="009224C4" w:rsidRPr="00743556" w:rsidRDefault="007C0887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EE7AF5" w:rsidRPr="00743556">
              <w:rPr>
                <w:rFonts w:ascii="Angsana New" w:hAnsi="Angsana New"/>
                <w:sz w:val="26"/>
                <w:szCs w:val="26"/>
                <w:lang w:val="en-US"/>
              </w:rPr>
              <w:t>3,746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0868D90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395A16FD" w14:textId="538562E1" w:rsidR="009224C4" w:rsidRPr="00743556" w:rsidRDefault="007C0887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</w:t>
            </w:r>
            <w:r w:rsidR="00BC04BE" w:rsidRPr="00743556">
              <w:rPr>
                <w:rFonts w:ascii="Angsana New" w:hAnsi="Angsana New"/>
                <w:sz w:val="26"/>
                <w:szCs w:val="26"/>
              </w:rPr>
              <w:t>2,503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030CC04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B0F82B3" w14:textId="5D2511F4" w:rsidR="009224C4" w:rsidRPr="00743556" w:rsidRDefault="007C0887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(4,29</w:t>
            </w:r>
            <w:r w:rsidR="007C70A7" w:rsidRPr="0074355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1D1617A6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7395F047" w14:textId="13A8D3C6" w:rsidR="009224C4" w:rsidRPr="00743556" w:rsidRDefault="00AE0E4B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(578)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5A2FBDB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48EF5DE" w14:textId="6418B31E" w:rsidR="009224C4" w:rsidRPr="00743556" w:rsidRDefault="00184A14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2B7B294E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bottom"/>
          </w:tcPr>
          <w:p w14:paraId="2EEC5F4B" w14:textId="562F8700" w:rsidR="009224C4" w:rsidRPr="00743556" w:rsidRDefault="00113008" w:rsidP="000119B3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(123)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3D107E70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3CCF5F63" w14:textId="19A34A79" w:rsidR="009224C4" w:rsidRPr="00743556" w:rsidRDefault="0011300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A8B247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  <w:vAlign w:val="bottom"/>
          </w:tcPr>
          <w:p w14:paraId="4703D335" w14:textId="790AAB9B" w:rsidR="009224C4" w:rsidRPr="00743556" w:rsidRDefault="00B3361F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(11,24</w:t>
            </w:r>
            <w:r w:rsidR="007C70A7" w:rsidRPr="00743556">
              <w:rPr>
                <w:rFonts w:ascii="Angsana New" w:hAnsi="Angsana New"/>
                <w:sz w:val="26"/>
                <w:szCs w:val="26"/>
              </w:rPr>
              <w:t>1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7391" w:rsidRPr="00743556" w14:paraId="6FB20FBB" w14:textId="77777777" w:rsidTr="0037723A"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14:paraId="0C7332C5" w14:textId="284CFE64" w:rsidR="009224C4" w:rsidRPr="00743556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50A2D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6571" w14:textId="3383047D" w:rsidR="009224C4" w:rsidRPr="00743556" w:rsidRDefault="00EE7AF5" w:rsidP="00E028A1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5E936A87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AAC03" w14:textId="146A199A" w:rsidR="009224C4" w:rsidRPr="00743556" w:rsidRDefault="005648E6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329,280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0F55C94F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837C" w14:textId="34E74D17" w:rsidR="009224C4" w:rsidRPr="00743556" w:rsidRDefault="007C0887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151,805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6C791731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A942" w14:textId="029B22A9" w:rsidR="009224C4" w:rsidRPr="00743556" w:rsidRDefault="007C0887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155,13</w:t>
            </w:r>
            <w:r w:rsidR="007C70A7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F194FEC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EFD1" w14:textId="0D66CBB8" w:rsidR="009224C4" w:rsidRPr="00743556" w:rsidRDefault="00AE0E4B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45,608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3FCC1206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35A4" w14:textId="4A6D746F" w:rsidR="009224C4" w:rsidRPr="00743556" w:rsidRDefault="00184A14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13,765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50296AB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D989" w14:textId="3952A611" w:rsidR="009224C4" w:rsidRPr="00743556" w:rsidRDefault="00113008" w:rsidP="00E028A1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14,373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0B585E8D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EB69" w14:textId="286CBC15" w:rsidR="009224C4" w:rsidRPr="00743556" w:rsidRDefault="0011300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41671115" w14:textId="77777777" w:rsidR="009224C4" w:rsidRPr="00743556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28B9" w14:textId="469E04F7" w:rsidR="009224C4" w:rsidRPr="00743556" w:rsidRDefault="00B3361F" w:rsidP="009B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709,96</w:t>
            </w:r>
            <w:r w:rsidR="007C70A7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967391" w:rsidRPr="00743556" w14:paraId="10D6D698" w14:textId="77777777" w:rsidTr="0037723A"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14:paraId="23A18BB2" w14:textId="77777777" w:rsidR="00391CFE" w:rsidRPr="00743556" w:rsidRDefault="00391CFE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nil"/>
            </w:tcBorders>
            <w:vAlign w:val="bottom"/>
          </w:tcPr>
          <w:p w14:paraId="0778ECB5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451D8258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  <w:vAlign w:val="bottom"/>
          </w:tcPr>
          <w:p w14:paraId="181E325A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597E6C01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nil"/>
            </w:tcBorders>
            <w:vAlign w:val="bottom"/>
          </w:tcPr>
          <w:p w14:paraId="62023CE0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0AE64767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  <w:vAlign w:val="bottom"/>
          </w:tcPr>
          <w:p w14:paraId="3F4DEEB8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BCBDA71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  <w:vAlign w:val="bottom"/>
          </w:tcPr>
          <w:p w14:paraId="4687F379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68943B4D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  <w:vAlign w:val="bottom"/>
          </w:tcPr>
          <w:p w14:paraId="19B3EAB7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26403DFB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nil"/>
            </w:tcBorders>
            <w:vAlign w:val="bottom"/>
          </w:tcPr>
          <w:p w14:paraId="09969550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70EACA58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  <w:vAlign w:val="bottom"/>
          </w:tcPr>
          <w:p w14:paraId="7A617937" w14:textId="77777777" w:rsidR="00391CFE" w:rsidRPr="00743556" w:rsidRDefault="00391CFE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08743EE0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E9CCFA5" w14:textId="77777777" w:rsidR="00391CFE" w:rsidRPr="00743556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7391" w:rsidRPr="00743556" w14:paraId="3F9C4620" w14:textId="77777777" w:rsidTr="0037723A">
        <w:tc>
          <w:tcPr>
            <w:tcW w:w="796" w:type="pct"/>
            <w:tcBorders>
              <w:top w:val="nil"/>
              <w:bottom w:val="nil"/>
            </w:tcBorders>
          </w:tcPr>
          <w:p w14:paraId="7CB93D97" w14:textId="573A7572" w:rsidR="00391CFE" w:rsidRPr="00743556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06" w:type="pct"/>
            <w:tcBorders>
              <w:top w:val="nil"/>
              <w:bottom w:val="nil"/>
            </w:tcBorders>
          </w:tcPr>
          <w:p w14:paraId="697CC124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720A6282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3720CAA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195C9DEB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bottom w:val="nil"/>
            </w:tcBorders>
          </w:tcPr>
          <w:p w14:paraId="1122F0C7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047BC2CF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nil"/>
            </w:tcBorders>
          </w:tcPr>
          <w:p w14:paraId="1AED41BD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AFFAE87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nil"/>
              <w:bottom w:val="nil"/>
            </w:tcBorders>
          </w:tcPr>
          <w:p w14:paraId="5DD733BA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3E859BD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nil"/>
            </w:tcBorders>
          </w:tcPr>
          <w:p w14:paraId="23C7621B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30B735C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bottom w:val="nil"/>
            </w:tcBorders>
          </w:tcPr>
          <w:p w14:paraId="59556A2F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3CD77E24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bottom w:val="nil"/>
            </w:tcBorders>
          </w:tcPr>
          <w:p w14:paraId="320F0897" w14:textId="77777777" w:rsidR="00391CFE" w:rsidRPr="00743556" w:rsidRDefault="00391CFE" w:rsidP="00391CFE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05C956B6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nil"/>
              <w:bottom w:val="nil"/>
            </w:tcBorders>
          </w:tcPr>
          <w:p w14:paraId="18102D08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7391" w:rsidRPr="00743556" w14:paraId="1BEB5EF9" w14:textId="77777777" w:rsidTr="0037723A">
        <w:tc>
          <w:tcPr>
            <w:tcW w:w="796" w:type="pct"/>
            <w:tcBorders>
              <w:top w:val="nil"/>
              <w:bottom w:val="nil"/>
            </w:tcBorders>
          </w:tcPr>
          <w:p w14:paraId="22321DFD" w14:textId="13CDD0B8" w:rsidR="00A50A2D" w:rsidRPr="00743556" w:rsidRDefault="00A50A2D" w:rsidP="00A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</w:tcPr>
          <w:p w14:paraId="77B53DE9" w14:textId="2500AA3E" w:rsidR="00A50A2D" w:rsidRPr="00743556" w:rsidRDefault="00A50A2D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7F151B69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nil"/>
              <w:bottom w:val="double" w:sz="4" w:space="0" w:color="auto"/>
            </w:tcBorders>
          </w:tcPr>
          <w:p w14:paraId="67C99071" w14:textId="1BCA77DE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119,851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3AB71E49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bottom w:val="double" w:sz="4" w:space="0" w:color="auto"/>
            </w:tcBorders>
          </w:tcPr>
          <w:p w14:paraId="1E11AB31" w14:textId="623C063C" w:rsidR="00A50A2D" w:rsidRPr="00743556" w:rsidRDefault="00A50A2D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5,080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26E13405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double" w:sz="4" w:space="0" w:color="auto"/>
            </w:tcBorders>
          </w:tcPr>
          <w:p w14:paraId="289566A7" w14:textId="1EFF8830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13,038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68FEF69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nil"/>
              <w:bottom w:val="double" w:sz="4" w:space="0" w:color="auto"/>
            </w:tcBorders>
          </w:tcPr>
          <w:p w14:paraId="5AE04158" w14:textId="5B59DE08" w:rsidR="00A50A2D" w:rsidRPr="00743556" w:rsidRDefault="00A50A2D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4,623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837C1A1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double" w:sz="4" w:space="0" w:color="auto"/>
            </w:tcBorders>
          </w:tcPr>
          <w:p w14:paraId="3E0C3693" w14:textId="3C191D2F" w:rsidR="00A50A2D" w:rsidRPr="00743556" w:rsidRDefault="00A50A2D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1,234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5966D41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bottom w:val="double" w:sz="4" w:space="0" w:color="auto"/>
            </w:tcBorders>
          </w:tcPr>
          <w:p w14:paraId="26EA5E3C" w14:textId="4362502B" w:rsidR="00A50A2D" w:rsidRPr="00743556" w:rsidRDefault="00A50A2D" w:rsidP="00E028A1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1,135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082DF4F3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bottom w:val="double" w:sz="4" w:space="0" w:color="auto"/>
            </w:tcBorders>
          </w:tcPr>
          <w:p w14:paraId="661AB6E3" w14:textId="7DF91337" w:rsidR="00A50A2D" w:rsidRPr="00743556" w:rsidRDefault="00A50A2D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29E70D8A" w14:textId="77777777" w:rsidR="00A50A2D" w:rsidRPr="00743556" w:rsidRDefault="00A50A2D" w:rsidP="00A50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nil"/>
              <w:bottom w:val="double" w:sz="4" w:space="0" w:color="auto"/>
            </w:tcBorders>
          </w:tcPr>
          <w:p w14:paraId="1FFF3044" w14:textId="0E7FD150" w:rsidR="00A50A2D" w:rsidRPr="00743556" w:rsidRDefault="00A50A2D" w:rsidP="009B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315,107</w:t>
            </w:r>
          </w:p>
        </w:tc>
      </w:tr>
      <w:tr w:rsidR="00967391" w:rsidRPr="00743556" w14:paraId="09344DBA" w14:textId="77777777" w:rsidTr="0037723A">
        <w:tc>
          <w:tcPr>
            <w:tcW w:w="796" w:type="pct"/>
            <w:tcBorders>
              <w:top w:val="nil"/>
              <w:bottom w:val="nil"/>
            </w:tcBorders>
          </w:tcPr>
          <w:p w14:paraId="3D8F60EB" w14:textId="2340EE36" w:rsidR="00391CFE" w:rsidRPr="00743556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50A2D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6" w:type="pct"/>
            <w:tcBorders>
              <w:top w:val="double" w:sz="4" w:space="0" w:color="auto"/>
              <w:bottom w:val="double" w:sz="4" w:space="0" w:color="auto"/>
            </w:tcBorders>
          </w:tcPr>
          <w:p w14:paraId="4085DB98" w14:textId="75CAF8F8" w:rsidR="00391CFE" w:rsidRPr="00743556" w:rsidRDefault="00EE7AF5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6A462BA2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</w:tcPr>
          <w:p w14:paraId="2104E8C1" w14:textId="0B176B56" w:rsidR="00391CFE" w:rsidRPr="00743556" w:rsidRDefault="008B7F0D" w:rsidP="00E028A1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112,943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5461F41A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double" w:sz="4" w:space="0" w:color="auto"/>
              <w:bottom w:val="double" w:sz="4" w:space="0" w:color="auto"/>
            </w:tcBorders>
          </w:tcPr>
          <w:p w14:paraId="4CDE67EE" w14:textId="25F7159C" w:rsidR="00391CFE" w:rsidRPr="00743556" w:rsidRDefault="00763DEE" w:rsidP="006F5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26,134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0B45F12D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double" w:sz="4" w:space="0" w:color="auto"/>
              <w:bottom w:val="double" w:sz="4" w:space="0" w:color="auto"/>
            </w:tcBorders>
          </w:tcPr>
          <w:p w14:paraId="15420B6A" w14:textId="0BC1FF9B" w:rsidR="00391CFE" w:rsidRPr="00743556" w:rsidRDefault="00763DEE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17,17</w:t>
            </w:r>
            <w:r w:rsidR="007C70A7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1BCA09A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double" w:sz="4" w:space="0" w:color="auto"/>
              <w:bottom w:val="double" w:sz="4" w:space="0" w:color="auto"/>
            </w:tcBorders>
          </w:tcPr>
          <w:p w14:paraId="5C69E52C" w14:textId="48FFE682" w:rsidR="00391CFE" w:rsidRPr="00743556" w:rsidRDefault="00F3721D" w:rsidP="000B493C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5,720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589AFC9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double" w:sz="4" w:space="0" w:color="auto"/>
              <w:bottom w:val="double" w:sz="4" w:space="0" w:color="auto"/>
            </w:tcBorders>
          </w:tcPr>
          <w:p w14:paraId="6E2993F3" w14:textId="3963CF56" w:rsidR="00391CFE" w:rsidRPr="00743556" w:rsidRDefault="00D30F90" w:rsidP="006F5E5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3,715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C1DBAA0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double" w:sz="4" w:space="0" w:color="auto"/>
              <w:bottom w:val="double" w:sz="4" w:space="0" w:color="auto"/>
            </w:tcBorders>
          </w:tcPr>
          <w:p w14:paraId="2B8D74F4" w14:textId="77D73BC7" w:rsidR="00391CFE" w:rsidRPr="00743556" w:rsidRDefault="00D30F90" w:rsidP="00E028A1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1,125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6CCC6C89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double" w:sz="4" w:space="0" w:color="auto"/>
              <w:bottom w:val="double" w:sz="4" w:space="0" w:color="auto"/>
            </w:tcBorders>
          </w:tcPr>
          <w:p w14:paraId="796CB0F0" w14:textId="05613982" w:rsidR="00391CFE" w:rsidRPr="00743556" w:rsidRDefault="00130CC0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26,32</w:t>
            </w:r>
            <w:r w:rsidR="007C70A7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9CCDA0D" w14:textId="77777777" w:rsidR="00391CFE" w:rsidRPr="00743556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2D61019" w14:textId="26DACF62" w:rsidR="00391CFE" w:rsidRPr="00743556" w:rsidRDefault="00130CC0" w:rsidP="009B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362,502</w:t>
            </w:r>
          </w:p>
        </w:tc>
      </w:tr>
    </w:tbl>
    <w:p w14:paraId="3E09AE7C" w14:textId="70DEB78D" w:rsidR="00130FA8" w:rsidRPr="00743556" w:rsidRDefault="0013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6"/>
          <w:szCs w:val="26"/>
        </w:rPr>
      </w:pPr>
      <w:r w:rsidRPr="00743556">
        <w:rPr>
          <w:sz w:val="26"/>
          <w:szCs w:val="26"/>
        </w:rPr>
        <w:br w:type="page"/>
      </w:r>
    </w:p>
    <w:tbl>
      <w:tblPr>
        <w:tblW w:w="14704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99"/>
        <w:gridCol w:w="267"/>
        <w:gridCol w:w="991"/>
        <w:gridCol w:w="271"/>
        <w:gridCol w:w="1079"/>
        <w:gridCol w:w="271"/>
        <w:gridCol w:w="1079"/>
        <w:gridCol w:w="271"/>
        <w:gridCol w:w="1259"/>
        <w:gridCol w:w="271"/>
        <w:gridCol w:w="1079"/>
        <w:gridCol w:w="271"/>
        <w:gridCol w:w="1167"/>
        <w:gridCol w:w="268"/>
        <w:gridCol w:w="1453"/>
        <w:gridCol w:w="256"/>
        <w:gridCol w:w="1212"/>
      </w:tblGrid>
      <w:tr w:rsidR="00130FA8" w:rsidRPr="00743556" w14:paraId="41C9D938" w14:textId="77777777" w:rsidTr="0037723A">
        <w:tc>
          <w:tcPr>
            <w:tcW w:w="796" w:type="pct"/>
          </w:tcPr>
          <w:p w14:paraId="4B3458B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04" w:type="pct"/>
            <w:gridSpan w:val="17"/>
          </w:tcPr>
          <w:p w14:paraId="323BF8F0" w14:textId="740FE963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1147E" w:rsidRPr="00743556" w14:paraId="30C8303C" w14:textId="77777777" w:rsidTr="0037723A">
        <w:tc>
          <w:tcPr>
            <w:tcW w:w="796" w:type="pct"/>
          </w:tcPr>
          <w:p w14:paraId="779EFE8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2996677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A0B261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68C19B4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66F830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5F01B9B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03F9BF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034E584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F9E3D1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249A814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565DB31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63AC6BB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8AC6C8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39CD0B6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0A3A5DE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7C30722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87" w:type="pct"/>
          </w:tcPr>
          <w:p w14:paraId="699928B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14:paraId="33BB3AB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147E" w:rsidRPr="00743556" w14:paraId="2D7A6F8B" w14:textId="77777777" w:rsidTr="0037723A">
        <w:tc>
          <w:tcPr>
            <w:tcW w:w="796" w:type="pct"/>
          </w:tcPr>
          <w:p w14:paraId="0AEF38A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165D23C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E3168BA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188B513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3B81DF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3962B59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ADE584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5EED422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4F0FD25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2D06582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92" w:type="pct"/>
          </w:tcPr>
          <w:p w14:paraId="6771DC7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16238F7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D43474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49117AF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3EA6C3A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1EAD7FF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01120DF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14:paraId="2CAE157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147E" w:rsidRPr="00743556" w14:paraId="1EA155A1" w14:textId="77777777" w:rsidTr="0037723A">
        <w:tc>
          <w:tcPr>
            <w:tcW w:w="796" w:type="pct"/>
          </w:tcPr>
          <w:p w14:paraId="4D15E96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5CA7AB3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760EF5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4CCBC96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40FB6A7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0830011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34A7A3F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1E4AA3F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081BF2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C90303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ติดตั้งและเครื่อง</w:t>
            </w:r>
          </w:p>
        </w:tc>
        <w:tc>
          <w:tcPr>
            <w:tcW w:w="92" w:type="pct"/>
          </w:tcPr>
          <w:p w14:paraId="4297568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42E0104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8DE32D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6F5125EA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91" w:type="pct"/>
          </w:tcPr>
          <w:p w14:paraId="17286A9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048EAC0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</w:tcPr>
          <w:p w14:paraId="706A5BB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" w:type="pct"/>
          </w:tcPr>
          <w:p w14:paraId="3B4D46C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147E" w:rsidRPr="00743556" w14:paraId="5654DF7A" w14:textId="77777777" w:rsidTr="0037723A">
        <w:tc>
          <w:tcPr>
            <w:tcW w:w="796" w:type="pct"/>
          </w:tcPr>
          <w:p w14:paraId="2E5EB557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" w:type="pct"/>
          </w:tcPr>
          <w:p w14:paraId="025F98C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</w:tcPr>
          <w:p w14:paraId="28740F4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7" w:type="pct"/>
          </w:tcPr>
          <w:p w14:paraId="077A4D7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79F9B93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C42A88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244721B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57E58D5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C6C72B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07789E3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92" w:type="pct"/>
          </w:tcPr>
          <w:p w14:paraId="395B248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895733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871B77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5D98D40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1" w:type="pct"/>
          </w:tcPr>
          <w:p w14:paraId="4B0A20E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" w:type="pct"/>
          </w:tcPr>
          <w:p w14:paraId="5E9CFF0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87" w:type="pct"/>
          </w:tcPr>
          <w:p w14:paraId="47F0A9D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14:paraId="76AFEE4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30FA8" w:rsidRPr="00743556" w14:paraId="300F1B01" w14:textId="77777777" w:rsidTr="0037723A">
        <w:tc>
          <w:tcPr>
            <w:tcW w:w="796" w:type="pct"/>
          </w:tcPr>
          <w:p w14:paraId="110E2277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04" w:type="pct"/>
            <w:gridSpan w:val="17"/>
          </w:tcPr>
          <w:p w14:paraId="664CEC3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1147E" w:rsidRPr="00743556" w14:paraId="734202CF" w14:textId="77777777" w:rsidTr="0037723A">
        <w:tc>
          <w:tcPr>
            <w:tcW w:w="796" w:type="pct"/>
          </w:tcPr>
          <w:p w14:paraId="4E8BB61A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06" w:type="pct"/>
          </w:tcPr>
          <w:p w14:paraId="60D5DAE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73B0F5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</w:tcPr>
          <w:p w14:paraId="7FC7F3A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34DC8F8A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0C7B6A7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75B1109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24D5EF6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3E4F3DE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</w:tcPr>
          <w:p w14:paraId="0107ADA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1E9E940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44A088C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5DAC629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</w:tcPr>
          <w:p w14:paraId="3950369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54B2DF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402F919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BF1D39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074EC0A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147E" w:rsidRPr="00743556" w14:paraId="3F5E96D6" w14:textId="77777777" w:rsidTr="0037723A">
        <w:tc>
          <w:tcPr>
            <w:tcW w:w="796" w:type="pct"/>
          </w:tcPr>
          <w:p w14:paraId="4672C339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6" w:type="pct"/>
          </w:tcPr>
          <w:p w14:paraId="3BB83DA5" w14:textId="24CC76DB" w:rsidR="00F002FE" w:rsidRPr="00743556" w:rsidRDefault="00F002FE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</w:tcPr>
          <w:p w14:paraId="2621B7E9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7" w:type="pct"/>
          </w:tcPr>
          <w:p w14:paraId="76993EBB" w14:textId="21AAF786" w:rsidR="00F002FE" w:rsidRPr="00743556" w:rsidRDefault="00F002FE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431,361</w:t>
            </w:r>
          </w:p>
        </w:tc>
        <w:tc>
          <w:tcPr>
            <w:tcW w:w="92" w:type="pct"/>
          </w:tcPr>
          <w:p w14:paraId="70088B02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12C9CE54" w14:textId="4897F548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154,180</w:t>
            </w:r>
          </w:p>
        </w:tc>
        <w:tc>
          <w:tcPr>
            <w:tcW w:w="92" w:type="pct"/>
          </w:tcPr>
          <w:p w14:paraId="62FD3711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27367D1D" w14:textId="722DF9A6" w:rsidR="00F002FE" w:rsidRPr="00743556" w:rsidRDefault="00F002FE" w:rsidP="0062032D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148,654</w:t>
            </w:r>
          </w:p>
        </w:tc>
        <w:tc>
          <w:tcPr>
            <w:tcW w:w="92" w:type="pct"/>
          </w:tcPr>
          <w:p w14:paraId="706A97A0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4447CA03" w14:textId="7075A2FF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47,538</w:t>
            </w:r>
          </w:p>
        </w:tc>
        <w:tc>
          <w:tcPr>
            <w:tcW w:w="92" w:type="pct"/>
          </w:tcPr>
          <w:p w14:paraId="111DBCB8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3CDD9A56" w14:textId="153B6DE6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13,239</w:t>
            </w:r>
          </w:p>
        </w:tc>
        <w:tc>
          <w:tcPr>
            <w:tcW w:w="92" w:type="pct"/>
          </w:tcPr>
          <w:p w14:paraId="1C76B7A0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116F3B90" w14:textId="5B5225F4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8,912</w:t>
            </w:r>
          </w:p>
        </w:tc>
        <w:tc>
          <w:tcPr>
            <w:tcW w:w="91" w:type="pct"/>
          </w:tcPr>
          <w:p w14:paraId="734CACE5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F91C620" w14:textId="489B6CF4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87" w:type="pct"/>
          </w:tcPr>
          <w:p w14:paraId="766A9A0E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14:paraId="72A50285" w14:textId="28F3F2F1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973,895</w:t>
            </w:r>
          </w:p>
        </w:tc>
      </w:tr>
      <w:tr w:rsidR="00E1147E" w:rsidRPr="00743556" w14:paraId="11920C06" w14:textId="77777777" w:rsidTr="0037723A">
        <w:tc>
          <w:tcPr>
            <w:tcW w:w="796" w:type="pct"/>
          </w:tcPr>
          <w:p w14:paraId="2ACD6696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6" w:type="pct"/>
            <w:tcBorders>
              <w:bottom w:val="nil"/>
            </w:tcBorders>
          </w:tcPr>
          <w:p w14:paraId="24E54FFA" w14:textId="0B3EFEFE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0C39E83D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48F2B67" w14:textId="5E84D10A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92" w:type="pct"/>
            <w:tcBorders>
              <w:bottom w:val="nil"/>
            </w:tcBorders>
          </w:tcPr>
          <w:p w14:paraId="2380CD9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1F5BABB1" w14:textId="4733FE32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92" w:type="pct"/>
            <w:tcBorders>
              <w:bottom w:val="nil"/>
            </w:tcBorders>
          </w:tcPr>
          <w:p w14:paraId="1AD6619F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2D6BCCB5" w14:textId="4049FB86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6,404</w:t>
            </w:r>
          </w:p>
        </w:tc>
        <w:tc>
          <w:tcPr>
            <w:tcW w:w="92" w:type="pct"/>
            <w:tcBorders>
              <w:bottom w:val="nil"/>
            </w:tcBorders>
          </w:tcPr>
          <w:p w14:paraId="1B98FB39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56EA676A" w14:textId="33D3AB64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92" w:type="pct"/>
            <w:tcBorders>
              <w:bottom w:val="nil"/>
            </w:tcBorders>
          </w:tcPr>
          <w:p w14:paraId="798E1FB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5C632032" w14:textId="1EE06144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1,641</w:t>
            </w:r>
          </w:p>
        </w:tc>
        <w:tc>
          <w:tcPr>
            <w:tcW w:w="92" w:type="pct"/>
            <w:tcBorders>
              <w:bottom w:val="nil"/>
            </w:tcBorders>
          </w:tcPr>
          <w:p w14:paraId="61D6F5E7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0EA493A9" w14:textId="1D507006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5AC16DB8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499B15F1" w14:textId="6BC3F6C5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2,695</w:t>
            </w:r>
          </w:p>
        </w:tc>
        <w:tc>
          <w:tcPr>
            <w:tcW w:w="87" w:type="pct"/>
            <w:tcBorders>
              <w:bottom w:val="nil"/>
            </w:tcBorders>
          </w:tcPr>
          <w:p w14:paraId="5DA5A02E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35FEF88D" w14:textId="187F403C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12,910</w:t>
            </w:r>
          </w:p>
        </w:tc>
      </w:tr>
      <w:tr w:rsidR="00E1147E" w:rsidRPr="00743556" w14:paraId="0F2EC0F5" w14:textId="77777777" w:rsidTr="0037723A">
        <w:tc>
          <w:tcPr>
            <w:tcW w:w="796" w:type="pct"/>
          </w:tcPr>
          <w:p w14:paraId="2AE3EAA5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6" w:type="pct"/>
            <w:tcBorders>
              <w:bottom w:val="nil"/>
            </w:tcBorders>
          </w:tcPr>
          <w:p w14:paraId="04AD72B8" w14:textId="1C0E1213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0D16A7DB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39323A13" w14:textId="174F73DF" w:rsidR="00F002FE" w:rsidRPr="00743556" w:rsidRDefault="00F002FE" w:rsidP="00E34ACC">
            <w:pPr>
              <w:pStyle w:val="3"/>
              <w:tabs>
                <w:tab w:val="clear" w:pos="360"/>
                <w:tab w:val="clear" w:pos="720"/>
                <w:tab w:val="decimal" w:pos="52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6EAC99C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0845564B" w14:textId="56281352" w:rsidR="00F002FE" w:rsidRPr="00743556" w:rsidRDefault="00F002FE" w:rsidP="0089026D">
            <w:pPr>
              <w:pStyle w:val="3"/>
              <w:tabs>
                <w:tab w:val="clear" w:pos="360"/>
                <w:tab w:val="clear" w:pos="720"/>
                <w:tab w:val="decimal" w:pos="52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70C2EF2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5971E07D" w14:textId="6E5A1A27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(3,795)</w:t>
            </w:r>
          </w:p>
        </w:tc>
        <w:tc>
          <w:tcPr>
            <w:tcW w:w="92" w:type="pct"/>
            <w:tcBorders>
              <w:bottom w:val="nil"/>
            </w:tcBorders>
          </w:tcPr>
          <w:p w14:paraId="00BE0ECE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164A9DD3" w14:textId="4D754A5D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(362)</w:t>
            </w:r>
          </w:p>
        </w:tc>
        <w:tc>
          <w:tcPr>
            <w:tcW w:w="92" w:type="pct"/>
            <w:tcBorders>
              <w:bottom w:val="nil"/>
            </w:tcBorders>
          </w:tcPr>
          <w:p w14:paraId="479568D7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49E3E67F" w14:textId="0D520095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(800)</w:t>
            </w:r>
          </w:p>
        </w:tc>
        <w:tc>
          <w:tcPr>
            <w:tcW w:w="92" w:type="pct"/>
            <w:tcBorders>
              <w:bottom w:val="nil"/>
            </w:tcBorders>
          </w:tcPr>
          <w:p w14:paraId="470E64F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0E440E82" w14:textId="2C2C55BF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63ED3C3C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1F2CADAE" w14:textId="4D75DF24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tcBorders>
              <w:bottom w:val="nil"/>
            </w:tcBorders>
          </w:tcPr>
          <w:p w14:paraId="100FA48F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328CC34" w14:textId="5864FE74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(4,957)</w:t>
            </w:r>
          </w:p>
        </w:tc>
      </w:tr>
      <w:tr w:rsidR="00E1147E" w:rsidRPr="00743556" w14:paraId="7F2D0167" w14:textId="77777777" w:rsidTr="0037723A">
        <w:trPr>
          <w:trHeight w:val="59"/>
        </w:trPr>
        <w:tc>
          <w:tcPr>
            <w:tcW w:w="796" w:type="pct"/>
          </w:tcPr>
          <w:p w14:paraId="0FAD3739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06" w:type="pct"/>
            <w:tcBorders>
              <w:top w:val="nil"/>
              <w:bottom w:val="single" w:sz="4" w:space="0" w:color="auto"/>
            </w:tcBorders>
          </w:tcPr>
          <w:p w14:paraId="032C2C60" w14:textId="6EF73B5B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top w:val="nil"/>
            </w:tcBorders>
          </w:tcPr>
          <w:p w14:paraId="50AF07DC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7" w:type="pct"/>
            <w:tcBorders>
              <w:top w:val="nil"/>
              <w:bottom w:val="single" w:sz="4" w:space="0" w:color="auto"/>
            </w:tcBorders>
          </w:tcPr>
          <w:p w14:paraId="65CD6A79" w14:textId="11F0598B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1,496</w:t>
            </w:r>
          </w:p>
        </w:tc>
        <w:tc>
          <w:tcPr>
            <w:tcW w:w="92" w:type="pct"/>
            <w:tcBorders>
              <w:top w:val="nil"/>
            </w:tcBorders>
          </w:tcPr>
          <w:p w14:paraId="147A95DA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</w:tcPr>
          <w:p w14:paraId="3DD38345" w14:textId="6008A04A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" w:type="pct"/>
            <w:tcBorders>
              <w:top w:val="nil"/>
            </w:tcBorders>
          </w:tcPr>
          <w:p w14:paraId="765FB4F2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</w:tcPr>
          <w:p w14:paraId="50ADA1AC" w14:textId="28379A29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1,046</w:t>
            </w:r>
          </w:p>
        </w:tc>
        <w:tc>
          <w:tcPr>
            <w:tcW w:w="92" w:type="pct"/>
            <w:tcBorders>
              <w:top w:val="nil"/>
            </w:tcBorders>
          </w:tcPr>
          <w:p w14:paraId="302023C5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nil"/>
              <w:bottom w:val="single" w:sz="4" w:space="0" w:color="auto"/>
            </w:tcBorders>
          </w:tcPr>
          <w:p w14:paraId="5C08FFB3" w14:textId="48065A83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6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60466CA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</w:tcBorders>
          </w:tcPr>
          <w:p w14:paraId="08C297AA" w14:textId="2DF64B7A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</w:tcBorders>
          </w:tcPr>
          <w:p w14:paraId="2C40FE32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bottom w:val="single" w:sz="4" w:space="0" w:color="auto"/>
            </w:tcBorders>
          </w:tcPr>
          <w:p w14:paraId="546488CC" w14:textId="71E6D954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top w:val="nil"/>
            </w:tcBorders>
          </w:tcPr>
          <w:p w14:paraId="2FE0E2A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</w:tcPr>
          <w:p w14:paraId="61634999" w14:textId="7F78AE44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(2,560)</w:t>
            </w:r>
          </w:p>
        </w:tc>
        <w:tc>
          <w:tcPr>
            <w:tcW w:w="87" w:type="pct"/>
            <w:tcBorders>
              <w:top w:val="nil"/>
            </w:tcBorders>
          </w:tcPr>
          <w:p w14:paraId="390B703D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14:paraId="06DD9F18" w14:textId="61C21D2B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147E" w:rsidRPr="00743556" w14:paraId="3223ECB8" w14:textId="77777777" w:rsidTr="0037723A">
        <w:tc>
          <w:tcPr>
            <w:tcW w:w="796" w:type="pct"/>
            <w:tcBorders>
              <w:bottom w:val="nil"/>
            </w:tcBorders>
          </w:tcPr>
          <w:p w14:paraId="7C9BDAA1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6" w:type="pct"/>
            <w:tcBorders>
              <w:top w:val="single" w:sz="4" w:space="0" w:color="auto"/>
              <w:bottom w:val="nil"/>
            </w:tcBorders>
          </w:tcPr>
          <w:p w14:paraId="021F4967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</w:tcPr>
          <w:p w14:paraId="054FB21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nil"/>
            </w:tcBorders>
          </w:tcPr>
          <w:p w14:paraId="5D6FBC47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296C8CD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0DA222F0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023091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7B2057CC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2D51FE7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14:paraId="65359EE2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51D2642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5A5189DE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522E5F7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nil"/>
            </w:tcBorders>
          </w:tcPr>
          <w:p w14:paraId="26DCDFD1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</w:tcPr>
          <w:p w14:paraId="0283196A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</w:tcPr>
          <w:p w14:paraId="7A72ABBB" w14:textId="7777777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113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1C3315EE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14:paraId="6EDD12B7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147E" w:rsidRPr="00743556" w14:paraId="780BEF9C" w14:textId="77777777" w:rsidTr="0037723A">
        <w:tc>
          <w:tcPr>
            <w:tcW w:w="796" w:type="pct"/>
          </w:tcPr>
          <w:p w14:paraId="273D1A99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</w:tcPr>
          <w:p w14:paraId="6E322B8F" w14:textId="07756699" w:rsidR="00F002FE" w:rsidRPr="00743556" w:rsidRDefault="00F002FE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</w:tcPr>
          <w:p w14:paraId="15BDEDD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" w:type="pct"/>
          </w:tcPr>
          <w:p w14:paraId="3259D8F9" w14:textId="5FB582E6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433,625</w:t>
            </w:r>
          </w:p>
        </w:tc>
        <w:tc>
          <w:tcPr>
            <w:tcW w:w="92" w:type="pct"/>
          </w:tcPr>
          <w:p w14:paraId="3BE5A512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73FA6A7E" w14:textId="28FFCEA3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154,767</w:t>
            </w:r>
          </w:p>
        </w:tc>
        <w:tc>
          <w:tcPr>
            <w:tcW w:w="92" w:type="pct"/>
          </w:tcPr>
          <w:p w14:paraId="68D46480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37205EBD" w14:textId="3B15D629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152,309</w:t>
            </w:r>
          </w:p>
        </w:tc>
        <w:tc>
          <w:tcPr>
            <w:tcW w:w="92" w:type="pct"/>
          </w:tcPr>
          <w:p w14:paraId="6FDF432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</w:tcPr>
          <w:p w14:paraId="631F84AF" w14:textId="6D6266EF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48,009</w:t>
            </w:r>
          </w:p>
        </w:tc>
        <w:tc>
          <w:tcPr>
            <w:tcW w:w="92" w:type="pct"/>
          </w:tcPr>
          <w:p w14:paraId="4B3207DD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59647E67" w14:textId="5CAA9DED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14,080</w:t>
            </w:r>
          </w:p>
        </w:tc>
        <w:tc>
          <w:tcPr>
            <w:tcW w:w="92" w:type="pct"/>
          </w:tcPr>
          <w:p w14:paraId="7F521C71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</w:tcPr>
          <w:p w14:paraId="0C1A11E4" w14:textId="069C7DC6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8,912</w:t>
            </w:r>
          </w:p>
        </w:tc>
        <w:tc>
          <w:tcPr>
            <w:tcW w:w="91" w:type="pct"/>
          </w:tcPr>
          <w:p w14:paraId="5F2D0E99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5E95FB51" w14:textId="409C85A0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774</w:t>
            </w:r>
          </w:p>
        </w:tc>
        <w:tc>
          <w:tcPr>
            <w:tcW w:w="87" w:type="pct"/>
          </w:tcPr>
          <w:p w14:paraId="3AD7364E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6D4B2D0B" w14:textId="71F7350A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981,848</w:t>
            </w:r>
          </w:p>
        </w:tc>
      </w:tr>
      <w:tr w:rsidR="00E1147E" w:rsidRPr="00743556" w14:paraId="428199A9" w14:textId="77777777" w:rsidTr="0037723A">
        <w:tc>
          <w:tcPr>
            <w:tcW w:w="796" w:type="pct"/>
            <w:tcBorders>
              <w:bottom w:val="nil"/>
            </w:tcBorders>
          </w:tcPr>
          <w:p w14:paraId="7CF4342C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6" w:type="pct"/>
            <w:tcBorders>
              <w:bottom w:val="nil"/>
            </w:tcBorders>
          </w:tcPr>
          <w:p w14:paraId="3F82699B" w14:textId="1C8ABA41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091A2F4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4C93C98C" w14:textId="61AB75FB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11,472</w:t>
            </w:r>
          </w:p>
        </w:tc>
        <w:tc>
          <w:tcPr>
            <w:tcW w:w="92" w:type="pct"/>
            <w:tcBorders>
              <w:bottom w:val="nil"/>
            </w:tcBorders>
          </w:tcPr>
          <w:p w14:paraId="5CA7E024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2F4EAE94" w14:textId="0EA47AF6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1,863</w:t>
            </w:r>
          </w:p>
        </w:tc>
        <w:tc>
          <w:tcPr>
            <w:tcW w:w="92" w:type="pct"/>
            <w:tcBorders>
              <w:bottom w:val="nil"/>
            </w:tcBorders>
          </w:tcPr>
          <w:p w14:paraId="788C340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35B44589" w14:textId="358E6385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11,74</w:t>
            </w:r>
            <w:r w:rsidR="000E576F" w:rsidRPr="0074355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2" w:type="pct"/>
            <w:tcBorders>
              <w:bottom w:val="nil"/>
            </w:tcBorders>
          </w:tcPr>
          <w:p w14:paraId="5FDC68B7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25AA2D6B" w14:textId="53BFDF4B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2,861</w:t>
            </w:r>
          </w:p>
        </w:tc>
        <w:tc>
          <w:tcPr>
            <w:tcW w:w="92" w:type="pct"/>
            <w:tcBorders>
              <w:bottom w:val="nil"/>
            </w:tcBorders>
          </w:tcPr>
          <w:p w14:paraId="0C9D1BCB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023FFDE3" w14:textId="5166A572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3,400</w:t>
            </w:r>
          </w:p>
        </w:tc>
        <w:tc>
          <w:tcPr>
            <w:tcW w:w="92" w:type="pct"/>
            <w:tcBorders>
              <w:bottom w:val="nil"/>
            </w:tcBorders>
          </w:tcPr>
          <w:p w14:paraId="6BFB9759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2DEA1FC8" w14:textId="35BBC50D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91" w:type="pct"/>
            <w:tcBorders>
              <w:bottom w:val="nil"/>
            </w:tcBorders>
          </w:tcPr>
          <w:p w14:paraId="09D1FC2C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57C3E685" w14:textId="380756AC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51,</w:t>
            </w:r>
            <w:r w:rsidR="00FF41C5" w:rsidRPr="00743556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  <w:r w:rsidR="002E3296" w:rsidRPr="0074355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87" w:type="pct"/>
            <w:tcBorders>
              <w:bottom w:val="nil"/>
            </w:tcBorders>
          </w:tcPr>
          <w:p w14:paraId="116F618C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78FDFA8B" w14:textId="32B46F40" w:rsidR="00F002FE" w:rsidRPr="00743556" w:rsidRDefault="00FF41C5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83,27</w:t>
            </w:r>
            <w:r w:rsidR="002E3296" w:rsidRPr="00743556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1147E" w:rsidRPr="00743556" w14:paraId="588DCDBE" w14:textId="77777777" w:rsidTr="00235130">
        <w:trPr>
          <w:trHeight w:val="126"/>
        </w:trPr>
        <w:tc>
          <w:tcPr>
            <w:tcW w:w="796" w:type="pct"/>
            <w:tcBorders>
              <w:bottom w:val="nil"/>
            </w:tcBorders>
          </w:tcPr>
          <w:p w14:paraId="00F0C948" w14:textId="4D609F1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6A4A98" w:rsidRPr="00743556">
              <w:rPr>
                <w:rFonts w:ascii="Angsana New" w:hAnsi="Angsana New"/>
                <w:sz w:val="26"/>
                <w:szCs w:val="26"/>
              </w:rPr>
              <w:t>/</w:t>
            </w:r>
            <w:r w:rsidR="006A4A98" w:rsidRPr="00743556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306" w:type="pct"/>
            <w:tcBorders>
              <w:bottom w:val="nil"/>
            </w:tcBorders>
          </w:tcPr>
          <w:p w14:paraId="30667D50" w14:textId="6667F42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66E23BB4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10196556" w14:textId="6E112DD7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(3,746)</w:t>
            </w:r>
          </w:p>
        </w:tc>
        <w:tc>
          <w:tcPr>
            <w:tcW w:w="92" w:type="pct"/>
            <w:tcBorders>
              <w:bottom w:val="nil"/>
            </w:tcBorders>
          </w:tcPr>
          <w:p w14:paraId="3951567B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006F760B" w14:textId="599D42B5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(2,503)</w:t>
            </w:r>
          </w:p>
        </w:tc>
        <w:tc>
          <w:tcPr>
            <w:tcW w:w="92" w:type="pct"/>
            <w:tcBorders>
              <w:bottom w:val="nil"/>
            </w:tcBorders>
          </w:tcPr>
          <w:p w14:paraId="4F1030CD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3B2D1A24" w14:textId="203B8D11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(4,316)</w:t>
            </w:r>
          </w:p>
        </w:tc>
        <w:tc>
          <w:tcPr>
            <w:tcW w:w="92" w:type="pct"/>
            <w:tcBorders>
              <w:bottom w:val="nil"/>
            </w:tcBorders>
          </w:tcPr>
          <w:p w14:paraId="4C50AB13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4DBFC321" w14:textId="3053E8C2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(690)</w:t>
            </w:r>
          </w:p>
        </w:tc>
        <w:tc>
          <w:tcPr>
            <w:tcW w:w="92" w:type="pct"/>
            <w:tcBorders>
              <w:bottom w:val="nil"/>
            </w:tcBorders>
          </w:tcPr>
          <w:p w14:paraId="50ADB0EA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3268D860" w14:textId="2E2A4D2C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7B41ACC5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218DEFDD" w14:textId="4055AACC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(123)</w:t>
            </w:r>
          </w:p>
        </w:tc>
        <w:tc>
          <w:tcPr>
            <w:tcW w:w="91" w:type="pct"/>
            <w:tcBorders>
              <w:bottom w:val="nil"/>
            </w:tcBorders>
          </w:tcPr>
          <w:p w14:paraId="5D37B325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3CE085AE" w14:textId="00B2C73E" w:rsidR="00F002FE" w:rsidRPr="00743556" w:rsidRDefault="00FF41C5" w:rsidP="00FF41C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(49</w:t>
            </w:r>
            <w:r w:rsidR="002E3296" w:rsidRPr="0074355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" w:type="pct"/>
            <w:tcBorders>
              <w:bottom w:val="nil"/>
            </w:tcBorders>
          </w:tcPr>
          <w:p w14:paraId="0C754BFD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0AF0F258" w14:textId="1D8FF88C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(11,</w:t>
            </w:r>
            <w:r w:rsidR="00FF41C5" w:rsidRPr="00743556">
              <w:rPr>
                <w:rFonts w:ascii="Angsana New" w:hAnsi="Angsana New"/>
                <w:sz w:val="26"/>
                <w:szCs w:val="26"/>
              </w:rPr>
              <w:t>87</w:t>
            </w:r>
            <w:r w:rsidR="002E3296" w:rsidRPr="00743556">
              <w:rPr>
                <w:rFonts w:ascii="Angsana New" w:hAnsi="Angsana New"/>
                <w:sz w:val="26"/>
                <w:szCs w:val="26"/>
              </w:rPr>
              <w:t>2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147E" w:rsidRPr="00743556" w14:paraId="4F10004D" w14:textId="77777777" w:rsidTr="0037723A">
        <w:trPr>
          <w:trHeight w:val="59"/>
        </w:trPr>
        <w:tc>
          <w:tcPr>
            <w:tcW w:w="796" w:type="pct"/>
            <w:tcBorders>
              <w:bottom w:val="nil"/>
            </w:tcBorders>
          </w:tcPr>
          <w:p w14:paraId="531ADF91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06" w:type="pct"/>
            <w:tcBorders>
              <w:bottom w:val="nil"/>
            </w:tcBorders>
          </w:tcPr>
          <w:p w14:paraId="48FFACF2" w14:textId="4FA28FA6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139A8FA4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2B85443F" w14:textId="4F9A9374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92" w:type="pct"/>
            <w:tcBorders>
              <w:bottom w:val="nil"/>
            </w:tcBorders>
          </w:tcPr>
          <w:p w14:paraId="3297EB2C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0925B900" w14:textId="3EF97BAA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21,095</w:t>
            </w:r>
          </w:p>
        </w:tc>
        <w:tc>
          <w:tcPr>
            <w:tcW w:w="92" w:type="pct"/>
            <w:tcBorders>
              <w:bottom w:val="nil"/>
            </w:tcBorders>
          </w:tcPr>
          <w:p w14:paraId="0736E974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60A6C04F" w14:textId="0F407730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1,354</w:t>
            </w:r>
          </w:p>
        </w:tc>
        <w:tc>
          <w:tcPr>
            <w:tcW w:w="92" w:type="pct"/>
            <w:tcBorders>
              <w:bottom w:val="nil"/>
            </w:tcBorders>
          </w:tcPr>
          <w:p w14:paraId="782C873D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5F4D289E" w14:textId="4146D3D5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6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E1C202C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080B0B9C" w14:textId="17EAE728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AC9080F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7D46FD9D" w14:textId="440A69BA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277C6BE5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6B43ED68" w14:textId="191DE662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(2</w:t>
            </w:r>
            <w:r w:rsidR="00A07BF6" w:rsidRPr="0074355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A07BF6" w:rsidRPr="00743556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="00F21FCC" w:rsidRPr="0074355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" w:type="pct"/>
            <w:tcBorders>
              <w:bottom w:val="nil"/>
            </w:tcBorders>
          </w:tcPr>
          <w:p w14:paraId="27F797FB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608E52EC" w14:textId="7FD7FEC0" w:rsidR="00F002FE" w:rsidRPr="00743556" w:rsidRDefault="00CE6EF6" w:rsidP="00F002FE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1147E" w:rsidRPr="00743556" w14:paraId="132D1CEA" w14:textId="77777777" w:rsidTr="0037723A">
        <w:trPr>
          <w:trHeight w:val="59"/>
        </w:trPr>
        <w:tc>
          <w:tcPr>
            <w:tcW w:w="796" w:type="pct"/>
            <w:tcBorders>
              <w:bottom w:val="nil"/>
            </w:tcBorders>
          </w:tcPr>
          <w:p w14:paraId="33E85846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306" w:type="pct"/>
            <w:tcBorders>
              <w:bottom w:val="nil"/>
            </w:tcBorders>
          </w:tcPr>
          <w:p w14:paraId="738F4826" w14:textId="77777777" w:rsidR="00130FA8" w:rsidRPr="00743556" w:rsidRDefault="00130FA8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5ACFC80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bottom w:val="nil"/>
            </w:tcBorders>
          </w:tcPr>
          <w:p w14:paraId="70396F82" w14:textId="77777777" w:rsidR="00130FA8" w:rsidRPr="00743556" w:rsidRDefault="00130FA8" w:rsidP="00E1147E">
            <w:pPr>
              <w:pStyle w:val="3"/>
              <w:tabs>
                <w:tab w:val="clear" w:pos="360"/>
                <w:tab w:val="clear" w:pos="720"/>
                <w:tab w:val="decimal" w:pos="52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6677CC8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1CEF4705" w14:textId="77777777" w:rsidR="00130FA8" w:rsidRPr="00743556" w:rsidRDefault="00130FA8" w:rsidP="0089026D">
            <w:pPr>
              <w:pStyle w:val="3"/>
              <w:tabs>
                <w:tab w:val="clear" w:pos="360"/>
                <w:tab w:val="clear" w:pos="720"/>
                <w:tab w:val="decimal" w:pos="52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2843FB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468D3276" w14:textId="77777777" w:rsidR="00130FA8" w:rsidRPr="00743556" w:rsidRDefault="00130FA8">
            <w:pPr>
              <w:pStyle w:val="3"/>
              <w:tabs>
                <w:tab w:val="clear" w:pos="360"/>
                <w:tab w:val="clear" w:pos="720"/>
                <w:tab w:val="decimal" w:pos="57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31D5B0A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14:paraId="6DE7FEEA" w14:textId="77777777" w:rsidR="00130FA8" w:rsidRPr="00743556" w:rsidRDefault="00130FA8" w:rsidP="00AD7431">
            <w:pPr>
              <w:pStyle w:val="3"/>
              <w:tabs>
                <w:tab w:val="clear" w:pos="360"/>
                <w:tab w:val="clear" w:pos="720"/>
                <w:tab w:val="decimal" w:pos="6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782B52F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14:paraId="3119ABD0" w14:textId="77777777" w:rsidR="00130FA8" w:rsidRPr="00743556" w:rsidRDefault="00130FA8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40E1105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14:paraId="153BF7C1" w14:textId="77777777" w:rsidR="00130FA8" w:rsidRPr="00743556" w:rsidRDefault="00130FA8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389C520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60047345" w14:textId="77777777" w:rsidR="00130FA8" w:rsidRPr="00743556" w:rsidRDefault="00130FA8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(2,230)</w:t>
            </w:r>
          </w:p>
        </w:tc>
        <w:tc>
          <w:tcPr>
            <w:tcW w:w="87" w:type="pct"/>
            <w:tcBorders>
              <w:bottom w:val="nil"/>
            </w:tcBorders>
          </w:tcPr>
          <w:p w14:paraId="25C700E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E7A416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(2,230)</w:t>
            </w:r>
          </w:p>
        </w:tc>
      </w:tr>
      <w:tr w:rsidR="00E1147E" w:rsidRPr="00743556" w14:paraId="65010E7D" w14:textId="77777777" w:rsidTr="0037723A">
        <w:tc>
          <w:tcPr>
            <w:tcW w:w="796" w:type="pct"/>
            <w:tcBorders>
              <w:bottom w:val="nil"/>
            </w:tcBorders>
          </w:tcPr>
          <w:p w14:paraId="44BAEB77" w14:textId="77777777" w:rsidR="00F002FE" w:rsidRPr="00743556" w:rsidRDefault="00F002FE" w:rsidP="00F0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51E7FF62" w14:textId="51E86C26" w:rsidR="00F002FE" w:rsidRPr="00743556" w:rsidRDefault="00F002FE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  <w:tcBorders>
              <w:bottom w:val="nil"/>
            </w:tcBorders>
          </w:tcPr>
          <w:p w14:paraId="4C3D338F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62EFD06F" w14:textId="2B4A1E4D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442,223</w:t>
            </w:r>
          </w:p>
        </w:tc>
        <w:tc>
          <w:tcPr>
            <w:tcW w:w="92" w:type="pct"/>
            <w:tcBorders>
              <w:bottom w:val="nil"/>
            </w:tcBorders>
          </w:tcPr>
          <w:p w14:paraId="251C2A3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448C2512" w14:textId="330FCAD2" w:rsidR="00F002FE" w:rsidRPr="00743556" w:rsidRDefault="00F002FE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175,22</w:t>
            </w:r>
            <w:r w:rsidR="00323DC4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" w:type="pct"/>
            <w:tcBorders>
              <w:bottom w:val="nil"/>
            </w:tcBorders>
          </w:tcPr>
          <w:p w14:paraId="4F76FA01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2261E9BB" w14:textId="5B3DE255" w:rsidR="00F002FE" w:rsidRPr="00743556" w:rsidRDefault="00F002FE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161,09</w:t>
            </w:r>
            <w:r w:rsidR="000E576F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2" w:type="pct"/>
            <w:tcBorders>
              <w:bottom w:val="nil"/>
            </w:tcBorders>
          </w:tcPr>
          <w:p w14:paraId="21507DF5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27FCDD5F" w14:textId="7C55C547" w:rsidR="00F002FE" w:rsidRPr="00743556" w:rsidRDefault="00F002FE" w:rsidP="00AD7431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50,180</w:t>
            </w:r>
          </w:p>
        </w:tc>
        <w:tc>
          <w:tcPr>
            <w:tcW w:w="92" w:type="pct"/>
            <w:tcBorders>
              <w:bottom w:val="nil"/>
            </w:tcBorders>
          </w:tcPr>
          <w:p w14:paraId="2AC55649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6F8C0103" w14:textId="5E6B52EC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17,480</w:t>
            </w:r>
          </w:p>
        </w:tc>
        <w:tc>
          <w:tcPr>
            <w:tcW w:w="92" w:type="pct"/>
            <w:tcBorders>
              <w:bottom w:val="nil"/>
            </w:tcBorders>
          </w:tcPr>
          <w:p w14:paraId="690FCFC4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1EA27FD3" w14:textId="30A99583" w:rsidR="00F002FE" w:rsidRPr="00743556" w:rsidRDefault="00F002FE" w:rsidP="00F002FE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9,125</w:t>
            </w:r>
          </w:p>
        </w:tc>
        <w:tc>
          <w:tcPr>
            <w:tcW w:w="91" w:type="pct"/>
            <w:tcBorders>
              <w:bottom w:val="nil"/>
            </w:tcBorders>
          </w:tcPr>
          <w:p w14:paraId="5B0E9186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58F1B3A5" w14:textId="27C89539" w:rsidR="00F002FE" w:rsidRPr="00743556" w:rsidRDefault="00F002FE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26,32</w:t>
            </w:r>
            <w:r w:rsidR="00BC1D4C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bottom w:val="nil"/>
            </w:tcBorders>
          </w:tcPr>
          <w:p w14:paraId="4B85A558" w14:textId="77777777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61250A17" w14:textId="4234F086" w:rsidR="00F002FE" w:rsidRPr="00743556" w:rsidRDefault="00F002FE" w:rsidP="00F0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1,051,01</w:t>
            </w:r>
            <w:r w:rsidR="0067168D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</w:tbl>
    <w:p w14:paraId="238234EE" w14:textId="77777777" w:rsidR="00130FA8" w:rsidRPr="00743556" w:rsidRDefault="00130FA8">
      <w:r w:rsidRPr="00743556">
        <w:br w:type="page"/>
      </w:r>
    </w:p>
    <w:tbl>
      <w:tblPr>
        <w:tblW w:w="14704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99"/>
        <w:gridCol w:w="267"/>
        <w:gridCol w:w="994"/>
        <w:gridCol w:w="268"/>
        <w:gridCol w:w="1082"/>
        <w:gridCol w:w="271"/>
        <w:gridCol w:w="1079"/>
        <w:gridCol w:w="271"/>
        <w:gridCol w:w="1259"/>
        <w:gridCol w:w="271"/>
        <w:gridCol w:w="1079"/>
        <w:gridCol w:w="271"/>
        <w:gridCol w:w="1167"/>
        <w:gridCol w:w="268"/>
        <w:gridCol w:w="1450"/>
        <w:gridCol w:w="256"/>
        <w:gridCol w:w="15"/>
        <w:gridCol w:w="1197"/>
      </w:tblGrid>
      <w:tr w:rsidR="00130FA8" w:rsidRPr="00743556" w14:paraId="41F9F9F8" w14:textId="77777777" w:rsidTr="00473A43">
        <w:tc>
          <w:tcPr>
            <w:tcW w:w="796" w:type="pct"/>
          </w:tcPr>
          <w:p w14:paraId="7495AE18" w14:textId="06D48F18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04" w:type="pct"/>
            <w:gridSpan w:val="18"/>
          </w:tcPr>
          <w:p w14:paraId="2D44C302" w14:textId="7B7C1DCB" w:rsidR="00130FA8" w:rsidRPr="00743556" w:rsidRDefault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3A43" w:rsidRPr="00743556" w14:paraId="4D47D613" w14:textId="77777777" w:rsidTr="00CD24A6">
        <w:tc>
          <w:tcPr>
            <w:tcW w:w="796" w:type="pct"/>
          </w:tcPr>
          <w:p w14:paraId="2DF77B8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0A4BD5F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A5C6DB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6E9475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E63A4B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6FB393F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7414CF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7F337E5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581E5A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13543E2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1E1ACE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69B2ACA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069645E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4E039FF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7C1C3DF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6281FCE7" w14:textId="4F726769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="00F86318" w:rsidRPr="00743556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2" w:type="pct"/>
            <w:gridSpan w:val="2"/>
          </w:tcPr>
          <w:p w14:paraId="2FD0118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7" w:type="pct"/>
          </w:tcPr>
          <w:p w14:paraId="5C3DE35A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3A43" w:rsidRPr="00743556" w14:paraId="2A3B5C62" w14:textId="77777777" w:rsidTr="00CD24A6">
        <w:tc>
          <w:tcPr>
            <w:tcW w:w="796" w:type="pct"/>
          </w:tcPr>
          <w:p w14:paraId="59AA5365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764E310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30BB52C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D644F2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C3C517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210F4AE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BA657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23D3CB1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0F222B8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2CECF0E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92" w:type="pct"/>
          </w:tcPr>
          <w:p w14:paraId="18E18D8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1FFE565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B42541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3A9FE69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235D332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498016EA" w14:textId="7134BAB3" w:rsidR="00130FA8" w:rsidRPr="00743556" w:rsidRDefault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130FA8"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92" w:type="pct"/>
            <w:gridSpan w:val="2"/>
          </w:tcPr>
          <w:p w14:paraId="51FBEE3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7" w:type="pct"/>
          </w:tcPr>
          <w:p w14:paraId="48EF953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3A43" w:rsidRPr="00743556" w14:paraId="17214774" w14:textId="77777777" w:rsidTr="00CD24A6">
        <w:trPr>
          <w:trHeight w:val="344"/>
        </w:trPr>
        <w:tc>
          <w:tcPr>
            <w:tcW w:w="796" w:type="pct"/>
          </w:tcPr>
          <w:p w14:paraId="4253DE7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" w:type="pct"/>
          </w:tcPr>
          <w:p w14:paraId="2689496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BD2B32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5D30208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A5DE0B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1E83CE3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418ACAC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14:paraId="04911F7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4E71BBE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C4351C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ติดตั้งและเครื่อง</w:t>
            </w:r>
          </w:p>
        </w:tc>
        <w:tc>
          <w:tcPr>
            <w:tcW w:w="92" w:type="pct"/>
          </w:tcPr>
          <w:p w14:paraId="3DA63C7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2D6A084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57CC795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5A57C78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91" w:type="pct"/>
          </w:tcPr>
          <w:p w14:paraId="748DBC50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7C7E2D17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2" w:type="pct"/>
            <w:gridSpan w:val="2"/>
          </w:tcPr>
          <w:p w14:paraId="0F94B81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5766A05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3A43" w:rsidRPr="00743556" w14:paraId="75FC7BBC" w14:textId="77777777" w:rsidTr="00CD24A6">
        <w:tc>
          <w:tcPr>
            <w:tcW w:w="796" w:type="pct"/>
          </w:tcPr>
          <w:p w14:paraId="72BEE290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" w:type="pct"/>
          </w:tcPr>
          <w:p w14:paraId="20069BB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</w:tcPr>
          <w:p w14:paraId="3890501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135D33F6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1" w:type="pct"/>
          </w:tcPr>
          <w:p w14:paraId="799F214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68CCBAD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1128DBB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6780EC5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57F8AE8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A4C962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92" w:type="pct"/>
          </w:tcPr>
          <w:p w14:paraId="672A6FC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620FE68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70AFDA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1BB246F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1" w:type="pct"/>
          </w:tcPr>
          <w:p w14:paraId="21583969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" w:type="pct"/>
          </w:tcPr>
          <w:p w14:paraId="509F2AEA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92" w:type="pct"/>
            <w:gridSpan w:val="2"/>
          </w:tcPr>
          <w:p w14:paraId="053E2E9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7" w:type="pct"/>
          </w:tcPr>
          <w:p w14:paraId="3D8D6F8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30FA8" w:rsidRPr="00743556" w14:paraId="768BB8B1" w14:textId="77777777" w:rsidTr="00473A43">
        <w:tc>
          <w:tcPr>
            <w:tcW w:w="796" w:type="pct"/>
          </w:tcPr>
          <w:p w14:paraId="7223D880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04" w:type="pct"/>
            <w:gridSpan w:val="18"/>
          </w:tcPr>
          <w:p w14:paraId="6435946B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3A43" w:rsidRPr="00743556" w14:paraId="5957AFDE" w14:textId="77777777" w:rsidTr="00CD24A6">
        <w:tc>
          <w:tcPr>
            <w:tcW w:w="796" w:type="pct"/>
          </w:tcPr>
          <w:p w14:paraId="693946C0" w14:textId="77777777" w:rsidR="00130FA8" w:rsidRPr="00743556" w:rsidRDefault="0013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306" w:type="pct"/>
          </w:tcPr>
          <w:p w14:paraId="555C15AE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48B89D8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D815F9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73E4D73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4C2E03D4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C55A7B2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1D0F1CA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7CBD77C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1216AA8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0A99E2C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4C9CBF6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468DD7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360402E8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52F0435D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14:paraId="665532C1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D890C7F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3DB1640A" w14:textId="77777777" w:rsidR="00130FA8" w:rsidRPr="00743556" w:rsidRDefault="00130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3A43" w:rsidRPr="00743556" w14:paraId="5C39C245" w14:textId="77777777" w:rsidTr="00CD24A6">
        <w:tc>
          <w:tcPr>
            <w:tcW w:w="796" w:type="pct"/>
            <w:vAlign w:val="bottom"/>
          </w:tcPr>
          <w:p w14:paraId="1402C87E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355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6" w:type="pct"/>
          </w:tcPr>
          <w:p w14:paraId="49D25261" w14:textId="50543CA7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24AF2D7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6F6F894A" w14:textId="21590D58" w:rsidR="00F86318" w:rsidRPr="00743556" w:rsidRDefault="00F86318" w:rsidP="00473A4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295,200</w:t>
            </w:r>
          </w:p>
        </w:tc>
        <w:tc>
          <w:tcPr>
            <w:tcW w:w="91" w:type="pct"/>
          </w:tcPr>
          <w:p w14:paraId="24F2C708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10CA4E28" w14:textId="700B616C" w:rsidR="00F86318" w:rsidRPr="00743556" w:rsidRDefault="00F86318" w:rsidP="00CD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148,081</w:t>
            </w:r>
          </w:p>
        </w:tc>
        <w:tc>
          <w:tcPr>
            <w:tcW w:w="92" w:type="pct"/>
          </w:tcPr>
          <w:p w14:paraId="3C251C9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6C782D5" w14:textId="06C26782" w:rsidR="00F86318" w:rsidRPr="00743556" w:rsidRDefault="00F86318" w:rsidP="00CD24A6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128,128</w:t>
            </w:r>
          </w:p>
        </w:tc>
        <w:tc>
          <w:tcPr>
            <w:tcW w:w="92" w:type="pct"/>
          </w:tcPr>
          <w:p w14:paraId="5EF3106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2DC81B67" w14:textId="6C5FC8C8" w:rsidR="00F86318" w:rsidRPr="00743556" w:rsidRDefault="00F86318" w:rsidP="00CD24A6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41,992</w:t>
            </w:r>
          </w:p>
        </w:tc>
        <w:tc>
          <w:tcPr>
            <w:tcW w:w="92" w:type="pct"/>
          </w:tcPr>
          <w:p w14:paraId="70D000C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6BBB620" w14:textId="5E7C006E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12,647</w:t>
            </w:r>
          </w:p>
        </w:tc>
        <w:tc>
          <w:tcPr>
            <w:tcW w:w="92" w:type="pct"/>
          </w:tcPr>
          <w:p w14:paraId="1A46DAFE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2B4C155F" w14:textId="0B3D861B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7,822</w:t>
            </w:r>
          </w:p>
        </w:tc>
        <w:tc>
          <w:tcPr>
            <w:tcW w:w="91" w:type="pct"/>
          </w:tcPr>
          <w:p w14:paraId="20DCA1D9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14:paraId="4B39CE7C" w14:textId="249B4884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</w:tcPr>
          <w:p w14:paraId="03B33DE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0E5B362B" w14:textId="628D2124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633,870</w:t>
            </w:r>
          </w:p>
        </w:tc>
      </w:tr>
      <w:tr w:rsidR="00473A43" w:rsidRPr="00743556" w14:paraId="3EE787E2" w14:textId="77777777" w:rsidTr="00CD24A6">
        <w:tc>
          <w:tcPr>
            <w:tcW w:w="796" w:type="pct"/>
            <w:vAlign w:val="bottom"/>
          </w:tcPr>
          <w:p w14:paraId="2EDEC92E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06" w:type="pct"/>
          </w:tcPr>
          <w:p w14:paraId="33D8A3B5" w14:textId="57B4B218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190D20D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27B2640D" w14:textId="73966884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18,574</w:t>
            </w:r>
          </w:p>
        </w:tc>
        <w:tc>
          <w:tcPr>
            <w:tcW w:w="91" w:type="pct"/>
          </w:tcPr>
          <w:p w14:paraId="01B50F2F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1A1423FE" w14:textId="34270756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  <w:tc>
          <w:tcPr>
            <w:tcW w:w="92" w:type="pct"/>
          </w:tcPr>
          <w:p w14:paraId="11B5774F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9AEC65F" w14:textId="3F0DF8E8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13,427</w:t>
            </w:r>
          </w:p>
        </w:tc>
        <w:tc>
          <w:tcPr>
            <w:tcW w:w="92" w:type="pct"/>
          </w:tcPr>
          <w:p w14:paraId="40FD1EF3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4999349B" w14:textId="685D03DC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1,574</w:t>
            </w:r>
          </w:p>
        </w:tc>
        <w:tc>
          <w:tcPr>
            <w:tcW w:w="92" w:type="pct"/>
          </w:tcPr>
          <w:p w14:paraId="15840078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0412AD20" w14:textId="25B95CF9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92" w:type="pct"/>
          </w:tcPr>
          <w:p w14:paraId="5B885A92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19078ADA" w14:textId="0739D35C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91" w:type="pct"/>
          </w:tcPr>
          <w:p w14:paraId="516691AE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14:paraId="66EF9ACC" w14:textId="2A41D8CD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</w:tcPr>
          <w:p w14:paraId="1112751B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0C233CFE" w14:textId="604E1891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36,777</w:t>
            </w:r>
          </w:p>
        </w:tc>
      </w:tr>
      <w:tr w:rsidR="00473A43" w:rsidRPr="00743556" w14:paraId="604B2B3E" w14:textId="77777777" w:rsidTr="00CD24A6">
        <w:tc>
          <w:tcPr>
            <w:tcW w:w="796" w:type="pct"/>
            <w:vAlign w:val="bottom"/>
          </w:tcPr>
          <w:p w14:paraId="5354B800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7423BC1A" w14:textId="461E70B6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19F42510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63E94C7" w14:textId="036AC1E3" w:rsidR="00F86318" w:rsidRPr="00743556" w:rsidRDefault="00F86318" w:rsidP="00E34ACC">
            <w:pPr>
              <w:pStyle w:val="3"/>
              <w:tabs>
                <w:tab w:val="clear" w:pos="360"/>
                <w:tab w:val="clear" w:pos="720"/>
                <w:tab w:val="decimal" w:pos="52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69DE7872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16BFABAC" w14:textId="6976A9A6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52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52299B6F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213CC2C6" w14:textId="174BDB51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(1,915)</w:t>
            </w:r>
          </w:p>
        </w:tc>
        <w:tc>
          <w:tcPr>
            <w:tcW w:w="92" w:type="pct"/>
          </w:tcPr>
          <w:p w14:paraId="3308EA6A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7815BF18" w14:textId="524B6B32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(155)</w:t>
            </w:r>
          </w:p>
        </w:tc>
        <w:tc>
          <w:tcPr>
            <w:tcW w:w="92" w:type="pct"/>
          </w:tcPr>
          <w:p w14:paraId="7550ECB5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3C95D8A9" w14:textId="158C007D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(800)</w:t>
            </w:r>
          </w:p>
        </w:tc>
        <w:tc>
          <w:tcPr>
            <w:tcW w:w="92" w:type="pct"/>
          </w:tcPr>
          <w:p w14:paraId="5BA59D7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14:paraId="7B95CDEA" w14:textId="67C58188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59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3D09905B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2F3C0C3" w14:textId="6F426EA8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</w:tcPr>
          <w:p w14:paraId="4C36BA2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14:paraId="6A91392C" w14:textId="1B9BBF90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(2,870)</w:t>
            </w:r>
          </w:p>
        </w:tc>
      </w:tr>
      <w:tr w:rsidR="00473A43" w:rsidRPr="00743556" w14:paraId="233465A2" w14:textId="77777777" w:rsidTr="00CD24A6">
        <w:tc>
          <w:tcPr>
            <w:tcW w:w="796" w:type="pct"/>
            <w:vAlign w:val="bottom"/>
          </w:tcPr>
          <w:p w14:paraId="3EC6D6B2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6D273717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</w:tcPr>
          <w:p w14:paraId="147951B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0D3F88CF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</w:tcPr>
          <w:p w14:paraId="597025B2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3E62F5DB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757EA46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1675049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223CF4B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785A3C5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pct"/>
          </w:tcPr>
          <w:p w14:paraId="7CE87D6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7E1ED0A5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2" w:type="pct"/>
          </w:tcPr>
          <w:p w14:paraId="7F37450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0660C7FC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</w:tcPr>
          <w:p w14:paraId="49E4D44E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6AB1924B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</w:tcPr>
          <w:p w14:paraId="39463EE8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14:paraId="56E8273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3A43" w:rsidRPr="00743556" w14:paraId="272AAD1D" w14:textId="77777777" w:rsidTr="00CD24A6">
        <w:tc>
          <w:tcPr>
            <w:tcW w:w="796" w:type="pct"/>
            <w:vAlign w:val="bottom"/>
          </w:tcPr>
          <w:p w14:paraId="2C2BC1BB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</w:tcPr>
          <w:p w14:paraId="25B40085" w14:textId="3994209D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0584C32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513EE0DE" w14:textId="4CC397DE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313,774</w:t>
            </w:r>
          </w:p>
        </w:tc>
        <w:tc>
          <w:tcPr>
            <w:tcW w:w="91" w:type="pct"/>
          </w:tcPr>
          <w:p w14:paraId="7445859A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</w:tcPr>
          <w:p w14:paraId="2A2366CC" w14:textId="2A01E656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149,980</w:t>
            </w:r>
          </w:p>
        </w:tc>
        <w:tc>
          <w:tcPr>
            <w:tcW w:w="92" w:type="pct"/>
          </w:tcPr>
          <w:p w14:paraId="2B2B71B5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3CB5FF2D" w14:textId="39E7920C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139,</w:t>
            </w:r>
            <w:r w:rsidR="00E7188F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2" w:type="pct"/>
          </w:tcPr>
          <w:p w14:paraId="2D0B33B2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</w:tcPr>
          <w:p w14:paraId="21CAFF0B" w14:textId="2CFFE572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43,411</w:t>
            </w:r>
          </w:p>
        </w:tc>
        <w:tc>
          <w:tcPr>
            <w:tcW w:w="92" w:type="pct"/>
          </w:tcPr>
          <w:p w14:paraId="03A7188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</w:tcPr>
          <w:p w14:paraId="3C638F43" w14:textId="7ECE98ED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12,846</w:t>
            </w:r>
          </w:p>
        </w:tc>
        <w:tc>
          <w:tcPr>
            <w:tcW w:w="92" w:type="pct"/>
          </w:tcPr>
          <w:p w14:paraId="527BCFF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</w:tcPr>
          <w:p w14:paraId="72E6DDCC" w14:textId="2B50C3A8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8,126</w:t>
            </w:r>
          </w:p>
        </w:tc>
        <w:tc>
          <w:tcPr>
            <w:tcW w:w="91" w:type="pct"/>
          </w:tcPr>
          <w:p w14:paraId="1DD7C07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</w:tcPr>
          <w:p w14:paraId="79004C1B" w14:textId="38A7CF33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</w:tcPr>
          <w:p w14:paraId="1B7499B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63394576" w14:textId="49CA37DE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667,777</w:t>
            </w:r>
          </w:p>
        </w:tc>
      </w:tr>
      <w:tr w:rsidR="00473A43" w:rsidRPr="00743556" w14:paraId="10348C92" w14:textId="77777777" w:rsidTr="00CD24A6">
        <w:tc>
          <w:tcPr>
            <w:tcW w:w="796" w:type="pct"/>
            <w:vAlign w:val="bottom"/>
          </w:tcPr>
          <w:p w14:paraId="2B4004EF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06" w:type="pct"/>
          </w:tcPr>
          <w:p w14:paraId="5209FEAB" w14:textId="17473B7D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647BC8A6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</w:tcPr>
          <w:p w14:paraId="7BCD8309" w14:textId="055B3D42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19,252</w:t>
            </w:r>
          </w:p>
        </w:tc>
        <w:tc>
          <w:tcPr>
            <w:tcW w:w="91" w:type="pct"/>
          </w:tcPr>
          <w:p w14:paraId="1628DE58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</w:tcPr>
          <w:p w14:paraId="38E68300" w14:textId="5F82FE28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1,812</w:t>
            </w:r>
          </w:p>
        </w:tc>
        <w:tc>
          <w:tcPr>
            <w:tcW w:w="92" w:type="pct"/>
          </w:tcPr>
          <w:p w14:paraId="7E3C773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70B60EC8" w14:textId="001FFA99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9,26</w:t>
            </w:r>
            <w:r w:rsidR="00852DC3" w:rsidRPr="0074355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2" w:type="pct"/>
          </w:tcPr>
          <w:p w14:paraId="13620977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3311E8FB" w14:textId="25DB67F5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1,659</w:t>
            </w:r>
          </w:p>
        </w:tc>
        <w:tc>
          <w:tcPr>
            <w:tcW w:w="92" w:type="pct"/>
          </w:tcPr>
          <w:p w14:paraId="5123BB5A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</w:tcPr>
          <w:p w14:paraId="62D74130" w14:textId="61C122F6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92" w:type="pct"/>
          </w:tcPr>
          <w:p w14:paraId="76ECB1F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</w:tcPr>
          <w:p w14:paraId="71734CC7" w14:textId="1655FE87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91" w:type="pct"/>
          </w:tcPr>
          <w:p w14:paraId="6F557396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14:paraId="3C404717" w14:textId="6130A717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</w:tcPr>
          <w:p w14:paraId="08F4121A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</w:tcPr>
          <w:p w14:paraId="166733A2" w14:textId="14650A71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33,10</w:t>
            </w:r>
            <w:r w:rsidR="00852DC3" w:rsidRPr="0074355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73A43" w:rsidRPr="00743556" w14:paraId="1352DBCF" w14:textId="77777777" w:rsidTr="00CD24A6">
        <w:tc>
          <w:tcPr>
            <w:tcW w:w="796" w:type="pct"/>
            <w:tcBorders>
              <w:bottom w:val="nil"/>
            </w:tcBorders>
            <w:vAlign w:val="bottom"/>
          </w:tcPr>
          <w:p w14:paraId="4B0171CA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1177276E" w14:textId="4D309AC9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</w:tcPr>
          <w:p w14:paraId="233060A8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1F8E1A1" w14:textId="3C77D6FA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(3,746)</w:t>
            </w:r>
          </w:p>
        </w:tc>
        <w:tc>
          <w:tcPr>
            <w:tcW w:w="91" w:type="pct"/>
            <w:tcBorders>
              <w:bottom w:val="nil"/>
            </w:tcBorders>
          </w:tcPr>
          <w:p w14:paraId="13F493B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28D4809E" w14:textId="0E2C200F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(2,503)</w:t>
            </w:r>
          </w:p>
        </w:tc>
        <w:tc>
          <w:tcPr>
            <w:tcW w:w="92" w:type="pct"/>
            <w:tcBorders>
              <w:bottom w:val="nil"/>
            </w:tcBorders>
          </w:tcPr>
          <w:p w14:paraId="7B5707C2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54D19FED" w14:textId="5BC7DE57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(4,29</w:t>
            </w:r>
            <w:r w:rsidR="00CE57AF" w:rsidRPr="0074355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08F12A15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26E81915" w14:textId="4B5FE438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(578)</w:t>
            </w:r>
          </w:p>
        </w:tc>
        <w:tc>
          <w:tcPr>
            <w:tcW w:w="92" w:type="pct"/>
            <w:tcBorders>
              <w:bottom w:val="nil"/>
            </w:tcBorders>
          </w:tcPr>
          <w:p w14:paraId="31170FF9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5CCC9906" w14:textId="2FDF5843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52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301765A7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14:paraId="0CA395C8" w14:textId="7A51653A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(123)</w:t>
            </w:r>
          </w:p>
        </w:tc>
        <w:tc>
          <w:tcPr>
            <w:tcW w:w="91" w:type="pct"/>
            <w:tcBorders>
              <w:bottom w:val="nil"/>
            </w:tcBorders>
          </w:tcPr>
          <w:p w14:paraId="7AB5D286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2C5A59B7" w14:textId="22FD941D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tcBorders>
              <w:bottom w:val="nil"/>
            </w:tcBorders>
          </w:tcPr>
          <w:p w14:paraId="21307ED9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bottom w:val="single" w:sz="4" w:space="0" w:color="auto"/>
            </w:tcBorders>
          </w:tcPr>
          <w:p w14:paraId="5C7F1B9A" w14:textId="0FA84272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6"/>
                <w:szCs w:val="26"/>
              </w:rPr>
            </w:pPr>
            <w:r w:rsidRPr="00743556">
              <w:rPr>
                <w:rFonts w:ascii="Angsana New" w:hAnsi="Angsana New"/>
                <w:sz w:val="26"/>
                <w:szCs w:val="26"/>
              </w:rPr>
              <w:t>(11,24</w:t>
            </w:r>
            <w:r w:rsidR="00CE57AF" w:rsidRPr="00743556">
              <w:rPr>
                <w:rFonts w:ascii="Angsana New" w:hAnsi="Angsana New"/>
                <w:sz w:val="26"/>
                <w:szCs w:val="26"/>
              </w:rPr>
              <w:t>1</w:t>
            </w:r>
            <w:r w:rsidRPr="0074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73A43" w:rsidRPr="00743556" w14:paraId="6124835A" w14:textId="77777777" w:rsidTr="00CD24A6"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14:paraId="6CC74726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34016A6D" w14:textId="513C4A1C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43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355CA78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E94786E" w14:textId="2CFDDB1B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329,2</w:t>
            </w:r>
            <w:r w:rsidR="00DA35D3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60DCF43E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1792D806" w14:textId="3770DBCD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149,289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7762E6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0BDFFA0C" w14:textId="7A5D6616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144,61</w:t>
            </w:r>
            <w:r w:rsidR="00852DC3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A8847F2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493CE17C" w14:textId="49D2D2F9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44,492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FA3325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14:paraId="72CEAA03" w14:textId="388B945E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13,765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D5D2BB3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7A62608B" w14:textId="50C6C8CA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8,203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2B1EB1B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53940DF2" w14:textId="46E95DCF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71E7E8A9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57CE0" w14:textId="7098B352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689,64</w:t>
            </w:r>
            <w:r w:rsidR="00852DC3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473A43" w:rsidRPr="00743556" w14:paraId="22086D2E" w14:textId="77777777" w:rsidTr="00CD24A6"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14:paraId="50CFF5B3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nil"/>
            </w:tcBorders>
          </w:tcPr>
          <w:p w14:paraId="5511C458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25A64886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nil"/>
            </w:tcBorders>
          </w:tcPr>
          <w:p w14:paraId="77390D60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62C30DC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nil"/>
            </w:tcBorders>
          </w:tcPr>
          <w:p w14:paraId="6FF3F5A3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D235B75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50789169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C6F575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14:paraId="16776C0C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E78B2F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nil"/>
            </w:tcBorders>
          </w:tcPr>
          <w:p w14:paraId="7777A1AC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38236C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nil"/>
            </w:tcBorders>
          </w:tcPr>
          <w:p w14:paraId="757D1EED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5C185CB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nil"/>
            </w:tcBorders>
          </w:tcPr>
          <w:p w14:paraId="2DAA9534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042ABDDE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nil"/>
            </w:tcBorders>
          </w:tcPr>
          <w:p w14:paraId="76C2962E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3A43" w:rsidRPr="00743556" w14:paraId="67CCF039" w14:textId="77777777" w:rsidTr="00CD24A6">
        <w:tc>
          <w:tcPr>
            <w:tcW w:w="796" w:type="pct"/>
            <w:tcBorders>
              <w:top w:val="nil"/>
              <w:bottom w:val="nil"/>
            </w:tcBorders>
          </w:tcPr>
          <w:p w14:paraId="38514AF6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06" w:type="pct"/>
            <w:tcBorders>
              <w:top w:val="nil"/>
              <w:bottom w:val="nil"/>
            </w:tcBorders>
          </w:tcPr>
          <w:p w14:paraId="21B5A3A0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5052E5F3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nil"/>
              <w:bottom w:val="nil"/>
            </w:tcBorders>
          </w:tcPr>
          <w:p w14:paraId="174C774B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6B892DD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bottom w:val="nil"/>
            </w:tcBorders>
          </w:tcPr>
          <w:p w14:paraId="08AFA643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58A0B37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nil"/>
            </w:tcBorders>
          </w:tcPr>
          <w:p w14:paraId="2BDD23A2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DACD1D8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nil"/>
              <w:bottom w:val="nil"/>
            </w:tcBorders>
          </w:tcPr>
          <w:p w14:paraId="49FB3D0F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662506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nil"/>
            </w:tcBorders>
          </w:tcPr>
          <w:p w14:paraId="44B24A3E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6D6FE6D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bottom w:val="nil"/>
            </w:tcBorders>
          </w:tcPr>
          <w:p w14:paraId="00EB3D2B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5B965C7B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266CDED" w14:textId="7777777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2CF6C9FA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nil"/>
              <w:bottom w:val="nil"/>
            </w:tcBorders>
          </w:tcPr>
          <w:p w14:paraId="12AF3D3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73A43" w:rsidRPr="00743556" w14:paraId="33003F6D" w14:textId="77777777" w:rsidTr="00CD24A6">
        <w:tc>
          <w:tcPr>
            <w:tcW w:w="796" w:type="pct"/>
            <w:tcBorders>
              <w:top w:val="nil"/>
              <w:bottom w:val="nil"/>
            </w:tcBorders>
          </w:tcPr>
          <w:p w14:paraId="3C28BB36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6" w:type="pct"/>
            <w:tcBorders>
              <w:top w:val="nil"/>
              <w:bottom w:val="double" w:sz="4" w:space="0" w:color="auto"/>
            </w:tcBorders>
          </w:tcPr>
          <w:p w14:paraId="01A2CDCE" w14:textId="1C6CAEDB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5DBDFA6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nil"/>
              <w:bottom w:val="double" w:sz="4" w:space="0" w:color="auto"/>
            </w:tcBorders>
          </w:tcPr>
          <w:p w14:paraId="5C3B2AF6" w14:textId="1F5914D4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119,851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64EC0ED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bottom w:val="double" w:sz="4" w:space="0" w:color="auto"/>
            </w:tcBorders>
          </w:tcPr>
          <w:p w14:paraId="4F02F28D" w14:textId="61B4D4F8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4,787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F1FE2E4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double" w:sz="4" w:space="0" w:color="auto"/>
            </w:tcBorders>
          </w:tcPr>
          <w:p w14:paraId="45500C3C" w14:textId="4DF2BA7C" w:rsidR="00F86318" w:rsidRPr="00743556" w:rsidRDefault="00F86318" w:rsidP="000D63DE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12,669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AF2379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nil"/>
              <w:bottom w:val="double" w:sz="4" w:space="0" w:color="auto"/>
            </w:tcBorders>
          </w:tcPr>
          <w:p w14:paraId="294C1F09" w14:textId="4DF908F2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4,598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84F5B0F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bottom w:val="double" w:sz="4" w:space="0" w:color="auto"/>
            </w:tcBorders>
          </w:tcPr>
          <w:p w14:paraId="47653088" w14:textId="51EC8CB7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1,234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003A255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nil"/>
              <w:bottom w:val="double" w:sz="4" w:space="0" w:color="auto"/>
            </w:tcBorders>
          </w:tcPr>
          <w:p w14:paraId="767750F2" w14:textId="5EC1239D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786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5A694B59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nil"/>
              <w:bottom w:val="double" w:sz="4" w:space="0" w:color="auto"/>
            </w:tcBorders>
          </w:tcPr>
          <w:p w14:paraId="147C83DB" w14:textId="7812332E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774</w:t>
            </w: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07DB18F7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nil"/>
              <w:bottom w:val="double" w:sz="4" w:space="0" w:color="auto"/>
            </w:tcBorders>
          </w:tcPr>
          <w:p w14:paraId="7B597C3E" w14:textId="27FF0416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314,071</w:t>
            </w:r>
          </w:p>
        </w:tc>
      </w:tr>
      <w:tr w:rsidR="00473A43" w:rsidRPr="00743556" w14:paraId="5E0E27C0" w14:textId="77777777" w:rsidTr="00CD24A6">
        <w:tc>
          <w:tcPr>
            <w:tcW w:w="796" w:type="pct"/>
            <w:tcBorders>
              <w:top w:val="nil"/>
              <w:bottom w:val="nil"/>
            </w:tcBorders>
          </w:tcPr>
          <w:p w14:paraId="2B8DF777" w14:textId="77777777" w:rsidR="00F86318" w:rsidRPr="00743556" w:rsidRDefault="00F86318" w:rsidP="00F8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06" w:type="pct"/>
            <w:tcBorders>
              <w:top w:val="double" w:sz="4" w:space="0" w:color="auto"/>
              <w:bottom w:val="double" w:sz="4" w:space="0" w:color="auto"/>
            </w:tcBorders>
          </w:tcPr>
          <w:p w14:paraId="005B52EC" w14:textId="7991CD47" w:rsidR="00F86318" w:rsidRPr="00743556" w:rsidRDefault="00F86318" w:rsidP="0037723A">
            <w:pPr>
              <w:pStyle w:val="3"/>
              <w:tabs>
                <w:tab w:val="clear" w:pos="360"/>
                <w:tab w:val="clear" w:pos="720"/>
                <w:tab w:val="decimal" w:pos="68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169,372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4A88CE2C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</w:tcPr>
          <w:p w14:paraId="7D5A4ECA" w14:textId="14835EC6" w:rsidR="00F86318" w:rsidRPr="00743556" w:rsidRDefault="00F86318" w:rsidP="005866C3">
            <w:pPr>
              <w:pStyle w:val="3"/>
              <w:tabs>
                <w:tab w:val="clear" w:pos="360"/>
                <w:tab w:val="clear" w:pos="720"/>
                <w:tab w:val="decimal" w:pos="77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112,94</w:t>
            </w:r>
            <w:r w:rsidR="00DA35D3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0C8D9DB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double" w:sz="4" w:space="0" w:color="auto"/>
              <w:bottom w:val="double" w:sz="4" w:space="0" w:color="auto"/>
            </w:tcBorders>
          </w:tcPr>
          <w:p w14:paraId="2FE7179E" w14:textId="68CBBF2F" w:rsidR="00F86318" w:rsidRPr="00743556" w:rsidRDefault="00F86318" w:rsidP="00890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25,93</w:t>
            </w:r>
            <w:r w:rsidR="00B14982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F81E875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double" w:sz="4" w:space="0" w:color="auto"/>
              <w:bottom w:val="double" w:sz="4" w:space="0" w:color="auto"/>
            </w:tcBorders>
          </w:tcPr>
          <w:p w14:paraId="45BFA519" w14:textId="2B71B4C4" w:rsidR="00F86318" w:rsidRPr="00743556" w:rsidRDefault="00F86318" w:rsidP="0062032D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16,4</w:t>
            </w:r>
            <w:r w:rsidR="00852DC3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42D8CB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double" w:sz="4" w:space="0" w:color="auto"/>
              <w:bottom w:val="double" w:sz="4" w:space="0" w:color="auto"/>
            </w:tcBorders>
          </w:tcPr>
          <w:p w14:paraId="427B4F9F" w14:textId="13D06787" w:rsidR="00F86318" w:rsidRPr="00743556" w:rsidRDefault="00F86318" w:rsidP="00F86318">
            <w:pPr>
              <w:pStyle w:val="3"/>
              <w:tabs>
                <w:tab w:val="clear" w:pos="360"/>
                <w:tab w:val="clear" w:pos="720"/>
                <w:tab w:val="decimal" w:pos="9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5,688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FAA612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double" w:sz="4" w:space="0" w:color="auto"/>
              <w:bottom w:val="double" w:sz="4" w:space="0" w:color="auto"/>
            </w:tcBorders>
          </w:tcPr>
          <w:p w14:paraId="165CE4B7" w14:textId="1F55FB20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3,715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4BEFD07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double" w:sz="4" w:space="0" w:color="auto"/>
              <w:bottom w:val="double" w:sz="4" w:space="0" w:color="auto"/>
            </w:tcBorders>
          </w:tcPr>
          <w:p w14:paraId="2DFDA007" w14:textId="65FC8BC0" w:rsidR="00F86318" w:rsidRPr="00743556" w:rsidRDefault="00F86318" w:rsidP="005E0FE6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922</w:t>
            </w: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75F10601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14:paraId="3A804FEC" w14:textId="1DAD461C" w:rsidR="00F86318" w:rsidRPr="00743556" w:rsidRDefault="00F86318" w:rsidP="00B72905">
            <w:pPr>
              <w:pStyle w:val="3"/>
              <w:tabs>
                <w:tab w:val="clear" w:pos="360"/>
                <w:tab w:val="clear" w:pos="720"/>
                <w:tab w:val="decimal" w:pos="1069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26,32</w:t>
            </w:r>
            <w:r w:rsidR="00B14982" w:rsidRPr="0074355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6786D870" w14:textId="77777777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B2A3A5F" w14:textId="4EABD269" w:rsidR="00F86318" w:rsidRPr="00743556" w:rsidRDefault="00F86318" w:rsidP="00F86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556">
              <w:rPr>
                <w:rFonts w:ascii="Angsana New" w:hAnsi="Angsana New"/>
                <w:b/>
                <w:bCs/>
                <w:sz w:val="26"/>
                <w:szCs w:val="26"/>
              </w:rPr>
              <w:t>361,37</w:t>
            </w:r>
            <w:r w:rsidR="003B23ED" w:rsidRPr="0074355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249FA1EF" w14:textId="77777777" w:rsidR="00227B77" w:rsidRPr="00743556" w:rsidRDefault="00227B77">
      <w:pPr>
        <w:rPr>
          <w:sz w:val="26"/>
          <w:szCs w:val="26"/>
        </w:rPr>
      </w:pPr>
    </w:p>
    <w:p w14:paraId="2498E95C" w14:textId="0016973B" w:rsidR="00604515" w:rsidRPr="00743556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  <w:sectPr w:rsidR="00604515" w:rsidRPr="00743556" w:rsidSect="0056751D">
          <w:headerReference w:type="default" r:id="rId16"/>
          <w:footerReference w:type="default" r:id="rId17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</w:p>
    <w:p w14:paraId="0A250D17" w14:textId="494A4232" w:rsidR="00624FD5" w:rsidRPr="00743556" w:rsidRDefault="00624FD5" w:rsidP="00F74474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4355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3F6E9266" w14:textId="0FF32F25" w:rsidR="00782609" w:rsidRPr="00743556" w:rsidRDefault="00782609" w:rsidP="00FF75CC">
      <w:pPr>
        <w:pStyle w:val="block"/>
        <w:spacing w:after="0" w:line="240" w:lineRule="auto"/>
        <w:ind w:left="547" w:right="108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180"/>
        <w:gridCol w:w="1260"/>
        <w:gridCol w:w="180"/>
        <w:gridCol w:w="1350"/>
        <w:gridCol w:w="270"/>
        <w:gridCol w:w="1440"/>
      </w:tblGrid>
      <w:tr w:rsidR="00CF11A0" w:rsidRPr="00743556" w14:paraId="4015D387" w14:textId="77777777" w:rsidTr="00CF11A0">
        <w:trPr>
          <w:cantSplit/>
          <w:tblHeader/>
        </w:trPr>
        <w:tc>
          <w:tcPr>
            <w:tcW w:w="3234" w:type="dxa"/>
            <w:vAlign w:val="bottom"/>
          </w:tcPr>
          <w:p w14:paraId="02BF6E3F" w14:textId="77777777" w:rsidR="00CF11A0" w:rsidRPr="00743556" w:rsidRDefault="00CF11A0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5E0E6C1" w14:textId="77777777" w:rsidR="00CF11A0" w:rsidRPr="00743556" w:rsidRDefault="00CF11A0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8CC8B2" w14:textId="3D99F1E0" w:rsidR="00CF11A0" w:rsidRPr="00743556" w:rsidRDefault="00CF11A0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8FC3F51" w14:textId="5D49DF3A" w:rsidR="00CF11A0" w:rsidRPr="00743556" w:rsidRDefault="00CF11A0" w:rsidP="003E0CE4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53C" w:rsidRPr="00743556" w14:paraId="1FEB6D10" w14:textId="77777777" w:rsidTr="00CF11A0">
        <w:trPr>
          <w:cantSplit/>
          <w:tblHeader/>
        </w:trPr>
        <w:tc>
          <w:tcPr>
            <w:tcW w:w="3234" w:type="dxa"/>
          </w:tcPr>
          <w:p w14:paraId="2060B85D" w14:textId="4C0659ED" w:rsidR="0086553C" w:rsidRPr="00743556" w:rsidRDefault="0086553C" w:rsidP="008655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41B9AD5" w14:textId="7032A40D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20F9E1E" w14:textId="77777777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DD160" w14:textId="7AB22E43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09E15DC" w14:textId="5C393EDF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994A1" w14:textId="60169A4B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987BA0F" w14:textId="77777777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F9958F" w14:textId="107162B9" w:rsidR="0086553C" w:rsidRPr="00743556" w:rsidRDefault="0086553C" w:rsidP="0086553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</w:tr>
      <w:tr w:rsidR="00CF11A0" w:rsidRPr="00743556" w14:paraId="0531C5DB" w14:textId="77777777" w:rsidTr="00CF11A0">
        <w:trPr>
          <w:cantSplit/>
          <w:tblHeader/>
        </w:trPr>
        <w:tc>
          <w:tcPr>
            <w:tcW w:w="3234" w:type="dxa"/>
          </w:tcPr>
          <w:p w14:paraId="6AB3747A" w14:textId="77777777" w:rsidR="00CF11A0" w:rsidRPr="00743556" w:rsidRDefault="00CF11A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29F8F9" w14:textId="7915809C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94133C3" w14:textId="77777777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1611F" w14:textId="77777777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A91360D" w14:textId="6F87DC0A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D360C0" w14:textId="76D86413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0B3358EE" w14:textId="77777777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75842" w14:textId="53F6975D" w:rsidR="00CF11A0" w:rsidRPr="00743556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</w:tr>
      <w:tr w:rsidR="00341130" w:rsidRPr="00743556" w14:paraId="316A5984" w14:textId="77777777" w:rsidTr="00341130">
        <w:trPr>
          <w:cantSplit/>
          <w:tblHeader/>
        </w:trPr>
        <w:tc>
          <w:tcPr>
            <w:tcW w:w="3234" w:type="dxa"/>
          </w:tcPr>
          <w:p w14:paraId="419A875D" w14:textId="77777777" w:rsidR="00341130" w:rsidRPr="00743556" w:rsidRDefault="0034113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2C075C3D" w14:textId="25C62182" w:rsidR="00341130" w:rsidRPr="00743556" w:rsidRDefault="00341130" w:rsidP="00CF11A0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556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6553C" w:rsidRPr="00743556" w14:paraId="50B52476" w14:textId="77777777" w:rsidTr="00CF11A0">
        <w:trPr>
          <w:cantSplit/>
        </w:trPr>
        <w:tc>
          <w:tcPr>
            <w:tcW w:w="3234" w:type="dxa"/>
          </w:tcPr>
          <w:p w14:paraId="4EBE15A5" w14:textId="72A1557C" w:rsidR="0086553C" w:rsidRPr="00743556" w:rsidRDefault="0086553C" w:rsidP="0086553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27A8DEC6" w14:textId="24A71C85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4770FAC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12B5F" w14:textId="3351FC12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180" w:type="dxa"/>
          </w:tcPr>
          <w:p w14:paraId="727105AE" w14:textId="28A59A6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F3CA2F" w14:textId="79EAB63D" w:rsidR="0086553C" w:rsidRPr="00743556" w:rsidRDefault="00E87503" w:rsidP="00E875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7A07585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C94050" w14:textId="429668A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</w:tr>
      <w:tr w:rsidR="0086553C" w:rsidRPr="00743556" w14:paraId="5DBF57CB" w14:textId="77777777" w:rsidTr="00CF11A0">
        <w:trPr>
          <w:cantSplit/>
        </w:trPr>
        <w:tc>
          <w:tcPr>
            <w:tcW w:w="3234" w:type="dxa"/>
          </w:tcPr>
          <w:p w14:paraId="5044B62E" w14:textId="51B0D920" w:rsidR="0086553C" w:rsidRPr="00743556" w:rsidRDefault="0086553C" w:rsidP="0086553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6CF9E48F" w14:textId="39FDD4E9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7,262,177</w:t>
            </w:r>
          </w:p>
        </w:tc>
        <w:tc>
          <w:tcPr>
            <w:tcW w:w="180" w:type="dxa"/>
            <w:vAlign w:val="bottom"/>
          </w:tcPr>
          <w:p w14:paraId="49C24167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018011" w14:textId="14393B52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180" w:type="dxa"/>
            <w:vAlign w:val="bottom"/>
          </w:tcPr>
          <w:p w14:paraId="7A25FADE" w14:textId="1563640A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161A86" w14:textId="3C5E400A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7,262,177</w:t>
            </w:r>
          </w:p>
        </w:tc>
        <w:tc>
          <w:tcPr>
            <w:tcW w:w="270" w:type="dxa"/>
            <w:vAlign w:val="bottom"/>
          </w:tcPr>
          <w:p w14:paraId="51045488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BB4AF" w14:textId="625D491E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</w:tr>
      <w:tr w:rsidR="0086553C" w:rsidRPr="00743556" w14:paraId="45922D86" w14:textId="77777777" w:rsidTr="00CF11A0">
        <w:trPr>
          <w:cantSplit/>
        </w:trPr>
        <w:tc>
          <w:tcPr>
            <w:tcW w:w="3234" w:type="dxa"/>
          </w:tcPr>
          <w:p w14:paraId="458F49EC" w14:textId="4097F18D" w:rsidR="0086553C" w:rsidRPr="00743556" w:rsidRDefault="0086553C" w:rsidP="0086553C">
            <w:pPr>
              <w:tabs>
                <w:tab w:val="clear" w:pos="680"/>
                <w:tab w:val="clear" w:pos="907"/>
              </w:tabs>
              <w:ind w:right="-167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513B130" w14:textId="59DDCA21" w:rsidR="0086553C" w:rsidRPr="00743556" w:rsidRDefault="00E87503" w:rsidP="0086553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8138BA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A43EA" w14:textId="4F0F002F" w:rsidR="0086553C" w:rsidRPr="00743556" w:rsidRDefault="0086553C" w:rsidP="0086553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BC23B9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B3677F" w14:textId="06CB9F78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223,500</w:t>
            </w:r>
          </w:p>
        </w:tc>
        <w:tc>
          <w:tcPr>
            <w:tcW w:w="270" w:type="dxa"/>
            <w:vAlign w:val="bottom"/>
          </w:tcPr>
          <w:p w14:paraId="1F962D35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511B53" w14:textId="17193145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</w:tr>
      <w:tr w:rsidR="0086553C" w:rsidRPr="00743556" w14:paraId="0C209902" w14:textId="77777777" w:rsidTr="00CF11A0">
        <w:trPr>
          <w:cantSplit/>
        </w:trPr>
        <w:tc>
          <w:tcPr>
            <w:tcW w:w="3234" w:type="dxa"/>
          </w:tcPr>
          <w:p w14:paraId="5EAD49BB" w14:textId="7F9688EA" w:rsidR="0086553C" w:rsidRPr="00743556" w:rsidRDefault="0086553C" w:rsidP="0086553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0FAB594F" w14:textId="2CA04BE0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153,526</w:t>
            </w:r>
          </w:p>
        </w:tc>
        <w:tc>
          <w:tcPr>
            <w:tcW w:w="180" w:type="dxa"/>
            <w:vAlign w:val="bottom"/>
          </w:tcPr>
          <w:p w14:paraId="3B8DF2BB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D6B75" w14:textId="0DDD1618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180" w:type="dxa"/>
            <w:vAlign w:val="bottom"/>
          </w:tcPr>
          <w:p w14:paraId="0AD0A052" w14:textId="667A08B8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31733" w14:textId="4CB17E48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153,526</w:t>
            </w:r>
          </w:p>
        </w:tc>
        <w:tc>
          <w:tcPr>
            <w:tcW w:w="270" w:type="dxa"/>
            <w:vAlign w:val="bottom"/>
          </w:tcPr>
          <w:p w14:paraId="0BBDB5DB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63A20" w14:textId="2CD6344B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</w:tr>
      <w:tr w:rsidR="0086553C" w:rsidRPr="00743556" w14:paraId="408403B4" w14:textId="77777777" w:rsidTr="0050264D">
        <w:trPr>
          <w:cantSplit/>
        </w:trPr>
        <w:tc>
          <w:tcPr>
            <w:tcW w:w="3234" w:type="dxa"/>
          </w:tcPr>
          <w:p w14:paraId="1097E5C2" w14:textId="6422A800" w:rsidR="0086553C" w:rsidRPr="00743556" w:rsidRDefault="0086553C" w:rsidP="0086553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8B4BF5" w14:textId="453C6969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15,215</w:t>
            </w:r>
          </w:p>
        </w:tc>
        <w:tc>
          <w:tcPr>
            <w:tcW w:w="180" w:type="dxa"/>
            <w:vAlign w:val="bottom"/>
          </w:tcPr>
          <w:p w14:paraId="56EDAC07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D05777" w14:textId="60A37744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23,456</w:t>
            </w:r>
          </w:p>
        </w:tc>
        <w:tc>
          <w:tcPr>
            <w:tcW w:w="180" w:type="dxa"/>
            <w:vAlign w:val="bottom"/>
          </w:tcPr>
          <w:p w14:paraId="7EC90F9E" w14:textId="53706B4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69106C" w14:textId="50467921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12,203</w:t>
            </w:r>
          </w:p>
        </w:tc>
        <w:tc>
          <w:tcPr>
            <w:tcW w:w="270" w:type="dxa"/>
            <w:vAlign w:val="bottom"/>
          </w:tcPr>
          <w:p w14:paraId="13A7A1A1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05F48" w14:textId="2926BFAD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</w:tr>
      <w:tr w:rsidR="0086553C" w:rsidRPr="00743556" w14:paraId="5F9C9345" w14:textId="77777777" w:rsidTr="0050264D">
        <w:trPr>
          <w:cantSplit/>
        </w:trPr>
        <w:tc>
          <w:tcPr>
            <w:tcW w:w="3234" w:type="dxa"/>
          </w:tcPr>
          <w:p w14:paraId="238EF339" w14:textId="31B153EA" w:rsidR="0086553C" w:rsidRPr="00743556" w:rsidRDefault="0086553C" w:rsidP="0086553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15AB7" w14:textId="2DC99795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7,430,920</w:t>
            </w:r>
          </w:p>
        </w:tc>
        <w:tc>
          <w:tcPr>
            <w:tcW w:w="180" w:type="dxa"/>
            <w:vAlign w:val="bottom"/>
          </w:tcPr>
          <w:p w14:paraId="41F1D840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1E969" w14:textId="390F9610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7,381,962</w:t>
            </w:r>
          </w:p>
        </w:tc>
        <w:tc>
          <w:tcPr>
            <w:tcW w:w="180" w:type="dxa"/>
            <w:vAlign w:val="bottom"/>
          </w:tcPr>
          <w:p w14:paraId="30843A26" w14:textId="48D4A670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7E66" w14:textId="3AA1D32F" w:rsidR="0086553C" w:rsidRPr="00743556" w:rsidRDefault="00E87503" w:rsidP="0086553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7,651,408</w:t>
            </w:r>
          </w:p>
        </w:tc>
        <w:tc>
          <w:tcPr>
            <w:tcW w:w="270" w:type="dxa"/>
            <w:vAlign w:val="bottom"/>
          </w:tcPr>
          <w:p w14:paraId="2978EA8B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AA805" w14:textId="23CB453A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7,609,690</w:t>
            </w:r>
          </w:p>
        </w:tc>
      </w:tr>
    </w:tbl>
    <w:p w14:paraId="64B36795" w14:textId="77777777" w:rsidR="00212099" w:rsidRPr="00743556" w:rsidRDefault="00212099" w:rsidP="004A1ED3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2D0BB3" w14:textId="15B8CD5C" w:rsidR="000E1B01" w:rsidRPr="00743556" w:rsidRDefault="000E1B01" w:rsidP="000E1B0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743556">
        <w:rPr>
          <w:rFonts w:ascii="Angsana New" w:hAnsi="Angsana New"/>
          <w:spacing w:val="-2"/>
          <w:sz w:val="30"/>
          <w:szCs w:val="30"/>
        </w:rPr>
        <w:t xml:space="preserve">31 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43556">
        <w:rPr>
          <w:rFonts w:ascii="Angsana New" w:hAnsi="Angsana New"/>
          <w:spacing w:val="-2"/>
          <w:sz w:val="30"/>
          <w:szCs w:val="30"/>
        </w:rPr>
        <w:t>256</w:t>
      </w:r>
      <w:r w:rsidR="0086553C" w:rsidRPr="00743556">
        <w:rPr>
          <w:rFonts w:ascii="Angsana New" w:hAnsi="Angsana New"/>
          <w:spacing w:val="-2"/>
          <w:sz w:val="30"/>
          <w:szCs w:val="30"/>
        </w:rPr>
        <w:t>8</w:t>
      </w:r>
      <w:r w:rsidRPr="00743556">
        <w:rPr>
          <w:rFonts w:ascii="Angsana New" w:hAnsi="Angsana New"/>
          <w:spacing w:val="-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743556">
        <w:rPr>
          <w:rFonts w:ascii="Angsana New" w:hAnsi="Angsana New"/>
          <w:spacing w:val="-2"/>
          <w:sz w:val="30"/>
          <w:szCs w:val="30"/>
        </w:rPr>
        <w:t xml:space="preserve"> </w:t>
      </w:r>
      <w:r w:rsidR="00BA5038" w:rsidRPr="00743556">
        <w:rPr>
          <w:rFonts w:ascii="Angsana New" w:hAnsi="Angsana New"/>
          <w:spacing w:val="-2"/>
          <w:sz w:val="30"/>
          <w:szCs w:val="30"/>
        </w:rPr>
        <w:t>4,185</w:t>
      </w:r>
      <w:r w:rsidRPr="00743556">
        <w:rPr>
          <w:rFonts w:ascii="Angsana New" w:hAnsi="Angsana New"/>
          <w:spacing w:val="-2"/>
          <w:sz w:val="30"/>
          <w:szCs w:val="30"/>
        </w:rPr>
        <w:t xml:space="preserve"> </w:t>
      </w:r>
      <w:r w:rsidRPr="00743556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 xml:space="preserve">และ </w:t>
      </w:r>
      <w:r w:rsidR="00BA5038" w:rsidRPr="00743556">
        <w:rPr>
          <w:rFonts w:ascii="Angsana New" w:hAnsi="Angsana New"/>
          <w:sz w:val="30"/>
          <w:szCs w:val="30"/>
        </w:rPr>
        <w:t xml:space="preserve">4,135 </w:t>
      </w:r>
      <w:r w:rsidRPr="00743556">
        <w:rPr>
          <w:rFonts w:ascii="Angsana New" w:hAnsi="Angsana New" w:hint="cs"/>
          <w:sz w:val="30"/>
          <w:szCs w:val="30"/>
          <w:cs/>
        </w:rPr>
        <w:t>ล้านบาท</w:t>
      </w:r>
      <w:r w:rsidR="009C37BD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43556">
        <w:rPr>
          <w:rFonts w:ascii="Angsana New" w:hAnsi="Angsana New"/>
          <w:i/>
          <w:iCs/>
          <w:sz w:val="30"/>
          <w:szCs w:val="30"/>
        </w:rPr>
        <w:t>(256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7</w:t>
      </w:r>
      <w:r w:rsidRPr="00743556">
        <w:rPr>
          <w:rFonts w:ascii="Angsana New" w:hAnsi="Angsana New"/>
          <w:i/>
          <w:iCs/>
          <w:sz w:val="30"/>
          <w:szCs w:val="30"/>
        </w:rPr>
        <w:t xml:space="preserve">: 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5,218</w:t>
      </w:r>
      <w:r w:rsidRPr="00743556">
        <w:rPr>
          <w:rFonts w:ascii="Angsana New" w:hAnsi="Angsana New"/>
          <w:i/>
          <w:iCs/>
          <w:sz w:val="30"/>
          <w:szCs w:val="30"/>
        </w:rPr>
        <w:t xml:space="preserve"> </w:t>
      </w:r>
      <w:r w:rsidRPr="00743556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5,168</w:t>
      </w:r>
      <w:r w:rsidRPr="007435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4355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43556">
        <w:rPr>
          <w:rFonts w:ascii="Angsana New" w:hAnsi="Angsana New"/>
          <w:i/>
          <w:iCs/>
          <w:sz w:val="30"/>
          <w:szCs w:val="30"/>
        </w:rPr>
        <w:t xml:space="preserve"> </w:t>
      </w:r>
      <w:r w:rsidRPr="007435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43556">
        <w:rPr>
          <w:rFonts w:ascii="Angsana New" w:hAnsi="Angsana New"/>
          <w:i/>
          <w:iCs/>
          <w:sz w:val="30"/>
          <w:szCs w:val="30"/>
        </w:rPr>
        <w:t>)</w:t>
      </w:r>
    </w:p>
    <w:p w14:paraId="15448324" w14:textId="77777777" w:rsidR="0000293E" w:rsidRPr="00743556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DE442D1" w14:textId="06DD4CE9" w:rsidR="000E1B01" w:rsidRPr="00743556" w:rsidRDefault="000E1B01" w:rsidP="000E1B0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เงินกู้ยืมระยะสั้นจากสถาบันการเงินประกอบด้วยเจ้าหนี้ทรัสต์</w:t>
      </w:r>
      <w:r w:rsidRPr="00743556">
        <w:rPr>
          <w:rFonts w:ascii="Angsana New" w:hAnsi="Angsana New" w:hint="cs"/>
          <w:sz w:val="30"/>
          <w:szCs w:val="30"/>
          <w:cs/>
          <w:lang w:val="en-US" w:bidi="th-TH"/>
        </w:rPr>
        <w:t>รีซี</w:t>
      </w:r>
      <w:r w:rsidRPr="00743556">
        <w:rPr>
          <w:rFonts w:ascii="Angsana New" w:hAnsi="Angsana New"/>
          <w:sz w:val="30"/>
          <w:szCs w:val="30"/>
          <w:cs/>
          <w:lang w:val="en-US" w:bidi="th-TH"/>
        </w:rPr>
        <w:t>ทและตั๋วสัญญาใช้เงินที่มีอายุ</w:t>
      </w:r>
      <w:r w:rsidRPr="0074355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43556">
        <w:rPr>
          <w:rFonts w:ascii="Angsana New" w:hAnsi="Angsana New"/>
          <w:sz w:val="30"/>
          <w:szCs w:val="30"/>
          <w:lang w:val="en-US" w:bidi="th-TH"/>
        </w:rPr>
        <w:t>1</w:t>
      </w:r>
      <w:r w:rsidRPr="00743556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Pr="00743556">
        <w:rPr>
          <w:rFonts w:ascii="Angsana New" w:hAnsi="Angsana New"/>
          <w:sz w:val="30"/>
          <w:szCs w:val="30"/>
          <w:lang w:val="en-US" w:bidi="th-TH"/>
        </w:rPr>
        <w:t>6</w:t>
      </w:r>
      <w:r w:rsidRPr="0074355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Pr="00743556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Pr="00743556">
        <w:rPr>
          <w:rFonts w:ascii="Angsana New" w:hAnsi="Angsana New"/>
          <w:sz w:val="30"/>
          <w:szCs w:val="30"/>
          <w:cs/>
          <w:lang w:val="en-US" w:bidi="th-TH"/>
        </w:rPr>
        <w:t>โดยมีดอกเบี้ยในอัตราร้อยละ</w:t>
      </w:r>
      <w:r w:rsidRPr="007435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87503" w:rsidRPr="00743556">
        <w:rPr>
          <w:rFonts w:ascii="Angsana New" w:hAnsi="Angsana New"/>
          <w:sz w:val="30"/>
          <w:szCs w:val="30"/>
          <w:lang w:val="en-US" w:bidi="th-TH"/>
        </w:rPr>
        <w:t>1.37</w:t>
      </w:r>
      <w:r w:rsidR="00665AB1" w:rsidRPr="007435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87503" w:rsidRPr="00743556">
        <w:rPr>
          <w:rFonts w:ascii="Angsana New" w:hAnsi="Angsana New"/>
          <w:sz w:val="30"/>
          <w:szCs w:val="30"/>
          <w:lang w:val="en-US" w:bidi="th-TH"/>
        </w:rPr>
        <w:t>-</w:t>
      </w:r>
      <w:r w:rsidR="00665AB1" w:rsidRPr="007435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87503" w:rsidRPr="00743556">
        <w:rPr>
          <w:rFonts w:ascii="Angsana New" w:hAnsi="Angsana New"/>
          <w:sz w:val="30"/>
          <w:szCs w:val="30"/>
          <w:lang w:val="en-US" w:bidi="th-TH"/>
        </w:rPr>
        <w:t>3.10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Pr="0074355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74355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Pr="00743556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6553C" w:rsidRPr="00743556">
        <w:rPr>
          <w:rFonts w:ascii="Angsana New" w:hAnsi="Angsana New"/>
          <w:i/>
          <w:iCs/>
          <w:sz w:val="30"/>
          <w:szCs w:val="30"/>
          <w:lang w:val="en-US" w:bidi="th-TH"/>
        </w:rPr>
        <w:t>7</w:t>
      </w:r>
      <w:r w:rsidRPr="0074355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Pr="0074355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86553C" w:rsidRPr="00743556">
        <w:rPr>
          <w:rFonts w:ascii="Angsana New" w:hAnsi="Angsana New"/>
          <w:i/>
          <w:iCs/>
          <w:sz w:val="30"/>
          <w:szCs w:val="30"/>
          <w:lang w:val="en-US" w:bidi="th-TH"/>
        </w:rPr>
        <w:t>2.25</w:t>
      </w:r>
      <w:r w:rsidRPr="0074355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- 3.</w:t>
      </w:r>
      <w:r w:rsidR="0086553C" w:rsidRPr="00743556">
        <w:rPr>
          <w:rFonts w:ascii="Angsana New" w:hAnsi="Angsana New"/>
          <w:i/>
          <w:iCs/>
          <w:sz w:val="30"/>
          <w:szCs w:val="30"/>
          <w:lang w:val="en-US" w:bidi="th-TH"/>
        </w:rPr>
        <w:t>10</w:t>
      </w:r>
      <w:r w:rsidRPr="0074355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Pr="0074355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41BE775F" w14:textId="77777777" w:rsidR="00C67985" w:rsidRPr="00743556" w:rsidRDefault="00C67985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C4C12B8" w14:textId="6920E045" w:rsidR="00B517AE" w:rsidRPr="00743556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430FA4" w:rsidRPr="00743556">
        <w:rPr>
          <w:rFonts w:ascii="Angsana New" w:hAnsi="Angsana New"/>
          <w:sz w:val="30"/>
          <w:szCs w:val="30"/>
        </w:rPr>
        <w:t>2565</w:t>
      </w:r>
      <w:r w:rsidRPr="00743556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743556">
        <w:rPr>
          <w:rFonts w:ascii="Angsana New" w:hAnsi="Angsana New"/>
          <w:sz w:val="30"/>
          <w:szCs w:val="30"/>
        </w:rPr>
        <w:t xml:space="preserve">500 </w:t>
      </w:r>
      <w:r w:rsidRPr="00743556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1B5301" w:rsidRPr="00743556">
        <w:rPr>
          <w:rFonts w:ascii="Angsana New" w:hAnsi="Angsana New"/>
          <w:sz w:val="30"/>
          <w:szCs w:val="30"/>
        </w:rPr>
        <w:t>3.67</w:t>
      </w:r>
      <w:r w:rsidRPr="00743556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="001B5301" w:rsidRPr="00743556">
        <w:rPr>
          <w:rFonts w:ascii="Angsana New" w:hAnsi="Angsana New"/>
          <w:sz w:val="30"/>
          <w:szCs w:val="30"/>
        </w:rPr>
        <w:t>10.41</w:t>
      </w:r>
      <w:r w:rsidRPr="00743556">
        <w:rPr>
          <w:rFonts w:ascii="Angsana New" w:hAnsi="Angsana New"/>
          <w:sz w:val="30"/>
          <w:szCs w:val="30"/>
          <w:cs/>
        </w:rPr>
        <w:t xml:space="preserve"> ล้านบาท โดยเริ่มชำระงวดแรกตั้งแต่เดือนสิงหาคม </w:t>
      </w:r>
      <w:r w:rsidR="001B5301" w:rsidRPr="00743556">
        <w:rPr>
          <w:rFonts w:ascii="Angsana New" w:hAnsi="Angsana New"/>
          <w:sz w:val="30"/>
          <w:szCs w:val="30"/>
        </w:rPr>
        <w:t>2565</w:t>
      </w:r>
      <w:r w:rsidRPr="00743556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743556">
        <w:rPr>
          <w:rFonts w:ascii="Angsana New" w:hAnsi="Angsana New"/>
          <w:sz w:val="30"/>
          <w:szCs w:val="30"/>
        </w:rPr>
        <w:t>4</w:t>
      </w:r>
      <w:r w:rsidRPr="00743556">
        <w:rPr>
          <w:rFonts w:ascii="Angsana New" w:hAnsi="Angsana New"/>
          <w:sz w:val="30"/>
          <w:szCs w:val="30"/>
          <w:cs/>
        </w:rPr>
        <w:t xml:space="preserve"> ปี นับจากเดือนที่เบิกใช้เงินกู้งวดแรก</w:t>
      </w:r>
      <w:r w:rsidR="005710D4" w:rsidRPr="00743556">
        <w:rPr>
          <w:rFonts w:ascii="Angsana New" w:hAnsi="Angsana New"/>
          <w:sz w:val="30"/>
          <w:szCs w:val="30"/>
        </w:rPr>
        <w:t xml:space="preserve"> </w:t>
      </w:r>
      <w:r w:rsidR="005710D4" w:rsidRPr="0074355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710D4" w:rsidRPr="0074355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10D4" w:rsidRPr="00743556">
        <w:rPr>
          <w:rFonts w:ascii="Angsana New" w:hAnsi="Angsana New"/>
          <w:sz w:val="30"/>
          <w:szCs w:val="30"/>
        </w:rPr>
        <w:t xml:space="preserve">31 </w:t>
      </w:r>
      <w:r w:rsidR="005710D4" w:rsidRPr="007435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5710D4" w:rsidRPr="00743556">
        <w:rPr>
          <w:rFonts w:ascii="Angsana New" w:hAnsi="Angsana New"/>
          <w:sz w:val="30"/>
          <w:szCs w:val="30"/>
        </w:rPr>
        <w:t>256</w:t>
      </w:r>
      <w:r w:rsidR="0086553C" w:rsidRPr="00743556">
        <w:rPr>
          <w:rFonts w:ascii="Angsana New" w:hAnsi="Angsana New"/>
          <w:sz w:val="30"/>
          <w:szCs w:val="30"/>
        </w:rPr>
        <w:t>8</w:t>
      </w:r>
      <w:r w:rsidR="005710D4" w:rsidRPr="00743556">
        <w:rPr>
          <w:rFonts w:ascii="Angsana New" w:hAnsi="Angsana New"/>
          <w:sz w:val="30"/>
          <w:szCs w:val="30"/>
        </w:rPr>
        <w:t xml:space="preserve"> </w:t>
      </w:r>
      <w:r w:rsidR="005710D4" w:rsidRPr="00743556">
        <w:rPr>
          <w:rFonts w:ascii="Angsana New" w:hAnsi="Angsana New"/>
          <w:sz w:val="30"/>
          <w:szCs w:val="30"/>
          <w:cs/>
        </w:rPr>
        <w:t>บริษัท</w:t>
      </w:r>
      <w:r w:rsidR="00E87503" w:rsidRPr="00743556">
        <w:rPr>
          <w:rFonts w:ascii="Angsana New" w:hAnsi="Angsana New"/>
          <w:sz w:val="30"/>
          <w:szCs w:val="30"/>
          <w:cs/>
        </w:rPr>
        <w:t>ได้</w:t>
      </w:r>
      <w:r w:rsidR="00EB5568" w:rsidRPr="00743556">
        <w:rPr>
          <w:rFonts w:ascii="Angsana New" w:hAnsi="Angsana New" w:hint="cs"/>
          <w:sz w:val="30"/>
          <w:szCs w:val="30"/>
          <w:cs/>
        </w:rPr>
        <w:t>จ่าย</w:t>
      </w:r>
      <w:r w:rsidR="00E87503" w:rsidRPr="00743556">
        <w:rPr>
          <w:rFonts w:ascii="Angsana New" w:hAnsi="Angsana New"/>
          <w:sz w:val="30"/>
          <w:szCs w:val="30"/>
          <w:cs/>
        </w:rPr>
        <w:t>ชำระคืนแล้วทั้งจำนวน</w:t>
      </w:r>
      <w:r w:rsidR="007302A4" w:rsidRPr="00743556">
        <w:rPr>
          <w:rFonts w:ascii="Angsana New" w:hAnsi="Angsana New"/>
          <w:sz w:val="30"/>
          <w:szCs w:val="30"/>
        </w:rPr>
        <w:t xml:space="preserve"> </w:t>
      </w:r>
      <w:r w:rsidR="007302A4" w:rsidRPr="00743556">
        <w:rPr>
          <w:rFonts w:ascii="Angsana New" w:hAnsi="Angsana New"/>
          <w:i/>
          <w:iCs/>
          <w:sz w:val="30"/>
          <w:szCs w:val="30"/>
          <w:cs/>
        </w:rPr>
        <w:t>(</w:t>
      </w:r>
      <w:r w:rsidR="007302A4" w:rsidRPr="00743556">
        <w:rPr>
          <w:rFonts w:ascii="Angsana New" w:hAnsi="Angsana New"/>
          <w:i/>
          <w:iCs/>
          <w:sz w:val="30"/>
          <w:szCs w:val="30"/>
        </w:rPr>
        <w:t>256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7</w:t>
      </w:r>
      <w:r w:rsidR="007302A4" w:rsidRPr="00743556">
        <w:rPr>
          <w:rFonts w:ascii="Angsana New" w:hAnsi="Angsana New"/>
          <w:i/>
          <w:iCs/>
          <w:sz w:val="30"/>
          <w:szCs w:val="30"/>
        </w:rPr>
        <w:t xml:space="preserve">: </w:t>
      </w:r>
      <w:r w:rsidR="00EB5568" w:rsidRPr="00743556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บริษัทมีเงินกู้ยืมระยะยาวจากสถาบันการเงินดังกล่าว 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198.11</w:t>
      </w:r>
      <w:r w:rsidR="007302A4" w:rsidRPr="00743556">
        <w:rPr>
          <w:rFonts w:ascii="Angsana New" w:hAnsi="Angsana New"/>
          <w:i/>
          <w:iCs/>
          <w:sz w:val="30"/>
          <w:szCs w:val="30"/>
        </w:rPr>
        <w:t xml:space="preserve"> </w:t>
      </w:r>
      <w:r w:rsidR="007302A4" w:rsidRPr="0074355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8CD6B0B" w14:textId="77777777" w:rsidR="004A1ED3" w:rsidRPr="00743556" w:rsidRDefault="004A1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322E2AF2" w14:textId="600AD3A0" w:rsidR="00B517AE" w:rsidRPr="00743556" w:rsidRDefault="00B517AE" w:rsidP="00B517AE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43556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ในเดือนกันยายน </w:t>
      </w:r>
      <w:r w:rsidR="001B5301" w:rsidRPr="00743556">
        <w:rPr>
          <w:rFonts w:ascii="Angsana New" w:hAnsi="Angsana New"/>
          <w:spacing w:val="-2"/>
          <w:sz w:val="30"/>
          <w:szCs w:val="30"/>
        </w:rPr>
        <w:t>2565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743556">
        <w:rPr>
          <w:rFonts w:ascii="Angsana New" w:hAnsi="Angsana New"/>
          <w:spacing w:val="-2"/>
          <w:sz w:val="30"/>
          <w:szCs w:val="30"/>
        </w:rPr>
        <w:t>13.89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ล้านดอลลาร์สหรัฐอเมริกาซึ่งเทียบเท่ากับ </w:t>
      </w:r>
      <w:r w:rsidR="001B5301" w:rsidRPr="00743556">
        <w:rPr>
          <w:rFonts w:ascii="Angsana New" w:hAnsi="Angsana New"/>
          <w:spacing w:val="-2"/>
          <w:sz w:val="30"/>
          <w:szCs w:val="30"/>
        </w:rPr>
        <w:t>500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ล้านบาท เงินกู้ยืมดังกล่าวมีอัตราดอกเบี้ยในอัตรา </w:t>
      </w:r>
      <w:r w:rsidR="00827BCA" w:rsidRPr="00743556">
        <w:rPr>
          <w:rFonts w:ascii="Angsana New" w:hAnsi="Angsana New"/>
          <w:spacing w:val="-2"/>
          <w:sz w:val="30"/>
          <w:szCs w:val="30"/>
        </w:rPr>
        <w:t xml:space="preserve">USD </w:t>
      </w:r>
      <w:r w:rsidRPr="00743556">
        <w:rPr>
          <w:rFonts w:ascii="Angsana New" w:hAnsi="Angsana New"/>
          <w:spacing w:val="-2"/>
          <w:sz w:val="30"/>
          <w:szCs w:val="30"/>
        </w:rPr>
        <w:t xml:space="preserve">SOFR NCCR 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บวกเพิ่มร้อยละ </w:t>
      </w:r>
      <w:r w:rsidR="001B5301" w:rsidRPr="00743556">
        <w:rPr>
          <w:rFonts w:ascii="Angsana New" w:hAnsi="Angsana New"/>
          <w:spacing w:val="-2"/>
          <w:sz w:val="30"/>
          <w:szCs w:val="30"/>
        </w:rPr>
        <w:t>1.40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ต่อปี และมีกำหนดชำระคืนเป็นงวดรายไตรมาส งวดละ </w:t>
      </w:r>
      <w:r w:rsidR="001B5301" w:rsidRPr="00743556">
        <w:rPr>
          <w:rFonts w:ascii="Angsana New" w:hAnsi="Angsana New"/>
          <w:spacing w:val="-2"/>
          <w:sz w:val="30"/>
          <w:szCs w:val="30"/>
        </w:rPr>
        <w:t>25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โดยเริ่มชำระงวดแรกตั้งแต่เดือนธันวาคม </w:t>
      </w:r>
      <w:r w:rsidR="001B5301" w:rsidRPr="00743556">
        <w:rPr>
          <w:rFonts w:ascii="Angsana New" w:hAnsi="Angsana New"/>
          <w:spacing w:val="-2"/>
          <w:sz w:val="30"/>
          <w:szCs w:val="30"/>
        </w:rPr>
        <w:t>2565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743556">
        <w:rPr>
          <w:rFonts w:ascii="Angsana New" w:hAnsi="Angsana New"/>
          <w:spacing w:val="-2"/>
          <w:sz w:val="30"/>
          <w:szCs w:val="30"/>
        </w:rPr>
        <w:t>5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7302A4" w:rsidRPr="00743556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="007302A4" w:rsidRPr="0074355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302A4" w:rsidRPr="00743556">
        <w:rPr>
          <w:rFonts w:ascii="Angsana New" w:hAnsi="Angsana New"/>
          <w:spacing w:val="-2"/>
          <w:sz w:val="30"/>
          <w:szCs w:val="30"/>
        </w:rPr>
        <w:t>31</w:t>
      </w:r>
      <w:r w:rsidR="007302A4" w:rsidRPr="0074355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302A4" w:rsidRPr="00743556">
        <w:rPr>
          <w:rFonts w:ascii="Angsana New" w:hAnsi="Angsana New"/>
          <w:spacing w:val="-2"/>
          <w:sz w:val="30"/>
          <w:szCs w:val="30"/>
        </w:rPr>
        <w:t>256</w:t>
      </w:r>
      <w:r w:rsidR="0086553C" w:rsidRPr="00743556">
        <w:rPr>
          <w:rFonts w:ascii="Angsana New" w:hAnsi="Angsana New"/>
          <w:spacing w:val="-2"/>
          <w:sz w:val="30"/>
          <w:szCs w:val="30"/>
        </w:rPr>
        <w:t>8</w:t>
      </w:r>
      <w:r w:rsidR="007302A4" w:rsidRPr="00743556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บริษัทมีเงินกู้ยืมระยะยาวจากสถาบันการเงิน</w:t>
      </w:r>
      <w:r w:rsidR="007302A4" w:rsidRPr="00743556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7302A4" w:rsidRPr="0074355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97B55" w:rsidRPr="00743556">
        <w:rPr>
          <w:rFonts w:ascii="Angsana New" w:hAnsi="Angsana New"/>
          <w:spacing w:val="-2"/>
          <w:sz w:val="30"/>
          <w:szCs w:val="30"/>
        </w:rPr>
        <w:t xml:space="preserve">4.86 </w:t>
      </w:r>
      <w:r w:rsidR="007302A4" w:rsidRPr="00743556">
        <w:rPr>
          <w:rFonts w:ascii="Angsana New" w:hAnsi="Angsana New"/>
          <w:spacing w:val="-2"/>
          <w:sz w:val="30"/>
          <w:szCs w:val="30"/>
          <w:cs/>
        </w:rPr>
        <w:t>ล้านดอลลาร์สหรัฐอเมริกา</w:t>
      </w:r>
      <w:r w:rsidR="007302A4" w:rsidRPr="00743556">
        <w:rPr>
          <w:rFonts w:ascii="Angsana New" w:hAnsi="Angsana New" w:hint="cs"/>
          <w:spacing w:val="-2"/>
          <w:sz w:val="30"/>
          <w:szCs w:val="30"/>
          <w:cs/>
        </w:rPr>
        <w:t xml:space="preserve"> หรือเทียบเท่าเงินบาท</w:t>
      </w:r>
      <w:r w:rsidR="007302A4" w:rsidRPr="00743556">
        <w:rPr>
          <w:rFonts w:ascii="Angsana New" w:hAnsi="Angsana New"/>
          <w:spacing w:val="-2"/>
          <w:sz w:val="30"/>
          <w:szCs w:val="30"/>
        </w:rPr>
        <w:t xml:space="preserve"> </w:t>
      </w:r>
      <w:r w:rsidR="009B4934" w:rsidRPr="00743556">
        <w:rPr>
          <w:rFonts w:ascii="Angsana New" w:hAnsi="Angsana New"/>
          <w:spacing w:val="-2"/>
          <w:sz w:val="30"/>
          <w:szCs w:val="30"/>
        </w:rPr>
        <w:t xml:space="preserve">153.53 </w:t>
      </w:r>
      <w:r w:rsidR="007302A4" w:rsidRPr="0074355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302A4" w:rsidRPr="00743556">
        <w:rPr>
          <w:rFonts w:ascii="Angsana New" w:hAnsi="Angsana New"/>
          <w:spacing w:val="-2"/>
          <w:sz w:val="30"/>
          <w:szCs w:val="30"/>
        </w:rPr>
        <w:t xml:space="preserve"> </w:t>
      </w:r>
      <w:r w:rsidR="007302A4" w:rsidRPr="00743556">
        <w:rPr>
          <w:rFonts w:ascii="Angsana New" w:hAnsi="Angsana New"/>
          <w:i/>
          <w:iCs/>
          <w:sz w:val="30"/>
          <w:szCs w:val="30"/>
          <w:cs/>
        </w:rPr>
        <w:t>(</w:t>
      </w:r>
      <w:r w:rsidR="007302A4" w:rsidRPr="00743556">
        <w:rPr>
          <w:rFonts w:ascii="Angsana New" w:hAnsi="Angsana New"/>
          <w:i/>
          <w:iCs/>
          <w:sz w:val="30"/>
          <w:szCs w:val="30"/>
        </w:rPr>
        <w:t>256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7</w:t>
      </w:r>
      <w:r w:rsidR="007302A4" w:rsidRPr="00743556">
        <w:rPr>
          <w:rFonts w:ascii="Angsana New" w:hAnsi="Angsana New"/>
          <w:i/>
          <w:iCs/>
          <w:sz w:val="30"/>
          <w:szCs w:val="30"/>
        </w:rPr>
        <w:t xml:space="preserve">: 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7.64</w:t>
      </w:r>
      <w:r w:rsidR="007302A4" w:rsidRPr="00743556">
        <w:rPr>
          <w:rFonts w:ascii="Angsana New" w:hAnsi="Angsana New"/>
          <w:i/>
          <w:iCs/>
          <w:sz w:val="30"/>
          <w:szCs w:val="30"/>
        </w:rPr>
        <w:t xml:space="preserve"> </w:t>
      </w:r>
      <w:r w:rsidR="007302A4" w:rsidRPr="00743556">
        <w:rPr>
          <w:rFonts w:ascii="Angsana New" w:hAnsi="Angsana New"/>
          <w:i/>
          <w:iCs/>
          <w:sz w:val="30"/>
          <w:szCs w:val="30"/>
          <w:cs/>
        </w:rPr>
        <w:t>ล้านดอลลาร์สหรัฐอเมริกา</w:t>
      </w:r>
      <w:r w:rsidR="007302A4" w:rsidRPr="007435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302A4" w:rsidRPr="00743556">
        <w:rPr>
          <w:rFonts w:ascii="Angsana New" w:hAnsi="Angsana New"/>
          <w:i/>
          <w:iCs/>
          <w:sz w:val="30"/>
          <w:szCs w:val="30"/>
          <w:cs/>
        </w:rPr>
        <w:t xml:space="preserve">หรือเทียบเท่าเงินบาท </w:t>
      </w:r>
      <w:r w:rsidR="00357F52" w:rsidRPr="00743556">
        <w:rPr>
          <w:rFonts w:ascii="Angsana New" w:hAnsi="Angsana New"/>
          <w:i/>
          <w:iCs/>
          <w:sz w:val="30"/>
          <w:szCs w:val="30"/>
        </w:rPr>
        <w:t>2</w:t>
      </w:r>
      <w:r w:rsidR="0086553C" w:rsidRPr="00743556">
        <w:rPr>
          <w:rFonts w:ascii="Angsana New" w:hAnsi="Angsana New"/>
          <w:i/>
          <w:iCs/>
          <w:sz w:val="30"/>
          <w:szCs w:val="30"/>
        </w:rPr>
        <w:t>59.63</w:t>
      </w:r>
      <w:r w:rsidR="007302A4" w:rsidRPr="0074355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7302A4" w:rsidRPr="0074355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0324ED2" w14:textId="77777777" w:rsidR="00B517AE" w:rsidRPr="00743556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8BD1F" w14:textId="1424EF9B" w:rsidR="00B517AE" w:rsidRPr="00743556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/>
          <w:sz w:val="30"/>
          <w:szCs w:val="30"/>
          <w:cs/>
        </w:rPr>
        <w:t>ภายใต้สัญญาเงินกู้ยืมระยะยาว บริษัทมีภาระผูกพันที่จะต้องปฏิบัติตามเงื่อนไขและข้อกำหนดในสัญญาเงินกู้ยืม โดยมีเงื่อนไขที่สำคัญได้แก่ บริษัทห้ามนำที่ดินพร้อมสิ่งปลูกสร้างของบริษัทไปก่อให้เกิดภาระผูกพัน (</w:t>
      </w:r>
      <w:r w:rsidRPr="00743556">
        <w:rPr>
          <w:rFonts w:ascii="Angsana New" w:hAnsi="Angsana New"/>
          <w:sz w:val="30"/>
          <w:szCs w:val="30"/>
        </w:rPr>
        <w:t xml:space="preserve">Negative </w:t>
      </w:r>
      <w:r w:rsidR="00F57914" w:rsidRPr="00743556">
        <w:rPr>
          <w:rFonts w:ascii="Angsana New" w:hAnsi="Angsana New"/>
          <w:sz w:val="30"/>
          <w:szCs w:val="30"/>
        </w:rPr>
        <w:t>P</w:t>
      </w:r>
      <w:r w:rsidRPr="00743556">
        <w:rPr>
          <w:rFonts w:ascii="Angsana New" w:hAnsi="Angsana New"/>
          <w:sz w:val="30"/>
          <w:szCs w:val="30"/>
        </w:rPr>
        <w:t xml:space="preserve">ledge) </w:t>
      </w:r>
      <w:r w:rsidRPr="00743556">
        <w:rPr>
          <w:rFonts w:ascii="Angsana New" w:hAnsi="Angsana New"/>
          <w:sz w:val="30"/>
          <w:szCs w:val="30"/>
          <w:cs/>
        </w:rPr>
        <w:t>และการดำรงอัตราส่วนทางการเงิน</w:t>
      </w:r>
      <w:r w:rsidR="00092CE5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="00092CE5" w:rsidRPr="00743556">
        <w:rPr>
          <w:rFonts w:ascii="Angsana New" w:hAnsi="Angsana New"/>
          <w:sz w:val="30"/>
          <w:szCs w:val="30"/>
          <w:cs/>
        </w:rPr>
        <w:t>อย่างไรก็ตาม</w:t>
      </w:r>
      <w:r w:rsidR="00522EA2" w:rsidRPr="0074355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D09DF" w:rsidRPr="00743556">
        <w:rPr>
          <w:rFonts w:ascii="Angsana New" w:hAnsi="Angsana New"/>
          <w:sz w:val="30"/>
          <w:szCs w:val="30"/>
        </w:rPr>
        <w:t xml:space="preserve">14 </w:t>
      </w:r>
      <w:r w:rsidR="00AD09DF" w:rsidRPr="0074355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A14F0" w:rsidRPr="00743556">
        <w:rPr>
          <w:rFonts w:ascii="Angsana New" w:hAnsi="Angsana New"/>
          <w:sz w:val="30"/>
          <w:szCs w:val="30"/>
        </w:rPr>
        <w:t>256</w:t>
      </w:r>
      <w:r w:rsidR="00AD09DF" w:rsidRPr="00743556">
        <w:rPr>
          <w:rFonts w:ascii="Angsana New" w:hAnsi="Angsana New"/>
          <w:sz w:val="30"/>
          <w:szCs w:val="30"/>
        </w:rPr>
        <w:t>8</w:t>
      </w:r>
      <w:r w:rsidR="00522EA2" w:rsidRPr="00743556">
        <w:rPr>
          <w:rFonts w:ascii="Angsana New" w:hAnsi="Angsana New"/>
          <w:sz w:val="30"/>
          <w:szCs w:val="30"/>
          <w:cs/>
        </w:rPr>
        <w:t xml:space="preserve"> บริษัทได้ลงนามในสัญญาแก้ไขเงื่อนไขหนึ่งข้อในสัญญาเงินกู้ระยะยาวที่เกี่ยวกับการดำรงอัตราส่วนเงินทุนหมุนเวียนต่อหนี้สินระยะสั้นตามที่กำหนดในสัญญาเงินกู้ยืมดังกล่าวจากสถาบันการเงินแห่ง</w:t>
      </w:r>
      <w:r w:rsidR="008D7918" w:rsidRPr="00743556">
        <w:rPr>
          <w:rFonts w:ascii="Angsana New" w:hAnsi="Angsana New"/>
          <w:sz w:val="30"/>
          <w:szCs w:val="30"/>
          <w:cs/>
        </w:rPr>
        <w:t>หนึ่ง</w:t>
      </w:r>
    </w:p>
    <w:p w14:paraId="71DED0C5" w14:textId="77777777" w:rsidR="00767B07" w:rsidRPr="00743556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91CAF" w14:textId="3298D03B" w:rsidR="00B96FE1" w:rsidRPr="00743556" w:rsidRDefault="00420897" w:rsidP="00BE0D26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743556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B06F0EB" w14:textId="77777777" w:rsidR="003F6B63" w:rsidRPr="00743556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556699" w14:textId="77777777" w:rsidR="003F6B63" w:rsidRPr="00743556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6B4DE5E7" w14:textId="77777777" w:rsidR="003F6B63" w:rsidRPr="00743556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2679C575" w14:textId="77777777" w:rsidR="003F6B63" w:rsidRPr="00743556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898DAC5" w14:textId="77777777" w:rsidR="003F6B63" w:rsidRPr="00743556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1C4E422C" w14:textId="5314FFAB" w:rsidR="00591061" w:rsidRPr="00743556" w:rsidRDefault="003F6B63" w:rsidP="00A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เวลาใดเวลาหนึ่ง</w:t>
      </w:r>
    </w:p>
    <w:p w14:paraId="1C575E13" w14:textId="77777777" w:rsidR="00A33D99" w:rsidRPr="00743556" w:rsidRDefault="00A33D99" w:rsidP="00A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FB844E7" w14:textId="1D39CBC7" w:rsidR="005D35CD" w:rsidRPr="00743556" w:rsidRDefault="00591061" w:rsidP="0001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459C0392" w14:textId="4D4B5447" w:rsidR="005D35CD" w:rsidRPr="00743556" w:rsidRDefault="00984822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="003D2423" w:rsidRPr="00743556">
        <w:rPr>
          <w:rFonts w:ascii="Angsana New" w:hAnsi="Angsana New"/>
          <w:sz w:val="30"/>
          <w:szCs w:val="30"/>
        </w:rPr>
        <w:t>10</w:t>
      </w:r>
      <w:r w:rsidRPr="00743556">
        <w:rPr>
          <w:rFonts w:ascii="Angsana New" w:hAnsi="Angsana New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443E3396" w14:textId="5FAC9A1D" w:rsidR="00EA2A7F" w:rsidRPr="00743556" w:rsidRDefault="00EA2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64C4A3B9" w14:textId="1BA76CAC" w:rsidR="007D4077" w:rsidRPr="00743556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lastRenderedPageBreak/>
        <w:t>ค่าใช้จ่ายตาม</w:t>
      </w:r>
      <w:r w:rsidR="00CC5450" w:rsidRPr="00743556">
        <w:rPr>
          <w:rFonts w:ascii="Angsana New" w:hAnsi="Angsana New"/>
          <w:sz w:val="30"/>
          <w:szCs w:val="30"/>
          <w:u w:val="none"/>
          <w:cs/>
        </w:rPr>
        <w:t>ธรรมชาติ</w:t>
      </w:r>
      <w:r w:rsidRPr="00743556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C58ACD6" w14:textId="5F056C1F" w:rsidR="00B42EA5" w:rsidRPr="00743556" w:rsidRDefault="00B42EA5" w:rsidP="0071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2708"/>
        <w:gridCol w:w="832"/>
        <w:gridCol w:w="1397"/>
        <w:gridCol w:w="239"/>
        <w:gridCol w:w="1331"/>
        <w:gridCol w:w="239"/>
        <w:gridCol w:w="1390"/>
        <w:gridCol w:w="239"/>
        <w:gridCol w:w="1279"/>
      </w:tblGrid>
      <w:tr w:rsidR="007A7477" w:rsidRPr="00743556" w14:paraId="78339DDA" w14:textId="77777777" w:rsidTr="003B361B">
        <w:trPr>
          <w:tblHeader/>
        </w:trPr>
        <w:tc>
          <w:tcPr>
            <w:tcW w:w="2708" w:type="dxa"/>
          </w:tcPr>
          <w:p w14:paraId="60EB51ED" w14:textId="77777777" w:rsidR="006B1CEE" w:rsidRPr="00743556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32" w:type="dxa"/>
          </w:tcPr>
          <w:p w14:paraId="3EB2D62D" w14:textId="77777777" w:rsidR="006B1CEE" w:rsidRPr="00743556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CF5775" w14:textId="77777777" w:rsidR="006B1CEE" w:rsidRPr="00743556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465B1EE9" w14:textId="77777777" w:rsidR="006B1CEE" w:rsidRPr="00743556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8" w:type="dxa"/>
            <w:gridSpan w:val="3"/>
          </w:tcPr>
          <w:p w14:paraId="30BDB0C7" w14:textId="77777777" w:rsidR="006B1CEE" w:rsidRPr="00743556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6553C" w:rsidRPr="00743556" w14:paraId="123C2CB9" w14:textId="77777777" w:rsidTr="003B361B">
        <w:trPr>
          <w:tblHeader/>
        </w:trPr>
        <w:tc>
          <w:tcPr>
            <w:tcW w:w="2708" w:type="dxa"/>
          </w:tcPr>
          <w:p w14:paraId="6F3BB30C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2" w:type="dxa"/>
          </w:tcPr>
          <w:p w14:paraId="6050C121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7" w:type="dxa"/>
          </w:tcPr>
          <w:p w14:paraId="150DECE0" w14:textId="44FBE3A2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524517B4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14:paraId="3FAB356C" w14:textId="75420FAE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62D52B1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33CA1DB4" w14:textId="559001AA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6BE24E37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3DF8D4A" w14:textId="6809F9EA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02828" w:rsidRPr="00743556" w14:paraId="2CFD747F" w14:textId="77777777" w:rsidTr="003B361B">
        <w:trPr>
          <w:tblHeader/>
        </w:trPr>
        <w:tc>
          <w:tcPr>
            <w:tcW w:w="2708" w:type="dxa"/>
          </w:tcPr>
          <w:p w14:paraId="298C6AB5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2" w:type="dxa"/>
          </w:tcPr>
          <w:p w14:paraId="0AE66FC2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4" w:type="dxa"/>
            <w:gridSpan w:val="7"/>
          </w:tcPr>
          <w:p w14:paraId="455A1C53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53C" w:rsidRPr="00743556" w14:paraId="2866E441" w14:textId="77777777" w:rsidTr="003B361B">
        <w:trPr>
          <w:trHeight w:val="227"/>
        </w:trPr>
        <w:tc>
          <w:tcPr>
            <w:tcW w:w="2708" w:type="dxa"/>
          </w:tcPr>
          <w:p w14:paraId="37CA9886" w14:textId="77777777" w:rsidR="0086553C" w:rsidRPr="00743556" w:rsidRDefault="0086553C" w:rsidP="008655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832" w:type="dxa"/>
          </w:tcPr>
          <w:p w14:paraId="724A27F1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1EB2B89" w14:textId="6CAA91AE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46,549,50</w:t>
            </w:r>
            <w:r w:rsidR="0067323D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55F1D84C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3A03B7EC" w14:textId="2932E231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40,057,914</w:t>
            </w:r>
          </w:p>
        </w:tc>
        <w:tc>
          <w:tcPr>
            <w:tcW w:w="239" w:type="dxa"/>
          </w:tcPr>
          <w:p w14:paraId="3BB3AA2F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7694918E" w14:textId="71065B7B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46,542,</w:t>
            </w:r>
            <w:r w:rsidR="00D16466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67323D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3CA0F58A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F879D7" w14:textId="03C93DBF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40,051,542</w:t>
            </w:r>
          </w:p>
        </w:tc>
      </w:tr>
      <w:tr w:rsidR="0086553C" w:rsidRPr="00743556" w14:paraId="0DBA3352" w14:textId="77777777" w:rsidTr="003B361B">
        <w:trPr>
          <w:trHeight w:val="182"/>
        </w:trPr>
        <w:tc>
          <w:tcPr>
            <w:tcW w:w="2708" w:type="dxa"/>
          </w:tcPr>
          <w:p w14:paraId="38813EC5" w14:textId="194FA744" w:rsidR="0086553C" w:rsidRPr="00743556" w:rsidRDefault="0086553C" w:rsidP="0086553C">
            <w:pPr>
              <w:tabs>
                <w:tab w:val="decimal" w:pos="1063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32" w:type="dxa"/>
          </w:tcPr>
          <w:p w14:paraId="5151DB97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B93079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C620965" w14:textId="1216A8FD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1,024,</w:t>
            </w:r>
            <w:r w:rsidR="00B46F19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80F43DA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777D9088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AAEC12" w14:textId="271EB90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102,987</w:t>
            </w:r>
          </w:p>
        </w:tc>
        <w:tc>
          <w:tcPr>
            <w:tcW w:w="239" w:type="dxa"/>
          </w:tcPr>
          <w:p w14:paraId="342F3B44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5D3448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301798C" w14:textId="017419E6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(1,024,3</w:t>
            </w:r>
            <w:r w:rsidR="00D16466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9" w:type="dxa"/>
          </w:tcPr>
          <w:p w14:paraId="3AA09B2B" w14:textId="2CE9D115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B4927D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6D9A03" w14:textId="556480E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102,989</w:t>
            </w:r>
          </w:p>
        </w:tc>
      </w:tr>
      <w:tr w:rsidR="0086553C" w:rsidRPr="00743556" w14:paraId="765B6EB1" w14:textId="77777777" w:rsidTr="003B361B">
        <w:trPr>
          <w:trHeight w:val="299"/>
        </w:trPr>
        <w:tc>
          <w:tcPr>
            <w:tcW w:w="2708" w:type="dxa"/>
          </w:tcPr>
          <w:p w14:paraId="07CE7CAE" w14:textId="282A94BA" w:rsidR="0086553C" w:rsidRPr="00743556" w:rsidRDefault="000E7A34" w:rsidP="0086553C">
            <w:pPr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</w:t>
            </w:r>
            <w:r w:rsidR="0086553C" w:rsidRPr="0074355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86553C" w:rsidRPr="00743556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  <w:r w:rsidR="0086553C" w:rsidRPr="00743556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32" w:type="dxa"/>
          </w:tcPr>
          <w:p w14:paraId="7F375B5F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1791DA42" w14:textId="050C2730" w:rsidR="0086553C" w:rsidRPr="00743556" w:rsidRDefault="00385356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97" w:type="dxa"/>
          </w:tcPr>
          <w:p w14:paraId="31BC3758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6ECE8C" w14:textId="00CCD992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7,98</w:t>
            </w:r>
            <w:r w:rsidR="00FA1FE5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22F6B005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6AB2DF46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B7D84" w14:textId="6B2C6B80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(36,35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59B18A7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3C2003BC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DA77E" w14:textId="5A18DCA1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7,98</w:t>
            </w:r>
            <w:r w:rsidR="00FA1FE5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38DF6B09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46C25068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19FF13" w14:textId="279375BB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(36,35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6553C" w:rsidRPr="00743556" w14:paraId="21266D10" w14:textId="77777777" w:rsidTr="003B361B">
        <w:trPr>
          <w:trHeight w:val="281"/>
        </w:trPr>
        <w:tc>
          <w:tcPr>
            <w:tcW w:w="2708" w:type="dxa"/>
          </w:tcPr>
          <w:p w14:paraId="68F1C60A" w14:textId="77777777" w:rsidR="0086553C" w:rsidRPr="00743556" w:rsidRDefault="0086553C" w:rsidP="0086553C">
            <w:pPr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32" w:type="dxa"/>
          </w:tcPr>
          <w:p w14:paraId="1E47508A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97" w:type="dxa"/>
          </w:tcPr>
          <w:p w14:paraId="5BBDE658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E98EFB" w14:textId="1F3AA094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552,291</w:t>
            </w:r>
          </w:p>
        </w:tc>
        <w:tc>
          <w:tcPr>
            <w:tcW w:w="239" w:type="dxa"/>
          </w:tcPr>
          <w:p w14:paraId="0B1F0CA7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000A80E8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351180" w14:textId="2DFFF596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489,704</w:t>
            </w:r>
          </w:p>
        </w:tc>
        <w:tc>
          <w:tcPr>
            <w:tcW w:w="239" w:type="dxa"/>
          </w:tcPr>
          <w:p w14:paraId="2BED2322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221751D5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699BB4" w14:textId="73AB1704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541,547</w:t>
            </w:r>
          </w:p>
        </w:tc>
        <w:tc>
          <w:tcPr>
            <w:tcW w:w="239" w:type="dxa"/>
          </w:tcPr>
          <w:p w14:paraId="458725C0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2E8A25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01D06" w14:textId="487696F1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480,758</w:t>
            </w:r>
          </w:p>
        </w:tc>
      </w:tr>
      <w:tr w:rsidR="0086553C" w:rsidRPr="00743556" w14:paraId="5138B7BE" w14:textId="77777777" w:rsidTr="003B361B">
        <w:trPr>
          <w:trHeight w:val="227"/>
        </w:trPr>
        <w:tc>
          <w:tcPr>
            <w:tcW w:w="2708" w:type="dxa"/>
          </w:tcPr>
          <w:p w14:paraId="5E025094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32" w:type="dxa"/>
          </w:tcPr>
          <w:p w14:paraId="19DA1D3A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F9FFD48" w14:textId="272F02BE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117,192</w:t>
            </w:r>
          </w:p>
        </w:tc>
        <w:tc>
          <w:tcPr>
            <w:tcW w:w="239" w:type="dxa"/>
          </w:tcPr>
          <w:p w14:paraId="17C48A60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69FD48D5" w14:textId="137C5D01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101,650</w:t>
            </w:r>
          </w:p>
        </w:tc>
        <w:tc>
          <w:tcPr>
            <w:tcW w:w="239" w:type="dxa"/>
          </w:tcPr>
          <w:p w14:paraId="34E009EB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11E93D7D" w14:textId="059EEEF7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117,190</w:t>
            </w:r>
          </w:p>
        </w:tc>
        <w:tc>
          <w:tcPr>
            <w:tcW w:w="239" w:type="dxa"/>
          </w:tcPr>
          <w:p w14:paraId="3BE891F8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349B5A" w14:textId="1AF95F8E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101,646</w:t>
            </w:r>
          </w:p>
        </w:tc>
      </w:tr>
      <w:tr w:rsidR="0086553C" w:rsidRPr="00743556" w14:paraId="6B775C8D" w14:textId="77777777" w:rsidTr="003B361B">
        <w:tc>
          <w:tcPr>
            <w:tcW w:w="2708" w:type="dxa"/>
          </w:tcPr>
          <w:p w14:paraId="2CB260A2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832" w:type="dxa"/>
          </w:tcPr>
          <w:p w14:paraId="5231E2B8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ED38BB4" w14:textId="5188F69C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79,052</w:t>
            </w:r>
          </w:p>
        </w:tc>
        <w:tc>
          <w:tcPr>
            <w:tcW w:w="239" w:type="dxa"/>
          </w:tcPr>
          <w:p w14:paraId="74A35094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385735F4" w14:textId="5A13847B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86,834</w:t>
            </w:r>
          </w:p>
        </w:tc>
        <w:tc>
          <w:tcPr>
            <w:tcW w:w="239" w:type="dxa"/>
          </w:tcPr>
          <w:p w14:paraId="04BD929B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77AE0A4A" w14:textId="3D422C9B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39" w:type="dxa"/>
          </w:tcPr>
          <w:p w14:paraId="6ACDABBF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6F42A9C2" w14:textId="2FD68C9A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14,052</w:t>
            </w:r>
          </w:p>
        </w:tc>
      </w:tr>
      <w:tr w:rsidR="0086553C" w:rsidRPr="00743556" w14:paraId="2198E642" w14:textId="77777777" w:rsidTr="003B361B">
        <w:tc>
          <w:tcPr>
            <w:tcW w:w="2708" w:type="dxa"/>
          </w:tcPr>
          <w:p w14:paraId="41F588E5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32" w:type="dxa"/>
          </w:tcPr>
          <w:p w14:paraId="039181A7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0278996" w14:textId="69482003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82,64</w:t>
            </w:r>
            <w:r w:rsidR="00AC24DF" w:rsidRPr="00743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7D5EF86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3552ABB8" w14:textId="37E932DF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79,540</w:t>
            </w:r>
          </w:p>
        </w:tc>
        <w:tc>
          <w:tcPr>
            <w:tcW w:w="239" w:type="dxa"/>
          </w:tcPr>
          <w:p w14:paraId="3F927100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7005DC4F" w14:textId="45C67DFD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82,26</w:t>
            </w:r>
            <w:r w:rsidR="00D77703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2BE1B9FD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A8D8FC" w14:textId="31A99E8F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79,336</w:t>
            </w:r>
          </w:p>
        </w:tc>
      </w:tr>
      <w:tr w:rsidR="0086553C" w:rsidRPr="00743556" w14:paraId="1304EB57" w14:textId="77777777" w:rsidTr="003B361B">
        <w:trPr>
          <w:trHeight w:val="101"/>
        </w:trPr>
        <w:tc>
          <w:tcPr>
            <w:tcW w:w="2708" w:type="dxa"/>
          </w:tcPr>
          <w:p w14:paraId="7ADD52A8" w14:textId="0A734899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17B8FCC8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832" w:type="dxa"/>
          </w:tcPr>
          <w:p w14:paraId="2D81BEF5" w14:textId="77777777" w:rsidR="0086553C" w:rsidRPr="00743556" w:rsidRDefault="0086553C" w:rsidP="008655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6B772C4" w14:textId="7C9E9CBC" w:rsidR="0086553C" w:rsidRPr="00743556" w:rsidRDefault="00385356" w:rsidP="0086553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  <w:r w:rsidR="0086553C" w:rsidRPr="0074355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74355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97" w:type="dxa"/>
          </w:tcPr>
          <w:p w14:paraId="0320F5DF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7D19DC30" w14:textId="0EE7E778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19,59</w:t>
            </w:r>
            <w:r w:rsidR="00A54E8E" w:rsidRPr="00743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642115FF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33BDD968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0795AA" w14:textId="154A44A0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67,203</w:t>
            </w:r>
          </w:p>
        </w:tc>
        <w:tc>
          <w:tcPr>
            <w:tcW w:w="239" w:type="dxa"/>
          </w:tcPr>
          <w:p w14:paraId="66056502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1B81DD5D" w14:textId="77777777" w:rsidR="003B361B" w:rsidRPr="00743556" w:rsidRDefault="003B361B" w:rsidP="003B361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92304BE" w14:textId="60160403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19,595</w:t>
            </w:r>
          </w:p>
        </w:tc>
        <w:tc>
          <w:tcPr>
            <w:tcW w:w="239" w:type="dxa"/>
          </w:tcPr>
          <w:p w14:paraId="2F79E07D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9A3474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375001" w14:textId="04DB1232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67,203</w:t>
            </w:r>
          </w:p>
        </w:tc>
      </w:tr>
      <w:tr w:rsidR="0086553C" w:rsidRPr="00743556" w14:paraId="28BEF640" w14:textId="77777777" w:rsidTr="003B361B">
        <w:tc>
          <w:tcPr>
            <w:tcW w:w="2708" w:type="dxa"/>
          </w:tcPr>
          <w:p w14:paraId="01C639FD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32" w:type="dxa"/>
          </w:tcPr>
          <w:p w14:paraId="2CAB4161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0F7EEFF" w14:textId="2A153337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50,208</w:t>
            </w:r>
          </w:p>
        </w:tc>
        <w:tc>
          <w:tcPr>
            <w:tcW w:w="239" w:type="dxa"/>
          </w:tcPr>
          <w:p w14:paraId="0298856E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304389CE" w14:textId="2F6ED0B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53,299</w:t>
            </w:r>
          </w:p>
        </w:tc>
        <w:tc>
          <w:tcPr>
            <w:tcW w:w="239" w:type="dxa"/>
          </w:tcPr>
          <w:p w14:paraId="2A0A6A33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6C98E025" w14:textId="47A4CF04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43,827</w:t>
            </w:r>
          </w:p>
        </w:tc>
        <w:tc>
          <w:tcPr>
            <w:tcW w:w="239" w:type="dxa"/>
          </w:tcPr>
          <w:p w14:paraId="3FDBDF6E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71175FB1" w14:textId="6D25DC10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47,712</w:t>
            </w:r>
          </w:p>
        </w:tc>
      </w:tr>
      <w:tr w:rsidR="0086553C" w:rsidRPr="00743556" w14:paraId="385F8287" w14:textId="77777777" w:rsidTr="003B361B">
        <w:trPr>
          <w:trHeight w:val="101"/>
        </w:trPr>
        <w:tc>
          <w:tcPr>
            <w:tcW w:w="2708" w:type="dxa"/>
          </w:tcPr>
          <w:p w14:paraId="40F9ACEC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832" w:type="dxa"/>
          </w:tcPr>
          <w:p w14:paraId="456BB200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F9882CA" w14:textId="5B41A164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39" w:type="dxa"/>
          </w:tcPr>
          <w:p w14:paraId="28DE6297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76790136" w14:textId="2EF24D82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38,702</w:t>
            </w:r>
          </w:p>
        </w:tc>
        <w:tc>
          <w:tcPr>
            <w:tcW w:w="239" w:type="dxa"/>
          </w:tcPr>
          <w:p w14:paraId="1B3063F7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2A77AB36" w14:textId="18A6A3D2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39" w:type="dxa"/>
          </w:tcPr>
          <w:p w14:paraId="4BEFFE19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F3E9DC" w14:textId="025C9BBA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38,702</w:t>
            </w:r>
          </w:p>
        </w:tc>
      </w:tr>
      <w:tr w:rsidR="0086553C" w:rsidRPr="00743556" w14:paraId="586706EF" w14:textId="77777777" w:rsidTr="003B361B">
        <w:trPr>
          <w:trHeight w:val="101"/>
        </w:trPr>
        <w:tc>
          <w:tcPr>
            <w:tcW w:w="2708" w:type="dxa"/>
          </w:tcPr>
          <w:p w14:paraId="2F98E229" w14:textId="680C1F90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32" w:type="dxa"/>
          </w:tcPr>
          <w:p w14:paraId="17291896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EA0F63B" w14:textId="45CE7636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215,</w:t>
            </w:r>
            <w:r w:rsidR="00617AE9" w:rsidRPr="00743556">
              <w:rPr>
                <w:rFonts w:ascii="Angsana New" w:hAnsi="Angsana New"/>
                <w:sz w:val="30"/>
                <w:szCs w:val="30"/>
              </w:rPr>
              <w:t>64</w:t>
            </w:r>
            <w:r w:rsidR="00A54E8E" w:rsidRPr="007435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2012F0B4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1" w:type="dxa"/>
          </w:tcPr>
          <w:p w14:paraId="11A8F6DF" w14:textId="726FEBC5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185,563</w:t>
            </w:r>
          </w:p>
        </w:tc>
        <w:tc>
          <w:tcPr>
            <w:tcW w:w="239" w:type="dxa"/>
          </w:tcPr>
          <w:p w14:paraId="1A137572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14:paraId="778D653C" w14:textId="706E496C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217</w:t>
            </w:r>
            <w:r w:rsidR="00617AE9" w:rsidRPr="00743556">
              <w:rPr>
                <w:rFonts w:ascii="Angsana New" w:hAnsi="Angsana New"/>
                <w:sz w:val="30"/>
                <w:szCs w:val="30"/>
              </w:rPr>
              <w:t>,</w:t>
            </w:r>
            <w:r w:rsidRPr="00743556">
              <w:rPr>
                <w:rFonts w:ascii="Angsana New" w:hAnsi="Angsana New"/>
                <w:sz w:val="30"/>
                <w:szCs w:val="30"/>
              </w:rPr>
              <w:t>5</w:t>
            </w:r>
            <w:r w:rsidR="00617AE9" w:rsidRPr="00743556">
              <w:rPr>
                <w:rFonts w:ascii="Angsana New" w:hAnsi="Angsana New"/>
                <w:sz w:val="30"/>
                <w:szCs w:val="30"/>
              </w:rPr>
              <w:t>8</w:t>
            </w:r>
            <w:r w:rsidR="0067323D" w:rsidRPr="00743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671B24D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D1DF0E" w14:textId="59B1FB5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187,382</w:t>
            </w:r>
          </w:p>
        </w:tc>
      </w:tr>
      <w:tr w:rsidR="0086553C" w:rsidRPr="00743556" w14:paraId="161D0A8D" w14:textId="77777777" w:rsidTr="003B361B">
        <w:tc>
          <w:tcPr>
            <w:tcW w:w="2708" w:type="dxa"/>
          </w:tcPr>
          <w:p w14:paraId="56EAB7EF" w14:textId="114A19A5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dxa"/>
          </w:tcPr>
          <w:p w14:paraId="059F2E49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461BCF3D" w14:textId="2B9B6FA3" w:rsidR="0086553C" w:rsidRPr="00743556" w:rsidRDefault="003B361B" w:rsidP="0086553C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46,649,6</w:t>
            </w:r>
            <w:r w:rsidR="00617AE9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9" w:type="dxa"/>
          </w:tcPr>
          <w:p w14:paraId="33EA33EC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33A86882" w14:textId="17ED146C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41,227,043</w:t>
            </w:r>
          </w:p>
        </w:tc>
        <w:tc>
          <w:tcPr>
            <w:tcW w:w="239" w:type="dxa"/>
          </w:tcPr>
          <w:p w14:paraId="5EBE1F16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0A88A68" w14:textId="237CCDD9" w:rsidR="0086553C" w:rsidRPr="00743556" w:rsidRDefault="003B361B" w:rsidP="0086553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46,556,</w:t>
            </w:r>
            <w:r w:rsidR="00617AE9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39" w:type="dxa"/>
          </w:tcPr>
          <w:p w14:paraId="6CD2978A" w14:textId="77777777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76AAEB98" w14:textId="62C5F6C6" w:rsidR="0086553C" w:rsidRPr="00743556" w:rsidRDefault="0086553C" w:rsidP="0086553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41,134,969</w:t>
            </w:r>
          </w:p>
        </w:tc>
      </w:tr>
    </w:tbl>
    <w:p w14:paraId="6E666EF1" w14:textId="77777777" w:rsidR="00EA2A7F" w:rsidRPr="00743556" w:rsidRDefault="00EA2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0DC4DD33" w14:textId="5729942B" w:rsidR="007D4077" w:rsidRPr="00743556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lastRenderedPageBreak/>
        <w:t>ภาษีเงินได้</w:t>
      </w:r>
    </w:p>
    <w:p w14:paraId="0FAD42D9" w14:textId="3BA60ABB" w:rsidR="000E69B6" w:rsidRPr="00743556" w:rsidRDefault="000E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743556" w14:paraId="422223B6" w14:textId="77777777" w:rsidTr="00385576">
        <w:tc>
          <w:tcPr>
            <w:tcW w:w="1812" w:type="pct"/>
          </w:tcPr>
          <w:p w14:paraId="01D3A2AD" w14:textId="77777777" w:rsidR="00634C76" w:rsidRPr="00743556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743556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743556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743556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743556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53C" w:rsidRPr="00743556" w14:paraId="452B4CFE" w14:textId="77777777" w:rsidTr="00CC073F">
        <w:tc>
          <w:tcPr>
            <w:tcW w:w="1812" w:type="pct"/>
          </w:tcPr>
          <w:p w14:paraId="32C0CAD2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F2C31F2" w14:textId="5D30DF4B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D85158A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981617" w14:textId="2B97DD7D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" w:type="pct"/>
          </w:tcPr>
          <w:p w14:paraId="76944AB7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20350EF" w14:textId="35B03160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4449D71" w14:textId="77777777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58CFDF" w14:textId="48E309E1" w:rsidR="0086553C" w:rsidRPr="00743556" w:rsidRDefault="0086553C" w:rsidP="008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C0811" w:rsidRPr="00743556" w14:paraId="1EE8A69C" w14:textId="77777777" w:rsidTr="00385576">
        <w:tc>
          <w:tcPr>
            <w:tcW w:w="1812" w:type="pct"/>
          </w:tcPr>
          <w:p w14:paraId="293581D8" w14:textId="77777777" w:rsidR="00AC0811" w:rsidRPr="00743556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AC0811" w:rsidRPr="00743556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AC0811" w:rsidRPr="00743556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811" w:rsidRPr="00743556" w14:paraId="6B2DA7D6" w14:textId="77777777" w:rsidTr="00631813">
        <w:tc>
          <w:tcPr>
            <w:tcW w:w="1812" w:type="pct"/>
          </w:tcPr>
          <w:p w14:paraId="5E4C8357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AC0811" w:rsidRPr="00743556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AC0811" w:rsidRPr="00743556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AC0811" w:rsidRPr="00743556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7A2E" w:rsidRPr="00743556" w14:paraId="4547B943" w14:textId="77777777" w:rsidTr="00DD56A8">
        <w:tc>
          <w:tcPr>
            <w:tcW w:w="1812" w:type="pct"/>
          </w:tcPr>
          <w:p w14:paraId="518CA424" w14:textId="3511D24C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491" w:type="pct"/>
          </w:tcPr>
          <w:p w14:paraId="1B81EC65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4A0C3CAE" w:rsidR="004D7A2E" w:rsidRPr="00743556" w:rsidRDefault="004D7A2E" w:rsidP="004D7A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/>
              </w:rPr>
              <w:t>166,0</w:t>
            </w:r>
            <w:r w:rsidR="00617AE9" w:rsidRPr="00743556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29" w:type="pct"/>
          </w:tcPr>
          <w:p w14:paraId="31544936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7F3CE9E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134,429</w:t>
            </w:r>
          </w:p>
        </w:tc>
        <w:tc>
          <w:tcPr>
            <w:tcW w:w="132" w:type="pct"/>
          </w:tcPr>
          <w:p w14:paraId="79AC1702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7EA62326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/>
              </w:rPr>
              <w:t>166,0</w:t>
            </w:r>
            <w:r w:rsidR="0001242A" w:rsidRPr="00743556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47" w:type="pct"/>
          </w:tcPr>
          <w:p w14:paraId="2685C5DD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0EA6AE2E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/>
              </w:rPr>
              <w:t>134,429</w:t>
            </w:r>
          </w:p>
        </w:tc>
      </w:tr>
      <w:tr w:rsidR="004D7A2E" w:rsidRPr="00743556" w14:paraId="018EC39E" w14:textId="77777777" w:rsidTr="00CB29D8">
        <w:tc>
          <w:tcPr>
            <w:tcW w:w="1812" w:type="pct"/>
          </w:tcPr>
          <w:p w14:paraId="0114A66E" w14:textId="42709DE3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</w:t>
            </w:r>
            <w:r w:rsidRPr="00794AC8">
              <w:rPr>
                <w:rFonts w:ascii="Angsana New" w:hAnsi="Angsana New" w:hint="cs"/>
                <w:sz w:val="30"/>
                <w:szCs w:val="30"/>
                <w:cs/>
              </w:rPr>
              <w:t>บันทึกสูงไป</w:t>
            </w:r>
          </w:p>
        </w:tc>
        <w:tc>
          <w:tcPr>
            <w:tcW w:w="491" w:type="pct"/>
          </w:tcPr>
          <w:p w14:paraId="10416EAE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93FBCD7" w14:textId="13B5D0B3" w:rsidR="004D7A2E" w:rsidRPr="00743556" w:rsidRDefault="004D7A2E" w:rsidP="004D7A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(5,179)</w:t>
            </w:r>
          </w:p>
        </w:tc>
        <w:tc>
          <w:tcPr>
            <w:tcW w:w="129" w:type="pct"/>
          </w:tcPr>
          <w:p w14:paraId="5D3C48D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CC3B2F4" w14:textId="42818FD2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(8,716)</w:t>
            </w:r>
          </w:p>
        </w:tc>
        <w:tc>
          <w:tcPr>
            <w:tcW w:w="132" w:type="pct"/>
          </w:tcPr>
          <w:p w14:paraId="2AB519B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A8BB62" w14:textId="3D154069" w:rsidR="004D7A2E" w:rsidRPr="00743556" w:rsidRDefault="004D7A2E" w:rsidP="004D7A2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(5,179)</w:t>
            </w:r>
          </w:p>
        </w:tc>
        <w:tc>
          <w:tcPr>
            <w:tcW w:w="147" w:type="pct"/>
          </w:tcPr>
          <w:p w14:paraId="642944A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E3C1217" w14:textId="3E473462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(9,746)</w:t>
            </w:r>
          </w:p>
        </w:tc>
      </w:tr>
      <w:tr w:rsidR="004D7A2E" w:rsidRPr="00743556" w14:paraId="774E98F3" w14:textId="77777777" w:rsidTr="00CB29D8">
        <w:tc>
          <w:tcPr>
            <w:tcW w:w="1812" w:type="pct"/>
          </w:tcPr>
          <w:p w14:paraId="7C9D9E1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5C73C83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4B2E" w14:textId="38B6F765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160,8</w:t>
            </w:r>
            <w:r w:rsidR="0001242A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9" w:type="pct"/>
          </w:tcPr>
          <w:p w14:paraId="6D75D22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86C6" w14:textId="1BC3CA43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125,713</w:t>
            </w:r>
          </w:p>
        </w:tc>
        <w:tc>
          <w:tcPr>
            <w:tcW w:w="132" w:type="pct"/>
          </w:tcPr>
          <w:p w14:paraId="679B3AF6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D1D3" w14:textId="0CED6351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160,8</w:t>
            </w:r>
            <w:r w:rsidR="0001242A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174B590E" w14:textId="4183DC8A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439EA" w14:textId="4AC3BC1F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124,683</w:t>
            </w:r>
          </w:p>
        </w:tc>
      </w:tr>
      <w:tr w:rsidR="004D7A2E" w:rsidRPr="00743556" w14:paraId="7A7D44AB" w14:textId="77777777" w:rsidTr="00CB29D8">
        <w:tc>
          <w:tcPr>
            <w:tcW w:w="1812" w:type="pct"/>
          </w:tcPr>
          <w:p w14:paraId="58842B4F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17E5F7F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48227742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45FCEF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105547C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486F609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8997AB5" w14:textId="77777777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053782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2A2F7A8D" w14:textId="77777777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7A2E" w:rsidRPr="00743556" w14:paraId="1DC3D8AC" w14:textId="77777777" w:rsidTr="00463921">
        <w:tc>
          <w:tcPr>
            <w:tcW w:w="1812" w:type="pct"/>
          </w:tcPr>
          <w:p w14:paraId="0B82D585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5C167E33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2BF91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01895B2" w14:textId="77777777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8FBC510" w14:textId="77777777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7A2E" w:rsidRPr="00743556" w14:paraId="17A097FE" w14:textId="77777777" w:rsidTr="00631813">
        <w:tc>
          <w:tcPr>
            <w:tcW w:w="1812" w:type="pct"/>
          </w:tcPr>
          <w:p w14:paraId="7D5BFA80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741F55E0" w:rsidR="004D7A2E" w:rsidRPr="00743556" w:rsidRDefault="004D7A2E" w:rsidP="004D7A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(3,39</w:t>
            </w:r>
            <w:r w:rsidR="00542C94" w:rsidRPr="00743556">
              <w:rPr>
                <w:rFonts w:ascii="Angsana New" w:hAnsi="Angsana New"/>
                <w:sz w:val="30"/>
                <w:szCs w:val="30"/>
              </w:rPr>
              <w:t>5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BBEDC86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60F0EB40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32" w:type="pct"/>
          </w:tcPr>
          <w:p w14:paraId="19E96915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1A8200A0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(3,541)</w:t>
            </w:r>
          </w:p>
        </w:tc>
        <w:tc>
          <w:tcPr>
            <w:tcW w:w="147" w:type="pct"/>
          </w:tcPr>
          <w:p w14:paraId="5020F1D2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05FC50E0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</w:tr>
      <w:tr w:rsidR="004D7A2E" w:rsidRPr="00743556" w14:paraId="396F54B3" w14:textId="77777777" w:rsidTr="00E721D8">
        <w:tc>
          <w:tcPr>
            <w:tcW w:w="1812" w:type="pct"/>
          </w:tcPr>
          <w:p w14:paraId="7DB7B41B" w14:textId="6CD3E660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1" w:type="pct"/>
          </w:tcPr>
          <w:p w14:paraId="0B85720A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6B996E73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157,4</w:t>
            </w:r>
            <w:r w:rsidR="0067575B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29" w:type="pct"/>
          </w:tcPr>
          <w:p w14:paraId="27FBA105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1B8FDB63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125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706</w:t>
            </w:r>
          </w:p>
        </w:tc>
        <w:tc>
          <w:tcPr>
            <w:tcW w:w="132" w:type="pct"/>
          </w:tcPr>
          <w:p w14:paraId="3BC54D84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03BF66CC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157,3</w:t>
            </w:r>
            <w:r w:rsidR="0067575B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7" w:type="pct"/>
          </w:tcPr>
          <w:p w14:paraId="58693285" w14:textId="77777777" w:rsidR="004D7A2E" w:rsidRPr="00743556" w:rsidRDefault="004D7A2E" w:rsidP="004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0389BD82" w:rsidR="004D7A2E" w:rsidRPr="00743556" w:rsidRDefault="004D7A2E" w:rsidP="004D7A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124,791</w:t>
            </w:r>
          </w:p>
        </w:tc>
      </w:tr>
    </w:tbl>
    <w:p w14:paraId="7F112A92" w14:textId="1719EBE6" w:rsidR="00345FD9" w:rsidRPr="00743556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7"/>
        <w:gridCol w:w="183"/>
        <w:gridCol w:w="900"/>
        <w:gridCol w:w="180"/>
        <w:gridCol w:w="900"/>
        <w:gridCol w:w="180"/>
        <w:gridCol w:w="900"/>
        <w:gridCol w:w="180"/>
        <w:gridCol w:w="897"/>
        <w:gridCol w:w="183"/>
        <w:gridCol w:w="990"/>
      </w:tblGrid>
      <w:tr w:rsidR="00D60464" w:rsidRPr="00743556" w14:paraId="59A60EA5" w14:textId="77777777" w:rsidTr="000119B3">
        <w:trPr>
          <w:trHeight w:val="20"/>
        </w:trPr>
        <w:tc>
          <w:tcPr>
            <w:tcW w:w="2880" w:type="dxa"/>
          </w:tcPr>
          <w:p w14:paraId="509B112F" w14:textId="77777777" w:rsidR="00D60464" w:rsidRPr="00743556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67EF1283" w14:textId="36EE741F" w:rsidR="00D60464" w:rsidRPr="00743556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1CAD" w:rsidRPr="00743556" w14:paraId="2FF4C935" w14:textId="77777777" w:rsidTr="000119B3">
        <w:trPr>
          <w:trHeight w:val="20"/>
        </w:trPr>
        <w:tc>
          <w:tcPr>
            <w:tcW w:w="2880" w:type="dxa"/>
            <w:vMerge w:val="restart"/>
            <w:vAlign w:val="bottom"/>
          </w:tcPr>
          <w:p w14:paraId="528CAEBA" w14:textId="77777777" w:rsidR="00451CAD" w:rsidRPr="00743556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7A17E6CA" w14:textId="313F5C4B" w:rsidR="00451CAD" w:rsidRPr="00743556" w:rsidRDefault="00451CAD" w:rsidP="00451C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86553C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1FDCFB1" w14:textId="77777777" w:rsidR="00451CAD" w:rsidRPr="00743556" w:rsidRDefault="00451CAD" w:rsidP="00451C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11579F8" w14:textId="1CD729CE" w:rsidR="00451CAD" w:rsidRPr="00743556" w:rsidRDefault="00451CAD" w:rsidP="00451CAD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86553C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211B3" w:rsidRPr="00743556" w14:paraId="69CDA37E" w14:textId="77777777" w:rsidTr="00C211B3">
        <w:trPr>
          <w:trHeight w:val="20"/>
        </w:trPr>
        <w:tc>
          <w:tcPr>
            <w:tcW w:w="2880" w:type="dxa"/>
            <w:vMerge/>
          </w:tcPr>
          <w:p w14:paraId="5CD7C3DF" w14:textId="77777777" w:rsidR="00D60464" w:rsidRPr="00743556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C8235F6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2F0C1400" w14:textId="77777777" w:rsidR="00D60464" w:rsidRPr="00743556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681093" w14:textId="4D337960" w:rsidR="002E3BCD" w:rsidRPr="00743556" w:rsidRDefault="00A55B92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C44545" w14:textId="47F3DCF2" w:rsidR="0026734F" w:rsidRPr="00743556" w:rsidRDefault="0026734F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1C50C9AC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743556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FA34C9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743556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379E46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743556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B0AC1F9" w14:textId="77777777" w:rsidR="00EE0B04" w:rsidRPr="00743556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6C03145" w14:textId="77777777" w:rsidR="00EE0B04" w:rsidRPr="00743556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072F0FBD" w14:textId="062EFD4D" w:rsidR="00D60464" w:rsidRPr="00743556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337B740B" w14:textId="77777777" w:rsidR="00D60464" w:rsidRPr="00743556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1F8E2F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743556" w14:paraId="26FA422A" w14:textId="77777777" w:rsidTr="000119B3">
        <w:trPr>
          <w:trHeight w:val="20"/>
        </w:trPr>
        <w:tc>
          <w:tcPr>
            <w:tcW w:w="2880" w:type="dxa"/>
          </w:tcPr>
          <w:p w14:paraId="1106142F" w14:textId="77777777" w:rsidR="00D60464" w:rsidRPr="00743556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314108C5" w14:textId="77777777" w:rsidR="00D60464" w:rsidRPr="00743556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211B3" w:rsidRPr="00743556" w14:paraId="1CC6F6A8" w14:textId="77777777" w:rsidTr="00C211B3">
        <w:trPr>
          <w:trHeight w:val="20"/>
        </w:trPr>
        <w:tc>
          <w:tcPr>
            <w:tcW w:w="2880" w:type="dxa"/>
          </w:tcPr>
          <w:p w14:paraId="69C8FB81" w14:textId="77777777" w:rsidR="00D60464" w:rsidRPr="00743556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7" w:type="dxa"/>
            <w:vAlign w:val="bottom"/>
          </w:tcPr>
          <w:p w14:paraId="5E65712F" w14:textId="77777777" w:rsidR="00D60464" w:rsidRPr="00743556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4B3F26F" w14:textId="77777777" w:rsidR="00D60464" w:rsidRPr="00743556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688EC6" w14:textId="77777777" w:rsidR="00D60464" w:rsidRPr="00743556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743556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A6D676" w14:textId="77777777" w:rsidR="00D60464" w:rsidRPr="00743556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743556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BEE72F" w14:textId="77777777" w:rsidR="00D60464" w:rsidRPr="00743556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743556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92E38F8" w14:textId="5F58540B" w:rsidR="00D60464" w:rsidRPr="00743556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D4C6154" w14:textId="77777777" w:rsidR="00D60464" w:rsidRPr="00743556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3EA82F" w14:textId="77777777" w:rsidR="00D60464" w:rsidRPr="00743556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7EF3" w:rsidRPr="00743556" w14:paraId="613863F8" w14:textId="77777777" w:rsidTr="00C211B3">
        <w:trPr>
          <w:trHeight w:val="20"/>
        </w:trPr>
        <w:tc>
          <w:tcPr>
            <w:tcW w:w="2880" w:type="dxa"/>
          </w:tcPr>
          <w:p w14:paraId="764BB9E8" w14:textId="7D721DD0" w:rsidR="00557EF3" w:rsidRPr="00743556" w:rsidRDefault="00557EF3" w:rsidP="00557EF3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จากบริษัทร่วมด้วยวิธีส่วนได้เสีย</w:t>
            </w:r>
          </w:p>
        </w:tc>
        <w:tc>
          <w:tcPr>
            <w:tcW w:w="987" w:type="dxa"/>
            <w:vAlign w:val="bottom"/>
          </w:tcPr>
          <w:p w14:paraId="5227FC7B" w14:textId="24BE6442" w:rsidR="00557EF3" w:rsidRPr="00743556" w:rsidRDefault="00557EF3" w:rsidP="001810A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2,09</w:t>
            </w:r>
            <w:r w:rsidR="002C0318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630DD69E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EF66BB" w14:textId="52B3D850" w:rsidR="00557EF3" w:rsidRPr="00743556" w:rsidRDefault="00557EF3" w:rsidP="001810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F449D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1,35</w:t>
            </w:r>
            <w:r w:rsidR="00E96D58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44ED07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45D7E5" w14:textId="436A06E5" w:rsidR="00557EF3" w:rsidRPr="00743556" w:rsidRDefault="00C91CF7" w:rsidP="001810A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8F5ACB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C78486E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7F6E71" w14:textId="32F172EA" w:rsidR="00557EF3" w:rsidRPr="00743556" w:rsidRDefault="00557EF3" w:rsidP="001810A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(1,682)</w:t>
            </w:r>
          </w:p>
        </w:tc>
        <w:tc>
          <w:tcPr>
            <w:tcW w:w="180" w:type="dxa"/>
            <w:vAlign w:val="bottom"/>
          </w:tcPr>
          <w:p w14:paraId="3CBCADA8" w14:textId="77777777" w:rsidR="00557EF3" w:rsidRPr="00743556" w:rsidRDefault="00557EF3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D5EE03F" w14:textId="644D9A30" w:rsidR="00557EF3" w:rsidRPr="00743556" w:rsidRDefault="00557EF3" w:rsidP="00557EF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3" w:type="dxa"/>
            <w:vAlign w:val="bottom"/>
          </w:tcPr>
          <w:p w14:paraId="2BCD9F0A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5B076C" w14:textId="5E678A08" w:rsidR="00557EF3" w:rsidRPr="00743556" w:rsidRDefault="00557EF3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(1,346)</w:t>
            </w:r>
          </w:p>
        </w:tc>
      </w:tr>
      <w:tr w:rsidR="00557EF3" w:rsidRPr="00743556" w14:paraId="58D0A83B" w14:textId="77777777" w:rsidTr="00C211B3">
        <w:trPr>
          <w:trHeight w:val="20"/>
        </w:trPr>
        <w:tc>
          <w:tcPr>
            <w:tcW w:w="2880" w:type="dxa"/>
          </w:tcPr>
          <w:p w14:paraId="0AC03CA9" w14:textId="24093244" w:rsidR="00557EF3" w:rsidRPr="00743556" w:rsidRDefault="00557EF3" w:rsidP="00557EF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87" w:type="dxa"/>
            <w:vAlign w:val="bottom"/>
          </w:tcPr>
          <w:p w14:paraId="0BE3D3C6" w14:textId="4498BA5B" w:rsidR="00557EF3" w:rsidRPr="00743556" w:rsidRDefault="00557EF3" w:rsidP="00683D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400522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911B7A7" w14:textId="32320036" w:rsidR="00557EF3" w:rsidRPr="00743556" w:rsidRDefault="00557EF3" w:rsidP="00683D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BF5463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154830" w14:textId="433EF893" w:rsidR="00557EF3" w:rsidRPr="00743556" w:rsidRDefault="00557EF3" w:rsidP="00683D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7F1469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73EB1BF" w14:textId="0B50260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8,497</w:t>
            </w:r>
          </w:p>
        </w:tc>
        <w:tc>
          <w:tcPr>
            <w:tcW w:w="180" w:type="dxa"/>
            <w:vAlign w:val="bottom"/>
          </w:tcPr>
          <w:p w14:paraId="3B35E6A9" w14:textId="7777777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DDEBCE2" w14:textId="6245DEF3" w:rsidR="00557EF3" w:rsidRPr="00743556" w:rsidRDefault="00557EF3" w:rsidP="00557EF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(1,699)</w:t>
            </w:r>
          </w:p>
        </w:tc>
        <w:tc>
          <w:tcPr>
            <w:tcW w:w="183" w:type="dxa"/>
            <w:vAlign w:val="bottom"/>
          </w:tcPr>
          <w:p w14:paraId="0500FBA1" w14:textId="7777777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1C1F495" w14:textId="30FA9715" w:rsidR="00557EF3" w:rsidRPr="00743556" w:rsidRDefault="00557EF3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6,798</w:t>
            </w:r>
          </w:p>
        </w:tc>
      </w:tr>
      <w:tr w:rsidR="00557EF3" w:rsidRPr="00743556" w14:paraId="6A4A4901" w14:textId="77777777" w:rsidTr="00C211B3">
        <w:trPr>
          <w:trHeight w:val="20"/>
        </w:trPr>
        <w:tc>
          <w:tcPr>
            <w:tcW w:w="2880" w:type="dxa"/>
          </w:tcPr>
          <w:p w14:paraId="5D28BDCE" w14:textId="77777777" w:rsidR="00557EF3" w:rsidRPr="00743556" w:rsidRDefault="00557EF3" w:rsidP="00557EF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F067D3F" w14:textId="77777777" w:rsidR="00557EF3" w:rsidRPr="00743556" w:rsidRDefault="00557EF3" w:rsidP="00557EF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013F145A" w14:textId="5AE969D0" w:rsidR="00557EF3" w:rsidRPr="00743556" w:rsidRDefault="00557EF3" w:rsidP="00557EF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87" w:type="dxa"/>
            <w:vAlign w:val="bottom"/>
          </w:tcPr>
          <w:p w14:paraId="6BFC72E5" w14:textId="61D2FAE3" w:rsidR="00557EF3" w:rsidRPr="00743556" w:rsidRDefault="00557EF3" w:rsidP="00557EF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(31,730)</w:t>
            </w:r>
          </w:p>
        </w:tc>
        <w:tc>
          <w:tcPr>
            <w:tcW w:w="183" w:type="dxa"/>
            <w:vAlign w:val="bottom"/>
          </w:tcPr>
          <w:p w14:paraId="4ED0AFDB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F742E5" w14:textId="75EFCE59" w:rsidR="00557EF3" w:rsidRPr="00743556" w:rsidRDefault="00557EF3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6,346</w:t>
            </w:r>
          </w:p>
        </w:tc>
        <w:tc>
          <w:tcPr>
            <w:tcW w:w="180" w:type="dxa"/>
            <w:vAlign w:val="bottom"/>
          </w:tcPr>
          <w:p w14:paraId="46CE18F8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BA0AA66" w14:textId="0BCC1E2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(25,384)</w:t>
            </w:r>
          </w:p>
        </w:tc>
        <w:tc>
          <w:tcPr>
            <w:tcW w:w="180" w:type="dxa"/>
            <w:vAlign w:val="bottom"/>
          </w:tcPr>
          <w:p w14:paraId="0DB5EFC3" w14:textId="77777777" w:rsidR="00557EF3" w:rsidRPr="00743556" w:rsidRDefault="00557EF3" w:rsidP="00557EF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BBC41D" w14:textId="6C915B75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55,984</w:t>
            </w:r>
          </w:p>
        </w:tc>
        <w:tc>
          <w:tcPr>
            <w:tcW w:w="180" w:type="dxa"/>
            <w:vAlign w:val="bottom"/>
          </w:tcPr>
          <w:p w14:paraId="195F4FD3" w14:textId="7777777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8860979" w14:textId="56BCC27D" w:rsidR="00557EF3" w:rsidRPr="00743556" w:rsidRDefault="00557EF3" w:rsidP="00557EF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(11,197)</w:t>
            </w:r>
          </w:p>
        </w:tc>
        <w:tc>
          <w:tcPr>
            <w:tcW w:w="183" w:type="dxa"/>
            <w:vAlign w:val="bottom"/>
          </w:tcPr>
          <w:p w14:paraId="49264D29" w14:textId="7777777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6AEE71" w14:textId="63B1C688" w:rsidR="00557EF3" w:rsidRPr="00743556" w:rsidRDefault="00557EF3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44,787</w:t>
            </w:r>
          </w:p>
        </w:tc>
      </w:tr>
      <w:tr w:rsidR="00557EF3" w:rsidRPr="00743556" w14:paraId="279981F6" w14:textId="77777777" w:rsidTr="00C211B3">
        <w:trPr>
          <w:trHeight w:val="20"/>
        </w:trPr>
        <w:tc>
          <w:tcPr>
            <w:tcW w:w="2880" w:type="dxa"/>
          </w:tcPr>
          <w:p w14:paraId="02145DE9" w14:textId="77777777" w:rsidR="00557EF3" w:rsidRPr="00743556" w:rsidRDefault="00557EF3" w:rsidP="0055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619E6090" w:rsidR="00557EF3" w:rsidRPr="00743556" w:rsidRDefault="00557EF3" w:rsidP="00557EF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(29,63</w:t>
            </w:r>
            <w:r w:rsidR="00E5255B"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B2FD9A9" w14:textId="77777777" w:rsidR="00557EF3" w:rsidRPr="00743556" w:rsidRDefault="00557EF3" w:rsidP="0055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3CC2E6EE" w:rsidR="00557EF3" w:rsidRPr="00743556" w:rsidRDefault="00F31372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4,98</w:t>
            </w:r>
            <w:r w:rsidR="00B54CD0"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3C1FC7B" w14:textId="77777777" w:rsidR="00557EF3" w:rsidRPr="00743556" w:rsidRDefault="00557EF3" w:rsidP="0055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361ECB42" w:rsidR="00557EF3" w:rsidRPr="00743556" w:rsidRDefault="00557EF3" w:rsidP="00557EF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</w:t>
            </w:r>
            <w:r w:rsidR="00901831"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4,649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4418F6" w14:textId="77777777" w:rsidR="00557EF3" w:rsidRPr="00743556" w:rsidRDefault="00557EF3" w:rsidP="0055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29EE6B09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62,799</w:t>
            </w:r>
          </w:p>
        </w:tc>
        <w:tc>
          <w:tcPr>
            <w:tcW w:w="180" w:type="dxa"/>
            <w:vAlign w:val="bottom"/>
          </w:tcPr>
          <w:p w14:paraId="35F7AB4E" w14:textId="77777777" w:rsidR="00557EF3" w:rsidRPr="00743556" w:rsidRDefault="00557EF3" w:rsidP="00557E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4F58E0BA" w:rsidR="00557EF3" w:rsidRPr="00743556" w:rsidRDefault="00557EF3" w:rsidP="00557EF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(12,560)</w:t>
            </w:r>
          </w:p>
        </w:tc>
        <w:tc>
          <w:tcPr>
            <w:tcW w:w="183" w:type="dxa"/>
            <w:vAlign w:val="bottom"/>
          </w:tcPr>
          <w:p w14:paraId="653694A1" w14:textId="77777777" w:rsidR="00557EF3" w:rsidRPr="00743556" w:rsidRDefault="00557EF3" w:rsidP="0055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0CA2B88C" w:rsidR="00557EF3" w:rsidRPr="00743556" w:rsidRDefault="00557EF3" w:rsidP="00557E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50,239</w:t>
            </w:r>
          </w:p>
        </w:tc>
      </w:tr>
    </w:tbl>
    <w:p w14:paraId="0E764F4D" w14:textId="1C49BB29" w:rsidR="0070610F" w:rsidRPr="00743556" w:rsidRDefault="0070610F"/>
    <w:p w14:paraId="1643C33E" w14:textId="4E938643" w:rsidR="00104284" w:rsidRPr="00743556" w:rsidRDefault="00104284">
      <w:r w:rsidRPr="00743556">
        <w:br w:type="page"/>
      </w: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870"/>
        <w:gridCol w:w="180"/>
        <w:gridCol w:w="873"/>
        <w:gridCol w:w="180"/>
        <w:gridCol w:w="873"/>
        <w:gridCol w:w="180"/>
        <w:gridCol w:w="977"/>
      </w:tblGrid>
      <w:tr w:rsidR="00F07117" w:rsidRPr="00743556" w14:paraId="09546E42" w14:textId="77777777" w:rsidTr="00B072E7">
        <w:trPr>
          <w:trHeight w:val="20"/>
        </w:trPr>
        <w:tc>
          <w:tcPr>
            <w:tcW w:w="2880" w:type="dxa"/>
          </w:tcPr>
          <w:p w14:paraId="567412D1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3E02B7DD" w14:textId="2D53977F" w:rsidR="00F07117" w:rsidRPr="00743556" w:rsidRDefault="00F07117" w:rsidP="007D150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07CBD"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6553C" w:rsidRPr="00743556" w14:paraId="02DF0CB7" w14:textId="77777777" w:rsidTr="00B072E7">
        <w:trPr>
          <w:trHeight w:val="20"/>
        </w:trPr>
        <w:tc>
          <w:tcPr>
            <w:tcW w:w="2880" w:type="dxa"/>
            <w:vMerge w:val="restart"/>
            <w:vAlign w:val="bottom"/>
          </w:tcPr>
          <w:p w14:paraId="07168CB5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77" w:type="dxa"/>
            <w:gridSpan w:val="5"/>
          </w:tcPr>
          <w:p w14:paraId="0720AE1C" w14:textId="01A6CF74" w:rsidR="0086553C" w:rsidRPr="00743556" w:rsidRDefault="0086553C" w:rsidP="008655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BC41E0D" w14:textId="77777777" w:rsidR="0086553C" w:rsidRPr="00743556" w:rsidRDefault="0086553C" w:rsidP="008655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7DC17CD6" w14:textId="4F7D2CC3" w:rsidR="0086553C" w:rsidRPr="00743556" w:rsidRDefault="0086553C" w:rsidP="0086553C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07117" w:rsidRPr="00743556" w14:paraId="528CCC8C" w14:textId="77777777" w:rsidTr="00104284">
        <w:trPr>
          <w:trHeight w:val="20"/>
        </w:trPr>
        <w:tc>
          <w:tcPr>
            <w:tcW w:w="2880" w:type="dxa"/>
            <w:vMerge/>
          </w:tcPr>
          <w:p w14:paraId="41F77C68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C76E7" w14:textId="77777777" w:rsidR="00F07117" w:rsidRPr="00743556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1A5396" w14:textId="77777777" w:rsidR="00F07117" w:rsidRPr="00743556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568E6" w14:textId="77777777" w:rsidR="00F07117" w:rsidRPr="00743556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5961D5D" w14:textId="572ACB1A" w:rsidR="00F07117" w:rsidRPr="00743556" w:rsidRDefault="004B3A98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F16282" w14:textId="77777777" w:rsidR="00F07117" w:rsidRPr="00743556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5CFA62" w14:textId="77777777" w:rsidR="00F07117" w:rsidRPr="00743556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EFE3D51" w14:textId="77777777" w:rsidR="00F07117" w:rsidRPr="00743556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A8343B7" w14:textId="77777777" w:rsidR="00F07117" w:rsidRPr="00743556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C97D8E" w14:textId="77777777" w:rsidR="00F07117" w:rsidRPr="00743556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E25B4C" w14:textId="77777777" w:rsidR="00F07117" w:rsidRPr="00794AC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4A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D53A9D" w14:textId="77777777" w:rsidR="00F07117" w:rsidRPr="00794AC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A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36883B" w14:textId="77777777" w:rsidR="00F07117" w:rsidRPr="00794AC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5E80196" w14:textId="3246BF75" w:rsidR="00F07117" w:rsidRPr="00794AC8" w:rsidRDefault="00297FDA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A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EE0B04" w:rsidRPr="00794A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91C3EB" w14:textId="77777777" w:rsidR="00F07117" w:rsidRPr="00794AC8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315BB7A" w14:textId="77777777" w:rsidR="00F07117" w:rsidRPr="00794AC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4A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3C61E7F" w14:textId="77777777" w:rsidR="00F07117" w:rsidRPr="00794AC8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4AC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07117" w:rsidRPr="00743556" w14:paraId="43659000" w14:textId="77777777" w:rsidTr="00B072E7">
        <w:trPr>
          <w:trHeight w:val="20"/>
        </w:trPr>
        <w:tc>
          <w:tcPr>
            <w:tcW w:w="2880" w:type="dxa"/>
          </w:tcPr>
          <w:p w14:paraId="7E8FEB9A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724E5D7E" w14:textId="77777777" w:rsidR="00F07117" w:rsidRPr="00743556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07117" w:rsidRPr="00743556" w14:paraId="7AF850D9" w14:textId="77777777" w:rsidTr="00104284">
        <w:trPr>
          <w:trHeight w:val="20"/>
        </w:trPr>
        <w:tc>
          <w:tcPr>
            <w:tcW w:w="2880" w:type="dxa"/>
          </w:tcPr>
          <w:p w14:paraId="2A523920" w14:textId="77777777" w:rsidR="00F07117" w:rsidRPr="00743556" w:rsidRDefault="00F07117" w:rsidP="007D150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2F665465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C08362" w14:textId="77777777" w:rsidR="00F07117" w:rsidRPr="00743556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B7CEE2B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C99780" w14:textId="77777777" w:rsidR="00F07117" w:rsidRPr="00743556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AC5E5F7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3EDC0" w14:textId="77777777" w:rsidR="00F07117" w:rsidRPr="00743556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894C15B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CA9B65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B85BA4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07645" w14:textId="77777777" w:rsidR="00F07117" w:rsidRPr="00743556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5E63126" w14:textId="77777777" w:rsidR="00F07117" w:rsidRPr="00743556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30B" w:rsidRPr="00743556" w14:paraId="2A35EDB0" w14:textId="77777777" w:rsidTr="000119B3">
        <w:trPr>
          <w:trHeight w:val="20"/>
        </w:trPr>
        <w:tc>
          <w:tcPr>
            <w:tcW w:w="2880" w:type="dxa"/>
          </w:tcPr>
          <w:p w14:paraId="508D0918" w14:textId="0B4F8C84" w:rsidR="00FE630B" w:rsidRPr="00743556" w:rsidRDefault="00FE630B" w:rsidP="00FE630B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DA2D108" w14:textId="5B68FAE7" w:rsidR="00FE630B" w:rsidRPr="00743556" w:rsidRDefault="00FE630B" w:rsidP="00683D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3A0EA6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050E1FB" w14:textId="656E4AF4" w:rsidR="00FE630B" w:rsidRPr="00743556" w:rsidRDefault="00FE630B" w:rsidP="00683D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FA0E68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69079CC5" w14:textId="533E6714" w:rsidR="00FE630B" w:rsidRPr="00743556" w:rsidRDefault="00FE630B" w:rsidP="00683D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162E78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201A9EE" w14:textId="77DC91C0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9,353</w:t>
            </w:r>
          </w:p>
        </w:tc>
        <w:tc>
          <w:tcPr>
            <w:tcW w:w="180" w:type="dxa"/>
            <w:vAlign w:val="bottom"/>
          </w:tcPr>
          <w:p w14:paraId="54E0DE5C" w14:textId="77777777" w:rsidR="00FE630B" w:rsidRPr="00743556" w:rsidRDefault="00FE630B" w:rsidP="00FE63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1BF5386" w14:textId="4ED6CC63" w:rsidR="00FE630B" w:rsidRPr="00743556" w:rsidRDefault="00FE630B" w:rsidP="00FE63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(1,871)</w:t>
            </w:r>
          </w:p>
        </w:tc>
        <w:tc>
          <w:tcPr>
            <w:tcW w:w="180" w:type="dxa"/>
            <w:vAlign w:val="bottom"/>
          </w:tcPr>
          <w:p w14:paraId="33F42F4C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9C73480" w14:textId="40708442" w:rsidR="00FE630B" w:rsidRPr="00743556" w:rsidRDefault="00FE630B" w:rsidP="00FE630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7,482</w:t>
            </w:r>
          </w:p>
        </w:tc>
      </w:tr>
      <w:tr w:rsidR="00FE630B" w:rsidRPr="00743556" w14:paraId="0F90FF92" w14:textId="77777777" w:rsidTr="000119B3">
        <w:trPr>
          <w:trHeight w:val="20"/>
        </w:trPr>
        <w:tc>
          <w:tcPr>
            <w:tcW w:w="2880" w:type="dxa"/>
          </w:tcPr>
          <w:p w14:paraId="23429111" w14:textId="77777777" w:rsidR="00FE630B" w:rsidRPr="00743556" w:rsidRDefault="00FE630B" w:rsidP="00FE630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4BC3F2F2" w14:textId="77777777" w:rsidR="00FE630B" w:rsidRPr="00743556" w:rsidRDefault="00FE630B" w:rsidP="00FE630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374C097A" w14:textId="77777777" w:rsidR="00FE630B" w:rsidRPr="00743556" w:rsidRDefault="00FE630B" w:rsidP="00FE630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1465CF" w14:textId="1C054E73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(30,080)</w:t>
            </w:r>
          </w:p>
        </w:tc>
        <w:tc>
          <w:tcPr>
            <w:tcW w:w="180" w:type="dxa"/>
            <w:vAlign w:val="bottom"/>
          </w:tcPr>
          <w:p w14:paraId="5892A3E5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A65F09" w14:textId="129F3FA3" w:rsidR="00FE630B" w:rsidRPr="00743556" w:rsidRDefault="00FE630B" w:rsidP="00FE630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6,016</w:t>
            </w:r>
          </w:p>
        </w:tc>
        <w:tc>
          <w:tcPr>
            <w:tcW w:w="180" w:type="dxa"/>
            <w:vAlign w:val="bottom"/>
          </w:tcPr>
          <w:p w14:paraId="6598A3C0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BCEE188" w14:textId="025909FD" w:rsidR="00FE630B" w:rsidRPr="00743556" w:rsidRDefault="00FE630B" w:rsidP="00FE630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(24,064)</w:t>
            </w:r>
          </w:p>
        </w:tc>
        <w:tc>
          <w:tcPr>
            <w:tcW w:w="180" w:type="dxa"/>
            <w:vAlign w:val="bottom"/>
          </w:tcPr>
          <w:p w14:paraId="3AAEDDA5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79E878" w14:textId="763A6843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25,624</w:t>
            </w:r>
          </w:p>
        </w:tc>
        <w:tc>
          <w:tcPr>
            <w:tcW w:w="180" w:type="dxa"/>
            <w:vAlign w:val="bottom"/>
          </w:tcPr>
          <w:p w14:paraId="1CD82228" w14:textId="77777777" w:rsidR="00FE630B" w:rsidRPr="00743556" w:rsidRDefault="00FE630B" w:rsidP="00FE630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AA314DA" w14:textId="6697A7B9" w:rsidR="00FE630B" w:rsidRPr="00743556" w:rsidRDefault="00FE630B" w:rsidP="00FE63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(5,124)</w:t>
            </w:r>
          </w:p>
        </w:tc>
        <w:tc>
          <w:tcPr>
            <w:tcW w:w="180" w:type="dxa"/>
            <w:vAlign w:val="bottom"/>
          </w:tcPr>
          <w:p w14:paraId="4D63AB23" w14:textId="77777777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03A9438C" w14:textId="1F8D0F66" w:rsidR="00FE630B" w:rsidRPr="00743556" w:rsidRDefault="00FE630B" w:rsidP="00FE630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20,500</w:t>
            </w:r>
          </w:p>
        </w:tc>
      </w:tr>
      <w:tr w:rsidR="00FE630B" w:rsidRPr="00743556" w14:paraId="6A40F95B" w14:textId="77777777" w:rsidTr="000119B3">
        <w:trPr>
          <w:trHeight w:val="20"/>
        </w:trPr>
        <w:tc>
          <w:tcPr>
            <w:tcW w:w="2880" w:type="dxa"/>
          </w:tcPr>
          <w:p w14:paraId="2189334E" w14:textId="77777777" w:rsidR="00FE630B" w:rsidRPr="00743556" w:rsidRDefault="00FE630B" w:rsidP="00FE630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1FAA0" w14:textId="2CE0E41C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(30,080)</w:t>
            </w:r>
          </w:p>
        </w:tc>
        <w:tc>
          <w:tcPr>
            <w:tcW w:w="180" w:type="dxa"/>
            <w:vAlign w:val="bottom"/>
          </w:tcPr>
          <w:p w14:paraId="407883F2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AC11D" w14:textId="4A9BDEAA" w:rsidR="00FE630B" w:rsidRPr="00743556" w:rsidRDefault="00FE630B" w:rsidP="00FE630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6,016</w:t>
            </w:r>
          </w:p>
        </w:tc>
        <w:tc>
          <w:tcPr>
            <w:tcW w:w="180" w:type="dxa"/>
            <w:vAlign w:val="bottom"/>
          </w:tcPr>
          <w:p w14:paraId="1C7F6C73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355E" w14:textId="58B9FE17" w:rsidR="00FE630B" w:rsidRPr="00743556" w:rsidRDefault="00FE630B" w:rsidP="00FE630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(24,064)</w:t>
            </w:r>
          </w:p>
        </w:tc>
        <w:tc>
          <w:tcPr>
            <w:tcW w:w="180" w:type="dxa"/>
            <w:vAlign w:val="bottom"/>
          </w:tcPr>
          <w:p w14:paraId="6EBC3CD3" w14:textId="77777777" w:rsidR="00FE630B" w:rsidRPr="00743556" w:rsidRDefault="00FE630B" w:rsidP="00FE6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65726" w14:textId="3811545C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34,977</w:t>
            </w:r>
          </w:p>
        </w:tc>
        <w:tc>
          <w:tcPr>
            <w:tcW w:w="180" w:type="dxa"/>
            <w:vAlign w:val="bottom"/>
          </w:tcPr>
          <w:p w14:paraId="44FA273E" w14:textId="77777777" w:rsidR="00FE630B" w:rsidRPr="00743556" w:rsidRDefault="00FE630B" w:rsidP="00FE630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5894" w14:textId="6624A07F" w:rsidR="00FE630B" w:rsidRPr="00743556" w:rsidRDefault="00FE630B" w:rsidP="00FE630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(6,995)</w:t>
            </w:r>
          </w:p>
        </w:tc>
        <w:tc>
          <w:tcPr>
            <w:tcW w:w="180" w:type="dxa"/>
            <w:vAlign w:val="bottom"/>
          </w:tcPr>
          <w:p w14:paraId="2D13048D" w14:textId="77777777" w:rsidR="00FE630B" w:rsidRPr="00743556" w:rsidRDefault="00FE630B" w:rsidP="00FE63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26672" w14:textId="52EE2D5D" w:rsidR="00FE630B" w:rsidRPr="00743556" w:rsidRDefault="00FE630B" w:rsidP="00FE630B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27,982</w:t>
            </w:r>
          </w:p>
        </w:tc>
      </w:tr>
    </w:tbl>
    <w:p w14:paraId="69254925" w14:textId="77777777" w:rsidR="00F07117" w:rsidRPr="00743556" w:rsidRDefault="00F07117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4"/>
        <w:gridCol w:w="1016"/>
        <w:gridCol w:w="238"/>
        <w:gridCol w:w="1053"/>
        <w:gridCol w:w="265"/>
        <w:gridCol w:w="1026"/>
        <w:gridCol w:w="265"/>
        <w:gridCol w:w="1110"/>
      </w:tblGrid>
      <w:tr w:rsidR="00C56FBD" w:rsidRPr="00743556" w14:paraId="229265F1" w14:textId="77777777" w:rsidTr="00A65C20">
        <w:tc>
          <w:tcPr>
            <w:tcW w:w="2299" w:type="pct"/>
          </w:tcPr>
          <w:p w14:paraId="2B030F30" w14:textId="453D9569" w:rsidR="00C56FBD" w:rsidRPr="00743556" w:rsidRDefault="00EC46A9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1" w:type="pct"/>
            <w:gridSpan w:val="7"/>
          </w:tcPr>
          <w:p w14:paraId="2F6A7835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1CAD" w:rsidRPr="00743556" w14:paraId="112540AC" w14:textId="77777777" w:rsidTr="00A65C20">
        <w:tc>
          <w:tcPr>
            <w:tcW w:w="2299" w:type="pct"/>
          </w:tcPr>
          <w:p w14:paraId="655D9C79" w14:textId="77777777" w:rsidR="00451CAD" w:rsidRPr="00743556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5348CA90" w14:textId="46630A8E" w:rsidR="00451CAD" w:rsidRPr="00743556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86553C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A8FD2C7" w14:textId="77777777" w:rsidR="00451CAD" w:rsidRPr="00743556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A95D550" w14:textId="5D747674" w:rsidR="00451CAD" w:rsidRPr="00743556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86553C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56FBD" w:rsidRPr="00743556" w14:paraId="0E48C290" w14:textId="77777777" w:rsidTr="0022213D">
        <w:tc>
          <w:tcPr>
            <w:tcW w:w="2299" w:type="pct"/>
          </w:tcPr>
          <w:p w14:paraId="5D2EBB75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A6173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9175176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E9CEDEA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7EE8145B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14:paraId="2861DB20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63E07510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F7C0F4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95F" w:rsidRPr="00743556" w14:paraId="001FE5C3" w14:textId="77777777" w:rsidTr="0022213D">
        <w:tc>
          <w:tcPr>
            <w:tcW w:w="2299" w:type="pct"/>
          </w:tcPr>
          <w:p w14:paraId="185CB7AD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2" w:type="pct"/>
            <w:vAlign w:val="bottom"/>
          </w:tcPr>
          <w:p w14:paraId="37FF2584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EFF3C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BA2892C" w14:textId="671AEE06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961773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26,7</w:t>
            </w:r>
            <w:r w:rsidR="009F50E7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44" w:type="pct"/>
          </w:tcPr>
          <w:p w14:paraId="657537CC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CEA6CA4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6C01F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15385C" w14:textId="4213D1C4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752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35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541</w:t>
            </w:r>
          </w:p>
        </w:tc>
      </w:tr>
      <w:tr w:rsidR="00E7495F" w:rsidRPr="00743556" w14:paraId="037EFDCF" w14:textId="77777777" w:rsidTr="0022213D">
        <w:tc>
          <w:tcPr>
            <w:tcW w:w="2299" w:type="pct"/>
          </w:tcPr>
          <w:p w14:paraId="62BE102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14:paraId="307D94DD" w14:textId="6B79CB6D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5CC4A019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3ED9A9" w14:textId="1C36FF56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740C77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5,3</w:t>
            </w:r>
            <w:r w:rsidR="009F50E7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44" w:type="pct"/>
          </w:tcPr>
          <w:p w14:paraId="4C312EE4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5E0BC78" w14:textId="2D80FF26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AB00B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0464983" w14:textId="642CD9DE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150,508</w:t>
            </w:r>
          </w:p>
        </w:tc>
      </w:tr>
      <w:tr w:rsidR="00E7495F" w:rsidRPr="00743556" w14:paraId="398FE5C0" w14:textId="77777777" w:rsidTr="0022213D">
        <w:tc>
          <w:tcPr>
            <w:tcW w:w="2299" w:type="pct"/>
          </w:tcPr>
          <w:p w14:paraId="39DBB229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14:paraId="3C4E9F11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3936A7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0F27897" w14:textId="0EB213AC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(3,197)</w:t>
            </w:r>
          </w:p>
        </w:tc>
        <w:tc>
          <w:tcPr>
            <w:tcW w:w="144" w:type="pct"/>
          </w:tcPr>
          <w:p w14:paraId="3108FD1E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0E32D95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8841E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CD16EAD" w14:textId="01DEC4A0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</w:tr>
      <w:tr w:rsidR="00E7495F" w:rsidRPr="00743556" w14:paraId="3309B663" w14:textId="77777777" w:rsidTr="0022213D">
        <w:tc>
          <w:tcPr>
            <w:tcW w:w="2299" w:type="pct"/>
          </w:tcPr>
          <w:p w14:paraId="3F4ABC7A" w14:textId="37D2FE9A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52" w:type="pct"/>
            <w:vAlign w:val="bottom"/>
          </w:tcPr>
          <w:p w14:paraId="312D755B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FBE027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4D30591" w14:textId="76EA423D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</w:t>
            </w:r>
            <w:r w:rsidR="00727AD2" w:rsidRPr="00743556">
              <w:rPr>
                <w:rFonts w:ascii="Angsana New" w:hAnsi="Angsana New"/>
                <w:sz w:val="30"/>
                <w:szCs w:val="30"/>
              </w:rPr>
              <w:t>8,56</w:t>
            </w:r>
            <w:r w:rsidR="0097500E"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E897DDE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3BAE8098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8823FB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1D92913" w14:textId="113F9F76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(11,368)</w:t>
            </w:r>
          </w:p>
        </w:tc>
      </w:tr>
      <w:tr w:rsidR="00E7495F" w:rsidRPr="00743556" w14:paraId="142AD3D8" w14:textId="77777777" w:rsidTr="0022213D">
        <w:tc>
          <w:tcPr>
            <w:tcW w:w="2299" w:type="pct"/>
          </w:tcPr>
          <w:p w14:paraId="606DB6D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14:paraId="6C0B2F03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17840C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53180E0" w14:textId="59B2D031" w:rsidR="00E7495F" w:rsidRPr="000848A1" w:rsidRDefault="0005221D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6,464</w:t>
            </w:r>
          </w:p>
        </w:tc>
        <w:tc>
          <w:tcPr>
            <w:tcW w:w="144" w:type="pct"/>
          </w:tcPr>
          <w:p w14:paraId="2729D3EA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AB376E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4321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A615C9D" w14:textId="1F258EB1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35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437</w:t>
            </w:r>
          </w:p>
        </w:tc>
      </w:tr>
      <w:tr w:rsidR="00E7495F" w:rsidRPr="00743556" w14:paraId="4D22A643" w14:textId="77777777" w:rsidTr="0022213D">
        <w:tc>
          <w:tcPr>
            <w:tcW w:w="2299" w:type="pct"/>
          </w:tcPr>
          <w:p w14:paraId="4A0DD305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2" w:type="pct"/>
            <w:vAlign w:val="bottom"/>
          </w:tcPr>
          <w:p w14:paraId="0F654095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6B5ED5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421EEE4" w14:textId="5EC743D3" w:rsidR="00E7495F" w:rsidRPr="000848A1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0848A1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  <w:tc>
          <w:tcPr>
            <w:tcW w:w="144" w:type="pct"/>
          </w:tcPr>
          <w:p w14:paraId="64D66EAD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160D87D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5DEDA1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72187F" w14:textId="6BEACEB0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(6,805)</w:t>
            </w:r>
          </w:p>
        </w:tc>
      </w:tr>
      <w:tr w:rsidR="00E7495F" w:rsidRPr="00743556" w14:paraId="10D523C9" w14:textId="77777777" w:rsidTr="0022213D">
        <w:tc>
          <w:tcPr>
            <w:tcW w:w="2299" w:type="pct"/>
          </w:tcPr>
          <w:p w14:paraId="5C551247" w14:textId="37A70F55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ภาษีเงินได้รอตัดบัญชี</w:t>
            </w:r>
          </w:p>
        </w:tc>
        <w:tc>
          <w:tcPr>
            <w:tcW w:w="552" w:type="pct"/>
            <w:vAlign w:val="bottom"/>
          </w:tcPr>
          <w:p w14:paraId="46AB065C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1FC5B9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D81E992" w14:textId="77777777" w:rsidR="00E7495F" w:rsidRPr="000848A1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F11CEE" w14:textId="2536E4BB" w:rsidR="00E7495F" w:rsidRPr="000848A1" w:rsidRDefault="0005221D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3,706</w:t>
            </w:r>
          </w:p>
        </w:tc>
        <w:tc>
          <w:tcPr>
            <w:tcW w:w="144" w:type="pct"/>
          </w:tcPr>
          <w:p w14:paraId="7FEF9E5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6996AAF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9E8CB8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FE8F49" w14:textId="77777777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89642E" w14:textId="4ACB8C6E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</w:p>
        </w:tc>
      </w:tr>
      <w:tr w:rsidR="00E7495F" w:rsidRPr="00743556" w14:paraId="143B52FC" w14:textId="77777777" w:rsidTr="0022213D">
        <w:tc>
          <w:tcPr>
            <w:tcW w:w="2299" w:type="pct"/>
          </w:tcPr>
          <w:p w14:paraId="73F40148" w14:textId="30BA0B46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52" w:type="pct"/>
            <w:vAlign w:val="bottom"/>
          </w:tcPr>
          <w:p w14:paraId="72E22BDA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B93E68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9C117F" w14:textId="0D750C4E" w:rsidR="00E7495F" w:rsidRPr="00743556" w:rsidRDefault="001E0929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(501)</w:t>
            </w:r>
          </w:p>
        </w:tc>
        <w:tc>
          <w:tcPr>
            <w:tcW w:w="144" w:type="pct"/>
          </w:tcPr>
          <w:p w14:paraId="3857F653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191A90B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0EE223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063C13" w14:textId="44A10B81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(625)</w:t>
            </w:r>
          </w:p>
        </w:tc>
      </w:tr>
      <w:tr w:rsidR="00E7495F" w:rsidRPr="00743556" w14:paraId="33ABBE1F" w14:textId="77777777" w:rsidTr="0022213D">
        <w:tc>
          <w:tcPr>
            <w:tcW w:w="2299" w:type="pct"/>
          </w:tcPr>
          <w:p w14:paraId="28CB1D4A" w14:textId="4869F445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552" w:type="pct"/>
            <w:vAlign w:val="bottom"/>
          </w:tcPr>
          <w:p w14:paraId="132F783A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240278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37F6E51" w14:textId="3C67BFA0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(5,179)</w:t>
            </w:r>
          </w:p>
        </w:tc>
        <w:tc>
          <w:tcPr>
            <w:tcW w:w="144" w:type="pct"/>
          </w:tcPr>
          <w:p w14:paraId="0AB7E029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B1F4A5A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A744726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DA3839" w14:textId="3B148EDB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(8</w:t>
            </w: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35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716)</w:t>
            </w:r>
          </w:p>
        </w:tc>
      </w:tr>
      <w:tr w:rsidR="00E7495F" w:rsidRPr="00743556" w14:paraId="64FAB0DD" w14:textId="77777777" w:rsidTr="0022213D">
        <w:tc>
          <w:tcPr>
            <w:tcW w:w="2299" w:type="pct"/>
          </w:tcPr>
          <w:p w14:paraId="07B64F40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732F2AF9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5A8C0508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4D7ACC11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157,4</w:t>
            </w:r>
            <w:r w:rsidR="009F50E7"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44" w:type="pct"/>
          </w:tcPr>
          <w:p w14:paraId="39D4A13B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4076E11C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14:paraId="2864EF43" w14:textId="77777777" w:rsidR="00E7495F" w:rsidRPr="00743556" w:rsidRDefault="00E7495F" w:rsidP="00E7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3BB77B" w14:textId="3A90F1B5" w:rsidR="00E7495F" w:rsidRPr="00743556" w:rsidRDefault="00E7495F" w:rsidP="00E7495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125,706</w:t>
            </w:r>
          </w:p>
        </w:tc>
      </w:tr>
    </w:tbl>
    <w:p w14:paraId="1758D6AB" w14:textId="32A1B565" w:rsidR="00A05B7C" w:rsidRPr="00743556" w:rsidRDefault="00A05B7C">
      <w:pPr>
        <w:rPr>
          <w:rFonts w:ascii="Angsana New" w:hAnsi="Angsana New"/>
          <w:sz w:val="30"/>
          <w:szCs w:val="30"/>
        </w:rPr>
      </w:pPr>
    </w:p>
    <w:p w14:paraId="49AC4BA7" w14:textId="5E646AE6" w:rsidR="00F07117" w:rsidRPr="00743556" w:rsidRDefault="00F07117">
      <w:pPr>
        <w:rPr>
          <w:rFonts w:ascii="Angsana New" w:hAnsi="Angsana New"/>
          <w:sz w:val="30"/>
          <w:szCs w:val="30"/>
        </w:rPr>
      </w:pPr>
    </w:p>
    <w:p w14:paraId="4D65E441" w14:textId="6882357D" w:rsidR="00B5512A" w:rsidRPr="00743556" w:rsidRDefault="00B5512A">
      <w:pPr>
        <w:rPr>
          <w:rFonts w:ascii="Angsana New" w:hAnsi="Angsana New"/>
          <w:sz w:val="30"/>
          <w:szCs w:val="30"/>
        </w:rPr>
      </w:pPr>
    </w:p>
    <w:p w14:paraId="2DB36628" w14:textId="77777777" w:rsidR="009A5DE5" w:rsidRPr="00743556" w:rsidRDefault="009A5DE5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15"/>
        <w:gridCol w:w="237"/>
        <w:gridCol w:w="1050"/>
        <w:gridCol w:w="263"/>
        <w:gridCol w:w="1032"/>
        <w:gridCol w:w="266"/>
        <w:gridCol w:w="1083"/>
      </w:tblGrid>
      <w:tr w:rsidR="00C56FBD" w:rsidRPr="00743556" w14:paraId="02E1137A" w14:textId="77777777" w:rsidTr="00A65C20">
        <w:tc>
          <w:tcPr>
            <w:tcW w:w="2306" w:type="pct"/>
          </w:tcPr>
          <w:p w14:paraId="720BBABA" w14:textId="2BAD837A" w:rsidR="00C56FBD" w:rsidRPr="00743556" w:rsidRDefault="001928E6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21FBB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D21FBB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94" w:type="pct"/>
            <w:gridSpan w:val="7"/>
          </w:tcPr>
          <w:p w14:paraId="47076CAD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1CAD" w:rsidRPr="00743556" w14:paraId="6130396B" w14:textId="77777777" w:rsidTr="00A65C20">
        <w:tc>
          <w:tcPr>
            <w:tcW w:w="2306" w:type="pct"/>
          </w:tcPr>
          <w:p w14:paraId="0FB4CEA5" w14:textId="77777777" w:rsidR="00451CAD" w:rsidRPr="00743556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26684093" w14:textId="5FD77405" w:rsidR="00451CAD" w:rsidRPr="00743556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86553C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8820D77" w14:textId="77777777" w:rsidR="00451CAD" w:rsidRPr="00743556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04B3B57" w14:textId="537A8698" w:rsidR="00451CAD" w:rsidRPr="00743556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86553C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55F7" w:rsidRPr="00743556" w14:paraId="5358EC40" w14:textId="77777777" w:rsidTr="00A65C20">
        <w:tc>
          <w:tcPr>
            <w:tcW w:w="2306" w:type="pct"/>
          </w:tcPr>
          <w:p w14:paraId="12179C49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D3594A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52F0DCCC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</w:tcPr>
          <w:p w14:paraId="03DD1A5F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54496B94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743556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15D8E780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743556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261F" w:rsidRPr="00743556" w14:paraId="0C1311EB" w14:textId="77777777" w:rsidTr="00A65C20">
        <w:tc>
          <w:tcPr>
            <w:tcW w:w="2306" w:type="pct"/>
          </w:tcPr>
          <w:p w14:paraId="156C3DBA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3" w:type="pct"/>
            <w:vAlign w:val="bottom"/>
          </w:tcPr>
          <w:p w14:paraId="7488C050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EA6A223" w14:textId="3A805D63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790,</w:t>
            </w:r>
            <w:r w:rsidR="009F50E7"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143" w:type="pct"/>
          </w:tcPr>
          <w:p w14:paraId="39A70343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735066B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72C597" w14:textId="51CAA42B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693,293</w:t>
            </w:r>
          </w:p>
        </w:tc>
      </w:tr>
      <w:tr w:rsidR="00EC261F" w:rsidRPr="00743556" w14:paraId="6361F525" w14:textId="77777777" w:rsidTr="00A65C20">
        <w:tc>
          <w:tcPr>
            <w:tcW w:w="2306" w:type="pct"/>
          </w:tcPr>
          <w:p w14:paraId="52A3129A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3" w:type="pct"/>
            <w:vAlign w:val="bottom"/>
          </w:tcPr>
          <w:p w14:paraId="550D7A8E" w14:textId="6E0EC6C3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FB4CA5" w14:textId="39B68C96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158,0</w:t>
            </w:r>
            <w:r w:rsidR="009F50E7" w:rsidRPr="00743556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3" w:type="pct"/>
          </w:tcPr>
          <w:p w14:paraId="25B83208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6424EA" w14:textId="0062A1A9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4F919DD" w14:textId="5949DE08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138,659</w:t>
            </w:r>
          </w:p>
        </w:tc>
      </w:tr>
      <w:tr w:rsidR="00EC261F" w:rsidRPr="00743556" w14:paraId="10B0A611" w14:textId="77777777" w:rsidTr="00A65C20">
        <w:tc>
          <w:tcPr>
            <w:tcW w:w="2306" w:type="pct"/>
          </w:tcPr>
          <w:p w14:paraId="40067FAE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3" w:type="pct"/>
            <w:vAlign w:val="bottom"/>
          </w:tcPr>
          <w:p w14:paraId="545D1DFC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19BAFBF" w14:textId="45B76FF4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(2,449)</w:t>
            </w:r>
          </w:p>
        </w:tc>
        <w:tc>
          <w:tcPr>
            <w:tcW w:w="143" w:type="pct"/>
          </w:tcPr>
          <w:p w14:paraId="6CB1F991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C01EF3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BA61E" w14:textId="4AB1DDE7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(780)</w:t>
            </w:r>
          </w:p>
        </w:tc>
      </w:tr>
      <w:tr w:rsidR="00EC261F" w:rsidRPr="00743556" w14:paraId="4184C6AF" w14:textId="77777777" w:rsidTr="00A65C20">
        <w:tc>
          <w:tcPr>
            <w:tcW w:w="2306" w:type="pct"/>
          </w:tcPr>
          <w:p w14:paraId="63DF937E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3" w:type="pct"/>
            <w:vAlign w:val="bottom"/>
          </w:tcPr>
          <w:p w14:paraId="132A4741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61AE7AE" w14:textId="294EB76A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7,452</w:t>
            </w:r>
          </w:p>
        </w:tc>
        <w:tc>
          <w:tcPr>
            <w:tcW w:w="143" w:type="pct"/>
          </w:tcPr>
          <w:p w14:paraId="5136C3D2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31F50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4051B" w14:textId="61E723DF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3,423</w:t>
            </w:r>
          </w:p>
        </w:tc>
      </w:tr>
      <w:tr w:rsidR="00EC261F" w:rsidRPr="00743556" w14:paraId="1E802A2D" w14:textId="77777777" w:rsidTr="00A65C20">
        <w:tc>
          <w:tcPr>
            <w:tcW w:w="2306" w:type="pct"/>
          </w:tcPr>
          <w:p w14:paraId="1DC6F461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3" w:type="pct"/>
            <w:vAlign w:val="bottom"/>
          </w:tcPr>
          <w:p w14:paraId="7499E7AE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8AA8F77" w14:textId="681A73BD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(55</w:t>
            </w:r>
            <w:r w:rsidR="009F50E7" w:rsidRPr="00743556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3" w:type="pct"/>
          </w:tcPr>
          <w:p w14:paraId="524E99E7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730C4F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C4FD9" w14:textId="7BC9F051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(6,765)</w:t>
            </w:r>
          </w:p>
        </w:tc>
      </w:tr>
      <w:tr w:rsidR="00EC261F" w:rsidRPr="00743556" w14:paraId="3A4B451F" w14:textId="77777777" w:rsidTr="00A65C20">
        <w:tc>
          <w:tcPr>
            <w:tcW w:w="2306" w:type="pct"/>
          </w:tcPr>
          <w:p w14:paraId="35DEBADE" w14:textId="41678475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553" w:type="pct"/>
            <w:vAlign w:val="bottom"/>
          </w:tcPr>
          <w:p w14:paraId="3CB3AB2B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0F209C8" w14:textId="4808A04E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(5,179)</w:t>
            </w:r>
          </w:p>
        </w:tc>
        <w:tc>
          <w:tcPr>
            <w:tcW w:w="143" w:type="pct"/>
          </w:tcPr>
          <w:p w14:paraId="506E17A5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DF48D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F4897C" w14:textId="06D711FF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(9,746)</w:t>
            </w:r>
          </w:p>
        </w:tc>
      </w:tr>
      <w:tr w:rsidR="00EC261F" w:rsidRPr="00743556" w14:paraId="2E34E804" w14:textId="77777777" w:rsidTr="00A65C20">
        <w:tc>
          <w:tcPr>
            <w:tcW w:w="2306" w:type="pct"/>
          </w:tcPr>
          <w:p w14:paraId="74A77F64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0DFAA695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18D7A5BF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135CD613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157,3</w:t>
            </w:r>
            <w:r w:rsidR="009F50E7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3" w:type="pct"/>
          </w:tcPr>
          <w:p w14:paraId="70863887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61989AFD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5" w:type="pct"/>
          </w:tcPr>
          <w:p w14:paraId="1A54AFB6" w14:textId="77777777" w:rsidR="00EC261F" w:rsidRPr="00743556" w:rsidRDefault="00EC261F" w:rsidP="00EC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38F21730" w:rsidR="00EC261F" w:rsidRPr="00743556" w:rsidRDefault="00EC261F" w:rsidP="00EC261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124,791</w:t>
            </w:r>
          </w:p>
        </w:tc>
      </w:tr>
    </w:tbl>
    <w:p w14:paraId="26670231" w14:textId="77777777" w:rsidR="00990E5C" w:rsidRPr="00743556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31"/>
        <w:gridCol w:w="1169"/>
        <w:gridCol w:w="181"/>
        <w:gridCol w:w="1080"/>
        <w:gridCol w:w="180"/>
        <w:gridCol w:w="1170"/>
        <w:gridCol w:w="180"/>
        <w:gridCol w:w="1069"/>
      </w:tblGrid>
      <w:tr w:rsidR="00990E5C" w:rsidRPr="00743556" w14:paraId="6917E24F" w14:textId="77777777" w:rsidTr="008D2132">
        <w:trPr>
          <w:cantSplit/>
          <w:trHeight w:val="315"/>
          <w:tblHeader/>
        </w:trPr>
        <w:tc>
          <w:tcPr>
            <w:tcW w:w="4331" w:type="dxa"/>
          </w:tcPr>
          <w:p w14:paraId="58CBEBDD" w14:textId="77777777" w:rsidR="00990E5C" w:rsidRPr="00743556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029" w:type="dxa"/>
            <w:gridSpan w:val="7"/>
          </w:tcPr>
          <w:p w14:paraId="222463DD" w14:textId="77777777" w:rsidR="00990E5C" w:rsidRPr="00743556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C7359" w:rsidRPr="00743556" w14:paraId="079124A2" w14:textId="77777777" w:rsidTr="008D2132">
        <w:trPr>
          <w:cantSplit/>
          <w:trHeight w:val="328"/>
          <w:tblHeader/>
        </w:trPr>
        <w:tc>
          <w:tcPr>
            <w:tcW w:w="4331" w:type="dxa"/>
          </w:tcPr>
          <w:p w14:paraId="5451E669" w14:textId="029B2BFB" w:rsidR="001C7359" w:rsidRPr="00743556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650131B2" w14:textId="77777777" w:rsidR="001C7359" w:rsidRPr="00743556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9DC548D" w14:textId="77777777" w:rsidR="001C7359" w:rsidRPr="00743556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14A48BBA" w14:textId="77777777" w:rsidR="001C7359" w:rsidRPr="00743556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6553C" w:rsidRPr="00743556" w14:paraId="451041C0" w14:textId="77777777" w:rsidTr="008D2132">
        <w:trPr>
          <w:cantSplit/>
          <w:trHeight w:val="315"/>
          <w:tblHeader/>
        </w:trPr>
        <w:tc>
          <w:tcPr>
            <w:tcW w:w="4331" w:type="dxa"/>
          </w:tcPr>
          <w:p w14:paraId="663707F5" w14:textId="3157D905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6839292E" w14:textId="3F000E6F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73EDA81E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49445EE9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B234AFC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06E6CFE2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4E12B15" w14:textId="77777777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D3E9613" w14:textId="251590AB" w:rsidR="0086553C" w:rsidRPr="00743556" w:rsidRDefault="0086553C" w:rsidP="008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C0811" w:rsidRPr="00743556" w14:paraId="56D7BD57" w14:textId="77777777" w:rsidTr="008D2132">
        <w:trPr>
          <w:cantSplit/>
          <w:trHeight w:val="315"/>
        </w:trPr>
        <w:tc>
          <w:tcPr>
            <w:tcW w:w="4331" w:type="dxa"/>
          </w:tcPr>
          <w:p w14:paraId="1BB73D57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29" w:type="dxa"/>
            <w:gridSpan w:val="7"/>
          </w:tcPr>
          <w:p w14:paraId="5FB8FD3C" w14:textId="77777777" w:rsidR="00AC0811" w:rsidRPr="00743556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7435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116D9" w:rsidRPr="00743556" w14:paraId="18F2DEB9" w14:textId="77777777" w:rsidTr="008D2132">
        <w:trPr>
          <w:cantSplit/>
          <w:trHeight w:val="315"/>
        </w:trPr>
        <w:tc>
          <w:tcPr>
            <w:tcW w:w="4331" w:type="dxa"/>
          </w:tcPr>
          <w:p w14:paraId="2D878494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42F5F0AA" w14:textId="550595DB" w:rsidR="00D116D9" w:rsidRPr="00743556" w:rsidRDefault="00D116D9" w:rsidP="001D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96,869</w:t>
            </w:r>
          </w:p>
        </w:tc>
        <w:tc>
          <w:tcPr>
            <w:tcW w:w="181" w:type="dxa"/>
            <w:vAlign w:val="bottom"/>
          </w:tcPr>
          <w:p w14:paraId="701E8DDC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78ECE49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97,456</w:t>
            </w:r>
          </w:p>
        </w:tc>
        <w:tc>
          <w:tcPr>
            <w:tcW w:w="180" w:type="dxa"/>
          </w:tcPr>
          <w:p w14:paraId="14C7801A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213D" w14:textId="66C49144" w:rsidR="00D116D9" w:rsidRPr="00743556" w:rsidRDefault="00D116D9" w:rsidP="000A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(21,527)</w:t>
            </w:r>
          </w:p>
        </w:tc>
        <w:tc>
          <w:tcPr>
            <w:tcW w:w="180" w:type="dxa"/>
          </w:tcPr>
          <w:p w14:paraId="0229F90E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F444409" w14:textId="682DD56E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(30,496)</w:t>
            </w:r>
          </w:p>
        </w:tc>
      </w:tr>
      <w:tr w:rsidR="00BB3D32" w:rsidRPr="00743556" w14:paraId="64CA2EF1" w14:textId="77777777" w:rsidTr="008D2132">
        <w:trPr>
          <w:cantSplit/>
          <w:trHeight w:val="315"/>
        </w:trPr>
        <w:tc>
          <w:tcPr>
            <w:tcW w:w="4331" w:type="dxa"/>
          </w:tcPr>
          <w:p w14:paraId="38571455" w14:textId="77777777" w:rsidR="00BB3D32" w:rsidRPr="00794AC8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94AC8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FB3D266" w14:textId="6FE75825" w:rsidR="00BB3D32" w:rsidRPr="00743556" w:rsidRDefault="00BB3D32" w:rsidP="001D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(15,785)</w:t>
            </w:r>
          </w:p>
        </w:tc>
        <w:tc>
          <w:tcPr>
            <w:tcW w:w="181" w:type="dxa"/>
          </w:tcPr>
          <w:p w14:paraId="309B84DF" w14:textId="77777777" w:rsidR="00BB3D32" w:rsidRPr="00743556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01EF44F7" w:rsidR="00BB3D32" w:rsidRPr="00743556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(24,424)</w:t>
            </w:r>
          </w:p>
        </w:tc>
        <w:tc>
          <w:tcPr>
            <w:tcW w:w="180" w:type="dxa"/>
          </w:tcPr>
          <w:p w14:paraId="4F245A8F" w14:textId="77777777" w:rsidR="00BB3D32" w:rsidRPr="00743556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60478FBA" w:rsidR="00BB3D32" w:rsidRPr="00743556" w:rsidRDefault="00BB3D32" w:rsidP="00B0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15,785</w:t>
            </w:r>
          </w:p>
        </w:tc>
        <w:tc>
          <w:tcPr>
            <w:tcW w:w="180" w:type="dxa"/>
          </w:tcPr>
          <w:p w14:paraId="2B81DEF0" w14:textId="77777777" w:rsidR="00BB3D32" w:rsidRPr="00743556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526A71" w14:textId="513335C9" w:rsidR="00BB3D32" w:rsidRPr="00743556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24,424</w:t>
            </w:r>
          </w:p>
        </w:tc>
      </w:tr>
      <w:tr w:rsidR="00D116D9" w:rsidRPr="00743556" w14:paraId="37EE72F4" w14:textId="77777777" w:rsidTr="008D2132">
        <w:trPr>
          <w:cantSplit/>
          <w:trHeight w:val="328"/>
        </w:trPr>
        <w:tc>
          <w:tcPr>
            <w:tcW w:w="4331" w:type="dxa"/>
          </w:tcPr>
          <w:p w14:paraId="3B77AEBD" w14:textId="6753377A" w:rsidR="00D116D9" w:rsidRPr="00794AC8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794AC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C42566" w:rsidRPr="00794AC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42566" w:rsidRPr="00794AC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(</w:t>
            </w:r>
            <w:r w:rsidR="00C42566" w:rsidRPr="00794AC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C42566" w:rsidRPr="00794AC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)</w:t>
            </w:r>
            <w:r w:rsidR="00C42566" w:rsidRPr="00794AC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4AC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794AC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794AC8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97764AB" w14:textId="02A9FEA8" w:rsidR="00D116D9" w:rsidRPr="00743556" w:rsidRDefault="00BB3D32" w:rsidP="001D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81,084</w:t>
            </w:r>
          </w:p>
        </w:tc>
        <w:tc>
          <w:tcPr>
            <w:tcW w:w="181" w:type="dxa"/>
          </w:tcPr>
          <w:p w14:paraId="745DF66B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286319F6" w:rsidR="00D116D9" w:rsidRPr="00743556" w:rsidRDefault="00BB3D32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73,032</w:t>
            </w:r>
          </w:p>
        </w:tc>
        <w:tc>
          <w:tcPr>
            <w:tcW w:w="180" w:type="dxa"/>
          </w:tcPr>
          <w:p w14:paraId="099E1DEE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4786F7F5" w:rsidR="00D116D9" w:rsidRPr="00743556" w:rsidRDefault="00BB3D32" w:rsidP="00B0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(5,742)</w:t>
            </w:r>
          </w:p>
        </w:tc>
        <w:tc>
          <w:tcPr>
            <w:tcW w:w="180" w:type="dxa"/>
          </w:tcPr>
          <w:p w14:paraId="156073E3" w14:textId="77777777" w:rsidR="00D116D9" w:rsidRPr="00743556" w:rsidRDefault="00D116D9" w:rsidP="00D1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304A92CC" w14:textId="6C728574" w:rsidR="00D116D9" w:rsidRPr="00743556" w:rsidRDefault="00BB3D32" w:rsidP="00BB3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(6,072)</w:t>
            </w:r>
          </w:p>
        </w:tc>
      </w:tr>
    </w:tbl>
    <w:p w14:paraId="51BCC21F" w14:textId="77777777" w:rsidR="00990E5C" w:rsidRPr="00743556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31"/>
        <w:gridCol w:w="1169"/>
        <w:gridCol w:w="181"/>
        <w:gridCol w:w="1080"/>
        <w:gridCol w:w="180"/>
        <w:gridCol w:w="1170"/>
        <w:gridCol w:w="180"/>
        <w:gridCol w:w="1069"/>
      </w:tblGrid>
      <w:tr w:rsidR="00990E5C" w:rsidRPr="00743556" w14:paraId="3235B853" w14:textId="77777777" w:rsidTr="00CD2F31">
        <w:trPr>
          <w:cantSplit/>
          <w:trHeight w:val="396"/>
          <w:tblHeader/>
        </w:trPr>
        <w:tc>
          <w:tcPr>
            <w:tcW w:w="4331" w:type="dxa"/>
          </w:tcPr>
          <w:p w14:paraId="5170040A" w14:textId="77777777" w:rsidR="00990E5C" w:rsidRPr="00743556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029" w:type="dxa"/>
            <w:gridSpan w:val="7"/>
          </w:tcPr>
          <w:p w14:paraId="5157D93C" w14:textId="77777777" w:rsidR="00990E5C" w:rsidRPr="00743556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04D52" w:rsidRPr="00743556" w14:paraId="1BEF4150" w14:textId="77777777" w:rsidTr="00CD2F31">
        <w:trPr>
          <w:cantSplit/>
          <w:trHeight w:val="396"/>
          <w:tblHeader/>
        </w:trPr>
        <w:tc>
          <w:tcPr>
            <w:tcW w:w="4331" w:type="dxa"/>
          </w:tcPr>
          <w:p w14:paraId="51ED26B6" w14:textId="4C654F20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rPr>
                <w:rFonts w:ascii="Angsana New" w:eastAsia="Cordia New" w:hAnsi="Angsana New"/>
                <w:sz w:val="28"/>
                <w:szCs w:val="28"/>
              </w:rPr>
            </w:pP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11F2F6CD" w14:textId="77777777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0F2D26B" w14:textId="77777777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6E7F1255" w14:textId="77777777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04D52" w:rsidRPr="00743556" w14:paraId="566CCCEB" w14:textId="77777777" w:rsidTr="00CD2F31">
        <w:trPr>
          <w:cantSplit/>
          <w:trHeight w:val="380"/>
          <w:tblHeader/>
        </w:trPr>
        <w:tc>
          <w:tcPr>
            <w:tcW w:w="4331" w:type="dxa"/>
          </w:tcPr>
          <w:p w14:paraId="44A96C69" w14:textId="482E3008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hAnsi="Angsana New"/>
                <w:sz w:val="22"/>
                <w:szCs w:val="20"/>
                <w:lang w:val="en-GB" w:bidi="ar-SA"/>
              </w:rPr>
            </w:pP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32B0C386" w14:textId="4770F816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4249BB2E" w14:textId="77777777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5D94D791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DD9BE63" w14:textId="77777777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6397A244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572FA5C" w14:textId="77777777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FB6C0B" w14:textId="614572ED" w:rsidR="00204D52" w:rsidRPr="00743556" w:rsidRDefault="00204D52" w:rsidP="0020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C7359" w:rsidRPr="00743556" w14:paraId="42658503" w14:textId="77777777" w:rsidTr="00CD2F31">
        <w:trPr>
          <w:cantSplit/>
          <w:trHeight w:val="380"/>
        </w:trPr>
        <w:tc>
          <w:tcPr>
            <w:tcW w:w="4331" w:type="dxa"/>
          </w:tcPr>
          <w:p w14:paraId="26FE34EE" w14:textId="77777777" w:rsidR="001C7359" w:rsidRPr="00743556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29" w:type="dxa"/>
            <w:gridSpan w:val="7"/>
          </w:tcPr>
          <w:p w14:paraId="014154F9" w14:textId="77777777" w:rsidR="001C7359" w:rsidRPr="00743556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7435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777B4" w:rsidRPr="00743556" w14:paraId="49D48ECF" w14:textId="77777777" w:rsidTr="00CD2F31">
        <w:trPr>
          <w:cantSplit/>
          <w:trHeight w:val="380"/>
        </w:trPr>
        <w:tc>
          <w:tcPr>
            <w:tcW w:w="4331" w:type="dxa"/>
          </w:tcPr>
          <w:p w14:paraId="4BAC928A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367EA441" w14:textId="580A71BA" w:rsidR="004777B4" w:rsidRPr="00743556" w:rsidRDefault="004777B4" w:rsidP="001D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94,122</w:t>
            </w:r>
          </w:p>
        </w:tc>
        <w:tc>
          <w:tcPr>
            <w:tcW w:w="181" w:type="dxa"/>
            <w:vAlign w:val="bottom"/>
          </w:tcPr>
          <w:p w14:paraId="33702F93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590A76B3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93,881</w:t>
            </w:r>
          </w:p>
        </w:tc>
        <w:tc>
          <w:tcPr>
            <w:tcW w:w="180" w:type="dxa"/>
          </w:tcPr>
          <w:p w14:paraId="69A80EF0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6D59E22F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(15,200)</w:t>
            </w:r>
          </w:p>
        </w:tc>
        <w:tc>
          <w:tcPr>
            <w:tcW w:w="180" w:type="dxa"/>
          </w:tcPr>
          <w:p w14:paraId="3571B9B2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EDBF66" w14:textId="14ECDE41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(24,516)</w:t>
            </w:r>
          </w:p>
        </w:tc>
      </w:tr>
      <w:tr w:rsidR="004777B4" w:rsidRPr="00743556" w14:paraId="4C6868CE" w14:textId="77777777" w:rsidTr="00CD2F31">
        <w:trPr>
          <w:cantSplit/>
          <w:trHeight w:val="380"/>
        </w:trPr>
        <w:tc>
          <w:tcPr>
            <w:tcW w:w="4331" w:type="dxa"/>
          </w:tcPr>
          <w:p w14:paraId="7A778478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21F7AA" w14:textId="23B9C5BD" w:rsidR="004777B4" w:rsidRPr="00743556" w:rsidRDefault="004777B4" w:rsidP="001D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(15,200)</w:t>
            </w:r>
          </w:p>
        </w:tc>
        <w:tc>
          <w:tcPr>
            <w:tcW w:w="181" w:type="dxa"/>
            <w:vAlign w:val="bottom"/>
          </w:tcPr>
          <w:p w14:paraId="70270933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093A8F6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(24,516)</w:t>
            </w:r>
          </w:p>
        </w:tc>
        <w:tc>
          <w:tcPr>
            <w:tcW w:w="180" w:type="dxa"/>
          </w:tcPr>
          <w:p w14:paraId="179F3007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2C47244E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15,200</w:t>
            </w:r>
          </w:p>
        </w:tc>
        <w:tc>
          <w:tcPr>
            <w:tcW w:w="180" w:type="dxa"/>
          </w:tcPr>
          <w:p w14:paraId="5E0709D2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F10A3CA" w14:textId="3A9DB3D5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sz w:val="30"/>
                <w:szCs w:val="30"/>
              </w:rPr>
              <w:t>24,516</w:t>
            </w:r>
          </w:p>
        </w:tc>
      </w:tr>
      <w:tr w:rsidR="004777B4" w:rsidRPr="00743556" w14:paraId="2BA9C64D" w14:textId="77777777" w:rsidTr="00CD2F31">
        <w:trPr>
          <w:cantSplit/>
          <w:trHeight w:val="387"/>
        </w:trPr>
        <w:tc>
          <w:tcPr>
            <w:tcW w:w="4331" w:type="dxa"/>
          </w:tcPr>
          <w:p w14:paraId="5C897A4E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743556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125E984" w14:textId="28E39CFB" w:rsidR="004777B4" w:rsidRPr="00743556" w:rsidRDefault="004777B4" w:rsidP="001D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78,922</w:t>
            </w:r>
          </w:p>
        </w:tc>
        <w:tc>
          <w:tcPr>
            <w:tcW w:w="181" w:type="dxa"/>
          </w:tcPr>
          <w:p w14:paraId="467C2500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4A910B6E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69,365</w:t>
            </w:r>
          </w:p>
        </w:tc>
        <w:tc>
          <w:tcPr>
            <w:tcW w:w="180" w:type="dxa"/>
          </w:tcPr>
          <w:p w14:paraId="70147492" w14:textId="77777777" w:rsidR="004777B4" w:rsidRPr="00743556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4048884C" w:rsidR="004777B4" w:rsidRPr="00155FA5" w:rsidRDefault="004777B4" w:rsidP="00683D2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55FA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CA5C16" w14:textId="77777777" w:rsidR="004777B4" w:rsidRPr="00155FA5" w:rsidRDefault="004777B4" w:rsidP="0047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7F3B9400" w14:textId="20304AC7" w:rsidR="004777B4" w:rsidRPr="00155FA5" w:rsidRDefault="004777B4" w:rsidP="0068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55FA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7D5469" w14:textId="60C60306" w:rsidR="00DB1413" w:rsidRPr="00743556" w:rsidRDefault="00DB1413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6EE748" w14:textId="3A28366E" w:rsidR="003B2448" w:rsidRPr="00743556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BCDA07" w14:textId="6F04FDA1" w:rsidR="001C7359" w:rsidRPr="00743556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830772" w14:textId="77777777" w:rsidR="001C7359" w:rsidRPr="00743556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04D313" w14:textId="77777777" w:rsidR="003B2448" w:rsidRPr="00743556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F07117" w:rsidRPr="00743556" w14:paraId="486ABB2E" w14:textId="77777777" w:rsidTr="00E657B3">
        <w:tc>
          <w:tcPr>
            <w:tcW w:w="3690" w:type="dxa"/>
          </w:tcPr>
          <w:p w14:paraId="353406A9" w14:textId="77777777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7F04A9A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07117" w:rsidRPr="00743556" w14:paraId="347B7E0B" w14:textId="77777777" w:rsidTr="00E657B3">
        <w:tc>
          <w:tcPr>
            <w:tcW w:w="3690" w:type="dxa"/>
          </w:tcPr>
          <w:p w14:paraId="419BA742" w14:textId="77777777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B6C56C3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2AC4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FFA7652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569A0ED0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73865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117" w:rsidRPr="00743556" w14:paraId="2D35290E" w14:textId="77777777" w:rsidTr="00E657B3">
        <w:tc>
          <w:tcPr>
            <w:tcW w:w="3690" w:type="dxa"/>
          </w:tcPr>
          <w:p w14:paraId="009F2F83" w14:textId="77777777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4241C7B" w14:textId="6C457095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392D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6577F9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599B8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B10D11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0928DD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D716765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E594F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07117" w:rsidRPr="00743556" w14:paraId="2075BB1C" w14:textId="77777777" w:rsidTr="00E657B3">
        <w:tc>
          <w:tcPr>
            <w:tcW w:w="3690" w:type="dxa"/>
          </w:tcPr>
          <w:p w14:paraId="6B74D394" w14:textId="77777777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BE5B844" w14:textId="5AE9916A" w:rsidR="00F07117" w:rsidRPr="00743556" w:rsidRDefault="00EE392D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DB114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36F8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94B06A9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B28B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46675A2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BB0AE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07117" w:rsidRPr="00743556" w14:paraId="04D9C901" w14:textId="77777777" w:rsidTr="00E657B3">
        <w:tc>
          <w:tcPr>
            <w:tcW w:w="3690" w:type="dxa"/>
          </w:tcPr>
          <w:p w14:paraId="5F97E7FA" w14:textId="77777777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1AB549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117" w:rsidRPr="00743556" w14:paraId="23272373" w14:textId="77777777" w:rsidTr="00E657B3">
        <w:tc>
          <w:tcPr>
            <w:tcW w:w="3690" w:type="dxa"/>
          </w:tcPr>
          <w:p w14:paraId="3200E728" w14:textId="6BBE840C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86553C"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170" w:type="dxa"/>
          </w:tcPr>
          <w:p w14:paraId="67B0C16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9288D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95544F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01F30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93FAA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C44AF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3C4F0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117" w:rsidRPr="00743556" w14:paraId="6D4B3A2F" w14:textId="77777777" w:rsidTr="00E657B3">
        <w:tc>
          <w:tcPr>
            <w:tcW w:w="3690" w:type="dxa"/>
          </w:tcPr>
          <w:p w14:paraId="2F87BAB6" w14:textId="77777777" w:rsidR="00F07117" w:rsidRPr="00743556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51299FC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9FF10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ACA39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CDC81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3F4A4" w14:textId="7481B71B" w:rsidR="00F07117" w:rsidRPr="00743556" w:rsidRDefault="00F07117" w:rsidP="008B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CFEC2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647BF" w14:textId="77777777" w:rsidR="00F07117" w:rsidRPr="00743556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867" w:rsidRPr="00743556" w14:paraId="60354FF7" w14:textId="77777777" w:rsidTr="00E657B3">
        <w:tc>
          <w:tcPr>
            <w:tcW w:w="3690" w:type="dxa"/>
          </w:tcPr>
          <w:p w14:paraId="7A040812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07B68311" w14:textId="5403414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60,725</w:t>
            </w:r>
          </w:p>
        </w:tc>
        <w:tc>
          <w:tcPr>
            <w:tcW w:w="270" w:type="dxa"/>
          </w:tcPr>
          <w:p w14:paraId="7FCEE5A2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C7C7A" w14:textId="2DA312F6" w:rsidR="00CD6867" w:rsidRPr="00743556" w:rsidRDefault="00CD6867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(6,765)</w:t>
            </w:r>
          </w:p>
        </w:tc>
        <w:tc>
          <w:tcPr>
            <w:tcW w:w="270" w:type="dxa"/>
          </w:tcPr>
          <w:p w14:paraId="74501B4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34D28" w14:textId="641B3691" w:rsidR="00CD6867" w:rsidRPr="00743556" w:rsidRDefault="00CD6867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D3C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FF70B" w14:textId="0309324B" w:rsidR="00CD6867" w:rsidRPr="00743556" w:rsidRDefault="00CD6867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53,960</w:t>
            </w:r>
          </w:p>
        </w:tc>
      </w:tr>
      <w:tr w:rsidR="00CD6867" w:rsidRPr="00743556" w14:paraId="0BF3D1A5" w14:textId="77777777" w:rsidTr="00E657B3">
        <w:tc>
          <w:tcPr>
            <w:tcW w:w="3690" w:type="dxa"/>
          </w:tcPr>
          <w:p w14:paraId="25F073D2" w14:textId="0EEFDA64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1497FD55" w14:textId="13351E03" w:rsidR="00CD6867" w:rsidRPr="00743556" w:rsidRDefault="00CD6867" w:rsidP="00B8797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E68A4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12F59" w14:textId="12DB2404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413</w:t>
            </w:r>
          </w:p>
        </w:tc>
        <w:tc>
          <w:tcPr>
            <w:tcW w:w="270" w:type="dxa"/>
          </w:tcPr>
          <w:p w14:paraId="0B62460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4FBBE" w14:textId="4F2AE99B" w:rsidR="00CD6867" w:rsidRPr="00743556" w:rsidRDefault="00B8797E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A7E45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AD32A" w14:textId="7C016CD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413</w:t>
            </w:r>
          </w:p>
        </w:tc>
      </w:tr>
      <w:tr w:rsidR="00CD6867" w:rsidRPr="00743556" w14:paraId="6B19F0B2" w14:textId="77777777" w:rsidTr="00E657B3">
        <w:tc>
          <w:tcPr>
            <w:tcW w:w="3690" w:type="dxa"/>
          </w:tcPr>
          <w:p w14:paraId="08FB73D7" w14:textId="2F7AC6DC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เงินให้กู้ยืม</w:t>
            </w:r>
          </w:p>
        </w:tc>
        <w:tc>
          <w:tcPr>
            <w:tcW w:w="1170" w:type="dxa"/>
          </w:tcPr>
          <w:p w14:paraId="3197B608" w14:textId="4A98C391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242F155B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307FB" w14:textId="5DB97E92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3,347</w:t>
            </w:r>
          </w:p>
        </w:tc>
        <w:tc>
          <w:tcPr>
            <w:tcW w:w="270" w:type="dxa"/>
          </w:tcPr>
          <w:p w14:paraId="3566080E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D768" w14:textId="30399AA8" w:rsidR="00CD6867" w:rsidRPr="00743556" w:rsidRDefault="00CD6867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076DD9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DF919" w14:textId="2CEEDCEC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  <w:tr w:rsidR="00CD6867" w:rsidRPr="00743556" w14:paraId="29394309" w14:textId="77777777" w:rsidTr="00E657B3">
        <w:tc>
          <w:tcPr>
            <w:tcW w:w="3690" w:type="dxa"/>
          </w:tcPr>
          <w:p w14:paraId="78499104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74355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394D41F0" w14:textId="6FE6B4BE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  <w:tc>
          <w:tcPr>
            <w:tcW w:w="270" w:type="dxa"/>
          </w:tcPr>
          <w:p w14:paraId="63E754D9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EFFAB" w14:textId="629E24EC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270" w:type="dxa"/>
          </w:tcPr>
          <w:p w14:paraId="2093201C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3959B" w14:textId="67FB4DBF" w:rsidR="00CD6867" w:rsidRPr="00743556" w:rsidRDefault="00CD6867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F476F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424EB" w14:textId="2EE27453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19,736</w:t>
            </w:r>
          </w:p>
        </w:tc>
      </w:tr>
      <w:tr w:rsidR="00CD6867" w:rsidRPr="00743556" w14:paraId="04A77543" w14:textId="77777777" w:rsidTr="00E657B3">
        <w:tc>
          <w:tcPr>
            <w:tcW w:w="3690" w:type="dxa"/>
          </w:tcPr>
          <w:p w14:paraId="05057966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14CD66D2" w14:textId="565CDE6A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1ACADB5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EE42C2" w14:textId="734D4E6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270" w:type="dxa"/>
          </w:tcPr>
          <w:p w14:paraId="1D83D65C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95691F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C33EA4" w14:textId="29EF7A83" w:rsidR="00CD6867" w:rsidRPr="00743556" w:rsidRDefault="00CD6867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1,14</w:t>
            </w:r>
            <w:r w:rsidR="00A36C06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4714C3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D8C69" w14:textId="77777777" w:rsidR="00CD6867" w:rsidRPr="00743556" w:rsidRDefault="00CD6867" w:rsidP="00CD68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7F447FE" w14:textId="56103006" w:rsidR="00CD6867" w:rsidRPr="00743556" w:rsidRDefault="00CD6867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</w:t>
            </w:r>
            <w:r w:rsidR="007A7864"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7ABC3B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7D9E14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93FEEB" w14:textId="4326543C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9,816</w:t>
            </w:r>
          </w:p>
        </w:tc>
      </w:tr>
      <w:tr w:rsidR="00CD6867" w:rsidRPr="00743556" w14:paraId="12E6C1D2" w14:textId="77777777" w:rsidTr="00E657B3">
        <w:tc>
          <w:tcPr>
            <w:tcW w:w="3690" w:type="dxa"/>
          </w:tcPr>
          <w:p w14:paraId="138144C3" w14:textId="608DEC0D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613795D3" w14:textId="779BD93B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4,503</w:t>
            </w:r>
          </w:p>
        </w:tc>
        <w:tc>
          <w:tcPr>
            <w:tcW w:w="270" w:type="dxa"/>
          </w:tcPr>
          <w:p w14:paraId="2C7BA734" w14:textId="726EC445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A50C8" w14:textId="307A5C03" w:rsidR="00CD6867" w:rsidRPr="00743556" w:rsidRDefault="00CD6867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70" w:type="dxa"/>
          </w:tcPr>
          <w:p w14:paraId="5289C8CB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9002C" w14:textId="6128AD3D" w:rsidR="00CD6867" w:rsidRPr="00743556" w:rsidRDefault="00CD6867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84518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F6A88" w14:textId="708AE84E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5,856</w:t>
            </w:r>
          </w:p>
        </w:tc>
      </w:tr>
      <w:tr w:rsidR="00CD6867" w:rsidRPr="00743556" w14:paraId="4486E438" w14:textId="77777777" w:rsidTr="00E657B3">
        <w:tc>
          <w:tcPr>
            <w:tcW w:w="3690" w:type="dxa"/>
          </w:tcPr>
          <w:p w14:paraId="2B916769" w14:textId="18F984B8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8E0B2" w14:textId="0E548931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4,692</w:t>
            </w:r>
          </w:p>
        </w:tc>
        <w:tc>
          <w:tcPr>
            <w:tcW w:w="270" w:type="dxa"/>
          </w:tcPr>
          <w:p w14:paraId="1510ACF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817DC" w14:textId="1BFEEECD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(1,648)</w:t>
            </w:r>
          </w:p>
        </w:tc>
        <w:tc>
          <w:tcPr>
            <w:tcW w:w="270" w:type="dxa"/>
          </w:tcPr>
          <w:p w14:paraId="06481922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F8E866" w14:textId="1E1BE8B2" w:rsidR="00CD6867" w:rsidRPr="00743556" w:rsidRDefault="00CD6867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849A0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D5E4A" w14:textId="2FBAAD50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</w:tr>
      <w:tr w:rsidR="00CD6867" w:rsidRPr="00743556" w14:paraId="05461878" w14:textId="77777777" w:rsidTr="00E657B3">
        <w:tc>
          <w:tcPr>
            <w:tcW w:w="3690" w:type="dxa"/>
          </w:tcPr>
          <w:p w14:paraId="274A306E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0C26D" w14:textId="4B71E65F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97,456</w:t>
            </w:r>
          </w:p>
        </w:tc>
        <w:tc>
          <w:tcPr>
            <w:tcW w:w="270" w:type="dxa"/>
          </w:tcPr>
          <w:p w14:paraId="3D9FC0F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BA96C1" w14:textId="5E6AB1BA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(55</w:t>
            </w:r>
            <w:r w:rsidR="0049734C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36277A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956A75" w14:textId="5010DD38" w:rsidR="00CD6867" w:rsidRPr="00743556" w:rsidRDefault="00CD6867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(3</w:t>
            </w:r>
            <w:r w:rsidR="007A7864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21DD2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2DE20F" w14:textId="416C424B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96,869</w:t>
            </w:r>
          </w:p>
        </w:tc>
      </w:tr>
      <w:tr w:rsidR="00CD6867" w:rsidRPr="00743556" w14:paraId="6B3C1DC4" w14:textId="77777777" w:rsidTr="00E657B3">
        <w:tc>
          <w:tcPr>
            <w:tcW w:w="3690" w:type="dxa"/>
          </w:tcPr>
          <w:p w14:paraId="6D255DDA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E5F1E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3E38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CA5E1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4A1E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13C361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B3D61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E5D3E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D6867" w:rsidRPr="00743556" w14:paraId="76495D2A" w14:textId="77777777" w:rsidTr="00E657B3">
        <w:tc>
          <w:tcPr>
            <w:tcW w:w="3690" w:type="dxa"/>
          </w:tcPr>
          <w:p w14:paraId="7C4ED55F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75C9060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9E40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92BBF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1CDD8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2AC83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0FDA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F9DE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867" w:rsidRPr="00743556" w14:paraId="6E57AD35" w14:textId="77777777" w:rsidTr="00E657B3">
        <w:tc>
          <w:tcPr>
            <w:tcW w:w="3690" w:type="dxa"/>
          </w:tcPr>
          <w:p w14:paraId="589ADA6F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7B16534" w14:textId="4306FA0B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4F29391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845F06" w14:textId="49140628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(23,578)</w:t>
            </w:r>
          </w:p>
        </w:tc>
        <w:tc>
          <w:tcPr>
            <w:tcW w:w="270" w:type="dxa"/>
          </w:tcPr>
          <w:p w14:paraId="103E2893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81C9F" w14:textId="77777777" w:rsidR="00CD6867" w:rsidRPr="00743556" w:rsidRDefault="00CD6867" w:rsidP="00CD686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BA73624" w14:textId="10AEF6C0" w:rsidR="00CD6867" w:rsidRPr="00743556" w:rsidRDefault="00CD6867" w:rsidP="00CD686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4D96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CE850" w14:textId="77777777" w:rsidR="00CD6867" w:rsidRPr="00743556" w:rsidRDefault="00CD6867" w:rsidP="00CD686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8A4DB1F" w14:textId="6F5A08CD" w:rsidR="00CD6867" w:rsidRPr="00743556" w:rsidRDefault="00CD6867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5,0</w:t>
            </w:r>
            <w:r w:rsidR="005A78BA" w:rsidRPr="0074355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7770F8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7BAA7C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9B6AAA" w14:textId="4AD01759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(18,55</w:t>
            </w:r>
            <w:r w:rsidR="00E3361C" w:rsidRPr="00743556">
              <w:rPr>
                <w:rFonts w:ascii="Angsana New" w:hAnsi="Angsana New"/>
                <w:sz w:val="30"/>
                <w:szCs w:val="30"/>
              </w:rPr>
              <w:t>9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6867" w:rsidRPr="00743556" w14:paraId="3A8CF92F" w14:textId="77777777" w:rsidTr="00E657B3">
        <w:tc>
          <w:tcPr>
            <w:tcW w:w="3690" w:type="dxa"/>
          </w:tcPr>
          <w:p w14:paraId="34DA804F" w14:textId="753F9364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9217A" w14:textId="5DC037FD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(6,918)</w:t>
            </w:r>
          </w:p>
        </w:tc>
        <w:tc>
          <w:tcPr>
            <w:tcW w:w="270" w:type="dxa"/>
          </w:tcPr>
          <w:p w14:paraId="6B0629CC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E6733" w14:textId="3B1B0B0D" w:rsidR="00CD6867" w:rsidRPr="00743556" w:rsidRDefault="00CD6867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70" w:type="dxa"/>
          </w:tcPr>
          <w:p w14:paraId="1A4A058B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C35C32" w14:textId="1783CE43" w:rsidR="00CD6867" w:rsidRPr="00743556" w:rsidRDefault="00CD6867" w:rsidP="00CD686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4B491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006AD" w14:textId="368CA054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(2,968)</w:t>
            </w:r>
          </w:p>
        </w:tc>
      </w:tr>
      <w:tr w:rsidR="00CD6867" w:rsidRPr="00743556" w14:paraId="033C26E0" w14:textId="77777777" w:rsidTr="00E657B3">
        <w:tc>
          <w:tcPr>
            <w:tcW w:w="3690" w:type="dxa"/>
          </w:tcPr>
          <w:p w14:paraId="349CC5F6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634402" w14:textId="138E37DD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(30,496)</w:t>
            </w:r>
          </w:p>
        </w:tc>
        <w:tc>
          <w:tcPr>
            <w:tcW w:w="270" w:type="dxa"/>
          </w:tcPr>
          <w:p w14:paraId="6434F22B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3B35C2" w14:textId="4BEF9500" w:rsidR="00CD6867" w:rsidRPr="00743556" w:rsidRDefault="00CD6867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3,950</w:t>
            </w:r>
          </w:p>
        </w:tc>
        <w:tc>
          <w:tcPr>
            <w:tcW w:w="270" w:type="dxa"/>
          </w:tcPr>
          <w:p w14:paraId="208A410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D4C15" w14:textId="6FD6E278" w:rsidR="00CD6867" w:rsidRPr="00743556" w:rsidRDefault="00CD6867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5,0</w:t>
            </w:r>
            <w:r w:rsidR="005A78BA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48CB7B8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0CB82" w14:textId="0272B88C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(21,527)</w:t>
            </w:r>
          </w:p>
        </w:tc>
      </w:tr>
      <w:tr w:rsidR="00CD6867" w:rsidRPr="00743556" w14:paraId="6E7C31CF" w14:textId="77777777" w:rsidTr="00E657B3">
        <w:tc>
          <w:tcPr>
            <w:tcW w:w="3690" w:type="dxa"/>
          </w:tcPr>
          <w:p w14:paraId="034AC5A5" w14:textId="77777777" w:rsidR="00CD6867" w:rsidRPr="00743556" w:rsidRDefault="00CD6867" w:rsidP="00CD686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8CF726" w14:textId="31947E2F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66,960</w:t>
            </w:r>
          </w:p>
        </w:tc>
        <w:tc>
          <w:tcPr>
            <w:tcW w:w="270" w:type="dxa"/>
          </w:tcPr>
          <w:p w14:paraId="48F24D17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84457F" w14:textId="35A1B037" w:rsidR="00CD6867" w:rsidRPr="00743556" w:rsidRDefault="00CD6867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3,39</w:t>
            </w:r>
            <w:r w:rsidR="0049734C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6AE051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2C72B1" w14:textId="425F5F41" w:rsidR="00CD6867" w:rsidRPr="00743556" w:rsidRDefault="00CD6867" w:rsidP="00A8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4,98</w:t>
            </w:r>
            <w:r w:rsidR="0049734C"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38E676" w14:textId="77777777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EE27DC" w14:textId="59C5B871" w:rsidR="00CD6867" w:rsidRPr="00743556" w:rsidRDefault="00CD6867" w:rsidP="00CD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75,342</w:t>
            </w:r>
          </w:p>
        </w:tc>
      </w:tr>
      <w:tr w:rsidR="00BC7921" w:rsidRPr="00743556" w14:paraId="040ACC54" w14:textId="77777777" w:rsidTr="00E657B3">
        <w:tc>
          <w:tcPr>
            <w:tcW w:w="3690" w:type="dxa"/>
          </w:tcPr>
          <w:p w14:paraId="42504CA1" w14:textId="77777777" w:rsidR="00BC7921" w:rsidRPr="00743556" w:rsidRDefault="00BC7921" w:rsidP="00BC792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D98A551" w14:textId="15171D9F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DC5AD3C" w14:textId="77777777" w:rsidR="00451CAD" w:rsidRPr="00743556" w:rsidRDefault="00451CAD">
      <w:r w:rsidRPr="00743556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ED2DB0" w:rsidRPr="00743556" w14:paraId="340DAF50" w14:textId="77777777" w:rsidTr="00A664F5">
        <w:tc>
          <w:tcPr>
            <w:tcW w:w="3690" w:type="dxa"/>
          </w:tcPr>
          <w:p w14:paraId="33F51141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5BA3C01B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2DB0" w:rsidRPr="00743556" w14:paraId="1113211B" w14:textId="77777777" w:rsidTr="00A664F5">
        <w:tc>
          <w:tcPr>
            <w:tcW w:w="3690" w:type="dxa"/>
          </w:tcPr>
          <w:p w14:paraId="0C0B724C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E2C861B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191FF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BEADBD3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4BFFEE9D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1E962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2DB0" w:rsidRPr="00743556" w14:paraId="7C76C498" w14:textId="77777777" w:rsidTr="00A664F5">
        <w:tc>
          <w:tcPr>
            <w:tcW w:w="3690" w:type="dxa"/>
          </w:tcPr>
          <w:p w14:paraId="25E9CDBF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586D010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E8A7B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76F045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EC6A59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B8A5A9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B8094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D9AE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D2DB0" w:rsidRPr="00743556" w14:paraId="7AE7B557" w14:textId="77777777" w:rsidTr="00A664F5">
        <w:tc>
          <w:tcPr>
            <w:tcW w:w="3690" w:type="dxa"/>
          </w:tcPr>
          <w:p w14:paraId="7360F9FF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A63925C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8F2D4D4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B70BA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B8073C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560F8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FC5EA3A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78EA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D2DB0" w:rsidRPr="00743556" w14:paraId="563CBB2B" w14:textId="77777777" w:rsidTr="00A664F5">
        <w:tc>
          <w:tcPr>
            <w:tcW w:w="3690" w:type="dxa"/>
          </w:tcPr>
          <w:p w14:paraId="2624B861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9C218C2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DB0" w:rsidRPr="00743556" w14:paraId="4F90A568" w14:textId="77777777" w:rsidTr="00A664F5">
        <w:tc>
          <w:tcPr>
            <w:tcW w:w="3690" w:type="dxa"/>
          </w:tcPr>
          <w:p w14:paraId="72E541A7" w14:textId="7A627395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86553C"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170" w:type="dxa"/>
          </w:tcPr>
          <w:p w14:paraId="6014861F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A472E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9631D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9C1A3E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73AB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0D5B5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5C197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D2DB0" w:rsidRPr="00743556" w14:paraId="735B91CB" w14:textId="77777777" w:rsidTr="00A664F5">
        <w:tc>
          <w:tcPr>
            <w:tcW w:w="3690" w:type="dxa"/>
          </w:tcPr>
          <w:p w14:paraId="7B2661AA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A7DC3A0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69730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A2B98A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4F0AC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1D4F9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09CF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90A44" w14:textId="40E947D5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EB8" w:rsidRPr="00743556" w14:paraId="6B70A1C2" w14:textId="77777777" w:rsidTr="00A664F5">
        <w:tc>
          <w:tcPr>
            <w:tcW w:w="3690" w:type="dxa"/>
          </w:tcPr>
          <w:p w14:paraId="1AF50758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45277257" w14:textId="41616285" w:rsidR="004C0EB8" w:rsidRPr="00743556" w:rsidRDefault="004C0EB8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50,532</w:t>
            </w:r>
          </w:p>
        </w:tc>
        <w:tc>
          <w:tcPr>
            <w:tcW w:w="270" w:type="dxa"/>
          </w:tcPr>
          <w:p w14:paraId="155A565D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AFF0B2" w14:textId="2C7B6A34" w:rsidR="004C0EB8" w:rsidRPr="00743556" w:rsidRDefault="004C0EB8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10,193</w:t>
            </w:r>
          </w:p>
        </w:tc>
        <w:tc>
          <w:tcPr>
            <w:tcW w:w="270" w:type="dxa"/>
          </w:tcPr>
          <w:p w14:paraId="09B1BE60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16F6" w14:textId="22176662" w:rsidR="004C0EB8" w:rsidRPr="00743556" w:rsidRDefault="004C0EB8" w:rsidP="004C0E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A83A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A796A" w14:textId="2D05340A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60,725</w:t>
            </w:r>
          </w:p>
        </w:tc>
      </w:tr>
      <w:tr w:rsidR="004C0EB8" w:rsidRPr="00743556" w14:paraId="04B8B730" w14:textId="77777777" w:rsidTr="00A664F5">
        <w:tc>
          <w:tcPr>
            <w:tcW w:w="3690" w:type="dxa"/>
          </w:tcPr>
          <w:p w14:paraId="61BDCF32" w14:textId="3280AEC3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เงินให้กู้ยืม</w:t>
            </w:r>
          </w:p>
        </w:tc>
        <w:tc>
          <w:tcPr>
            <w:tcW w:w="1170" w:type="dxa"/>
          </w:tcPr>
          <w:p w14:paraId="49C28F33" w14:textId="3BAA1E4D" w:rsidR="004C0EB8" w:rsidRPr="00743556" w:rsidRDefault="004C0EB8" w:rsidP="004C0E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FC6FCB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599789" w14:textId="0859526F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1A1745FA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44E2E" w14:textId="65BC135C" w:rsidR="004C0EB8" w:rsidRPr="00743556" w:rsidRDefault="004C0EB8" w:rsidP="004C0E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803B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D273FE" w14:textId="7B3FA29C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4C0EB8" w:rsidRPr="00743556" w14:paraId="61D46622" w14:textId="77777777" w:rsidTr="00A664F5">
        <w:tc>
          <w:tcPr>
            <w:tcW w:w="3690" w:type="dxa"/>
          </w:tcPr>
          <w:p w14:paraId="5AFA8FE7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74355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596F77A5" w14:textId="7A2D0104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  <w:tc>
          <w:tcPr>
            <w:tcW w:w="270" w:type="dxa"/>
          </w:tcPr>
          <w:p w14:paraId="244DCFE8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DBE63" w14:textId="5A2CF95C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  <w:tc>
          <w:tcPr>
            <w:tcW w:w="270" w:type="dxa"/>
          </w:tcPr>
          <w:p w14:paraId="6DEDC443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8F388C" w14:textId="32B29623" w:rsidR="004C0EB8" w:rsidRPr="00743556" w:rsidRDefault="004C0EB8" w:rsidP="004C0E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93696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00FA1" w14:textId="323A6BC0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</w:tr>
      <w:tr w:rsidR="004C0EB8" w:rsidRPr="00743556" w14:paraId="3F4B8C5E" w14:textId="77777777" w:rsidTr="00A664F5">
        <w:tc>
          <w:tcPr>
            <w:tcW w:w="3690" w:type="dxa"/>
          </w:tcPr>
          <w:p w14:paraId="2C5F0D9B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599B253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096EFE6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ED98DB" w14:textId="02233A79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10,318</w:t>
            </w:r>
          </w:p>
        </w:tc>
        <w:tc>
          <w:tcPr>
            <w:tcW w:w="270" w:type="dxa"/>
          </w:tcPr>
          <w:p w14:paraId="6C0DC4C0" w14:textId="18760CFE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77E9D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3938C0" w14:textId="7C538E36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70" w:type="dxa"/>
          </w:tcPr>
          <w:p w14:paraId="3C431988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F3AD5" w14:textId="77777777" w:rsidR="004C0EB8" w:rsidRPr="00743556" w:rsidRDefault="004C0EB8" w:rsidP="004C0EB8">
            <w:pPr>
              <w:pStyle w:val="acctfourfigures"/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675CDE7" w14:textId="07A0D4C0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(1,596)</w:t>
            </w:r>
          </w:p>
        </w:tc>
        <w:tc>
          <w:tcPr>
            <w:tcW w:w="270" w:type="dxa"/>
          </w:tcPr>
          <w:p w14:paraId="5068F58D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63974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514832" w14:textId="3AC6D90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</w:tr>
      <w:tr w:rsidR="004C0EB8" w:rsidRPr="00743556" w14:paraId="4072379B" w14:textId="77777777" w:rsidTr="00A664F5">
        <w:tc>
          <w:tcPr>
            <w:tcW w:w="3690" w:type="dxa"/>
          </w:tcPr>
          <w:p w14:paraId="5054C2B2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5EBE0A9E" w14:textId="3631B3F0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3BAA3514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30667" w14:textId="0389B269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(3,775)</w:t>
            </w:r>
          </w:p>
        </w:tc>
        <w:tc>
          <w:tcPr>
            <w:tcW w:w="270" w:type="dxa"/>
          </w:tcPr>
          <w:p w14:paraId="53D9517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1831D4" w14:textId="6CCF9F88" w:rsidR="004C0EB8" w:rsidRPr="00743556" w:rsidRDefault="004C0EB8" w:rsidP="00AF276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C70C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039B2" w14:textId="41061DF5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4,503</w:t>
            </w:r>
          </w:p>
        </w:tc>
      </w:tr>
      <w:tr w:rsidR="004C0EB8" w:rsidRPr="00743556" w14:paraId="13F43D9A" w14:textId="77777777" w:rsidTr="00A664F5">
        <w:tc>
          <w:tcPr>
            <w:tcW w:w="3690" w:type="dxa"/>
          </w:tcPr>
          <w:p w14:paraId="78CC1C42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64FFD8" w14:textId="0A2C178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42B7E2A7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EEAB3" w14:textId="70AA0006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270" w:type="dxa"/>
          </w:tcPr>
          <w:p w14:paraId="56FE9A2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DF005" w14:textId="74DD6555" w:rsidR="004C0EB8" w:rsidRPr="00743556" w:rsidRDefault="004C0EB8" w:rsidP="004C0E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D955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79DF8" w14:textId="529872EF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4,692</w:t>
            </w:r>
          </w:p>
        </w:tc>
      </w:tr>
      <w:tr w:rsidR="004C0EB8" w:rsidRPr="00743556" w14:paraId="2B2E2CDA" w14:textId="77777777" w:rsidTr="00A664F5">
        <w:tc>
          <w:tcPr>
            <w:tcW w:w="3690" w:type="dxa"/>
          </w:tcPr>
          <w:p w14:paraId="1BEBFA9D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FA1F51" w14:textId="2A5B7EE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98,127</w:t>
            </w:r>
          </w:p>
        </w:tc>
        <w:tc>
          <w:tcPr>
            <w:tcW w:w="270" w:type="dxa"/>
          </w:tcPr>
          <w:p w14:paraId="04904EC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2BE949" w14:textId="300E8CE0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42A1750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146444" w14:textId="4AEF6269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(1,596)</w:t>
            </w:r>
          </w:p>
        </w:tc>
        <w:tc>
          <w:tcPr>
            <w:tcW w:w="270" w:type="dxa"/>
          </w:tcPr>
          <w:p w14:paraId="745757C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D017CE" w14:textId="647ECB8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97,456</w:t>
            </w:r>
          </w:p>
        </w:tc>
      </w:tr>
      <w:tr w:rsidR="004C0EB8" w:rsidRPr="00743556" w14:paraId="511FEF0E" w14:textId="77777777" w:rsidTr="00A664F5">
        <w:tc>
          <w:tcPr>
            <w:tcW w:w="3690" w:type="dxa"/>
          </w:tcPr>
          <w:p w14:paraId="257B7A11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6B3F9" w14:textId="6F521975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330A1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17A5EC" w14:textId="3BA79889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508BC" w14:textId="0E9CC7D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6CB809" w14:textId="2793A380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DD23C3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B1C6AF" w14:textId="65F43645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C0EB8" w:rsidRPr="00743556" w14:paraId="33495BF6" w14:textId="77777777" w:rsidTr="00A664F5">
        <w:tc>
          <w:tcPr>
            <w:tcW w:w="3690" w:type="dxa"/>
          </w:tcPr>
          <w:p w14:paraId="5122D0DD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FB393E3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D50F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8FED5" w14:textId="2B0E53C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51410" w14:textId="6C4F4328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F65C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F82F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F2B9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EB8" w:rsidRPr="00743556" w14:paraId="187F1D3E" w14:textId="77777777" w:rsidTr="00A664F5">
        <w:tc>
          <w:tcPr>
            <w:tcW w:w="3690" w:type="dxa"/>
          </w:tcPr>
          <w:p w14:paraId="2059C71C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F382F60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4D2EDE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0A4512" w14:textId="0AFE766A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(12,614)</w:t>
            </w:r>
          </w:p>
        </w:tc>
        <w:tc>
          <w:tcPr>
            <w:tcW w:w="270" w:type="dxa"/>
          </w:tcPr>
          <w:p w14:paraId="51088B65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187C3" w14:textId="77777777" w:rsidR="004C0EB8" w:rsidRPr="00743556" w:rsidRDefault="004C0EB8" w:rsidP="004C0EB8">
            <w:pPr>
              <w:pStyle w:val="acctfourfigures"/>
              <w:tabs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0247546" w14:textId="3E923A14" w:rsidR="004C0EB8" w:rsidRPr="00743556" w:rsidRDefault="004C0EB8" w:rsidP="00000F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3E5D4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ADCD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EF82A42" w14:textId="2388150E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(10,964)</w:t>
            </w:r>
          </w:p>
        </w:tc>
        <w:tc>
          <w:tcPr>
            <w:tcW w:w="270" w:type="dxa"/>
          </w:tcPr>
          <w:p w14:paraId="417A11CC" w14:textId="68D6DF94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C7CD9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470DA9A" w14:textId="2C6E649A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(23,578)</w:t>
            </w:r>
          </w:p>
        </w:tc>
      </w:tr>
      <w:tr w:rsidR="004C0EB8" w:rsidRPr="00743556" w14:paraId="5115A03D" w14:textId="77777777" w:rsidTr="00A664F5">
        <w:tc>
          <w:tcPr>
            <w:tcW w:w="3690" w:type="dxa"/>
          </w:tcPr>
          <w:p w14:paraId="5F918F17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2B4EB4" w14:textId="4B53C8C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0E77381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AEB494" w14:textId="0600743C" w:rsidR="004C0EB8" w:rsidRPr="0085571F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71F">
              <w:rPr>
                <w:rFonts w:ascii="Angsana New" w:hAnsi="Angsana New"/>
                <w:sz w:val="30"/>
                <w:szCs w:val="30"/>
              </w:rPr>
              <w:t>(918)</w:t>
            </w:r>
          </w:p>
        </w:tc>
        <w:tc>
          <w:tcPr>
            <w:tcW w:w="270" w:type="dxa"/>
          </w:tcPr>
          <w:p w14:paraId="5F52416B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493CA" w14:textId="43126688" w:rsidR="004C0EB8" w:rsidRPr="00743556" w:rsidRDefault="004C0EB8" w:rsidP="004C0E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6982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C70B9F" w14:textId="3DE444F9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(6,918)</w:t>
            </w:r>
          </w:p>
        </w:tc>
      </w:tr>
      <w:tr w:rsidR="004C0EB8" w:rsidRPr="00743556" w14:paraId="2FA2416E" w14:textId="77777777" w:rsidTr="00A664F5">
        <w:tc>
          <w:tcPr>
            <w:tcW w:w="3690" w:type="dxa"/>
          </w:tcPr>
          <w:p w14:paraId="45B116F5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A83D4" w14:textId="480F25E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(18,614)</w:t>
            </w:r>
          </w:p>
        </w:tc>
        <w:tc>
          <w:tcPr>
            <w:tcW w:w="270" w:type="dxa"/>
          </w:tcPr>
          <w:p w14:paraId="35303927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D5E8B" w14:textId="4C1D4275" w:rsidR="004C0EB8" w:rsidRPr="00743556" w:rsidRDefault="004C0EB8" w:rsidP="00000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(918)</w:t>
            </w:r>
          </w:p>
        </w:tc>
        <w:tc>
          <w:tcPr>
            <w:tcW w:w="270" w:type="dxa"/>
          </w:tcPr>
          <w:p w14:paraId="19F0B804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D029CD" w14:textId="134E230A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(10,964)</w:t>
            </w:r>
          </w:p>
        </w:tc>
        <w:tc>
          <w:tcPr>
            <w:tcW w:w="270" w:type="dxa"/>
          </w:tcPr>
          <w:p w14:paraId="46E067BA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F824A3" w14:textId="010479F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(30,496)</w:t>
            </w:r>
          </w:p>
        </w:tc>
      </w:tr>
      <w:tr w:rsidR="004C0EB8" w:rsidRPr="00743556" w14:paraId="0466F2FC" w14:textId="77777777" w:rsidTr="00A664F5">
        <w:tc>
          <w:tcPr>
            <w:tcW w:w="3690" w:type="dxa"/>
          </w:tcPr>
          <w:p w14:paraId="7EB4E5FC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E7EA41" w14:textId="27C280CE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79,513</w:t>
            </w:r>
          </w:p>
        </w:tc>
        <w:tc>
          <w:tcPr>
            <w:tcW w:w="270" w:type="dxa"/>
          </w:tcPr>
          <w:p w14:paraId="6812CD9A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666EE1" w14:textId="449C8878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B870B9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C951E2" w14:textId="6E71B1B0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(12,560)</w:t>
            </w:r>
          </w:p>
        </w:tc>
        <w:tc>
          <w:tcPr>
            <w:tcW w:w="270" w:type="dxa"/>
          </w:tcPr>
          <w:p w14:paraId="64571B6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C3F3A5" w14:textId="01D40668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66,960</w:t>
            </w:r>
          </w:p>
        </w:tc>
      </w:tr>
      <w:tr w:rsidR="00ED2DB0" w:rsidRPr="00743556" w14:paraId="7FC9C6ED" w14:textId="77777777" w:rsidTr="00A664F5">
        <w:tc>
          <w:tcPr>
            <w:tcW w:w="3690" w:type="dxa"/>
          </w:tcPr>
          <w:p w14:paraId="7C8472B4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0031565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5F75759" w14:textId="6DB7994A" w:rsidR="00451CAD" w:rsidRPr="00743556" w:rsidRDefault="00451CAD">
      <w:r w:rsidRPr="00743556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FA4CF3" w:rsidRPr="00743556" w14:paraId="18770C13" w14:textId="77777777" w:rsidTr="00FA4CF3">
        <w:tc>
          <w:tcPr>
            <w:tcW w:w="3690" w:type="dxa"/>
          </w:tcPr>
          <w:p w14:paraId="0397E333" w14:textId="77777777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653D09E" w14:textId="30CDD36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4CF3" w:rsidRPr="00743556" w14:paraId="54BFFE28" w14:textId="77777777" w:rsidTr="0059358D">
        <w:tc>
          <w:tcPr>
            <w:tcW w:w="3690" w:type="dxa"/>
          </w:tcPr>
          <w:p w14:paraId="77D6F14C" w14:textId="77777777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BF3E8A6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0DB7C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E7C85B2" w14:textId="1589F4B3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4A21D781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5418A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743556" w14:paraId="655697F7" w14:textId="77777777" w:rsidTr="0059358D">
        <w:tc>
          <w:tcPr>
            <w:tcW w:w="3690" w:type="dxa"/>
          </w:tcPr>
          <w:p w14:paraId="02B52916" w14:textId="77777777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AF5EF41" w14:textId="7296E3F5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E89A24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6E3C9B" w14:textId="21B4273D" w:rsidR="00FA4CF3" w:rsidRPr="00743556" w:rsidRDefault="00FA4CF3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17E4DE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3FB54" w14:textId="1752251B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BBDA7D3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C091F" w14:textId="45663D66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A4CF3" w:rsidRPr="00743556" w14:paraId="17C78B24" w14:textId="77777777" w:rsidTr="00FA4CF3">
        <w:tc>
          <w:tcPr>
            <w:tcW w:w="3690" w:type="dxa"/>
          </w:tcPr>
          <w:p w14:paraId="6E6C3384" w14:textId="7E4E3B8E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80142DE" w14:textId="1A4FBE0F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36F187C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0B4516" w14:textId="003B0884" w:rsidR="00FA4CF3" w:rsidRPr="00743556" w:rsidRDefault="00FA4CF3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366102B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871DC8" w14:textId="73C252DE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38E6B87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00D35" w14:textId="00F20138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A4CF3" w:rsidRPr="00743556" w14:paraId="2DD5ACC2" w14:textId="77777777" w:rsidTr="00FA4CF3">
        <w:tc>
          <w:tcPr>
            <w:tcW w:w="3690" w:type="dxa"/>
          </w:tcPr>
          <w:p w14:paraId="5F8FD388" w14:textId="77777777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5A9CACC" w14:textId="531DA390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CF3" w:rsidRPr="00743556" w14:paraId="7F4185A4" w14:textId="77777777" w:rsidTr="00FA4CF3">
        <w:tc>
          <w:tcPr>
            <w:tcW w:w="3690" w:type="dxa"/>
          </w:tcPr>
          <w:p w14:paraId="2DE6E42F" w14:textId="11E89763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BC7921"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170" w:type="dxa"/>
          </w:tcPr>
          <w:p w14:paraId="0DCCA223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E74E1FE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50EBFD6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1E26A9C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208B6E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91F3FA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496F59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4CF3" w:rsidRPr="00743556" w14:paraId="455F3F44" w14:textId="77777777" w:rsidTr="00FA4CF3">
        <w:tc>
          <w:tcPr>
            <w:tcW w:w="3690" w:type="dxa"/>
          </w:tcPr>
          <w:p w14:paraId="268C79B0" w14:textId="3704B151" w:rsidR="00FA4CF3" w:rsidRPr="00743556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6252A6D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D9A178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143476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42D71BA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70C4C2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393EA9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25C0B8" w14:textId="77777777" w:rsidR="00FA4CF3" w:rsidRPr="00743556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C5115" w:rsidRPr="00743556" w14:paraId="1CB09713" w14:textId="77777777" w:rsidTr="00FA4CF3">
        <w:tc>
          <w:tcPr>
            <w:tcW w:w="3690" w:type="dxa"/>
          </w:tcPr>
          <w:p w14:paraId="344309CF" w14:textId="4A134ADD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0ADC2730" w14:textId="180ACDBB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59,335</w:t>
            </w:r>
          </w:p>
        </w:tc>
        <w:tc>
          <w:tcPr>
            <w:tcW w:w="270" w:type="dxa"/>
          </w:tcPr>
          <w:p w14:paraId="3AD81FE0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4B9A23" w14:textId="47767AF2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(6,512)</w:t>
            </w:r>
          </w:p>
        </w:tc>
        <w:tc>
          <w:tcPr>
            <w:tcW w:w="270" w:type="dxa"/>
          </w:tcPr>
          <w:p w14:paraId="3F64E850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31165D" w14:textId="275765B7" w:rsidR="00FC5115" w:rsidRPr="00743556" w:rsidRDefault="00FC5115" w:rsidP="0018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3A45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B3433B5" w14:textId="5EE5E21D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52,823</w:t>
            </w:r>
          </w:p>
        </w:tc>
      </w:tr>
      <w:tr w:rsidR="00FC5115" w:rsidRPr="00743556" w14:paraId="6F66A942" w14:textId="77777777" w:rsidTr="00FA4CF3">
        <w:tc>
          <w:tcPr>
            <w:tcW w:w="3690" w:type="dxa"/>
          </w:tcPr>
          <w:p w14:paraId="1650A46C" w14:textId="2F9112FF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2EC07BA8" w14:textId="6B928FC2" w:rsidR="00FC5115" w:rsidRPr="00743556" w:rsidRDefault="00FC5115" w:rsidP="00000FA6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4AD41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876C8F" w14:textId="34205B10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565C6A89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26FF9A3" w14:textId="58523733" w:rsidR="00FC5115" w:rsidRPr="00743556" w:rsidRDefault="00FC5115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8C353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FA0A37" w14:textId="651C76D1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FC5115" w:rsidRPr="00743556" w14:paraId="4E4FC4B3" w14:textId="77777777" w:rsidTr="00FA4CF3">
        <w:tc>
          <w:tcPr>
            <w:tcW w:w="3690" w:type="dxa"/>
          </w:tcPr>
          <w:p w14:paraId="71C9230E" w14:textId="238A2DDD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เงินให้กู้ยืม</w:t>
            </w:r>
          </w:p>
        </w:tc>
        <w:tc>
          <w:tcPr>
            <w:tcW w:w="1170" w:type="dxa"/>
          </w:tcPr>
          <w:p w14:paraId="4C52BBC2" w14:textId="71833615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1CF9DC11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7C42CE" w14:textId="10072138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3,347</w:t>
            </w:r>
          </w:p>
        </w:tc>
        <w:tc>
          <w:tcPr>
            <w:tcW w:w="270" w:type="dxa"/>
          </w:tcPr>
          <w:p w14:paraId="121BAF62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23EE36" w14:textId="7C922D65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65C8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C8180F" w14:textId="0EE4638C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  <w:tr w:rsidR="00FC5115" w:rsidRPr="00743556" w14:paraId="0A01D1AE" w14:textId="77777777" w:rsidTr="00FA4CF3">
        <w:tc>
          <w:tcPr>
            <w:tcW w:w="3690" w:type="dxa"/>
          </w:tcPr>
          <w:p w14:paraId="7994E4FD" w14:textId="1D2BBD36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74355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6021B02D" w14:textId="51BEA87B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  <w:tc>
          <w:tcPr>
            <w:tcW w:w="270" w:type="dxa"/>
          </w:tcPr>
          <w:p w14:paraId="07708857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2B2ADB" w14:textId="6ACB9C0B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270" w:type="dxa"/>
          </w:tcPr>
          <w:p w14:paraId="2A17BE58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EE04F1" w14:textId="202E35F4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093A1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6C478D" w14:textId="27D8911B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19,736</w:t>
            </w:r>
          </w:p>
        </w:tc>
      </w:tr>
      <w:tr w:rsidR="00FC5115" w:rsidRPr="00743556" w14:paraId="6C91516C" w14:textId="77777777" w:rsidTr="00E657B3">
        <w:tc>
          <w:tcPr>
            <w:tcW w:w="3690" w:type="dxa"/>
          </w:tcPr>
          <w:p w14:paraId="7C0614C6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366F1284" w14:textId="1057E5CC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43556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48858897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261E27" w14:textId="10CAA0BF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  <w:tc>
          <w:tcPr>
            <w:tcW w:w="270" w:type="dxa"/>
          </w:tcPr>
          <w:p w14:paraId="775FB3F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38CE1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D878629" w14:textId="4C8065EF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70" w:type="dxa"/>
          </w:tcPr>
          <w:p w14:paraId="4332A9BD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850C9" w14:textId="77777777" w:rsidR="00A93D5A" w:rsidRPr="00743556" w:rsidRDefault="00A93D5A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9A67F25" w14:textId="618A3C4D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686CDB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EA93A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24F329" w14:textId="1ADF0AE3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8,809</w:t>
            </w:r>
          </w:p>
        </w:tc>
      </w:tr>
      <w:tr w:rsidR="00FC5115" w:rsidRPr="00743556" w14:paraId="07868A17" w14:textId="77777777" w:rsidTr="00E657B3">
        <w:tc>
          <w:tcPr>
            <w:tcW w:w="3690" w:type="dxa"/>
          </w:tcPr>
          <w:p w14:paraId="0BDB2F6F" w14:textId="5728FE23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72B77409" w14:textId="65BC55C2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4,503</w:t>
            </w:r>
          </w:p>
        </w:tc>
        <w:tc>
          <w:tcPr>
            <w:tcW w:w="270" w:type="dxa"/>
          </w:tcPr>
          <w:p w14:paraId="02EB7EC0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6A3A6F" w14:textId="79B160D5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70" w:type="dxa"/>
          </w:tcPr>
          <w:p w14:paraId="49506E05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9A16A" w14:textId="24DCB854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D2330D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FD67DF" w14:textId="42982630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5,856</w:t>
            </w:r>
          </w:p>
        </w:tc>
      </w:tr>
      <w:tr w:rsidR="00FC5115" w:rsidRPr="00743556" w14:paraId="52640830" w14:textId="77777777" w:rsidTr="00A45B79">
        <w:tc>
          <w:tcPr>
            <w:tcW w:w="3690" w:type="dxa"/>
          </w:tcPr>
          <w:p w14:paraId="4D3BAEC6" w14:textId="418AE371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CCCB5" w14:textId="0532F089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3,437</w:t>
            </w:r>
          </w:p>
        </w:tc>
        <w:tc>
          <w:tcPr>
            <w:tcW w:w="270" w:type="dxa"/>
          </w:tcPr>
          <w:p w14:paraId="5135E903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38E6D8" w14:textId="61FDD7B4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(996)</w:t>
            </w:r>
          </w:p>
        </w:tc>
        <w:tc>
          <w:tcPr>
            <w:tcW w:w="270" w:type="dxa"/>
          </w:tcPr>
          <w:p w14:paraId="4DFC9C46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3FEEC" w14:textId="6248ED2E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7873E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EC1164" w14:textId="22BFE0EB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2,441</w:t>
            </w:r>
          </w:p>
        </w:tc>
      </w:tr>
      <w:tr w:rsidR="00FC5115" w:rsidRPr="00743556" w14:paraId="7D54E7C1" w14:textId="77777777" w:rsidTr="00A45B79">
        <w:tc>
          <w:tcPr>
            <w:tcW w:w="3690" w:type="dxa"/>
          </w:tcPr>
          <w:p w14:paraId="2310C485" w14:textId="6B67474A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4FE899" w14:textId="0E427151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93,881</w:t>
            </w:r>
          </w:p>
        </w:tc>
        <w:tc>
          <w:tcPr>
            <w:tcW w:w="270" w:type="dxa"/>
          </w:tcPr>
          <w:p w14:paraId="759B1DF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D91AD1" w14:textId="36245DBB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55E6A375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19B00D" w14:textId="2C2C97EA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38F7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233FD6" w14:textId="45CCC2B3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94,122</w:t>
            </w:r>
          </w:p>
        </w:tc>
      </w:tr>
      <w:tr w:rsidR="00FC5115" w:rsidRPr="00743556" w14:paraId="54C0E175" w14:textId="77777777" w:rsidTr="00A45B79">
        <w:tc>
          <w:tcPr>
            <w:tcW w:w="3690" w:type="dxa"/>
          </w:tcPr>
          <w:p w14:paraId="1966E614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954A09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5FAA9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ADF280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CC87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E2ED92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0D54D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3CDF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5115" w:rsidRPr="00743556" w14:paraId="06C3915E" w14:textId="77777777" w:rsidTr="00E657B3">
        <w:tc>
          <w:tcPr>
            <w:tcW w:w="3690" w:type="dxa"/>
          </w:tcPr>
          <w:p w14:paraId="2A17041A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005330F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4A99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A7884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E5392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8C5EE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E16A6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7BA52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115" w:rsidRPr="00743556" w14:paraId="4718E482" w14:textId="77777777" w:rsidTr="00712EC2">
        <w:tc>
          <w:tcPr>
            <w:tcW w:w="3690" w:type="dxa"/>
          </w:tcPr>
          <w:p w14:paraId="17AC71C2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D94D234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43556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50ED9B" w14:textId="5049C71E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(18,831)</w:t>
            </w:r>
          </w:p>
        </w:tc>
        <w:tc>
          <w:tcPr>
            <w:tcW w:w="270" w:type="dxa"/>
          </w:tcPr>
          <w:p w14:paraId="78B82F8B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04D856" w14:textId="5B562CEF" w:rsidR="00FC5115" w:rsidRPr="00743556" w:rsidRDefault="00FC5115" w:rsidP="00000F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4A5C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ED9392" w14:textId="1406B9D9" w:rsidR="00FC5115" w:rsidRPr="00743556" w:rsidRDefault="00FC5115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6,016</w:t>
            </w:r>
          </w:p>
        </w:tc>
        <w:tc>
          <w:tcPr>
            <w:tcW w:w="270" w:type="dxa"/>
          </w:tcPr>
          <w:p w14:paraId="41433450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AA6AC" w14:textId="61147852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(12,815)</w:t>
            </w:r>
          </w:p>
        </w:tc>
      </w:tr>
      <w:tr w:rsidR="00FC5115" w:rsidRPr="00743556" w14:paraId="227BD5D7" w14:textId="77777777" w:rsidTr="00E657B3">
        <w:tc>
          <w:tcPr>
            <w:tcW w:w="3690" w:type="dxa"/>
          </w:tcPr>
          <w:p w14:paraId="11C88CDF" w14:textId="3E8A2133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1001B" w14:textId="3470C57C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(5,685)</w:t>
            </w:r>
          </w:p>
        </w:tc>
        <w:tc>
          <w:tcPr>
            <w:tcW w:w="270" w:type="dxa"/>
          </w:tcPr>
          <w:p w14:paraId="4DFDF562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BB87D2" w14:textId="6958CE5C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270" w:type="dxa"/>
          </w:tcPr>
          <w:p w14:paraId="0F564741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F8326C" w14:textId="0EF180D5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340B5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C65A1D" w14:textId="61E823F3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(2,385)</w:t>
            </w:r>
          </w:p>
        </w:tc>
      </w:tr>
      <w:tr w:rsidR="00FC5115" w:rsidRPr="00743556" w14:paraId="51DB2536" w14:textId="77777777" w:rsidTr="00E657B3">
        <w:tc>
          <w:tcPr>
            <w:tcW w:w="3690" w:type="dxa"/>
          </w:tcPr>
          <w:p w14:paraId="210328C5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3FC35E" w14:textId="6554EC41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(24,516)</w:t>
            </w:r>
          </w:p>
        </w:tc>
        <w:tc>
          <w:tcPr>
            <w:tcW w:w="270" w:type="dxa"/>
          </w:tcPr>
          <w:p w14:paraId="5636B0A8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241020" w14:textId="21B80070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3,300</w:t>
            </w:r>
          </w:p>
        </w:tc>
        <w:tc>
          <w:tcPr>
            <w:tcW w:w="270" w:type="dxa"/>
          </w:tcPr>
          <w:p w14:paraId="018B4F1B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666A1E" w14:textId="2AF59664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6,016</w:t>
            </w:r>
          </w:p>
        </w:tc>
        <w:tc>
          <w:tcPr>
            <w:tcW w:w="270" w:type="dxa"/>
          </w:tcPr>
          <w:p w14:paraId="6C01DA49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2293" w14:textId="2A973BAB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(15,200)</w:t>
            </w:r>
          </w:p>
        </w:tc>
      </w:tr>
      <w:tr w:rsidR="00FC5115" w:rsidRPr="00743556" w14:paraId="6CCD7A53" w14:textId="77777777" w:rsidTr="00E657B3">
        <w:tc>
          <w:tcPr>
            <w:tcW w:w="3690" w:type="dxa"/>
          </w:tcPr>
          <w:p w14:paraId="5F2F7137" w14:textId="77777777" w:rsidR="00FC5115" w:rsidRPr="00743556" w:rsidRDefault="00FC5115" w:rsidP="00FC511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173AB3" w14:textId="76A77338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69,365</w:t>
            </w:r>
          </w:p>
        </w:tc>
        <w:tc>
          <w:tcPr>
            <w:tcW w:w="270" w:type="dxa"/>
          </w:tcPr>
          <w:p w14:paraId="2833B833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2E47D4" w14:textId="06D8D196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3,541</w:t>
            </w:r>
          </w:p>
        </w:tc>
        <w:tc>
          <w:tcPr>
            <w:tcW w:w="270" w:type="dxa"/>
          </w:tcPr>
          <w:p w14:paraId="01867EEA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F83E4" w14:textId="46ED1F63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6,016</w:t>
            </w:r>
          </w:p>
        </w:tc>
        <w:tc>
          <w:tcPr>
            <w:tcW w:w="270" w:type="dxa"/>
          </w:tcPr>
          <w:p w14:paraId="1133941B" w14:textId="77777777" w:rsidR="00FC5115" w:rsidRPr="00743556" w:rsidRDefault="00FC5115" w:rsidP="00FC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C5795C" w14:textId="11DA0623" w:rsidR="00FC5115" w:rsidRPr="00743556" w:rsidRDefault="00FC5115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78,922</w:t>
            </w:r>
          </w:p>
        </w:tc>
      </w:tr>
      <w:tr w:rsidR="00BC7921" w:rsidRPr="00743556" w14:paraId="0C3E4118" w14:textId="77777777" w:rsidTr="00E657B3">
        <w:tc>
          <w:tcPr>
            <w:tcW w:w="3690" w:type="dxa"/>
          </w:tcPr>
          <w:p w14:paraId="510B1F02" w14:textId="77777777" w:rsidR="00BC7921" w:rsidRPr="00743556" w:rsidRDefault="00BC7921" w:rsidP="00BC792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32B17C13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1B167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FA7B8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1F583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4A138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59BA4A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C4D4C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CA90BB0" w14:textId="77777777" w:rsidR="00451CAD" w:rsidRPr="00743556" w:rsidRDefault="00451CAD">
      <w:r w:rsidRPr="00743556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ED2DB0" w:rsidRPr="00743556" w14:paraId="45C24496" w14:textId="77777777" w:rsidTr="00A664F5">
        <w:tc>
          <w:tcPr>
            <w:tcW w:w="3690" w:type="dxa"/>
          </w:tcPr>
          <w:p w14:paraId="61A4C2EF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08D746C2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D2DB0" w:rsidRPr="00743556" w14:paraId="267EB15A" w14:textId="77777777" w:rsidTr="00A664F5">
        <w:tc>
          <w:tcPr>
            <w:tcW w:w="3690" w:type="dxa"/>
          </w:tcPr>
          <w:p w14:paraId="48CE0C9A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3C64F2E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86C62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EC2A8D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  <w:r w:rsidRPr="00743556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1CD3432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2FD5C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743556" w14:paraId="480BC450" w14:textId="77777777" w:rsidTr="00A664F5">
        <w:tc>
          <w:tcPr>
            <w:tcW w:w="3690" w:type="dxa"/>
          </w:tcPr>
          <w:p w14:paraId="65669825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BE7A41A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F390F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8CD675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30C1075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03D10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5933927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43254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D2DB0" w:rsidRPr="00743556" w14:paraId="737BB759" w14:textId="77777777" w:rsidTr="00A664F5">
        <w:tc>
          <w:tcPr>
            <w:tcW w:w="3690" w:type="dxa"/>
          </w:tcPr>
          <w:p w14:paraId="06771E63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2D56FF8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13532D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B5ED5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0A1E23B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0A489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564F0F7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7D06D3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D2DB0" w:rsidRPr="00743556" w14:paraId="399949A1" w14:textId="77777777" w:rsidTr="00A664F5">
        <w:tc>
          <w:tcPr>
            <w:tcW w:w="3690" w:type="dxa"/>
          </w:tcPr>
          <w:p w14:paraId="6C35C458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5BA5D47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DB0" w:rsidRPr="00743556" w14:paraId="7EB3F4CA" w14:textId="77777777" w:rsidTr="00A664F5">
        <w:tc>
          <w:tcPr>
            <w:tcW w:w="3690" w:type="dxa"/>
          </w:tcPr>
          <w:p w14:paraId="48AA815A" w14:textId="7C4E53D8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BC7921" w:rsidRPr="0074355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170" w:type="dxa"/>
          </w:tcPr>
          <w:p w14:paraId="503127B2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8CCB4E1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43CDB7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437C53D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96943E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C1FB9E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DEC838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D2DB0" w:rsidRPr="00743556" w14:paraId="271CDADA" w14:textId="77777777" w:rsidTr="00A664F5">
        <w:tc>
          <w:tcPr>
            <w:tcW w:w="3690" w:type="dxa"/>
          </w:tcPr>
          <w:p w14:paraId="58C2F1AD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9BE634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7F33DB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933B52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057883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116E24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CBB0B7B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EB4548F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C0EB8" w:rsidRPr="00743556" w14:paraId="1AEF51DE" w14:textId="77777777" w:rsidTr="00A664F5">
        <w:tc>
          <w:tcPr>
            <w:tcW w:w="3690" w:type="dxa"/>
          </w:tcPr>
          <w:p w14:paraId="19049C10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60E3D47F" w14:textId="4CBB304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49,112</w:t>
            </w:r>
          </w:p>
        </w:tc>
        <w:tc>
          <w:tcPr>
            <w:tcW w:w="270" w:type="dxa"/>
          </w:tcPr>
          <w:p w14:paraId="1F5BFF4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5E0DC8" w14:textId="1B7CA52D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43556">
              <w:rPr>
                <w:rFonts w:ascii="Angsana New" w:hAnsi="Angsana New"/>
                <w:sz w:val="30"/>
                <w:szCs w:val="30"/>
              </w:rPr>
              <w:t>,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223</w:t>
            </w:r>
          </w:p>
        </w:tc>
        <w:tc>
          <w:tcPr>
            <w:tcW w:w="270" w:type="dxa"/>
          </w:tcPr>
          <w:p w14:paraId="5E437F35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73EE04" w14:textId="0BD331C1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F0086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43CBD4" w14:textId="6D2D883F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59,335</w:t>
            </w:r>
          </w:p>
        </w:tc>
      </w:tr>
      <w:tr w:rsidR="004C0EB8" w:rsidRPr="00743556" w14:paraId="1BD2632B" w14:textId="77777777" w:rsidTr="00A664F5">
        <w:tc>
          <w:tcPr>
            <w:tcW w:w="3690" w:type="dxa"/>
          </w:tcPr>
          <w:p w14:paraId="04ECBAD7" w14:textId="154DB85D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เงินให้กู้ยืม</w:t>
            </w:r>
          </w:p>
        </w:tc>
        <w:tc>
          <w:tcPr>
            <w:tcW w:w="1170" w:type="dxa"/>
          </w:tcPr>
          <w:p w14:paraId="08C87A23" w14:textId="06D0BA1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0254C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7A20E5" w14:textId="107F0EA5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697</w:t>
            </w:r>
          </w:p>
        </w:tc>
        <w:tc>
          <w:tcPr>
            <w:tcW w:w="270" w:type="dxa"/>
          </w:tcPr>
          <w:p w14:paraId="0A4CAE30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C3155F" w14:textId="75619C1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79E3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1ED4B1" w14:textId="3CAD26FF" w:rsidR="004C0EB8" w:rsidRPr="00743556" w:rsidRDefault="004C0EB8" w:rsidP="00A9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4C0EB8" w:rsidRPr="00743556" w14:paraId="44EF8C31" w14:textId="77777777" w:rsidTr="00A664F5">
        <w:tc>
          <w:tcPr>
            <w:tcW w:w="3690" w:type="dxa"/>
          </w:tcPr>
          <w:p w14:paraId="6A2480EC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74355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1572BE52" w14:textId="62075745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  <w:tc>
          <w:tcPr>
            <w:tcW w:w="270" w:type="dxa"/>
          </w:tcPr>
          <w:p w14:paraId="6DFC086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8DC7073" w14:textId="31977F7C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  <w:tc>
          <w:tcPr>
            <w:tcW w:w="270" w:type="dxa"/>
          </w:tcPr>
          <w:p w14:paraId="3BD2DBC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46E9DE" w14:textId="2A8978CB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86AB6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6BAD99" w14:textId="4E257D4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</w:tr>
      <w:tr w:rsidR="004C0EB8" w:rsidRPr="00743556" w14:paraId="0A3DA3E5" w14:textId="77777777" w:rsidTr="00A664F5">
        <w:tc>
          <w:tcPr>
            <w:tcW w:w="3690" w:type="dxa"/>
          </w:tcPr>
          <w:p w14:paraId="34E203D3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DB98F31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43556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A1EA0AD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5E953E" w14:textId="2406C3C6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  <w:tc>
          <w:tcPr>
            <w:tcW w:w="270" w:type="dxa"/>
          </w:tcPr>
          <w:p w14:paraId="42903840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2DC04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914907" w14:textId="50AF3E8C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1FAB6AE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2FB8A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42ABB7A" w14:textId="5998C774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(1,871)</w:t>
            </w:r>
          </w:p>
        </w:tc>
        <w:tc>
          <w:tcPr>
            <w:tcW w:w="270" w:type="dxa"/>
          </w:tcPr>
          <w:p w14:paraId="6667034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1EEB33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E20C54B" w14:textId="2431ACF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</w:tr>
      <w:tr w:rsidR="004C0EB8" w:rsidRPr="00743556" w14:paraId="1FC4CD28" w14:textId="77777777" w:rsidTr="00A664F5">
        <w:tc>
          <w:tcPr>
            <w:tcW w:w="3690" w:type="dxa"/>
          </w:tcPr>
          <w:p w14:paraId="79C52CE7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1C589A46" w14:textId="4ADC8C4F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0E2328C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F25DD" w14:textId="2DFB621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(3,775)</w:t>
            </w:r>
          </w:p>
        </w:tc>
        <w:tc>
          <w:tcPr>
            <w:tcW w:w="270" w:type="dxa"/>
          </w:tcPr>
          <w:p w14:paraId="0CBC808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A9A06" w14:textId="0C0722A6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3A4C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47261" w14:textId="21706B25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4,503</w:t>
            </w:r>
          </w:p>
        </w:tc>
      </w:tr>
      <w:tr w:rsidR="004C0EB8" w:rsidRPr="00743556" w14:paraId="41B223EB" w14:textId="77777777" w:rsidTr="00A45B79">
        <w:tc>
          <w:tcPr>
            <w:tcW w:w="3690" w:type="dxa"/>
          </w:tcPr>
          <w:p w14:paraId="5BFF29CF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3BF77" w14:textId="4074B66D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30052D3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A39F65" w14:textId="56A4B689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  <w:tc>
          <w:tcPr>
            <w:tcW w:w="270" w:type="dxa"/>
          </w:tcPr>
          <w:p w14:paraId="0D26C36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40F5B" w14:textId="578C07A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DD8F8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983CD" w14:textId="54F5CF24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3,437</w:t>
            </w:r>
          </w:p>
        </w:tc>
      </w:tr>
      <w:tr w:rsidR="004C0EB8" w:rsidRPr="00743556" w14:paraId="07427E83" w14:textId="77777777" w:rsidTr="00A45B79">
        <w:tc>
          <w:tcPr>
            <w:tcW w:w="3690" w:type="dxa"/>
          </w:tcPr>
          <w:p w14:paraId="6A18BD0B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19448F" w14:textId="45475C8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96,175</w:t>
            </w:r>
          </w:p>
        </w:tc>
        <w:tc>
          <w:tcPr>
            <w:tcW w:w="270" w:type="dxa"/>
          </w:tcPr>
          <w:p w14:paraId="2E67FB9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AA671" w14:textId="7C70630C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(423)</w:t>
            </w:r>
          </w:p>
        </w:tc>
        <w:tc>
          <w:tcPr>
            <w:tcW w:w="270" w:type="dxa"/>
          </w:tcPr>
          <w:p w14:paraId="0D4022C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8405EF" w14:textId="2D66EE5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(1,871)</w:t>
            </w:r>
          </w:p>
        </w:tc>
        <w:tc>
          <w:tcPr>
            <w:tcW w:w="270" w:type="dxa"/>
          </w:tcPr>
          <w:p w14:paraId="13E49E8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A19E4B" w14:textId="5DD28E4A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93,881</w:t>
            </w:r>
          </w:p>
        </w:tc>
      </w:tr>
      <w:tr w:rsidR="004C0EB8" w:rsidRPr="00743556" w14:paraId="739CA573" w14:textId="77777777" w:rsidTr="00A45B79">
        <w:tc>
          <w:tcPr>
            <w:tcW w:w="3690" w:type="dxa"/>
          </w:tcPr>
          <w:p w14:paraId="1CFC2436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05DD13" w14:textId="71A9896B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D0E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A043AC" w14:textId="1009B43A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0E198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B6255" w14:textId="5F53CD5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80FC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F10D6C" w14:textId="2CF96C41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0EB8" w:rsidRPr="00743556" w14:paraId="6A6A7F66" w14:textId="77777777" w:rsidTr="00A664F5">
        <w:tc>
          <w:tcPr>
            <w:tcW w:w="3690" w:type="dxa"/>
          </w:tcPr>
          <w:p w14:paraId="5B8415FA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54BF28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53083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30667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7E27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964BF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AF7A3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AF29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EB8" w:rsidRPr="00743556" w14:paraId="2E4567F3" w14:textId="77777777" w:rsidTr="00A664F5">
        <w:tc>
          <w:tcPr>
            <w:tcW w:w="3690" w:type="dxa"/>
          </w:tcPr>
          <w:p w14:paraId="12A64A64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1080AC1B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43556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77BAD7C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A94D3D" w14:textId="55F59350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(13,707)</w:t>
            </w:r>
          </w:p>
        </w:tc>
        <w:tc>
          <w:tcPr>
            <w:tcW w:w="270" w:type="dxa"/>
          </w:tcPr>
          <w:p w14:paraId="7504FBCB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1349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AFF507" w14:textId="19EC28A1" w:rsidR="004C0EB8" w:rsidRPr="00743556" w:rsidRDefault="004C0EB8" w:rsidP="00000FA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7DB51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F67C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81FA6C" w14:textId="7C9E0FF7" w:rsidR="004C0EB8" w:rsidRPr="00743556" w:rsidRDefault="004C0EB8" w:rsidP="00AF2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(5,124)</w:t>
            </w:r>
          </w:p>
        </w:tc>
        <w:tc>
          <w:tcPr>
            <w:tcW w:w="270" w:type="dxa"/>
          </w:tcPr>
          <w:p w14:paraId="4770DFDE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D77788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2F50ECC" w14:textId="23117F8A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(18,831)</w:t>
            </w:r>
          </w:p>
        </w:tc>
      </w:tr>
      <w:tr w:rsidR="004C0EB8" w:rsidRPr="00743556" w14:paraId="16FCC73C" w14:textId="77777777" w:rsidTr="00A664F5">
        <w:tc>
          <w:tcPr>
            <w:tcW w:w="3690" w:type="dxa"/>
          </w:tcPr>
          <w:p w14:paraId="37B1A5D3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33739C" w14:textId="20F331C8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11E6E6FD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383E0B" w14:textId="4D7462C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22B10670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50B360" w14:textId="0CAF27C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E6F06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F60A7A" w14:textId="0A17DBE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(5,685)</w:t>
            </w:r>
          </w:p>
        </w:tc>
      </w:tr>
      <w:tr w:rsidR="004C0EB8" w:rsidRPr="00743556" w14:paraId="5DE2B4A5" w14:textId="77777777" w:rsidTr="00A664F5">
        <w:tc>
          <w:tcPr>
            <w:tcW w:w="3690" w:type="dxa"/>
          </w:tcPr>
          <w:p w14:paraId="7A740543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FACB95" w14:textId="5861615C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(19,707)</w:t>
            </w:r>
          </w:p>
        </w:tc>
        <w:tc>
          <w:tcPr>
            <w:tcW w:w="270" w:type="dxa"/>
          </w:tcPr>
          <w:p w14:paraId="6360F0DD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05310B" w14:textId="127ADFD2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773735E7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1BE6FE" w14:textId="25FB411D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(5,124)</w:t>
            </w:r>
          </w:p>
        </w:tc>
        <w:tc>
          <w:tcPr>
            <w:tcW w:w="270" w:type="dxa"/>
          </w:tcPr>
          <w:p w14:paraId="75794C5A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730DBC" w14:textId="4BDBC0A3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(24,516)</w:t>
            </w:r>
          </w:p>
        </w:tc>
      </w:tr>
      <w:tr w:rsidR="004C0EB8" w:rsidRPr="00743556" w14:paraId="689A4A4A" w14:textId="77777777" w:rsidTr="00A664F5">
        <w:tc>
          <w:tcPr>
            <w:tcW w:w="3690" w:type="dxa"/>
          </w:tcPr>
          <w:p w14:paraId="5D39057E" w14:textId="77777777" w:rsidR="004C0EB8" w:rsidRPr="00743556" w:rsidRDefault="004C0EB8" w:rsidP="004C0EB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43556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48DA9" w14:textId="0B708124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76,468</w:t>
            </w:r>
          </w:p>
        </w:tc>
        <w:tc>
          <w:tcPr>
            <w:tcW w:w="270" w:type="dxa"/>
          </w:tcPr>
          <w:p w14:paraId="310B72E6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43A79D" w14:textId="6C60BD0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01820582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A0D09" w14:textId="09DFC54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(6,995)</w:t>
            </w:r>
          </w:p>
        </w:tc>
        <w:tc>
          <w:tcPr>
            <w:tcW w:w="270" w:type="dxa"/>
          </w:tcPr>
          <w:p w14:paraId="2673170C" w14:textId="77777777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47E148" w14:textId="5A030C36" w:rsidR="004C0EB8" w:rsidRPr="00743556" w:rsidRDefault="004C0EB8" w:rsidP="004C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69,365</w:t>
            </w:r>
          </w:p>
        </w:tc>
      </w:tr>
      <w:tr w:rsidR="00ED2DB0" w:rsidRPr="00743556" w14:paraId="046B08BC" w14:textId="77777777" w:rsidTr="00A664F5">
        <w:tc>
          <w:tcPr>
            <w:tcW w:w="3690" w:type="dxa"/>
          </w:tcPr>
          <w:p w14:paraId="0220EF80" w14:textId="77777777" w:rsidR="00ED2DB0" w:rsidRPr="00743556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4490A338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26B24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54614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3E4CCD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51EA6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45BFC3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A869D" w14:textId="77777777" w:rsidR="00ED2DB0" w:rsidRPr="00743556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68E553F3" w14:textId="4AFC74D3" w:rsidR="00C54276" w:rsidRPr="00743556" w:rsidRDefault="00C54276" w:rsidP="00F7484A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3"/>
        <w:gridCol w:w="1152"/>
        <w:gridCol w:w="282"/>
        <w:gridCol w:w="1154"/>
        <w:gridCol w:w="283"/>
        <w:gridCol w:w="1091"/>
        <w:gridCol w:w="283"/>
        <w:gridCol w:w="1132"/>
      </w:tblGrid>
      <w:tr w:rsidR="005B5D08" w:rsidRPr="00743556" w14:paraId="0165C8B9" w14:textId="77777777" w:rsidTr="001B5301">
        <w:tc>
          <w:tcPr>
            <w:tcW w:w="3983" w:type="dxa"/>
          </w:tcPr>
          <w:p w14:paraId="0C48D4D8" w14:textId="3D6D0A95" w:rsidR="005B5D08" w:rsidRPr="00743556" w:rsidRDefault="005B5D08" w:rsidP="001B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1B5301" w:rsidRPr="0074355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B5301" w:rsidRPr="0074355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4355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588" w:type="dxa"/>
            <w:gridSpan w:val="3"/>
          </w:tcPr>
          <w:p w14:paraId="611A15B8" w14:textId="77777777" w:rsidR="005B5D08" w:rsidRPr="00743556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0C016F9" w14:textId="77777777" w:rsidR="005B5D08" w:rsidRPr="00743556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43E3436" w14:textId="77777777" w:rsidR="005B5D08" w:rsidRPr="00743556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C7921" w:rsidRPr="00743556" w14:paraId="2C33589A" w14:textId="77777777" w:rsidTr="001B5301">
        <w:tc>
          <w:tcPr>
            <w:tcW w:w="3983" w:type="dxa"/>
          </w:tcPr>
          <w:p w14:paraId="38D21129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E93553" w14:textId="23C8ADC1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26AF97E2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626DC7" w14:textId="7AF12158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101A395F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17AF54" w14:textId="6046A8C3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CADFDBB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39EBF56E" w14:textId="51BCF576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B5D08" w:rsidRPr="00743556" w14:paraId="451C9A78" w14:textId="77777777" w:rsidTr="001B5301">
        <w:tc>
          <w:tcPr>
            <w:tcW w:w="3983" w:type="dxa"/>
          </w:tcPr>
          <w:p w14:paraId="48DAC50A" w14:textId="77777777" w:rsidR="005B5D08" w:rsidRPr="00743556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7" w:type="dxa"/>
            <w:gridSpan w:val="7"/>
          </w:tcPr>
          <w:p w14:paraId="0BC5FA36" w14:textId="77777777" w:rsidR="005B5D08" w:rsidRPr="00743556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DB0" w:rsidRPr="00743556" w14:paraId="6381D510" w14:textId="77777777" w:rsidTr="001B5301">
        <w:tc>
          <w:tcPr>
            <w:tcW w:w="3983" w:type="dxa"/>
          </w:tcPr>
          <w:p w14:paraId="755ED7EA" w14:textId="77777777" w:rsidR="00ED2DB0" w:rsidRPr="00743556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28E228B" w14:textId="0683105C" w:rsidR="00ED2DB0" w:rsidRPr="000848A1" w:rsidRDefault="00FC5115" w:rsidP="00ED2D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848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522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3,103</w:t>
            </w:r>
          </w:p>
        </w:tc>
        <w:tc>
          <w:tcPr>
            <w:tcW w:w="282" w:type="dxa"/>
          </w:tcPr>
          <w:p w14:paraId="31D01620" w14:textId="77777777" w:rsidR="00ED2DB0" w:rsidRPr="000848A1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6ED851F" w14:textId="10CB5077" w:rsidR="00ED2DB0" w:rsidRPr="000848A1" w:rsidRDefault="001E2B24" w:rsidP="00ED2D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848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0522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83" w:type="dxa"/>
          </w:tcPr>
          <w:p w14:paraId="3118B248" w14:textId="77777777" w:rsidR="00ED2DB0" w:rsidRPr="00743556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B7C3A97" w14:textId="03314E79" w:rsidR="00ED2DB0" w:rsidRPr="00743556" w:rsidRDefault="00FC5115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E082CF" w14:textId="77777777" w:rsidR="00ED2DB0" w:rsidRPr="00743556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B06EB68" w14:textId="77777777" w:rsidR="00ED2DB0" w:rsidRPr="00743556" w:rsidRDefault="00ED2DB0" w:rsidP="00ED2D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95F9C40" w14:textId="77777777" w:rsidR="005B5D08" w:rsidRPr="00743556" w:rsidRDefault="005B5D08" w:rsidP="0030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p w14:paraId="68993A85" w14:textId="438695F6" w:rsidR="00320152" w:rsidRPr="00743556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lastRenderedPageBreak/>
        <w:t>ขาดทุนทางภาษี</w:t>
      </w:r>
      <w:r w:rsidR="00E721D8" w:rsidRPr="00743556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743556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="00AD6E05" w:rsidRPr="00743556">
        <w:rPr>
          <w:rFonts w:ascii="Angsana New" w:hAnsi="Angsana New"/>
          <w:sz w:val="30"/>
          <w:szCs w:val="30"/>
        </w:rPr>
        <w:t>25</w:t>
      </w:r>
      <w:r w:rsidR="00EA3EC9" w:rsidRPr="00743556">
        <w:rPr>
          <w:rFonts w:ascii="Angsana New" w:hAnsi="Angsana New"/>
          <w:sz w:val="30"/>
          <w:szCs w:val="30"/>
        </w:rPr>
        <w:t>7</w:t>
      </w:r>
      <w:r w:rsidR="00D77D75" w:rsidRPr="00743556">
        <w:rPr>
          <w:rFonts w:ascii="Angsana New" w:hAnsi="Angsana New"/>
          <w:sz w:val="30"/>
          <w:szCs w:val="30"/>
        </w:rPr>
        <w:t>2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578E7628" w14:textId="77777777" w:rsidR="009100DE" w:rsidRPr="00743556" w:rsidRDefault="009100DE" w:rsidP="0095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p w14:paraId="647FA9C9" w14:textId="1511D99A" w:rsidR="00D245CE" w:rsidRPr="00743556" w:rsidRDefault="00D245CE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t>เงินปันผล</w:t>
      </w:r>
    </w:p>
    <w:p w14:paraId="06FE3AC0" w14:textId="77777777" w:rsidR="00747794" w:rsidRPr="00743556" w:rsidRDefault="00747794" w:rsidP="0074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D033CA" w:rsidRPr="00743556" w14:paraId="68F2843B" w14:textId="77777777" w:rsidTr="00860627">
        <w:tc>
          <w:tcPr>
            <w:tcW w:w="2970" w:type="dxa"/>
            <w:vAlign w:val="bottom"/>
          </w:tcPr>
          <w:p w14:paraId="6259A30A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D0B125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8288B3F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672A934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7D22E5E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49BD5E" w14:textId="77777777" w:rsidR="00D033CA" w:rsidRPr="00743556" w:rsidDel="00D43E7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033CA" w:rsidRPr="00743556" w14:paraId="1E96B176" w14:textId="77777777" w:rsidTr="00860627">
        <w:tc>
          <w:tcPr>
            <w:tcW w:w="2970" w:type="dxa"/>
          </w:tcPr>
          <w:p w14:paraId="3AC7B768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AD3E0CF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641860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07F70A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9CFE25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CE9E2A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3CA" w:rsidRPr="00743556" w14:paraId="7924E663" w14:textId="77777777" w:rsidTr="00860627">
        <w:tc>
          <w:tcPr>
            <w:tcW w:w="2970" w:type="dxa"/>
          </w:tcPr>
          <w:p w14:paraId="1622CD9E" w14:textId="21F73535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036E064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B4CCB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CDFA3D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5BE9D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E7FAE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33CA" w:rsidRPr="00743556" w14:paraId="602F760A" w14:textId="77777777" w:rsidTr="00860627">
        <w:tc>
          <w:tcPr>
            <w:tcW w:w="2970" w:type="dxa"/>
          </w:tcPr>
          <w:p w14:paraId="17A75C4D" w14:textId="68962B8F" w:rsidR="00D033CA" w:rsidRPr="00743556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ED2DB0"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0A8CC507" w14:textId="042C8B1F" w:rsidR="00D033CA" w:rsidRPr="00743556" w:rsidRDefault="002D37A5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D033CA"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ED2DB0" w:rsidRPr="0074355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7921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56F42DB" w14:textId="4EE7517F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D2DB0" w:rsidRPr="0074355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7921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864B6EF" w14:textId="4BA857BA" w:rsidR="00D033CA" w:rsidRPr="00743556" w:rsidRDefault="002D37A5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3ACAAD77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D8261" w14:textId="5130CEFF" w:rsidR="00D033CA" w:rsidRPr="00743556" w:rsidRDefault="002D37A5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84.73</w:t>
            </w:r>
          </w:p>
        </w:tc>
      </w:tr>
      <w:tr w:rsidR="00D033CA" w:rsidRPr="00743556" w14:paraId="6A6A4F1B" w14:textId="77777777" w:rsidTr="00860627">
        <w:tc>
          <w:tcPr>
            <w:tcW w:w="2970" w:type="dxa"/>
          </w:tcPr>
          <w:p w14:paraId="17D03D52" w14:textId="06BC7032" w:rsidR="00D033CA" w:rsidRPr="00743556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2365E9"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ACD248B" w14:textId="4BA9D4A7" w:rsidR="00D033CA" w:rsidRPr="00743556" w:rsidRDefault="002D37A5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D033CA"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D2DB0" w:rsidRPr="0074355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7921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1AFFB35A" w14:textId="5CF72334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ED2DB0" w:rsidRPr="0074355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7921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E9048C7" w14:textId="396FB0EA" w:rsidR="00D033CA" w:rsidRPr="00743556" w:rsidRDefault="002D37A5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6044E643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28EBA" w14:textId="2B12CF3D" w:rsidR="00D033CA" w:rsidRPr="00743556" w:rsidRDefault="002D37A5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288.10</w:t>
            </w:r>
          </w:p>
        </w:tc>
      </w:tr>
      <w:tr w:rsidR="00D033CA" w:rsidRPr="00743556" w14:paraId="3C6B6467" w14:textId="77777777" w:rsidTr="00860627">
        <w:tc>
          <w:tcPr>
            <w:tcW w:w="2970" w:type="dxa"/>
          </w:tcPr>
          <w:p w14:paraId="0B69C156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AC3C0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A48FD7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04F2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D8995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F418E1" w14:textId="29E1F5EF" w:rsidR="00D033CA" w:rsidRPr="00743556" w:rsidRDefault="002D37A5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372.83</w:t>
            </w:r>
          </w:p>
        </w:tc>
      </w:tr>
      <w:tr w:rsidR="00D033CA" w:rsidRPr="00743556" w14:paraId="4D052F6A" w14:textId="77777777" w:rsidTr="00860627">
        <w:tc>
          <w:tcPr>
            <w:tcW w:w="2970" w:type="dxa"/>
          </w:tcPr>
          <w:p w14:paraId="7EF79636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4A8ACD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BDDF8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F6AE7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50AD6" w14:textId="77777777" w:rsidR="00D033CA" w:rsidRPr="00743556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ADBBAA" w14:textId="77777777" w:rsidR="00D033CA" w:rsidRPr="00743556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921" w:rsidRPr="00743556" w14:paraId="08C4AE63" w14:textId="77777777" w:rsidTr="00860627">
        <w:tc>
          <w:tcPr>
            <w:tcW w:w="2970" w:type="dxa"/>
          </w:tcPr>
          <w:p w14:paraId="5AF8DA5C" w14:textId="4AEBFCC4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17DDE7FF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19DCAE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3DE24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109A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FB1CB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921" w:rsidRPr="00743556" w14:paraId="57506875" w14:textId="77777777" w:rsidTr="00860627">
        <w:tc>
          <w:tcPr>
            <w:tcW w:w="2970" w:type="dxa"/>
          </w:tcPr>
          <w:p w14:paraId="7C62C62E" w14:textId="4F04BF19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459D815" w14:textId="73BDDBD1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35C383C2" w14:textId="7D2BCB56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8A27322" w14:textId="5C592282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7B27A807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61C17" w14:textId="717C0598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84.69</w:t>
            </w:r>
          </w:p>
        </w:tc>
      </w:tr>
      <w:tr w:rsidR="00BC7921" w:rsidRPr="00743556" w14:paraId="675E3E0F" w14:textId="77777777" w:rsidTr="00860627">
        <w:tc>
          <w:tcPr>
            <w:tcW w:w="2970" w:type="dxa"/>
          </w:tcPr>
          <w:p w14:paraId="42C442FF" w14:textId="29A93093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435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E4AF917" w14:textId="1066409B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23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D42DA00" w14:textId="6C698D1C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8B1E22E" w14:textId="386C657D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4B3ED0AF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89879" w14:textId="52AD8A31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220.31</w:t>
            </w:r>
          </w:p>
        </w:tc>
      </w:tr>
      <w:tr w:rsidR="00BC7921" w:rsidRPr="00743556" w14:paraId="240CCB8E" w14:textId="77777777" w:rsidTr="00860627">
        <w:tc>
          <w:tcPr>
            <w:tcW w:w="2970" w:type="dxa"/>
          </w:tcPr>
          <w:p w14:paraId="257FB911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FEB7F11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768A5C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A6EDCB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870B" w14:textId="77777777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2AC68" w14:textId="6FDBECA3" w:rsidR="00BC7921" w:rsidRPr="00743556" w:rsidRDefault="00BC7921" w:rsidP="00BC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305.00</w:t>
            </w:r>
          </w:p>
        </w:tc>
      </w:tr>
    </w:tbl>
    <w:p w14:paraId="7B49602F" w14:textId="08AD4591" w:rsidR="00785423" w:rsidRPr="00743556" w:rsidRDefault="00785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</w:rPr>
        <w:br w:type="page"/>
      </w:r>
    </w:p>
    <w:p w14:paraId="1256B2ED" w14:textId="0A9716D9" w:rsidR="00766242" w:rsidRPr="00743556" w:rsidRDefault="00766242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37FD0F87" w14:textId="02498B55" w:rsidR="002E1DBB" w:rsidRPr="00743556" w:rsidRDefault="002E1DBB" w:rsidP="002E1DB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</w:rPr>
      </w:pPr>
    </w:p>
    <w:p w14:paraId="3C7A5DB2" w14:textId="1307717E" w:rsidR="001823EF" w:rsidRPr="00743556" w:rsidRDefault="001823EF" w:rsidP="00284EE1">
      <w:pPr>
        <w:pStyle w:val="block"/>
        <w:numPr>
          <w:ilvl w:val="0"/>
          <w:numId w:val="22"/>
        </w:numPr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695BCB" w14:textId="77777777" w:rsidR="001823EF" w:rsidRPr="00743556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14:paraId="6FF13BBC" w14:textId="410D6ADA" w:rsidR="0059358D" w:rsidRPr="00743556" w:rsidRDefault="001823EF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9145BB" w:rsidRPr="00743556">
        <w:rPr>
          <w:rFonts w:ascii="Angsana New" w:hAnsi="Angsana New"/>
          <w:sz w:val="30"/>
          <w:szCs w:val="30"/>
          <w:cs/>
          <w:lang w:bidi="th-TH"/>
        </w:rPr>
        <w:br/>
      </w:r>
      <w:r w:rsidRPr="00743556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BA5F75" w:rsidRPr="00743556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743556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25EE01E" w14:textId="38283EBA" w:rsidR="0059358D" w:rsidRPr="00743556" w:rsidRDefault="0059358D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806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10"/>
        <w:gridCol w:w="1090"/>
        <w:gridCol w:w="284"/>
        <w:gridCol w:w="1022"/>
        <w:gridCol w:w="284"/>
        <w:gridCol w:w="1022"/>
        <w:gridCol w:w="284"/>
        <w:gridCol w:w="914"/>
        <w:gridCol w:w="284"/>
        <w:gridCol w:w="914"/>
        <w:gridCol w:w="284"/>
        <w:gridCol w:w="914"/>
      </w:tblGrid>
      <w:tr w:rsidR="006437BC" w:rsidRPr="00743556" w14:paraId="5EE9EC6F" w14:textId="77777777" w:rsidTr="000119B3">
        <w:trPr>
          <w:trHeight w:val="227"/>
          <w:tblHeader/>
        </w:trPr>
        <w:tc>
          <w:tcPr>
            <w:tcW w:w="2510" w:type="dxa"/>
            <w:vAlign w:val="bottom"/>
          </w:tcPr>
          <w:p w14:paraId="31551303" w14:textId="77777777" w:rsidR="006437BC" w:rsidRPr="00743556" w:rsidRDefault="006437BC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6" w:type="dxa"/>
            <w:gridSpan w:val="11"/>
            <w:vAlign w:val="bottom"/>
          </w:tcPr>
          <w:p w14:paraId="198B1D40" w14:textId="43D33E05" w:rsidR="006437BC" w:rsidRPr="00743556" w:rsidRDefault="006437BC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D3E90" w:rsidRPr="00743556" w14:paraId="4C06C9CB" w14:textId="77777777" w:rsidTr="00A45B79">
        <w:trPr>
          <w:trHeight w:val="245"/>
          <w:tblHeader/>
        </w:trPr>
        <w:tc>
          <w:tcPr>
            <w:tcW w:w="2510" w:type="dxa"/>
            <w:vAlign w:val="bottom"/>
          </w:tcPr>
          <w:p w14:paraId="1013828F" w14:textId="77777777" w:rsidR="00ED3E90" w:rsidRPr="00743556" w:rsidRDefault="00ED3E90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4F16E6EF" w14:textId="3F516C0B" w:rsidR="00ED3E90" w:rsidRPr="00743556" w:rsidRDefault="00ED3E90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3CA63A76" w14:textId="77777777" w:rsidR="00ED3E90" w:rsidRPr="00743556" w:rsidRDefault="00ED3E90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616" w:type="dxa"/>
            <w:gridSpan w:val="7"/>
            <w:vAlign w:val="bottom"/>
          </w:tcPr>
          <w:p w14:paraId="1DF1275A" w14:textId="05EB9BE1" w:rsidR="00ED3E90" w:rsidRPr="00743556" w:rsidRDefault="00ED3E90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46397" w:rsidRPr="00743556" w14:paraId="23EFD642" w14:textId="77777777" w:rsidTr="000119B3">
        <w:trPr>
          <w:trHeight w:val="606"/>
          <w:tblHeader/>
        </w:trPr>
        <w:tc>
          <w:tcPr>
            <w:tcW w:w="2510" w:type="dxa"/>
            <w:vAlign w:val="bottom"/>
          </w:tcPr>
          <w:p w14:paraId="0520663E" w14:textId="7371AA22" w:rsidR="00AA45C5" w:rsidRPr="00743556" w:rsidRDefault="00AA45C5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90" w:type="dxa"/>
            <w:vAlign w:val="bottom"/>
          </w:tcPr>
          <w:p w14:paraId="6A98D90E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FF1165" w14:textId="04CBCDEC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</w:tcPr>
          <w:p w14:paraId="424B245C" w14:textId="77777777" w:rsidR="00AA45C5" w:rsidRPr="00743556" w:rsidRDefault="00AA45C5" w:rsidP="0030184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BEC100" w14:textId="19A7966D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4BFF0633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4CB1F1DE" w14:textId="66C72ABF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6198B2FB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3A171F26" w14:textId="01BFC0B3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43556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84" w:type="dxa"/>
          </w:tcPr>
          <w:p w14:paraId="2412D816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01F89153" w14:textId="3450484D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43556">
              <w:rPr>
                <w:rFonts w:ascii="Angsana New" w:hAnsi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84" w:type="dxa"/>
          </w:tcPr>
          <w:p w14:paraId="37EBBBA6" w14:textId="77777777" w:rsidR="00AA45C5" w:rsidRPr="00743556" w:rsidRDefault="00AA45C5" w:rsidP="0030184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173D645" w14:textId="22C2298A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437BC" w:rsidRPr="00743556" w14:paraId="58B13999" w14:textId="77777777" w:rsidTr="00845092">
        <w:trPr>
          <w:trHeight w:val="274"/>
          <w:tblHeader/>
        </w:trPr>
        <w:tc>
          <w:tcPr>
            <w:tcW w:w="2510" w:type="dxa"/>
          </w:tcPr>
          <w:p w14:paraId="0848EC35" w14:textId="77777777" w:rsidR="006437BC" w:rsidRPr="00743556" w:rsidRDefault="006437BC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96" w:type="dxa"/>
            <w:gridSpan w:val="11"/>
            <w:vAlign w:val="bottom"/>
          </w:tcPr>
          <w:p w14:paraId="4A7D5C19" w14:textId="006A6B2C" w:rsidR="006437BC" w:rsidRPr="00743556" w:rsidRDefault="006437BC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46397" w:rsidRPr="00743556" w14:paraId="3F48CF2A" w14:textId="77777777" w:rsidTr="000119B3">
        <w:trPr>
          <w:trHeight w:val="274"/>
          <w:tblHeader/>
        </w:trPr>
        <w:tc>
          <w:tcPr>
            <w:tcW w:w="2510" w:type="dxa"/>
          </w:tcPr>
          <w:p w14:paraId="005763DF" w14:textId="4AC4BB0C" w:rsidR="00AA45C5" w:rsidRPr="00743556" w:rsidRDefault="00AA45C5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90" w:type="dxa"/>
            <w:vAlign w:val="bottom"/>
          </w:tcPr>
          <w:p w14:paraId="339F1F9B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7A8C3C9F" w14:textId="77777777" w:rsidR="00AA45C5" w:rsidRPr="00743556" w:rsidRDefault="00AA45C5" w:rsidP="0030184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0FE9AA4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727F8195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6D2DF3B6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16EB7E30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6354AEA8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42BD5E37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75D42F21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68210C4F" w14:textId="77777777" w:rsidR="00AA45C5" w:rsidRPr="00743556" w:rsidRDefault="00AA45C5" w:rsidP="0030184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422349A" w14:textId="77777777" w:rsidR="00AA45C5" w:rsidRPr="00743556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E46397" w:rsidRPr="00743556" w14:paraId="001F517E" w14:textId="77777777" w:rsidTr="000119B3">
        <w:trPr>
          <w:trHeight w:val="274"/>
        </w:trPr>
        <w:tc>
          <w:tcPr>
            <w:tcW w:w="2510" w:type="dxa"/>
            <w:hideMark/>
          </w:tcPr>
          <w:p w14:paraId="60D9083A" w14:textId="789B0A74" w:rsidR="00AA45C5" w:rsidRPr="00743556" w:rsidRDefault="00AA45C5" w:rsidP="00301847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636EF390" w14:textId="77777777" w:rsidR="00AA45C5" w:rsidRPr="00743556" w:rsidRDefault="00AA45C5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282C4F7" w14:textId="77777777" w:rsidR="00AA45C5" w:rsidRPr="00743556" w:rsidRDefault="00AA45C5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CAFB04" w14:textId="77777777" w:rsidR="00AA45C5" w:rsidRPr="00743556" w:rsidRDefault="00AA45C5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0CA6A3" w14:textId="77777777" w:rsidR="00AA45C5" w:rsidRPr="00743556" w:rsidRDefault="00AA45C5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627104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F965A88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61BD019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40B2DDE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BEB6EDF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0936F5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4836750" w14:textId="77777777" w:rsidR="00AA45C5" w:rsidRPr="00743556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DD9" w:rsidRPr="00743556" w14:paraId="308D0672" w14:textId="77777777" w:rsidTr="000119B3">
        <w:trPr>
          <w:trHeight w:val="274"/>
        </w:trPr>
        <w:tc>
          <w:tcPr>
            <w:tcW w:w="2510" w:type="dxa"/>
          </w:tcPr>
          <w:p w14:paraId="277FD599" w14:textId="4EDF614C" w:rsidR="00733DD9" w:rsidRPr="00743556" w:rsidRDefault="00733DD9" w:rsidP="00733DD9">
            <w:pPr>
              <w:spacing w:line="240" w:lineRule="auto"/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90" w:type="dxa"/>
          </w:tcPr>
          <w:p w14:paraId="131AC1DF" w14:textId="3FD1F0C7" w:rsidR="00733DD9" w:rsidRPr="00743556" w:rsidRDefault="00733DD9" w:rsidP="00733DD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48C30DA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3ACE73" w14:textId="740ECA4C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84" w:type="dxa"/>
          </w:tcPr>
          <w:p w14:paraId="180ECE8C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09AB695" w14:textId="7673B4CD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84" w:type="dxa"/>
          </w:tcPr>
          <w:p w14:paraId="6A5B2EBE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71D2D34" w14:textId="4FEC0B97" w:rsidR="00733DD9" w:rsidRPr="00743556" w:rsidRDefault="00733DD9" w:rsidP="00733DD9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84" w:type="dxa"/>
          </w:tcPr>
          <w:p w14:paraId="455BF93C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475485D" w14:textId="2D858815" w:rsidR="00733DD9" w:rsidRPr="00743556" w:rsidRDefault="00733DD9" w:rsidP="007C6C6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2660242" w14:textId="77777777" w:rsidR="00733DD9" w:rsidRPr="00743556" w:rsidRDefault="00733DD9" w:rsidP="00733DD9">
            <w:pPr>
              <w:tabs>
                <w:tab w:val="clear" w:pos="454"/>
                <w:tab w:val="clear" w:pos="680"/>
                <w:tab w:val="decimal" w:pos="521"/>
                <w:tab w:val="decimal" w:pos="595"/>
                <w:tab w:val="decimal" w:pos="76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0843EAA2" w14:textId="76C25A81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</w:tr>
      <w:tr w:rsidR="00733DD9" w:rsidRPr="00743556" w14:paraId="11915F10" w14:textId="77777777" w:rsidTr="000119B3">
        <w:trPr>
          <w:trHeight w:val="274"/>
        </w:trPr>
        <w:tc>
          <w:tcPr>
            <w:tcW w:w="2510" w:type="dxa"/>
          </w:tcPr>
          <w:p w14:paraId="3228948B" w14:textId="1E61DCC2" w:rsidR="00733DD9" w:rsidRPr="00743556" w:rsidRDefault="00733DD9" w:rsidP="00733DD9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90" w:type="dxa"/>
          </w:tcPr>
          <w:p w14:paraId="34DD91DF" w14:textId="3F759F02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31D77A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A243764" w14:textId="021D774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6DC985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823451A" w14:textId="354B6951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C1EA979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F58552E" w14:textId="2EBD7557" w:rsidR="00733DD9" w:rsidRPr="00743556" w:rsidRDefault="00733DD9" w:rsidP="00733DD9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AC8B7D3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1410BFE" w14:textId="604413EE" w:rsidR="00733DD9" w:rsidRPr="00743556" w:rsidRDefault="00733DD9" w:rsidP="00733DD9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775F029" w14:textId="77777777" w:rsidR="00733DD9" w:rsidRPr="00743556" w:rsidRDefault="00733DD9" w:rsidP="00733DD9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1E85E43B" w14:textId="61067018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DD9" w:rsidRPr="00743556" w14:paraId="4CA2FCB5" w14:textId="77777777" w:rsidTr="000119B3">
        <w:trPr>
          <w:trHeight w:val="274"/>
        </w:trPr>
        <w:tc>
          <w:tcPr>
            <w:tcW w:w="2510" w:type="dxa"/>
          </w:tcPr>
          <w:p w14:paraId="10F8A210" w14:textId="3390DA13" w:rsidR="00733DD9" w:rsidRPr="00743556" w:rsidRDefault="00733DD9" w:rsidP="00733DD9">
            <w:pPr>
              <w:tabs>
                <w:tab w:val="clear" w:pos="227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6CCDBE8E" w14:textId="0365B45D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1438A9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ECE749A" w14:textId="06FBC29D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15BFD2D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7FEE2E9" w14:textId="0DA9418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853D20C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2ADE230" w14:textId="6CF1A73A" w:rsidR="00733DD9" w:rsidRPr="00743556" w:rsidRDefault="00733DD9" w:rsidP="00733DD9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3CB1E61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259725D" w14:textId="458A7D31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C852ED4" w14:textId="77777777" w:rsidR="00733DD9" w:rsidRPr="00743556" w:rsidRDefault="00733DD9" w:rsidP="00733DD9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1EE830C0" w14:textId="2B5EBE78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DD9" w:rsidRPr="00743556" w14:paraId="78FA93BC" w14:textId="77777777" w:rsidTr="000119B3">
        <w:trPr>
          <w:trHeight w:val="274"/>
        </w:trPr>
        <w:tc>
          <w:tcPr>
            <w:tcW w:w="2510" w:type="dxa"/>
          </w:tcPr>
          <w:p w14:paraId="23C5861F" w14:textId="570AD60E" w:rsidR="00733DD9" w:rsidRPr="00743556" w:rsidRDefault="00733DD9" w:rsidP="00733DD9">
            <w:pPr>
              <w:tabs>
                <w:tab w:val="clear" w:pos="227"/>
                <w:tab w:val="clear" w:pos="454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90" w:type="dxa"/>
            <w:vAlign w:val="bottom"/>
          </w:tcPr>
          <w:p w14:paraId="2CC5C8FD" w14:textId="1916EEA4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84" w:type="dxa"/>
            <w:vAlign w:val="bottom"/>
          </w:tcPr>
          <w:p w14:paraId="3ABC6B60" w14:textId="77777777" w:rsidR="00733DD9" w:rsidRPr="00743556" w:rsidRDefault="00733DD9" w:rsidP="00733DD9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9701711" w14:textId="1FCDD316" w:rsidR="00733DD9" w:rsidRPr="00743556" w:rsidRDefault="00733DD9" w:rsidP="007C6C6D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C31D52D" w14:textId="77777777" w:rsidR="00733DD9" w:rsidRPr="00743556" w:rsidRDefault="00733DD9" w:rsidP="00733D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474FA1C9" w14:textId="3627ADBD" w:rsidR="00733DD9" w:rsidRPr="00743556" w:rsidRDefault="00733DD9" w:rsidP="00733DD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84" w:type="dxa"/>
            <w:vAlign w:val="bottom"/>
          </w:tcPr>
          <w:p w14:paraId="54FE855E" w14:textId="77777777" w:rsidR="00733DD9" w:rsidRPr="00743556" w:rsidRDefault="00733DD9" w:rsidP="00733DD9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4B621F9" w14:textId="2B40EEB9" w:rsidR="00733DD9" w:rsidRPr="00743556" w:rsidRDefault="00733DD9" w:rsidP="007C6C6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A4242DE" w14:textId="77777777" w:rsidR="00733DD9" w:rsidRPr="00743556" w:rsidRDefault="00733DD9" w:rsidP="00733DD9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DB4BB4F" w14:textId="7512F87C" w:rsidR="00733DD9" w:rsidRPr="00743556" w:rsidRDefault="00733DD9" w:rsidP="00733DD9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84" w:type="dxa"/>
            <w:vAlign w:val="bottom"/>
          </w:tcPr>
          <w:p w14:paraId="4982AAB4" w14:textId="77777777" w:rsidR="00733DD9" w:rsidRPr="00743556" w:rsidRDefault="00733DD9" w:rsidP="00733DD9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C3F0D2" w14:textId="73D39F9C" w:rsidR="00733DD9" w:rsidRPr="00743556" w:rsidRDefault="00733DD9" w:rsidP="00733DD9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</w:tr>
      <w:tr w:rsidR="00E46397" w:rsidRPr="00743556" w14:paraId="679621B4" w14:textId="77777777" w:rsidTr="000119B3">
        <w:trPr>
          <w:trHeight w:val="51"/>
        </w:trPr>
        <w:tc>
          <w:tcPr>
            <w:tcW w:w="2510" w:type="dxa"/>
          </w:tcPr>
          <w:p w14:paraId="47706EE7" w14:textId="77777777" w:rsidR="00AA45C5" w:rsidRPr="00743556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</w:tcPr>
          <w:p w14:paraId="335D4854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CAC8C98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29A6109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7896A7E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EFFB4F2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2CD6F66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E375A78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C969332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799CAB1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201C6F0" w14:textId="77777777" w:rsidR="00AA45C5" w:rsidRPr="00743556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16A23348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743556" w14:paraId="52BACFD8" w14:textId="77777777" w:rsidTr="000119B3">
        <w:trPr>
          <w:trHeight w:val="51"/>
        </w:trPr>
        <w:tc>
          <w:tcPr>
            <w:tcW w:w="2510" w:type="dxa"/>
          </w:tcPr>
          <w:p w14:paraId="6FEF4323" w14:textId="659BED8F" w:rsidR="00AA45C5" w:rsidRPr="00743556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90" w:type="dxa"/>
          </w:tcPr>
          <w:p w14:paraId="48EF8DC0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1DD84B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78FF6B0B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BA6EDE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335E9AF0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F6AA6DA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98FE5D7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071517B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64FB680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B1905AC" w14:textId="77777777" w:rsidR="00AA45C5" w:rsidRPr="00743556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335B5AE5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743556" w14:paraId="52A72972" w14:textId="77777777" w:rsidTr="000119B3">
        <w:trPr>
          <w:trHeight w:val="51"/>
        </w:trPr>
        <w:tc>
          <w:tcPr>
            <w:tcW w:w="2510" w:type="dxa"/>
          </w:tcPr>
          <w:p w14:paraId="5BFA849B" w14:textId="196B2E08" w:rsidR="00AA45C5" w:rsidRPr="00743556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34BE090C" w14:textId="6F9C7BFE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6DE9EC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8B3F767" w14:textId="5FA8F3C3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B26D6D9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5040604" w14:textId="42ADA16A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6784F9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C64FCCD" w14:textId="7337E734" w:rsidR="00AA45C5" w:rsidRPr="00743556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9433517" w14:textId="77777777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588D6C" w14:textId="54FFC510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A362873" w14:textId="77777777" w:rsidR="00AA45C5" w:rsidRPr="00743556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3203B0EC" w14:textId="696DC94B" w:rsidR="00AA45C5" w:rsidRPr="0074355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A10" w:rsidRPr="00743556" w14:paraId="581B0BCF" w14:textId="77777777" w:rsidTr="000119B3">
        <w:trPr>
          <w:trHeight w:val="51"/>
        </w:trPr>
        <w:tc>
          <w:tcPr>
            <w:tcW w:w="2510" w:type="dxa"/>
          </w:tcPr>
          <w:p w14:paraId="10AFA6DC" w14:textId="6AA47BF2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90" w:type="dxa"/>
          </w:tcPr>
          <w:p w14:paraId="3DA10FCD" w14:textId="43EA73B4" w:rsidR="00057A10" w:rsidRPr="00743556" w:rsidRDefault="00057A10" w:rsidP="00057A1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6E8090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EB05944" w14:textId="1A44CAD0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84" w:type="dxa"/>
          </w:tcPr>
          <w:p w14:paraId="7E5D7737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4B1FB28" w14:textId="1ED7D04E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84" w:type="dxa"/>
          </w:tcPr>
          <w:p w14:paraId="3AFCCEE0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F993AB3" w14:textId="4E1DFFD6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84" w:type="dxa"/>
          </w:tcPr>
          <w:p w14:paraId="046D97E8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B695F91" w14:textId="6315258E" w:rsidR="00057A10" w:rsidRPr="00743556" w:rsidRDefault="00057A10" w:rsidP="007C6C6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4843809" w14:textId="77777777" w:rsidR="00057A10" w:rsidRPr="00743556" w:rsidRDefault="00057A10" w:rsidP="00057A10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06933313" w14:textId="0D4B0F22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</w:tr>
      <w:tr w:rsidR="00057A10" w:rsidRPr="00743556" w14:paraId="3DDDCB51" w14:textId="77777777" w:rsidTr="000119B3">
        <w:trPr>
          <w:trHeight w:val="274"/>
        </w:trPr>
        <w:tc>
          <w:tcPr>
            <w:tcW w:w="2510" w:type="dxa"/>
          </w:tcPr>
          <w:p w14:paraId="6F452731" w14:textId="59EC691D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</w:tcPr>
          <w:p w14:paraId="7AF94AB6" w14:textId="7FC4A40A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B415D0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FB5A368" w14:textId="35D6053A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64A9444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480BD1FF" w14:textId="22967538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88401D3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B46BB7E" w14:textId="011BB765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393A152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1A0AABF" w14:textId="1F574D33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BC320DB" w14:textId="77777777" w:rsidR="00057A10" w:rsidRPr="00743556" w:rsidRDefault="00057A10" w:rsidP="00057A10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18DBA88C" w14:textId="79D125EE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A10" w:rsidRPr="00743556" w14:paraId="6089080A" w14:textId="77777777" w:rsidTr="000119B3">
        <w:trPr>
          <w:trHeight w:val="274"/>
        </w:trPr>
        <w:tc>
          <w:tcPr>
            <w:tcW w:w="2510" w:type="dxa"/>
          </w:tcPr>
          <w:p w14:paraId="00CDAEB5" w14:textId="3ED7173B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2E4EB40F" w14:textId="15AB6A56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C5E5FC5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B8CC482" w14:textId="52E0D07F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25B950F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5DAFE24" w14:textId="4198E50B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D549686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11F7EA7" w14:textId="028EF6A6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04A9CB0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96A0BD6" w14:textId="79490D45" w:rsidR="00057A10" w:rsidRPr="00743556" w:rsidRDefault="00057A10" w:rsidP="00057A10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4551357" w14:textId="77777777" w:rsidR="00057A10" w:rsidRPr="00743556" w:rsidRDefault="00057A10" w:rsidP="00057A10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385CF0A7" w14:textId="2C1262D8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A10" w:rsidRPr="00743556" w14:paraId="3C01C202" w14:textId="77777777" w:rsidTr="000119B3">
        <w:trPr>
          <w:trHeight w:val="274"/>
        </w:trPr>
        <w:tc>
          <w:tcPr>
            <w:tcW w:w="2510" w:type="dxa"/>
          </w:tcPr>
          <w:p w14:paraId="1D89514D" w14:textId="2A7C96D4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90" w:type="dxa"/>
            <w:vAlign w:val="bottom"/>
          </w:tcPr>
          <w:p w14:paraId="3800B431" w14:textId="1DA4F543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4" w:type="dxa"/>
            <w:vAlign w:val="bottom"/>
          </w:tcPr>
          <w:p w14:paraId="0E0D7EA4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6C00DF4" w14:textId="2F2C8F37" w:rsidR="00057A10" w:rsidRPr="00743556" w:rsidRDefault="00057A10" w:rsidP="007C6C6D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0E42236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0A9BD05" w14:textId="343C270C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4" w:type="dxa"/>
            <w:vAlign w:val="bottom"/>
          </w:tcPr>
          <w:p w14:paraId="6AC5420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C83F9BD" w14:textId="20866969" w:rsidR="00057A10" w:rsidRPr="00743556" w:rsidRDefault="00057A10" w:rsidP="007C6C6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E109BC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E360700" w14:textId="49D536DE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44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4" w:type="dxa"/>
            <w:vAlign w:val="bottom"/>
          </w:tcPr>
          <w:p w14:paraId="39B76AAF" w14:textId="77777777" w:rsidR="00057A10" w:rsidRPr="00743556" w:rsidRDefault="00057A10" w:rsidP="00057A10">
            <w:pPr>
              <w:tabs>
                <w:tab w:val="clear" w:pos="680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FFF9B9D" w14:textId="7D778624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</w:tbl>
    <w:p w14:paraId="7AFB4267" w14:textId="142F6BA5" w:rsidR="00301847" w:rsidRPr="00743556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08E9A265" w14:textId="77777777" w:rsidR="004F1F37" w:rsidRPr="00743556" w:rsidRDefault="004F1F37" w:rsidP="00092FFC">
      <w:pPr>
        <w:pStyle w:val="block"/>
        <w:spacing w:after="0"/>
        <w:ind w:left="1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เงินลงทุนในตราสารทุน</w:t>
      </w:r>
    </w:p>
    <w:p w14:paraId="7D884556" w14:textId="08280976" w:rsidR="004F1F37" w:rsidRPr="00743556" w:rsidRDefault="004F1F37" w:rsidP="00092FFC">
      <w:pPr>
        <w:pStyle w:val="block"/>
        <w:ind w:left="18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ในเดือนมกราคม </w:t>
      </w:r>
      <w:r w:rsidRPr="00743556">
        <w:rPr>
          <w:rFonts w:ascii="Angsana New" w:hAnsi="Angsana New"/>
          <w:spacing w:val="4"/>
          <w:sz w:val="30"/>
          <w:szCs w:val="30"/>
          <w:lang w:bidi="th-TH"/>
        </w:rPr>
        <w:t>2567</w:t>
      </w:r>
      <w:r w:rsidRPr="00743556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บริษัทได้รับการจัดสรรหุ้นสามัญเพิ่มทุนและลงทุนเพิ่มเติมในบริษัทในประเทศแห่งหนึ่ง</w:t>
      </w:r>
      <w:r w:rsidRPr="00743556">
        <w:rPr>
          <w:rFonts w:ascii="Angsana New" w:hAnsi="Angsana New"/>
          <w:sz w:val="30"/>
          <w:szCs w:val="30"/>
          <w:cs/>
          <w:lang w:bidi="th-TH"/>
        </w:rPr>
        <w:t xml:space="preserve"> เป็นจำนวนเงิน </w:t>
      </w:r>
      <w:r w:rsidRPr="00743556">
        <w:rPr>
          <w:rFonts w:ascii="Angsana New" w:hAnsi="Angsana New"/>
          <w:sz w:val="30"/>
          <w:szCs w:val="30"/>
          <w:lang w:bidi="th-TH"/>
        </w:rPr>
        <w:t>35.64</w:t>
      </w:r>
      <w:r w:rsidRPr="00743556">
        <w:rPr>
          <w:rFonts w:ascii="Angsana New" w:hAnsi="Angsana New"/>
          <w:sz w:val="30"/>
          <w:szCs w:val="30"/>
          <w:cs/>
          <w:lang w:bidi="th-TH"/>
        </w:rPr>
        <w:t xml:space="preserve"> ล้านบาท เงินลงทุนดังกล่าวจัดประเภท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tbl>
      <w:tblPr>
        <w:tblW w:w="973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487"/>
        <w:gridCol w:w="1080"/>
        <w:gridCol w:w="283"/>
        <w:gridCol w:w="1014"/>
        <w:gridCol w:w="283"/>
        <w:gridCol w:w="1017"/>
        <w:gridCol w:w="283"/>
        <w:gridCol w:w="906"/>
        <w:gridCol w:w="283"/>
        <w:gridCol w:w="906"/>
        <w:gridCol w:w="283"/>
        <w:gridCol w:w="906"/>
        <w:gridCol w:w="6"/>
      </w:tblGrid>
      <w:tr w:rsidR="00A9326D" w:rsidRPr="00743556" w14:paraId="2B86DFBD" w14:textId="77777777" w:rsidTr="00057A10">
        <w:trPr>
          <w:trHeight w:val="370"/>
          <w:tblHeader/>
        </w:trPr>
        <w:tc>
          <w:tcPr>
            <w:tcW w:w="2487" w:type="dxa"/>
            <w:vAlign w:val="center"/>
          </w:tcPr>
          <w:p w14:paraId="12DB153D" w14:textId="77777777" w:rsidR="00A9326D" w:rsidRPr="00743556" w:rsidRDefault="00A9326D" w:rsidP="000119B3">
            <w:pPr>
              <w:spacing w:line="240" w:lineRule="auto"/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50" w:type="dxa"/>
            <w:gridSpan w:val="12"/>
            <w:vAlign w:val="center"/>
          </w:tcPr>
          <w:p w14:paraId="3753F911" w14:textId="43D3A815" w:rsidR="00A9326D" w:rsidRPr="00743556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9326D" w:rsidRPr="00743556" w14:paraId="229A8011" w14:textId="77777777" w:rsidTr="00057A10">
        <w:trPr>
          <w:trHeight w:val="397"/>
          <w:tblHeader/>
        </w:trPr>
        <w:tc>
          <w:tcPr>
            <w:tcW w:w="2487" w:type="dxa"/>
            <w:vAlign w:val="center"/>
          </w:tcPr>
          <w:p w14:paraId="7B373779" w14:textId="77777777" w:rsidR="00A9326D" w:rsidRPr="00743556" w:rsidRDefault="00A9326D" w:rsidP="000119B3">
            <w:pPr>
              <w:spacing w:line="240" w:lineRule="auto"/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77" w:type="dxa"/>
            <w:gridSpan w:val="5"/>
            <w:vAlign w:val="center"/>
          </w:tcPr>
          <w:p w14:paraId="6BED01A1" w14:textId="2D5CF5F0" w:rsidR="00A9326D" w:rsidRPr="00743556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center"/>
          </w:tcPr>
          <w:p w14:paraId="7E6462FA" w14:textId="77777777" w:rsidR="00A9326D" w:rsidRPr="00743556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290" w:type="dxa"/>
            <w:gridSpan w:val="6"/>
            <w:vAlign w:val="center"/>
          </w:tcPr>
          <w:p w14:paraId="3388CFD9" w14:textId="26ED1B0F" w:rsidR="00A9326D" w:rsidRPr="00743556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F621B" w:rsidRPr="00743556" w14:paraId="657E013C" w14:textId="77777777" w:rsidTr="00057A10">
        <w:trPr>
          <w:gridAfter w:val="1"/>
          <w:wAfter w:w="6" w:type="dxa"/>
          <w:trHeight w:val="585"/>
          <w:tblHeader/>
        </w:trPr>
        <w:tc>
          <w:tcPr>
            <w:tcW w:w="2487" w:type="dxa"/>
            <w:vAlign w:val="bottom"/>
          </w:tcPr>
          <w:p w14:paraId="40D26F50" w14:textId="77777777" w:rsidR="007F621B" w:rsidRPr="00743556" w:rsidRDefault="007F621B" w:rsidP="00A664F5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64051A51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2CF6F7E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AF4F4FC" w14:textId="77777777" w:rsidR="007F621B" w:rsidRPr="00743556" w:rsidRDefault="007F621B" w:rsidP="00A664F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</w:tcPr>
          <w:p w14:paraId="02675AF1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14:paraId="1F80DEA6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DEA4D43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10A2DDB5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53201E7A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43556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83" w:type="dxa"/>
          </w:tcPr>
          <w:p w14:paraId="123E113B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27AEEA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43556">
              <w:rPr>
                <w:rFonts w:ascii="Angsana New" w:hAnsi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83" w:type="dxa"/>
          </w:tcPr>
          <w:p w14:paraId="0DED02A3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588AF24B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326D" w:rsidRPr="00743556" w14:paraId="63BEBA90" w14:textId="77777777" w:rsidTr="00057A10">
        <w:trPr>
          <w:trHeight w:val="264"/>
          <w:tblHeader/>
        </w:trPr>
        <w:tc>
          <w:tcPr>
            <w:tcW w:w="2487" w:type="dxa"/>
          </w:tcPr>
          <w:p w14:paraId="74BC68AD" w14:textId="37ACDDFB" w:rsidR="00A9326D" w:rsidRPr="00743556" w:rsidRDefault="00A9326D" w:rsidP="00A664F5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50" w:type="dxa"/>
            <w:gridSpan w:val="12"/>
            <w:vAlign w:val="bottom"/>
          </w:tcPr>
          <w:p w14:paraId="3ADA4CBD" w14:textId="1EA9E0C3" w:rsidR="00A9326D" w:rsidRPr="00743556" w:rsidRDefault="00A9326D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35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F621B" w:rsidRPr="00743556" w14:paraId="1E60B1A4" w14:textId="77777777" w:rsidTr="00057A10">
        <w:trPr>
          <w:gridAfter w:val="1"/>
          <w:wAfter w:w="6" w:type="dxa"/>
          <w:trHeight w:val="264"/>
          <w:tblHeader/>
        </w:trPr>
        <w:tc>
          <w:tcPr>
            <w:tcW w:w="2487" w:type="dxa"/>
          </w:tcPr>
          <w:p w14:paraId="2E65640A" w14:textId="63ADB6D6" w:rsidR="007F621B" w:rsidRPr="00743556" w:rsidRDefault="007F621B" w:rsidP="00A664F5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02BB9742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1A682F9" w14:textId="77777777" w:rsidR="007F621B" w:rsidRPr="00743556" w:rsidRDefault="007F621B" w:rsidP="00A664F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</w:tcPr>
          <w:p w14:paraId="1BFB714D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4E21DA4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19811B1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61EB898B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40875F6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3A21763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C681392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0E51095A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55E07120" w14:textId="77777777" w:rsidR="007F621B" w:rsidRPr="00743556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7F621B" w:rsidRPr="00743556" w14:paraId="1025EC4E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  <w:hideMark/>
          </w:tcPr>
          <w:p w14:paraId="2708003A" w14:textId="77777777" w:rsidR="007F621B" w:rsidRPr="00743556" w:rsidRDefault="007F621B" w:rsidP="00A664F5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8FD89B5" w14:textId="77777777" w:rsidR="007F621B" w:rsidRPr="00743556" w:rsidRDefault="007F621B" w:rsidP="00A664F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98E063" w14:textId="77777777" w:rsidR="007F621B" w:rsidRPr="00743556" w:rsidRDefault="007F621B" w:rsidP="00A664F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0E504B7" w14:textId="77777777" w:rsidR="007F621B" w:rsidRPr="00743556" w:rsidRDefault="007F621B" w:rsidP="00A664F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AB1CB1" w14:textId="77777777" w:rsidR="007F621B" w:rsidRPr="00743556" w:rsidRDefault="007F621B" w:rsidP="00A664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0787523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329A75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85C2CB4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2BEA0E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6BEEDCF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4668F7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D35B321" w14:textId="77777777" w:rsidR="007F621B" w:rsidRPr="00743556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4B8B" w:rsidRPr="00743556" w14:paraId="6AC4B992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1A1BE9C7" w14:textId="7DCCBBE6" w:rsidR="00F64B8B" w:rsidRPr="00743556" w:rsidRDefault="00F64B8B" w:rsidP="00F64B8B">
            <w:pPr>
              <w:spacing w:line="240" w:lineRule="auto"/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3BE4297F" w14:textId="0C3E906F" w:rsidR="00F64B8B" w:rsidRPr="00743556" w:rsidRDefault="00F64B8B" w:rsidP="007C6C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B18BB7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DB8A69" w14:textId="5737B409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83" w:type="dxa"/>
          </w:tcPr>
          <w:p w14:paraId="271BC7FA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FD382DB" w14:textId="0F02A293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83" w:type="dxa"/>
          </w:tcPr>
          <w:p w14:paraId="204FFEE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7F19FD5" w14:textId="7323AB0E" w:rsidR="00F64B8B" w:rsidRPr="00743556" w:rsidRDefault="00F64B8B" w:rsidP="007C6C6D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83" w:type="dxa"/>
          </w:tcPr>
          <w:p w14:paraId="4B8D7AA8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DA7556D" w14:textId="3A662721" w:rsidR="00F64B8B" w:rsidRPr="00743556" w:rsidRDefault="00F64B8B" w:rsidP="00F64B8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F6C6A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5D2EE2EE" w14:textId="7BF7FE51" w:rsidR="00F64B8B" w:rsidRPr="00743556" w:rsidRDefault="00F64B8B" w:rsidP="007C6C6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</w:tr>
      <w:tr w:rsidR="00F64B8B" w:rsidRPr="00743556" w14:paraId="114F3EEA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38770695" w14:textId="77777777" w:rsidR="00F64B8B" w:rsidRPr="00743556" w:rsidRDefault="00F64B8B" w:rsidP="00F64B8B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9444C9B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3BC547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C0C0F01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DE85B9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24BCED9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EF2819A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862FE69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8C6D996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F96285C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955FA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B82504C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4B8B" w:rsidRPr="00743556" w14:paraId="3D2D5575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282D5F8A" w14:textId="77777777" w:rsidR="00F64B8B" w:rsidRPr="00743556" w:rsidRDefault="00F64B8B" w:rsidP="00F64B8B">
            <w:pPr>
              <w:tabs>
                <w:tab w:val="clear" w:pos="227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FB7046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2FCF82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4389926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8F9A2B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2B1A0BB6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13FFF6A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F364520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069844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80C5906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661D38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47BD1D3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4B8B" w:rsidRPr="00743556" w14:paraId="5639ABA3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0F344020" w14:textId="77777777" w:rsidR="00F64B8B" w:rsidRPr="00743556" w:rsidRDefault="00F64B8B" w:rsidP="00F64B8B">
            <w:pPr>
              <w:tabs>
                <w:tab w:val="clear" w:pos="227"/>
                <w:tab w:val="clear" w:pos="454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80" w:type="dxa"/>
            <w:vAlign w:val="bottom"/>
          </w:tcPr>
          <w:p w14:paraId="628CBE33" w14:textId="73E467C1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83" w:type="dxa"/>
            <w:vAlign w:val="bottom"/>
          </w:tcPr>
          <w:p w14:paraId="4C699BAB" w14:textId="77777777" w:rsidR="00F64B8B" w:rsidRPr="00743556" w:rsidRDefault="00F64B8B" w:rsidP="00F64B8B">
            <w:pPr>
              <w:pStyle w:val="acctfourfigures"/>
              <w:tabs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A85D39B" w14:textId="1C6D3A8C" w:rsidR="00F64B8B" w:rsidRPr="00743556" w:rsidRDefault="00F64B8B" w:rsidP="007C6C6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EE0D533" w14:textId="77777777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625FCFEE" w14:textId="256BC1D6" w:rsidR="00F64B8B" w:rsidRPr="00743556" w:rsidRDefault="00F64B8B" w:rsidP="00F64B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83" w:type="dxa"/>
            <w:vAlign w:val="bottom"/>
          </w:tcPr>
          <w:p w14:paraId="10B8C577" w14:textId="77777777" w:rsidR="00F64B8B" w:rsidRPr="00743556" w:rsidRDefault="00F64B8B" w:rsidP="00F64B8B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B7C1E34" w14:textId="31F7F254" w:rsidR="00F64B8B" w:rsidRPr="00743556" w:rsidRDefault="00F64B8B" w:rsidP="007C6C6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9F7EAC" w14:textId="77777777" w:rsidR="00F64B8B" w:rsidRPr="00743556" w:rsidRDefault="00F64B8B" w:rsidP="00F64B8B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8CB2E6E" w14:textId="10185437" w:rsidR="00F64B8B" w:rsidRPr="00743556" w:rsidRDefault="00F64B8B" w:rsidP="007C6C6D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83" w:type="dxa"/>
            <w:vAlign w:val="bottom"/>
          </w:tcPr>
          <w:p w14:paraId="581E5BF5" w14:textId="77777777" w:rsidR="00F64B8B" w:rsidRPr="00743556" w:rsidRDefault="00F64B8B" w:rsidP="00F64B8B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FBAA431" w14:textId="10637157" w:rsidR="00F64B8B" w:rsidRPr="00743556" w:rsidRDefault="00F64B8B" w:rsidP="007C6C6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</w:tr>
      <w:tr w:rsidR="007F621B" w:rsidRPr="00743556" w14:paraId="21E3E038" w14:textId="77777777" w:rsidTr="00057A10">
        <w:trPr>
          <w:gridAfter w:val="1"/>
          <w:wAfter w:w="6" w:type="dxa"/>
          <w:trHeight w:val="49"/>
        </w:trPr>
        <w:tc>
          <w:tcPr>
            <w:tcW w:w="2487" w:type="dxa"/>
          </w:tcPr>
          <w:p w14:paraId="61980EC1" w14:textId="77777777" w:rsidR="007F621B" w:rsidRPr="00743556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7AFF66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A49F9C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748BD5F2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90DBD7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44E9CC1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6E03CD4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38A6B0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037E4F9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B57F59B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A03B9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919E7F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743556" w14:paraId="7B7A7679" w14:textId="77777777" w:rsidTr="00057A10">
        <w:trPr>
          <w:gridAfter w:val="1"/>
          <w:wAfter w:w="6" w:type="dxa"/>
          <w:trHeight w:val="49"/>
        </w:trPr>
        <w:tc>
          <w:tcPr>
            <w:tcW w:w="2487" w:type="dxa"/>
          </w:tcPr>
          <w:p w14:paraId="3E1D8BC0" w14:textId="31326448" w:rsidR="007F621B" w:rsidRPr="00743556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0E87229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45B1AC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19BDF8A4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44D8A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A371DA9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F79A453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8A1EC62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6F6121D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921CA4F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7932F3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48633B6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743556" w14:paraId="380F5376" w14:textId="77777777" w:rsidTr="00057A10">
        <w:trPr>
          <w:gridAfter w:val="1"/>
          <w:wAfter w:w="6" w:type="dxa"/>
          <w:trHeight w:val="49"/>
        </w:trPr>
        <w:tc>
          <w:tcPr>
            <w:tcW w:w="2487" w:type="dxa"/>
          </w:tcPr>
          <w:p w14:paraId="24200A5A" w14:textId="77777777" w:rsidR="007F621B" w:rsidRPr="00743556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C39E50D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151311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47894A04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6654A5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ECA0413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0B2757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1F117A9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258D2F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0A5EEF0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C03D94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6071075" w14:textId="77777777" w:rsidR="007F621B" w:rsidRPr="00743556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A10" w:rsidRPr="00743556" w14:paraId="7F35AF3E" w14:textId="77777777" w:rsidTr="00057A10">
        <w:trPr>
          <w:gridAfter w:val="1"/>
          <w:wAfter w:w="6" w:type="dxa"/>
          <w:trHeight w:val="49"/>
        </w:trPr>
        <w:tc>
          <w:tcPr>
            <w:tcW w:w="2487" w:type="dxa"/>
          </w:tcPr>
          <w:p w14:paraId="70D29E94" w14:textId="32515EF7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5B1A8A00" w14:textId="43F8A264" w:rsidR="00057A10" w:rsidRPr="00743556" w:rsidRDefault="00057A10" w:rsidP="007C6C6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42D141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70698EE0" w14:textId="63887EFD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83" w:type="dxa"/>
          </w:tcPr>
          <w:p w14:paraId="3454DDA7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6C816A1" w14:textId="73727446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83" w:type="dxa"/>
          </w:tcPr>
          <w:p w14:paraId="3518E97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7C259CC" w14:textId="1B41A921" w:rsidR="00057A10" w:rsidRPr="00743556" w:rsidRDefault="00057A10" w:rsidP="007C6C6D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83" w:type="dxa"/>
          </w:tcPr>
          <w:p w14:paraId="15FBA47B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1E1AD17" w14:textId="057AF2DD" w:rsidR="00057A10" w:rsidRPr="00743556" w:rsidRDefault="00057A10" w:rsidP="00D71248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A1C9CF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7C8035B" w14:textId="6985484F" w:rsidR="00057A10" w:rsidRPr="00743556" w:rsidRDefault="00057A10" w:rsidP="007C6C6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</w:tr>
      <w:tr w:rsidR="00057A10" w:rsidRPr="00743556" w14:paraId="35BD7F79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18D7A869" w14:textId="77777777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4648B7A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479E2A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68B78B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24B968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CE9CFB5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D20F38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59EC797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5BA314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18C0B15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C9866A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9365DE8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A10" w:rsidRPr="00743556" w14:paraId="72CF0232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41D017E7" w14:textId="77777777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731D5AD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DF491A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A0462ED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B59BD5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0027ED1C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BFFD87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E6DD9EB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74DE538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25F6106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CE933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69AFC54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A10" w:rsidRPr="00743556" w14:paraId="3185C3C5" w14:textId="77777777" w:rsidTr="00057A10">
        <w:trPr>
          <w:gridAfter w:val="1"/>
          <w:wAfter w:w="6" w:type="dxa"/>
          <w:trHeight w:val="264"/>
        </w:trPr>
        <w:tc>
          <w:tcPr>
            <w:tcW w:w="2487" w:type="dxa"/>
          </w:tcPr>
          <w:p w14:paraId="0A9436A6" w14:textId="77777777" w:rsidR="00057A10" w:rsidRPr="00743556" w:rsidRDefault="00057A10" w:rsidP="00057A10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3556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80" w:type="dxa"/>
            <w:vAlign w:val="bottom"/>
          </w:tcPr>
          <w:p w14:paraId="730122CB" w14:textId="190EE961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3" w:type="dxa"/>
            <w:vAlign w:val="bottom"/>
          </w:tcPr>
          <w:p w14:paraId="0DA0B132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8BA90EC" w14:textId="071EBF18" w:rsidR="00057A10" w:rsidRPr="00743556" w:rsidRDefault="00057A10" w:rsidP="007C6C6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AA4647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0156F4A1" w14:textId="2497780C" w:rsidR="00057A10" w:rsidRPr="00743556" w:rsidRDefault="00057A10" w:rsidP="00057A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3" w:type="dxa"/>
            <w:vAlign w:val="bottom"/>
          </w:tcPr>
          <w:p w14:paraId="7FF36800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7E9CBF3" w14:textId="304B5653" w:rsidR="00057A10" w:rsidRPr="00743556" w:rsidRDefault="00057A10" w:rsidP="007C6C6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F4209B6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37B5C31" w14:textId="661101A3" w:rsidR="00057A10" w:rsidRPr="00743556" w:rsidRDefault="00057A10" w:rsidP="007C6C6D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3" w:type="dxa"/>
            <w:vAlign w:val="bottom"/>
          </w:tcPr>
          <w:p w14:paraId="3E83F4A9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74DDF8B" w14:textId="713D331E" w:rsidR="00057A10" w:rsidRPr="00743556" w:rsidRDefault="00057A10" w:rsidP="007C6C6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556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</w:tbl>
    <w:p w14:paraId="73521861" w14:textId="77777777" w:rsidR="004D7B37" w:rsidRPr="00743556" w:rsidRDefault="004D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743556">
        <w:rPr>
          <w:rFonts w:ascii="Angsana New" w:hAnsi="Angsana New"/>
          <w:sz w:val="28"/>
          <w:szCs w:val="28"/>
        </w:rPr>
        <w:br w:type="page"/>
      </w:r>
    </w:p>
    <w:p w14:paraId="13045ADF" w14:textId="6875FD12" w:rsidR="00102952" w:rsidRPr="00743556" w:rsidRDefault="00750971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3A9A38CE" w14:textId="77777777" w:rsidR="007E7F9E" w:rsidRPr="00743556" w:rsidRDefault="007E7F9E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102952" w:rsidRPr="00743556" w14:paraId="72F4AEBD" w14:textId="77777777" w:rsidTr="00D44E15">
        <w:trPr>
          <w:tblHeader/>
        </w:trPr>
        <w:tc>
          <w:tcPr>
            <w:tcW w:w="4410" w:type="dxa"/>
            <w:vAlign w:val="bottom"/>
          </w:tcPr>
          <w:p w14:paraId="291ECDCB" w14:textId="77777777" w:rsidR="00102952" w:rsidRPr="00743556" w:rsidRDefault="00102952" w:rsidP="00D44E1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DC9A1BD" w14:textId="77777777" w:rsidR="00102952" w:rsidRPr="00743556" w:rsidRDefault="00102952" w:rsidP="00D44E1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vAlign w:val="bottom"/>
          </w:tcPr>
          <w:p w14:paraId="5B4EA3F4" w14:textId="77777777" w:rsidR="00102952" w:rsidRPr="00743556" w:rsidRDefault="00102952" w:rsidP="00D44E15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02952" w:rsidRPr="00743556" w14:paraId="5F5FF351" w14:textId="77777777" w:rsidTr="00D44E15">
        <w:tc>
          <w:tcPr>
            <w:tcW w:w="4410" w:type="dxa"/>
          </w:tcPr>
          <w:p w14:paraId="4D3E49E6" w14:textId="6C2EBDB0" w:rsidR="00163FFF" w:rsidRPr="00743556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CF1F39"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</w:t>
            </w:r>
            <w:r w:rsidR="00163FFF"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ทุนในความต้องการของตลาด</w:t>
            </w:r>
          </w:p>
          <w:p w14:paraId="2FE08677" w14:textId="7AE4080E" w:rsidR="00102952" w:rsidRPr="00743556" w:rsidRDefault="00163FFF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102952"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  <w:r w:rsidR="00102952" w:rsidRPr="00743556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3935C2B" w14:textId="77777777" w:rsidR="00102952" w:rsidRPr="00743556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</w:tcPr>
          <w:p w14:paraId="5743CEC3" w14:textId="1CB322BE" w:rsidR="00102952" w:rsidRPr="00743556" w:rsidRDefault="00CF1F39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ราคาปิด</w:t>
            </w:r>
            <w:r w:rsidR="00102952"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102952" w:rsidRPr="0074355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102952" w:rsidRPr="007435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2365E9" w:rsidRPr="00743556" w14:paraId="7E399D04" w14:textId="77777777" w:rsidTr="00D44E15">
        <w:tc>
          <w:tcPr>
            <w:tcW w:w="4410" w:type="dxa"/>
          </w:tcPr>
          <w:p w14:paraId="7F065A84" w14:textId="24E72C41" w:rsidR="002365E9" w:rsidRPr="00743556" w:rsidRDefault="002365E9" w:rsidP="002365E9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1CB6FF7" w14:textId="77777777" w:rsidR="002365E9" w:rsidRPr="00743556" w:rsidRDefault="002365E9" w:rsidP="002365E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</w:tcPr>
          <w:p w14:paraId="649333DD" w14:textId="453F0060" w:rsidR="002365E9" w:rsidRPr="00743556" w:rsidRDefault="002365E9" w:rsidP="002365E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D4F63" w:rsidRPr="00743556" w14:paraId="39944783" w14:textId="77777777" w:rsidTr="00D44E15">
        <w:tc>
          <w:tcPr>
            <w:tcW w:w="4410" w:type="dxa"/>
          </w:tcPr>
          <w:p w14:paraId="5E1A2A5E" w14:textId="1D6A3B3D" w:rsidR="006D4F63" w:rsidRPr="00743556" w:rsidRDefault="006D4F63" w:rsidP="006D4F63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CD83FB3" w14:textId="77777777" w:rsidR="006D4F63" w:rsidRPr="00743556" w:rsidRDefault="006D4F63" w:rsidP="006D4F6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</w:tcPr>
          <w:p w14:paraId="7F1090E9" w14:textId="0F6F52A1" w:rsidR="006D4F63" w:rsidRPr="00743556" w:rsidRDefault="006D4F63" w:rsidP="006D4F6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การคิดลดกระแสเงินสด โดยใช้แบบจําลองโดยใช้ข้อมูลที่หาได้จากตลาด (</w:t>
            </w: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Observable Market Data)</w:t>
            </w:r>
          </w:p>
        </w:tc>
      </w:tr>
    </w:tbl>
    <w:p w14:paraId="0349ACB3" w14:textId="49821BC4" w:rsidR="00102952" w:rsidRPr="00743556" w:rsidRDefault="0010295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p w14:paraId="1ACBD37A" w14:textId="2B577297" w:rsidR="009278E0" w:rsidRPr="00743556" w:rsidRDefault="009278E0" w:rsidP="00284EE1">
      <w:pPr>
        <w:pStyle w:val="block"/>
        <w:numPr>
          <w:ilvl w:val="0"/>
          <w:numId w:val="22"/>
        </w:numPr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  <w:r w:rsidRPr="00743556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</w:p>
    <w:p w14:paraId="00C05AD0" w14:textId="6E687E87" w:rsidR="009278E0" w:rsidRPr="00743556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9CAFE40" w14:textId="51F43DE4" w:rsidR="009278E0" w:rsidRPr="00743556" w:rsidRDefault="009278E0" w:rsidP="00C52210">
      <w:pPr>
        <w:pStyle w:val="block"/>
        <w:spacing w:after="0" w:line="240" w:lineRule="atLeast"/>
        <w:ind w:left="0" w:right="288" w:firstLine="54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กรอบการบริหารจัดการความเสี่ยง</w:t>
      </w:r>
    </w:p>
    <w:p w14:paraId="425F4820" w14:textId="54D3D256" w:rsidR="009278E0" w:rsidRPr="00743556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43556">
        <w:rPr>
          <w:rFonts w:ascii="Angsana New" w:hAnsi="Angsana New" w:hint="cs"/>
          <w:sz w:val="30"/>
          <w:szCs w:val="30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D391205" w14:textId="77777777" w:rsidR="004D27ED" w:rsidRPr="00743556" w:rsidRDefault="004D27ED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C6D9D" w14:textId="7E941539" w:rsidR="006D4F63" w:rsidRPr="00743556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43556">
        <w:rPr>
          <w:rFonts w:ascii="Angsana New" w:hAnsi="Angsana New" w:hint="cs"/>
          <w:sz w:val="30"/>
          <w:szCs w:val="30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1ABF1" w14:textId="1ABF56C0" w:rsidR="002365E9" w:rsidRPr="00743556" w:rsidRDefault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/>
          <w:sz w:val="30"/>
          <w:szCs w:val="30"/>
          <w:cs/>
        </w:rPr>
        <w:br w:type="page"/>
      </w:r>
    </w:p>
    <w:p w14:paraId="4408016E" w14:textId="280FAE00" w:rsidR="009278E0" w:rsidRPr="00743556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3F7073" w:rsidRPr="00743556">
        <w:rPr>
          <w:rFonts w:ascii="Angsana New" w:hAnsi="Angsana New" w:hint="cs"/>
          <w:sz w:val="30"/>
          <w:szCs w:val="30"/>
          <w:cs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B13FE8" w14:textId="77777777" w:rsidR="00800F99" w:rsidRPr="00743556" w:rsidRDefault="00800F99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C730773" w14:textId="23133657" w:rsidR="00102952" w:rsidRPr="00743556" w:rsidRDefault="00102952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23F19801" w14:textId="48693370" w:rsidR="00102952" w:rsidRPr="00743556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06E72376" w14:textId="66202BD7" w:rsidR="00163FFF" w:rsidRPr="00743556" w:rsidRDefault="00163FFF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256E51BA" w14:textId="21098075" w:rsidR="00163FFF" w:rsidRPr="00743556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5AAB98C3" w14:textId="1E0C9F79" w:rsidR="00226517" w:rsidRPr="00743556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43556">
        <w:rPr>
          <w:rFonts w:ascii="Angsana New" w:hAnsi="Angsana New"/>
          <w:sz w:val="30"/>
          <w:szCs w:val="30"/>
        </w:rPr>
        <w:t xml:space="preserve"> </w:t>
      </w:r>
    </w:p>
    <w:p w14:paraId="68F9DF8A" w14:textId="77777777" w:rsidR="00D04E21" w:rsidRPr="00743556" w:rsidRDefault="00D04E21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44DAD2A" w14:textId="2FA4CF4A" w:rsidR="00226517" w:rsidRPr="00743556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4D27ED" w:rsidRPr="00743556">
        <w:rPr>
          <w:rFonts w:ascii="Angsana New" w:hAnsi="Angsana New" w:hint="cs"/>
          <w:sz w:val="30"/>
          <w:szCs w:val="30"/>
          <w:cs/>
        </w:rPr>
        <w:t>การค้า</w:t>
      </w:r>
      <w:r w:rsidRPr="00743556">
        <w:rPr>
          <w:rFonts w:ascii="Angsana New" w:hAnsi="Angsana New"/>
          <w:sz w:val="30"/>
          <w:szCs w:val="30"/>
          <w:cs/>
        </w:rPr>
        <w:t xml:space="preserve"> </w:t>
      </w:r>
    </w:p>
    <w:p w14:paraId="38BDCD81" w14:textId="70D73079" w:rsidR="00163FFF" w:rsidRPr="00743556" w:rsidRDefault="00163FFF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4E159E" w14:textId="536221CC" w:rsidR="00163FFF" w:rsidRPr="00743556" w:rsidRDefault="007E0798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</w:t>
      </w:r>
      <w:r w:rsidR="00CF0240" w:rsidRPr="00743556">
        <w:rPr>
          <w:rFonts w:ascii="Angsana New" w:hAnsi="Angsana New" w:hint="cs"/>
          <w:sz w:val="30"/>
          <w:szCs w:val="30"/>
          <w:cs/>
        </w:rPr>
        <w:t>โดย</w:t>
      </w:r>
      <w:r w:rsidRPr="00743556">
        <w:rPr>
          <w:rFonts w:ascii="Angsana New" w:hAnsi="Angsana New"/>
          <w:sz w:val="30"/>
          <w:szCs w:val="30"/>
          <w:cs/>
        </w:rPr>
        <w:t>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</w:t>
      </w:r>
      <w:r w:rsidR="00FC4777" w:rsidRPr="00743556">
        <w:rPr>
          <w:rFonts w:ascii="Angsana New" w:hAnsi="Angsana New"/>
          <w:sz w:val="30"/>
          <w:szCs w:val="30"/>
        </w:rPr>
        <w:br/>
      </w:r>
      <w:r w:rsidRPr="00743556">
        <w:rPr>
          <w:rFonts w:ascii="Angsana New" w:hAnsi="Angsana New"/>
          <w:sz w:val="30"/>
          <w:szCs w:val="30"/>
          <w:cs/>
        </w:rPr>
        <w:t>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D8B7" w14:textId="77777777" w:rsidR="004D27ED" w:rsidRPr="00743556" w:rsidRDefault="004D27ED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6E5437D" w14:textId="32792638" w:rsidR="004A2F86" w:rsidRPr="00743556" w:rsidRDefault="00873095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F97A97" w:rsidRPr="00743556">
        <w:rPr>
          <w:rFonts w:ascii="Angsana New" w:hAnsi="Angsana New"/>
          <w:sz w:val="30"/>
          <w:szCs w:val="30"/>
        </w:rPr>
        <w:t>5</w:t>
      </w:r>
    </w:p>
    <w:p w14:paraId="46CA5BD0" w14:textId="5E757911" w:rsidR="0024624E" w:rsidRPr="00743556" w:rsidRDefault="0024624E" w:rsidP="004A2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54B7A0" w14:textId="35D329AD" w:rsidR="00800F99" w:rsidRPr="00743556" w:rsidRDefault="00800F99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9740A1C" w14:textId="03B4BBA7" w:rsidR="00800F99" w:rsidRPr="00743556" w:rsidRDefault="00800F99" w:rsidP="009F031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8FA339" w14:textId="77505B47" w:rsidR="00800F99" w:rsidRPr="00743556" w:rsidRDefault="00800F99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318C4E6" w14:textId="77777777" w:rsidR="00AD389C" w:rsidRPr="00743556" w:rsidRDefault="00AD389C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3FB9AD6C" w14:textId="77777777" w:rsidR="00AD389C" w:rsidRPr="00743556" w:rsidRDefault="00AD389C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2263083F" w14:textId="77777777" w:rsidR="00AD389C" w:rsidRPr="00743556" w:rsidRDefault="00AD389C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51A7A863" w14:textId="77777777" w:rsidR="00D05539" w:rsidRPr="00743556" w:rsidRDefault="00D05539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67020C67" w14:textId="144DF142" w:rsidR="007F59FE" w:rsidRPr="00743556" w:rsidRDefault="007F59FE" w:rsidP="001F55A6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ความเสี่ยงด้านสภาพคล่อง</w:t>
      </w:r>
    </w:p>
    <w:p w14:paraId="47A146A4" w14:textId="77777777" w:rsidR="001927C3" w:rsidRPr="00743556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1FEE01" w14:textId="77777777" w:rsidR="001927C3" w:rsidRPr="00743556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10FA4979" w14:textId="77777777" w:rsidR="001927C3" w:rsidRPr="00743556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E167C5" w14:textId="77777777" w:rsidR="001927C3" w:rsidRPr="00743556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56CEFA" w14:textId="0E466F8A" w:rsidR="001927C3" w:rsidRPr="00743556" w:rsidRDefault="001927C3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170"/>
        <w:gridCol w:w="270"/>
        <w:gridCol w:w="1350"/>
        <w:gridCol w:w="270"/>
        <w:gridCol w:w="1260"/>
        <w:gridCol w:w="270"/>
        <w:gridCol w:w="1260"/>
      </w:tblGrid>
      <w:tr w:rsidR="001927C3" w:rsidRPr="00743556" w14:paraId="38E78C01" w14:textId="77777777" w:rsidTr="00765078">
        <w:trPr>
          <w:tblHeader/>
        </w:trPr>
        <w:tc>
          <w:tcPr>
            <w:tcW w:w="3515" w:type="dxa"/>
            <w:vAlign w:val="bottom"/>
          </w:tcPr>
          <w:p w14:paraId="034F2191" w14:textId="77777777" w:rsidR="001927C3" w:rsidRPr="00743556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DC77BDD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7C3" w:rsidRPr="00743556" w14:paraId="7497B7A6" w14:textId="77777777" w:rsidTr="00765078">
        <w:trPr>
          <w:tblHeader/>
        </w:trPr>
        <w:tc>
          <w:tcPr>
            <w:tcW w:w="3515" w:type="dxa"/>
          </w:tcPr>
          <w:p w14:paraId="25F2CE1E" w14:textId="77777777" w:rsidR="001927C3" w:rsidRPr="00743556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DA20E0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12C1242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52C54292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743556" w14:paraId="79FE7E11" w14:textId="77777777" w:rsidTr="00765078">
        <w:trPr>
          <w:tblHeader/>
        </w:trPr>
        <w:tc>
          <w:tcPr>
            <w:tcW w:w="3515" w:type="dxa"/>
            <w:vAlign w:val="bottom"/>
            <w:hideMark/>
          </w:tcPr>
          <w:p w14:paraId="7B6D489F" w14:textId="77777777" w:rsidR="001927C3" w:rsidRPr="00743556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A87FC91" w14:textId="77777777" w:rsidR="001927C3" w:rsidRPr="00743556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3DF10371" w14:textId="77777777" w:rsidR="001927C3" w:rsidRPr="00743556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21DEBCD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0EC0AF0" w14:textId="77777777" w:rsidR="001927C3" w:rsidRPr="00743556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A6C6F81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CFE8B4B" w14:textId="77777777" w:rsidR="001927C3" w:rsidRPr="00743556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329783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BEB3935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743556" w14:paraId="66F6E676" w14:textId="77777777" w:rsidTr="00765078">
        <w:trPr>
          <w:tblHeader/>
        </w:trPr>
        <w:tc>
          <w:tcPr>
            <w:tcW w:w="3515" w:type="dxa"/>
          </w:tcPr>
          <w:p w14:paraId="33374DE2" w14:textId="77777777" w:rsidR="001927C3" w:rsidRPr="00743556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BB3ACBE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743556" w14:paraId="0DE1F3F0" w14:textId="77777777" w:rsidTr="00765078">
        <w:tc>
          <w:tcPr>
            <w:tcW w:w="3515" w:type="dxa"/>
          </w:tcPr>
          <w:p w14:paraId="28F43D5F" w14:textId="734EDCD5" w:rsidR="001927C3" w:rsidRPr="00743556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3CE32CB2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367191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FBDC4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0FC5DE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26C24B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F89FA0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107194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743556" w14:paraId="794F2D14" w14:textId="77777777" w:rsidTr="00765078">
        <w:tc>
          <w:tcPr>
            <w:tcW w:w="3515" w:type="dxa"/>
            <w:hideMark/>
          </w:tcPr>
          <w:p w14:paraId="3058085E" w14:textId="77777777" w:rsidR="001927C3" w:rsidRPr="00743556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45D13F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92238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22B15D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AE94B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4B80A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530A7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48220D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5078" w:rsidRPr="00743556" w14:paraId="02B3734D" w14:textId="77777777" w:rsidTr="00765078">
        <w:tc>
          <w:tcPr>
            <w:tcW w:w="3515" w:type="dxa"/>
            <w:hideMark/>
          </w:tcPr>
          <w:p w14:paraId="6D8148BB" w14:textId="13245B3F" w:rsidR="00765078" w:rsidRPr="00743556" w:rsidRDefault="00765078" w:rsidP="0076507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13D02081" w14:textId="50859C1B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7B9E00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693520" w14:textId="30C29C3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1E27DF46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D4150" w14:textId="34EFACBE" w:rsidR="00765078" w:rsidRPr="00743556" w:rsidRDefault="00765078" w:rsidP="0076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FA5CD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78A088" w14:textId="69C2C8CB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765078" w:rsidRPr="00743556" w14:paraId="70521E76" w14:textId="77777777" w:rsidTr="00765078">
        <w:tc>
          <w:tcPr>
            <w:tcW w:w="3515" w:type="dxa"/>
            <w:hideMark/>
          </w:tcPr>
          <w:p w14:paraId="395B080C" w14:textId="74CD43C5" w:rsidR="00765078" w:rsidRPr="00743556" w:rsidRDefault="00765078" w:rsidP="0076507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4507B3E" w14:textId="709DF06E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3,276,786</w:t>
            </w:r>
          </w:p>
        </w:tc>
        <w:tc>
          <w:tcPr>
            <w:tcW w:w="270" w:type="dxa"/>
          </w:tcPr>
          <w:p w14:paraId="4E94E3EC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F8ABE0" w14:textId="761DA03F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(3,276,786)</w:t>
            </w:r>
          </w:p>
        </w:tc>
        <w:tc>
          <w:tcPr>
            <w:tcW w:w="270" w:type="dxa"/>
          </w:tcPr>
          <w:p w14:paraId="1EE693BB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BE413B" w14:textId="69998D7E" w:rsidR="00765078" w:rsidRPr="00743556" w:rsidRDefault="00765078" w:rsidP="0076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9352C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9B06D" w14:textId="42D5F74F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(3,276,786)</w:t>
            </w:r>
          </w:p>
        </w:tc>
      </w:tr>
      <w:tr w:rsidR="00765078" w:rsidRPr="00743556" w14:paraId="1F98791C" w14:textId="77777777" w:rsidTr="00765078">
        <w:tc>
          <w:tcPr>
            <w:tcW w:w="3515" w:type="dxa"/>
            <w:hideMark/>
          </w:tcPr>
          <w:p w14:paraId="19677F0B" w14:textId="2CD60FDF" w:rsidR="00765078" w:rsidRPr="00743556" w:rsidRDefault="00765078" w:rsidP="0076507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2818B4F" w14:textId="257D780E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7,262,177</w:t>
            </w:r>
          </w:p>
        </w:tc>
        <w:tc>
          <w:tcPr>
            <w:tcW w:w="270" w:type="dxa"/>
          </w:tcPr>
          <w:p w14:paraId="2ECA2606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21833B" w14:textId="59736935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(7,275,031)</w:t>
            </w:r>
          </w:p>
        </w:tc>
        <w:tc>
          <w:tcPr>
            <w:tcW w:w="270" w:type="dxa"/>
          </w:tcPr>
          <w:p w14:paraId="4CB43A1C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262F8B" w14:textId="3B97F1F7" w:rsidR="00765078" w:rsidRPr="00743556" w:rsidRDefault="00765078" w:rsidP="0076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ACC81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41EA6" w14:textId="4F2A7728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(7,275,031)</w:t>
            </w:r>
          </w:p>
        </w:tc>
      </w:tr>
      <w:tr w:rsidR="00765078" w:rsidRPr="00743556" w14:paraId="5C19E063" w14:textId="77777777" w:rsidTr="00765078">
        <w:tc>
          <w:tcPr>
            <w:tcW w:w="3515" w:type="dxa"/>
          </w:tcPr>
          <w:p w14:paraId="12F0256B" w14:textId="27D4F79E" w:rsidR="00765078" w:rsidRPr="00743556" w:rsidRDefault="00765078" w:rsidP="0076507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1D838BD" w14:textId="2B2A1EFC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153,526</w:t>
            </w:r>
          </w:p>
        </w:tc>
        <w:tc>
          <w:tcPr>
            <w:tcW w:w="270" w:type="dxa"/>
          </w:tcPr>
          <w:p w14:paraId="7F056D58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40BC23" w14:textId="09F38124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(91,764)</w:t>
            </w:r>
          </w:p>
        </w:tc>
        <w:tc>
          <w:tcPr>
            <w:tcW w:w="270" w:type="dxa"/>
          </w:tcPr>
          <w:p w14:paraId="647E453B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2E351" w14:textId="5DAE0284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(66,768)</w:t>
            </w:r>
          </w:p>
        </w:tc>
        <w:tc>
          <w:tcPr>
            <w:tcW w:w="270" w:type="dxa"/>
          </w:tcPr>
          <w:p w14:paraId="4A477012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A32D9E" w14:textId="77A363E2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(158,532)</w:t>
            </w:r>
          </w:p>
        </w:tc>
      </w:tr>
      <w:tr w:rsidR="00765078" w:rsidRPr="00743556" w14:paraId="7AC13AEC" w14:textId="77777777" w:rsidTr="00765078">
        <w:trPr>
          <w:trHeight w:val="119"/>
        </w:trPr>
        <w:tc>
          <w:tcPr>
            <w:tcW w:w="3515" w:type="dxa"/>
            <w:hideMark/>
          </w:tcPr>
          <w:p w14:paraId="376AE07E" w14:textId="77777777" w:rsidR="00765078" w:rsidRPr="00743556" w:rsidRDefault="00765078" w:rsidP="0076507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A3319E4" w14:textId="523BBE73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15,215</w:t>
            </w:r>
          </w:p>
        </w:tc>
        <w:tc>
          <w:tcPr>
            <w:tcW w:w="270" w:type="dxa"/>
          </w:tcPr>
          <w:p w14:paraId="35750AAF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27A0A8" w14:textId="59062A9A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(6,694)</w:t>
            </w:r>
          </w:p>
        </w:tc>
        <w:tc>
          <w:tcPr>
            <w:tcW w:w="270" w:type="dxa"/>
          </w:tcPr>
          <w:p w14:paraId="194B3901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D6AB62" w14:textId="5C9D3434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(8,894)</w:t>
            </w:r>
          </w:p>
        </w:tc>
        <w:tc>
          <w:tcPr>
            <w:tcW w:w="270" w:type="dxa"/>
          </w:tcPr>
          <w:p w14:paraId="4779CE81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F4071A" w14:textId="15E89C10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(15,588)</w:t>
            </w:r>
          </w:p>
        </w:tc>
      </w:tr>
      <w:tr w:rsidR="00765078" w:rsidRPr="00743556" w14:paraId="5034DCE6" w14:textId="77777777" w:rsidTr="00765078">
        <w:tc>
          <w:tcPr>
            <w:tcW w:w="3515" w:type="dxa"/>
          </w:tcPr>
          <w:p w14:paraId="61FE5EB4" w14:textId="77777777" w:rsidR="00765078" w:rsidRPr="00743556" w:rsidRDefault="00765078" w:rsidP="0076507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3F9AD" w14:textId="17B7DE3E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10,707,706</w:t>
            </w:r>
          </w:p>
        </w:tc>
        <w:tc>
          <w:tcPr>
            <w:tcW w:w="270" w:type="dxa"/>
          </w:tcPr>
          <w:p w14:paraId="400E5D54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F468C" w14:textId="03D5AE7E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(10,650,277)</w:t>
            </w:r>
          </w:p>
        </w:tc>
        <w:tc>
          <w:tcPr>
            <w:tcW w:w="270" w:type="dxa"/>
          </w:tcPr>
          <w:p w14:paraId="04E212F9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E9114" w14:textId="3793D391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(75,662)</w:t>
            </w:r>
          </w:p>
        </w:tc>
        <w:tc>
          <w:tcPr>
            <w:tcW w:w="270" w:type="dxa"/>
          </w:tcPr>
          <w:p w14:paraId="1410AD10" w14:textId="77777777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EC4B" w14:textId="3D283991" w:rsidR="00765078" w:rsidRPr="00743556" w:rsidRDefault="00765078" w:rsidP="0076507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(10,725,939)</w:t>
            </w:r>
          </w:p>
        </w:tc>
      </w:tr>
      <w:tr w:rsidR="00232F70" w:rsidRPr="00743556" w14:paraId="572A18B2" w14:textId="77777777" w:rsidTr="00765078">
        <w:tc>
          <w:tcPr>
            <w:tcW w:w="3515" w:type="dxa"/>
          </w:tcPr>
          <w:p w14:paraId="170B53BA" w14:textId="77777777" w:rsidR="00232F70" w:rsidRPr="00743556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97B6D3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9597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0B2FF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FC51F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9D9A1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EC523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DACC6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743556" w14:paraId="45DD93D6" w14:textId="77777777" w:rsidTr="00765078">
        <w:tc>
          <w:tcPr>
            <w:tcW w:w="3515" w:type="dxa"/>
          </w:tcPr>
          <w:p w14:paraId="7AC346C0" w14:textId="5539D778" w:rsidR="00232F70" w:rsidRPr="00743556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7E3E4B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8978A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4A703D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0853D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C44E06" w14:textId="77777777" w:rsidR="00232F70" w:rsidRPr="00743556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265A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B63360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743556" w14:paraId="6AE188A2" w14:textId="77777777" w:rsidTr="00765078">
        <w:tc>
          <w:tcPr>
            <w:tcW w:w="3515" w:type="dxa"/>
          </w:tcPr>
          <w:p w14:paraId="607D47CB" w14:textId="4BCE0EEE" w:rsidR="00232F70" w:rsidRPr="00743556" w:rsidRDefault="00232F70" w:rsidP="00232F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38196D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44CE8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771FC0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9B675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A978B3" w14:textId="77777777" w:rsidR="00232F70" w:rsidRPr="00743556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84ED5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45191E" w14:textId="77777777" w:rsidR="00232F70" w:rsidRPr="0074355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7A10" w:rsidRPr="00743556" w14:paraId="163D5928" w14:textId="77777777" w:rsidTr="00765078">
        <w:tc>
          <w:tcPr>
            <w:tcW w:w="3515" w:type="dxa"/>
          </w:tcPr>
          <w:p w14:paraId="6943AF0D" w14:textId="5846C97F" w:rsidR="00057A10" w:rsidRPr="00743556" w:rsidRDefault="00057A10" w:rsidP="00057A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9F7DD5" w14:textId="065D3B8D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55AB34BC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41300C4" w14:textId="51F73ADE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70" w:type="dxa"/>
          </w:tcPr>
          <w:p w14:paraId="08112B56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B82456" w14:textId="798DE53A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6C385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979BB6" w14:textId="3651196B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</w:tr>
      <w:tr w:rsidR="00057A10" w:rsidRPr="00743556" w14:paraId="4A6C8BF6" w14:textId="77777777" w:rsidTr="00765078">
        <w:tc>
          <w:tcPr>
            <w:tcW w:w="3515" w:type="dxa"/>
          </w:tcPr>
          <w:p w14:paraId="4A92044F" w14:textId="3E11095C" w:rsidR="00057A10" w:rsidRPr="00743556" w:rsidRDefault="00057A10" w:rsidP="00057A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4355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C2E0D" w14:textId="690F016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1,911,717</w:t>
            </w:r>
          </w:p>
        </w:tc>
        <w:tc>
          <w:tcPr>
            <w:tcW w:w="270" w:type="dxa"/>
          </w:tcPr>
          <w:p w14:paraId="743FA361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86BA757" w14:textId="7772DB3D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(1,911,717)</w:t>
            </w:r>
          </w:p>
        </w:tc>
        <w:tc>
          <w:tcPr>
            <w:tcW w:w="270" w:type="dxa"/>
          </w:tcPr>
          <w:p w14:paraId="64FF8C0B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AC813A" w14:textId="35664804" w:rsidR="00057A10" w:rsidRPr="00743556" w:rsidRDefault="00057A10" w:rsidP="00C05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651E2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00D56" w14:textId="15050F1F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(1,911,717)</w:t>
            </w:r>
          </w:p>
        </w:tc>
      </w:tr>
      <w:tr w:rsidR="00057A10" w:rsidRPr="00743556" w14:paraId="4961AD93" w14:textId="77777777" w:rsidTr="00765078">
        <w:tc>
          <w:tcPr>
            <w:tcW w:w="3515" w:type="dxa"/>
          </w:tcPr>
          <w:p w14:paraId="6B9BF6E8" w14:textId="2EA0D501" w:rsidR="00057A10" w:rsidRPr="00743556" w:rsidRDefault="00057A10" w:rsidP="00057A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5C17C5" w14:textId="73273118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270" w:type="dxa"/>
          </w:tcPr>
          <w:p w14:paraId="3D08B336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D005DF" w14:textId="4DD3EAD4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(6,917,148)</w:t>
            </w:r>
          </w:p>
        </w:tc>
        <w:tc>
          <w:tcPr>
            <w:tcW w:w="270" w:type="dxa"/>
          </w:tcPr>
          <w:p w14:paraId="747DFB06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140C2B" w14:textId="3D9FF2E1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3922E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ABD045" w14:textId="6ABE8F57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(6,917,148)</w:t>
            </w:r>
          </w:p>
        </w:tc>
      </w:tr>
      <w:tr w:rsidR="00057A10" w:rsidRPr="00743556" w14:paraId="218CAFD4" w14:textId="77777777" w:rsidTr="00765078">
        <w:tc>
          <w:tcPr>
            <w:tcW w:w="3515" w:type="dxa"/>
          </w:tcPr>
          <w:p w14:paraId="41422F8A" w14:textId="21F11295" w:rsidR="00057A10" w:rsidRPr="00743556" w:rsidRDefault="00057A10" w:rsidP="00057A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268C70" w14:textId="7FAA1411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270" w:type="dxa"/>
          </w:tcPr>
          <w:p w14:paraId="18E66D39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AF8D096" w14:textId="796C38AC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(231,273)</w:t>
            </w:r>
          </w:p>
        </w:tc>
        <w:tc>
          <w:tcPr>
            <w:tcW w:w="270" w:type="dxa"/>
          </w:tcPr>
          <w:p w14:paraId="16670321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EFCD67" w14:textId="3C08423C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(244,083)</w:t>
            </w:r>
          </w:p>
        </w:tc>
        <w:tc>
          <w:tcPr>
            <w:tcW w:w="270" w:type="dxa"/>
          </w:tcPr>
          <w:p w14:paraId="72A795AC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25DC99" w14:textId="2981C866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(475,356)</w:t>
            </w:r>
          </w:p>
        </w:tc>
      </w:tr>
      <w:tr w:rsidR="00057A10" w:rsidRPr="00743556" w14:paraId="33C7B9AB" w14:textId="77777777" w:rsidTr="00765078">
        <w:tc>
          <w:tcPr>
            <w:tcW w:w="3515" w:type="dxa"/>
          </w:tcPr>
          <w:p w14:paraId="2D420E1E" w14:textId="398CAC91" w:rsidR="00057A10" w:rsidRPr="00743556" w:rsidRDefault="00057A10" w:rsidP="00057A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44DEB" w14:textId="3BC32142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23,456</w:t>
            </w:r>
          </w:p>
        </w:tc>
        <w:tc>
          <w:tcPr>
            <w:tcW w:w="270" w:type="dxa"/>
          </w:tcPr>
          <w:p w14:paraId="3DCE12FA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ADC29" w14:textId="6DF4AB40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(9,790)</w:t>
            </w:r>
          </w:p>
        </w:tc>
        <w:tc>
          <w:tcPr>
            <w:tcW w:w="270" w:type="dxa"/>
          </w:tcPr>
          <w:p w14:paraId="0C9CD47C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04660" w14:textId="559B39FA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(14,739)</w:t>
            </w:r>
          </w:p>
        </w:tc>
        <w:tc>
          <w:tcPr>
            <w:tcW w:w="270" w:type="dxa"/>
          </w:tcPr>
          <w:p w14:paraId="74E8CCF4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BA50D" w14:textId="4DF6B6E6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(24,529)</w:t>
            </w:r>
          </w:p>
        </w:tc>
      </w:tr>
      <w:tr w:rsidR="00057A10" w:rsidRPr="00743556" w14:paraId="27BDDB45" w14:textId="77777777" w:rsidTr="00765078">
        <w:tc>
          <w:tcPr>
            <w:tcW w:w="3515" w:type="dxa"/>
          </w:tcPr>
          <w:p w14:paraId="102A95B6" w14:textId="77777777" w:rsidR="00057A10" w:rsidRPr="00743556" w:rsidRDefault="00057A10" w:rsidP="00057A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BE309F" w14:textId="26F7E0C5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9,293,679</w:t>
            </w:r>
          </w:p>
        </w:tc>
        <w:tc>
          <w:tcPr>
            <w:tcW w:w="270" w:type="dxa"/>
          </w:tcPr>
          <w:p w14:paraId="375C24DF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F4212" w14:textId="79C84AE9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(9,071,506)</w:t>
            </w:r>
          </w:p>
        </w:tc>
        <w:tc>
          <w:tcPr>
            <w:tcW w:w="270" w:type="dxa"/>
          </w:tcPr>
          <w:p w14:paraId="2F969C2F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28347" w14:textId="4AED95E3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(258,822)</w:t>
            </w:r>
          </w:p>
        </w:tc>
        <w:tc>
          <w:tcPr>
            <w:tcW w:w="270" w:type="dxa"/>
          </w:tcPr>
          <w:p w14:paraId="55A30A37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BCE7F" w14:textId="56D4C28D" w:rsidR="00057A10" w:rsidRPr="00743556" w:rsidRDefault="00057A10" w:rsidP="00C0525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(9,330,328)</w:t>
            </w:r>
          </w:p>
        </w:tc>
      </w:tr>
    </w:tbl>
    <w:p w14:paraId="41DC5DD2" w14:textId="77777777" w:rsidR="0024004A" w:rsidRPr="00743556" w:rsidRDefault="0024004A"/>
    <w:tbl>
      <w:tblPr>
        <w:tblStyle w:val="TableGrid"/>
        <w:tblW w:w="937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170"/>
        <w:gridCol w:w="270"/>
        <w:gridCol w:w="1350"/>
        <w:gridCol w:w="270"/>
        <w:gridCol w:w="1260"/>
        <w:gridCol w:w="270"/>
        <w:gridCol w:w="1265"/>
      </w:tblGrid>
      <w:tr w:rsidR="001927C3" w:rsidRPr="00743556" w14:paraId="67BE3FC6" w14:textId="77777777" w:rsidTr="00A102E7">
        <w:trPr>
          <w:tblHeader/>
        </w:trPr>
        <w:tc>
          <w:tcPr>
            <w:tcW w:w="3515" w:type="dxa"/>
            <w:vAlign w:val="bottom"/>
          </w:tcPr>
          <w:p w14:paraId="24ADE87C" w14:textId="77777777" w:rsidR="001927C3" w:rsidRPr="00743556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5" w:type="dxa"/>
            <w:gridSpan w:val="7"/>
            <w:vAlign w:val="bottom"/>
          </w:tcPr>
          <w:p w14:paraId="3EBCB025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7C3" w:rsidRPr="00743556" w14:paraId="437CC683" w14:textId="77777777" w:rsidTr="00A102E7">
        <w:trPr>
          <w:tblHeader/>
        </w:trPr>
        <w:tc>
          <w:tcPr>
            <w:tcW w:w="3515" w:type="dxa"/>
          </w:tcPr>
          <w:p w14:paraId="08A181F3" w14:textId="77777777" w:rsidR="001927C3" w:rsidRPr="00743556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02F3C9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74F3BD1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05B67395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743556" w14:paraId="724F9CE5" w14:textId="77777777" w:rsidTr="00A102E7">
        <w:trPr>
          <w:tblHeader/>
        </w:trPr>
        <w:tc>
          <w:tcPr>
            <w:tcW w:w="3515" w:type="dxa"/>
            <w:vAlign w:val="bottom"/>
            <w:hideMark/>
          </w:tcPr>
          <w:p w14:paraId="24D86FF3" w14:textId="77777777" w:rsidR="001927C3" w:rsidRPr="00743556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E4B8762" w14:textId="77777777" w:rsidR="001927C3" w:rsidRPr="00743556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29586BA" w14:textId="77777777" w:rsidR="001927C3" w:rsidRPr="00743556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D5E7C64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CD6D49B" w14:textId="77777777" w:rsidR="001927C3" w:rsidRPr="00743556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8A714B4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CD2016D" w14:textId="77777777" w:rsidR="001927C3" w:rsidRPr="00743556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8D89BC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73E9FB03" w14:textId="77777777" w:rsidR="001927C3" w:rsidRPr="00743556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743556" w14:paraId="1129BA4E" w14:textId="77777777" w:rsidTr="00A102E7">
        <w:trPr>
          <w:tblHeader/>
        </w:trPr>
        <w:tc>
          <w:tcPr>
            <w:tcW w:w="3515" w:type="dxa"/>
          </w:tcPr>
          <w:p w14:paraId="7342F24D" w14:textId="77777777" w:rsidR="001927C3" w:rsidRPr="00743556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5" w:type="dxa"/>
            <w:gridSpan w:val="7"/>
          </w:tcPr>
          <w:p w14:paraId="6A567093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435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743556" w14:paraId="7A52C479" w14:textId="77777777" w:rsidTr="00A102E7">
        <w:tc>
          <w:tcPr>
            <w:tcW w:w="3515" w:type="dxa"/>
          </w:tcPr>
          <w:p w14:paraId="08DD0254" w14:textId="4FED2C44" w:rsidR="001927C3" w:rsidRPr="00743556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1AF08A4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EB30ED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C0DA87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8C2C22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85EBF1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9635A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732555A0" w14:textId="77777777" w:rsidR="001927C3" w:rsidRPr="00743556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743556" w14:paraId="0E20AE07" w14:textId="77777777" w:rsidTr="00A102E7">
        <w:tc>
          <w:tcPr>
            <w:tcW w:w="3515" w:type="dxa"/>
            <w:hideMark/>
          </w:tcPr>
          <w:p w14:paraId="54483EC8" w14:textId="77777777" w:rsidR="001927C3" w:rsidRPr="00743556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9D5CFD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54A0D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F69D2D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8B9FD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3F54E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755E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93194A7" w14:textId="77777777" w:rsidR="001927C3" w:rsidRPr="00743556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02E7" w:rsidRPr="00743556" w14:paraId="62E49924" w14:textId="77777777" w:rsidTr="00A102E7">
        <w:tc>
          <w:tcPr>
            <w:tcW w:w="3515" w:type="dxa"/>
          </w:tcPr>
          <w:p w14:paraId="7BA3052E" w14:textId="094C760D" w:rsidR="00A102E7" w:rsidRPr="00743556" w:rsidRDefault="00A102E7" w:rsidP="00A102E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380ABF6E" w14:textId="780EAAFF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5EB369" w14:textId="77777777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156B75" w14:textId="65C2FCA9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33C836B4" w14:textId="77777777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77102" w14:textId="0463BB56" w:rsidR="00A102E7" w:rsidRPr="00743556" w:rsidRDefault="00A102E7" w:rsidP="00C05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7167F" w14:textId="77777777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356C586" w14:textId="011680DA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A102E7" w:rsidRPr="00743556" w14:paraId="198EE296" w14:textId="77777777" w:rsidTr="00A102E7">
        <w:tc>
          <w:tcPr>
            <w:tcW w:w="3515" w:type="dxa"/>
            <w:hideMark/>
          </w:tcPr>
          <w:p w14:paraId="4CDFD11F" w14:textId="5559907C" w:rsidR="00A102E7" w:rsidRPr="00743556" w:rsidRDefault="00A102E7" w:rsidP="00A102E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1666701" w14:textId="5759DDEC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3,270,988</w:t>
            </w:r>
          </w:p>
        </w:tc>
        <w:tc>
          <w:tcPr>
            <w:tcW w:w="270" w:type="dxa"/>
          </w:tcPr>
          <w:p w14:paraId="108A7BEA" w14:textId="77777777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C07EB9" w14:textId="2DA37F74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(3,270,988)</w:t>
            </w:r>
          </w:p>
        </w:tc>
        <w:tc>
          <w:tcPr>
            <w:tcW w:w="270" w:type="dxa"/>
          </w:tcPr>
          <w:p w14:paraId="12CA5A53" w14:textId="77777777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F7D0D4" w14:textId="745D467A" w:rsidR="00A102E7" w:rsidRPr="00743556" w:rsidRDefault="00A102E7" w:rsidP="00C05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35B6F" w14:textId="77777777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6A7AC6E" w14:textId="39659F25" w:rsidR="00A102E7" w:rsidRPr="00743556" w:rsidRDefault="00A102E7" w:rsidP="00A102E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(3,270,988)</w:t>
            </w:r>
          </w:p>
        </w:tc>
      </w:tr>
      <w:tr w:rsidR="00B93EA5" w:rsidRPr="00743556" w14:paraId="138D53B8" w14:textId="77777777" w:rsidTr="00A102E7">
        <w:tc>
          <w:tcPr>
            <w:tcW w:w="3515" w:type="dxa"/>
          </w:tcPr>
          <w:p w14:paraId="52E7852A" w14:textId="6CEE70E6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6EC90A0" w14:textId="126E0B23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7,262,177</w:t>
            </w:r>
          </w:p>
        </w:tc>
        <w:tc>
          <w:tcPr>
            <w:tcW w:w="270" w:type="dxa"/>
          </w:tcPr>
          <w:p w14:paraId="0C7500FA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328CB" w14:textId="22AE00A1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(7,275,031)</w:t>
            </w:r>
          </w:p>
        </w:tc>
        <w:tc>
          <w:tcPr>
            <w:tcW w:w="270" w:type="dxa"/>
          </w:tcPr>
          <w:p w14:paraId="1730F9DF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E98E2" w14:textId="085ADBD6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BEAC4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F1A6B25" w14:textId="20B04ED3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(7,275,031)</w:t>
            </w:r>
          </w:p>
        </w:tc>
      </w:tr>
      <w:tr w:rsidR="00B93EA5" w:rsidRPr="00743556" w14:paraId="5D03C4FE" w14:textId="77777777" w:rsidTr="00A102E7">
        <w:tc>
          <w:tcPr>
            <w:tcW w:w="3515" w:type="dxa"/>
          </w:tcPr>
          <w:p w14:paraId="6FC002A6" w14:textId="116DAA3D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34329E7B" w14:textId="0A972CC8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223,500</w:t>
            </w:r>
          </w:p>
        </w:tc>
        <w:tc>
          <w:tcPr>
            <w:tcW w:w="270" w:type="dxa"/>
          </w:tcPr>
          <w:p w14:paraId="14F6980C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33C326" w14:textId="649D9C11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(227,595)</w:t>
            </w:r>
          </w:p>
        </w:tc>
        <w:tc>
          <w:tcPr>
            <w:tcW w:w="270" w:type="dxa"/>
          </w:tcPr>
          <w:p w14:paraId="03D26AE4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5B5763" w14:textId="0D7926D9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45165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B238721" w14:textId="7BD4112B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(227,595)</w:t>
            </w:r>
          </w:p>
        </w:tc>
      </w:tr>
      <w:tr w:rsidR="00B93EA5" w:rsidRPr="00743556" w14:paraId="219C5FAB" w14:textId="77777777" w:rsidTr="00A102E7">
        <w:tc>
          <w:tcPr>
            <w:tcW w:w="3515" w:type="dxa"/>
          </w:tcPr>
          <w:p w14:paraId="30FBA36A" w14:textId="067462DE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0B8DCDE" w14:textId="133205C8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153,526</w:t>
            </w:r>
          </w:p>
        </w:tc>
        <w:tc>
          <w:tcPr>
            <w:tcW w:w="270" w:type="dxa"/>
          </w:tcPr>
          <w:p w14:paraId="0EFE15CE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73B8E" w14:textId="011483BB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(91,764)</w:t>
            </w:r>
          </w:p>
        </w:tc>
        <w:tc>
          <w:tcPr>
            <w:tcW w:w="270" w:type="dxa"/>
          </w:tcPr>
          <w:p w14:paraId="78D48781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5F66AA" w14:textId="0B0E47A5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(66,768)</w:t>
            </w:r>
          </w:p>
        </w:tc>
        <w:tc>
          <w:tcPr>
            <w:tcW w:w="270" w:type="dxa"/>
          </w:tcPr>
          <w:p w14:paraId="42F2328B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89CD78" w14:textId="3DDF4CF3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(158,532)</w:t>
            </w:r>
          </w:p>
        </w:tc>
      </w:tr>
      <w:tr w:rsidR="00B93EA5" w:rsidRPr="00743556" w14:paraId="7DA3F42E" w14:textId="77777777" w:rsidTr="00A102E7">
        <w:trPr>
          <w:trHeight w:val="119"/>
        </w:trPr>
        <w:tc>
          <w:tcPr>
            <w:tcW w:w="3515" w:type="dxa"/>
            <w:hideMark/>
          </w:tcPr>
          <w:p w14:paraId="7D773D2C" w14:textId="77777777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272BBCA" w14:textId="3A97DA9C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12,203</w:t>
            </w:r>
          </w:p>
        </w:tc>
        <w:tc>
          <w:tcPr>
            <w:tcW w:w="270" w:type="dxa"/>
          </w:tcPr>
          <w:p w14:paraId="669B297E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93C34D" w14:textId="6EAA6A09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(4,620)</w:t>
            </w:r>
          </w:p>
        </w:tc>
        <w:tc>
          <w:tcPr>
            <w:tcW w:w="270" w:type="dxa"/>
          </w:tcPr>
          <w:p w14:paraId="64B85CD4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CE1486" w14:textId="1AB2D388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(8,102)</w:t>
            </w:r>
          </w:p>
        </w:tc>
        <w:tc>
          <w:tcPr>
            <w:tcW w:w="270" w:type="dxa"/>
          </w:tcPr>
          <w:p w14:paraId="6FF6148B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E7F1DB8" w14:textId="5969D069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(12,722)</w:t>
            </w:r>
          </w:p>
        </w:tc>
      </w:tr>
      <w:tr w:rsidR="00B93EA5" w:rsidRPr="00743556" w14:paraId="72C59376" w14:textId="77777777" w:rsidTr="00A102E7">
        <w:tc>
          <w:tcPr>
            <w:tcW w:w="3515" w:type="dxa"/>
          </w:tcPr>
          <w:p w14:paraId="15DB8ED6" w14:textId="77777777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3609D" w14:textId="4B6D3B56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10,922,396</w:t>
            </w:r>
          </w:p>
        </w:tc>
        <w:tc>
          <w:tcPr>
            <w:tcW w:w="270" w:type="dxa"/>
          </w:tcPr>
          <w:p w14:paraId="539E3BB4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54BF8" w14:textId="388A415D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(10,870,000)</w:t>
            </w:r>
          </w:p>
        </w:tc>
        <w:tc>
          <w:tcPr>
            <w:tcW w:w="270" w:type="dxa"/>
          </w:tcPr>
          <w:p w14:paraId="6120524B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1E1FC" w14:textId="2AFA4E93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(74,870)</w:t>
            </w:r>
          </w:p>
        </w:tc>
        <w:tc>
          <w:tcPr>
            <w:tcW w:w="270" w:type="dxa"/>
          </w:tcPr>
          <w:p w14:paraId="5347591C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27BD5" w14:textId="5FA5234F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(10,944,870)</w:t>
            </w:r>
          </w:p>
        </w:tc>
      </w:tr>
      <w:tr w:rsidR="00B93EA5" w:rsidRPr="00743556" w14:paraId="4A091330" w14:textId="77777777" w:rsidTr="00A102E7">
        <w:tc>
          <w:tcPr>
            <w:tcW w:w="3515" w:type="dxa"/>
          </w:tcPr>
          <w:p w14:paraId="20B70417" w14:textId="77777777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4A153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DC51F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FF32D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0F909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0EB97E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EEDD7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272D7F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EA5" w:rsidRPr="00743556" w14:paraId="75924FE8" w14:textId="77777777" w:rsidTr="00A102E7">
        <w:tc>
          <w:tcPr>
            <w:tcW w:w="3515" w:type="dxa"/>
          </w:tcPr>
          <w:p w14:paraId="7A680973" w14:textId="6D49AE6C" w:rsidR="00B93EA5" w:rsidRPr="00743556" w:rsidRDefault="00B93EA5" w:rsidP="00B93EA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F8927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D40C3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42A3708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DFE9C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6D4BD7" w14:textId="77777777" w:rsidR="00B93EA5" w:rsidRPr="00743556" w:rsidRDefault="00B93EA5" w:rsidP="00B93EA5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32E2F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D0F7899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EA5" w:rsidRPr="00743556" w14:paraId="707ECCD0" w14:textId="77777777" w:rsidTr="00A102E7">
        <w:tc>
          <w:tcPr>
            <w:tcW w:w="3515" w:type="dxa"/>
          </w:tcPr>
          <w:p w14:paraId="09107EAE" w14:textId="5DF2504A" w:rsidR="00B93EA5" w:rsidRPr="00743556" w:rsidRDefault="00B93EA5" w:rsidP="00B93E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D89561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77E9C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F0EE61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5D28E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9B9131" w14:textId="77777777" w:rsidR="00B93EA5" w:rsidRPr="00743556" w:rsidRDefault="00B93EA5" w:rsidP="00B93EA5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DC52A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821B738" w14:textId="7777777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EA5" w:rsidRPr="00743556" w14:paraId="74295D80" w14:textId="77777777" w:rsidTr="00A102E7">
        <w:tc>
          <w:tcPr>
            <w:tcW w:w="3515" w:type="dxa"/>
          </w:tcPr>
          <w:p w14:paraId="7CAECD4B" w14:textId="204A0537" w:rsidR="00B93EA5" w:rsidRPr="00743556" w:rsidRDefault="00B93EA5" w:rsidP="00B93E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06C236" w14:textId="61B0EEB2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73557724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0C8A501" w14:textId="5BC20E2F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70" w:type="dxa"/>
          </w:tcPr>
          <w:p w14:paraId="1C6ED3D5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C15C42" w14:textId="3EA71404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D2D90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1C9C222" w14:textId="2AB7A95B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</w:tr>
      <w:tr w:rsidR="00B93EA5" w:rsidRPr="00743556" w14:paraId="4A715713" w14:textId="77777777" w:rsidTr="00A102E7">
        <w:tc>
          <w:tcPr>
            <w:tcW w:w="3515" w:type="dxa"/>
          </w:tcPr>
          <w:p w14:paraId="4B842FDD" w14:textId="504A1319" w:rsidR="00B93EA5" w:rsidRPr="00743556" w:rsidRDefault="00B93EA5" w:rsidP="00B93E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2D0522" w14:textId="1B31E61A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1,903,704</w:t>
            </w:r>
          </w:p>
        </w:tc>
        <w:tc>
          <w:tcPr>
            <w:tcW w:w="270" w:type="dxa"/>
          </w:tcPr>
          <w:p w14:paraId="3F2AA6A5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47D1BE" w14:textId="3113A54C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(1,903,704)</w:t>
            </w:r>
          </w:p>
        </w:tc>
        <w:tc>
          <w:tcPr>
            <w:tcW w:w="270" w:type="dxa"/>
          </w:tcPr>
          <w:p w14:paraId="78466300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50F64E" w14:textId="2D9441D8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5D931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B69F1E3" w14:textId="68D05C32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(1,903,704)</w:t>
            </w:r>
          </w:p>
        </w:tc>
      </w:tr>
      <w:tr w:rsidR="00B93EA5" w:rsidRPr="00743556" w14:paraId="794E3AA1" w14:textId="77777777" w:rsidTr="00A102E7">
        <w:tc>
          <w:tcPr>
            <w:tcW w:w="3515" w:type="dxa"/>
          </w:tcPr>
          <w:p w14:paraId="00CF31CB" w14:textId="53E57173" w:rsidR="00B93EA5" w:rsidRPr="00743556" w:rsidRDefault="00B93EA5" w:rsidP="00B93E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B5F584" w14:textId="243E3666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270" w:type="dxa"/>
          </w:tcPr>
          <w:p w14:paraId="0A988859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8B37093" w14:textId="01B9B6EF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(6,917,148)</w:t>
            </w:r>
          </w:p>
        </w:tc>
        <w:tc>
          <w:tcPr>
            <w:tcW w:w="270" w:type="dxa"/>
          </w:tcPr>
          <w:p w14:paraId="36F27601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A5E835" w14:textId="4CAB9410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A0157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9A2100B" w14:textId="6D5C0E37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(6,917,148)</w:t>
            </w:r>
          </w:p>
        </w:tc>
      </w:tr>
      <w:tr w:rsidR="00B93EA5" w:rsidRPr="00743556" w14:paraId="009F71D6" w14:textId="77777777" w:rsidTr="00A102E7">
        <w:tc>
          <w:tcPr>
            <w:tcW w:w="3515" w:type="dxa"/>
          </w:tcPr>
          <w:p w14:paraId="792643EC" w14:textId="4DBDD4FE" w:rsidR="00B93EA5" w:rsidRPr="00743556" w:rsidRDefault="00B93EA5" w:rsidP="00B93E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08B4A3" w14:textId="3B32FE75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  <w:tc>
          <w:tcPr>
            <w:tcW w:w="270" w:type="dxa"/>
          </w:tcPr>
          <w:p w14:paraId="0506AD75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39059E" w14:textId="1892BCEA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(239,949)</w:t>
            </w:r>
          </w:p>
        </w:tc>
        <w:tc>
          <w:tcPr>
            <w:tcW w:w="270" w:type="dxa"/>
          </w:tcPr>
          <w:p w14:paraId="62996D5E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058970" w14:textId="768A971B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662CE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6B95FDD" w14:textId="015B7D91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(239,949)</w:t>
            </w:r>
          </w:p>
        </w:tc>
      </w:tr>
      <w:tr w:rsidR="00B93EA5" w:rsidRPr="00743556" w14:paraId="1691C072" w14:textId="77777777" w:rsidTr="00A102E7">
        <w:tc>
          <w:tcPr>
            <w:tcW w:w="3515" w:type="dxa"/>
          </w:tcPr>
          <w:p w14:paraId="7FDEDC54" w14:textId="0A8F372F" w:rsidR="00B93EA5" w:rsidRPr="00743556" w:rsidRDefault="00B93EA5" w:rsidP="00B93E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B78E8F" w14:textId="7D382C09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270" w:type="dxa"/>
          </w:tcPr>
          <w:p w14:paraId="53E4D5B2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E6EE06" w14:textId="2D361F4F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(231,273)</w:t>
            </w:r>
          </w:p>
        </w:tc>
        <w:tc>
          <w:tcPr>
            <w:tcW w:w="270" w:type="dxa"/>
          </w:tcPr>
          <w:p w14:paraId="12462649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378AA6" w14:textId="327E0819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(244,083)</w:t>
            </w:r>
          </w:p>
        </w:tc>
        <w:tc>
          <w:tcPr>
            <w:tcW w:w="270" w:type="dxa"/>
          </w:tcPr>
          <w:p w14:paraId="75CECAC2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945671F" w14:textId="0FFFAB45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(475,356)</w:t>
            </w:r>
          </w:p>
        </w:tc>
      </w:tr>
      <w:tr w:rsidR="00B93EA5" w:rsidRPr="00743556" w14:paraId="2515FE2E" w14:textId="77777777" w:rsidTr="00A102E7">
        <w:tc>
          <w:tcPr>
            <w:tcW w:w="3515" w:type="dxa"/>
          </w:tcPr>
          <w:p w14:paraId="70908105" w14:textId="7035B4E2" w:rsidR="00B93EA5" w:rsidRPr="00743556" w:rsidRDefault="00B93EA5" w:rsidP="00B93E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B29214" w14:textId="472326B3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270" w:type="dxa"/>
          </w:tcPr>
          <w:p w14:paraId="479AED72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D9402B6" w14:textId="0205FC80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(5,923)</w:t>
            </w:r>
          </w:p>
        </w:tc>
        <w:tc>
          <w:tcPr>
            <w:tcW w:w="270" w:type="dxa"/>
          </w:tcPr>
          <w:p w14:paraId="5238C0DB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4B68FF" w14:textId="3576324F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(12,162)</w:t>
            </w:r>
          </w:p>
        </w:tc>
        <w:tc>
          <w:tcPr>
            <w:tcW w:w="270" w:type="dxa"/>
          </w:tcPr>
          <w:p w14:paraId="7607FDDD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2BA2F176" w14:textId="255E6F6C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(18,085)</w:t>
            </w:r>
          </w:p>
        </w:tc>
      </w:tr>
      <w:tr w:rsidR="00B93EA5" w:rsidRPr="00743556" w14:paraId="6EB898D9" w14:textId="77777777" w:rsidTr="00A102E7">
        <w:tc>
          <w:tcPr>
            <w:tcW w:w="3515" w:type="dxa"/>
          </w:tcPr>
          <w:p w14:paraId="57C4FB08" w14:textId="77777777" w:rsidR="00B93EA5" w:rsidRPr="00743556" w:rsidRDefault="00B93EA5" w:rsidP="00B93E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F5752" w14:textId="22660BE3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9,513,394</w:t>
            </w:r>
          </w:p>
        </w:tc>
        <w:tc>
          <w:tcPr>
            <w:tcW w:w="270" w:type="dxa"/>
          </w:tcPr>
          <w:p w14:paraId="2525B078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FB09B" w14:textId="46DA0772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(9,299,575)</w:t>
            </w:r>
          </w:p>
        </w:tc>
        <w:tc>
          <w:tcPr>
            <w:tcW w:w="270" w:type="dxa"/>
          </w:tcPr>
          <w:p w14:paraId="5356E8F3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3866C" w14:textId="7B71FBB9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(256,245)</w:t>
            </w:r>
          </w:p>
        </w:tc>
        <w:tc>
          <w:tcPr>
            <w:tcW w:w="270" w:type="dxa"/>
          </w:tcPr>
          <w:p w14:paraId="7BB8B665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A46BC" w14:textId="5A133658" w:rsidR="00B93EA5" w:rsidRPr="00743556" w:rsidRDefault="00B93EA5" w:rsidP="00B93E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(9,555,820)</w:t>
            </w:r>
          </w:p>
        </w:tc>
      </w:tr>
      <w:tr w:rsidR="00B93EA5" w:rsidRPr="00743556" w14:paraId="2C06C584" w14:textId="77777777" w:rsidTr="00A102E7">
        <w:tc>
          <w:tcPr>
            <w:tcW w:w="3515" w:type="dxa"/>
          </w:tcPr>
          <w:p w14:paraId="3ACCB518" w14:textId="4223A929" w:rsidR="00B93EA5" w:rsidRPr="00743556" w:rsidRDefault="00B93EA5" w:rsidP="00B93E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4C21B9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6A567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AF4292D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C6523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0B59F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480A8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289C73" w14:textId="77777777" w:rsidR="00B93EA5" w:rsidRPr="00743556" w:rsidRDefault="00B93EA5" w:rsidP="00B9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C59F7DA" w14:textId="77777777" w:rsidR="00800341" w:rsidRPr="00743556" w:rsidRDefault="0080034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2B42973" w14:textId="77777777" w:rsidR="00994CEB" w:rsidRPr="00743556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78CDDA6" w14:textId="296A2DD9" w:rsidR="00A102E7" w:rsidRPr="00743556" w:rsidRDefault="00A1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</w:rPr>
        <w:br w:type="page"/>
      </w:r>
    </w:p>
    <w:p w14:paraId="1175A7F9" w14:textId="7EC811A6" w:rsidR="00594F35" w:rsidRPr="00743556" w:rsidRDefault="00594F35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43556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ความเสี่ยงด้านตลาด</w:t>
      </w:r>
    </w:p>
    <w:p w14:paraId="69B9AFFB" w14:textId="77777777" w:rsidR="00594F35" w:rsidRPr="00743556" w:rsidRDefault="00594F35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116B0" w14:textId="0F380146" w:rsidR="00594F35" w:rsidRPr="00743556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</w:t>
      </w:r>
      <w:r w:rsidR="00800F99" w:rsidRPr="00743556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CE3468" w14:textId="3009D97B" w:rsidR="00692BE8" w:rsidRPr="00743556" w:rsidRDefault="0069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C183F5" w14:textId="19073A5E" w:rsidR="00B8363F" w:rsidRPr="00743556" w:rsidRDefault="00B8363F" w:rsidP="00466358">
      <w:pPr>
        <w:pStyle w:val="block"/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743556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1F55A6" w:rsidRPr="00743556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743556">
        <w:rPr>
          <w:rFonts w:ascii="Angsana New" w:hAnsi="Angsana New"/>
          <w:i/>
          <w:iCs/>
          <w:sz w:val="30"/>
          <w:szCs w:val="30"/>
          <w:lang w:val="en-US"/>
        </w:rPr>
        <w:t xml:space="preserve">.1) </w:t>
      </w:r>
      <w:r w:rsidRPr="00743556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18CD4C0F" w14:textId="16EBA69B" w:rsidR="00594F35" w:rsidRPr="00743556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17284904" w14:textId="6E4FA19A" w:rsidR="00613349" w:rsidRPr="00743556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743556">
        <w:rPr>
          <w:rFonts w:ascii="Angsana New" w:hAnsi="Angsana New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743556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743556">
        <w:rPr>
          <w:rFonts w:ascii="Angsana New" w:hAnsi="Angsana New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96342E6" w14:textId="24A4E1EC" w:rsidR="00B8363F" w:rsidRPr="00743556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68"/>
        <w:gridCol w:w="991"/>
        <w:gridCol w:w="266"/>
        <w:gridCol w:w="1091"/>
        <w:gridCol w:w="266"/>
        <w:gridCol w:w="1075"/>
        <w:gridCol w:w="268"/>
        <w:gridCol w:w="905"/>
        <w:gridCol w:w="266"/>
        <w:gridCol w:w="901"/>
      </w:tblGrid>
      <w:tr w:rsidR="00613349" w:rsidRPr="00743556" w14:paraId="6C0B7F58" w14:textId="77777777" w:rsidTr="00CC073F">
        <w:trPr>
          <w:tblHeader/>
        </w:trPr>
        <w:tc>
          <w:tcPr>
            <w:tcW w:w="2160" w:type="dxa"/>
          </w:tcPr>
          <w:p w14:paraId="5849977B" w14:textId="77777777" w:rsidR="00613349" w:rsidRPr="00743556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77" w:type="dxa"/>
            <w:gridSpan w:val="11"/>
          </w:tcPr>
          <w:p w14:paraId="1A4534E9" w14:textId="4512B753" w:rsidR="00613349" w:rsidRPr="00743556" w:rsidDel="001F61F5" w:rsidRDefault="00613349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711B5F" w:rsidRPr="00743556">
              <w:rPr>
                <w:rFonts w:ascii="Angsana New" w:hAnsi="Angsana New" w:hint="cs"/>
                <w:b/>
                <w:bCs/>
                <w:sz w:val="28"/>
                <w:szCs w:val="28"/>
              </w:rPr>
              <w:t>/</w:t>
            </w:r>
            <w:r w:rsidR="00711B5F" w:rsidRPr="007435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349" w:rsidRPr="00743556" w14:paraId="3428D45F" w14:textId="77777777" w:rsidTr="00CC073F">
        <w:trPr>
          <w:tblHeader/>
        </w:trPr>
        <w:tc>
          <w:tcPr>
            <w:tcW w:w="2160" w:type="dxa"/>
            <w:hideMark/>
          </w:tcPr>
          <w:p w14:paraId="102155B9" w14:textId="5EA59AE1" w:rsidR="00613349" w:rsidRPr="00743556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96" w:type="dxa"/>
            <w:gridSpan w:val="5"/>
            <w:hideMark/>
          </w:tcPr>
          <w:p w14:paraId="69E24C55" w14:textId="6790AD74" w:rsidR="00613349" w:rsidRPr="00743556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057A10" w:rsidRPr="0074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29974693" w14:textId="77777777" w:rsidR="00613349" w:rsidRPr="00743556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5"/>
            <w:hideMark/>
          </w:tcPr>
          <w:p w14:paraId="2B7B4C3F" w14:textId="26ECFF96" w:rsidR="00613349" w:rsidRPr="00743556" w:rsidRDefault="00613349" w:rsidP="005823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057A10" w:rsidRPr="0074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13349" w:rsidRPr="00743556" w14:paraId="5C406D54" w14:textId="77777777" w:rsidTr="00CC073F">
        <w:trPr>
          <w:tblHeader/>
        </w:trPr>
        <w:tc>
          <w:tcPr>
            <w:tcW w:w="2160" w:type="dxa"/>
            <w:vAlign w:val="bottom"/>
            <w:hideMark/>
          </w:tcPr>
          <w:p w14:paraId="1D67FEEE" w14:textId="39DEDEFE" w:rsidR="00613349" w:rsidRPr="00743556" w:rsidRDefault="00613349" w:rsidP="00E072D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  <w:r w:rsidR="00E072D9"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  <w:r w:rsidR="00E072D9" w:rsidRPr="007435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C1CA74B" w14:textId="77777777" w:rsidR="003E1333" w:rsidRPr="00743556" w:rsidRDefault="003E1333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BAFB3" w14:textId="39CB021B" w:rsidR="00613349" w:rsidRPr="00743556" w:rsidRDefault="00613349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A804B8F" w14:textId="77777777" w:rsidR="00613349" w:rsidRPr="00743556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F6524" w14:textId="324AB56C" w:rsidR="00613349" w:rsidRPr="00743556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1ECD84" w14:textId="77777777" w:rsidR="003E1333" w:rsidRPr="00743556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381F1F" w14:textId="1D8D4978" w:rsidR="00613349" w:rsidRPr="00743556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4B0ECAA4" w14:textId="77777777" w:rsidR="00613349" w:rsidRPr="00743556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80E274" w14:textId="73BF469F" w:rsidR="00613349" w:rsidRPr="00743556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543C4" w14:textId="77777777" w:rsidR="003E1333" w:rsidRPr="00743556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C2CB2" w14:textId="77777777" w:rsidR="00613349" w:rsidRPr="00743556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ECB771D" w14:textId="77777777" w:rsidR="00613349" w:rsidRPr="00743556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088E800F" w14:textId="77777777" w:rsidR="003E1333" w:rsidRPr="00743556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A57432" w14:textId="41056F60" w:rsidR="00613349" w:rsidRPr="00743556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C6761ED" w14:textId="77777777" w:rsidR="00613349" w:rsidRPr="00743556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24B10B" w14:textId="5DD36C2E" w:rsidR="00613349" w:rsidRPr="00743556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EA0B69" w14:textId="77777777" w:rsidR="003E1333" w:rsidRPr="00743556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8B4DD" w14:textId="11D65E36" w:rsidR="00613349" w:rsidRPr="00743556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622F28CC" w14:textId="77777777" w:rsidR="00613349" w:rsidRPr="00743556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63D01E3" w14:textId="37C487CC" w:rsidR="00613349" w:rsidRPr="00743556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9A6FFC" w14:textId="77777777" w:rsidR="003E1333" w:rsidRPr="00743556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7E2AE5" w14:textId="77777777" w:rsidR="00613349" w:rsidRPr="00743556" w:rsidRDefault="00613349" w:rsidP="0058230B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3349" w:rsidRPr="00743556" w14:paraId="4366DD91" w14:textId="77777777" w:rsidTr="00CC073F">
        <w:trPr>
          <w:tblHeader/>
        </w:trPr>
        <w:tc>
          <w:tcPr>
            <w:tcW w:w="2160" w:type="dxa"/>
            <w:hideMark/>
          </w:tcPr>
          <w:p w14:paraId="2EAF1D10" w14:textId="0B0F225A" w:rsidR="00613349" w:rsidRPr="00743556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7" w:type="dxa"/>
            <w:gridSpan w:val="11"/>
            <w:hideMark/>
          </w:tcPr>
          <w:p w14:paraId="0EFAB7B9" w14:textId="020A8ED2" w:rsidR="00613349" w:rsidRPr="00743556" w:rsidRDefault="00613349" w:rsidP="0058230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FA062B" w:rsidRPr="007435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435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81C7E" w:rsidRPr="00743556" w14:paraId="40B2D202" w14:textId="77777777" w:rsidTr="00A664F5">
        <w:tc>
          <w:tcPr>
            <w:tcW w:w="2160" w:type="dxa"/>
          </w:tcPr>
          <w:p w14:paraId="01DDE7D6" w14:textId="239F4335" w:rsidR="00D81C7E" w:rsidRPr="00743556" w:rsidRDefault="00D81C7E" w:rsidP="00D81C7E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3913B9CF" w14:textId="1F13341C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1,347</w:t>
            </w:r>
          </w:p>
        </w:tc>
        <w:tc>
          <w:tcPr>
            <w:tcW w:w="268" w:type="dxa"/>
          </w:tcPr>
          <w:p w14:paraId="44CC1577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3EC2E24D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6049D9" w14:textId="55706C6D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CFDFEF2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172A6016" w14:textId="54FC843D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1,347</w:t>
            </w:r>
          </w:p>
        </w:tc>
        <w:tc>
          <w:tcPr>
            <w:tcW w:w="266" w:type="dxa"/>
          </w:tcPr>
          <w:p w14:paraId="4FB4DB1F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84717C4" w14:textId="27772FBF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4,772</w:t>
            </w:r>
          </w:p>
        </w:tc>
        <w:tc>
          <w:tcPr>
            <w:tcW w:w="268" w:type="dxa"/>
          </w:tcPr>
          <w:p w14:paraId="0A679C70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2BCB0599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3E92D2F" w14:textId="26A28C36" w:rsidR="00D81C7E" w:rsidRPr="00743556" w:rsidRDefault="00D81C7E" w:rsidP="00D81C7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3773C43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04FCE86" w14:textId="53C4897E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4,772</w:t>
            </w:r>
          </w:p>
        </w:tc>
      </w:tr>
      <w:tr w:rsidR="00D81C7E" w:rsidRPr="00743556" w14:paraId="2096319A" w14:textId="77777777" w:rsidTr="00A664F5">
        <w:tc>
          <w:tcPr>
            <w:tcW w:w="2160" w:type="dxa"/>
          </w:tcPr>
          <w:p w14:paraId="58BC6ED9" w14:textId="6ECF156A" w:rsidR="00D81C7E" w:rsidRPr="00743556" w:rsidRDefault="00D81C7E" w:rsidP="00D81C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FF57111" w14:textId="7669EE8D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6,010</w:t>
            </w:r>
          </w:p>
        </w:tc>
        <w:tc>
          <w:tcPr>
            <w:tcW w:w="268" w:type="dxa"/>
          </w:tcPr>
          <w:p w14:paraId="15FF8B25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0789C87C" w14:textId="58F1819F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BDCFFCF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84E7BF7" w14:textId="440687E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6,010</w:t>
            </w:r>
          </w:p>
        </w:tc>
        <w:tc>
          <w:tcPr>
            <w:tcW w:w="266" w:type="dxa"/>
          </w:tcPr>
          <w:p w14:paraId="75F6B5C7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A887A9" w14:textId="417D11B9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20,118</w:t>
            </w:r>
          </w:p>
        </w:tc>
        <w:tc>
          <w:tcPr>
            <w:tcW w:w="268" w:type="dxa"/>
          </w:tcPr>
          <w:p w14:paraId="20691552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7A63A3BB" w14:textId="6F71519D" w:rsidR="00D81C7E" w:rsidRPr="00743556" w:rsidRDefault="00D81C7E" w:rsidP="00D81C7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B8D3EEF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4B4365B" w14:textId="79532F1D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20,118</w:t>
            </w:r>
          </w:p>
        </w:tc>
      </w:tr>
      <w:tr w:rsidR="00D81C7E" w:rsidRPr="00743556" w14:paraId="5E172EB3" w14:textId="77777777" w:rsidTr="00A664F5">
        <w:tc>
          <w:tcPr>
            <w:tcW w:w="2160" w:type="dxa"/>
          </w:tcPr>
          <w:p w14:paraId="530B8C9E" w14:textId="312D47BE" w:rsidR="00D81C7E" w:rsidRPr="00743556" w:rsidRDefault="00D81C7E" w:rsidP="00D81C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7D1E7657" w14:textId="49988C46" w:rsidR="00D81C7E" w:rsidRPr="00743556" w:rsidRDefault="00D81C7E" w:rsidP="00D81C7E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4AEEBDB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159AFAF7" w14:textId="7C4A2DB8" w:rsidR="00D81C7E" w:rsidRPr="00743556" w:rsidRDefault="00D81C7E" w:rsidP="009D6508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59A975D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6ADCF7C" w14:textId="44C8F94F" w:rsidR="00D81C7E" w:rsidRPr="00743556" w:rsidRDefault="00D81C7E" w:rsidP="00C138C5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4FD95E6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F6C67D4" w14:textId="3F4FB194" w:rsidR="00D81C7E" w:rsidRPr="00743556" w:rsidRDefault="00D81C7E" w:rsidP="00D81C7E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CD81099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68019C97" w14:textId="447FABF9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15,888</w:t>
            </w:r>
          </w:p>
        </w:tc>
        <w:tc>
          <w:tcPr>
            <w:tcW w:w="266" w:type="dxa"/>
          </w:tcPr>
          <w:p w14:paraId="20E132FC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A6DB720" w14:textId="0B1590CA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15,888</w:t>
            </w:r>
          </w:p>
        </w:tc>
      </w:tr>
      <w:tr w:rsidR="00D81C7E" w:rsidRPr="00743556" w14:paraId="27586A22" w14:textId="77777777">
        <w:tc>
          <w:tcPr>
            <w:tcW w:w="2160" w:type="dxa"/>
          </w:tcPr>
          <w:p w14:paraId="7C5CB67F" w14:textId="1317650D" w:rsidR="00D81C7E" w:rsidRPr="00743556" w:rsidRDefault="00D81C7E" w:rsidP="00D81C7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BD221B2" w14:textId="6D112323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(1,027,212)</w:t>
            </w:r>
          </w:p>
        </w:tc>
        <w:tc>
          <w:tcPr>
            <w:tcW w:w="268" w:type="dxa"/>
          </w:tcPr>
          <w:p w14:paraId="17637160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5D011CD5" w14:textId="457DF4F1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EBBF09F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B0AC40D" w14:textId="0C2AABE1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(1,027,212)</w:t>
            </w:r>
          </w:p>
        </w:tc>
        <w:tc>
          <w:tcPr>
            <w:tcW w:w="266" w:type="dxa"/>
          </w:tcPr>
          <w:p w14:paraId="470FFAB8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123012" w14:textId="3E8308E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(4</w:t>
            </w:r>
            <w:r w:rsidR="00FC4022"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C4022"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3CB0A78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6F5D4E98" w14:textId="7A6B26A4" w:rsidR="00D81C7E" w:rsidRPr="00743556" w:rsidRDefault="00D81C7E" w:rsidP="00D81C7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99D157A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4A4DD7B0" w14:textId="098F2CE8" w:rsidR="00D81C7E" w:rsidRPr="00743556" w:rsidRDefault="0035486B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(497,993)</w:t>
            </w:r>
          </w:p>
        </w:tc>
      </w:tr>
      <w:tr w:rsidR="00D81C7E" w:rsidRPr="00743556" w14:paraId="540FAC22" w14:textId="77777777">
        <w:tc>
          <w:tcPr>
            <w:tcW w:w="2160" w:type="dxa"/>
          </w:tcPr>
          <w:p w14:paraId="31B4CD30" w14:textId="7FCE14E7" w:rsidR="00D81C7E" w:rsidRPr="00743556" w:rsidRDefault="00D81C7E" w:rsidP="00D81C7E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743556">
              <w:rPr>
                <w:rFonts w:ascii="Angsana New" w:hAnsi="Angsana New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06DCD" w14:textId="5C10808C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(153,526)</w:t>
            </w:r>
          </w:p>
        </w:tc>
        <w:tc>
          <w:tcPr>
            <w:tcW w:w="268" w:type="dxa"/>
          </w:tcPr>
          <w:p w14:paraId="5CF11043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0206257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709BC6D" w14:textId="75695129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B8E5A8B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F346222" w14:textId="645B7C84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(153,526)</w:t>
            </w:r>
          </w:p>
        </w:tc>
        <w:tc>
          <w:tcPr>
            <w:tcW w:w="266" w:type="dxa"/>
          </w:tcPr>
          <w:p w14:paraId="77A591CF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5D79BC6" w14:textId="13908DD4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(259,629)</w:t>
            </w:r>
          </w:p>
        </w:tc>
        <w:tc>
          <w:tcPr>
            <w:tcW w:w="268" w:type="dxa"/>
          </w:tcPr>
          <w:p w14:paraId="5B7FD238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51B09FA2" w14:textId="5CF6B1B3" w:rsidR="00D81C7E" w:rsidRPr="00743556" w:rsidRDefault="00D81C7E" w:rsidP="00D81C7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FE8FC43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822A48E" w14:textId="0DC1DA2E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(259,629)</w:t>
            </w:r>
          </w:p>
        </w:tc>
      </w:tr>
      <w:tr w:rsidR="00D81C7E" w:rsidRPr="00743556" w14:paraId="43BD7C20" w14:textId="77777777" w:rsidTr="00092FFC">
        <w:tc>
          <w:tcPr>
            <w:tcW w:w="2160" w:type="dxa"/>
            <w:hideMark/>
          </w:tcPr>
          <w:p w14:paraId="2C218770" w14:textId="4867F167" w:rsidR="00D81C7E" w:rsidRPr="00743556" w:rsidRDefault="00D81C7E" w:rsidP="00D81C7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</w:t>
            </w:r>
            <w:r w:rsidRPr="007435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74355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5AAC2" w14:textId="24C4CE76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(1,173,381)</w:t>
            </w:r>
          </w:p>
        </w:tc>
        <w:tc>
          <w:tcPr>
            <w:tcW w:w="268" w:type="dxa"/>
          </w:tcPr>
          <w:p w14:paraId="7A848A7F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15E09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9C228EA" w14:textId="59F13897" w:rsidR="00D81C7E" w:rsidRPr="00743556" w:rsidRDefault="00D81C7E" w:rsidP="009D6508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8A87FBC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2A43" w14:textId="1614D0F9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(1,173,381)</w:t>
            </w:r>
          </w:p>
        </w:tc>
        <w:tc>
          <w:tcPr>
            <w:tcW w:w="266" w:type="dxa"/>
          </w:tcPr>
          <w:p w14:paraId="33171373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1E4B8" w14:textId="11C275D4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641BED"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732,732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C01453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897CE" w14:textId="78394074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15,888</w:t>
            </w:r>
          </w:p>
        </w:tc>
        <w:tc>
          <w:tcPr>
            <w:tcW w:w="266" w:type="dxa"/>
          </w:tcPr>
          <w:p w14:paraId="5A44AA01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3ABEFC" w14:textId="797B3189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</w:t>
            </w:r>
            <w:r w:rsidR="002D6991"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D6991"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844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81C7E" w:rsidRPr="00743556" w14:paraId="2DDC8288" w14:textId="77777777" w:rsidTr="00092FFC">
        <w:tc>
          <w:tcPr>
            <w:tcW w:w="2160" w:type="dxa"/>
            <w:hideMark/>
          </w:tcPr>
          <w:p w14:paraId="3D37DC80" w14:textId="7CF1B821" w:rsidR="00D81C7E" w:rsidRPr="00743556" w:rsidRDefault="00D81C7E" w:rsidP="00D81C7E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2F311" w14:textId="37A1AB50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1,087,096</w:t>
            </w:r>
          </w:p>
        </w:tc>
        <w:tc>
          <w:tcPr>
            <w:tcW w:w="268" w:type="dxa"/>
          </w:tcPr>
          <w:p w14:paraId="2903A17A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5035E125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56980B" w14:textId="3E0B346A" w:rsidR="00D81C7E" w:rsidRPr="00743556" w:rsidRDefault="00D81C7E" w:rsidP="009D6508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413A5DB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50CE7D74" w14:textId="4EE69688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1,087,096</w:t>
            </w:r>
          </w:p>
        </w:tc>
        <w:tc>
          <w:tcPr>
            <w:tcW w:w="266" w:type="dxa"/>
          </w:tcPr>
          <w:p w14:paraId="1CAF9C24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805D21E" w14:textId="3B60DBF2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777,143</w:t>
            </w:r>
          </w:p>
        </w:tc>
        <w:tc>
          <w:tcPr>
            <w:tcW w:w="268" w:type="dxa"/>
          </w:tcPr>
          <w:p w14:paraId="325A95DA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58339493" w14:textId="4C2F981A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2,271</w:t>
            </w:r>
          </w:p>
        </w:tc>
        <w:tc>
          <w:tcPr>
            <w:tcW w:w="266" w:type="dxa"/>
          </w:tcPr>
          <w:p w14:paraId="4DD7B713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7972E6A" w14:textId="4C847601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779,414</w:t>
            </w:r>
          </w:p>
        </w:tc>
      </w:tr>
      <w:tr w:rsidR="00D81C7E" w:rsidRPr="00743556" w14:paraId="4342BDB4" w14:textId="77777777" w:rsidTr="00092FFC">
        <w:tc>
          <w:tcPr>
            <w:tcW w:w="2160" w:type="dxa"/>
          </w:tcPr>
          <w:p w14:paraId="782771ED" w14:textId="610A233B" w:rsidR="00D81C7E" w:rsidRPr="00743556" w:rsidRDefault="00D81C7E" w:rsidP="00D81C7E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74355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C4A86F6" w14:textId="7F29B8F1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153,526</w:t>
            </w:r>
          </w:p>
        </w:tc>
        <w:tc>
          <w:tcPr>
            <w:tcW w:w="268" w:type="dxa"/>
          </w:tcPr>
          <w:p w14:paraId="72285A90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1127464B" w14:textId="7EA8F813" w:rsidR="00D81C7E" w:rsidRPr="00743556" w:rsidRDefault="00D81C7E" w:rsidP="00D81C7E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AC06804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vAlign w:val="bottom"/>
          </w:tcPr>
          <w:p w14:paraId="326320D8" w14:textId="3341DAED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153,526</w:t>
            </w:r>
          </w:p>
        </w:tc>
        <w:tc>
          <w:tcPr>
            <w:tcW w:w="266" w:type="dxa"/>
          </w:tcPr>
          <w:p w14:paraId="1FEFCB92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4D61765B" w14:textId="487305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259,629</w:t>
            </w:r>
          </w:p>
        </w:tc>
        <w:tc>
          <w:tcPr>
            <w:tcW w:w="268" w:type="dxa"/>
          </w:tcPr>
          <w:p w14:paraId="2F06647D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vAlign w:val="bottom"/>
          </w:tcPr>
          <w:p w14:paraId="2349EAAD" w14:textId="0A23B03E" w:rsidR="00D81C7E" w:rsidRPr="00743556" w:rsidRDefault="00D81C7E" w:rsidP="00D81C7E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5BCAB76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vAlign w:val="bottom"/>
          </w:tcPr>
          <w:p w14:paraId="120ACC0D" w14:textId="549688F7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sz w:val="28"/>
                <w:szCs w:val="28"/>
                <w:lang w:val="en-US" w:bidi="th-TH"/>
              </w:rPr>
              <w:t>259,629</w:t>
            </w:r>
          </w:p>
        </w:tc>
      </w:tr>
      <w:tr w:rsidR="00D81C7E" w:rsidRPr="00743556" w14:paraId="58841835" w14:textId="77777777" w:rsidTr="0000737B">
        <w:tc>
          <w:tcPr>
            <w:tcW w:w="2160" w:type="dxa"/>
            <w:hideMark/>
          </w:tcPr>
          <w:p w14:paraId="08CF3CD1" w14:textId="77777777" w:rsidR="00D81C7E" w:rsidRPr="00743556" w:rsidRDefault="00D81C7E" w:rsidP="00D81C7E">
            <w:pPr>
              <w:pStyle w:val="NoSpacing"/>
              <w:ind w:left="168" w:hanging="168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74355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D381" w14:textId="007890D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67,241</w:t>
            </w:r>
          </w:p>
        </w:tc>
        <w:tc>
          <w:tcPr>
            <w:tcW w:w="268" w:type="dxa"/>
          </w:tcPr>
          <w:p w14:paraId="312AAA78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A96AF" w14:textId="2C593A4F" w:rsidR="00D81C7E" w:rsidRPr="00743556" w:rsidRDefault="00D81C7E" w:rsidP="009D6508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8D39049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3431E" w14:textId="761EB6FF" w:rsidR="00D81C7E" w:rsidRPr="00743556" w:rsidRDefault="00D81C7E" w:rsidP="00D81C7E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67,241</w:t>
            </w:r>
          </w:p>
        </w:tc>
        <w:tc>
          <w:tcPr>
            <w:tcW w:w="266" w:type="dxa"/>
          </w:tcPr>
          <w:p w14:paraId="0042C6D2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0F81" w14:textId="62CE66E9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641BED" w:rsidRPr="0074355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04,040</w:t>
            </w:r>
          </w:p>
        </w:tc>
        <w:tc>
          <w:tcPr>
            <w:tcW w:w="268" w:type="dxa"/>
          </w:tcPr>
          <w:p w14:paraId="41A97798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DF22" w14:textId="53BDADF0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18,159</w:t>
            </w:r>
          </w:p>
        </w:tc>
        <w:tc>
          <w:tcPr>
            <w:tcW w:w="266" w:type="dxa"/>
          </w:tcPr>
          <w:p w14:paraId="3545D7D2" w14:textId="77777777" w:rsidR="00D81C7E" w:rsidRPr="00743556" w:rsidRDefault="00D81C7E" w:rsidP="00D81C7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D2B" w14:textId="22CD64FB" w:rsidR="00D81C7E" w:rsidRPr="00743556" w:rsidRDefault="00D81C7E" w:rsidP="00D81C7E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4A0A51"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4A0A51" w:rsidRPr="007435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</w:p>
        </w:tc>
      </w:tr>
    </w:tbl>
    <w:p w14:paraId="3AAC8A4C" w14:textId="77777777" w:rsidR="00F2065C" w:rsidRPr="00743556" w:rsidRDefault="00F2065C" w:rsidP="0024004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91FE4E" w14:textId="0A531910" w:rsidR="00320D2D" w:rsidRPr="00743556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สัญญาซื้อเงินตราต่างประเทศล่วงหน้า</w:t>
      </w:r>
    </w:p>
    <w:p w14:paraId="7B4753BB" w14:textId="6F217BB2" w:rsidR="00320D2D" w:rsidRPr="00743556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43556">
        <w:rPr>
          <w:rFonts w:ascii="Angsana New" w:hAnsi="Angsana New"/>
          <w:sz w:val="30"/>
          <w:szCs w:val="30"/>
        </w:rPr>
        <w:t xml:space="preserve">31 </w:t>
      </w:r>
      <w:r w:rsidRPr="0074355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43556">
        <w:rPr>
          <w:rFonts w:ascii="Angsana New" w:hAnsi="Angsana New"/>
          <w:sz w:val="30"/>
          <w:szCs w:val="30"/>
        </w:rPr>
        <w:t>256</w:t>
      </w:r>
      <w:r w:rsidR="00057A10" w:rsidRPr="00743556">
        <w:rPr>
          <w:rFonts w:ascii="Angsana New" w:hAnsi="Angsana New"/>
          <w:sz w:val="30"/>
          <w:szCs w:val="30"/>
          <w:lang w:bidi="th-TH"/>
        </w:rPr>
        <w:t>8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43556">
        <w:rPr>
          <w:rFonts w:ascii="Angsana New" w:hAnsi="Angsana New"/>
          <w:sz w:val="30"/>
          <w:szCs w:val="30"/>
        </w:rPr>
        <w:t>256</w:t>
      </w:r>
      <w:r w:rsidR="00057A10" w:rsidRPr="00743556">
        <w:rPr>
          <w:rFonts w:ascii="Angsana New" w:hAnsi="Angsana New"/>
          <w:sz w:val="30"/>
          <w:szCs w:val="30"/>
          <w:lang w:bidi="th-TH"/>
        </w:rPr>
        <w:t>7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Pr="00743556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กลุ่มบริษัทและบริษัทมีสัญญาซื้อเงินตราต่างประเทศล่วงหน้าหลายฉบับคงเหลือดังนี้</w:t>
      </w:r>
    </w:p>
    <w:p w14:paraId="5F7CDD55" w14:textId="21E17558" w:rsidR="00320D2D" w:rsidRPr="00743556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2250"/>
        <w:gridCol w:w="270"/>
        <w:gridCol w:w="1260"/>
        <w:gridCol w:w="270"/>
        <w:gridCol w:w="1167"/>
      </w:tblGrid>
      <w:tr w:rsidR="00320D2D" w:rsidRPr="00743556" w14:paraId="0BD8680A" w14:textId="77777777" w:rsidTr="00320D2D">
        <w:trPr>
          <w:trHeight w:val="218"/>
          <w:tblHeader/>
        </w:trPr>
        <w:tc>
          <w:tcPr>
            <w:tcW w:w="3780" w:type="dxa"/>
          </w:tcPr>
          <w:p w14:paraId="5D5C9426" w14:textId="77777777" w:rsidR="00320D2D" w:rsidRPr="00743556" w:rsidRDefault="00320D2D" w:rsidP="00B40DA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</w:tcPr>
          <w:p w14:paraId="45FF2D06" w14:textId="0152FD83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F278D" w14:textId="77777777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684D4D66" w14:textId="77777777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789F2196" w14:textId="77777777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0D2D" w:rsidRPr="00743556" w14:paraId="28FF4BDA" w14:textId="77777777" w:rsidTr="00320D2D">
        <w:trPr>
          <w:tblHeader/>
        </w:trPr>
        <w:tc>
          <w:tcPr>
            <w:tcW w:w="3780" w:type="dxa"/>
          </w:tcPr>
          <w:p w14:paraId="081BF485" w14:textId="6821ACD6" w:rsidR="00320D2D" w:rsidRPr="00743556" w:rsidRDefault="00320D2D" w:rsidP="00B40DA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3803E3A" w14:textId="67D446C1" w:rsidR="00320D2D" w:rsidRPr="00743556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DFFB7B" w14:textId="77777777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0BF714F" w14:textId="74CF94A5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="00057A10" w:rsidRPr="0074355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270" w:type="dxa"/>
          </w:tcPr>
          <w:p w14:paraId="4B6A8C16" w14:textId="77777777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18CFE29" w14:textId="1BE57A96" w:rsidR="00320D2D" w:rsidRPr="00743556" w:rsidRDefault="00336AE1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057A10" w:rsidRPr="0074355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320D2D" w:rsidRPr="00743556" w14:paraId="19E37B2B" w14:textId="77777777" w:rsidTr="00320D2D">
        <w:trPr>
          <w:tblHeader/>
        </w:trPr>
        <w:tc>
          <w:tcPr>
            <w:tcW w:w="3780" w:type="dxa"/>
          </w:tcPr>
          <w:p w14:paraId="650DC5AE" w14:textId="77777777" w:rsidR="00320D2D" w:rsidRPr="00743556" w:rsidRDefault="00320D2D" w:rsidP="00B40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C659C18" w14:textId="55AB54D9" w:rsidR="00320D2D" w:rsidRPr="00743556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223689" w14:textId="77777777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5892FC3C" w14:textId="6A2F9F32" w:rsidR="00320D2D" w:rsidRPr="00743556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(พัน)</w:t>
            </w:r>
          </w:p>
        </w:tc>
      </w:tr>
      <w:tr w:rsidR="007E4C70" w:rsidRPr="00743556" w14:paraId="188D1E18" w14:textId="77777777" w:rsidTr="00320D2D">
        <w:tc>
          <w:tcPr>
            <w:tcW w:w="3780" w:type="dxa"/>
          </w:tcPr>
          <w:p w14:paraId="131EE3AB" w14:textId="0CED2CD3" w:rsidR="007E4C70" w:rsidRPr="00743556" w:rsidRDefault="007E4C70" w:rsidP="007E4C70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เพื่อซื้อสินค้าที่เป็นเงินตราต่างประเทศ</w:t>
            </w:r>
          </w:p>
        </w:tc>
        <w:tc>
          <w:tcPr>
            <w:tcW w:w="2250" w:type="dxa"/>
          </w:tcPr>
          <w:p w14:paraId="2310C0A2" w14:textId="1B9E5E4C" w:rsidR="007E4C70" w:rsidRPr="00743556" w:rsidRDefault="007E4C70" w:rsidP="007E4C7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BAD274" w14:textId="77777777" w:rsidR="007E4C70" w:rsidRPr="00743556" w:rsidRDefault="007E4C70" w:rsidP="007E4C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8908C" w14:textId="17B70F73" w:rsidR="007E4C70" w:rsidRPr="00743556" w:rsidRDefault="007E4C70" w:rsidP="007E4C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34,753</w:t>
            </w:r>
          </w:p>
        </w:tc>
        <w:tc>
          <w:tcPr>
            <w:tcW w:w="270" w:type="dxa"/>
          </w:tcPr>
          <w:p w14:paraId="153E0DA0" w14:textId="77777777" w:rsidR="007E4C70" w:rsidRPr="00743556" w:rsidRDefault="007E4C70" w:rsidP="007E4C70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89D6089" w14:textId="53740BF7" w:rsidR="007E4C70" w:rsidRPr="00743556" w:rsidRDefault="007E4C70" w:rsidP="007E4C7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23,057</w:t>
            </w:r>
          </w:p>
        </w:tc>
      </w:tr>
      <w:tr w:rsidR="007E4C70" w:rsidRPr="00743556" w14:paraId="26ED30CE" w14:textId="77777777" w:rsidTr="00320D2D">
        <w:tc>
          <w:tcPr>
            <w:tcW w:w="3780" w:type="dxa"/>
          </w:tcPr>
          <w:p w14:paraId="78C84CA4" w14:textId="1659850A" w:rsidR="007E4C70" w:rsidRPr="00743556" w:rsidRDefault="007E4C70" w:rsidP="007E4C7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7312C2F" w14:textId="472B564C" w:rsidR="007E4C70" w:rsidRPr="00743556" w:rsidRDefault="007E4C70" w:rsidP="007E4C7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7478E39C" w14:textId="77777777" w:rsidR="007E4C70" w:rsidRPr="00743556" w:rsidRDefault="007E4C70" w:rsidP="007E4C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0BE06" w14:textId="64D86DDD" w:rsidR="007E4C70" w:rsidRPr="00743556" w:rsidRDefault="007E4C70" w:rsidP="00FC57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6CAD0" w14:textId="77777777" w:rsidR="007E4C70" w:rsidRPr="00743556" w:rsidRDefault="007E4C70" w:rsidP="007E4C70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DF7736" w14:textId="4BC50DA4" w:rsidR="007E4C70" w:rsidRPr="00743556" w:rsidRDefault="007E4C70" w:rsidP="007E4C7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</w:tbl>
    <w:p w14:paraId="615F68B7" w14:textId="01DD454A" w:rsidR="00320D2D" w:rsidRPr="00743556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0B7E8EC" w14:textId="55A2C3FE" w:rsidR="00320D2D" w:rsidRPr="00743556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  <w:cs/>
        </w:rPr>
      </w:pPr>
      <w:r w:rsidRPr="00743556">
        <w:rPr>
          <w:rFonts w:ascii="Angsana New" w:hAnsi="Angsana New" w:hint="cs"/>
          <w:sz w:val="30"/>
          <w:szCs w:val="30"/>
          <w:cs/>
        </w:rPr>
        <w:t xml:space="preserve">สัญญาซื้อเงินตราต่างประเทศล่วงหน้าดังกล่าวมีกำหนดเวลาครบกำหนดใน </w:t>
      </w:r>
      <w:r w:rsidRPr="00743556">
        <w:rPr>
          <w:rFonts w:ascii="Angsana New" w:hAnsi="Angsana New"/>
          <w:sz w:val="30"/>
          <w:szCs w:val="30"/>
        </w:rPr>
        <w:t xml:space="preserve">1 </w:t>
      </w:r>
      <w:r w:rsidRPr="00743556">
        <w:rPr>
          <w:rFonts w:ascii="Angsana New" w:hAnsi="Angsana New" w:hint="cs"/>
          <w:sz w:val="30"/>
          <w:szCs w:val="30"/>
          <w:cs/>
        </w:rPr>
        <w:t>ปี</w:t>
      </w:r>
    </w:p>
    <w:p w14:paraId="308FA953" w14:textId="6045C4EF" w:rsidR="00320D2D" w:rsidRPr="00743556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558B6B0C" w14:textId="0316972E" w:rsidR="00AE4661" w:rsidRPr="00743556" w:rsidRDefault="00AE4661" w:rsidP="00AE4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743556">
        <w:rPr>
          <w:rFonts w:ascii="Angsana New" w:hAnsi="Angsana New"/>
          <w:i/>
          <w:iCs/>
          <w:sz w:val="30"/>
          <w:szCs w:val="30"/>
          <w:cs/>
        </w:rPr>
        <w:t>แลกเปลี่ยน</w:t>
      </w:r>
      <w:r w:rsidR="00A61F44" w:rsidRPr="00743556">
        <w:rPr>
          <w:rFonts w:ascii="Angsana New" w:hAnsi="Angsana New"/>
          <w:i/>
          <w:iCs/>
          <w:sz w:val="30"/>
          <w:szCs w:val="30"/>
          <w:cs/>
        </w:rPr>
        <w:t>เงินต้น</w:t>
      </w:r>
    </w:p>
    <w:p w14:paraId="7FE70AD3" w14:textId="53E52100" w:rsidR="001023D3" w:rsidRPr="00743556" w:rsidRDefault="001023D3" w:rsidP="00A5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pacing w:val="-2"/>
          <w:sz w:val="30"/>
          <w:szCs w:val="30"/>
          <w:cs/>
        </w:rPr>
        <w:t>บริษัทได้ทำสัญญาแลกเปลี่ยน</w:t>
      </w:r>
      <w:r w:rsidR="00A61F44" w:rsidRPr="00743556">
        <w:rPr>
          <w:rFonts w:ascii="Angsana New" w:hAnsi="Angsana New"/>
          <w:spacing w:val="-2"/>
          <w:sz w:val="30"/>
          <w:szCs w:val="30"/>
          <w:cs/>
        </w:rPr>
        <w:t>เงินต้น</w:t>
      </w:r>
      <w:r w:rsidRPr="00743556">
        <w:rPr>
          <w:rFonts w:ascii="Angsana New" w:hAnsi="Angsana New"/>
          <w:spacing w:val="-2"/>
          <w:sz w:val="30"/>
          <w:szCs w:val="30"/>
          <w:cs/>
        </w:rPr>
        <w:t>กับสถาบันการเงินในประเทศแห่งหนึ่ง</w:t>
      </w:r>
      <w:r w:rsidR="002D489D" w:rsidRPr="00743556">
        <w:rPr>
          <w:rFonts w:ascii="Angsana New" w:hAnsi="Angsana New"/>
          <w:spacing w:val="-2"/>
          <w:sz w:val="30"/>
          <w:szCs w:val="30"/>
          <w:cs/>
        </w:rPr>
        <w:t>เพื่อป้องกันความเสี่ยงจากการจ่ายช</w:t>
      </w:r>
      <w:r w:rsidR="002D489D" w:rsidRPr="00743556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="002D489D" w:rsidRPr="00743556">
        <w:rPr>
          <w:rFonts w:ascii="Angsana New" w:hAnsi="Angsana New"/>
          <w:spacing w:val="-2"/>
          <w:sz w:val="30"/>
          <w:szCs w:val="30"/>
          <w:cs/>
        </w:rPr>
        <w:t>ระเงินกู้ยืมระยะยาว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มูลค่าตามสัญญาจำนวน </w:t>
      </w:r>
      <w:r w:rsidRPr="00743556">
        <w:rPr>
          <w:rFonts w:ascii="Angsana New" w:hAnsi="Angsana New"/>
          <w:spacing w:val="-2"/>
          <w:sz w:val="30"/>
          <w:szCs w:val="30"/>
        </w:rPr>
        <w:t>500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โดยแลกเปลี่ยนการชำระคืนเงินต้นจากจำนวน </w:t>
      </w:r>
      <w:r w:rsidRPr="00743556">
        <w:rPr>
          <w:rFonts w:ascii="Angsana New" w:hAnsi="Angsana New"/>
          <w:spacing w:val="-2"/>
          <w:sz w:val="30"/>
          <w:szCs w:val="30"/>
        </w:rPr>
        <w:t>13.89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2453F" w:rsidRPr="00743556">
        <w:rPr>
          <w:rFonts w:ascii="Angsana New" w:hAnsi="Angsana New"/>
          <w:spacing w:val="-2"/>
          <w:sz w:val="30"/>
          <w:szCs w:val="30"/>
        </w:rPr>
        <w:br/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ล้านดอลลาร์สหรัฐอเมริกาเป็นจำนวน </w:t>
      </w:r>
      <w:r w:rsidRPr="00743556">
        <w:rPr>
          <w:rFonts w:ascii="Angsana New" w:hAnsi="Angsana New"/>
          <w:spacing w:val="-2"/>
          <w:sz w:val="30"/>
          <w:szCs w:val="30"/>
        </w:rPr>
        <w:t>500</w:t>
      </w:r>
      <w:r w:rsidRPr="00743556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</w:p>
    <w:p w14:paraId="4C69344D" w14:textId="77777777" w:rsidR="001023D3" w:rsidRPr="00743556" w:rsidRDefault="001023D3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71AF21E0" w14:textId="47E63DCB" w:rsidR="00320D2D" w:rsidRPr="00743556" w:rsidRDefault="00320D2D" w:rsidP="00A55777">
      <w:pPr>
        <w:pStyle w:val="block"/>
        <w:tabs>
          <w:tab w:val="left" w:pos="720"/>
        </w:tabs>
        <w:spacing w:after="0" w:line="240" w:lineRule="atLeast"/>
        <w:jc w:val="thaiDistribute"/>
      </w:pPr>
      <w:r w:rsidRPr="0074355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66B37014" w14:textId="77777777" w:rsidR="00320D2D" w:rsidRPr="00743556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 w:hint="cs"/>
          <w:sz w:val="30"/>
          <w:szCs w:val="30"/>
          <w:cs/>
        </w:rPr>
        <w:t>การแข็งค่า (การอ่อนค่า) ที่เป็นไปได้อย่างสมเหตุสมผลขอ</w:t>
      </w:r>
      <w:r w:rsidRPr="00743556">
        <w:rPr>
          <w:rFonts w:ascii="Angsana New" w:hAnsi="Angsana New"/>
          <w:sz w:val="30"/>
          <w:szCs w:val="30"/>
          <w:cs/>
        </w:rPr>
        <w:t xml:space="preserve">งเงินบาทที่มีต่อสกุลเงินตราต่างประเทศ ณ วันที่รายงาน </w:t>
      </w:r>
      <w:r w:rsidRPr="00743556">
        <w:rPr>
          <w:rFonts w:ascii="Angsana New" w:hAnsi="Angsana New"/>
          <w:spacing w:val="4"/>
          <w:sz w:val="30"/>
          <w:szCs w:val="30"/>
          <w:cs/>
          <w:lang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743556">
        <w:rPr>
          <w:rFonts w:ascii="Angsana New" w:hAnsi="Angsana New"/>
          <w:spacing w:val="4"/>
          <w:sz w:val="30"/>
          <w:szCs w:val="30"/>
        </w:rPr>
        <w:t xml:space="preserve"> </w:t>
      </w:r>
      <w:r w:rsidRPr="00743556">
        <w:rPr>
          <w:rFonts w:ascii="Angsana New" w:hAnsi="Angsana New"/>
          <w:spacing w:val="4"/>
          <w:sz w:val="30"/>
          <w:szCs w:val="30"/>
          <w:cs/>
          <w:lang w:bidi="th-TH"/>
        </w:rPr>
        <w:t>โดยตั้งอยู่บนข้อสมมติที่ว่า</w:t>
      </w:r>
      <w:r w:rsidRPr="00743556">
        <w:rPr>
          <w:rFonts w:ascii="Angsana New" w:hAnsi="Angsana New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2B742C" w14:textId="09D5AE12" w:rsidR="00B8363F" w:rsidRPr="00743556" w:rsidRDefault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B8363F" w:rsidRPr="00743556" w14:paraId="6E6363CE" w14:textId="77777777" w:rsidTr="00A55777">
        <w:trPr>
          <w:trHeight w:val="218"/>
          <w:tblHeader/>
        </w:trPr>
        <w:tc>
          <w:tcPr>
            <w:tcW w:w="5040" w:type="dxa"/>
          </w:tcPr>
          <w:p w14:paraId="5B886E60" w14:textId="18257759" w:rsidR="00B8363F" w:rsidRPr="00743556" w:rsidRDefault="00B8363F" w:rsidP="00B8363F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5E7AFF2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FF3C9B" w14:textId="5B8C7169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" w:type="dxa"/>
          </w:tcPr>
          <w:p w14:paraId="72A46CEF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C4FAB9B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29C4D715" w14:textId="286B6D5F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363F" w:rsidRPr="00743556" w14:paraId="563B04D9" w14:textId="77777777" w:rsidTr="00A55777">
        <w:trPr>
          <w:tblHeader/>
        </w:trPr>
        <w:tc>
          <w:tcPr>
            <w:tcW w:w="5040" w:type="dxa"/>
          </w:tcPr>
          <w:p w14:paraId="75F8CC12" w14:textId="6DEF9AFB" w:rsidR="00B8363F" w:rsidRPr="00743556" w:rsidRDefault="00B8363F" w:rsidP="00B8363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7435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170" w:type="dxa"/>
            <w:hideMark/>
          </w:tcPr>
          <w:p w14:paraId="64B9C0A7" w14:textId="77777777" w:rsidR="00B8363F" w:rsidRPr="00743556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70" w:type="dxa"/>
          </w:tcPr>
          <w:p w14:paraId="15F54830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4520B915" w14:textId="58F6FA83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1369427C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283915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8363F" w:rsidRPr="00743556" w14:paraId="50F4D6CD" w14:textId="77777777" w:rsidTr="00A55777">
        <w:trPr>
          <w:tblHeader/>
        </w:trPr>
        <w:tc>
          <w:tcPr>
            <w:tcW w:w="5040" w:type="dxa"/>
          </w:tcPr>
          <w:p w14:paraId="41617888" w14:textId="77777777" w:rsidR="00B8363F" w:rsidRPr="00743556" w:rsidRDefault="00B8363F" w:rsidP="00B8363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59D4E5" w14:textId="7E625466" w:rsidR="00B8363F" w:rsidRPr="00743556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716999E4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D73784A" w14:textId="4E12203C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363F" w:rsidRPr="00743556" w14:paraId="0E523DB0" w14:textId="77777777" w:rsidTr="00A55777">
        <w:tc>
          <w:tcPr>
            <w:tcW w:w="5040" w:type="dxa"/>
          </w:tcPr>
          <w:p w14:paraId="4957058E" w14:textId="3BA39185" w:rsidR="00B8363F" w:rsidRPr="00743556" w:rsidRDefault="00B8363F" w:rsidP="00B836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170" w:type="dxa"/>
          </w:tcPr>
          <w:p w14:paraId="2A7CEBC2" w14:textId="77777777" w:rsidR="00B8363F" w:rsidRPr="00743556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6D3CC8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AC18D30" w14:textId="77777777" w:rsidR="00B8363F" w:rsidRPr="00743556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00FEE" w:rsidRPr="00743556" w14:paraId="3B459BD5" w14:textId="77777777" w:rsidTr="00A55777">
        <w:tc>
          <w:tcPr>
            <w:tcW w:w="5040" w:type="dxa"/>
            <w:hideMark/>
          </w:tcPr>
          <w:p w14:paraId="2A98D6E5" w14:textId="77777777" w:rsidR="00F00FEE" w:rsidRPr="00743556" w:rsidRDefault="00F00FEE" w:rsidP="00F00FEE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478E6A2" w14:textId="5D8A149C" w:rsidR="00F00FEE" w:rsidRPr="00743556" w:rsidRDefault="00F00FEE" w:rsidP="00F00FE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270" w:type="dxa"/>
          </w:tcPr>
          <w:p w14:paraId="2487C39F" w14:textId="77777777" w:rsidR="00F00FEE" w:rsidRPr="00743556" w:rsidRDefault="00F00FEE" w:rsidP="00F00F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4ADB7" w14:textId="15457BD1" w:rsidR="00F00FEE" w:rsidRPr="00743556" w:rsidRDefault="00F00FEE" w:rsidP="00F00FE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117,338</w:t>
            </w:r>
          </w:p>
        </w:tc>
        <w:tc>
          <w:tcPr>
            <w:tcW w:w="270" w:type="dxa"/>
          </w:tcPr>
          <w:p w14:paraId="18F92FA8" w14:textId="77777777" w:rsidR="00F00FEE" w:rsidRPr="00743556" w:rsidRDefault="00F00FEE" w:rsidP="00F00FEE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60258" w14:textId="25ABBDEB" w:rsidR="00F00FEE" w:rsidRPr="00743556" w:rsidRDefault="00F00FEE" w:rsidP="00F00FE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(117,338)</w:t>
            </w:r>
          </w:p>
        </w:tc>
      </w:tr>
      <w:tr w:rsidR="00F00FEE" w:rsidRPr="00743556" w14:paraId="3E0819BC" w14:textId="77777777" w:rsidTr="00AD09DF">
        <w:tc>
          <w:tcPr>
            <w:tcW w:w="5040" w:type="dxa"/>
          </w:tcPr>
          <w:p w14:paraId="78780E85" w14:textId="1B6B5CE1" w:rsidR="00F00FEE" w:rsidRPr="00743556" w:rsidRDefault="00F00FEE" w:rsidP="00F00FE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203D8" w14:textId="23695840" w:rsidR="00F00FEE" w:rsidRPr="00743556" w:rsidRDefault="00F00FEE" w:rsidP="00F00FE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C00724" w14:textId="77777777" w:rsidR="00F00FEE" w:rsidRPr="00743556" w:rsidRDefault="00F00FEE" w:rsidP="00F00F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A554E" w14:textId="1415CD15" w:rsidR="00F00FEE" w:rsidRPr="00743556" w:rsidRDefault="00F00FEE" w:rsidP="001F721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75106" w14:textId="77777777" w:rsidR="00F00FEE" w:rsidRPr="00743556" w:rsidRDefault="00F00FEE" w:rsidP="00F00FEE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C3C28" w14:textId="5B7434AE" w:rsidR="00F00FEE" w:rsidRPr="00743556" w:rsidRDefault="00F00FEE" w:rsidP="001F721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E6" w:rsidRPr="00743556" w14:paraId="554AB277" w14:textId="77777777" w:rsidTr="00A55777">
        <w:tc>
          <w:tcPr>
            <w:tcW w:w="5040" w:type="dxa"/>
          </w:tcPr>
          <w:p w14:paraId="61A6C682" w14:textId="77777777" w:rsidR="00E74DE6" w:rsidRPr="00743556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1A5CEA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B683B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A7680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0E8E4" w14:textId="77777777" w:rsidR="00E74DE6" w:rsidRPr="00743556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324E1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E6" w:rsidRPr="00743556" w14:paraId="0E47776F" w14:textId="77777777" w:rsidTr="00E02E17">
        <w:tc>
          <w:tcPr>
            <w:tcW w:w="5040" w:type="dxa"/>
          </w:tcPr>
          <w:p w14:paraId="31BF747C" w14:textId="77777777" w:rsidR="00E74DE6" w:rsidRPr="00743556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47DE9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BF045A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6A6B9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6B941" w14:textId="77777777" w:rsidR="00E74DE6" w:rsidRPr="00743556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DFFB4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E6" w:rsidRPr="00743556" w14:paraId="0FF0FFEA" w14:textId="77777777" w:rsidTr="00A55777">
        <w:tc>
          <w:tcPr>
            <w:tcW w:w="5040" w:type="dxa"/>
          </w:tcPr>
          <w:p w14:paraId="3BC1B70A" w14:textId="502ADD3F" w:rsidR="00E74DE6" w:rsidRPr="00743556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 xml:space="preserve">31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197C08B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C25A09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4ADF7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29407" w14:textId="77777777" w:rsidR="00E74DE6" w:rsidRPr="00743556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AC54" w14:textId="77777777" w:rsidR="00E74DE6" w:rsidRPr="00743556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A10" w:rsidRPr="00743556" w14:paraId="5021E6E5" w14:textId="77777777" w:rsidTr="00A55777">
        <w:tc>
          <w:tcPr>
            <w:tcW w:w="5040" w:type="dxa"/>
          </w:tcPr>
          <w:p w14:paraId="3FDEEF34" w14:textId="68649A27" w:rsidR="00057A10" w:rsidRPr="00743556" w:rsidRDefault="00057A10" w:rsidP="00057A1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68B7568" w14:textId="74BBDF58" w:rsidR="00057A10" w:rsidRPr="00743556" w:rsidRDefault="00057A10" w:rsidP="00057A1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23F69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8CB16" w14:textId="0EF0829E" w:rsidR="00057A10" w:rsidRPr="00743556" w:rsidRDefault="00F70598" w:rsidP="00057A1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73,273</w:t>
            </w:r>
          </w:p>
        </w:tc>
        <w:tc>
          <w:tcPr>
            <w:tcW w:w="270" w:type="dxa"/>
          </w:tcPr>
          <w:p w14:paraId="5953F3F7" w14:textId="77777777" w:rsidR="00057A10" w:rsidRPr="00743556" w:rsidRDefault="00057A10" w:rsidP="00057A10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3701" w14:textId="59E091C1" w:rsidR="00057A10" w:rsidRPr="00743556" w:rsidRDefault="00057A10" w:rsidP="00057A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F70598" w:rsidRPr="00743556">
              <w:rPr>
                <w:rFonts w:ascii="Angsana New" w:hAnsi="Angsana New"/>
                <w:sz w:val="30"/>
                <w:szCs w:val="30"/>
                <w:lang w:bidi="th-TH"/>
              </w:rPr>
              <w:t>73,273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57A10" w:rsidRPr="00743556" w14:paraId="500F1D41" w14:textId="77777777" w:rsidTr="00A55777">
        <w:tc>
          <w:tcPr>
            <w:tcW w:w="5040" w:type="dxa"/>
          </w:tcPr>
          <w:p w14:paraId="35FC037E" w14:textId="2A0087D9" w:rsidR="00057A10" w:rsidRPr="00743556" w:rsidRDefault="00057A10" w:rsidP="00057A1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170" w:type="dxa"/>
          </w:tcPr>
          <w:p w14:paraId="201EB910" w14:textId="00D4AB8C" w:rsidR="00057A10" w:rsidRPr="00743556" w:rsidRDefault="00057A10" w:rsidP="00057A1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5AE6ECE" w14:textId="77777777" w:rsidR="00057A10" w:rsidRPr="00743556" w:rsidRDefault="00057A10" w:rsidP="00057A1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DC66E" w14:textId="13365A09" w:rsidR="00057A10" w:rsidRPr="00743556" w:rsidRDefault="00F70598" w:rsidP="00057A1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70" w:type="dxa"/>
          </w:tcPr>
          <w:p w14:paraId="1A122B87" w14:textId="77777777" w:rsidR="00057A10" w:rsidRPr="00743556" w:rsidRDefault="00057A10" w:rsidP="00057A10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C8B0C" w14:textId="3950E688" w:rsidR="00057A10" w:rsidRPr="00743556" w:rsidRDefault="00057A10" w:rsidP="00057A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</w:t>
            </w:r>
            <w:r w:rsidR="00F70598" w:rsidRPr="00743556">
              <w:rPr>
                <w:rFonts w:ascii="Angsana New" w:hAnsi="Angsana New"/>
                <w:sz w:val="30"/>
                <w:szCs w:val="30"/>
              </w:rPr>
              <w:t>1,589</w:t>
            </w:r>
            <w:r w:rsidRPr="0074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F39D425" w14:textId="77777777" w:rsidR="00D05734" w:rsidRPr="00743556" w:rsidRDefault="00D05734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67E0D7" w14:textId="2F2626F4" w:rsidR="00B8363F" w:rsidRPr="00743556" w:rsidRDefault="00466358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</w:rPr>
        <w:t>(</w:t>
      </w:r>
      <w:r w:rsidR="001F55A6" w:rsidRPr="00743556">
        <w:rPr>
          <w:rFonts w:ascii="Angsana New" w:hAnsi="Angsana New"/>
          <w:i/>
          <w:iCs/>
          <w:sz w:val="30"/>
          <w:szCs w:val="30"/>
        </w:rPr>
        <w:t>3</w:t>
      </w:r>
      <w:r w:rsidRPr="00743556">
        <w:rPr>
          <w:rFonts w:ascii="Angsana New" w:hAnsi="Angsana New"/>
          <w:i/>
          <w:iCs/>
          <w:sz w:val="30"/>
          <w:szCs w:val="30"/>
        </w:rPr>
        <w:t xml:space="preserve">.2) </w:t>
      </w:r>
      <w:r w:rsidR="00B8363F" w:rsidRPr="00743556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6A2969A0" w14:textId="77777777" w:rsidR="00B8363F" w:rsidRPr="00743556" w:rsidRDefault="00B8363F" w:rsidP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EEB90CB" w14:textId="281B66C8" w:rsidR="001927C3" w:rsidRPr="00743556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43556">
        <w:rPr>
          <w:rFonts w:ascii="Angsana New" w:hAnsi="Angsana New"/>
          <w:spacing w:val="-4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743556">
        <w:rPr>
          <w:rFonts w:ascii="Angsana New" w:hAnsi="Angsana New" w:hint="cs"/>
          <w:spacing w:val="-4"/>
          <w:sz w:val="30"/>
          <w:szCs w:val="30"/>
          <w:cs/>
        </w:rPr>
        <w:t>เนื่องจาก</w:t>
      </w:r>
      <w:r w:rsidR="005867EA" w:rsidRPr="00743556">
        <w:rPr>
          <w:rFonts w:ascii="Angsana New" w:hAnsi="Angsana New" w:hint="cs"/>
          <w:spacing w:val="-4"/>
          <w:sz w:val="30"/>
          <w:szCs w:val="30"/>
          <w:cs/>
          <w:lang w:bidi="th-TH"/>
        </w:rPr>
        <w:t>เงินกู้ยืม</w:t>
      </w:r>
      <w:r w:rsidR="003D7BCF" w:rsidRPr="00743556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จากสถาบันการเงิน</w:t>
      </w:r>
      <w:r w:rsidRPr="00743556">
        <w:rPr>
          <w:rFonts w:ascii="Angsana New" w:hAnsi="Angsana New"/>
          <w:spacing w:val="-4"/>
          <w:sz w:val="30"/>
          <w:szCs w:val="30"/>
          <w:cs/>
        </w:rPr>
        <w:t xml:space="preserve"> (ดูหมายเหตุข้อ </w:t>
      </w:r>
      <w:r w:rsidRPr="00743556">
        <w:rPr>
          <w:rFonts w:ascii="Angsana New" w:hAnsi="Angsana New"/>
          <w:spacing w:val="-4"/>
          <w:sz w:val="30"/>
          <w:szCs w:val="30"/>
        </w:rPr>
        <w:t>1</w:t>
      </w:r>
      <w:r w:rsidR="00281535" w:rsidRPr="00743556">
        <w:rPr>
          <w:rFonts w:ascii="Angsana New" w:hAnsi="Angsana New"/>
          <w:spacing w:val="-4"/>
          <w:sz w:val="30"/>
          <w:szCs w:val="30"/>
          <w:lang w:bidi="th-TH"/>
        </w:rPr>
        <w:t>2</w:t>
      </w:r>
      <w:r w:rsidRPr="00743556">
        <w:rPr>
          <w:rFonts w:ascii="Angsana New" w:hAnsi="Angsana New"/>
          <w:spacing w:val="-4"/>
          <w:sz w:val="30"/>
          <w:szCs w:val="30"/>
        </w:rPr>
        <w:t>)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="001C149E" w:rsidRPr="00743556">
        <w:rPr>
          <w:rFonts w:ascii="Angsana New" w:hAnsi="Angsana New"/>
          <w:sz w:val="30"/>
          <w:szCs w:val="30"/>
          <w:cs/>
          <w:lang w:bidi="th-TH"/>
        </w:rPr>
        <w:t>กลุ่มบริษัทมีความเสี่ยงด้านอัตราดอกเบี้ย กลุ่มบริษัทได้ลดความเสี่ยงโดยการท</w:t>
      </w:r>
      <w:r w:rsidR="00F1018A" w:rsidRPr="00743556">
        <w:rPr>
          <w:rFonts w:ascii="Angsana New" w:hAnsi="Angsana New" w:hint="cs"/>
          <w:sz w:val="30"/>
          <w:szCs w:val="30"/>
          <w:cs/>
          <w:lang w:bidi="th-TH"/>
        </w:rPr>
        <w:t>ำ</w:t>
      </w:r>
      <w:r w:rsidR="001C149E" w:rsidRPr="00743556">
        <w:rPr>
          <w:rFonts w:ascii="Angsana New" w:hAnsi="Angsana New"/>
          <w:sz w:val="30"/>
          <w:szCs w:val="30"/>
          <w:cs/>
          <w:lang w:bidi="th-TH"/>
        </w:rPr>
        <w:t>สัญญาแลกเปลี่ยนอัตราดอกเบี้ยเพื่อจัดการความผันผวนในอัตราดอกเบี้ยส</w:t>
      </w:r>
      <w:r w:rsidR="00BC5C4A" w:rsidRPr="00743556">
        <w:rPr>
          <w:rFonts w:ascii="Angsana New" w:hAnsi="Angsana New" w:hint="cs"/>
          <w:sz w:val="30"/>
          <w:szCs w:val="30"/>
          <w:cs/>
          <w:lang w:bidi="th-TH"/>
        </w:rPr>
        <w:t>ำ</w:t>
      </w:r>
      <w:r w:rsidR="001C149E" w:rsidRPr="00743556">
        <w:rPr>
          <w:rFonts w:ascii="Angsana New" w:hAnsi="Angsana New"/>
          <w:sz w:val="30"/>
          <w:szCs w:val="30"/>
          <w:cs/>
          <w:lang w:bidi="th-TH"/>
        </w:rPr>
        <w:t>หรับเงินกู้ยืมบางรายการ</w:t>
      </w:r>
    </w:p>
    <w:p w14:paraId="774270A9" w14:textId="77777777" w:rsidR="0078518D" w:rsidRPr="00743556" w:rsidRDefault="0078518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37"/>
        <w:gridCol w:w="1194"/>
      </w:tblGrid>
      <w:tr w:rsidR="00851105" w:rsidRPr="00743556" w14:paraId="09FA2E66" w14:textId="77777777" w:rsidTr="00092FFC">
        <w:tc>
          <w:tcPr>
            <w:tcW w:w="3533" w:type="pct"/>
          </w:tcPr>
          <w:p w14:paraId="596910BC" w14:textId="77777777" w:rsidR="00A90F33" w:rsidRPr="00743556" w:rsidRDefault="00A90F33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8D119E" w14:textId="7363DED9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467" w:type="pct"/>
            <w:gridSpan w:val="3"/>
          </w:tcPr>
          <w:p w14:paraId="32462375" w14:textId="77777777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14:paraId="2EE99EA9" w14:textId="63D51814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105" w:rsidRPr="00743556" w14:paraId="7B9216D2" w14:textId="77777777" w:rsidTr="00851105">
        <w:tc>
          <w:tcPr>
            <w:tcW w:w="3533" w:type="pct"/>
          </w:tcPr>
          <w:p w14:paraId="5DD2B53A" w14:textId="56E707A8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</w:tcPr>
          <w:p w14:paraId="777F586B" w14:textId="14B5B8C8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6B7005B7" w14:textId="77777777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3983FA2" w14:textId="01D0E757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51105" w:rsidRPr="00743556" w14:paraId="3FCD17ED" w14:textId="77777777" w:rsidTr="00851105">
        <w:tc>
          <w:tcPr>
            <w:tcW w:w="3533" w:type="pct"/>
          </w:tcPr>
          <w:p w14:paraId="77EEFC97" w14:textId="77777777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12902AF8" w14:textId="576BC81B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105" w:rsidRPr="00743556" w14:paraId="3A1D6862" w14:textId="77777777" w:rsidTr="00851105">
        <w:tc>
          <w:tcPr>
            <w:tcW w:w="3533" w:type="pct"/>
          </w:tcPr>
          <w:p w14:paraId="6835B214" w14:textId="3E8D4F88" w:rsidR="00851105" w:rsidRPr="00743556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687" w:type="pct"/>
          </w:tcPr>
          <w:p w14:paraId="6EFD9B9B" w14:textId="77777777" w:rsidR="00851105" w:rsidRPr="00743556" w:rsidRDefault="00851105" w:rsidP="00A664F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476A32" w14:textId="77777777" w:rsidR="00851105" w:rsidRPr="00743556" w:rsidRDefault="00851105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58C1AE65" w14:textId="77777777" w:rsidR="00851105" w:rsidRPr="00743556" w:rsidRDefault="00851105" w:rsidP="00A664F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60C8" w:rsidRPr="00743556" w14:paraId="77A6FDEF" w14:textId="77777777" w:rsidTr="00851105">
        <w:tc>
          <w:tcPr>
            <w:tcW w:w="3533" w:type="pct"/>
          </w:tcPr>
          <w:p w14:paraId="159B17F6" w14:textId="7440F528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9F2E95E" w14:textId="4928CD31" w:rsidR="004F60C8" w:rsidRPr="00743556" w:rsidRDefault="004F60C8" w:rsidP="004F60C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(153,526)</w:t>
            </w:r>
          </w:p>
        </w:tc>
        <w:tc>
          <w:tcPr>
            <w:tcW w:w="129" w:type="pct"/>
          </w:tcPr>
          <w:p w14:paraId="76EFB368" w14:textId="77777777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4C28B26" w14:textId="04751D56" w:rsidR="004F60C8" w:rsidRPr="00743556" w:rsidRDefault="004F60C8" w:rsidP="004F60C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(259,629)</w:t>
            </w:r>
          </w:p>
        </w:tc>
      </w:tr>
      <w:tr w:rsidR="004F60C8" w:rsidRPr="00743556" w14:paraId="01E8151E" w14:textId="77777777" w:rsidTr="00851105">
        <w:tc>
          <w:tcPr>
            <w:tcW w:w="3533" w:type="pct"/>
          </w:tcPr>
          <w:p w14:paraId="36CAAB94" w14:textId="09EEDF48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8250C4F" w14:textId="3D54AB3D" w:rsidR="004F60C8" w:rsidRPr="00743556" w:rsidRDefault="004F60C8" w:rsidP="004F60C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(153,526)</w:t>
            </w:r>
          </w:p>
        </w:tc>
        <w:tc>
          <w:tcPr>
            <w:tcW w:w="129" w:type="pct"/>
          </w:tcPr>
          <w:p w14:paraId="6055E75F" w14:textId="77777777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5A9A1BF3" w14:textId="592E865A" w:rsidR="004F60C8" w:rsidRPr="00743556" w:rsidRDefault="004F60C8" w:rsidP="004F60C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(259,629)</w:t>
            </w:r>
          </w:p>
        </w:tc>
      </w:tr>
      <w:tr w:rsidR="004F60C8" w:rsidRPr="00743556" w14:paraId="41DF370F" w14:textId="77777777" w:rsidTr="00851105">
        <w:tc>
          <w:tcPr>
            <w:tcW w:w="3533" w:type="pct"/>
          </w:tcPr>
          <w:p w14:paraId="134F0DBB" w14:textId="4268E1CA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ACE6884" w14:textId="743A2636" w:rsidR="004F60C8" w:rsidRPr="00743556" w:rsidRDefault="004F60C8" w:rsidP="004F60C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153,526</w:t>
            </w:r>
          </w:p>
        </w:tc>
        <w:tc>
          <w:tcPr>
            <w:tcW w:w="129" w:type="pct"/>
          </w:tcPr>
          <w:p w14:paraId="3B8C88E3" w14:textId="77777777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96C4CC0" w14:textId="350B6C05" w:rsidR="004F60C8" w:rsidRPr="00743556" w:rsidRDefault="004F60C8" w:rsidP="004F60C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259,629</w:t>
            </w:r>
          </w:p>
        </w:tc>
      </w:tr>
      <w:tr w:rsidR="004F60C8" w:rsidRPr="00743556" w14:paraId="194AC017" w14:textId="77777777" w:rsidTr="00851105">
        <w:tc>
          <w:tcPr>
            <w:tcW w:w="3533" w:type="pct"/>
          </w:tcPr>
          <w:p w14:paraId="5C68BB00" w14:textId="2377CE6D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38DACE89" w14:textId="75D8EAC3" w:rsidR="004F60C8" w:rsidRPr="00743556" w:rsidRDefault="004F60C8" w:rsidP="004F60C8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D3227F3" w14:textId="77777777" w:rsidR="004F60C8" w:rsidRPr="00743556" w:rsidRDefault="004F60C8" w:rsidP="004F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4833685F" w14:textId="1B63CC82" w:rsidR="004F60C8" w:rsidRPr="00743556" w:rsidRDefault="004F60C8" w:rsidP="004F60C8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935EB26" w14:textId="77777777" w:rsidR="0078518D" w:rsidRPr="00743556" w:rsidRDefault="0078518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AD04FD" w14:textId="718367C2" w:rsidR="00A33D99" w:rsidRPr="00743556" w:rsidRDefault="00E10592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406AE2EB" w14:textId="026496BA" w:rsidR="0061115D" w:rsidRPr="00743556" w:rsidRDefault="00DF1CBD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="00954A1B" w:rsidRPr="00743556">
        <w:rPr>
          <w:rFonts w:ascii="Angsana New" w:hAnsi="Angsana New"/>
          <w:sz w:val="30"/>
          <w:szCs w:val="30"/>
        </w:rPr>
        <w:t>2565</w:t>
      </w:r>
      <w:r w:rsidRPr="00743556">
        <w:rPr>
          <w:rFonts w:ascii="Angsana New" w:hAnsi="Angsana New"/>
          <w:sz w:val="30"/>
          <w:szCs w:val="30"/>
        </w:rPr>
        <w:t xml:space="preserve"> </w:t>
      </w:r>
      <w:r w:rsidR="00FF5F3D" w:rsidRPr="00743556">
        <w:rPr>
          <w:rFonts w:ascii="Angsana New" w:hAnsi="Angsana New"/>
          <w:spacing w:val="-2"/>
          <w:sz w:val="30"/>
          <w:szCs w:val="30"/>
          <w:cs/>
        </w:rPr>
        <w:t>บริษัทได้ทำสัญญาแลกเปลี่ยน</w:t>
      </w:r>
      <w:r w:rsidR="00E11880" w:rsidRPr="00743556">
        <w:rPr>
          <w:rFonts w:ascii="Angsana New" w:hAnsi="Angsana New"/>
          <w:spacing w:val="-2"/>
          <w:sz w:val="30"/>
          <w:szCs w:val="30"/>
          <w:cs/>
        </w:rPr>
        <w:t>อัตราดอกเบี้ย</w:t>
      </w:r>
      <w:r w:rsidR="00FF5F3D" w:rsidRPr="00743556">
        <w:rPr>
          <w:rFonts w:ascii="Angsana New" w:hAnsi="Angsana New"/>
          <w:spacing w:val="-2"/>
          <w:sz w:val="30"/>
          <w:szCs w:val="30"/>
          <w:cs/>
        </w:rPr>
        <w:t>กับสถาบันการเงินในประเทศแห่งหนึ่ง</w:t>
      </w:r>
      <w:r w:rsidR="00AA2AC1" w:rsidRPr="00743556">
        <w:rPr>
          <w:rFonts w:ascii="Angsana New" w:hAnsi="Angsana New"/>
          <w:spacing w:val="-2"/>
          <w:sz w:val="30"/>
          <w:szCs w:val="30"/>
          <w:cs/>
        </w:rPr>
        <w:t>เพื่อ</w:t>
      </w:r>
      <w:r w:rsidR="00AA2AC1" w:rsidRPr="00743556">
        <w:rPr>
          <w:rFonts w:ascii="Angsana New" w:hAnsi="Angsana New"/>
          <w:sz w:val="30"/>
          <w:szCs w:val="30"/>
          <w:cs/>
        </w:rPr>
        <w:t>ป้องกันความเสี่ยง</w:t>
      </w:r>
      <w:r w:rsidR="00275636" w:rsidRPr="00743556">
        <w:rPr>
          <w:rFonts w:ascii="Angsana New" w:hAnsi="Angsana New"/>
          <w:sz w:val="30"/>
          <w:szCs w:val="30"/>
          <w:cs/>
        </w:rPr>
        <w:t>อัตราดอกเบี้ยของ</w:t>
      </w:r>
      <w:r w:rsidR="00AA2AC1" w:rsidRPr="00743556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E11880" w:rsidRPr="00743556">
        <w:rPr>
          <w:rFonts w:ascii="Angsana New" w:hAnsi="Angsana New"/>
          <w:sz w:val="30"/>
          <w:szCs w:val="30"/>
          <w:cs/>
        </w:rPr>
        <w:t xml:space="preserve"> เพื่อ</w:t>
      </w:r>
      <w:r w:rsidR="00FF5F3D" w:rsidRPr="00743556">
        <w:rPr>
          <w:rFonts w:ascii="Angsana New" w:hAnsi="Angsana New"/>
          <w:sz w:val="30"/>
          <w:szCs w:val="30"/>
          <w:cs/>
        </w:rPr>
        <w:t>แลกเปลี่ยนอัตราดอกเบี้ยลอยตัว</w:t>
      </w:r>
      <w:r w:rsidR="00871AF7" w:rsidRPr="00743556">
        <w:rPr>
          <w:rFonts w:ascii="Angsana New" w:hAnsi="Angsana New"/>
          <w:sz w:val="30"/>
          <w:szCs w:val="30"/>
        </w:rPr>
        <w:t xml:space="preserve"> USD</w:t>
      </w:r>
      <w:r w:rsidR="007D666A" w:rsidRPr="00743556">
        <w:rPr>
          <w:rFonts w:ascii="Angsana New" w:hAnsi="Angsana New"/>
          <w:sz w:val="30"/>
          <w:szCs w:val="30"/>
        </w:rPr>
        <w:t xml:space="preserve"> </w:t>
      </w:r>
      <w:r w:rsidR="00871AF7" w:rsidRPr="00743556">
        <w:rPr>
          <w:rFonts w:ascii="Angsana New" w:hAnsi="Angsana New"/>
          <w:sz w:val="30"/>
          <w:szCs w:val="30"/>
        </w:rPr>
        <w:t>SOFR</w:t>
      </w:r>
      <w:r w:rsidR="007D666A" w:rsidRPr="00743556">
        <w:rPr>
          <w:rFonts w:ascii="Angsana New" w:hAnsi="Angsana New"/>
          <w:sz w:val="30"/>
          <w:szCs w:val="30"/>
        </w:rPr>
        <w:t xml:space="preserve"> NCCR</w:t>
      </w:r>
      <w:r w:rsidR="00871AF7" w:rsidRPr="00743556">
        <w:rPr>
          <w:rFonts w:ascii="Angsana New" w:hAnsi="Angsana New"/>
          <w:sz w:val="30"/>
          <w:szCs w:val="30"/>
        </w:rPr>
        <w:t xml:space="preserve"> </w:t>
      </w:r>
      <w:r w:rsidR="00EA75C9" w:rsidRPr="00743556">
        <w:rPr>
          <w:rFonts w:ascii="Angsana New" w:hAnsi="Angsana New"/>
          <w:sz w:val="30"/>
          <w:szCs w:val="30"/>
        </w:rPr>
        <w:br/>
      </w:r>
      <w:r w:rsidR="00871AF7" w:rsidRPr="00743556">
        <w:rPr>
          <w:rFonts w:ascii="Angsana New" w:hAnsi="Angsana New"/>
          <w:sz w:val="30"/>
          <w:szCs w:val="30"/>
          <w:cs/>
        </w:rPr>
        <w:t>บวก</w:t>
      </w:r>
      <w:r w:rsidR="007D666A" w:rsidRPr="00743556">
        <w:rPr>
          <w:rFonts w:ascii="Angsana New" w:hAnsi="Angsana New"/>
          <w:sz w:val="30"/>
          <w:szCs w:val="30"/>
          <w:cs/>
        </w:rPr>
        <w:t>เพิ่ม</w:t>
      </w:r>
      <w:r w:rsidR="00871AF7" w:rsidRPr="00743556">
        <w:rPr>
          <w:rFonts w:ascii="Angsana New" w:hAnsi="Angsana New"/>
          <w:spacing w:val="8"/>
          <w:sz w:val="30"/>
          <w:szCs w:val="30"/>
          <w:cs/>
        </w:rPr>
        <w:t xml:space="preserve">อัตราร้อยละ </w:t>
      </w:r>
      <w:r w:rsidR="00954A1B" w:rsidRPr="00743556">
        <w:rPr>
          <w:rFonts w:ascii="Angsana New" w:hAnsi="Angsana New"/>
          <w:spacing w:val="8"/>
          <w:sz w:val="30"/>
          <w:szCs w:val="30"/>
        </w:rPr>
        <w:t>1.4</w:t>
      </w:r>
      <w:r w:rsidR="004328C5" w:rsidRPr="00743556">
        <w:rPr>
          <w:rFonts w:ascii="Angsana New" w:hAnsi="Angsana New"/>
          <w:spacing w:val="8"/>
          <w:sz w:val="30"/>
          <w:szCs w:val="30"/>
        </w:rPr>
        <w:t xml:space="preserve"> </w:t>
      </w:r>
      <w:r w:rsidR="004328C5" w:rsidRPr="00743556">
        <w:rPr>
          <w:rFonts w:ascii="Angsana New" w:hAnsi="Angsana New"/>
          <w:spacing w:val="8"/>
          <w:sz w:val="30"/>
          <w:szCs w:val="30"/>
          <w:cs/>
        </w:rPr>
        <w:t>ต่อปีกับ</w:t>
      </w:r>
      <w:r w:rsidR="00FF5F3D" w:rsidRPr="00743556">
        <w:rPr>
          <w:rFonts w:ascii="Angsana New" w:hAnsi="Angsana New"/>
          <w:spacing w:val="8"/>
          <w:sz w:val="30"/>
          <w:szCs w:val="30"/>
          <w:cs/>
        </w:rPr>
        <w:t>อัตราดอกเบี้ยคงที่</w:t>
      </w:r>
      <w:r w:rsidR="00236C9D" w:rsidRPr="00743556">
        <w:rPr>
          <w:rFonts w:ascii="Angsana New" w:hAnsi="Angsana New"/>
          <w:spacing w:val="8"/>
          <w:sz w:val="30"/>
          <w:szCs w:val="30"/>
          <w:cs/>
        </w:rPr>
        <w:t xml:space="preserve">ร้อยละ </w:t>
      </w:r>
      <w:r w:rsidR="00954A1B" w:rsidRPr="00743556">
        <w:rPr>
          <w:rFonts w:ascii="Angsana New" w:hAnsi="Angsana New"/>
          <w:spacing w:val="8"/>
          <w:sz w:val="30"/>
          <w:szCs w:val="30"/>
        </w:rPr>
        <w:t>3.</w:t>
      </w:r>
      <w:r w:rsidR="00EB6156" w:rsidRPr="00743556">
        <w:rPr>
          <w:rFonts w:ascii="Angsana New" w:hAnsi="Angsana New"/>
          <w:spacing w:val="8"/>
          <w:sz w:val="30"/>
          <w:szCs w:val="30"/>
        </w:rPr>
        <w:t>1</w:t>
      </w:r>
      <w:r w:rsidR="00954A1B" w:rsidRPr="00743556">
        <w:rPr>
          <w:rFonts w:ascii="Angsana New" w:hAnsi="Angsana New"/>
          <w:spacing w:val="8"/>
          <w:sz w:val="30"/>
          <w:szCs w:val="30"/>
        </w:rPr>
        <w:t>3</w:t>
      </w:r>
      <w:r w:rsidR="00871AF7" w:rsidRPr="00743556">
        <w:rPr>
          <w:rFonts w:ascii="Angsana New" w:hAnsi="Angsana New"/>
          <w:spacing w:val="8"/>
          <w:sz w:val="30"/>
          <w:szCs w:val="30"/>
        </w:rPr>
        <w:t xml:space="preserve"> </w:t>
      </w:r>
      <w:r w:rsidR="00236C9D" w:rsidRPr="00743556">
        <w:rPr>
          <w:rFonts w:ascii="Angsana New" w:hAnsi="Angsana New"/>
          <w:spacing w:val="8"/>
          <w:sz w:val="30"/>
          <w:szCs w:val="30"/>
          <w:cs/>
        </w:rPr>
        <w:t>ต่อปีโดยมีการแลกเปลี่ยนกันทุกๆ</w:t>
      </w:r>
      <w:r w:rsidR="00871AF7" w:rsidRPr="00743556">
        <w:rPr>
          <w:rFonts w:ascii="Angsana New" w:hAnsi="Angsana New"/>
          <w:spacing w:val="8"/>
          <w:sz w:val="30"/>
          <w:szCs w:val="30"/>
          <w:cs/>
        </w:rPr>
        <w:t>สาม</w:t>
      </w:r>
      <w:r w:rsidR="00236C9D" w:rsidRPr="00743556">
        <w:rPr>
          <w:rFonts w:ascii="Angsana New" w:hAnsi="Angsana New"/>
          <w:spacing w:val="8"/>
          <w:sz w:val="30"/>
          <w:szCs w:val="30"/>
          <w:cs/>
        </w:rPr>
        <w:t>เดือนเริ่มจาก</w:t>
      </w:r>
      <w:r w:rsidR="00871AF7" w:rsidRPr="00743556">
        <w:rPr>
          <w:rFonts w:ascii="Angsana New" w:hAnsi="Angsana New"/>
          <w:sz w:val="30"/>
          <w:szCs w:val="30"/>
          <w:cs/>
        </w:rPr>
        <w:t xml:space="preserve"> </w:t>
      </w:r>
      <w:r w:rsidR="00C40A6F" w:rsidRPr="007435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71AF7" w:rsidRPr="00743556">
        <w:rPr>
          <w:rFonts w:ascii="Angsana New" w:hAnsi="Angsana New"/>
          <w:sz w:val="30"/>
          <w:szCs w:val="30"/>
        </w:rPr>
        <w:t xml:space="preserve">25 </w:t>
      </w:r>
      <w:r w:rsidR="00871AF7" w:rsidRPr="00743556">
        <w:rPr>
          <w:rFonts w:ascii="Angsana New" w:hAnsi="Angsana New"/>
          <w:sz w:val="30"/>
          <w:szCs w:val="30"/>
          <w:cs/>
        </w:rPr>
        <w:t xml:space="preserve">กันยายน </w:t>
      </w:r>
      <w:r w:rsidR="00871AF7" w:rsidRPr="00743556">
        <w:rPr>
          <w:rFonts w:ascii="Angsana New" w:hAnsi="Angsana New"/>
          <w:sz w:val="30"/>
          <w:szCs w:val="30"/>
        </w:rPr>
        <w:t>2565</w:t>
      </w:r>
      <w:r w:rsidR="00236C9D" w:rsidRPr="00743556">
        <w:rPr>
          <w:rFonts w:ascii="Angsana New" w:hAnsi="Angsana New"/>
          <w:sz w:val="30"/>
          <w:szCs w:val="30"/>
          <w:cs/>
        </w:rPr>
        <w:t xml:space="preserve"> จนถึง</w:t>
      </w:r>
      <w:r w:rsidR="00C40A6F" w:rsidRPr="00743556">
        <w:rPr>
          <w:rFonts w:ascii="Angsana New" w:hAnsi="Angsana New" w:hint="cs"/>
          <w:sz w:val="30"/>
          <w:szCs w:val="30"/>
          <w:cs/>
        </w:rPr>
        <w:t>วันที่</w:t>
      </w:r>
      <w:r w:rsidR="00236C9D" w:rsidRPr="00743556">
        <w:rPr>
          <w:rFonts w:ascii="Angsana New" w:hAnsi="Angsana New"/>
          <w:sz w:val="30"/>
          <w:szCs w:val="30"/>
          <w:cs/>
        </w:rPr>
        <w:t xml:space="preserve"> </w:t>
      </w:r>
      <w:r w:rsidR="00871AF7" w:rsidRPr="00743556">
        <w:rPr>
          <w:rFonts w:ascii="Angsana New" w:hAnsi="Angsana New"/>
          <w:sz w:val="30"/>
          <w:szCs w:val="30"/>
        </w:rPr>
        <w:t xml:space="preserve">25 </w:t>
      </w:r>
      <w:r w:rsidR="00871AF7" w:rsidRPr="00743556">
        <w:rPr>
          <w:rFonts w:ascii="Angsana New" w:hAnsi="Angsana New"/>
          <w:sz w:val="30"/>
          <w:szCs w:val="30"/>
          <w:cs/>
        </w:rPr>
        <w:t xml:space="preserve">กันยายน </w:t>
      </w:r>
      <w:r w:rsidR="00871AF7" w:rsidRPr="00743556">
        <w:rPr>
          <w:rFonts w:ascii="Angsana New" w:hAnsi="Angsana New"/>
          <w:sz w:val="30"/>
          <w:szCs w:val="30"/>
        </w:rPr>
        <w:t>2570</w:t>
      </w:r>
    </w:p>
    <w:p w14:paraId="2472136B" w14:textId="77777777" w:rsidR="00281535" w:rsidRPr="00743556" w:rsidRDefault="0028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74355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75398D39" w14:textId="293D1EB8" w:rsidR="008D0D91" w:rsidRPr="00743556" w:rsidRDefault="00F05FF1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556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9C04A13" w14:textId="353C368E" w:rsidR="00C97F38" w:rsidRPr="00743556" w:rsidRDefault="00C97F38" w:rsidP="00676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 xml:space="preserve">การเปลี่ยนแปลงของอัตราดอกเบี้ยที่ </w:t>
      </w:r>
      <w:r w:rsidRPr="00743556">
        <w:rPr>
          <w:rFonts w:ascii="Angsana New" w:hAnsi="Angsana New"/>
          <w:sz w:val="30"/>
          <w:szCs w:val="30"/>
        </w:rPr>
        <w:t xml:space="preserve">1% </w:t>
      </w:r>
      <w:r w:rsidRPr="00743556">
        <w:rPr>
          <w:rFonts w:ascii="Angsana New" w:hAnsi="Angsana New"/>
          <w:sz w:val="30"/>
          <w:szCs w:val="30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0E6B4F5" w14:textId="77777777" w:rsidR="00C97F38" w:rsidRPr="00743556" w:rsidRDefault="00C97F38" w:rsidP="00C9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260"/>
        <w:gridCol w:w="180"/>
        <w:gridCol w:w="1260"/>
      </w:tblGrid>
      <w:tr w:rsidR="00B75CB6" w:rsidRPr="00743556" w14:paraId="61986A0A" w14:textId="77777777" w:rsidTr="00092FFC">
        <w:trPr>
          <w:tblHeader/>
        </w:trPr>
        <w:tc>
          <w:tcPr>
            <w:tcW w:w="6480" w:type="dxa"/>
          </w:tcPr>
          <w:p w14:paraId="0DB9172A" w14:textId="77777777" w:rsidR="00B75CB6" w:rsidRPr="00743556" w:rsidRDefault="00B75CB6" w:rsidP="00C97F38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B7708E0" w14:textId="0D827D93" w:rsidR="00B75CB6" w:rsidRPr="00743556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14:paraId="10BA58EA" w14:textId="3676248C" w:rsidR="00B75CB6" w:rsidRPr="00743556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CB6" w:rsidRPr="00743556" w14:paraId="6F086D01" w14:textId="77777777" w:rsidTr="00092FFC">
        <w:trPr>
          <w:tblHeader/>
        </w:trPr>
        <w:tc>
          <w:tcPr>
            <w:tcW w:w="6480" w:type="dxa"/>
            <w:vAlign w:val="bottom"/>
            <w:hideMark/>
          </w:tcPr>
          <w:p w14:paraId="2F28F433" w14:textId="77777777" w:rsidR="00B75CB6" w:rsidRPr="00743556" w:rsidRDefault="00B75CB6" w:rsidP="00C97F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512D17F3" w14:textId="77777777" w:rsidR="00B75CB6" w:rsidRPr="00743556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9FCB3CC" w14:textId="77777777" w:rsidR="00B75CB6" w:rsidRPr="00743556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8A6FDF" w14:textId="77777777" w:rsidR="00B75CB6" w:rsidRPr="00743556" w:rsidRDefault="00B75CB6" w:rsidP="00C9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743556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2B6279" w:rsidRPr="00743556" w14:paraId="32DF8352" w14:textId="77777777" w:rsidTr="00845092">
        <w:trPr>
          <w:tblHeader/>
        </w:trPr>
        <w:tc>
          <w:tcPr>
            <w:tcW w:w="6480" w:type="dxa"/>
            <w:vAlign w:val="bottom"/>
          </w:tcPr>
          <w:p w14:paraId="5E8D8987" w14:textId="77777777" w:rsidR="002B6279" w:rsidRPr="00743556" w:rsidRDefault="002B6279" w:rsidP="00C97F38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6E3F94B" w14:textId="1CFBD743" w:rsidR="002B6279" w:rsidRPr="00743556" w:rsidRDefault="002B6279" w:rsidP="00C9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5CB6" w:rsidRPr="00743556" w14:paraId="1E63C630" w14:textId="77777777" w:rsidTr="00092FFC">
        <w:tc>
          <w:tcPr>
            <w:tcW w:w="6480" w:type="dxa"/>
          </w:tcPr>
          <w:p w14:paraId="68CC14A6" w14:textId="5EC15175" w:rsidR="00B75CB6" w:rsidRPr="00743556" w:rsidRDefault="00B75CB6" w:rsidP="00C97F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8410E40" w14:textId="77777777" w:rsidR="00B75CB6" w:rsidRPr="00743556" w:rsidRDefault="00B75CB6" w:rsidP="00C97F3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CCA74E" w14:textId="77777777" w:rsidR="00B75CB6" w:rsidRPr="00743556" w:rsidRDefault="00B75CB6" w:rsidP="00C97F3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3B577E" w14:textId="77777777" w:rsidR="00B75CB6" w:rsidRPr="00743556" w:rsidRDefault="00B75CB6" w:rsidP="00C97F38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B2A" w:rsidRPr="00743556" w14:paraId="7A024EFA" w14:textId="77777777" w:rsidTr="00092FFC">
        <w:tc>
          <w:tcPr>
            <w:tcW w:w="6480" w:type="dxa"/>
          </w:tcPr>
          <w:p w14:paraId="497A55AC" w14:textId="696BB5BB" w:rsidR="00ED1B2A" w:rsidRPr="00743556" w:rsidRDefault="00ED1B2A" w:rsidP="00ED1B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5358E5C" w14:textId="310F8728" w:rsidR="00ED1B2A" w:rsidRPr="00743556" w:rsidRDefault="00ED1B2A" w:rsidP="008075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(1,535)</w:t>
            </w:r>
          </w:p>
        </w:tc>
        <w:tc>
          <w:tcPr>
            <w:tcW w:w="180" w:type="dxa"/>
          </w:tcPr>
          <w:p w14:paraId="22A34853" w14:textId="77777777" w:rsidR="00ED1B2A" w:rsidRPr="00743556" w:rsidRDefault="00ED1B2A" w:rsidP="00ED1B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A5704" w14:textId="3BC0CE77" w:rsidR="00ED1B2A" w:rsidRPr="00743556" w:rsidRDefault="00ED1B2A" w:rsidP="002C4C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</w:tr>
      <w:tr w:rsidR="00ED1B2A" w:rsidRPr="00743556" w14:paraId="0FDA8CEF" w14:textId="77777777" w:rsidTr="00092FFC">
        <w:tc>
          <w:tcPr>
            <w:tcW w:w="6480" w:type="dxa"/>
          </w:tcPr>
          <w:p w14:paraId="1086EC3D" w14:textId="77777777" w:rsidR="00ED1B2A" w:rsidRPr="00743556" w:rsidRDefault="00ED1B2A" w:rsidP="00ED1B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218DA5" w14:textId="6EBD8943" w:rsidR="00ED1B2A" w:rsidRPr="00743556" w:rsidRDefault="00ED1B2A" w:rsidP="008075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  <w:tc>
          <w:tcPr>
            <w:tcW w:w="180" w:type="dxa"/>
          </w:tcPr>
          <w:p w14:paraId="5943B03B" w14:textId="77777777" w:rsidR="00ED1B2A" w:rsidRPr="00743556" w:rsidRDefault="00ED1B2A" w:rsidP="00ED1B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CCB79B" w14:textId="7847CDF7" w:rsidR="00ED1B2A" w:rsidRPr="00743556" w:rsidRDefault="00ED1B2A" w:rsidP="002C4C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(1,535)</w:t>
            </w:r>
          </w:p>
        </w:tc>
      </w:tr>
      <w:tr w:rsidR="00ED1B2A" w:rsidRPr="00743556" w14:paraId="279CF712" w14:textId="77777777" w:rsidTr="00092FFC">
        <w:tc>
          <w:tcPr>
            <w:tcW w:w="6480" w:type="dxa"/>
          </w:tcPr>
          <w:p w14:paraId="5DD0BD90" w14:textId="77777777" w:rsidR="00ED1B2A" w:rsidRPr="00743556" w:rsidRDefault="00ED1B2A" w:rsidP="00ED1B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051B93" w14:textId="75B57C08" w:rsidR="00ED1B2A" w:rsidRPr="00743556" w:rsidRDefault="00ED1B2A" w:rsidP="002C4C09">
            <w:pPr>
              <w:pStyle w:val="acctfourfigures"/>
              <w:tabs>
                <w:tab w:val="clear" w:pos="765"/>
                <w:tab w:val="decimal" w:pos="72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FF9D35" w14:textId="77777777" w:rsidR="00ED1B2A" w:rsidRPr="00743556" w:rsidRDefault="00ED1B2A" w:rsidP="00ED1B2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3EED0C" w14:textId="4E64301F" w:rsidR="00ED1B2A" w:rsidRPr="00743556" w:rsidRDefault="00ED1B2A" w:rsidP="002C4C09">
            <w:pPr>
              <w:pStyle w:val="acctfourfigures"/>
              <w:tabs>
                <w:tab w:val="clear" w:pos="765"/>
                <w:tab w:val="decimal" w:pos="72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75CB6" w:rsidRPr="00743556" w14:paraId="603C97BD" w14:textId="77777777" w:rsidTr="00092FFC">
        <w:tc>
          <w:tcPr>
            <w:tcW w:w="6480" w:type="dxa"/>
          </w:tcPr>
          <w:p w14:paraId="4E5D561D" w14:textId="77777777" w:rsidR="00B75CB6" w:rsidRPr="00743556" w:rsidRDefault="00B75CB6" w:rsidP="00611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BD643C" w14:textId="77777777" w:rsidR="00B75CB6" w:rsidRPr="00743556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BB3980" w14:textId="77777777" w:rsidR="00B75CB6" w:rsidRPr="00743556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99A5F6" w14:textId="77777777" w:rsidR="00B75CB6" w:rsidRPr="00743556" w:rsidRDefault="00B75CB6" w:rsidP="0061115D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CB6" w:rsidRPr="00743556" w14:paraId="73CA2554" w14:textId="77777777" w:rsidTr="00092FFC">
        <w:tc>
          <w:tcPr>
            <w:tcW w:w="6480" w:type="dxa"/>
          </w:tcPr>
          <w:p w14:paraId="0F96058E" w14:textId="0883EF45" w:rsidR="00B75CB6" w:rsidRPr="00743556" w:rsidRDefault="00B75CB6" w:rsidP="00611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57A10"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095FCE8A" w14:textId="77777777" w:rsidR="00B75CB6" w:rsidRPr="00743556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32F38" w14:textId="77777777" w:rsidR="00B75CB6" w:rsidRPr="00743556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B73BD4" w14:textId="77777777" w:rsidR="00B75CB6" w:rsidRPr="00743556" w:rsidRDefault="00B75CB6" w:rsidP="0061115D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A10" w:rsidRPr="00743556" w14:paraId="232BC038" w14:textId="77777777" w:rsidTr="00092FFC">
        <w:tc>
          <w:tcPr>
            <w:tcW w:w="6480" w:type="dxa"/>
          </w:tcPr>
          <w:p w14:paraId="504B742D" w14:textId="77777777" w:rsidR="00057A10" w:rsidRPr="00743556" w:rsidRDefault="00057A10" w:rsidP="00057A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9B4D31D" w14:textId="761A4B60" w:rsidR="00057A10" w:rsidRPr="00743556" w:rsidRDefault="00057A10" w:rsidP="00807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(2,596)</w:t>
            </w:r>
          </w:p>
        </w:tc>
        <w:tc>
          <w:tcPr>
            <w:tcW w:w="180" w:type="dxa"/>
          </w:tcPr>
          <w:p w14:paraId="2913E78A" w14:textId="77777777" w:rsidR="00057A10" w:rsidRPr="00743556" w:rsidRDefault="00057A10" w:rsidP="00057A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6511A" w14:textId="1EEF1D0C" w:rsidR="00057A10" w:rsidRPr="00743556" w:rsidRDefault="00057A10" w:rsidP="002C4C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</w:tr>
      <w:tr w:rsidR="00057A10" w:rsidRPr="00743556" w14:paraId="3E57009A" w14:textId="77777777" w:rsidTr="00092FFC">
        <w:tc>
          <w:tcPr>
            <w:tcW w:w="6480" w:type="dxa"/>
          </w:tcPr>
          <w:p w14:paraId="61C7461B" w14:textId="77777777" w:rsidR="00057A10" w:rsidRPr="00743556" w:rsidRDefault="00057A10" w:rsidP="00057A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D97092" w14:textId="0EB645C9" w:rsidR="00057A10" w:rsidRPr="00743556" w:rsidRDefault="00057A10" w:rsidP="008075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180" w:type="dxa"/>
          </w:tcPr>
          <w:p w14:paraId="14C0670F" w14:textId="77777777" w:rsidR="00057A10" w:rsidRPr="00743556" w:rsidRDefault="00057A10" w:rsidP="00057A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3E7202" w14:textId="6C57C2C8" w:rsidR="00057A10" w:rsidRPr="00743556" w:rsidRDefault="00057A10" w:rsidP="002C4C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(2,596)</w:t>
            </w:r>
          </w:p>
        </w:tc>
      </w:tr>
      <w:tr w:rsidR="00057A10" w:rsidRPr="00743556" w14:paraId="2C2D2803" w14:textId="77777777" w:rsidTr="00092FFC">
        <w:tc>
          <w:tcPr>
            <w:tcW w:w="6480" w:type="dxa"/>
          </w:tcPr>
          <w:p w14:paraId="5AEAFD4A" w14:textId="77777777" w:rsidR="00057A10" w:rsidRPr="00743556" w:rsidRDefault="00057A10" w:rsidP="00057A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3DC20" w14:textId="7345646F" w:rsidR="00057A10" w:rsidRPr="00743556" w:rsidRDefault="00057A10" w:rsidP="00057A10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205BBE" w14:textId="77777777" w:rsidR="00057A10" w:rsidRPr="00743556" w:rsidRDefault="00057A10" w:rsidP="00057A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C50A1" w14:textId="2F9D14B1" w:rsidR="00057A10" w:rsidRPr="00743556" w:rsidRDefault="00057A10" w:rsidP="002C4C09">
            <w:pPr>
              <w:pStyle w:val="acctfourfigures"/>
              <w:tabs>
                <w:tab w:val="clear" w:pos="765"/>
                <w:tab w:val="decimal" w:pos="72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00BBC5" w14:textId="77777777" w:rsidR="00E02E17" w:rsidRPr="00743556" w:rsidRDefault="00E02E17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F28CAB6" w14:textId="07A19E61" w:rsidR="00191A88" w:rsidRPr="00743556" w:rsidRDefault="00A34B7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t>การบริหารจัดการทุน</w:t>
      </w:r>
    </w:p>
    <w:p w14:paraId="3EDBD270" w14:textId="77777777" w:rsidR="00A34B7C" w:rsidRPr="00743556" w:rsidRDefault="00A34B7C" w:rsidP="00A34B7C"/>
    <w:p w14:paraId="2684DFF2" w14:textId="44D71DF5" w:rsidR="00B45DA1" w:rsidRPr="00743556" w:rsidRDefault="00B45DA1" w:rsidP="00B45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743556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54E3C3C" w14:textId="6FAB3C34" w:rsidR="00B32472" w:rsidRPr="00743556" w:rsidRDefault="00B32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 w:rsidRPr="00743556">
        <w:rPr>
          <w:sz w:val="30"/>
          <w:szCs w:val="30"/>
          <w:cs/>
        </w:rPr>
        <w:br w:type="page"/>
      </w:r>
    </w:p>
    <w:p w14:paraId="5E59BD8B" w14:textId="196E7FC8" w:rsidR="003E6A5C" w:rsidRPr="00743556" w:rsidRDefault="000B1CB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</w:t>
      </w:r>
      <w:r w:rsidR="003E6A5C" w:rsidRPr="00743556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743556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743556" w14:paraId="76BD53B1" w14:textId="77777777" w:rsidTr="005407EC">
        <w:tc>
          <w:tcPr>
            <w:tcW w:w="2045" w:type="pct"/>
          </w:tcPr>
          <w:p w14:paraId="52781E41" w14:textId="77777777" w:rsidR="00B205A6" w:rsidRPr="00743556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743556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743556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743556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A10" w:rsidRPr="00743556" w14:paraId="281CE883" w14:textId="77777777" w:rsidTr="00CC073F">
        <w:tc>
          <w:tcPr>
            <w:tcW w:w="2045" w:type="pct"/>
          </w:tcPr>
          <w:p w14:paraId="5840AAF5" w14:textId="39481342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3EB4F8C" w14:textId="16936C6F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35577FD5" w14:textId="77777777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CFDD46" w14:textId="76237DAA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968D0E5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2522D4CF" w14:textId="57B58B23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44AC717" w14:textId="77777777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C4988C" w14:textId="3E0B8A9E" w:rsidR="00057A10" w:rsidRPr="00743556" w:rsidRDefault="00057A10" w:rsidP="0005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407E" w:rsidRPr="00743556" w14:paraId="7338014F" w14:textId="77777777" w:rsidTr="005407EC">
        <w:tc>
          <w:tcPr>
            <w:tcW w:w="2045" w:type="pct"/>
          </w:tcPr>
          <w:p w14:paraId="78109F29" w14:textId="77777777" w:rsidR="00AF407E" w:rsidRPr="00743556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AF407E" w:rsidRPr="00743556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07E" w:rsidRPr="00743556" w14:paraId="053703D4" w14:textId="77777777" w:rsidTr="00EB5C31">
        <w:tc>
          <w:tcPr>
            <w:tcW w:w="2045" w:type="pct"/>
          </w:tcPr>
          <w:p w14:paraId="612F260C" w14:textId="77777777" w:rsidR="00AF407E" w:rsidRPr="00743556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AF407E" w:rsidRPr="00743556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AF407E" w:rsidRPr="00743556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AF407E" w:rsidRPr="00743556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AF407E" w:rsidRPr="00743556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AF407E" w:rsidRPr="00743556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AF407E" w:rsidRPr="00743556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AF407E" w:rsidRPr="00743556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A10" w:rsidRPr="00743556" w14:paraId="0B5661FF" w14:textId="77777777" w:rsidTr="00EB5C31">
        <w:tc>
          <w:tcPr>
            <w:tcW w:w="2045" w:type="pct"/>
          </w:tcPr>
          <w:p w14:paraId="1083594B" w14:textId="3A93DA16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</w:tcPr>
          <w:p w14:paraId="1A054CFE" w14:textId="602AD427" w:rsidR="00057A10" w:rsidRPr="00743556" w:rsidRDefault="00845092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3,412,178</w:t>
            </w:r>
          </w:p>
        </w:tc>
        <w:tc>
          <w:tcPr>
            <w:tcW w:w="128" w:type="pct"/>
          </w:tcPr>
          <w:p w14:paraId="58676F55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326FF86" w14:textId="30A57D9F" w:rsidR="00057A10" w:rsidRPr="00743556" w:rsidRDefault="00057A10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3,040,539</w:t>
            </w:r>
          </w:p>
        </w:tc>
        <w:tc>
          <w:tcPr>
            <w:tcW w:w="147" w:type="pct"/>
          </w:tcPr>
          <w:p w14:paraId="5A2583E1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C414486" w14:textId="2D22C8D0" w:rsidR="00057A10" w:rsidRPr="00743556" w:rsidRDefault="00723E1A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3,412,178</w:t>
            </w:r>
          </w:p>
        </w:tc>
        <w:tc>
          <w:tcPr>
            <w:tcW w:w="147" w:type="pct"/>
          </w:tcPr>
          <w:p w14:paraId="1EEEB734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6F6F65E" w14:textId="71F8B62A" w:rsidR="00057A10" w:rsidRPr="00743556" w:rsidRDefault="00057A10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3,040,539</w:t>
            </w:r>
          </w:p>
        </w:tc>
      </w:tr>
      <w:tr w:rsidR="00057A10" w:rsidRPr="00743556" w14:paraId="5531EDB3" w14:textId="77777777" w:rsidTr="00EB5C31">
        <w:tc>
          <w:tcPr>
            <w:tcW w:w="2045" w:type="pct"/>
          </w:tcPr>
          <w:p w14:paraId="5D16AEC4" w14:textId="1118EFFE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A3B8226" w14:textId="350A4D35" w:rsidR="00057A10" w:rsidRPr="00743556" w:rsidRDefault="00845092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744</w:t>
            </w:r>
          </w:p>
        </w:tc>
        <w:tc>
          <w:tcPr>
            <w:tcW w:w="128" w:type="pct"/>
          </w:tcPr>
          <w:p w14:paraId="67FCC9B0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7D255A1" w14:textId="0B5FC37E" w:rsidR="00057A10" w:rsidRPr="00743556" w:rsidRDefault="00057A10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2,808</w:t>
            </w:r>
          </w:p>
        </w:tc>
        <w:tc>
          <w:tcPr>
            <w:tcW w:w="147" w:type="pct"/>
          </w:tcPr>
          <w:p w14:paraId="0B2BE286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D9DEAC6" w14:textId="08A760AF" w:rsidR="00057A10" w:rsidRPr="00743556" w:rsidRDefault="00723E1A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7" w:type="pct"/>
          </w:tcPr>
          <w:p w14:paraId="1E447B55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43C37B5" w14:textId="2FC2C9D4" w:rsidR="00057A10" w:rsidRPr="00743556" w:rsidRDefault="00057A10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057A10" w:rsidRPr="00743556" w14:paraId="692D5B8F" w14:textId="77777777" w:rsidTr="00EB5C31">
        <w:tc>
          <w:tcPr>
            <w:tcW w:w="2045" w:type="pct"/>
          </w:tcPr>
          <w:p w14:paraId="11C4D211" w14:textId="08DEEA3D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6BB7E7D" w14:textId="1CE26EF5" w:rsidR="00057A10" w:rsidRPr="00743556" w:rsidRDefault="00845092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3,412,922</w:t>
            </w:r>
          </w:p>
        </w:tc>
        <w:tc>
          <w:tcPr>
            <w:tcW w:w="128" w:type="pct"/>
          </w:tcPr>
          <w:p w14:paraId="21F0509D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B514A4A" w14:textId="43254CD0" w:rsidR="00057A10" w:rsidRPr="00743556" w:rsidRDefault="00057A10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3,043,347</w:t>
            </w:r>
          </w:p>
        </w:tc>
        <w:tc>
          <w:tcPr>
            <w:tcW w:w="147" w:type="pct"/>
          </w:tcPr>
          <w:p w14:paraId="189BB5A7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894870F" w14:textId="5E7BF859" w:rsidR="00057A10" w:rsidRPr="00743556" w:rsidRDefault="000B4467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3,412,447</w:t>
            </w:r>
          </w:p>
        </w:tc>
        <w:tc>
          <w:tcPr>
            <w:tcW w:w="147" w:type="pct"/>
          </w:tcPr>
          <w:p w14:paraId="650E178C" w14:textId="77777777" w:rsidR="00057A10" w:rsidRPr="00743556" w:rsidRDefault="00057A10" w:rsidP="0005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8AA528A" w14:textId="5ADC0BE4" w:rsidR="00057A10" w:rsidRPr="00743556" w:rsidRDefault="00057A10" w:rsidP="00057A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3,042,396</w:t>
            </w:r>
          </w:p>
        </w:tc>
      </w:tr>
    </w:tbl>
    <w:p w14:paraId="09ABE594" w14:textId="22931D1C" w:rsidR="00AB24F8" w:rsidRPr="00743556" w:rsidRDefault="00AB24F8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5D0DC" w14:textId="6AC7F25F" w:rsidR="00111A1B" w:rsidRPr="00743556" w:rsidRDefault="00111A1B" w:rsidP="00092FFC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43556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9970280" w14:textId="77777777" w:rsidR="00111A1B" w:rsidRPr="00743556" w:rsidRDefault="00111A1B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1D6AD" w14:textId="78E9B9A5" w:rsidR="00CA6356" w:rsidRDefault="00CA6356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24D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A024D5">
        <w:rPr>
          <w:rFonts w:ascii="Angsana New" w:hAnsi="Angsana New"/>
          <w:sz w:val="30"/>
          <w:szCs w:val="30"/>
        </w:rPr>
        <w:t>2</w:t>
      </w:r>
      <w:r w:rsidR="003476A8" w:rsidRPr="00A024D5">
        <w:rPr>
          <w:rFonts w:ascii="Angsana New" w:hAnsi="Angsana New"/>
          <w:sz w:val="30"/>
          <w:szCs w:val="30"/>
        </w:rPr>
        <w:t>4</w:t>
      </w:r>
      <w:r w:rsidRPr="00A024D5">
        <w:rPr>
          <w:rFonts w:ascii="Angsana New" w:hAnsi="Angsana New"/>
          <w:sz w:val="30"/>
          <w:szCs w:val="30"/>
        </w:rPr>
        <w:t xml:space="preserve"> </w:t>
      </w:r>
      <w:r w:rsidRPr="00A024D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024D5">
        <w:rPr>
          <w:rFonts w:ascii="Angsana New" w:hAnsi="Angsana New"/>
          <w:sz w:val="30"/>
          <w:szCs w:val="30"/>
        </w:rPr>
        <w:t>256</w:t>
      </w:r>
      <w:r w:rsidR="003476A8" w:rsidRPr="00A024D5">
        <w:rPr>
          <w:rFonts w:ascii="Angsana New" w:hAnsi="Angsana New"/>
          <w:sz w:val="30"/>
          <w:szCs w:val="30"/>
        </w:rPr>
        <w:t>9</w:t>
      </w:r>
      <w:r w:rsidRPr="00A024D5">
        <w:rPr>
          <w:rFonts w:ascii="Angsana New" w:hAnsi="Angsana New"/>
          <w:sz w:val="30"/>
          <w:szCs w:val="30"/>
        </w:rPr>
        <w:t xml:space="preserve"> </w:t>
      </w:r>
      <w:r w:rsidRPr="00A024D5">
        <w:rPr>
          <w:rFonts w:ascii="Angsana New" w:hAnsi="Angsana New"/>
          <w:sz w:val="30"/>
          <w:szCs w:val="30"/>
          <w:cs/>
        </w:rPr>
        <w:t xml:space="preserve">ที่ประชุมมีมติอนุมัติจัดสรรกำไรสำหรับปี </w:t>
      </w:r>
      <w:r w:rsidRPr="00A024D5">
        <w:rPr>
          <w:rFonts w:ascii="Angsana New" w:hAnsi="Angsana New"/>
          <w:sz w:val="30"/>
          <w:szCs w:val="30"/>
        </w:rPr>
        <w:t>256</w:t>
      </w:r>
      <w:r w:rsidR="003476A8" w:rsidRPr="00A024D5">
        <w:rPr>
          <w:rFonts w:ascii="Angsana New" w:hAnsi="Angsana New"/>
          <w:sz w:val="30"/>
          <w:szCs w:val="30"/>
        </w:rPr>
        <w:t>8</w:t>
      </w:r>
      <w:r w:rsidRPr="00A024D5">
        <w:rPr>
          <w:rFonts w:ascii="Angsana New" w:hAnsi="Angsana New"/>
          <w:sz w:val="30"/>
          <w:szCs w:val="30"/>
        </w:rPr>
        <w:t xml:space="preserve"> </w:t>
      </w:r>
      <w:r w:rsidRPr="00A024D5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A024D5" w:rsidRPr="00A024D5">
        <w:rPr>
          <w:rFonts w:ascii="Angsana New" w:hAnsi="Angsana New"/>
          <w:sz w:val="30"/>
          <w:szCs w:val="30"/>
        </w:rPr>
        <w:t>0</w:t>
      </w:r>
      <w:r w:rsidR="00125586" w:rsidRPr="00A024D5">
        <w:rPr>
          <w:rFonts w:ascii="Angsana New" w:hAnsi="Angsana New"/>
          <w:sz w:val="30"/>
          <w:szCs w:val="30"/>
        </w:rPr>
        <w:t>.</w:t>
      </w:r>
      <w:r w:rsidR="00A024D5" w:rsidRPr="00A024D5">
        <w:rPr>
          <w:rFonts w:ascii="Angsana New" w:hAnsi="Angsana New"/>
          <w:sz w:val="30"/>
          <w:szCs w:val="30"/>
        </w:rPr>
        <w:t>38</w:t>
      </w:r>
      <w:r w:rsidR="00125586" w:rsidRPr="00A024D5">
        <w:rPr>
          <w:rFonts w:ascii="Angsana New" w:hAnsi="Angsana New"/>
          <w:sz w:val="30"/>
          <w:szCs w:val="30"/>
        </w:rPr>
        <w:t xml:space="preserve"> </w:t>
      </w:r>
      <w:r w:rsidRPr="00A024D5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A024D5" w:rsidRPr="00A024D5">
        <w:rPr>
          <w:rFonts w:ascii="Angsana New" w:hAnsi="Angsana New"/>
          <w:sz w:val="30"/>
          <w:szCs w:val="30"/>
        </w:rPr>
        <w:t>322</w:t>
      </w:r>
      <w:r w:rsidR="00125586" w:rsidRPr="00A024D5">
        <w:rPr>
          <w:rFonts w:ascii="Angsana New" w:hAnsi="Angsana New"/>
          <w:sz w:val="30"/>
          <w:szCs w:val="30"/>
        </w:rPr>
        <w:t>.</w:t>
      </w:r>
      <w:r w:rsidR="003476A8" w:rsidRPr="00A024D5">
        <w:rPr>
          <w:rFonts w:ascii="Angsana New" w:hAnsi="Angsana New"/>
          <w:sz w:val="30"/>
          <w:szCs w:val="30"/>
        </w:rPr>
        <w:t>0</w:t>
      </w:r>
      <w:r w:rsidR="00125586" w:rsidRPr="00A024D5">
        <w:rPr>
          <w:rFonts w:ascii="Angsana New" w:hAnsi="Angsana New"/>
          <w:sz w:val="30"/>
          <w:szCs w:val="30"/>
        </w:rPr>
        <w:t xml:space="preserve">0 </w:t>
      </w:r>
      <w:r w:rsidRPr="00A024D5">
        <w:rPr>
          <w:rFonts w:ascii="Angsana New" w:hAnsi="Angsana New"/>
          <w:sz w:val="30"/>
          <w:szCs w:val="30"/>
          <w:cs/>
        </w:rPr>
        <w:t xml:space="preserve">ล้านบาท โดยมติดังกล่าวจะนำเสนอเพื่ออนุมัติในที่ประชุมสามัญประจำปีผู้ถือหุ้นในเดือนเมษายน </w:t>
      </w:r>
      <w:r w:rsidRPr="00A024D5">
        <w:rPr>
          <w:rFonts w:ascii="Angsana New" w:hAnsi="Angsana New"/>
          <w:sz w:val="30"/>
          <w:szCs w:val="30"/>
        </w:rPr>
        <w:t>256</w:t>
      </w:r>
      <w:r w:rsidR="003476A8" w:rsidRPr="00A024D5">
        <w:rPr>
          <w:rFonts w:ascii="Angsana New" w:hAnsi="Angsana New"/>
          <w:sz w:val="30"/>
          <w:szCs w:val="30"/>
        </w:rPr>
        <w:t>9</w:t>
      </w:r>
      <w:r w:rsidRPr="00A024D5">
        <w:rPr>
          <w:rFonts w:ascii="Angsana New" w:hAnsi="Angsana New"/>
          <w:sz w:val="30"/>
          <w:szCs w:val="30"/>
        </w:rPr>
        <w:t xml:space="preserve"> </w:t>
      </w:r>
      <w:r w:rsidRPr="00A024D5">
        <w:rPr>
          <w:rFonts w:ascii="Angsana New" w:hAnsi="Angsana New"/>
          <w:sz w:val="30"/>
          <w:szCs w:val="30"/>
          <w:cs/>
        </w:rPr>
        <w:t>เพื่ออนุมัติการจ่าย</w:t>
      </w:r>
      <w:r w:rsidR="002F3E41" w:rsidRPr="00A024D5">
        <w:rPr>
          <w:rFonts w:ascii="Angsana New" w:hAnsi="Angsana New"/>
          <w:sz w:val="30"/>
          <w:szCs w:val="30"/>
          <w:cs/>
        </w:rPr>
        <w:t>เงิน</w:t>
      </w:r>
      <w:r w:rsidRPr="00A024D5">
        <w:rPr>
          <w:rFonts w:ascii="Angsana New" w:hAnsi="Angsana New"/>
          <w:sz w:val="30"/>
          <w:szCs w:val="30"/>
          <w:cs/>
        </w:rPr>
        <w:t>ปันผล</w:t>
      </w:r>
    </w:p>
    <w:p w14:paraId="716F9FF0" w14:textId="708E94A2" w:rsidR="00255C54" w:rsidRPr="008F4559" w:rsidRDefault="00255C54" w:rsidP="008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255C54" w:rsidRPr="008F4559" w:rsidSect="00CC073F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BE24D" w14:textId="77777777" w:rsidR="00D17D2A" w:rsidRDefault="00D17D2A">
      <w:r>
        <w:separator/>
      </w:r>
    </w:p>
  </w:endnote>
  <w:endnote w:type="continuationSeparator" w:id="0">
    <w:p w14:paraId="1E6D73B0" w14:textId="77777777" w:rsidR="00D17D2A" w:rsidRDefault="00D17D2A">
      <w:r>
        <w:continuationSeparator/>
      </w:r>
    </w:p>
  </w:endnote>
  <w:endnote w:type="continuationNotice" w:id="1">
    <w:p w14:paraId="44E29B93" w14:textId="77777777" w:rsidR="00D17D2A" w:rsidRDefault="00D17D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5A23" w14:textId="77777777" w:rsidR="00B83A99" w:rsidRPr="00005ACB" w:rsidRDefault="00B83A9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B83A99" w:rsidRPr="002E241D" w:rsidRDefault="00B83A99" w:rsidP="00DE5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61AA" w14:textId="77777777" w:rsidR="00B83A99" w:rsidRPr="00FB5D89" w:rsidRDefault="00B83A9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B83A99" w:rsidRPr="002E241D" w:rsidRDefault="00B83A99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C60E" w14:textId="77777777" w:rsidR="00D17D2A" w:rsidRDefault="00D17D2A">
      <w:r>
        <w:separator/>
      </w:r>
    </w:p>
  </w:footnote>
  <w:footnote w:type="continuationSeparator" w:id="0">
    <w:p w14:paraId="7DD38E3A" w14:textId="77777777" w:rsidR="00D17D2A" w:rsidRDefault="00D17D2A">
      <w:r>
        <w:continuationSeparator/>
      </w:r>
    </w:p>
  </w:footnote>
  <w:footnote w:type="continuationNotice" w:id="1">
    <w:p w14:paraId="141B7D9D" w14:textId="77777777" w:rsidR="00D17D2A" w:rsidRDefault="00D17D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3609E" w14:textId="77777777" w:rsidR="00B83A99" w:rsidRPr="00BB549B" w:rsidRDefault="00B83A99" w:rsidP="00D342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60E5ED8" w14:textId="77777777" w:rsidR="00B83A99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0596F52" w14:textId="351982A8" w:rsidR="00B83A99" w:rsidRPr="009E7F0B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B2594">
      <w:rPr>
        <w:rFonts w:ascii="Angsana New" w:hAnsi="Angsana New"/>
        <w:b/>
        <w:bCs/>
        <w:sz w:val="32"/>
        <w:szCs w:val="32"/>
      </w:rPr>
      <w:t>8</w:t>
    </w:r>
  </w:p>
  <w:p w14:paraId="02105105" w14:textId="77777777" w:rsidR="00B83A99" w:rsidRDefault="00B83A99">
    <w:pPr>
      <w:pStyle w:val="Header"/>
    </w:pPr>
  </w:p>
  <w:p w14:paraId="4700D115" w14:textId="77777777" w:rsidR="00B83A99" w:rsidRDefault="00B8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3095" w14:textId="77777777" w:rsidR="00B83A99" w:rsidRPr="00BB549B" w:rsidRDefault="00B83A99" w:rsidP="006D37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20A875" w14:textId="77777777" w:rsidR="00B83A99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1EB72AA" w14:textId="45406653" w:rsidR="00B83A99" w:rsidRPr="009E7F0B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41004">
      <w:rPr>
        <w:rFonts w:ascii="Angsana New" w:hAnsi="Angsana New"/>
        <w:b/>
        <w:bCs/>
        <w:sz w:val="32"/>
        <w:szCs w:val="32"/>
      </w:rPr>
      <w:t>8</w:t>
    </w:r>
  </w:p>
  <w:p w14:paraId="109A954A" w14:textId="77777777" w:rsidR="00B83A99" w:rsidRDefault="00B83A99"/>
  <w:p w14:paraId="155DEDD6" w14:textId="77777777" w:rsidR="00B83A99" w:rsidRDefault="00B83A9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D184" w14:textId="38C67FE5" w:rsidR="00B83A99" w:rsidRPr="00BB549B" w:rsidRDefault="00B83A99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0B660A3" w14:textId="77777777" w:rsidR="00B83A99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FA62315" w14:textId="6BA9EAA1" w:rsidR="00B83A99" w:rsidRPr="009E7F0B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41004">
      <w:rPr>
        <w:rFonts w:ascii="Angsana New" w:hAnsi="Angsana New"/>
        <w:b/>
        <w:bCs/>
        <w:sz w:val="32"/>
        <w:szCs w:val="32"/>
      </w:rPr>
      <w:t>8</w:t>
    </w:r>
  </w:p>
  <w:p w14:paraId="239CD39E" w14:textId="77777777" w:rsidR="00B83A99" w:rsidRDefault="00B83A99"/>
  <w:p w14:paraId="78197176" w14:textId="77777777" w:rsidR="00F20CFE" w:rsidRDefault="00F20CF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B3D3A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588B961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4E805D6" w14:textId="36667697" w:rsidR="0056751D" w:rsidRDefault="0056751D" w:rsidP="00FD7D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41004">
      <w:rPr>
        <w:rFonts w:ascii="Angsana New" w:hAnsi="Angsana New"/>
        <w:b/>
        <w:bCs/>
        <w:sz w:val="32"/>
        <w:szCs w:val="32"/>
      </w:rPr>
      <w:t>8</w:t>
    </w:r>
  </w:p>
  <w:p w14:paraId="5434A5F4" w14:textId="1A362640" w:rsidR="0056751D" w:rsidRDefault="0056751D"/>
  <w:p w14:paraId="2A662AA3" w14:textId="77777777" w:rsidR="00DE475B" w:rsidRDefault="00DE475B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A4CE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552D22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7B130F7" w14:textId="52A807D8" w:rsidR="0056751D" w:rsidRPr="009E7F0B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41004">
      <w:rPr>
        <w:rFonts w:ascii="Angsana New" w:hAnsi="Angsana New"/>
        <w:b/>
        <w:bCs/>
        <w:sz w:val="32"/>
        <w:szCs w:val="32"/>
      </w:rPr>
      <w:t>8</w:t>
    </w:r>
  </w:p>
  <w:p w14:paraId="13B055BD" w14:textId="77777777" w:rsidR="0056751D" w:rsidRDefault="0056751D"/>
  <w:p w14:paraId="6ED5FD9D" w14:textId="77777777" w:rsidR="0056751D" w:rsidRDefault="0056751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7447" w14:textId="77777777" w:rsidR="00B83A99" w:rsidRPr="00BB549B" w:rsidRDefault="00B83A99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BBC91F" w14:textId="77777777" w:rsidR="00B83A99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21F715F" w14:textId="1C8FCB18" w:rsidR="00B83A99" w:rsidRPr="009E7F0B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50A2D">
      <w:rPr>
        <w:rFonts w:ascii="Angsana New" w:hAnsi="Angsana New"/>
        <w:b/>
        <w:bCs/>
        <w:sz w:val="32"/>
        <w:szCs w:val="32"/>
      </w:rPr>
      <w:t>8</w:t>
    </w:r>
  </w:p>
  <w:p w14:paraId="2B4D0B73" w14:textId="77777777" w:rsidR="00B83A99" w:rsidRPr="00700E8E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74E3B9F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0660227"/>
    <w:multiLevelType w:val="hybridMultilevel"/>
    <w:tmpl w:val="13E6A794"/>
    <w:lvl w:ilvl="0" w:tplc="151062DC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2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33388419">
    <w:abstractNumId w:val="0"/>
  </w:num>
  <w:num w:numId="2" w16cid:durableId="985553794">
    <w:abstractNumId w:val="5"/>
  </w:num>
  <w:num w:numId="3" w16cid:durableId="1703941824">
    <w:abstractNumId w:val="20"/>
  </w:num>
  <w:num w:numId="4" w16cid:durableId="411438269">
    <w:abstractNumId w:val="15"/>
  </w:num>
  <w:num w:numId="5" w16cid:durableId="1012142754">
    <w:abstractNumId w:val="6"/>
  </w:num>
  <w:num w:numId="6" w16cid:durableId="952899516">
    <w:abstractNumId w:val="3"/>
  </w:num>
  <w:num w:numId="7" w16cid:durableId="267784437">
    <w:abstractNumId w:val="4"/>
  </w:num>
  <w:num w:numId="8" w16cid:durableId="1330064546">
    <w:abstractNumId w:val="18"/>
  </w:num>
  <w:num w:numId="9" w16cid:durableId="228854760">
    <w:abstractNumId w:val="9"/>
  </w:num>
  <w:num w:numId="10" w16cid:durableId="1101102331">
    <w:abstractNumId w:val="21"/>
  </w:num>
  <w:num w:numId="11" w16cid:durableId="1136531567">
    <w:abstractNumId w:val="12"/>
  </w:num>
  <w:num w:numId="12" w16cid:durableId="1652245137">
    <w:abstractNumId w:val="16"/>
  </w:num>
  <w:num w:numId="13" w16cid:durableId="2133788843">
    <w:abstractNumId w:val="10"/>
  </w:num>
  <w:num w:numId="14" w16cid:durableId="618027835">
    <w:abstractNumId w:val="19"/>
  </w:num>
  <w:num w:numId="15" w16cid:durableId="831525242">
    <w:abstractNumId w:val="2"/>
  </w:num>
  <w:num w:numId="16" w16cid:durableId="541405562">
    <w:abstractNumId w:val="8"/>
  </w:num>
  <w:num w:numId="17" w16cid:durableId="1040590551">
    <w:abstractNumId w:val="13"/>
  </w:num>
  <w:num w:numId="18" w16cid:durableId="866480187">
    <w:abstractNumId w:val="1"/>
  </w:num>
  <w:num w:numId="19" w16cid:durableId="23019152">
    <w:abstractNumId w:val="0"/>
  </w:num>
  <w:num w:numId="20" w16cid:durableId="1534492186">
    <w:abstractNumId w:val="0"/>
  </w:num>
  <w:num w:numId="21" w16cid:durableId="1502508934">
    <w:abstractNumId w:val="11"/>
  </w:num>
  <w:num w:numId="22" w16cid:durableId="1338539440">
    <w:abstractNumId w:val="17"/>
  </w:num>
  <w:num w:numId="23" w16cid:durableId="1127234575">
    <w:abstractNumId w:val="7"/>
  </w:num>
  <w:num w:numId="24" w16cid:durableId="149255503">
    <w:abstractNumId w:val="14"/>
  </w:num>
  <w:num w:numId="25" w16cid:durableId="585116207">
    <w:abstractNumId w:val="0"/>
  </w:num>
  <w:num w:numId="26" w16cid:durableId="493180723">
    <w:abstractNumId w:val="0"/>
  </w:num>
  <w:num w:numId="27" w16cid:durableId="185676793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B9E"/>
    <w:rsid w:val="00000EFE"/>
    <w:rsid w:val="00000FA6"/>
    <w:rsid w:val="0000100B"/>
    <w:rsid w:val="00001154"/>
    <w:rsid w:val="000012AE"/>
    <w:rsid w:val="00001498"/>
    <w:rsid w:val="00001AC1"/>
    <w:rsid w:val="00001B47"/>
    <w:rsid w:val="00001BEF"/>
    <w:rsid w:val="00001C72"/>
    <w:rsid w:val="00001D45"/>
    <w:rsid w:val="00001EFB"/>
    <w:rsid w:val="00001EFF"/>
    <w:rsid w:val="00001F9E"/>
    <w:rsid w:val="00002638"/>
    <w:rsid w:val="0000293E"/>
    <w:rsid w:val="000029A0"/>
    <w:rsid w:val="00002BC5"/>
    <w:rsid w:val="00002D6B"/>
    <w:rsid w:val="00002EB8"/>
    <w:rsid w:val="0000365A"/>
    <w:rsid w:val="000036DA"/>
    <w:rsid w:val="00003A40"/>
    <w:rsid w:val="00003B33"/>
    <w:rsid w:val="0000412F"/>
    <w:rsid w:val="0000464A"/>
    <w:rsid w:val="000047C2"/>
    <w:rsid w:val="0000493E"/>
    <w:rsid w:val="00004EBB"/>
    <w:rsid w:val="000051E9"/>
    <w:rsid w:val="000052C5"/>
    <w:rsid w:val="00005ACB"/>
    <w:rsid w:val="00005BAB"/>
    <w:rsid w:val="000062FF"/>
    <w:rsid w:val="00006488"/>
    <w:rsid w:val="000069D6"/>
    <w:rsid w:val="00006A22"/>
    <w:rsid w:val="00006C9D"/>
    <w:rsid w:val="00006D5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415"/>
    <w:rsid w:val="0001192B"/>
    <w:rsid w:val="000119B3"/>
    <w:rsid w:val="00012125"/>
    <w:rsid w:val="000122A5"/>
    <w:rsid w:val="0001242A"/>
    <w:rsid w:val="0001272F"/>
    <w:rsid w:val="00012C82"/>
    <w:rsid w:val="00012DBC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4FA9"/>
    <w:rsid w:val="00015111"/>
    <w:rsid w:val="0001532E"/>
    <w:rsid w:val="000154EB"/>
    <w:rsid w:val="00015628"/>
    <w:rsid w:val="0001578E"/>
    <w:rsid w:val="00015B5A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03"/>
    <w:rsid w:val="00021255"/>
    <w:rsid w:val="00021392"/>
    <w:rsid w:val="00021550"/>
    <w:rsid w:val="0002168A"/>
    <w:rsid w:val="00021964"/>
    <w:rsid w:val="00021CAD"/>
    <w:rsid w:val="00022087"/>
    <w:rsid w:val="000221B4"/>
    <w:rsid w:val="00022763"/>
    <w:rsid w:val="00022990"/>
    <w:rsid w:val="00022B3E"/>
    <w:rsid w:val="00022D2A"/>
    <w:rsid w:val="00022DC6"/>
    <w:rsid w:val="0002303D"/>
    <w:rsid w:val="000233FD"/>
    <w:rsid w:val="000236CA"/>
    <w:rsid w:val="000238BA"/>
    <w:rsid w:val="00023A04"/>
    <w:rsid w:val="00023CE6"/>
    <w:rsid w:val="00023E3C"/>
    <w:rsid w:val="00023E83"/>
    <w:rsid w:val="00023FEF"/>
    <w:rsid w:val="000241C6"/>
    <w:rsid w:val="0002423D"/>
    <w:rsid w:val="0002456F"/>
    <w:rsid w:val="00024627"/>
    <w:rsid w:val="00024721"/>
    <w:rsid w:val="00024953"/>
    <w:rsid w:val="00024C24"/>
    <w:rsid w:val="00024CE1"/>
    <w:rsid w:val="00024DAB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2D"/>
    <w:rsid w:val="000267B0"/>
    <w:rsid w:val="00026FC7"/>
    <w:rsid w:val="000270A8"/>
    <w:rsid w:val="000270EB"/>
    <w:rsid w:val="00027276"/>
    <w:rsid w:val="0002737D"/>
    <w:rsid w:val="00027479"/>
    <w:rsid w:val="000275DD"/>
    <w:rsid w:val="000279A1"/>
    <w:rsid w:val="00030007"/>
    <w:rsid w:val="000303FF"/>
    <w:rsid w:val="00030742"/>
    <w:rsid w:val="0003091A"/>
    <w:rsid w:val="00030952"/>
    <w:rsid w:val="00030CB4"/>
    <w:rsid w:val="00030EEF"/>
    <w:rsid w:val="00030FD0"/>
    <w:rsid w:val="0003105E"/>
    <w:rsid w:val="00031746"/>
    <w:rsid w:val="0003177D"/>
    <w:rsid w:val="00031980"/>
    <w:rsid w:val="00031ADE"/>
    <w:rsid w:val="00031C60"/>
    <w:rsid w:val="00031F7A"/>
    <w:rsid w:val="000323FE"/>
    <w:rsid w:val="000324DE"/>
    <w:rsid w:val="0003284C"/>
    <w:rsid w:val="00032AC9"/>
    <w:rsid w:val="00032CE1"/>
    <w:rsid w:val="00032FA8"/>
    <w:rsid w:val="0003313D"/>
    <w:rsid w:val="0003341F"/>
    <w:rsid w:val="000335A3"/>
    <w:rsid w:val="00033874"/>
    <w:rsid w:val="00033D2E"/>
    <w:rsid w:val="00033EFB"/>
    <w:rsid w:val="000346AA"/>
    <w:rsid w:val="00034999"/>
    <w:rsid w:val="00034D65"/>
    <w:rsid w:val="00034E2C"/>
    <w:rsid w:val="0003500D"/>
    <w:rsid w:val="000351D6"/>
    <w:rsid w:val="00035523"/>
    <w:rsid w:val="0003573A"/>
    <w:rsid w:val="00035821"/>
    <w:rsid w:val="00035A15"/>
    <w:rsid w:val="00035ABC"/>
    <w:rsid w:val="00036027"/>
    <w:rsid w:val="0003617D"/>
    <w:rsid w:val="000365C5"/>
    <w:rsid w:val="00036BE0"/>
    <w:rsid w:val="00036ECA"/>
    <w:rsid w:val="00036F14"/>
    <w:rsid w:val="0003751E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05D"/>
    <w:rsid w:val="000434F1"/>
    <w:rsid w:val="000435F0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678"/>
    <w:rsid w:val="0004575E"/>
    <w:rsid w:val="00045E6A"/>
    <w:rsid w:val="00046107"/>
    <w:rsid w:val="00046195"/>
    <w:rsid w:val="00046213"/>
    <w:rsid w:val="0004628C"/>
    <w:rsid w:val="000466A1"/>
    <w:rsid w:val="00047128"/>
    <w:rsid w:val="0004763D"/>
    <w:rsid w:val="000500CE"/>
    <w:rsid w:val="000500CF"/>
    <w:rsid w:val="00050496"/>
    <w:rsid w:val="000506C5"/>
    <w:rsid w:val="00050935"/>
    <w:rsid w:val="00050DDE"/>
    <w:rsid w:val="00050FA4"/>
    <w:rsid w:val="00051008"/>
    <w:rsid w:val="000510D2"/>
    <w:rsid w:val="00051417"/>
    <w:rsid w:val="00051527"/>
    <w:rsid w:val="000516EE"/>
    <w:rsid w:val="00051A81"/>
    <w:rsid w:val="0005221D"/>
    <w:rsid w:val="00052251"/>
    <w:rsid w:val="0005239A"/>
    <w:rsid w:val="00052931"/>
    <w:rsid w:val="000529D0"/>
    <w:rsid w:val="000529F4"/>
    <w:rsid w:val="00052AF2"/>
    <w:rsid w:val="00052BCF"/>
    <w:rsid w:val="00052BEB"/>
    <w:rsid w:val="0005382F"/>
    <w:rsid w:val="00053B53"/>
    <w:rsid w:val="00053B83"/>
    <w:rsid w:val="00053E8C"/>
    <w:rsid w:val="00054433"/>
    <w:rsid w:val="000545F8"/>
    <w:rsid w:val="00054A0E"/>
    <w:rsid w:val="00054A28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5FDA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369"/>
    <w:rsid w:val="0005756E"/>
    <w:rsid w:val="00057699"/>
    <w:rsid w:val="00057A10"/>
    <w:rsid w:val="00060352"/>
    <w:rsid w:val="000607B3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811"/>
    <w:rsid w:val="000629E0"/>
    <w:rsid w:val="00062B25"/>
    <w:rsid w:val="00062E0C"/>
    <w:rsid w:val="00063143"/>
    <w:rsid w:val="00063490"/>
    <w:rsid w:val="000635F7"/>
    <w:rsid w:val="000635FF"/>
    <w:rsid w:val="00063746"/>
    <w:rsid w:val="0006389F"/>
    <w:rsid w:val="000639A9"/>
    <w:rsid w:val="00064131"/>
    <w:rsid w:val="000643EC"/>
    <w:rsid w:val="00064B29"/>
    <w:rsid w:val="00064B2E"/>
    <w:rsid w:val="00064CB9"/>
    <w:rsid w:val="00065008"/>
    <w:rsid w:val="00065187"/>
    <w:rsid w:val="000652D7"/>
    <w:rsid w:val="0006537A"/>
    <w:rsid w:val="00065604"/>
    <w:rsid w:val="0006578E"/>
    <w:rsid w:val="000657D4"/>
    <w:rsid w:val="00065C34"/>
    <w:rsid w:val="00065C76"/>
    <w:rsid w:val="00065DFB"/>
    <w:rsid w:val="00065FB4"/>
    <w:rsid w:val="00066100"/>
    <w:rsid w:val="000664D6"/>
    <w:rsid w:val="00066864"/>
    <w:rsid w:val="00066E87"/>
    <w:rsid w:val="00066E99"/>
    <w:rsid w:val="00066F67"/>
    <w:rsid w:val="00066F99"/>
    <w:rsid w:val="00066FDA"/>
    <w:rsid w:val="000672F9"/>
    <w:rsid w:val="000675C1"/>
    <w:rsid w:val="00067861"/>
    <w:rsid w:val="0007004A"/>
    <w:rsid w:val="000711EE"/>
    <w:rsid w:val="00071422"/>
    <w:rsid w:val="000714AB"/>
    <w:rsid w:val="00071642"/>
    <w:rsid w:val="00071CDD"/>
    <w:rsid w:val="00071E82"/>
    <w:rsid w:val="000722D2"/>
    <w:rsid w:val="000724CC"/>
    <w:rsid w:val="00072629"/>
    <w:rsid w:val="000726B7"/>
    <w:rsid w:val="000728AE"/>
    <w:rsid w:val="00073367"/>
    <w:rsid w:val="00073464"/>
    <w:rsid w:val="000734C7"/>
    <w:rsid w:val="0007355A"/>
    <w:rsid w:val="00073A4C"/>
    <w:rsid w:val="00073A8D"/>
    <w:rsid w:val="00073AB1"/>
    <w:rsid w:val="000740DB"/>
    <w:rsid w:val="0007468D"/>
    <w:rsid w:val="00074B38"/>
    <w:rsid w:val="00074CBA"/>
    <w:rsid w:val="00074F14"/>
    <w:rsid w:val="00075548"/>
    <w:rsid w:val="0007572B"/>
    <w:rsid w:val="000758C3"/>
    <w:rsid w:val="00075927"/>
    <w:rsid w:val="000759D9"/>
    <w:rsid w:val="00075FFE"/>
    <w:rsid w:val="00076018"/>
    <w:rsid w:val="000762D6"/>
    <w:rsid w:val="00076626"/>
    <w:rsid w:val="000767FE"/>
    <w:rsid w:val="0007695A"/>
    <w:rsid w:val="00076D51"/>
    <w:rsid w:val="00076DC6"/>
    <w:rsid w:val="00076E27"/>
    <w:rsid w:val="00076E59"/>
    <w:rsid w:val="00077378"/>
    <w:rsid w:val="000773F9"/>
    <w:rsid w:val="00077919"/>
    <w:rsid w:val="000779CD"/>
    <w:rsid w:val="00077E75"/>
    <w:rsid w:val="00077FCD"/>
    <w:rsid w:val="0008002E"/>
    <w:rsid w:val="0008011E"/>
    <w:rsid w:val="000806B5"/>
    <w:rsid w:val="000807D9"/>
    <w:rsid w:val="000809AE"/>
    <w:rsid w:val="00080C77"/>
    <w:rsid w:val="00080CC2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8A1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26B"/>
    <w:rsid w:val="00086329"/>
    <w:rsid w:val="00086446"/>
    <w:rsid w:val="00086468"/>
    <w:rsid w:val="0008651C"/>
    <w:rsid w:val="000866FD"/>
    <w:rsid w:val="00086754"/>
    <w:rsid w:val="00086960"/>
    <w:rsid w:val="00086A94"/>
    <w:rsid w:val="00086CCE"/>
    <w:rsid w:val="00086D2B"/>
    <w:rsid w:val="000876DE"/>
    <w:rsid w:val="00087870"/>
    <w:rsid w:val="00087A82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AD0"/>
    <w:rsid w:val="00092B09"/>
    <w:rsid w:val="00092C8A"/>
    <w:rsid w:val="00092CE5"/>
    <w:rsid w:val="00092FFC"/>
    <w:rsid w:val="000933DB"/>
    <w:rsid w:val="0009353D"/>
    <w:rsid w:val="0009355C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4FDC"/>
    <w:rsid w:val="000950F2"/>
    <w:rsid w:val="000953EA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003"/>
    <w:rsid w:val="000972F6"/>
    <w:rsid w:val="0009746D"/>
    <w:rsid w:val="00097659"/>
    <w:rsid w:val="000976F1"/>
    <w:rsid w:val="000978C0"/>
    <w:rsid w:val="00097912"/>
    <w:rsid w:val="00097A36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374"/>
    <w:rsid w:val="000A3495"/>
    <w:rsid w:val="000A3DEC"/>
    <w:rsid w:val="000A3EAE"/>
    <w:rsid w:val="000A49E1"/>
    <w:rsid w:val="000A4D19"/>
    <w:rsid w:val="000A4D66"/>
    <w:rsid w:val="000A5255"/>
    <w:rsid w:val="000A5CDC"/>
    <w:rsid w:val="000A5DB9"/>
    <w:rsid w:val="000A5F59"/>
    <w:rsid w:val="000A6364"/>
    <w:rsid w:val="000A64EC"/>
    <w:rsid w:val="000A66BE"/>
    <w:rsid w:val="000A687A"/>
    <w:rsid w:val="000A6B19"/>
    <w:rsid w:val="000A6BBA"/>
    <w:rsid w:val="000A6D46"/>
    <w:rsid w:val="000A71FD"/>
    <w:rsid w:val="000A747A"/>
    <w:rsid w:val="000A7758"/>
    <w:rsid w:val="000A7801"/>
    <w:rsid w:val="000A78E1"/>
    <w:rsid w:val="000A7D24"/>
    <w:rsid w:val="000A7EE3"/>
    <w:rsid w:val="000B013E"/>
    <w:rsid w:val="000B03D7"/>
    <w:rsid w:val="000B04B0"/>
    <w:rsid w:val="000B0A5B"/>
    <w:rsid w:val="000B0BAA"/>
    <w:rsid w:val="000B0C39"/>
    <w:rsid w:val="000B0D32"/>
    <w:rsid w:val="000B0D92"/>
    <w:rsid w:val="000B0EA2"/>
    <w:rsid w:val="000B1004"/>
    <w:rsid w:val="000B142E"/>
    <w:rsid w:val="000B14E7"/>
    <w:rsid w:val="000B16DF"/>
    <w:rsid w:val="000B18E8"/>
    <w:rsid w:val="000B1B75"/>
    <w:rsid w:val="000B1BC5"/>
    <w:rsid w:val="000B1BD4"/>
    <w:rsid w:val="000B1CB9"/>
    <w:rsid w:val="000B1D06"/>
    <w:rsid w:val="000B1E19"/>
    <w:rsid w:val="000B2127"/>
    <w:rsid w:val="000B23FF"/>
    <w:rsid w:val="000B244D"/>
    <w:rsid w:val="000B24C5"/>
    <w:rsid w:val="000B2673"/>
    <w:rsid w:val="000B2823"/>
    <w:rsid w:val="000B283B"/>
    <w:rsid w:val="000B287F"/>
    <w:rsid w:val="000B2A70"/>
    <w:rsid w:val="000B2BC6"/>
    <w:rsid w:val="000B2D3E"/>
    <w:rsid w:val="000B3105"/>
    <w:rsid w:val="000B33FE"/>
    <w:rsid w:val="000B3E24"/>
    <w:rsid w:val="000B3E91"/>
    <w:rsid w:val="000B40DA"/>
    <w:rsid w:val="000B4467"/>
    <w:rsid w:val="000B4511"/>
    <w:rsid w:val="000B493C"/>
    <w:rsid w:val="000B4949"/>
    <w:rsid w:val="000B4953"/>
    <w:rsid w:val="000B4EED"/>
    <w:rsid w:val="000B57F9"/>
    <w:rsid w:val="000B5A36"/>
    <w:rsid w:val="000B5D3D"/>
    <w:rsid w:val="000B5DB9"/>
    <w:rsid w:val="000B5E4D"/>
    <w:rsid w:val="000B5F43"/>
    <w:rsid w:val="000B601A"/>
    <w:rsid w:val="000B61D3"/>
    <w:rsid w:val="000B634E"/>
    <w:rsid w:val="000B66A2"/>
    <w:rsid w:val="000B6880"/>
    <w:rsid w:val="000B6C08"/>
    <w:rsid w:val="000B6CFB"/>
    <w:rsid w:val="000B6E71"/>
    <w:rsid w:val="000B7270"/>
    <w:rsid w:val="000B7292"/>
    <w:rsid w:val="000B72B1"/>
    <w:rsid w:val="000B7375"/>
    <w:rsid w:val="000B7432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6BF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50A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6EEE"/>
    <w:rsid w:val="000C7179"/>
    <w:rsid w:val="000C721B"/>
    <w:rsid w:val="000C73EF"/>
    <w:rsid w:val="000C7935"/>
    <w:rsid w:val="000D00E4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3DE"/>
    <w:rsid w:val="000D64F6"/>
    <w:rsid w:val="000D6696"/>
    <w:rsid w:val="000D66B8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6BD"/>
    <w:rsid w:val="000E07C3"/>
    <w:rsid w:val="000E0DFA"/>
    <w:rsid w:val="000E1087"/>
    <w:rsid w:val="000E14C0"/>
    <w:rsid w:val="000E1B01"/>
    <w:rsid w:val="000E1FFA"/>
    <w:rsid w:val="000E2579"/>
    <w:rsid w:val="000E2859"/>
    <w:rsid w:val="000E2A73"/>
    <w:rsid w:val="000E2CAC"/>
    <w:rsid w:val="000E2F85"/>
    <w:rsid w:val="000E352A"/>
    <w:rsid w:val="000E36B5"/>
    <w:rsid w:val="000E3ED0"/>
    <w:rsid w:val="000E3F1D"/>
    <w:rsid w:val="000E4213"/>
    <w:rsid w:val="000E428B"/>
    <w:rsid w:val="000E46CB"/>
    <w:rsid w:val="000E4A02"/>
    <w:rsid w:val="000E4BEC"/>
    <w:rsid w:val="000E4DE7"/>
    <w:rsid w:val="000E55C8"/>
    <w:rsid w:val="000E56AF"/>
    <w:rsid w:val="000E576F"/>
    <w:rsid w:val="000E5828"/>
    <w:rsid w:val="000E5B41"/>
    <w:rsid w:val="000E5B65"/>
    <w:rsid w:val="000E5BB6"/>
    <w:rsid w:val="000E5F36"/>
    <w:rsid w:val="000E5F52"/>
    <w:rsid w:val="000E64FB"/>
    <w:rsid w:val="000E653B"/>
    <w:rsid w:val="000E6788"/>
    <w:rsid w:val="000E69B6"/>
    <w:rsid w:val="000E6B41"/>
    <w:rsid w:val="000E6E98"/>
    <w:rsid w:val="000E6EF7"/>
    <w:rsid w:val="000E7356"/>
    <w:rsid w:val="000E74F3"/>
    <w:rsid w:val="000E780A"/>
    <w:rsid w:val="000E7A34"/>
    <w:rsid w:val="000E7CD7"/>
    <w:rsid w:val="000E7DF4"/>
    <w:rsid w:val="000F0043"/>
    <w:rsid w:val="000F01DA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1EEF"/>
    <w:rsid w:val="000F21B9"/>
    <w:rsid w:val="000F2259"/>
    <w:rsid w:val="000F23A2"/>
    <w:rsid w:val="000F2593"/>
    <w:rsid w:val="000F2868"/>
    <w:rsid w:val="000F28E5"/>
    <w:rsid w:val="000F2C64"/>
    <w:rsid w:val="000F2EDE"/>
    <w:rsid w:val="000F320A"/>
    <w:rsid w:val="000F3300"/>
    <w:rsid w:val="000F3406"/>
    <w:rsid w:val="000F45FE"/>
    <w:rsid w:val="000F47C0"/>
    <w:rsid w:val="000F47D7"/>
    <w:rsid w:val="000F4D5A"/>
    <w:rsid w:val="000F4D8C"/>
    <w:rsid w:val="000F4D94"/>
    <w:rsid w:val="000F4EAE"/>
    <w:rsid w:val="000F51E3"/>
    <w:rsid w:val="000F53FD"/>
    <w:rsid w:val="000F555C"/>
    <w:rsid w:val="000F635B"/>
    <w:rsid w:val="000F63C3"/>
    <w:rsid w:val="000F64BE"/>
    <w:rsid w:val="000F6577"/>
    <w:rsid w:val="000F66D1"/>
    <w:rsid w:val="000F671C"/>
    <w:rsid w:val="000F6780"/>
    <w:rsid w:val="000F67E1"/>
    <w:rsid w:val="000F6884"/>
    <w:rsid w:val="000F6F02"/>
    <w:rsid w:val="000F744C"/>
    <w:rsid w:val="000F7558"/>
    <w:rsid w:val="000F7AF9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366"/>
    <w:rsid w:val="001023D3"/>
    <w:rsid w:val="00102952"/>
    <w:rsid w:val="00102ED8"/>
    <w:rsid w:val="00102F84"/>
    <w:rsid w:val="0010357A"/>
    <w:rsid w:val="00103D1D"/>
    <w:rsid w:val="00103E86"/>
    <w:rsid w:val="00104284"/>
    <w:rsid w:val="00104320"/>
    <w:rsid w:val="001043B1"/>
    <w:rsid w:val="00104442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129"/>
    <w:rsid w:val="00106413"/>
    <w:rsid w:val="0010641D"/>
    <w:rsid w:val="001066EC"/>
    <w:rsid w:val="0010686B"/>
    <w:rsid w:val="00106A7C"/>
    <w:rsid w:val="0010711B"/>
    <w:rsid w:val="00107476"/>
    <w:rsid w:val="001077EF"/>
    <w:rsid w:val="001078CA"/>
    <w:rsid w:val="00107AFF"/>
    <w:rsid w:val="00110298"/>
    <w:rsid w:val="0011043D"/>
    <w:rsid w:val="00110A03"/>
    <w:rsid w:val="00110C30"/>
    <w:rsid w:val="00110C31"/>
    <w:rsid w:val="001111B4"/>
    <w:rsid w:val="001111E1"/>
    <w:rsid w:val="0011199C"/>
    <w:rsid w:val="00111A1B"/>
    <w:rsid w:val="001121C7"/>
    <w:rsid w:val="001129C4"/>
    <w:rsid w:val="00113008"/>
    <w:rsid w:val="001135EA"/>
    <w:rsid w:val="00113C46"/>
    <w:rsid w:val="00113FF0"/>
    <w:rsid w:val="00113FFB"/>
    <w:rsid w:val="001141D8"/>
    <w:rsid w:val="00114296"/>
    <w:rsid w:val="001144ED"/>
    <w:rsid w:val="00114699"/>
    <w:rsid w:val="00114D12"/>
    <w:rsid w:val="00115332"/>
    <w:rsid w:val="00115609"/>
    <w:rsid w:val="00115676"/>
    <w:rsid w:val="00115A1C"/>
    <w:rsid w:val="00115D9F"/>
    <w:rsid w:val="0011604C"/>
    <w:rsid w:val="00116279"/>
    <w:rsid w:val="001166AF"/>
    <w:rsid w:val="00116A61"/>
    <w:rsid w:val="00116ACA"/>
    <w:rsid w:val="00116BFE"/>
    <w:rsid w:val="00116E6F"/>
    <w:rsid w:val="00116EC2"/>
    <w:rsid w:val="00116FDD"/>
    <w:rsid w:val="0011723F"/>
    <w:rsid w:val="0011735B"/>
    <w:rsid w:val="00117384"/>
    <w:rsid w:val="00117499"/>
    <w:rsid w:val="00117E30"/>
    <w:rsid w:val="00117FF5"/>
    <w:rsid w:val="0012051A"/>
    <w:rsid w:val="00120584"/>
    <w:rsid w:val="00120C4E"/>
    <w:rsid w:val="00120E7C"/>
    <w:rsid w:val="00120FBA"/>
    <w:rsid w:val="00121125"/>
    <w:rsid w:val="00121343"/>
    <w:rsid w:val="0012160F"/>
    <w:rsid w:val="00121791"/>
    <w:rsid w:val="00121944"/>
    <w:rsid w:val="00121E1B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31"/>
    <w:rsid w:val="001239BC"/>
    <w:rsid w:val="00123A1A"/>
    <w:rsid w:val="00123A5E"/>
    <w:rsid w:val="00123D3D"/>
    <w:rsid w:val="00123EA8"/>
    <w:rsid w:val="00123F1C"/>
    <w:rsid w:val="0012432F"/>
    <w:rsid w:val="001243C5"/>
    <w:rsid w:val="0012493B"/>
    <w:rsid w:val="00124A3C"/>
    <w:rsid w:val="00124D8E"/>
    <w:rsid w:val="001254A4"/>
    <w:rsid w:val="00125586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847"/>
    <w:rsid w:val="00130BC9"/>
    <w:rsid w:val="00130CC0"/>
    <w:rsid w:val="00130FA8"/>
    <w:rsid w:val="001311D3"/>
    <w:rsid w:val="001312A1"/>
    <w:rsid w:val="00131892"/>
    <w:rsid w:val="00131993"/>
    <w:rsid w:val="00131B88"/>
    <w:rsid w:val="00131EB2"/>
    <w:rsid w:val="001321DE"/>
    <w:rsid w:val="00132222"/>
    <w:rsid w:val="0013258F"/>
    <w:rsid w:val="001326B0"/>
    <w:rsid w:val="001326B8"/>
    <w:rsid w:val="0013278C"/>
    <w:rsid w:val="0013288E"/>
    <w:rsid w:val="00132AD9"/>
    <w:rsid w:val="00132C37"/>
    <w:rsid w:val="00132C6C"/>
    <w:rsid w:val="00132F57"/>
    <w:rsid w:val="0013315A"/>
    <w:rsid w:val="00133368"/>
    <w:rsid w:val="0013355F"/>
    <w:rsid w:val="001336DE"/>
    <w:rsid w:val="001337DF"/>
    <w:rsid w:val="00133E5A"/>
    <w:rsid w:val="00133F11"/>
    <w:rsid w:val="00133FB6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583F"/>
    <w:rsid w:val="00135D4E"/>
    <w:rsid w:val="0013657B"/>
    <w:rsid w:val="00136C10"/>
    <w:rsid w:val="00136C6E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2D7"/>
    <w:rsid w:val="00140520"/>
    <w:rsid w:val="00140655"/>
    <w:rsid w:val="00140D6C"/>
    <w:rsid w:val="00140D82"/>
    <w:rsid w:val="00141184"/>
    <w:rsid w:val="00141286"/>
    <w:rsid w:val="0014152C"/>
    <w:rsid w:val="00141A20"/>
    <w:rsid w:val="00142078"/>
    <w:rsid w:val="001422FE"/>
    <w:rsid w:val="001426D8"/>
    <w:rsid w:val="00142931"/>
    <w:rsid w:val="00142CA2"/>
    <w:rsid w:val="00142DBC"/>
    <w:rsid w:val="0014324C"/>
    <w:rsid w:val="0014341E"/>
    <w:rsid w:val="00143461"/>
    <w:rsid w:val="001434DB"/>
    <w:rsid w:val="0014357F"/>
    <w:rsid w:val="001435C0"/>
    <w:rsid w:val="00143DF7"/>
    <w:rsid w:val="00143DFA"/>
    <w:rsid w:val="00143F22"/>
    <w:rsid w:val="00143F40"/>
    <w:rsid w:val="0014412F"/>
    <w:rsid w:val="0014442A"/>
    <w:rsid w:val="00144A87"/>
    <w:rsid w:val="00144C73"/>
    <w:rsid w:val="00144D4C"/>
    <w:rsid w:val="0014517B"/>
    <w:rsid w:val="001452DA"/>
    <w:rsid w:val="001454A3"/>
    <w:rsid w:val="0014581D"/>
    <w:rsid w:val="00145A46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77B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397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5FA5"/>
    <w:rsid w:val="00156011"/>
    <w:rsid w:val="001563DF"/>
    <w:rsid w:val="001564D3"/>
    <w:rsid w:val="001566A4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143"/>
    <w:rsid w:val="001604C6"/>
    <w:rsid w:val="001605CC"/>
    <w:rsid w:val="00160722"/>
    <w:rsid w:val="00160A11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6D7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67FF2"/>
    <w:rsid w:val="0017003C"/>
    <w:rsid w:val="0017023E"/>
    <w:rsid w:val="00170693"/>
    <w:rsid w:val="00170801"/>
    <w:rsid w:val="00170958"/>
    <w:rsid w:val="00170AF8"/>
    <w:rsid w:val="00170CE3"/>
    <w:rsid w:val="00170EB5"/>
    <w:rsid w:val="00170F06"/>
    <w:rsid w:val="00170F15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4C8C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7771C"/>
    <w:rsid w:val="00180172"/>
    <w:rsid w:val="001806B1"/>
    <w:rsid w:val="0018075B"/>
    <w:rsid w:val="0018099A"/>
    <w:rsid w:val="001809C4"/>
    <w:rsid w:val="00180B8A"/>
    <w:rsid w:val="00180D6C"/>
    <w:rsid w:val="00180E1D"/>
    <w:rsid w:val="00180EA8"/>
    <w:rsid w:val="001810A4"/>
    <w:rsid w:val="001810C7"/>
    <w:rsid w:val="001814F1"/>
    <w:rsid w:val="001818D0"/>
    <w:rsid w:val="00181B3F"/>
    <w:rsid w:val="00181BFA"/>
    <w:rsid w:val="00181F30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A14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AED"/>
    <w:rsid w:val="00186DAA"/>
    <w:rsid w:val="00186E89"/>
    <w:rsid w:val="00187347"/>
    <w:rsid w:val="00187389"/>
    <w:rsid w:val="001876D1"/>
    <w:rsid w:val="001879E7"/>
    <w:rsid w:val="00187CE8"/>
    <w:rsid w:val="00187EB3"/>
    <w:rsid w:val="001901D3"/>
    <w:rsid w:val="001908FC"/>
    <w:rsid w:val="00190932"/>
    <w:rsid w:val="00190C0E"/>
    <w:rsid w:val="00191564"/>
    <w:rsid w:val="00191565"/>
    <w:rsid w:val="0019164E"/>
    <w:rsid w:val="00191940"/>
    <w:rsid w:val="00191A88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BB9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40"/>
    <w:rsid w:val="00194B5E"/>
    <w:rsid w:val="00194D77"/>
    <w:rsid w:val="00194F74"/>
    <w:rsid w:val="00195304"/>
    <w:rsid w:val="0019534E"/>
    <w:rsid w:val="001953B7"/>
    <w:rsid w:val="001956EE"/>
    <w:rsid w:val="00195DC1"/>
    <w:rsid w:val="00196228"/>
    <w:rsid w:val="00196ADF"/>
    <w:rsid w:val="00197014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C06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943"/>
    <w:rsid w:val="001A3C27"/>
    <w:rsid w:val="001A3E75"/>
    <w:rsid w:val="001A40B3"/>
    <w:rsid w:val="001A4415"/>
    <w:rsid w:val="001A4716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66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0F97"/>
    <w:rsid w:val="001B1401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C68"/>
    <w:rsid w:val="001B2F2B"/>
    <w:rsid w:val="001B2F40"/>
    <w:rsid w:val="001B31E4"/>
    <w:rsid w:val="001B3B1C"/>
    <w:rsid w:val="001B3D49"/>
    <w:rsid w:val="001B3DB8"/>
    <w:rsid w:val="001B3E11"/>
    <w:rsid w:val="001B42E4"/>
    <w:rsid w:val="001B4582"/>
    <w:rsid w:val="001B494B"/>
    <w:rsid w:val="001B4F5D"/>
    <w:rsid w:val="001B502B"/>
    <w:rsid w:val="001B5051"/>
    <w:rsid w:val="001B50A6"/>
    <w:rsid w:val="001B51B2"/>
    <w:rsid w:val="001B5258"/>
    <w:rsid w:val="001B5301"/>
    <w:rsid w:val="001B5603"/>
    <w:rsid w:val="001B5605"/>
    <w:rsid w:val="001B5B7F"/>
    <w:rsid w:val="001B6051"/>
    <w:rsid w:val="001B609B"/>
    <w:rsid w:val="001B63D9"/>
    <w:rsid w:val="001B662B"/>
    <w:rsid w:val="001B6662"/>
    <w:rsid w:val="001B7092"/>
    <w:rsid w:val="001B768A"/>
    <w:rsid w:val="001B771D"/>
    <w:rsid w:val="001B7900"/>
    <w:rsid w:val="001B7C52"/>
    <w:rsid w:val="001B7C76"/>
    <w:rsid w:val="001C01BF"/>
    <w:rsid w:val="001C0525"/>
    <w:rsid w:val="001C069E"/>
    <w:rsid w:val="001C07C3"/>
    <w:rsid w:val="001C0A91"/>
    <w:rsid w:val="001C0AFB"/>
    <w:rsid w:val="001C1069"/>
    <w:rsid w:val="001C13FA"/>
    <w:rsid w:val="001C1415"/>
    <w:rsid w:val="001C149E"/>
    <w:rsid w:val="001C19FB"/>
    <w:rsid w:val="001C1AF7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B15"/>
    <w:rsid w:val="001C3C65"/>
    <w:rsid w:val="001C401C"/>
    <w:rsid w:val="001C401E"/>
    <w:rsid w:val="001C42E2"/>
    <w:rsid w:val="001C4439"/>
    <w:rsid w:val="001C4752"/>
    <w:rsid w:val="001C4A2F"/>
    <w:rsid w:val="001C4BB3"/>
    <w:rsid w:val="001C50A3"/>
    <w:rsid w:val="001C5502"/>
    <w:rsid w:val="001C5760"/>
    <w:rsid w:val="001C59C7"/>
    <w:rsid w:val="001C5FE4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0AF"/>
    <w:rsid w:val="001D0411"/>
    <w:rsid w:val="001D06B6"/>
    <w:rsid w:val="001D0EFA"/>
    <w:rsid w:val="001D1161"/>
    <w:rsid w:val="001D13A9"/>
    <w:rsid w:val="001D16CA"/>
    <w:rsid w:val="001D1889"/>
    <w:rsid w:val="001D1AA7"/>
    <w:rsid w:val="001D1F3E"/>
    <w:rsid w:val="001D225E"/>
    <w:rsid w:val="001D26F1"/>
    <w:rsid w:val="001D2AA7"/>
    <w:rsid w:val="001D2E8B"/>
    <w:rsid w:val="001D3247"/>
    <w:rsid w:val="001D367C"/>
    <w:rsid w:val="001D3712"/>
    <w:rsid w:val="001D3EEE"/>
    <w:rsid w:val="001D43EC"/>
    <w:rsid w:val="001D4515"/>
    <w:rsid w:val="001D455D"/>
    <w:rsid w:val="001D46DB"/>
    <w:rsid w:val="001D4892"/>
    <w:rsid w:val="001D50BA"/>
    <w:rsid w:val="001D5200"/>
    <w:rsid w:val="001D520E"/>
    <w:rsid w:val="001D522E"/>
    <w:rsid w:val="001D58E8"/>
    <w:rsid w:val="001D59B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929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8C2"/>
    <w:rsid w:val="001E2994"/>
    <w:rsid w:val="001E2AEB"/>
    <w:rsid w:val="001E2B24"/>
    <w:rsid w:val="001E2C93"/>
    <w:rsid w:val="001E2E44"/>
    <w:rsid w:val="001E30CA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1B7"/>
    <w:rsid w:val="001E55CD"/>
    <w:rsid w:val="001E56F2"/>
    <w:rsid w:val="001E5705"/>
    <w:rsid w:val="001E57EA"/>
    <w:rsid w:val="001E5A65"/>
    <w:rsid w:val="001E5D60"/>
    <w:rsid w:val="001E5D70"/>
    <w:rsid w:val="001E625E"/>
    <w:rsid w:val="001E6CCA"/>
    <w:rsid w:val="001E702E"/>
    <w:rsid w:val="001E711F"/>
    <w:rsid w:val="001E7747"/>
    <w:rsid w:val="001E7987"/>
    <w:rsid w:val="001E7EF8"/>
    <w:rsid w:val="001F057B"/>
    <w:rsid w:val="001F0636"/>
    <w:rsid w:val="001F0A06"/>
    <w:rsid w:val="001F0E00"/>
    <w:rsid w:val="001F0E32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BFF"/>
    <w:rsid w:val="001F1C27"/>
    <w:rsid w:val="001F1E21"/>
    <w:rsid w:val="001F1EF5"/>
    <w:rsid w:val="001F21C6"/>
    <w:rsid w:val="001F2343"/>
    <w:rsid w:val="001F248C"/>
    <w:rsid w:val="001F24BB"/>
    <w:rsid w:val="001F2537"/>
    <w:rsid w:val="001F2E1B"/>
    <w:rsid w:val="001F2E68"/>
    <w:rsid w:val="001F3671"/>
    <w:rsid w:val="001F3AF6"/>
    <w:rsid w:val="001F3CB8"/>
    <w:rsid w:val="001F400B"/>
    <w:rsid w:val="001F4363"/>
    <w:rsid w:val="001F4BB3"/>
    <w:rsid w:val="001F4CCA"/>
    <w:rsid w:val="001F4EC0"/>
    <w:rsid w:val="001F50B0"/>
    <w:rsid w:val="001F55A6"/>
    <w:rsid w:val="001F565F"/>
    <w:rsid w:val="001F568E"/>
    <w:rsid w:val="001F56E1"/>
    <w:rsid w:val="001F5791"/>
    <w:rsid w:val="001F5B72"/>
    <w:rsid w:val="001F5BBE"/>
    <w:rsid w:val="001F5C19"/>
    <w:rsid w:val="001F5C3D"/>
    <w:rsid w:val="001F5F5F"/>
    <w:rsid w:val="001F60F7"/>
    <w:rsid w:val="001F624B"/>
    <w:rsid w:val="001F6556"/>
    <w:rsid w:val="001F6635"/>
    <w:rsid w:val="001F6651"/>
    <w:rsid w:val="001F6A92"/>
    <w:rsid w:val="001F6D9B"/>
    <w:rsid w:val="001F6DAD"/>
    <w:rsid w:val="001F6EBA"/>
    <w:rsid w:val="001F6FD5"/>
    <w:rsid w:val="001F7125"/>
    <w:rsid w:val="001F721C"/>
    <w:rsid w:val="001F74FB"/>
    <w:rsid w:val="001F75F1"/>
    <w:rsid w:val="001F78F8"/>
    <w:rsid w:val="001F7CA1"/>
    <w:rsid w:val="001F7D02"/>
    <w:rsid w:val="002002D0"/>
    <w:rsid w:val="00200544"/>
    <w:rsid w:val="00200861"/>
    <w:rsid w:val="00200880"/>
    <w:rsid w:val="00201129"/>
    <w:rsid w:val="00201417"/>
    <w:rsid w:val="00201484"/>
    <w:rsid w:val="00201577"/>
    <w:rsid w:val="002016E3"/>
    <w:rsid w:val="00201A61"/>
    <w:rsid w:val="00201D08"/>
    <w:rsid w:val="00201E42"/>
    <w:rsid w:val="002021CC"/>
    <w:rsid w:val="00202814"/>
    <w:rsid w:val="00202BD5"/>
    <w:rsid w:val="00202DF4"/>
    <w:rsid w:val="00203105"/>
    <w:rsid w:val="002031FE"/>
    <w:rsid w:val="0020346E"/>
    <w:rsid w:val="00203999"/>
    <w:rsid w:val="00203B9F"/>
    <w:rsid w:val="00203C96"/>
    <w:rsid w:val="00203EC5"/>
    <w:rsid w:val="00204832"/>
    <w:rsid w:val="00204C1F"/>
    <w:rsid w:val="00204D52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1533"/>
    <w:rsid w:val="00212099"/>
    <w:rsid w:val="002120FA"/>
    <w:rsid w:val="0021254B"/>
    <w:rsid w:val="0021287D"/>
    <w:rsid w:val="00212D7B"/>
    <w:rsid w:val="00212F66"/>
    <w:rsid w:val="0021327E"/>
    <w:rsid w:val="002132D6"/>
    <w:rsid w:val="00213358"/>
    <w:rsid w:val="002134EA"/>
    <w:rsid w:val="00213B00"/>
    <w:rsid w:val="00213B66"/>
    <w:rsid w:val="00213FD1"/>
    <w:rsid w:val="00214177"/>
    <w:rsid w:val="002141CA"/>
    <w:rsid w:val="002141F0"/>
    <w:rsid w:val="00214388"/>
    <w:rsid w:val="00214497"/>
    <w:rsid w:val="00214A2F"/>
    <w:rsid w:val="00214C30"/>
    <w:rsid w:val="00215113"/>
    <w:rsid w:val="0021569A"/>
    <w:rsid w:val="00215BF1"/>
    <w:rsid w:val="00215C85"/>
    <w:rsid w:val="00215DAB"/>
    <w:rsid w:val="00215E91"/>
    <w:rsid w:val="0021613C"/>
    <w:rsid w:val="00216313"/>
    <w:rsid w:val="002166A5"/>
    <w:rsid w:val="00216B75"/>
    <w:rsid w:val="00217287"/>
    <w:rsid w:val="002175E4"/>
    <w:rsid w:val="0021760A"/>
    <w:rsid w:val="00217802"/>
    <w:rsid w:val="00217A94"/>
    <w:rsid w:val="00217AB9"/>
    <w:rsid w:val="00217ABD"/>
    <w:rsid w:val="00217E07"/>
    <w:rsid w:val="002200D9"/>
    <w:rsid w:val="00220551"/>
    <w:rsid w:val="002209E6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4B7"/>
    <w:rsid w:val="00223650"/>
    <w:rsid w:val="0022366A"/>
    <w:rsid w:val="00223AEC"/>
    <w:rsid w:val="00223D19"/>
    <w:rsid w:val="00223D2D"/>
    <w:rsid w:val="00223F14"/>
    <w:rsid w:val="00224044"/>
    <w:rsid w:val="00224881"/>
    <w:rsid w:val="00224B16"/>
    <w:rsid w:val="00224BB2"/>
    <w:rsid w:val="00224C78"/>
    <w:rsid w:val="00224D78"/>
    <w:rsid w:val="00224E74"/>
    <w:rsid w:val="002250DC"/>
    <w:rsid w:val="002254D7"/>
    <w:rsid w:val="002254F0"/>
    <w:rsid w:val="002255D9"/>
    <w:rsid w:val="00225955"/>
    <w:rsid w:val="00225C64"/>
    <w:rsid w:val="00225D4D"/>
    <w:rsid w:val="00226517"/>
    <w:rsid w:val="002265D8"/>
    <w:rsid w:val="00226927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1CE2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13"/>
    <w:rsid w:val="002338AE"/>
    <w:rsid w:val="00233BE4"/>
    <w:rsid w:val="00233EC0"/>
    <w:rsid w:val="0023412E"/>
    <w:rsid w:val="002346EE"/>
    <w:rsid w:val="002350E6"/>
    <w:rsid w:val="00235130"/>
    <w:rsid w:val="0023561C"/>
    <w:rsid w:val="00235FDC"/>
    <w:rsid w:val="002360E3"/>
    <w:rsid w:val="002361F3"/>
    <w:rsid w:val="002365E9"/>
    <w:rsid w:val="0023692C"/>
    <w:rsid w:val="0023696E"/>
    <w:rsid w:val="00236C9D"/>
    <w:rsid w:val="00236EFF"/>
    <w:rsid w:val="0023709D"/>
    <w:rsid w:val="0023723F"/>
    <w:rsid w:val="00237643"/>
    <w:rsid w:val="00237D51"/>
    <w:rsid w:val="00237EF0"/>
    <w:rsid w:val="00237F21"/>
    <w:rsid w:val="00237F27"/>
    <w:rsid w:val="0024004A"/>
    <w:rsid w:val="00240276"/>
    <w:rsid w:val="00240290"/>
    <w:rsid w:val="00240326"/>
    <w:rsid w:val="002403EE"/>
    <w:rsid w:val="00240543"/>
    <w:rsid w:val="002408E4"/>
    <w:rsid w:val="00240B99"/>
    <w:rsid w:val="00240BCE"/>
    <w:rsid w:val="00240D18"/>
    <w:rsid w:val="00240E08"/>
    <w:rsid w:val="00240E23"/>
    <w:rsid w:val="00240E5B"/>
    <w:rsid w:val="00241124"/>
    <w:rsid w:val="00241199"/>
    <w:rsid w:val="00241523"/>
    <w:rsid w:val="00241697"/>
    <w:rsid w:val="0024175D"/>
    <w:rsid w:val="00241772"/>
    <w:rsid w:val="00241F5A"/>
    <w:rsid w:val="00242207"/>
    <w:rsid w:val="00242301"/>
    <w:rsid w:val="0024233F"/>
    <w:rsid w:val="00242AC5"/>
    <w:rsid w:val="00242AF0"/>
    <w:rsid w:val="00243177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266"/>
    <w:rsid w:val="002472C9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5DA"/>
    <w:rsid w:val="00252647"/>
    <w:rsid w:val="0025269D"/>
    <w:rsid w:val="00252A57"/>
    <w:rsid w:val="00252A5D"/>
    <w:rsid w:val="00252F24"/>
    <w:rsid w:val="002530AC"/>
    <w:rsid w:val="002532E2"/>
    <w:rsid w:val="002539C6"/>
    <w:rsid w:val="00253CC0"/>
    <w:rsid w:val="00253ECD"/>
    <w:rsid w:val="00253F3F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3F1"/>
    <w:rsid w:val="002554EA"/>
    <w:rsid w:val="002558B9"/>
    <w:rsid w:val="00255C1A"/>
    <w:rsid w:val="00255C3F"/>
    <w:rsid w:val="00255C54"/>
    <w:rsid w:val="00255CA2"/>
    <w:rsid w:val="00255CF2"/>
    <w:rsid w:val="00255D0A"/>
    <w:rsid w:val="0025607E"/>
    <w:rsid w:val="0025624E"/>
    <w:rsid w:val="00256267"/>
    <w:rsid w:val="00256352"/>
    <w:rsid w:val="002563F3"/>
    <w:rsid w:val="002565CC"/>
    <w:rsid w:val="00256CE5"/>
    <w:rsid w:val="00256FAB"/>
    <w:rsid w:val="002571B5"/>
    <w:rsid w:val="002572BB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2EEE"/>
    <w:rsid w:val="00263417"/>
    <w:rsid w:val="0026345C"/>
    <w:rsid w:val="002635BE"/>
    <w:rsid w:val="0026376C"/>
    <w:rsid w:val="00263870"/>
    <w:rsid w:val="00263918"/>
    <w:rsid w:val="002639F5"/>
    <w:rsid w:val="00263BED"/>
    <w:rsid w:val="00263F42"/>
    <w:rsid w:val="00263F66"/>
    <w:rsid w:val="002643C6"/>
    <w:rsid w:val="00264686"/>
    <w:rsid w:val="0026481F"/>
    <w:rsid w:val="00264F4A"/>
    <w:rsid w:val="00265016"/>
    <w:rsid w:val="00265C04"/>
    <w:rsid w:val="00265F65"/>
    <w:rsid w:val="00266271"/>
    <w:rsid w:val="002662D6"/>
    <w:rsid w:val="0026649A"/>
    <w:rsid w:val="0026684C"/>
    <w:rsid w:val="0026734F"/>
    <w:rsid w:val="002674A1"/>
    <w:rsid w:val="002674CB"/>
    <w:rsid w:val="0026771A"/>
    <w:rsid w:val="00267C2B"/>
    <w:rsid w:val="00267F50"/>
    <w:rsid w:val="00270097"/>
    <w:rsid w:val="00270D84"/>
    <w:rsid w:val="00271216"/>
    <w:rsid w:val="00271F39"/>
    <w:rsid w:val="0027246E"/>
    <w:rsid w:val="002726F5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706"/>
    <w:rsid w:val="00274840"/>
    <w:rsid w:val="00274B49"/>
    <w:rsid w:val="00274BED"/>
    <w:rsid w:val="00274C05"/>
    <w:rsid w:val="00274C47"/>
    <w:rsid w:val="00275153"/>
    <w:rsid w:val="0027519D"/>
    <w:rsid w:val="00275636"/>
    <w:rsid w:val="002757D9"/>
    <w:rsid w:val="00275972"/>
    <w:rsid w:val="00276171"/>
    <w:rsid w:val="0027619E"/>
    <w:rsid w:val="002768B9"/>
    <w:rsid w:val="002768DB"/>
    <w:rsid w:val="00276950"/>
    <w:rsid w:val="002769B3"/>
    <w:rsid w:val="00276F0F"/>
    <w:rsid w:val="0027745D"/>
    <w:rsid w:val="002775DC"/>
    <w:rsid w:val="00277687"/>
    <w:rsid w:val="00277B88"/>
    <w:rsid w:val="00277F39"/>
    <w:rsid w:val="00280733"/>
    <w:rsid w:val="00280AD3"/>
    <w:rsid w:val="00280B2C"/>
    <w:rsid w:val="0028124C"/>
    <w:rsid w:val="0028126D"/>
    <w:rsid w:val="00281298"/>
    <w:rsid w:val="0028134F"/>
    <w:rsid w:val="00281535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A5F"/>
    <w:rsid w:val="00282B16"/>
    <w:rsid w:val="002832DF"/>
    <w:rsid w:val="0028367A"/>
    <w:rsid w:val="0028368F"/>
    <w:rsid w:val="00284A10"/>
    <w:rsid w:val="00284EE1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98F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3F05"/>
    <w:rsid w:val="00293F0B"/>
    <w:rsid w:val="00294551"/>
    <w:rsid w:val="0029489D"/>
    <w:rsid w:val="00294959"/>
    <w:rsid w:val="00294C8E"/>
    <w:rsid w:val="00294E0B"/>
    <w:rsid w:val="002953A7"/>
    <w:rsid w:val="00295B9D"/>
    <w:rsid w:val="00295C96"/>
    <w:rsid w:val="00295C98"/>
    <w:rsid w:val="0029605B"/>
    <w:rsid w:val="0029672F"/>
    <w:rsid w:val="00296A44"/>
    <w:rsid w:val="00296D57"/>
    <w:rsid w:val="0029723D"/>
    <w:rsid w:val="002975B1"/>
    <w:rsid w:val="002975FE"/>
    <w:rsid w:val="00297CE8"/>
    <w:rsid w:val="00297FDA"/>
    <w:rsid w:val="002A03F0"/>
    <w:rsid w:val="002A0423"/>
    <w:rsid w:val="002A0622"/>
    <w:rsid w:val="002A0675"/>
    <w:rsid w:val="002A0973"/>
    <w:rsid w:val="002A09C2"/>
    <w:rsid w:val="002A0A8B"/>
    <w:rsid w:val="002A0B24"/>
    <w:rsid w:val="002A0E12"/>
    <w:rsid w:val="002A11D5"/>
    <w:rsid w:val="002A14F0"/>
    <w:rsid w:val="002A194E"/>
    <w:rsid w:val="002A1DA1"/>
    <w:rsid w:val="002A25A3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3EC4"/>
    <w:rsid w:val="002A4211"/>
    <w:rsid w:val="002A447F"/>
    <w:rsid w:val="002A46CB"/>
    <w:rsid w:val="002A495F"/>
    <w:rsid w:val="002A4BCE"/>
    <w:rsid w:val="002A4C02"/>
    <w:rsid w:val="002A4C38"/>
    <w:rsid w:val="002A4D97"/>
    <w:rsid w:val="002A5014"/>
    <w:rsid w:val="002A526C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BC6"/>
    <w:rsid w:val="002A7D0F"/>
    <w:rsid w:val="002B0161"/>
    <w:rsid w:val="002B0166"/>
    <w:rsid w:val="002B05C2"/>
    <w:rsid w:val="002B0C5A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8FE"/>
    <w:rsid w:val="002B2B5D"/>
    <w:rsid w:val="002B2B71"/>
    <w:rsid w:val="002B2CE0"/>
    <w:rsid w:val="002B3033"/>
    <w:rsid w:val="002B3323"/>
    <w:rsid w:val="002B35E0"/>
    <w:rsid w:val="002B3711"/>
    <w:rsid w:val="002B3F5F"/>
    <w:rsid w:val="002B3FEE"/>
    <w:rsid w:val="002B40DF"/>
    <w:rsid w:val="002B41AE"/>
    <w:rsid w:val="002B477A"/>
    <w:rsid w:val="002B4AD5"/>
    <w:rsid w:val="002B4E00"/>
    <w:rsid w:val="002B515D"/>
    <w:rsid w:val="002B549E"/>
    <w:rsid w:val="002B54F9"/>
    <w:rsid w:val="002B58B2"/>
    <w:rsid w:val="002B5B0E"/>
    <w:rsid w:val="002B5D12"/>
    <w:rsid w:val="002B5D17"/>
    <w:rsid w:val="002B6279"/>
    <w:rsid w:val="002B6661"/>
    <w:rsid w:val="002B680E"/>
    <w:rsid w:val="002B6E30"/>
    <w:rsid w:val="002B711E"/>
    <w:rsid w:val="002B726C"/>
    <w:rsid w:val="002B72A3"/>
    <w:rsid w:val="002B75DA"/>
    <w:rsid w:val="002B7897"/>
    <w:rsid w:val="002B78AF"/>
    <w:rsid w:val="002B7A8D"/>
    <w:rsid w:val="002B7D87"/>
    <w:rsid w:val="002C0318"/>
    <w:rsid w:val="002C03D9"/>
    <w:rsid w:val="002C0537"/>
    <w:rsid w:val="002C0607"/>
    <w:rsid w:val="002C0886"/>
    <w:rsid w:val="002C0C5E"/>
    <w:rsid w:val="002C0E4E"/>
    <w:rsid w:val="002C1016"/>
    <w:rsid w:val="002C1217"/>
    <w:rsid w:val="002C138A"/>
    <w:rsid w:val="002C16D5"/>
    <w:rsid w:val="002C16E7"/>
    <w:rsid w:val="002C1EB6"/>
    <w:rsid w:val="002C2050"/>
    <w:rsid w:val="002C26CC"/>
    <w:rsid w:val="002C293D"/>
    <w:rsid w:val="002C2A30"/>
    <w:rsid w:val="002C3106"/>
    <w:rsid w:val="002C31B2"/>
    <w:rsid w:val="002C3401"/>
    <w:rsid w:val="002C34E1"/>
    <w:rsid w:val="002C356D"/>
    <w:rsid w:val="002C35B0"/>
    <w:rsid w:val="002C35FF"/>
    <w:rsid w:val="002C3A08"/>
    <w:rsid w:val="002C3A3A"/>
    <w:rsid w:val="002C3C73"/>
    <w:rsid w:val="002C3E77"/>
    <w:rsid w:val="002C3EB7"/>
    <w:rsid w:val="002C45A1"/>
    <w:rsid w:val="002C4C09"/>
    <w:rsid w:val="002C51E5"/>
    <w:rsid w:val="002C53BA"/>
    <w:rsid w:val="002C5B70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645"/>
    <w:rsid w:val="002C77EA"/>
    <w:rsid w:val="002C79A4"/>
    <w:rsid w:val="002C7D09"/>
    <w:rsid w:val="002D0358"/>
    <w:rsid w:val="002D07A7"/>
    <w:rsid w:val="002D07E9"/>
    <w:rsid w:val="002D0A2C"/>
    <w:rsid w:val="002D0AA6"/>
    <w:rsid w:val="002D0F39"/>
    <w:rsid w:val="002D0F60"/>
    <w:rsid w:val="002D0FBE"/>
    <w:rsid w:val="002D1743"/>
    <w:rsid w:val="002D18A7"/>
    <w:rsid w:val="002D1CE5"/>
    <w:rsid w:val="002D1DA5"/>
    <w:rsid w:val="002D1F7E"/>
    <w:rsid w:val="002D2A52"/>
    <w:rsid w:val="002D3165"/>
    <w:rsid w:val="002D359E"/>
    <w:rsid w:val="002D369B"/>
    <w:rsid w:val="002D37A5"/>
    <w:rsid w:val="002D3A85"/>
    <w:rsid w:val="002D3F44"/>
    <w:rsid w:val="002D3F80"/>
    <w:rsid w:val="002D4194"/>
    <w:rsid w:val="002D45A1"/>
    <w:rsid w:val="002D4812"/>
    <w:rsid w:val="002D489D"/>
    <w:rsid w:val="002D50B2"/>
    <w:rsid w:val="002D55F8"/>
    <w:rsid w:val="002D55F9"/>
    <w:rsid w:val="002D5733"/>
    <w:rsid w:val="002D604A"/>
    <w:rsid w:val="002D60E2"/>
    <w:rsid w:val="002D66C7"/>
    <w:rsid w:val="002D66D3"/>
    <w:rsid w:val="002D68ED"/>
    <w:rsid w:val="002D6991"/>
    <w:rsid w:val="002D6B1F"/>
    <w:rsid w:val="002D6BEB"/>
    <w:rsid w:val="002D6D42"/>
    <w:rsid w:val="002D6FED"/>
    <w:rsid w:val="002D7384"/>
    <w:rsid w:val="002D763B"/>
    <w:rsid w:val="002D7A9F"/>
    <w:rsid w:val="002D7FA1"/>
    <w:rsid w:val="002E00A6"/>
    <w:rsid w:val="002E03C5"/>
    <w:rsid w:val="002E03D9"/>
    <w:rsid w:val="002E07B3"/>
    <w:rsid w:val="002E09F1"/>
    <w:rsid w:val="002E1714"/>
    <w:rsid w:val="002E171C"/>
    <w:rsid w:val="002E1CC8"/>
    <w:rsid w:val="002E1DB6"/>
    <w:rsid w:val="002E1DBB"/>
    <w:rsid w:val="002E241D"/>
    <w:rsid w:val="002E2783"/>
    <w:rsid w:val="002E2AD3"/>
    <w:rsid w:val="002E31B2"/>
    <w:rsid w:val="002E3296"/>
    <w:rsid w:val="002E366B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4FD1"/>
    <w:rsid w:val="002E50A6"/>
    <w:rsid w:val="002E56EB"/>
    <w:rsid w:val="002E57B2"/>
    <w:rsid w:val="002E5916"/>
    <w:rsid w:val="002E5926"/>
    <w:rsid w:val="002E6263"/>
    <w:rsid w:val="002E6379"/>
    <w:rsid w:val="002E64C9"/>
    <w:rsid w:val="002E6539"/>
    <w:rsid w:val="002E654A"/>
    <w:rsid w:val="002E6591"/>
    <w:rsid w:val="002E66A3"/>
    <w:rsid w:val="002E67FA"/>
    <w:rsid w:val="002E6C6E"/>
    <w:rsid w:val="002E6C97"/>
    <w:rsid w:val="002E75DD"/>
    <w:rsid w:val="002E76FC"/>
    <w:rsid w:val="002E7C5E"/>
    <w:rsid w:val="002E7EB0"/>
    <w:rsid w:val="002F0145"/>
    <w:rsid w:val="002F03FE"/>
    <w:rsid w:val="002F045B"/>
    <w:rsid w:val="002F05E1"/>
    <w:rsid w:val="002F07AA"/>
    <w:rsid w:val="002F0825"/>
    <w:rsid w:val="002F0F2C"/>
    <w:rsid w:val="002F0F74"/>
    <w:rsid w:val="002F118C"/>
    <w:rsid w:val="002F12A1"/>
    <w:rsid w:val="002F16A5"/>
    <w:rsid w:val="002F182A"/>
    <w:rsid w:val="002F1A0B"/>
    <w:rsid w:val="002F1B45"/>
    <w:rsid w:val="002F1CCE"/>
    <w:rsid w:val="002F23ED"/>
    <w:rsid w:val="002F2494"/>
    <w:rsid w:val="002F27E2"/>
    <w:rsid w:val="002F3181"/>
    <w:rsid w:val="002F3312"/>
    <w:rsid w:val="002F3835"/>
    <w:rsid w:val="002F38AF"/>
    <w:rsid w:val="002F3A5F"/>
    <w:rsid w:val="002F3DBC"/>
    <w:rsid w:val="002F3E41"/>
    <w:rsid w:val="002F452F"/>
    <w:rsid w:val="002F477A"/>
    <w:rsid w:val="002F4784"/>
    <w:rsid w:val="002F4978"/>
    <w:rsid w:val="002F4AAA"/>
    <w:rsid w:val="002F4D65"/>
    <w:rsid w:val="002F5204"/>
    <w:rsid w:val="002F5934"/>
    <w:rsid w:val="002F5A02"/>
    <w:rsid w:val="002F5D69"/>
    <w:rsid w:val="002F5EE3"/>
    <w:rsid w:val="002F6148"/>
    <w:rsid w:val="002F6696"/>
    <w:rsid w:val="002F675E"/>
    <w:rsid w:val="002F687B"/>
    <w:rsid w:val="002F6A6F"/>
    <w:rsid w:val="002F70BA"/>
    <w:rsid w:val="002F7444"/>
    <w:rsid w:val="002F74AF"/>
    <w:rsid w:val="002F76C0"/>
    <w:rsid w:val="00300185"/>
    <w:rsid w:val="0030046A"/>
    <w:rsid w:val="00300606"/>
    <w:rsid w:val="00300C6D"/>
    <w:rsid w:val="003011E3"/>
    <w:rsid w:val="00301562"/>
    <w:rsid w:val="00301847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6F8"/>
    <w:rsid w:val="00303B35"/>
    <w:rsid w:val="00303EBE"/>
    <w:rsid w:val="0030454F"/>
    <w:rsid w:val="00304559"/>
    <w:rsid w:val="00304642"/>
    <w:rsid w:val="0030479E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088"/>
    <w:rsid w:val="003106C8"/>
    <w:rsid w:val="003109E4"/>
    <w:rsid w:val="00310B6D"/>
    <w:rsid w:val="00310BAA"/>
    <w:rsid w:val="00311356"/>
    <w:rsid w:val="0031151C"/>
    <w:rsid w:val="00311C3F"/>
    <w:rsid w:val="003125FF"/>
    <w:rsid w:val="00312821"/>
    <w:rsid w:val="00312B79"/>
    <w:rsid w:val="00312B92"/>
    <w:rsid w:val="00312D54"/>
    <w:rsid w:val="00313335"/>
    <w:rsid w:val="003133FD"/>
    <w:rsid w:val="0031340A"/>
    <w:rsid w:val="003134FA"/>
    <w:rsid w:val="00313761"/>
    <w:rsid w:val="00313789"/>
    <w:rsid w:val="0031399E"/>
    <w:rsid w:val="00313DD5"/>
    <w:rsid w:val="00314088"/>
    <w:rsid w:val="00314312"/>
    <w:rsid w:val="003145EB"/>
    <w:rsid w:val="00314C14"/>
    <w:rsid w:val="00315510"/>
    <w:rsid w:val="00315979"/>
    <w:rsid w:val="00315A7C"/>
    <w:rsid w:val="00316055"/>
    <w:rsid w:val="003160AC"/>
    <w:rsid w:val="0031633D"/>
    <w:rsid w:val="003163FE"/>
    <w:rsid w:val="00316A62"/>
    <w:rsid w:val="00316D6C"/>
    <w:rsid w:val="003175A2"/>
    <w:rsid w:val="003177CF"/>
    <w:rsid w:val="00320152"/>
    <w:rsid w:val="00320169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39F"/>
    <w:rsid w:val="00323579"/>
    <w:rsid w:val="00323650"/>
    <w:rsid w:val="0032386F"/>
    <w:rsid w:val="00323896"/>
    <w:rsid w:val="003238FC"/>
    <w:rsid w:val="00323D29"/>
    <w:rsid w:val="00323DC4"/>
    <w:rsid w:val="00324055"/>
    <w:rsid w:val="003240A2"/>
    <w:rsid w:val="0032454F"/>
    <w:rsid w:val="0032473A"/>
    <w:rsid w:val="00324ABF"/>
    <w:rsid w:val="00324CA0"/>
    <w:rsid w:val="0032529C"/>
    <w:rsid w:val="0032545C"/>
    <w:rsid w:val="00325618"/>
    <w:rsid w:val="00325A62"/>
    <w:rsid w:val="00325C89"/>
    <w:rsid w:val="00325CBB"/>
    <w:rsid w:val="00325EE1"/>
    <w:rsid w:val="00325FA9"/>
    <w:rsid w:val="00326461"/>
    <w:rsid w:val="003266D9"/>
    <w:rsid w:val="00326771"/>
    <w:rsid w:val="00327557"/>
    <w:rsid w:val="00327B73"/>
    <w:rsid w:val="00327E2D"/>
    <w:rsid w:val="00327FA1"/>
    <w:rsid w:val="00330387"/>
    <w:rsid w:val="00330A18"/>
    <w:rsid w:val="00330ED4"/>
    <w:rsid w:val="00331012"/>
    <w:rsid w:val="00331205"/>
    <w:rsid w:val="003314F7"/>
    <w:rsid w:val="0033174C"/>
    <w:rsid w:val="00331786"/>
    <w:rsid w:val="003319D2"/>
    <w:rsid w:val="00331A8E"/>
    <w:rsid w:val="00331C9E"/>
    <w:rsid w:val="00331E96"/>
    <w:rsid w:val="00331EB2"/>
    <w:rsid w:val="0033202D"/>
    <w:rsid w:val="00332C6A"/>
    <w:rsid w:val="003334DB"/>
    <w:rsid w:val="0033362D"/>
    <w:rsid w:val="00333CEF"/>
    <w:rsid w:val="00333EE0"/>
    <w:rsid w:val="00334573"/>
    <w:rsid w:val="0033495D"/>
    <w:rsid w:val="00334FD7"/>
    <w:rsid w:val="003350A2"/>
    <w:rsid w:val="0033560C"/>
    <w:rsid w:val="00335EF2"/>
    <w:rsid w:val="00336AE1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AC"/>
    <w:rsid w:val="003410EA"/>
    <w:rsid w:val="00341130"/>
    <w:rsid w:val="00341FA7"/>
    <w:rsid w:val="003422CE"/>
    <w:rsid w:val="00342F2A"/>
    <w:rsid w:val="003434C8"/>
    <w:rsid w:val="00343A16"/>
    <w:rsid w:val="00343AD6"/>
    <w:rsid w:val="00343C9C"/>
    <w:rsid w:val="00343DBA"/>
    <w:rsid w:val="003443D2"/>
    <w:rsid w:val="003445B5"/>
    <w:rsid w:val="003449F8"/>
    <w:rsid w:val="00344BC5"/>
    <w:rsid w:val="00344EDD"/>
    <w:rsid w:val="003450D1"/>
    <w:rsid w:val="0034514D"/>
    <w:rsid w:val="003453B2"/>
    <w:rsid w:val="0034576D"/>
    <w:rsid w:val="00345987"/>
    <w:rsid w:val="00345CDC"/>
    <w:rsid w:val="00345D05"/>
    <w:rsid w:val="00345DAA"/>
    <w:rsid w:val="00345F49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D2B"/>
    <w:rsid w:val="00346F20"/>
    <w:rsid w:val="003470F8"/>
    <w:rsid w:val="00347237"/>
    <w:rsid w:val="0034745F"/>
    <w:rsid w:val="003475AD"/>
    <w:rsid w:val="003476A8"/>
    <w:rsid w:val="00347A53"/>
    <w:rsid w:val="003501A3"/>
    <w:rsid w:val="00350392"/>
    <w:rsid w:val="00350736"/>
    <w:rsid w:val="00350981"/>
    <w:rsid w:val="00350B59"/>
    <w:rsid w:val="00350C17"/>
    <w:rsid w:val="00351182"/>
    <w:rsid w:val="0035126A"/>
    <w:rsid w:val="00351614"/>
    <w:rsid w:val="0035173D"/>
    <w:rsid w:val="00351862"/>
    <w:rsid w:val="00351A84"/>
    <w:rsid w:val="00351D20"/>
    <w:rsid w:val="00352243"/>
    <w:rsid w:val="00352BD6"/>
    <w:rsid w:val="00352EA2"/>
    <w:rsid w:val="00353025"/>
    <w:rsid w:val="0035374F"/>
    <w:rsid w:val="00353800"/>
    <w:rsid w:val="00353894"/>
    <w:rsid w:val="00353E89"/>
    <w:rsid w:val="00354094"/>
    <w:rsid w:val="00354636"/>
    <w:rsid w:val="00354660"/>
    <w:rsid w:val="0035486B"/>
    <w:rsid w:val="003549DB"/>
    <w:rsid w:val="003549DC"/>
    <w:rsid w:val="003549F5"/>
    <w:rsid w:val="00355176"/>
    <w:rsid w:val="0035533A"/>
    <w:rsid w:val="00355515"/>
    <w:rsid w:val="0035585D"/>
    <w:rsid w:val="00355894"/>
    <w:rsid w:val="003559B6"/>
    <w:rsid w:val="00355D31"/>
    <w:rsid w:val="0035634A"/>
    <w:rsid w:val="00356565"/>
    <w:rsid w:val="00356650"/>
    <w:rsid w:val="003569CE"/>
    <w:rsid w:val="003569F4"/>
    <w:rsid w:val="00356A42"/>
    <w:rsid w:val="00356BD9"/>
    <w:rsid w:val="00356C62"/>
    <w:rsid w:val="00356E23"/>
    <w:rsid w:val="0035724B"/>
    <w:rsid w:val="0035766E"/>
    <w:rsid w:val="00357AF7"/>
    <w:rsid w:val="00357AFB"/>
    <w:rsid w:val="00357DE2"/>
    <w:rsid w:val="00357F14"/>
    <w:rsid w:val="00357F52"/>
    <w:rsid w:val="003604F4"/>
    <w:rsid w:val="0036095F"/>
    <w:rsid w:val="00361582"/>
    <w:rsid w:val="00361B11"/>
    <w:rsid w:val="00361B5D"/>
    <w:rsid w:val="0036247D"/>
    <w:rsid w:val="00362A1B"/>
    <w:rsid w:val="00362CCF"/>
    <w:rsid w:val="00362D26"/>
    <w:rsid w:val="00362DD2"/>
    <w:rsid w:val="00363391"/>
    <w:rsid w:val="00363398"/>
    <w:rsid w:val="003636AA"/>
    <w:rsid w:val="00363BB4"/>
    <w:rsid w:val="00363C35"/>
    <w:rsid w:val="00363E54"/>
    <w:rsid w:val="003641F1"/>
    <w:rsid w:val="003642E0"/>
    <w:rsid w:val="003649FE"/>
    <w:rsid w:val="003650B2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34"/>
    <w:rsid w:val="003702BE"/>
    <w:rsid w:val="00370881"/>
    <w:rsid w:val="0037109C"/>
    <w:rsid w:val="003710D6"/>
    <w:rsid w:val="0037111D"/>
    <w:rsid w:val="00371442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83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9C5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5FA"/>
    <w:rsid w:val="003766F2"/>
    <w:rsid w:val="003766F9"/>
    <w:rsid w:val="00376738"/>
    <w:rsid w:val="003767A7"/>
    <w:rsid w:val="003768CA"/>
    <w:rsid w:val="00376A3A"/>
    <w:rsid w:val="00376A7C"/>
    <w:rsid w:val="00376DF5"/>
    <w:rsid w:val="00377038"/>
    <w:rsid w:val="003770BB"/>
    <w:rsid w:val="00377145"/>
    <w:rsid w:val="0037723A"/>
    <w:rsid w:val="00377ABA"/>
    <w:rsid w:val="00377CE9"/>
    <w:rsid w:val="00377ECC"/>
    <w:rsid w:val="00377F8F"/>
    <w:rsid w:val="0038000A"/>
    <w:rsid w:val="00380327"/>
    <w:rsid w:val="0038051B"/>
    <w:rsid w:val="003807EC"/>
    <w:rsid w:val="00381189"/>
    <w:rsid w:val="00381513"/>
    <w:rsid w:val="00382906"/>
    <w:rsid w:val="00382959"/>
    <w:rsid w:val="00382BDA"/>
    <w:rsid w:val="00382E8B"/>
    <w:rsid w:val="003830F0"/>
    <w:rsid w:val="00383170"/>
    <w:rsid w:val="00383510"/>
    <w:rsid w:val="00383858"/>
    <w:rsid w:val="003838C4"/>
    <w:rsid w:val="00383D8C"/>
    <w:rsid w:val="00383DB5"/>
    <w:rsid w:val="00384667"/>
    <w:rsid w:val="00384B88"/>
    <w:rsid w:val="00384E4A"/>
    <w:rsid w:val="00384E7C"/>
    <w:rsid w:val="00385356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6EDF"/>
    <w:rsid w:val="00387177"/>
    <w:rsid w:val="003875A3"/>
    <w:rsid w:val="00387B5B"/>
    <w:rsid w:val="00387F0F"/>
    <w:rsid w:val="00390F68"/>
    <w:rsid w:val="00391269"/>
    <w:rsid w:val="003914D7"/>
    <w:rsid w:val="00391515"/>
    <w:rsid w:val="00391543"/>
    <w:rsid w:val="00391596"/>
    <w:rsid w:val="00391663"/>
    <w:rsid w:val="00391BC6"/>
    <w:rsid w:val="00391C8F"/>
    <w:rsid w:val="00391CBC"/>
    <w:rsid w:val="00391CFE"/>
    <w:rsid w:val="00392044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2FB"/>
    <w:rsid w:val="0039436F"/>
    <w:rsid w:val="0039446B"/>
    <w:rsid w:val="0039495A"/>
    <w:rsid w:val="0039495C"/>
    <w:rsid w:val="00394C50"/>
    <w:rsid w:val="003955B1"/>
    <w:rsid w:val="00395D09"/>
    <w:rsid w:val="00396381"/>
    <w:rsid w:val="0039643D"/>
    <w:rsid w:val="003964BC"/>
    <w:rsid w:val="0039659D"/>
    <w:rsid w:val="00396718"/>
    <w:rsid w:val="0039691F"/>
    <w:rsid w:val="00396930"/>
    <w:rsid w:val="003969A2"/>
    <w:rsid w:val="00396DDB"/>
    <w:rsid w:val="00397030"/>
    <w:rsid w:val="00397082"/>
    <w:rsid w:val="0039757E"/>
    <w:rsid w:val="00397632"/>
    <w:rsid w:val="003976BF"/>
    <w:rsid w:val="003976E0"/>
    <w:rsid w:val="00397864"/>
    <w:rsid w:val="00397BF3"/>
    <w:rsid w:val="003A021D"/>
    <w:rsid w:val="003A04CB"/>
    <w:rsid w:val="003A0859"/>
    <w:rsid w:val="003A0AD3"/>
    <w:rsid w:val="003A0CA7"/>
    <w:rsid w:val="003A0E2D"/>
    <w:rsid w:val="003A0EF4"/>
    <w:rsid w:val="003A1095"/>
    <w:rsid w:val="003A1197"/>
    <w:rsid w:val="003A17AB"/>
    <w:rsid w:val="003A1F7F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AF"/>
    <w:rsid w:val="003A44DA"/>
    <w:rsid w:val="003A4876"/>
    <w:rsid w:val="003A4F6D"/>
    <w:rsid w:val="003A5239"/>
    <w:rsid w:val="003A52E8"/>
    <w:rsid w:val="003A58E3"/>
    <w:rsid w:val="003A5EC3"/>
    <w:rsid w:val="003A699A"/>
    <w:rsid w:val="003A6B7C"/>
    <w:rsid w:val="003A6D5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DFB"/>
    <w:rsid w:val="003A7EA7"/>
    <w:rsid w:val="003B007B"/>
    <w:rsid w:val="003B00C4"/>
    <w:rsid w:val="003B07E1"/>
    <w:rsid w:val="003B0A7A"/>
    <w:rsid w:val="003B0BE2"/>
    <w:rsid w:val="003B0CA7"/>
    <w:rsid w:val="003B0F5F"/>
    <w:rsid w:val="003B12D0"/>
    <w:rsid w:val="003B15D8"/>
    <w:rsid w:val="003B16E4"/>
    <w:rsid w:val="003B186B"/>
    <w:rsid w:val="003B1936"/>
    <w:rsid w:val="003B22DF"/>
    <w:rsid w:val="003B23ED"/>
    <w:rsid w:val="003B2448"/>
    <w:rsid w:val="003B2B5E"/>
    <w:rsid w:val="003B3019"/>
    <w:rsid w:val="003B3303"/>
    <w:rsid w:val="003B361B"/>
    <w:rsid w:val="003B392D"/>
    <w:rsid w:val="003B397D"/>
    <w:rsid w:val="003B3B79"/>
    <w:rsid w:val="003B3ED1"/>
    <w:rsid w:val="003B457A"/>
    <w:rsid w:val="003B4B34"/>
    <w:rsid w:val="003B4D2A"/>
    <w:rsid w:val="003B4D7D"/>
    <w:rsid w:val="003B4E1E"/>
    <w:rsid w:val="003B4E6F"/>
    <w:rsid w:val="003B4F97"/>
    <w:rsid w:val="003B50D2"/>
    <w:rsid w:val="003B585B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B6A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1E92"/>
    <w:rsid w:val="003C208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61B"/>
    <w:rsid w:val="003C3783"/>
    <w:rsid w:val="003C3AC0"/>
    <w:rsid w:val="003C3E28"/>
    <w:rsid w:val="003C4596"/>
    <w:rsid w:val="003C5044"/>
    <w:rsid w:val="003C5219"/>
    <w:rsid w:val="003C5513"/>
    <w:rsid w:val="003C5F18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8D6"/>
    <w:rsid w:val="003D1952"/>
    <w:rsid w:val="003D1A7D"/>
    <w:rsid w:val="003D1AF0"/>
    <w:rsid w:val="003D1B73"/>
    <w:rsid w:val="003D1C00"/>
    <w:rsid w:val="003D2307"/>
    <w:rsid w:val="003D2423"/>
    <w:rsid w:val="003D25AA"/>
    <w:rsid w:val="003D2D98"/>
    <w:rsid w:val="003D31A5"/>
    <w:rsid w:val="003D33E8"/>
    <w:rsid w:val="003D36E9"/>
    <w:rsid w:val="003D380F"/>
    <w:rsid w:val="003D3B95"/>
    <w:rsid w:val="003D3BE2"/>
    <w:rsid w:val="003D3BFF"/>
    <w:rsid w:val="003D3D3C"/>
    <w:rsid w:val="003D3DA2"/>
    <w:rsid w:val="003D3EDD"/>
    <w:rsid w:val="003D3F6F"/>
    <w:rsid w:val="003D441E"/>
    <w:rsid w:val="003D442E"/>
    <w:rsid w:val="003D4431"/>
    <w:rsid w:val="003D4504"/>
    <w:rsid w:val="003D4576"/>
    <w:rsid w:val="003D4693"/>
    <w:rsid w:val="003D48D3"/>
    <w:rsid w:val="003D50A7"/>
    <w:rsid w:val="003D51A2"/>
    <w:rsid w:val="003D51B6"/>
    <w:rsid w:val="003D559A"/>
    <w:rsid w:val="003D55D9"/>
    <w:rsid w:val="003D55E2"/>
    <w:rsid w:val="003D575F"/>
    <w:rsid w:val="003D5C9B"/>
    <w:rsid w:val="003D603D"/>
    <w:rsid w:val="003D6473"/>
    <w:rsid w:val="003D6BA4"/>
    <w:rsid w:val="003D7243"/>
    <w:rsid w:val="003D72D7"/>
    <w:rsid w:val="003D73F0"/>
    <w:rsid w:val="003D79EB"/>
    <w:rsid w:val="003D7ADC"/>
    <w:rsid w:val="003D7BCF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249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3D"/>
    <w:rsid w:val="003E4242"/>
    <w:rsid w:val="003E467E"/>
    <w:rsid w:val="003E4B15"/>
    <w:rsid w:val="003E4B46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1C"/>
    <w:rsid w:val="003E7486"/>
    <w:rsid w:val="003E748B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1907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CEA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5F6A"/>
    <w:rsid w:val="003F5FE8"/>
    <w:rsid w:val="003F6196"/>
    <w:rsid w:val="003F6349"/>
    <w:rsid w:val="003F6472"/>
    <w:rsid w:val="003F6A2B"/>
    <w:rsid w:val="003F6A79"/>
    <w:rsid w:val="003F6B63"/>
    <w:rsid w:val="003F6DDC"/>
    <w:rsid w:val="003F6F2F"/>
    <w:rsid w:val="003F7073"/>
    <w:rsid w:val="003F759B"/>
    <w:rsid w:val="003F7644"/>
    <w:rsid w:val="003F7692"/>
    <w:rsid w:val="003F7B86"/>
    <w:rsid w:val="003F7EB4"/>
    <w:rsid w:val="00400289"/>
    <w:rsid w:val="004003D7"/>
    <w:rsid w:val="00400DD9"/>
    <w:rsid w:val="00401192"/>
    <w:rsid w:val="00401310"/>
    <w:rsid w:val="00401335"/>
    <w:rsid w:val="00401367"/>
    <w:rsid w:val="00401557"/>
    <w:rsid w:val="00401AF7"/>
    <w:rsid w:val="00401D95"/>
    <w:rsid w:val="00401E90"/>
    <w:rsid w:val="0040297E"/>
    <w:rsid w:val="00402B97"/>
    <w:rsid w:val="00402C4B"/>
    <w:rsid w:val="00402C64"/>
    <w:rsid w:val="00402C8E"/>
    <w:rsid w:val="00402EE1"/>
    <w:rsid w:val="00403058"/>
    <w:rsid w:val="00403182"/>
    <w:rsid w:val="0040339F"/>
    <w:rsid w:val="004039A4"/>
    <w:rsid w:val="00403B3D"/>
    <w:rsid w:val="00404041"/>
    <w:rsid w:val="004040A7"/>
    <w:rsid w:val="004040C4"/>
    <w:rsid w:val="00404258"/>
    <w:rsid w:val="004042CB"/>
    <w:rsid w:val="004044F6"/>
    <w:rsid w:val="004046AA"/>
    <w:rsid w:val="00404920"/>
    <w:rsid w:val="00404C0A"/>
    <w:rsid w:val="00404CF2"/>
    <w:rsid w:val="00404EA7"/>
    <w:rsid w:val="00405062"/>
    <w:rsid w:val="00405156"/>
    <w:rsid w:val="0040518E"/>
    <w:rsid w:val="004051A8"/>
    <w:rsid w:val="0040570A"/>
    <w:rsid w:val="0040584F"/>
    <w:rsid w:val="00405CB8"/>
    <w:rsid w:val="00405CD1"/>
    <w:rsid w:val="00405CFC"/>
    <w:rsid w:val="00405EE4"/>
    <w:rsid w:val="00406162"/>
    <w:rsid w:val="0040656D"/>
    <w:rsid w:val="004065C3"/>
    <w:rsid w:val="004067F0"/>
    <w:rsid w:val="00406864"/>
    <w:rsid w:val="00406BA1"/>
    <w:rsid w:val="0040712C"/>
    <w:rsid w:val="0040725A"/>
    <w:rsid w:val="0040727A"/>
    <w:rsid w:val="0040756F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1D"/>
    <w:rsid w:val="0041106F"/>
    <w:rsid w:val="00411143"/>
    <w:rsid w:val="00411242"/>
    <w:rsid w:val="0041150C"/>
    <w:rsid w:val="00411535"/>
    <w:rsid w:val="004119BC"/>
    <w:rsid w:val="00411C09"/>
    <w:rsid w:val="00411C66"/>
    <w:rsid w:val="00411D4F"/>
    <w:rsid w:val="00411D98"/>
    <w:rsid w:val="00411F85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3B"/>
    <w:rsid w:val="00415AC5"/>
    <w:rsid w:val="00415BA7"/>
    <w:rsid w:val="00415BEB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35C"/>
    <w:rsid w:val="0042267F"/>
    <w:rsid w:val="004227EC"/>
    <w:rsid w:val="00422874"/>
    <w:rsid w:val="004228BB"/>
    <w:rsid w:val="004229AE"/>
    <w:rsid w:val="00422A8F"/>
    <w:rsid w:val="00422AAB"/>
    <w:rsid w:val="00422B9F"/>
    <w:rsid w:val="004233C0"/>
    <w:rsid w:val="004238D2"/>
    <w:rsid w:val="00423BFF"/>
    <w:rsid w:val="00423C72"/>
    <w:rsid w:val="00424279"/>
    <w:rsid w:val="00424423"/>
    <w:rsid w:val="0042491D"/>
    <w:rsid w:val="00424BC6"/>
    <w:rsid w:val="00424C09"/>
    <w:rsid w:val="00424C25"/>
    <w:rsid w:val="00424E9A"/>
    <w:rsid w:val="004253A8"/>
    <w:rsid w:val="0042541B"/>
    <w:rsid w:val="004255D4"/>
    <w:rsid w:val="0042560B"/>
    <w:rsid w:val="00425DD0"/>
    <w:rsid w:val="00425E4F"/>
    <w:rsid w:val="0042603B"/>
    <w:rsid w:val="0042625B"/>
    <w:rsid w:val="004262A7"/>
    <w:rsid w:val="0042636F"/>
    <w:rsid w:val="0042661F"/>
    <w:rsid w:val="00426902"/>
    <w:rsid w:val="0042693F"/>
    <w:rsid w:val="00426B8C"/>
    <w:rsid w:val="00426D4E"/>
    <w:rsid w:val="00426E66"/>
    <w:rsid w:val="00426F15"/>
    <w:rsid w:val="00426FEC"/>
    <w:rsid w:val="0042765C"/>
    <w:rsid w:val="00427724"/>
    <w:rsid w:val="00427760"/>
    <w:rsid w:val="00427EB9"/>
    <w:rsid w:val="00430625"/>
    <w:rsid w:val="004306D5"/>
    <w:rsid w:val="00430749"/>
    <w:rsid w:val="00430BAE"/>
    <w:rsid w:val="00430F0F"/>
    <w:rsid w:val="00430FA4"/>
    <w:rsid w:val="00431006"/>
    <w:rsid w:val="00431136"/>
    <w:rsid w:val="00431303"/>
    <w:rsid w:val="00431917"/>
    <w:rsid w:val="004319EC"/>
    <w:rsid w:val="00432187"/>
    <w:rsid w:val="004324DB"/>
    <w:rsid w:val="004328C5"/>
    <w:rsid w:val="00432B27"/>
    <w:rsid w:val="00432BE3"/>
    <w:rsid w:val="00432D61"/>
    <w:rsid w:val="00432F09"/>
    <w:rsid w:val="004330EA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574"/>
    <w:rsid w:val="00434E96"/>
    <w:rsid w:val="00435958"/>
    <w:rsid w:val="0043620D"/>
    <w:rsid w:val="00436296"/>
    <w:rsid w:val="004366B7"/>
    <w:rsid w:val="004367F2"/>
    <w:rsid w:val="00436A0D"/>
    <w:rsid w:val="00436C85"/>
    <w:rsid w:val="00436E0E"/>
    <w:rsid w:val="00436E54"/>
    <w:rsid w:val="00436F9B"/>
    <w:rsid w:val="004370DE"/>
    <w:rsid w:val="0043712C"/>
    <w:rsid w:val="0043728C"/>
    <w:rsid w:val="0043740F"/>
    <w:rsid w:val="004376AA"/>
    <w:rsid w:val="00437BD3"/>
    <w:rsid w:val="00437E09"/>
    <w:rsid w:val="00437EDA"/>
    <w:rsid w:val="00440002"/>
    <w:rsid w:val="0044007B"/>
    <w:rsid w:val="00440222"/>
    <w:rsid w:val="00440571"/>
    <w:rsid w:val="0044076C"/>
    <w:rsid w:val="004407BA"/>
    <w:rsid w:val="00440973"/>
    <w:rsid w:val="00440E19"/>
    <w:rsid w:val="00440EA5"/>
    <w:rsid w:val="00440F43"/>
    <w:rsid w:val="00441072"/>
    <w:rsid w:val="0044123C"/>
    <w:rsid w:val="004414A1"/>
    <w:rsid w:val="004415F2"/>
    <w:rsid w:val="00441714"/>
    <w:rsid w:val="0044172C"/>
    <w:rsid w:val="00441A09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3BB3"/>
    <w:rsid w:val="00443C85"/>
    <w:rsid w:val="00444125"/>
    <w:rsid w:val="004447E4"/>
    <w:rsid w:val="00445196"/>
    <w:rsid w:val="0044589D"/>
    <w:rsid w:val="00445BC1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AC4"/>
    <w:rsid w:val="00447B5D"/>
    <w:rsid w:val="00447BB8"/>
    <w:rsid w:val="004504A3"/>
    <w:rsid w:val="00450881"/>
    <w:rsid w:val="004508BE"/>
    <w:rsid w:val="004511FA"/>
    <w:rsid w:val="0045141E"/>
    <w:rsid w:val="004514A8"/>
    <w:rsid w:val="004516BA"/>
    <w:rsid w:val="00451CAD"/>
    <w:rsid w:val="00451E72"/>
    <w:rsid w:val="00451EAD"/>
    <w:rsid w:val="004528B4"/>
    <w:rsid w:val="0045296D"/>
    <w:rsid w:val="00452FF5"/>
    <w:rsid w:val="004535A6"/>
    <w:rsid w:val="004539CB"/>
    <w:rsid w:val="00453A85"/>
    <w:rsid w:val="00453E25"/>
    <w:rsid w:val="00453F18"/>
    <w:rsid w:val="00453FE2"/>
    <w:rsid w:val="004543C7"/>
    <w:rsid w:val="0045475E"/>
    <w:rsid w:val="00454A43"/>
    <w:rsid w:val="00454E4A"/>
    <w:rsid w:val="004550BD"/>
    <w:rsid w:val="00455311"/>
    <w:rsid w:val="00455765"/>
    <w:rsid w:val="00455B7C"/>
    <w:rsid w:val="00456351"/>
    <w:rsid w:val="00456394"/>
    <w:rsid w:val="004563E8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5D2"/>
    <w:rsid w:val="00460722"/>
    <w:rsid w:val="004608B8"/>
    <w:rsid w:val="00460ABC"/>
    <w:rsid w:val="00460B9E"/>
    <w:rsid w:val="00460D5A"/>
    <w:rsid w:val="00460D9A"/>
    <w:rsid w:val="00460DB8"/>
    <w:rsid w:val="00460E51"/>
    <w:rsid w:val="00461298"/>
    <w:rsid w:val="0046137C"/>
    <w:rsid w:val="004615FC"/>
    <w:rsid w:val="00461A37"/>
    <w:rsid w:val="00461BAC"/>
    <w:rsid w:val="00461CE1"/>
    <w:rsid w:val="00461EB8"/>
    <w:rsid w:val="00462056"/>
    <w:rsid w:val="0046219B"/>
    <w:rsid w:val="0046246E"/>
    <w:rsid w:val="0046312E"/>
    <w:rsid w:val="00463267"/>
    <w:rsid w:val="00463782"/>
    <w:rsid w:val="0046388C"/>
    <w:rsid w:val="004638AE"/>
    <w:rsid w:val="004638E4"/>
    <w:rsid w:val="00463921"/>
    <w:rsid w:val="0046416D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9EE"/>
    <w:rsid w:val="00466C02"/>
    <w:rsid w:val="00466C34"/>
    <w:rsid w:val="00466C5E"/>
    <w:rsid w:val="00466E04"/>
    <w:rsid w:val="0046714C"/>
    <w:rsid w:val="00467420"/>
    <w:rsid w:val="004677B8"/>
    <w:rsid w:val="00467CC8"/>
    <w:rsid w:val="00467CCE"/>
    <w:rsid w:val="00467D5D"/>
    <w:rsid w:val="00470444"/>
    <w:rsid w:val="00470577"/>
    <w:rsid w:val="004706B8"/>
    <w:rsid w:val="00470AB0"/>
    <w:rsid w:val="00470AC8"/>
    <w:rsid w:val="00470E45"/>
    <w:rsid w:val="00470E56"/>
    <w:rsid w:val="00470E65"/>
    <w:rsid w:val="00471117"/>
    <w:rsid w:val="004712A2"/>
    <w:rsid w:val="004713CE"/>
    <w:rsid w:val="00471776"/>
    <w:rsid w:val="00471C98"/>
    <w:rsid w:val="00471DC9"/>
    <w:rsid w:val="00471DE3"/>
    <w:rsid w:val="00471E48"/>
    <w:rsid w:val="0047202B"/>
    <w:rsid w:val="00472124"/>
    <w:rsid w:val="00472215"/>
    <w:rsid w:val="00472498"/>
    <w:rsid w:val="0047290A"/>
    <w:rsid w:val="00472BB2"/>
    <w:rsid w:val="00473105"/>
    <w:rsid w:val="004732C4"/>
    <w:rsid w:val="00473325"/>
    <w:rsid w:val="00473619"/>
    <w:rsid w:val="00473A43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A8B"/>
    <w:rsid w:val="00475C67"/>
    <w:rsid w:val="0047601F"/>
    <w:rsid w:val="0047622E"/>
    <w:rsid w:val="00476317"/>
    <w:rsid w:val="004763C0"/>
    <w:rsid w:val="004764EF"/>
    <w:rsid w:val="00476D8A"/>
    <w:rsid w:val="00476E54"/>
    <w:rsid w:val="00476F6A"/>
    <w:rsid w:val="00476F9A"/>
    <w:rsid w:val="0047701A"/>
    <w:rsid w:val="004777B4"/>
    <w:rsid w:val="004777C4"/>
    <w:rsid w:val="00477D28"/>
    <w:rsid w:val="0048032F"/>
    <w:rsid w:val="00480458"/>
    <w:rsid w:val="0048059E"/>
    <w:rsid w:val="0048068B"/>
    <w:rsid w:val="004807C0"/>
    <w:rsid w:val="004807F1"/>
    <w:rsid w:val="00480B23"/>
    <w:rsid w:val="00480BA4"/>
    <w:rsid w:val="004810DD"/>
    <w:rsid w:val="0048126A"/>
    <w:rsid w:val="00481566"/>
    <w:rsid w:val="004816BB"/>
    <w:rsid w:val="00481826"/>
    <w:rsid w:val="004819CF"/>
    <w:rsid w:val="00481FE2"/>
    <w:rsid w:val="004825E8"/>
    <w:rsid w:val="00482975"/>
    <w:rsid w:val="00482DAC"/>
    <w:rsid w:val="00482F77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929"/>
    <w:rsid w:val="004869FE"/>
    <w:rsid w:val="00486D0E"/>
    <w:rsid w:val="00486D61"/>
    <w:rsid w:val="00486FCC"/>
    <w:rsid w:val="00487658"/>
    <w:rsid w:val="00487F3F"/>
    <w:rsid w:val="00490115"/>
    <w:rsid w:val="004901D6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C1F"/>
    <w:rsid w:val="00491FD0"/>
    <w:rsid w:val="004927DD"/>
    <w:rsid w:val="004927E7"/>
    <w:rsid w:val="004929F3"/>
    <w:rsid w:val="00492CC1"/>
    <w:rsid w:val="00493061"/>
    <w:rsid w:val="00493424"/>
    <w:rsid w:val="00493AB8"/>
    <w:rsid w:val="00493D42"/>
    <w:rsid w:val="00493DEC"/>
    <w:rsid w:val="00493EEC"/>
    <w:rsid w:val="00493FE9"/>
    <w:rsid w:val="00494348"/>
    <w:rsid w:val="00494414"/>
    <w:rsid w:val="0049442C"/>
    <w:rsid w:val="00494563"/>
    <w:rsid w:val="004945DE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4C"/>
    <w:rsid w:val="004973AE"/>
    <w:rsid w:val="00497727"/>
    <w:rsid w:val="0049776B"/>
    <w:rsid w:val="00497E7B"/>
    <w:rsid w:val="00497F13"/>
    <w:rsid w:val="00497F33"/>
    <w:rsid w:val="004A00A2"/>
    <w:rsid w:val="004A03B5"/>
    <w:rsid w:val="004A072D"/>
    <w:rsid w:val="004A0A51"/>
    <w:rsid w:val="004A0CC2"/>
    <w:rsid w:val="004A0FA8"/>
    <w:rsid w:val="004A101D"/>
    <w:rsid w:val="004A1297"/>
    <w:rsid w:val="004A140B"/>
    <w:rsid w:val="004A145A"/>
    <w:rsid w:val="004A195A"/>
    <w:rsid w:val="004A1BAF"/>
    <w:rsid w:val="004A1E97"/>
    <w:rsid w:val="004A1ED3"/>
    <w:rsid w:val="004A1F10"/>
    <w:rsid w:val="004A1F32"/>
    <w:rsid w:val="004A239E"/>
    <w:rsid w:val="004A24E0"/>
    <w:rsid w:val="004A2683"/>
    <w:rsid w:val="004A276A"/>
    <w:rsid w:val="004A2945"/>
    <w:rsid w:val="004A2C59"/>
    <w:rsid w:val="004A2D09"/>
    <w:rsid w:val="004A2DC0"/>
    <w:rsid w:val="004A2E93"/>
    <w:rsid w:val="004A2EAC"/>
    <w:rsid w:val="004A2F5E"/>
    <w:rsid w:val="004A2F86"/>
    <w:rsid w:val="004A30F9"/>
    <w:rsid w:val="004A32E7"/>
    <w:rsid w:val="004A3311"/>
    <w:rsid w:val="004A339F"/>
    <w:rsid w:val="004A33FC"/>
    <w:rsid w:val="004A3613"/>
    <w:rsid w:val="004A38FB"/>
    <w:rsid w:val="004A3E5B"/>
    <w:rsid w:val="004A4481"/>
    <w:rsid w:val="004A4572"/>
    <w:rsid w:val="004A4632"/>
    <w:rsid w:val="004A51CD"/>
    <w:rsid w:val="004A53E3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0CE3"/>
    <w:rsid w:val="004B10B4"/>
    <w:rsid w:val="004B11CF"/>
    <w:rsid w:val="004B161E"/>
    <w:rsid w:val="004B1D00"/>
    <w:rsid w:val="004B1E45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421"/>
    <w:rsid w:val="004B3573"/>
    <w:rsid w:val="004B359E"/>
    <w:rsid w:val="004B3A98"/>
    <w:rsid w:val="004B3B90"/>
    <w:rsid w:val="004B3E7B"/>
    <w:rsid w:val="004B4013"/>
    <w:rsid w:val="004B418E"/>
    <w:rsid w:val="004B4362"/>
    <w:rsid w:val="004B44F1"/>
    <w:rsid w:val="004B49AD"/>
    <w:rsid w:val="004B4AB6"/>
    <w:rsid w:val="004B5B8D"/>
    <w:rsid w:val="004B5BBB"/>
    <w:rsid w:val="004B5E11"/>
    <w:rsid w:val="004B5E40"/>
    <w:rsid w:val="004B6165"/>
    <w:rsid w:val="004B616A"/>
    <w:rsid w:val="004B6697"/>
    <w:rsid w:val="004B6861"/>
    <w:rsid w:val="004B697A"/>
    <w:rsid w:val="004B6BB8"/>
    <w:rsid w:val="004B6DD6"/>
    <w:rsid w:val="004B7019"/>
    <w:rsid w:val="004B7146"/>
    <w:rsid w:val="004B7477"/>
    <w:rsid w:val="004B757C"/>
    <w:rsid w:val="004B7ACC"/>
    <w:rsid w:val="004B7CD7"/>
    <w:rsid w:val="004C023D"/>
    <w:rsid w:val="004C029E"/>
    <w:rsid w:val="004C07C2"/>
    <w:rsid w:val="004C0B50"/>
    <w:rsid w:val="004C0BC1"/>
    <w:rsid w:val="004C0EB8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2F64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99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6F98"/>
    <w:rsid w:val="004C70A4"/>
    <w:rsid w:val="004C74FF"/>
    <w:rsid w:val="004C7697"/>
    <w:rsid w:val="004C78D5"/>
    <w:rsid w:val="004C793D"/>
    <w:rsid w:val="004C7B63"/>
    <w:rsid w:val="004C7D71"/>
    <w:rsid w:val="004C7FCF"/>
    <w:rsid w:val="004D00A6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2B9"/>
    <w:rsid w:val="004D3373"/>
    <w:rsid w:val="004D34E5"/>
    <w:rsid w:val="004D3649"/>
    <w:rsid w:val="004D3749"/>
    <w:rsid w:val="004D38E1"/>
    <w:rsid w:val="004D3FA0"/>
    <w:rsid w:val="004D432E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671"/>
    <w:rsid w:val="004D6974"/>
    <w:rsid w:val="004D69E8"/>
    <w:rsid w:val="004D6A51"/>
    <w:rsid w:val="004D6C49"/>
    <w:rsid w:val="004D6FD7"/>
    <w:rsid w:val="004D749B"/>
    <w:rsid w:val="004D74E8"/>
    <w:rsid w:val="004D76DE"/>
    <w:rsid w:val="004D7A2E"/>
    <w:rsid w:val="004D7A58"/>
    <w:rsid w:val="004D7B37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1E5B"/>
    <w:rsid w:val="004E237B"/>
    <w:rsid w:val="004E24D3"/>
    <w:rsid w:val="004E2926"/>
    <w:rsid w:val="004E2ADC"/>
    <w:rsid w:val="004E2B41"/>
    <w:rsid w:val="004E2B7E"/>
    <w:rsid w:val="004E2EA7"/>
    <w:rsid w:val="004E2F86"/>
    <w:rsid w:val="004E3343"/>
    <w:rsid w:val="004E34C2"/>
    <w:rsid w:val="004E35A5"/>
    <w:rsid w:val="004E390B"/>
    <w:rsid w:val="004E393A"/>
    <w:rsid w:val="004E39C8"/>
    <w:rsid w:val="004E3A1B"/>
    <w:rsid w:val="004E3F1E"/>
    <w:rsid w:val="004E3F31"/>
    <w:rsid w:val="004E3FB4"/>
    <w:rsid w:val="004E40AD"/>
    <w:rsid w:val="004E40FF"/>
    <w:rsid w:val="004E422F"/>
    <w:rsid w:val="004E48A1"/>
    <w:rsid w:val="004E4918"/>
    <w:rsid w:val="004E4A33"/>
    <w:rsid w:val="004E4B07"/>
    <w:rsid w:val="004E4D3A"/>
    <w:rsid w:val="004E5016"/>
    <w:rsid w:val="004E50AF"/>
    <w:rsid w:val="004E5681"/>
    <w:rsid w:val="004E577F"/>
    <w:rsid w:val="004E57CB"/>
    <w:rsid w:val="004E58AC"/>
    <w:rsid w:val="004E6230"/>
    <w:rsid w:val="004E63C1"/>
    <w:rsid w:val="004E6884"/>
    <w:rsid w:val="004E69B8"/>
    <w:rsid w:val="004E6D73"/>
    <w:rsid w:val="004E70DA"/>
    <w:rsid w:val="004E72FB"/>
    <w:rsid w:val="004E7621"/>
    <w:rsid w:val="004E78C8"/>
    <w:rsid w:val="004E79A7"/>
    <w:rsid w:val="004E7C71"/>
    <w:rsid w:val="004F0074"/>
    <w:rsid w:val="004F0523"/>
    <w:rsid w:val="004F05CA"/>
    <w:rsid w:val="004F06FB"/>
    <w:rsid w:val="004F0A20"/>
    <w:rsid w:val="004F0A5B"/>
    <w:rsid w:val="004F0F66"/>
    <w:rsid w:val="004F11F7"/>
    <w:rsid w:val="004F1374"/>
    <w:rsid w:val="004F15EE"/>
    <w:rsid w:val="004F1690"/>
    <w:rsid w:val="004F1A07"/>
    <w:rsid w:val="004F1A71"/>
    <w:rsid w:val="004F1EA7"/>
    <w:rsid w:val="004F1F37"/>
    <w:rsid w:val="004F201A"/>
    <w:rsid w:val="004F20DB"/>
    <w:rsid w:val="004F3151"/>
    <w:rsid w:val="004F3156"/>
    <w:rsid w:val="004F342A"/>
    <w:rsid w:val="004F3597"/>
    <w:rsid w:val="004F3823"/>
    <w:rsid w:val="004F3A19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D46"/>
    <w:rsid w:val="004F5F29"/>
    <w:rsid w:val="004F60C8"/>
    <w:rsid w:val="004F63BB"/>
    <w:rsid w:val="004F6687"/>
    <w:rsid w:val="004F70F2"/>
    <w:rsid w:val="004F7310"/>
    <w:rsid w:val="004F74F1"/>
    <w:rsid w:val="004F783C"/>
    <w:rsid w:val="004F7AA5"/>
    <w:rsid w:val="004F7ACB"/>
    <w:rsid w:val="004F7BB4"/>
    <w:rsid w:val="004F7C71"/>
    <w:rsid w:val="004F7F55"/>
    <w:rsid w:val="00500515"/>
    <w:rsid w:val="00500768"/>
    <w:rsid w:val="00500C77"/>
    <w:rsid w:val="00500D24"/>
    <w:rsid w:val="00500EFF"/>
    <w:rsid w:val="00500F4A"/>
    <w:rsid w:val="00501137"/>
    <w:rsid w:val="00501565"/>
    <w:rsid w:val="005015EB"/>
    <w:rsid w:val="00501C1E"/>
    <w:rsid w:val="00502242"/>
    <w:rsid w:val="0050264D"/>
    <w:rsid w:val="00502AAA"/>
    <w:rsid w:val="00502C0E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3AC"/>
    <w:rsid w:val="00504D8C"/>
    <w:rsid w:val="00504DC5"/>
    <w:rsid w:val="0050527D"/>
    <w:rsid w:val="005053F1"/>
    <w:rsid w:val="00505622"/>
    <w:rsid w:val="005056F0"/>
    <w:rsid w:val="00505898"/>
    <w:rsid w:val="005058A0"/>
    <w:rsid w:val="00505C5E"/>
    <w:rsid w:val="00506248"/>
    <w:rsid w:val="0050629A"/>
    <w:rsid w:val="005062C6"/>
    <w:rsid w:val="00506504"/>
    <w:rsid w:val="00506A8B"/>
    <w:rsid w:val="00506C14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9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3B1"/>
    <w:rsid w:val="00513478"/>
    <w:rsid w:val="00513669"/>
    <w:rsid w:val="0051392A"/>
    <w:rsid w:val="00513D1D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5B4F"/>
    <w:rsid w:val="00516104"/>
    <w:rsid w:val="005161CA"/>
    <w:rsid w:val="00516537"/>
    <w:rsid w:val="00516694"/>
    <w:rsid w:val="00516851"/>
    <w:rsid w:val="00516AD8"/>
    <w:rsid w:val="00516C10"/>
    <w:rsid w:val="00516DAB"/>
    <w:rsid w:val="00517632"/>
    <w:rsid w:val="005178FD"/>
    <w:rsid w:val="00517AF9"/>
    <w:rsid w:val="005200AE"/>
    <w:rsid w:val="005203D6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EA2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57F"/>
    <w:rsid w:val="0052571B"/>
    <w:rsid w:val="00525754"/>
    <w:rsid w:val="00526171"/>
    <w:rsid w:val="005263ED"/>
    <w:rsid w:val="00526402"/>
    <w:rsid w:val="0052671C"/>
    <w:rsid w:val="00526B69"/>
    <w:rsid w:val="005278DF"/>
    <w:rsid w:val="00527A03"/>
    <w:rsid w:val="00527AE5"/>
    <w:rsid w:val="00527E46"/>
    <w:rsid w:val="00527ED0"/>
    <w:rsid w:val="00527F20"/>
    <w:rsid w:val="00530507"/>
    <w:rsid w:val="00530670"/>
    <w:rsid w:val="00530740"/>
    <w:rsid w:val="00530864"/>
    <w:rsid w:val="005308E1"/>
    <w:rsid w:val="0053098C"/>
    <w:rsid w:val="00530C77"/>
    <w:rsid w:val="005310E3"/>
    <w:rsid w:val="0053110B"/>
    <w:rsid w:val="005313E1"/>
    <w:rsid w:val="0053169E"/>
    <w:rsid w:val="00531758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171"/>
    <w:rsid w:val="00534433"/>
    <w:rsid w:val="00534511"/>
    <w:rsid w:val="005346A6"/>
    <w:rsid w:val="0053489E"/>
    <w:rsid w:val="005348FB"/>
    <w:rsid w:val="00534D5F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6BA0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ED"/>
    <w:rsid w:val="005412FB"/>
    <w:rsid w:val="00541664"/>
    <w:rsid w:val="00541810"/>
    <w:rsid w:val="00541A72"/>
    <w:rsid w:val="00541E7E"/>
    <w:rsid w:val="00542364"/>
    <w:rsid w:val="00542640"/>
    <w:rsid w:val="00542BC7"/>
    <w:rsid w:val="00542C94"/>
    <w:rsid w:val="00542EAF"/>
    <w:rsid w:val="005432F4"/>
    <w:rsid w:val="005434C7"/>
    <w:rsid w:val="005439D0"/>
    <w:rsid w:val="00543BFB"/>
    <w:rsid w:val="00543E10"/>
    <w:rsid w:val="00544316"/>
    <w:rsid w:val="0054433B"/>
    <w:rsid w:val="005443BF"/>
    <w:rsid w:val="005448B3"/>
    <w:rsid w:val="00544D3C"/>
    <w:rsid w:val="005454D7"/>
    <w:rsid w:val="0054557D"/>
    <w:rsid w:val="00545675"/>
    <w:rsid w:val="0054585E"/>
    <w:rsid w:val="00545D60"/>
    <w:rsid w:val="00545E50"/>
    <w:rsid w:val="00545F95"/>
    <w:rsid w:val="00546410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47FB5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2A"/>
    <w:rsid w:val="00553EC9"/>
    <w:rsid w:val="00553ED4"/>
    <w:rsid w:val="0055479C"/>
    <w:rsid w:val="005547A8"/>
    <w:rsid w:val="005548FC"/>
    <w:rsid w:val="00554C7D"/>
    <w:rsid w:val="00554F25"/>
    <w:rsid w:val="00555030"/>
    <w:rsid w:val="005553DA"/>
    <w:rsid w:val="00555412"/>
    <w:rsid w:val="00555585"/>
    <w:rsid w:val="00555C44"/>
    <w:rsid w:val="00555D5B"/>
    <w:rsid w:val="00555EB7"/>
    <w:rsid w:val="00555F03"/>
    <w:rsid w:val="00555F77"/>
    <w:rsid w:val="00555FF5"/>
    <w:rsid w:val="005563F9"/>
    <w:rsid w:val="005564F6"/>
    <w:rsid w:val="00556811"/>
    <w:rsid w:val="00556996"/>
    <w:rsid w:val="00556A88"/>
    <w:rsid w:val="00556AAC"/>
    <w:rsid w:val="00557086"/>
    <w:rsid w:val="00557128"/>
    <w:rsid w:val="005574D5"/>
    <w:rsid w:val="00557C03"/>
    <w:rsid w:val="00557EF3"/>
    <w:rsid w:val="00560030"/>
    <w:rsid w:val="00560059"/>
    <w:rsid w:val="00560635"/>
    <w:rsid w:val="005608DB"/>
    <w:rsid w:val="0056090C"/>
    <w:rsid w:val="00560AA4"/>
    <w:rsid w:val="00560B9F"/>
    <w:rsid w:val="00560C81"/>
    <w:rsid w:val="00561554"/>
    <w:rsid w:val="005615E5"/>
    <w:rsid w:val="00561B6A"/>
    <w:rsid w:val="00561BB0"/>
    <w:rsid w:val="005620FA"/>
    <w:rsid w:val="00562729"/>
    <w:rsid w:val="00562EB7"/>
    <w:rsid w:val="0056366A"/>
    <w:rsid w:val="00563B8A"/>
    <w:rsid w:val="005640A8"/>
    <w:rsid w:val="005642C5"/>
    <w:rsid w:val="0056449A"/>
    <w:rsid w:val="005648E6"/>
    <w:rsid w:val="00564B66"/>
    <w:rsid w:val="00564D0F"/>
    <w:rsid w:val="00564E12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7EA"/>
    <w:rsid w:val="005679A8"/>
    <w:rsid w:val="00567B47"/>
    <w:rsid w:val="00567FF6"/>
    <w:rsid w:val="0057012B"/>
    <w:rsid w:val="00570885"/>
    <w:rsid w:val="00570EE0"/>
    <w:rsid w:val="005710D4"/>
    <w:rsid w:val="005712EC"/>
    <w:rsid w:val="0057133A"/>
    <w:rsid w:val="0057133B"/>
    <w:rsid w:val="0057161B"/>
    <w:rsid w:val="0057189C"/>
    <w:rsid w:val="005718B7"/>
    <w:rsid w:val="00571948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36"/>
    <w:rsid w:val="005732F8"/>
    <w:rsid w:val="005734D5"/>
    <w:rsid w:val="00573842"/>
    <w:rsid w:val="00573DA3"/>
    <w:rsid w:val="00574465"/>
    <w:rsid w:val="00574493"/>
    <w:rsid w:val="00574611"/>
    <w:rsid w:val="00574A0F"/>
    <w:rsid w:val="00575241"/>
    <w:rsid w:val="0057539B"/>
    <w:rsid w:val="00575476"/>
    <w:rsid w:val="005754FE"/>
    <w:rsid w:val="00575AD5"/>
    <w:rsid w:val="00575AF0"/>
    <w:rsid w:val="00575DF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AA"/>
    <w:rsid w:val="005808D0"/>
    <w:rsid w:val="005809CF"/>
    <w:rsid w:val="00580AFE"/>
    <w:rsid w:val="00580E38"/>
    <w:rsid w:val="00581025"/>
    <w:rsid w:val="005815CF"/>
    <w:rsid w:val="0058165F"/>
    <w:rsid w:val="0058181A"/>
    <w:rsid w:val="00581900"/>
    <w:rsid w:val="00581A14"/>
    <w:rsid w:val="00581AAF"/>
    <w:rsid w:val="00581AE7"/>
    <w:rsid w:val="00581E93"/>
    <w:rsid w:val="0058230B"/>
    <w:rsid w:val="005824ED"/>
    <w:rsid w:val="005827CF"/>
    <w:rsid w:val="00582A73"/>
    <w:rsid w:val="00582B64"/>
    <w:rsid w:val="00582B69"/>
    <w:rsid w:val="00582F88"/>
    <w:rsid w:val="0058306C"/>
    <w:rsid w:val="00583686"/>
    <w:rsid w:val="00583A70"/>
    <w:rsid w:val="00583AF8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43E"/>
    <w:rsid w:val="0058586E"/>
    <w:rsid w:val="005858E0"/>
    <w:rsid w:val="005858E7"/>
    <w:rsid w:val="00586174"/>
    <w:rsid w:val="005866C3"/>
    <w:rsid w:val="005867B8"/>
    <w:rsid w:val="005867EA"/>
    <w:rsid w:val="00586A2E"/>
    <w:rsid w:val="00586E3F"/>
    <w:rsid w:val="00586F21"/>
    <w:rsid w:val="005871D3"/>
    <w:rsid w:val="005873D0"/>
    <w:rsid w:val="0058748B"/>
    <w:rsid w:val="0058753F"/>
    <w:rsid w:val="005876C2"/>
    <w:rsid w:val="00587B7F"/>
    <w:rsid w:val="0059016B"/>
    <w:rsid w:val="005902A3"/>
    <w:rsid w:val="00590E9F"/>
    <w:rsid w:val="00591061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2F4C"/>
    <w:rsid w:val="005930FC"/>
    <w:rsid w:val="0059334C"/>
    <w:rsid w:val="005934EF"/>
    <w:rsid w:val="0059358D"/>
    <w:rsid w:val="00593BDA"/>
    <w:rsid w:val="005942E4"/>
    <w:rsid w:val="00594337"/>
    <w:rsid w:val="00594969"/>
    <w:rsid w:val="00594A9A"/>
    <w:rsid w:val="00594C2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8CD"/>
    <w:rsid w:val="00596934"/>
    <w:rsid w:val="0059693A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0D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74D"/>
    <w:rsid w:val="005A4A30"/>
    <w:rsid w:val="005A4B77"/>
    <w:rsid w:val="005A4B8E"/>
    <w:rsid w:val="005A4CBC"/>
    <w:rsid w:val="005A58B4"/>
    <w:rsid w:val="005A5DB1"/>
    <w:rsid w:val="005A65D1"/>
    <w:rsid w:val="005A6746"/>
    <w:rsid w:val="005A6EF8"/>
    <w:rsid w:val="005A744C"/>
    <w:rsid w:val="005A78BA"/>
    <w:rsid w:val="005A7FC3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B22"/>
    <w:rsid w:val="005B2E53"/>
    <w:rsid w:val="005B2FD0"/>
    <w:rsid w:val="005B31FA"/>
    <w:rsid w:val="005B33F5"/>
    <w:rsid w:val="005B3460"/>
    <w:rsid w:val="005B35AB"/>
    <w:rsid w:val="005B3C41"/>
    <w:rsid w:val="005B3D02"/>
    <w:rsid w:val="005B3FA6"/>
    <w:rsid w:val="005B3FD5"/>
    <w:rsid w:val="005B407A"/>
    <w:rsid w:val="005B40EA"/>
    <w:rsid w:val="005B4286"/>
    <w:rsid w:val="005B441B"/>
    <w:rsid w:val="005B459C"/>
    <w:rsid w:val="005B45C5"/>
    <w:rsid w:val="005B537B"/>
    <w:rsid w:val="005B55B6"/>
    <w:rsid w:val="005B56AC"/>
    <w:rsid w:val="005B5720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C02"/>
    <w:rsid w:val="005B6F5D"/>
    <w:rsid w:val="005B7135"/>
    <w:rsid w:val="005B73E6"/>
    <w:rsid w:val="005B762D"/>
    <w:rsid w:val="005B77BA"/>
    <w:rsid w:val="005B7A71"/>
    <w:rsid w:val="005B7F2A"/>
    <w:rsid w:val="005B7F58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2D2F"/>
    <w:rsid w:val="005C3007"/>
    <w:rsid w:val="005C31DD"/>
    <w:rsid w:val="005C3298"/>
    <w:rsid w:val="005C39CC"/>
    <w:rsid w:val="005C4256"/>
    <w:rsid w:val="005C45A2"/>
    <w:rsid w:val="005C4661"/>
    <w:rsid w:val="005C48A7"/>
    <w:rsid w:val="005C48FA"/>
    <w:rsid w:val="005C4AE6"/>
    <w:rsid w:val="005C51A7"/>
    <w:rsid w:val="005C55F6"/>
    <w:rsid w:val="005C5847"/>
    <w:rsid w:val="005C5A04"/>
    <w:rsid w:val="005C5B1B"/>
    <w:rsid w:val="005C5C74"/>
    <w:rsid w:val="005C60E3"/>
    <w:rsid w:val="005C64C0"/>
    <w:rsid w:val="005C6CA5"/>
    <w:rsid w:val="005C6E1B"/>
    <w:rsid w:val="005C6EF7"/>
    <w:rsid w:val="005C72BE"/>
    <w:rsid w:val="005C7524"/>
    <w:rsid w:val="005C76C7"/>
    <w:rsid w:val="005C7CB2"/>
    <w:rsid w:val="005D0028"/>
    <w:rsid w:val="005D02C2"/>
    <w:rsid w:val="005D065D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6B"/>
    <w:rsid w:val="005D2479"/>
    <w:rsid w:val="005D279A"/>
    <w:rsid w:val="005D2931"/>
    <w:rsid w:val="005D2C76"/>
    <w:rsid w:val="005D2E2B"/>
    <w:rsid w:val="005D3488"/>
    <w:rsid w:val="005D3510"/>
    <w:rsid w:val="005D35CD"/>
    <w:rsid w:val="005D38DA"/>
    <w:rsid w:val="005D3B48"/>
    <w:rsid w:val="005D3CA5"/>
    <w:rsid w:val="005D3E24"/>
    <w:rsid w:val="005D40E9"/>
    <w:rsid w:val="005D491C"/>
    <w:rsid w:val="005D4981"/>
    <w:rsid w:val="005D5654"/>
    <w:rsid w:val="005D5929"/>
    <w:rsid w:val="005D5C8C"/>
    <w:rsid w:val="005D5F84"/>
    <w:rsid w:val="005D5FD6"/>
    <w:rsid w:val="005D60B5"/>
    <w:rsid w:val="005D60B8"/>
    <w:rsid w:val="005D64E2"/>
    <w:rsid w:val="005D6A03"/>
    <w:rsid w:val="005D6A5D"/>
    <w:rsid w:val="005D6AEE"/>
    <w:rsid w:val="005D6BB3"/>
    <w:rsid w:val="005D6C1D"/>
    <w:rsid w:val="005D6DF1"/>
    <w:rsid w:val="005D709E"/>
    <w:rsid w:val="005D75D1"/>
    <w:rsid w:val="005D79D5"/>
    <w:rsid w:val="005D7ED2"/>
    <w:rsid w:val="005D7F48"/>
    <w:rsid w:val="005E0287"/>
    <w:rsid w:val="005E060B"/>
    <w:rsid w:val="005E0B2B"/>
    <w:rsid w:val="005E0FE6"/>
    <w:rsid w:val="005E1067"/>
    <w:rsid w:val="005E110E"/>
    <w:rsid w:val="005E14AB"/>
    <w:rsid w:val="005E16DA"/>
    <w:rsid w:val="005E17B4"/>
    <w:rsid w:val="005E1D0C"/>
    <w:rsid w:val="005E1DE1"/>
    <w:rsid w:val="005E1EAD"/>
    <w:rsid w:val="005E1EFC"/>
    <w:rsid w:val="005E27D3"/>
    <w:rsid w:val="005E2875"/>
    <w:rsid w:val="005E2B4B"/>
    <w:rsid w:val="005E2CC0"/>
    <w:rsid w:val="005E2F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7AD"/>
    <w:rsid w:val="005E6BB8"/>
    <w:rsid w:val="005E6CB5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0979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CB2"/>
    <w:rsid w:val="005F3DFA"/>
    <w:rsid w:val="005F3E86"/>
    <w:rsid w:val="005F3E8F"/>
    <w:rsid w:val="005F4294"/>
    <w:rsid w:val="005F4495"/>
    <w:rsid w:val="005F4561"/>
    <w:rsid w:val="005F4944"/>
    <w:rsid w:val="005F4D0A"/>
    <w:rsid w:val="005F52E1"/>
    <w:rsid w:val="005F56F6"/>
    <w:rsid w:val="005F5D7A"/>
    <w:rsid w:val="005F5D83"/>
    <w:rsid w:val="005F5EB1"/>
    <w:rsid w:val="005F6017"/>
    <w:rsid w:val="005F61CD"/>
    <w:rsid w:val="005F62F4"/>
    <w:rsid w:val="005F69FF"/>
    <w:rsid w:val="005F6E42"/>
    <w:rsid w:val="005F7038"/>
    <w:rsid w:val="005F7228"/>
    <w:rsid w:val="005F74F7"/>
    <w:rsid w:val="005F796A"/>
    <w:rsid w:val="005F7B4D"/>
    <w:rsid w:val="005F7EE0"/>
    <w:rsid w:val="005F7F09"/>
    <w:rsid w:val="00600213"/>
    <w:rsid w:val="00600698"/>
    <w:rsid w:val="00600901"/>
    <w:rsid w:val="00600905"/>
    <w:rsid w:val="00600C07"/>
    <w:rsid w:val="00600D8B"/>
    <w:rsid w:val="00600E1B"/>
    <w:rsid w:val="00601181"/>
    <w:rsid w:val="00601240"/>
    <w:rsid w:val="006014E0"/>
    <w:rsid w:val="00601A61"/>
    <w:rsid w:val="00601BBB"/>
    <w:rsid w:val="00601CFF"/>
    <w:rsid w:val="00601E31"/>
    <w:rsid w:val="00602059"/>
    <w:rsid w:val="006021B7"/>
    <w:rsid w:val="006025F6"/>
    <w:rsid w:val="00602661"/>
    <w:rsid w:val="00602828"/>
    <w:rsid w:val="00602A0B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138"/>
    <w:rsid w:val="006044A9"/>
    <w:rsid w:val="00604515"/>
    <w:rsid w:val="00604DCC"/>
    <w:rsid w:val="00604E8A"/>
    <w:rsid w:val="00604EB2"/>
    <w:rsid w:val="00605239"/>
    <w:rsid w:val="0060541F"/>
    <w:rsid w:val="00605728"/>
    <w:rsid w:val="006058E3"/>
    <w:rsid w:val="00605A61"/>
    <w:rsid w:val="00605FE8"/>
    <w:rsid w:val="006065CE"/>
    <w:rsid w:val="00606C41"/>
    <w:rsid w:val="00606CAC"/>
    <w:rsid w:val="00606F35"/>
    <w:rsid w:val="00607002"/>
    <w:rsid w:val="006073BD"/>
    <w:rsid w:val="006079B0"/>
    <w:rsid w:val="00607B8E"/>
    <w:rsid w:val="00607EC4"/>
    <w:rsid w:val="00610728"/>
    <w:rsid w:val="00610873"/>
    <w:rsid w:val="00610D82"/>
    <w:rsid w:val="00610DB5"/>
    <w:rsid w:val="00610DD3"/>
    <w:rsid w:val="00611103"/>
    <w:rsid w:val="0061115D"/>
    <w:rsid w:val="006111DB"/>
    <w:rsid w:val="006111FA"/>
    <w:rsid w:val="006113B6"/>
    <w:rsid w:val="006117C8"/>
    <w:rsid w:val="00611C10"/>
    <w:rsid w:val="00611E0E"/>
    <w:rsid w:val="00612512"/>
    <w:rsid w:val="0061254C"/>
    <w:rsid w:val="0061263D"/>
    <w:rsid w:val="00612BA9"/>
    <w:rsid w:val="00612F92"/>
    <w:rsid w:val="006132EA"/>
    <w:rsid w:val="00613349"/>
    <w:rsid w:val="0061343C"/>
    <w:rsid w:val="00613C0D"/>
    <w:rsid w:val="00613DBF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4F60"/>
    <w:rsid w:val="0061544E"/>
    <w:rsid w:val="00615574"/>
    <w:rsid w:val="006156CC"/>
    <w:rsid w:val="006157D2"/>
    <w:rsid w:val="00615937"/>
    <w:rsid w:val="0061596C"/>
    <w:rsid w:val="00615C60"/>
    <w:rsid w:val="00615FEC"/>
    <w:rsid w:val="00616026"/>
    <w:rsid w:val="006162F4"/>
    <w:rsid w:val="00616409"/>
    <w:rsid w:val="00616E64"/>
    <w:rsid w:val="00617609"/>
    <w:rsid w:val="006178BB"/>
    <w:rsid w:val="00617AE9"/>
    <w:rsid w:val="00617BA9"/>
    <w:rsid w:val="00617DB6"/>
    <w:rsid w:val="00617E7F"/>
    <w:rsid w:val="00617E91"/>
    <w:rsid w:val="00617FC5"/>
    <w:rsid w:val="006201F8"/>
    <w:rsid w:val="0062032D"/>
    <w:rsid w:val="00620341"/>
    <w:rsid w:val="006203C5"/>
    <w:rsid w:val="00620955"/>
    <w:rsid w:val="00620A8A"/>
    <w:rsid w:val="00620E2D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04B"/>
    <w:rsid w:val="00624350"/>
    <w:rsid w:val="006244B5"/>
    <w:rsid w:val="00624849"/>
    <w:rsid w:val="0062495A"/>
    <w:rsid w:val="00624BEE"/>
    <w:rsid w:val="00624FD5"/>
    <w:rsid w:val="00625A0F"/>
    <w:rsid w:val="00625CCB"/>
    <w:rsid w:val="00625E67"/>
    <w:rsid w:val="0062644E"/>
    <w:rsid w:val="0062658E"/>
    <w:rsid w:val="00626605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6CA"/>
    <w:rsid w:val="006306F1"/>
    <w:rsid w:val="006309F4"/>
    <w:rsid w:val="00630C86"/>
    <w:rsid w:val="00630DA7"/>
    <w:rsid w:val="00630DB7"/>
    <w:rsid w:val="00631000"/>
    <w:rsid w:val="0063134C"/>
    <w:rsid w:val="006313C8"/>
    <w:rsid w:val="00631715"/>
    <w:rsid w:val="00631813"/>
    <w:rsid w:val="00631884"/>
    <w:rsid w:val="00631A1A"/>
    <w:rsid w:val="00631B03"/>
    <w:rsid w:val="00631B4F"/>
    <w:rsid w:val="00632675"/>
    <w:rsid w:val="00632A5C"/>
    <w:rsid w:val="00632DB9"/>
    <w:rsid w:val="00633119"/>
    <w:rsid w:val="006331CA"/>
    <w:rsid w:val="006333D8"/>
    <w:rsid w:val="00633691"/>
    <w:rsid w:val="00633AFB"/>
    <w:rsid w:val="00634010"/>
    <w:rsid w:val="00634235"/>
    <w:rsid w:val="0063431E"/>
    <w:rsid w:val="00634352"/>
    <w:rsid w:val="00634C76"/>
    <w:rsid w:val="00634F15"/>
    <w:rsid w:val="006351A7"/>
    <w:rsid w:val="0063529A"/>
    <w:rsid w:val="00635C7D"/>
    <w:rsid w:val="00635DD6"/>
    <w:rsid w:val="006361F4"/>
    <w:rsid w:val="00636487"/>
    <w:rsid w:val="006366C3"/>
    <w:rsid w:val="006367E6"/>
    <w:rsid w:val="00636A0F"/>
    <w:rsid w:val="00636C5A"/>
    <w:rsid w:val="00636C9E"/>
    <w:rsid w:val="00636DD8"/>
    <w:rsid w:val="00636E84"/>
    <w:rsid w:val="006375F8"/>
    <w:rsid w:val="00637766"/>
    <w:rsid w:val="006378D3"/>
    <w:rsid w:val="00637FDE"/>
    <w:rsid w:val="00640AD0"/>
    <w:rsid w:val="00640E76"/>
    <w:rsid w:val="00641214"/>
    <w:rsid w:val="0064163C"/>
    <w:rsid w:val="006417DC"/>
    <w:rsid w:val="00641ADF"/>
    <w:rsid w:val="00641B33"/>
    <w:rsid w:val="00641BED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7BC"/>
    <w:rsid w:val="00643D7A"/>
    <w:rsid w:val="00643F0D"/>
    <w:rsid w:val="00644065"/>
    <w:rsid w:val="006445B0"/>
    <w:rsid w:val="00644CE6"/>
    <w:rsid w:val="00644D65"/>
    <w:rsid w:val="00645085"/>
    <w:rsid w:val="006451E8"/>
    <w:rsid w:val="006454B6"/>
    <w:rsid w:val="006462AA"/>
    <w:rsid w:val="006469BB"/>
    <w:rsid w:val="00646AAC"/>
    <w:rsid w:val="00646AAD"/>
    <w:rsid w:val="00646C77"/>
    <w:rsid w:val="00646DBB"/>
    <w:rsid w:val="006470FB"/>
    <w:rsid w:val="0064727D"/>
    <w:rsid w:val="00647726"/>
    <w:rsid w:val="00647960"/>
    <w:rsid w:val="00647E31"/>
    <w:rsid w:val="00647F8C"/>
    <w:rsid w:val="00650528"/>
    <w:rsid w:val="006507CF"/>
    <w:rsid w:val="006509C3"/>
    <w:rsid w:val="00651030"/>
    <w:rsid w:val="00651289"/>
    <w:rsid w:val="00651317"/>
    <w:rsid w:val="006514B1"/>
    <w:rsid w:val="006515BC"/>
    <w:rsid w:val="00651AF6"/>
    <w:rsid w:val="00651B4E"/>
    <w:rsid w:val="00651CE7"/>
    <w:rsid w:val="00651E4F"/>
    <w:rsid w:val="00651F7B"/>
    <w:rsid w:val="00651F91"/>
    <w:rsid w:val="00652364"/>
    <w:rsid w:val="0065248B"/>
    <w:rsid w:val="0065269F"/>
    <w:rsid w:val="006526F8"/>
    <w:rsid w:val="00652F45"/>
    <w:rsid w:val="00652F53"/>
    <w:rsid w:val="00653172"/>
    <w:rsid w:val="00653284"/>
    <w:rsid w:val="00653513"/>
    <w:rsid w:val="00653615"/>
    <w:rsid w:val="006536D9"/>
    <w:rsid w:val="00653DD8"/>
    <w:rsid w:val="00653ED9"/>
    <w:rsid w:val="00653F33"/>
    <w:rsid w:val="00653F77"/>
    <w:rsid w:val="006542DA"/>
    <w:rsid w:val="006546E7"/>
    <w:rsid w:val="00654A8B"/>
    <w:rsid w:val="00654EE3"/>
    <w:rsid w:val="00655053"/>
    <w:rsid w:val="0065569E"/>
    <w:rsid w:val="00655758"/>
    <w:rsid w:val="00655AD1"/>
    <w:rsid w:val="00655AD8"/>
    <w:rsid w:val="00655C21"/>
    <w:rsid w:val="0065607C"/>
    <w:rsid w:val="006566A1"/>
    <w:rsid w:val="00656853"/>
    <w:rsid w:val="00656931"/>
    <w:rsid w:val="00656A07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32D"/>
    <w:rsid w:val="006616E0"/>
    <w:rsid w:val="0066194E"/>
    <w:rsid w:val="00661CFD"/>
    <w:rsid w:val="00661FAD"/>
    <w:rsid w:val="00662334"/>
    <w:rsid w:val="00662997"/>
    <w:rsid w:val="00662B4F"/>
    <w:rsid w:val="00662BB5"/>
    <w:rsid w:val="006634EE"/>
    <w:rsid w:val="006637E4"/>
    <w:rsid w:val="00663F7D"/>
    <w:rsid w:val="00663FB5"/>
    <w:rsid w:val="00663FF3"/>
    <w:rsid w:val="00664345"/>
    <w:rsid w:val="00664481"/>
    <w:rsid w:val="00664943"/>
    <w:rsid w:val="00664B5A"/>
    <w:rsid w:val="00664C1D"/>
    <w:rsid w:val="00665223"/>
    <w:rsid w:val="006654A8"/>
    <w:rsid w:val="00665596"/>
    <w:rsid w:val="00665AB1"/>
    <w:rsid w:val="00665BB2"/>
    <w:rsid w:val="00666276"/>
    <w:rsid w:val="00666415"/>
    <w:rsid w:val="0066651A"/>
    <w:rsid w:val="00666708"/>
    <w:rsid w:val="00666BBC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0F1"/>
    <w:rsid w:val="0067168D"/>
    <w:rsid w:val="00671906"/>
    <w:rsid w:val="00671910"/>
    <w:rsid w:val="00671B51"/>
    <w:rsid w:val="00671E34"/>
    <w:rsid w:val="00672537"/>
    <w:rsid w:val="006725F6"/>
    <w:rsid w:val="00673123"/>
    <w:rsid w:val="0067323D"/>
    <w:rsid w:val="0067338F"/>
    <w:rsid w:val="00673746"/>
    <w:rsid w:val="006737C8"/>
    <w:rsid w:val="00674365"/>
    <w:rsid w:val="006747A9"/>
    <w:rsid w:val="006747F1"/>
    <w:rsid w:val="00674923"/>
    <w:rsid w:val="00674940"/>
    <w:rsid w:val="00674A1C"/>
    <w:rsid w:val="00674AC4"/>
    <w:rsid w:val="00675038"/>
    <w:rsid w:val="0067536C"/>
    <w:rsid w:val="0067542F"/>
    <w:rsid w:val="0067575B"/>
    <w:rsid w:val="00675E5F"/>
    <w:rsid w:val="00675F6D"/>
    <w:rsid w:val="0067606B"/>
    <w:rsid w:val="006764A2"/>
    <w:rsid w:val="00676809"/>
    <w:rsid w:val="00676859"/>
    <w:rsid w:val="00676965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77EB3"/>
    <w:rsid w:val="006801A4"/>
    <w:rsid w:val="006802AC"/>
    <w:rsid w:val="0068049D"/>
    <w:rsid w:val="00680801"/>
    <w:rsid w:val="0068098D"/>
    <w:rsid w:val="00680E1D"/>
    <w:rsid w:val="00680E67"/>
    <w:rsid w:val="006813B6"/>
    <w:rsid w:val="00681475"/>
    <w:rsid w:val="00682217"/>
    <w:rsid w:val="00682345"/>
    <w:rsid w:val="006823B3"/>
    <w:rsid w:val="00682447"/>
    <w:rsid w:val="00682A48"/>
    <w:rsid w:val="00682A9C"/>
    <w:rsid w:val="00682B0F"/>
    <w:rsid w:val="00683023"/>
    <w:rsid w:val="00683224"/>
    <w:rsid w:val="006833AE"/>
    <w:rsid w:val="006836CC"/>
    <w:rsid w:val="0068377D"/>
    <w:rsid w:val="00683869"/>
    <w:rsid w:val="00683AC3"/>
    <w:rsid w:val="00683D2B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AE8"/>
    <w:rsid w:val="00685BDF"/>
    <w:rsid w:val="00686204"/>
    <w:rsid w:val="0068629F"/>
    <w:rsid w:val="00686378"/>
    <w:rsid w:val="00686494"/>
    <w:rsid w:val="00686D95"/>
    <w:rsid w:val="00687435"/>
    <w:rsid w:val="006875B3"/>
    <w:rsid w:val="006875B8"/>
    <w:rsid w:val="00687619"/>
    <w:rsid w:val="006876F9"/>
    <w:rsid w:val="006878CB"/>
    <w:rsid w:val="006879A9"/>
    <w:rsid w:val="00687A6C"/>
    <w:rsid w:val="00687BCB"/>
    <w:rsid w:val="00687E1C"/>
    <w:rsid w:val="00687EE1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1F31"/>
    <w:rsid w:val="00692069"/>
    <w:rsid w:val="006921D8"/>
    <w:rsid w:val="0069289D"/>
    <w:rsid w:val="00692BB7"/>
    <w:rsid w:val="00692BE8"/>
    <w:rsid w:val="00692C58"/>
    <w:rsid w:val="00692C8A"/>
    <w:rsid w:val="00692E20"/>
    <w:rsid w:val="00692F03"/>
    <w:rsid w:val="006935AC"/>
    <w:rsid w:val="006938BD"/>
    <w:rsid w:val="0069391D"/>
    <w:rsid w:val="00693939"/>
    <w:rsid w:val="0069410C"/>
    <w:rsid w:val="006944B5"/>
    <w:rsid w:val="006944F5"/>
    <w:rsid w:val="00694C23"/>
    <w:rsid w:val="00694E2F"/>
    <w:rsid w:val="00694FC7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733"/>
    <w:rsid w:val="00697E1F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2D9"/>
    <w:rsid w:val="006A3427"/>
    <w:rsid w:val="006A381B"/>
    <w:rsid w:val="006A3ED8"/>
    <w:rsid w:val="006A3F19"/>
    <w:rsid w:val="006A4A56"/>
    <w:rsid w:val="006A4A98"/>
    <w:rsid w:val="006A4C6C"/>
    <w:rsid w:val="006A5775"/>
    <w:rsid w:val="006A5A21"/>
    <w:rsid w:val="006A5B46"/>
    <w:rsid w:val="006A6182"/>
    <w:rsid w:val="006A61C9"/>
    <w:rsid w:val="006A6535"/>
    <w:rsid w:val="006A6E38"/>
    <w:rsid w:val="006A6E65"/>
    <w:rsid w:val="006A708F"/>
    <w:rsid w:val="006A7216"/>
    <w:rsid w:val="006A738D"/>
    <w:rsid w:val="006A7AA6"/>
    <w:rsid w:val="006A7E97"/>
    <w:rsid w:val="006B0100"/>
    <w:rsid w:val="006B0A0E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412"/>
    <w:rsid w:val="006B6491"/>
    <w:rsid w:val="006B68D1"/>
    <w:rsid w:val="006B69AA"/>
    <w:rsid w:val="006B6ACF"/>
    <w:rsid w:val="006B6EF6"/>
    <w:rsid w:val="006B6F0D"/>
    <w:rsid w:val="006B71B3"/>
    <w:rsid w:val="006B75CA"/>
    <w:rsid w:val="006B767C"/>
    <w:rsid w:val="006B773A"/>
    <w:rsid w:val="006B785F"/>
    <w:rsid w:val="006B79C7"/>
    <w:rsid w:val="006B7B87"/>
    <w:rsid w:val="006C0092"/>
    <w:rsid w:val="006C00A9"/>
    <w:rsid w:val="006C01F9"/>
    <w:rsid w:val="006C0369"/>
    <w:rsid w:val="006C0B66"/>
    <w:rsid w:val="006C0BCB"/>
    <w:rsid w:val="006C0C64"/>
    <w:rsid w:val="006C0EDD"/>
    <w:rsid w:val="006C1571"/>
    <w:rsid w:val="006C16B2"/>
    <w:rsid w:val="006C1999"/>
    <w:rsid w:val="006C19BE"/>
    <w:rsid w:val="006C1C84"/>
    <w:rsid w:val="006C2077"/>
    <w:rsid w:val="006C231B"/>
    <w:rsid w:val="006C2465"/>
    <w:rsid w:val="006C25E7"/>
    <w:rsid w:val="006C26DB"/>
    <w:rsid w:val="006C2910"/>
    <w:rsid w:val="006C2A15"/>
    <w:rsid w:val="006C2B37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311"/>
    <w:rsid w:val="006C46A3"/>
    <w:rsid w:val="006C4A6A"/>
    <w:rsid w:val="006C4AF7"/>
    <w:rsid w:val="006C4C07"/>
    <w:rsid w:val="006C4F32"/>
    <w:rsid w:val="006C4F56"/>
    <w:rsid w:val="006C557D"/>
    <w:rsid w:val="006C5620"/>
    <w:rsid w:val="006C57ED"/>
    <w:rsid w:val="006C5AB0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B3E"/>
    <w:rsid w:val="006C7CD9"/>
    <w:rsid w:val="006C7EC4"/>
    <w:rsid w:val="006D008C"/>
    <w:rsid w:val="006D00BC"/>
    <w:rsid w:val="006D01BD"/>
    <w:rsid w:val="006D03D2"/>
    <w:rsid w:val="006D0510"/>
    <w:rsid w:val="006D0583"/>
    <w:rsid w:val="006D0937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E7C"/>
    <w:rsid w:val="006D2F23"/>
    <w:rsid w:val="006D32CA"/>
    <w:rsid w:val="006D37FC"/>
    <w:rsid w:val="006D3AA0"/>
    <w:rsid w:val="006D3CC6"/>
    <w:rsid w:val="006D3D33"/>
    <w:rsid w:val="006D4112"/>
    <w:rsid w:val="006D411B"/>
    <w:rsid w:val="006D4151"/>
    <w:rsid w:val="006D4514"/>
    <w:rsid w:val="006D4582"/>
    <w:rsid w:val="006D4961"/>
    <w:rsid w:val="006D4B0C"/>
    <w:rsid w:val="006D4BAD"/>
    <w:rsid w:val="006D4DA4"/>
    <w:rsid w:val="006D4F63"/>
    <w:rsid w:val="006D503E"/>
    <w:rsid w:val="006D5176"/>
    <w:rsid w:val="006D5597"/>
    <w:rsid w:val="006D5691"/>
    <w:rsid w:val="006D5754"/>
    <w:rsid w:val="006D6174"/>
    <w:rsid w:val="006D619F"/>
    <w:rsid w:val="006D629F"/>
    <w:rsid w:val="006D6649"/>
    <w:rsid w:val="006D687C"/>
    <w:rsid w:val="006D6A9C"/>
    <w:rsid w:val="006D6CB6"/>
    <w:rsid w:val="006D6DAA"/>
    <w:rsid w:val="006D6F1A"/>
    <w:rsid w:val="006D7AEA"/>
    <w:rsid w:val="006D7DB0"/>
    <w:rsid w:val="006D7E58"/>
    <w:rsid w:val="006D7E9A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2BF5"/>
    <w:rsid w:val="006E30D0"/>
    <w:rsid w:val="006E3231"/>
    <w:rsid w:val="006E37AA"/>
    <w:rsid w:val="006E3838"/>
    <w:rsid w:val="006E38ED"/>
    <w:rsid w:val="006E393E"/>
    <w:rsid w:val="006E3A5E"/>
    <w:rsid w:val="006E3C77"/>
    <w:rsid w:val="006E3D28"/>
    <w:rsid w:val="006E407B"/>
    <w:rsid w:val="006E4166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7CC"/>
    <w:rsid w:val="006E592A"/>
    <w:rsid w:val="006E5B81"/>
    <w:rsid w:val="006E5C1C"/>
    <w:rsid w:val="006E5FCA"/>
    <w:rsid w:val="006E6103"/>
    <w:rsid w:val="006E61E3"/>
    <w:rsid w:val="006E6524"/>
    <w:rsid w:val="006E66A2"/>
    <w:rsid w:val="006E66A5"/>
    <w:rsid w:val="006E6847"/>
    <w:rsid w:val="006E72DC"/>
    <w:rsid w:val="006E7364"/>
    <w:rsid w:val="006E7542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893"/>
    <w:rsid w:val="006F09D9"/>
    <w:rsid w:val="006F0C91"/>
    <w:rsid w:val="006F0ED0"/>
    <w:rsid w:val="006F0FE2"/>
    <w:rsid w:val="006F11B6"/>
    <w:rsid w:val="006F13A6"/>
    <w:rsid w:val="006F1445"/>
    <w:rsid w:val="006F177A"/>
    <w:rsid w:val="006F1B26"/>
    <w:rsid w:val="006F1C0B"/>
    <w:rsid w:val="006F221B"/>
    <w:rsid w:val="006F2989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1A8"/>
    <w:rsid w:val="006F451D"/>
    <w:rsid w:val="006F478E"/>
    <w:rsid w:val="006F4C08"/>
    <w:rsid w:val="006F4F71"/>
    <w:rsid w:val="006F50BA"/>
    <w:rsid w:val="006F5506"/>
    <w:rsid w:val="006F5571"/>
    <w:rsid w:val="006F5647"/>
    <w:rsid w:val="006F5671"/>
    <w:rsid w:val="006F5736"/>
    <w:rsid w:val="006F578E"/>
    <w:rsid w:val="006F5BED"/>
    <w:rsid w:val="006F5E36"/>
    <w:rsid w:val="006F5E5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9D"/>
    <w:rsid w:val="006F6EEE"/>
    <w:rsid w:val="006F707F"/>
    <w:rsid w:val="006F73A0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1CE1"/>
    <w:rsid w:val="007021C4"/>
    <w:rsid w:val="007023C3"/>
    <w:rsid w:val="007024D4"/>
    <w:rsid w:val="00702947"/>
    <w:rsid w:val="00702A9F"/>
    <w:rsid w:val="00702F2C"/>
    <w:rsid w:val="0070307A"/>
    <w:rsid w:val="007030B8"/>
    <w:rsid w:val="007032E9"/>
    <w:rsid w:val="007035CE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108"/>
    <w:rsid w:val="00705164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1C1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0C"/>
    <w:rsid w:val="00710AA6"/>
    <w:rsid w:val="00710B64"/>
    <w:rsid w:val="00710DEE"/>
    <w:rsid w:val="00710F24"/>
    <w:rsid w:val="00710F4F"/>
    <w:rsid w:val="0071119A"/>
    <w:rsid w:val="00711215"/>
    <w:rsid w:val="007112BB"/>
    <w:rsid w:val="007112CE"/>
    <w:rsid w:val="007114C7"/>
    <w:rsid w:val="007118CC"/>
    <w:rsid w:val="00711B5F"/>
    <w:rsid w:val="00711B9D"/>
    <w:rsid w:val="00711BC4"/>
    <w:rsid w:val="00711CDC"/>
    <w:rsid w:val="00711E7F"/>
    <w:rsid w:val="00712265"/>
    <w:rsid w:val="007122DF"/>
    <w:rsid w:val="007125C3"/>
    <w:rsid w:val="007128D4"/>
    <w:rsid w:val="007129EC"/>
    <w:rsid w:val="00712EC2"/>
    <w:rsid w:val="00712F07"/>
    <w:rsid w:val="00713222"/>
    <w:rsid w:val="007132DF"/>
    <w:rsid w:val="00713872"/>
    <w:rsid w:val="007139BC"/>
    <w:rsid w:val="00713BBF"/>
    <w:rsid w:val="00713D63"/>
    <w:rsid w:val="00713EAF"/>
    <w:rsid w:val="007142A7"/>
    <w:rsid w:val="00714304"/>
    <w:rsid w:val="00714542"/>
    <w:rsid w:val="0071485E"/>
    <w:rsid w:val="007149EF"/>
    <w:rsid w:val="00714B19"/>
    <w:rsid w:val="00714CB7"/>
    <w:rsid w:val="0071520C"/>
    <w:rsid w:val="00715475"/>
    <w:rsid w:val="007158B2"/>
    <w:rsid w:val="007159DA"/>
    <w:rsid w:val="00715B34"/>
    <w:rsid w:val="00715D75"/>
    <w:rsid w:val="007160F2"/>
    <w:rsid w:val="00716398"/>
    <w:rsid w:val="007163D5"/>
    <w:rsid w:val="007168DD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8B2"/>
    <w:rsid w:val="007209AD"/>
    <w:rsid w:val="007209C6"/>
    <w:rsid w:val="00720E42"/>
    <w:rsid w:val="00721083"/>
    <w:rsid w:val="00721152"/>
    <w:rsid w:val="00721A82"/>
    <w:rsid w:val="00721C55"/>
    <w:rsid w:val="00721D25"/>
    <w:rsid w:val="00721E6C"/>
    <w:rsid w:val="007225B4"/>
    <w:rsid w:val="0072260F"/>
    <w:rsid w:val="00722AE6"/>
    <w:rsid w:val="00722B00"/>
    <w:rsid w:val="00722B8B"/>
    <w:rsid w:val="00722D97"/>
    <w:rsid w:val="0072334E"/>
    <w:rsid w:val="007234BF"/>
    <w:rsid w:val="00723B5C"/>
    <w:rsid w:val="00723C9F"/>
    <w:rsid w:val="00723E1A"/>
    <w:rsid w:val="00724076"/>
    <w:rsid w:val="00724083"/>
    <w:rsid w:val="00724ABE"/>
    <w:rsid w:val="00725188"/>
    <w:rsid w:val="00725498"/>
    <w:rsid w:val="00725601"/>
    <w:rsid w:val="0072560E"/>
    <w:rsid w:val="00725720"/>
    <w:rsid w:val="00725EAB"/>
    <w:rsid w:val="00726220"/>
    <w:rsid w:val="0072679C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AD2"/>
    <w:rsid w:val="00727C3E"/>
    <w:rsid w:val="00727FC5"/>
    <w:rsid w:val="00730203"/>
    <w:rsid w:val="007302A4"/>
    <w:rsid w:val="007306B4"/>
    <w:rsid w:val="00730832"/>
    <w:rsid w:val="00730AC9"/>
    <w:rsid w:val="00730B4D"/>
    <w:rsid w:val="00730C99"/>
    <w:rsid w:val="00730EAB"/>
    <w:rsid w:val="00731227"/>
    <w:rsid w:val="0073128C"/>
    <w:rsid w:val="007312CE"/>
    <w:rsid w:val="007318D2"/>
    <w:rsid w:val="00731902"/>
    <w:rsid w:val="00731DBF"/>
    <w:rsid w:val="00731EC6"/>
    <w:rsid w:val="00732268"/>
    <w:rsid w:val="00732807"/>
    <w:rsid w:val="00733020"/>
    <w:rsid w:val="007330DF"/>
    <w:rsid w:val="0073311B"/>
    <w:rsid w:val="0073350B"/>
    <w:rsid w:val="007335B6"/>
    <w:rsid w:val="007336CB"/>
    <w:rsid w:val="007337AD"/>
    <w:rsid w:val="007337B0"/>
    <w:rsid w:val="00733C2E"/>
    <w:rsid w:val="00733DD9"/>
    <w:rsid w:val="00733E74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E09"/>
    <w:rsid w:val="00735FA2"/>
    <w:rsid w:val="00736188"/>
    <w:rsid w:val="007362B4"/>
    <w:rsid w:val="00736F65"/>
    <w:rsid w:val="007372D0"/>
    <w:rsid w:val="007374E6"/>
    <w:rsid w:val="00737501"/>
    <w:rsid w:val="0073766B"/>
    <w:rsid w:val="007401B8"/>
    <w:rsid w:val="007404D0"/>
    <w:rsid w:val="00740AA1"/>
    <w:rsid w:val="00740C77"/>
    <w:rsid w:val="00741057"/>
    <w:rsid w:val="0074136C"/>
    <w:rsid w:val="00741462"/>
    <w:rsid w:val="00741486"/>
    <w:rsid w:val="00741EA1"/>
    <w:rsid w:val="0074205E"/>
    <w:rsid w:val="00742C55"/>
    <w:rsid w:val="00742C89"/>
    <w:rsid w:val="0074319D"/>
    <w:rsid w:val="00743321"/>
    <w:rsid w:val="00743556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8CE"/>
    <w:rsid w:val="00744A17"/>
    <w:rsid w:val="00744D9E"/>
    <w:rsid w:val="00744F2E"/>
    <w:rsid w:val="00745612"/>
    <w:rsid w:val="00745702"/>
    <w:rsid w:val="00745EAC"/>
    <w:rsid w:val="007460F0"/>
    <w:rsid w:val="00746492"/>
    <w:rsid w:val="007464D0"/>
    <w:rsid w:val="00746701"/>
    <w:rsid w:val="00746706"/>
    <w:rsid w:val="00746735"/>
    <w:rsid w:val="00746A19"/>
    <w:rsid w:val="00746A6E"/>
    <w:rsid w:val="00747354"/>
    <w:rsid w:val="00747794"/>
    <w:rsid w:val="0074786B"/>
    <w:rsid w:val="00747BF1"/>
    <w:rsid w:val="00747C67"/>
    <w:rsid w:val="00747CB8"/>
    <w:rsid w:val="00747E96"/>
    <w:rsid w:val="00750190"/>
    <w:rsid w:val="007501BE"/>
    <w:rsid w:val="0075024E"/>
    <w:rsid w:val="007505DA"/>
    <w:rsid w:val="00750639"/>
    <w:rsid w:val="007508BE"/>
    <w:rsid w:val="00750971"/>
    <w:rsid w:val="00750D87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265"/>
    <w:rsid w:val="00753426"/>
    <w:rsid w:val="007535DF"/>
    <w:rsid w:val="00753871"/>
    <w:rsid w:val="00753B90"/>
    <w:rsid w:val="00753C85"/>
    <w:rsid w:val="00753E19"/>
    <w:rsid w:val="007541BD"/>
    <w:rsid w:val="00754709"/>
    <w:rsid w:val="00754C4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1A3"/>
    <w:rsid w:val="00757355"/>
    <w:rsid w:val="007578BB"/>
    <w:rsid w:val="00757A18"/>
    <w:rsid w:val="007601A2"/>
    <w:rsid w:val="00760C6B"/>
    <w:rsid w:val="00760EAE"/>
    <w:rsid w:val="00762B24"/>
    <w:rsid w:val="00762CD7"/>
    <w:rsid w:val="00762D0F"/>
    <w:rsid w:val="00763441"/>
    <w:rsid w:val="00763477"/>
    <w:rsid w:val="007638DF"/>
    <w:rsid w:val="00763BF8"/>
    <w:rsid w:val="00763C5A"/>
    <w:rsid w:val="00763DEE"/>
    <w:rsid w:val="00763FEE"/>
    <w:rsid w:val="007640E6"/>
    <w:rsid w:val="00764189"/>
    <w:rsid w:val="007642AB"/>
    <w:rsid w:val="007644AF"/>
    <w:rsid w:val="00764570"/>
    <w:rsid w:val="007649C0"/>
    <w:rsid w:val="00764B64"/>
    <w:rsid w:val="00765078"/>
    <w:rsid w:val="00765145"/>
    <w:rsid w:val="0076526A"/>
    <w:rsid w:val="007654CC"/>
    <w:rsid w:val="00765549"/>
    <w:rsid w:val="0076567D"/>
    <w:rsid w:val="00765EA9"/>
    <w:rsid w:val="007661C9"/>
    <w:rsid w:val="00766242"/>
    <w:rsid w:val="00766DBC"/>
    <w:rsid w:val="00767008"/>
    <w:rsid w:val="007670B8"/>
    <w:rsid w:val="007670BB"/>
    <w:rsid w:val="00767373"/>
    <w:rsid w:val="007674A1"/>
    <w:rsid w:val="00767AED"/>
    <w:rsid w:val="00767B07"/>
    <w:rsid w:val="0077017B"/>
    <w:rsid w:val="00770263"/>
    <w:rsid w:val="007704E8"/>
    <w:rsid w:val="0077074B"/>
    <w:rsid w:val="0077099E"/>
    <w:rsid w:val="00770D76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1F5B"/>
    <w:rsid w:val="00772273"/>
    <w:rsid w:val="00772557"/>
    <w:rsid w:val="007729EF"/>
    <w:rsid w:val="00772F4F"/>
    <w:rsid w:val="00772F68"/>
    <w:rsid w:val="00773241"/>
    <w:rsid w:val="0077381E"/>
    <w:rsid w:val="00773BEB"/>
    <w:rsid w:val="00774273"/>
    <w:rsid w:val="00774356"/>
    <w:rsid w:val="0077436D"/>
    <w:rsid w:val="00774752"/>
    <w:rsid w:val="007751A1"/>
    <w:rsid w:val="00775233"/>
    <w:rsid w:val="00775487"/>
    <w:rsid w:val="00775771"/>
    <w:rsid w:val="007759EC"/>
    <w:rsid w:val="00775B55"/>
    <w:rsid w:val="00775D0C"/>
    <w:rsid w:val="0077633A"/>
    <w:rsid w:val="00776366"/>
    <w:rsid w:val="0077639B"/>
    <w:rsid w:val="0077647D"/>
    <w:rsid w:val="007765F7"/>
    <w:rsid w:val="00776654"/>
    <w:rsid w:val="007767F7"/>
    <w:rsid w:val="00776BEF"/>
    <w:rsid w:val="00776E70"/>
    <w:rsid w:val="007771C3"/>
    <w:rsid w:val="007771C6"/>
    <w:rsid w:val="007773CD"/>
    <w:rsid w:val="007775CF"/>
    <w:rsid w:val="0077791B"/>
    <w:rsid w:val="00777AC3"/>
    <w:rsid w:val="00777B02"/>
    <w:rsid w:val="00777B4A"/>
    <w:rsid w:val="00777BE9"/>
    <w:rsid w:val="00777E8F"/>
    <w:rsid w:val="00777EA8"/>
    <w:rsid w:val="00780304"/>
    <w:rsid w:val="00780508"/>
    <w:rsid w:val="00780A49"/>
    <w:rsid w:val="00780F9F"/>
    <w:rsid w:val="007814B0"/>
    <w:rsid w:val="0078164B"/>
    <w:rsid w:val="0078193C"/>
    <w:rsid w:val="007819DF"/>
    <w:rsid w:val="00781E6D"/>
    <w:rsid w:val="00781FB8"/>
    <w:rsid w:val="007821DF"/>
    <w:rsid w:val="007822FF"/>
    <w:rsid w:val="00782587"/>
    <w:rsid w:val="00782609"/>
    <w:rsid w:val="0078268F"/>
    <w:rsid w:val="00782984"/>
    <w:rsid w:val="00782B30"/>
    <w:rsid w:val="00782DC2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4882"/>
    <w:rsid w:val="0078518D"/>
    <w:rsid w:val="00785423"/>
    <w:rsid w:val="007859E8"/>
    <w:rsid w:val="00785D83"/>
    <w:rsid w:val="00785E71"/>
    <w:rsid w:val="00786032"/>
    <w:rsid w:val="00786075"/>
    <w:rsid w:val="00786134"/>
    <w:rsid w:val="0078614E"/>
    <w:rsid w:val="007862A8"/>
    <w:rsid w:val="007863D2"/>
    <w:rsid w:val="00786729"/>
    <w:rsid w:val="007867BB"/>
    <w:rsid w:val="00786906"/>
    <w:rsid w:val="00786B04"/>
    <w:rsid w:val="00786BE0"/>
    <w:rsid w:val="007870C9"/>
    <w:rsid w:val="0078740B"/>
    <w:rsid w:val="007877C1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3E3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BF9"/>
    <w:rsid w:val="00793C0A"/>
    <w:rsid w:val="00793E5B"/>
    <w:rsid w:val="00793F68"/>
    <w:rsid w:val="00793FB0"/>
    <w:rsid w:val="007943BE"/>
    <w:rsid w:val="0079468A"/>
    <w:rsid w:val="00794AC8"/>
    <w:rsid w:val="00794B19"/>
    <w:rsid w:val="00794E26"/>
    <w:rsid w:val="00794F93"/>
    <w:rsid w:val="0079535A"/>
    <w:rsid w:val="00795A0E"/>
    <w:rsid w:val="00795EE2"/>
    <w:rsid w:val="0079648C"/>
    <w:rsid w:val="0079655A"/>
    <w:rsid w:val="00796C5E"/>
    <w:rsid w:val="00796CE6"/>
    <w:rsid w:val="00796D03"/>
    <w:rsid w:val="00796F3C"/>
    <w:rsid w:val="00796FA2"/>
    <w:rsid w:val="00797305"/>
    <w:rsid w:val="00797319"/>
    <w:rsid w:val="00797D82"/>
    <w:rsid w:val="007A03BA"/>
    <w:rsid w:val="007A03FF"/>
    <w:rsid w:val="007A046F"/>
    <w:rsid w:val="007A093A"/>
    <w:rsid w:val="007A0A20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8A4"/>
    <w:rsid w:val="007A3BA2"/>
    <w:rsid w:val="007A3CD6"/>
    <w:rsid w:val="007A3DD1"/>
    <w:rsid w:val="007A4284"/>
    <w:rsid w:val="007A46F8"/>
    <w:rsid w:val="007A476F"/>
    <w:rsid w:val="007A4883"/>
    <w:rsid w:val="007A4C22"/>
    <w:rsid w:val="007A4EBA"/>
    <w:rsid w:val="007A5218"/>
    <w:rsid w:val="007A5579"/>
    <w:rsid w:val="007A55C2"/>
    <w:rsid w:val="007A55F9"/>
    <w:rsid w:val="007A5636"/>
    <w:rsid w:val="007A5976"/>
    <w:rsid w:val="007A5A8D"/>
    <w:rsid w:val="007A5AEC"/>
    <w:rsid w:val="007A5B98"/>
    <w:rsid w:val="007A5DF2"/>
    <w:rsid w:val="007A5E60"/>
    <w:rsid w:val="007A5E91"/>
    <w:rsid w:val="007A6037"/>
    <w:rsid w:val="007A66E2"/>
    <w:rsid w:val="007A6CF5"/>
    <w:rsid w:val="007A6D58"/>
    <w:rsid w:val="007A7477"/>
    <w:rsid w:val="007A772B"/>
    <w:rsid w:val="007A7864"/>
    <w:rsid w:val="007A7879"/>
    <w:rsid w:val="007A78C7"/>
    <w:rsid w:val="007A7BF4"/>
    <w:rsid w:val="007A7EA3"/>
    <w:rsid w:val="007A7F04"/>
    <w:rsid w:val="007B0028"/>
    <w:rsid w:val="007B032D"/>
    <w:rsid w:val="007B04A2"/>
    <w:rsid w:val="007B06BD"/>
    <w:rsid w:val="007B0886"/>
    <w:rsid w:val="007B09B8"/>
    <w:rsid w:val="007B0A12"/>
    <w:rsid w:val="007B0B5C"/>
    <w:rsid w:val="007B0C19"/>
    <w:rsid w:val="007B0EC3"/>
    <w:rsid w:val="007B1293"/>
    <w:rsid w:val="007B16D2"/>
    <w:rsid w:val="007B1A06"/>
    <w:rsid w:val="007B1C2F"/>
    <w:rsid w:val="007B2535"/>
    <w:rsid w:val="007B2592"/>
    <w:rsid w:val="007B27E6"/>
    <w:rsid w:val="007B280A"/>
    <w:rsid w:val="007B2917"/>
    <w:rsid w:val="007B2BF0"/>
    <w:rsid w:val="007B3452"/>
    <w:rsid w:val="007B35BF"/>
    <w:rsid w:val="007B3AAA"/>
    <w:rsid w:val="007B3C8D"/>
    <w:rsid w:val="007B3D26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0887"/>
    <w:rsid w:val="007C11C4"/>
    <w:rsid w:val="007C13DD"/>
    <w:rsid w:val="007C15B5"/>
    <w:rsid w:val="007C1712"/>
    <w:rsid w:val="007C18AC"/>
    <w:rsid w:val="007C1B48"/>
    <w:rsid w:val="007C2014"/>
    <w:rsid w:val="007C26DF"/>
    <w:rsid w:val="007C26FA"/>
    <w:rsid w:val="007C27AC"/>
    <w:rsid w:val="007C28D3"/>
    <w:rsid w:val="007C2D86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4EDE"/>
    <w:rsid w:val="007C56FF"/>
    <w:rsid w:val="007C5A01"/>
    <w:rsid w:val="007C5C75"/>
    <w:rsid w:val="007C6837"/>
    <w:rsid w:val="007C6C0B"/>
    <w:rsid w:val="007C6C6D"/>
    <w:rsid w:val="007C6DA3"/>
    <w:rsid w:val="007C6E25"/>
    <w:rsid w:val="007C70A7"/>
    <w:rsid w:val="007C7DC2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B6F"/>
    <w:rsid w:val="007D1C09"/>
    <w:rsid w:val="007D1F96"/>
    <w:rsid w:val="007D2149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A0B"/>
    <w:rsid w:val="007D2B54"/>
    <w:rsid w:val="007D2D11"/>
    <w:rsid w:val="007D2F27"/>
    <w:rsid w:val="007D301E"/>
    <w:rsid w:val="007D306D"/>
    <w:rsid w:val="007D3262"/>
    <w:rsid w:val="007D3823"/>
    <w:rsid w:val="007D396E"/>
    <w:rsid w:val="007D3A03"/>
    <w:rsid w:val="007D3B56"/>
    <w:rsid w:val="007D3B83"/>
    <w:rsid w:val="007D3C2B"/>
    <w:rsid w:val="007D3D1F"/>
    <w:rsid w:val="007D3D67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099"/>
    <w:rsid w:val="007D666A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D78E3"/>
    <w:rsid w:val="007D7CE3"/>
    <w:rsid w:val="007E044D"/>
    <w:rsid w:val="007E0798"/>
    <w:rsid w:val="007E0892"/>
    <w:rsid w:val="007E10FE"/>
    <w:rsid w:val="007E1331"/>
    <w:rsid w:val="007E140B"/>
    <w:rsid w:val="007E1B50"/>
    <w:rsid w:val="007E1BD0"/>
    <w:rsid w:val="007E1C53"/>
    <w:rsid w:val="007E1C5C"/>
    <w:rsid w:val="007E1D44"/>
    <w:rsid w:val="007E1DDF"/>
    <w:rsid w:val="007E1E15"/>
    <w:rsid w:val="007E1EDB"/>
    <w:rsid w:val="007E1F44"/>
    <w:rsid w:val="007E1FE9"/>
    <w:rsid w:val="007E21BE"/>
    <w:rsid w:val="007E2C6D"/>
    <w:rsid w:val="007E32E8"/>
    <w:rsid w:val="007E33AE"/>
    <w:rsid w:val="007E34A4"/>
    <w:rsid w:val="007E3814"/>
    <w:rsid w:val="007E3B15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C70"/>
    <w:rsid w:val="007E4C73"/>
    <w:rsid w:val="007E4EA4"/>
    <w:rsid w:val="007E51BA"/>
    <w:rsid w:val="007E56A9"/>
    <w:rsid w:val="007E5BBC"/>
    <w:rsid w:val="007E5D4E"/>
    <w:rsid w:val="007E63AC"/>
    <w:rsid w:val="007E63AD"/>
    <w:rsid w:val="007E6615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566"/>
    <w:rsid w:val="007F0D1C"/>
    <w:rsid w:val="007F1043"/>
    <w:rsid w:val="007F12DE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4F9C"/>
    <w:rsid w:val="007F50A3"/>
    <w:rsid w:val="007F53D8"/>
    <w:rsid w:val="007F5406"/>
    <w:rsid w:val="007F56A5"/>
    <w:rsid w:val="007F56CD"/>
    <w:rsid w:val="007F584B"/>
    <w:rsid w:val="007F59FE"/>
    <w:rsid w:val="007F5AA1"/>
    <w:rsid w:val="007F5AB8"/>
    <w:rsid w:val="007F5B51"/>
    <w:rsid w:val="007F5C58"/>
    <w:rsid w:val="007F617B"/>
    <w:rsid w:val="007F621B"/>
    <w:rsid w:val="007F681A"/>
    <w:rsid w:val="007F6A1D"/>
    <w:rsid w:val="007F6CAF"/>
    <w:rsid w:val="007F6CDB"/>
    <w:rsid w:val="007F7059"/>
    <w:rsid w:val="007F70C5"/>
    <w:rsid w:val="007F71DC"/>
    <w:rsid w:val="007F741B"/>
    <w:rsid w:val="007F786D"/>
    <w:rsid w:val="007F78D1"/>
    <w:rsid w:val="007F7AAC"/>
    <w:rsid w:val="00800341"/>
    <w:rsid w:val="008003CE"/>
    <w:rsid w:val="00800566"/>
    <w:rsid w:val="008005A2"/>
    <w:rsid w:val="00800A48"/>
    <w:rsid w:val="00800C9B"/>
    <w:rsid w:val="00800F99"/>
    <w:rsid w:val="0080175F"/>
    <w:rsid w:val="00801C20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5E9C"/>
    <w:rsid w:val="008060AD"/>
    <w:rsid w:val="00806129"/>
    <w:rsid w:val="00806248"/>
    <w:rsid w:val="0080647B"/>
    <w:rsid w:val="008064B0"/>
    <w:rsid w:val="00806600"/>
    <w:rsid w:val="00806A34"/>
    <w:rsid w:val="00806CC3"/>
    <w:rsid w:val="00806D6B"/>
    <w:rsid w:val="008070C5"/>
    <w:rsid w:val="008072F6"/>
    <w:rsid w:val="008073C2"/>
    <w:rsid w:val="00807435"/>
    <w:rsid w:val="00807544"/>
    <w:rsid w:val="00807B5A"/>
    <w:rsid w:val="00810199"/>
    <w:rsid w:val="00810326"/>
    <w:rsid w:val="008103F6"/>
    <w:rsid w:val="008107A5"/>
    <w:rsid w:val="008107B2"/>
    <w:rsid w:val="00810D04"/>
    <w:rsid w:val="00810F7C"/>
    <w:rsid w:val="008118B9"/>
    <w:rsid w:val="00811F7F"/>
    <w:rsid w:val="008121E7"/>
    <w:rsid w:val="008122DD"/>
    <w:rsid w:val="00812559"/>
    <w:rsid w:val="0081263D"/>
    <w:rsid w:val="0081269D"/>
    <w:rsid w:val="008127F3"/>
    <w:rsid w:val="00812842"/>
    <w:rsid w:val="00812BE5"/>
    <w:rsid w:val="008131D6"/>
    <w:rsid w:val="00813248"/>
    <w:rsid w:val="008133EE"/>
    <w:rsid w:val="00813762"/>
    <w:rsid w:val="00813C49"/>
    <w:rsid w:val="00813D75"/>
    <w:rsid w:val="00813F28"/>
    <w:rsid w:val="0081403D"/>
    <w:rsid w:val="00814209"/>
    <w:rsid w:val="0081450B"/>
    <w:rsid w:val="00814806"/>
    <w:rsid w:val="00814904"/>
    <w:rsid w:val="00814ABD"/>
    <w:rsid w:val="00815005"/>
    <w:rsid w:val="0081562A"/>
    <w:rsid w:val="00815669"/>
    <w:rsid w:val="00815BE1"/>
    <w:rsid w:val="00815D78"/>
    <w:rsid w:val="00815E20"/>
    <w:rsid w:val="0081604F"/>
    <w:rsid w:val="00816256"/>
    <w:rsid w:val="00816589"/>
    <w:rsid w:val="00816605"/>
    <w:rsid w:val="00816692"/>
    <w:rsid w:val="008169CE"/>
    <w:rsid w:val="00816AAF"/>
    <w:rsid w:val="00816B5A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8A0"/>
    <w:rsid w:val="00820949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3E45"/>
    <w:rsid w:val="00824100"/>
    <w:rsid w:val="008243F5"/>
    <w:rsid w:val="00824530"/>
    <w:rsid w:val="00824705"/>
    <w:rsid w:val="00824A3D"/>
    <w:rsid w:val="00824BBD"/>
    <w:rsid w:val="00824C10"/>
    <w:rsid w:val="00824C4D"/>
    <w:rsid w:val="00824F12"/>
    <w:rsid w:val="00824F69"/>
    <w:rsid w:val="008253AB"/>
    <w:rsid w:val="00825520"/>
    <w:rsid w:val="00825539"/>
    <w:rsid w:val="008257DB"/>
    <w:rsid w:val="0082585C"/>
    <w:rsid w:val="00825B87"/>
    <w:rsid w:val="00825BFB"/>
    <w:rsid w:val="00825D81"/>
    <w:rsid w:val="00825F5B"/>
    <w:rsid w:val="008261D5"/>
    <w:rsid w:val="008261E4"/>
    <w:rsid w:val="00826280"/>
    <w:rsid w:val="008263F1"/>
    <w:rsid w:val="00826EBA"/>
    <w:rsid w:val="00827201"/>
    <w:rsid w:val="008273CC"/>
    <w:rsid w:val="00827AB0"/>
    <w:rsid w:val="00827B5B"/>
    <w:rsid w:val="00827BCA"/>
    <w:rsid w:val="00827E68"/>
    <w:rsid w:val="00827F45"/>
    <w:rsid w:val="00827F73"/>
    <w:rsid w:val="008300C7"/>
    <w:rsid w:val="00830136"/>
    <w:rsid w:val="0083022C"/>
    <w:rsid w:val="008305DE"/>
    <w:rsid w:val="008308DC"/>
    <w:rsid w:val="00830A4D"/>
    <w:rsid w:val="00830CBF"/>
    <w:rsid w:val="00831388"/>
    <w:rsid w:val="0083169B"/>
    <w:rsid w:val="0083172A"/>
    <w:rsid w:val="00831A16"/>
    <w:rsid w:val="00831B32"/>
    <w:rsid w:val="00831C3E"/>
    <w:rsid w:val="00831D88"/>
    <w:rsid w:val="00831F62"/>
    <w:rsid w:val="00831F67"/>
    <w:rsid w:val="00831FB7"/>
    <w:rsid w:val="0083220E"/>
    <w:rsid w:val="00832518"/>
    <w:rsid w:val="0083251F"/>
    <w:rsid w:val="008325F2"/>
    <w:rsid w:val="00832B54"/>
    <w:rsid w:val="0083379B"/>
    <w:rsid w:val="00833C3D"/>
    <w:rsid w:val="00833E0A"/>
    <w:rsid w:val="0083438C"/>
    <w:rsid w:val="008345BB"/>
    <w:rsid w:val="008346E0"/>
    <w:rsid w:val="0083482C"/>
    <w:rsid w:val="0083483C"/>
    <w:rsid w:val="0083498D"/>
    <w:rsid w:val="008349BC"/>
    <w:rsid w:val="008349E8"/>
    <w:rsid w:val="00834A22"/>
    <w:rsid w:val="00834AE0"/>
    <w:rsid w:val="00835207"/>
    <w:rsid w:val="008353FE"/>
    <w:rsid w:val="00835C99"/>
    <w:rsid w:val="00835D5C"/>
    <w:rsid w:val="00836931"/>
    <w:rsid w:val="00836ABC"/>
    <w:rsid w:val="00836C77"/>
    <w:rsid w:val="00836DD8"/>
    <w:rsid w:val="00836F3D"/>
    <w:rsid w:val="00837037"/>
    <w:rsid w:val="0083762F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474"/>
    <w:rsid w:val="008415F4"/>
    <w:rsid w:val="00841636"/>
    <w:rsid w:val="008417DF"/>
    <w:rsid w:val="008418F9"/>
    <w:rsid w:val="00842202"/>
    <w:rsid w:val="00842324"/>
    <w:rsid w:val="0084259D"/>
    <w:rsid w:val="00842648"/>
    <w:rsid w:val="00842A6A"/>
    <w:rsid w:val="00842ECC"/>
    <w:rsid w:val="008433BF"/>
    <w:rsid w:val="0084349A"/>
    <w:rsid w:val="008434D3"/>
    <w:rsid w:val="008437C5"/>
    <w:rsid w:val="00843F98"/>
    <w:rsid w:val="0084403E"/>
    <w:rsid w:val="00844394"/>
    <w:rsid w:val="008443CA"/>
    <w:rsid w:val="0084449A"/>
    <w:rsid w:val="00844579"/>
    <w:rsid w:val="00844722"/>
    <w:rsid w:val="00844C39"/>
    <w:rsid w:val="00844D66"/>
    <w:rsid w:val="00844FC8"/>
    <w:rsid w:val="00844FD1"/>
    <w:rsid w:val="00845092"/>
    <w:rsid w:val="008454B6"/>
    <w:rsid w:val="00846348"/>
    <w:rsid w:val="00846506"/>
    <w:rsid w:val="00846641"/>
    <w:rsid w:val="008468B5"/>
    <w:rsid w:val="00846C07"/>
    <w:rsid w:val="00846E95"/>
    <w:rsid w:val="00847033"/>
    <w:rsid w:val="0084765C"/>
    <w:rsid w:val="008477F1"/>
    <w:rsid w:val="00847836"/>
    <w:rsid w:val="00847EA7"/>
    <w:rsid w:val="008501C9"/>
    <w:rsid w:val="008503AC"/>
    <w:rsid w:val="0085097B"/>
    <w:rsid w:val="00850BC8"/>
    <w:rsid w:val="00850CF4"/>
    <w:rsid w:val="00850D3B"/>
    <w:rsid w:val="00850E68"/>
    <w:rsid w:val="00850EB6"/>
    <w:rsid w:val="00851069"/>
    <w:rsid w:val="00851105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1E67"/>
    <w:rsid w:val="008520C6"/>
    <w:rsid w:val="008524F0"/>
    <w:rsid w:val="00852C2C"/>
    <w:rsid w:val="00852CBC"/>
    <w:rsid w:val="00852DC3"/>
    <w:rsid w:val="00852DD2"/>
    <w:rsid w:val="008532F4"/>
    <w:rsid w:val="00853355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71F"/>
    <w:rsid w:val="00855984"/>
    <w:rsid w:val="008559AE"/>
    <w:rsid w:val="00856211"/>
    <w:rsid w:val="008562B6"/>
    <w:rsid w:val="008562DC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7D6"/>
    <w:rsid w:val="008619BA"/>
    <w:rsid w:val="008619EE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3D8B"/>
    <w:rsid w:val="00864095"/>
    <w:rsid w:val="0086418B"/>
    <w:rsid w:val="008641A0"/>
    <w:rsid w:val="00864327"/>
    <w:rsid w:val="00864C9E"/>
    <w:rsid w:val="00864E4E"/>
    <w:rsid w:val="0086519D"/>
    <w:rsid w:val="0086553C"/>
    <w:rsid w:val="008659BC"/>
    <w:rsid w:val="00865D27"/>
    <w:rsid w:val="00865D41"/>
    <w:rsid w:val="00865E66"/>
    <w:rsid w:val="00866115"/>
    <w:rsid w:val="0086658A"/>
    <w:rsid w:val="008668B7"/>
    <w:rsid w:val="00866E0F"/>
    <w:rsid w:val="00867093"/>
    <w:rsid w:val="008673A3"/>
    <w:rsid w:val="008673AC"/>
    <w:rsid w:val="008676DB"/>
    <w:rsid w:val="00867BA0"/>
    <w:rsid w:val="00867C3E"/>
    <w:rsid w:val="00867DCF"/>
    <w:rsid w:val="00867E82"/>
    <w:rsid w:val="0087002B"/>
    <w:rsid w:val="0087099E"/>
    <w:rsid w:val="00870AD6"/>
    <w:rsid w:val="00870DA6"/>
    <w:rsid w:val="00870F3B"/>
    <w:rsid w:val="00871184"/>
    <w:rsid w:val="00871306"/>
    <w:rsid w:val="00871480"/>
    <w:rsid w:val="008714D3"/>
    <w:rsid w:val="008719F2"/>
    <w:rsid w:val="00871AF7"/>
    <w:rsid w:val="00871E5A"/>
    <w:rsid w:val="00872106"/>
    <w:rsid w:val="008726CF"/>
    <w:rsid w:val="008728CC"/>
    <w:rsid w:val="00872A8A"/>
    <w:rsid w:val="00872B55"/>
    <w:rsid w:val="00872FFF"/>
    <w:rsid w:val="00873095"/>
    <w:rsid w:val="00873369"/>
    <w:rsid w:val="0087353C"/>
    <w:rsid w:val="00873A12"/>
    <w:rsid w:val="00873A7A"/>
    <w:rsid w:val="00873CFF"/>
    <w:rsid w:val="00873F60"/>
    <w:rsid w:val="008740A0"/>
    <w:rsid w:val="00874150"/>
    <w:rsid w:val="00874169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77BC8"/>
    <w:rsid w:val="00880643"/>
    <w:rsid w:val="008809BC"/>
    <w:rsid w:val="00880BDB"/>
    <w:rsid w:val="00881511"/>
    <w:rsid w:val="0088153F"/>
    <w:rsid w:val="008815F3"/>
    <w:rsid w:val="00881AA2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4C0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5C52"/>
    <w:rsid w:val="00885EB2"/>
    <w:rsid w:val="008862AE"/>
    <w:rsid w:val="00886619"/>
    <w:rsid w:val="00886A58"/>
    <w:rsid w:val="00886AE0"/>
    <w:rsid w:val="00886C08"/>
    <w:rsid w:val="00886D44"/>
    <w:rsid w:val="00886EBC"/>
    <w:rsid w:val="008872B6"/>
    <w:rsid w:val="00887509"/>
    <w:rsid w:val="00887640"/>
    <w:rsid w:val="00887857"/>
    <w:rsid w:val="00887A9B"/>
    <w:rsid w:val="0089026D"/>
    <w:rsid w:val="008902AF"/>
    <w:rsid w:val="008902C8"/>
    <w:rsid w:val="00890640"/>
    <w:rsid w:val="00890CAD"/>
    <w:rsid w:val="00890DEC"/>
    <w:rsid w:val="00890F96"/>
    <w:rsid w:val="00890FD2"/>
    <w:rsid w:val="00891203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465"/>
    <w:rsid w:val="00893767"/>
    <w:rsid w:val="00893B5A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4F24"/>
    <w:rsid w:val="008950F3"/>
    <w:rsid w:val="00895263"/>
    <w:rsid w:val="008952C7"/>
    <w:rsid w:val="00895419"/>
    <w:rsid w:val="00895713"/>
    <w:rsid w:val="00895B59"/>
    <w:rsid w:val="00896110"/>
    <w:rsid w:val="008961CA"/>
    <w:rsid w:val="0089621A"/>
    <w:rsid w:val="00896465"/>
    <w:rsid w:val="00896509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07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1D3E"/>
    <w:rsid w:val="008A213B"/>
    <w:rsid w:val="008A24B1"/>
    <w:rsid w:val="008A29FD"/>
    <w:rsid w:val="008A2BC7"/>
    <w:rsid w:val="008A2D53"/>
    <w:rsid w:val="008A2FF2"/>
    <w:rsid w:val="008A301C"/>
    <w:rsid w:val="008A3065"/>
    <w:rsid w:val="008A341C"/>
    <w:rsid w:val="008A352D"/>
    <w:rsid w:val="008A3584"/>
    <w:rsid w:val="008A3B86"/>
    <w:rsid w:val="008A3BFB"/>
    <w:rsid w:val="008A3E28"/>
    <w:rsid w:val="008A3E88"/>
    <w:rsid w:val="008A3F84"/>
    <w:rsid w:val="008A4120"/>
    <w:rsid w:val="008A4604"/>
    <w:rsid w:val="008A4715"/>
    <w:rsid w:val="008A4E36"/>
    <w:rsid w:val="008A4EF6"/>
    <w:rsid w:val="008A4F1F"/>
    <w:rsid w:val="008A5067"/>
    <w:rsid w:val="008A50D6"/>
    <w:rsid w:val="008A50FD"/>
    <w:rsid w:val="008A553E"/>
    <w:rsid w:val="008A663B"/>
    <w:rsid w:val="008A673D"/>
    <w:rsid w:val="008A6D25"/>
    <w:rsid w:val="008A71EB"/>
    <w:rsid w:val="008A7434"/>
    <w:rsid w:val="008A76F9"/>
    <w:rsid w:val="008A77D8"/>
    <w:rsid w:val="008A7983"/>
    <w:rsid w:val="008A7D7A"/>
    <w:rsid w:val="008A7E32"/>
    <w:rsid w:val="008A7E35"/>
    <w:rsid w:val="008A7F3F"/>
    <w:rsid w:val="008B01AF"/>
    <w:rsid w:val="008B0280"/>
    <w:rsid w:val="008B067F"/>
    <w:rsid w:val="008B0835"/>
    <w:rsid w:val="008B08B1"/>
    <w:rsid w:val="008B08D2"/>
    <w:rsid w:val="008B0A07"/>
    <w:rsid w:val="008B10F1"/>
    <w:rsid w:val="008B1358"/>
    <w:rsid w:val="008B1E11"/>
    <w:rsid w:val="008B203B"/>
    <w:rsid w:val="008B2045"/>
    <w:rsid w:val="008B206E"/>
    <w:rsid w:val="008B24BC"/>
    <w:rsid w:val="008B2594"/>
    <w:rsid w:val="008B2636"/>
    <w:rsid w:val="008B28A0"/>
    <w:rsid w:val="008B2946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75"/>
    <w:rsid w:val="008B66A7"/>
    <w:rsid w:val="008B675B"/>
    <w:rsid w:val="008B69A9"/>
    <w:rsid w:val="008B6C86"/>
    <w:rsid w:val="008B6D30"/>
    <w:rsid w:val="008B72B5"/>
    <w:rsid w:val="008B72CA"/>
    <w:rsid w:val="008B7775"/>
    <w:rsid w:val="008B7A2A"/>
    <w:rsid w:val="008B7DDB"/>
    <w:rsid w:val="008B7F0D"/>
    <w:rsid w:val="008C003B"/>
    <w:rsid w:val="008C0393"/>
    <w:rsid w:val="008C045E"/>
    <w:rsid w:val="008C0714"/>
    <w:rsid w:val="008C1763"/>
    <w:rsid w:val="008C1984"/>
    <w:rsid w:val="008C19F5"/>
    <w:rsid w:val="008C1A65"/>
    <w:rsid w:val="008C1E41"/>
    <w:rsid w:val="008C24E5"/>
    <w:rsid w:val="008C2935"/>
    <w:rsid w:val="008C29DB"/>
    <w:rsid w:val="008C2D37"/>
    <w:rsid w:val="008C3052"/>
    <w:rsid w:val="008C31B3"/>
    <w:rsid w:val="008C334B"/>
    <w:rsid w:val="008C3634"/>
    <w:rsid w:val="008C3BE8"/>
    <w:rsid w:val="008C3F56"/>
    <w:rsid w:val="008C4110"/>
    <w:rsid w:val="008C4301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C52"/>
    <w:rsid w:val="008C7F47"/>
    <w:rsid w:val="008D062E"/>
    <w:rsid w:val="008D0C60"/>
    <w:rsid w:val="008D0D91"/>
    <w:rsid w:val="008D10DE"/>
    <w:rsid w:val="008D1312"/>
    <w:rsid w:val="008D1756"/>
    <w:rsid w:val="008D18FC"/>
    <w:rsid w:val="008D196F"/>
    <w:rsid w:val="008D1A46"/>
    <w:rsid w:val="008D1E4B"/>
    <w:rsid w:val="008D1E55"/>
    <w:rsid w:val="008D2132"/>
    <w:rsid w:val="008D2690"/>
    <w:rsid w:val="008D2784"/>
    <w:rsid w:val="008D282A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1A0"/>
    <w:rsid w:val="008D52B0"/>
    <w:rsid w:val="008D5470"/>
    <w:rsid w:val="008D5769"/>
    <w:rsid w:val="008D5BF5"/>
    <w:rsid w:val="008D6387"/>
    <w:rsid w:val="008D697A"/>
    <w:rsid w:val="008D6AC9"/>
    <w:rsid w:val="008D6AEB"/>
    <w:rsid w:val="008D6E0F"/>
    <w:rsid w:val="008D721A"/>
    <w:rsid w:val="008D767C"/>
    <w:rsid w:val="008D7918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070"/>
    <w:rsid w:val="008E356A"/>
    <w:rsid w:val="008E37A1"/>
    <w:rsid w:val="008E3C1A"/>
    <w:rsid w:val="008E3C9E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6ECF"/>
    <w:rsid w:val="008E716F"/>
    <w:rsid w:val="008E7320"/>
    <w:rsid w:val="008E7411"/>
    <w:rsid w:val="008E75D0"/>
    <w:rsid w:val="008E77CC"/>
    <w:rsid w:val="008E795E"/>
    <w:rsid w:val="008E7ACF"/>
    <w:rsid w:val="008E7BD3"/>
    <w:rsid w:val="008E7BE9"/>
    <w:rsid w:val="008E7C06"/>
    <w:rsid w:val="008F01DC"/>
    <w:rsid w:val="008F0443"/>
    <w:rsid w:val="008F054D"/>
    <w:rsid w:val="008F064B"/>
    <w:rsid w:val="008F087A"/>
    <w:rsid w:val="008F08FE"/>
    <w:rsid w:val="008F0B59"/>
    <w:rsid w:val="008F0ED8"/>
    <w:rsid w:val="008F1059"/>
    <w:rsid w:val="008F10FF"/>
    <w:rsid w:val="008F12B3"/>
    <w:rsid w:val="008F1787"/>
    <w:rsid w:val="008F1BC1"/>
    <w:rsid w:val="008F22A0"/>
    <w:rsid w:val="008F26C0"/>
    <w:rsid w:val="008F2756"/>
    <w:rsid w:val="008F2B93"/>
    <w:rsid w:val="008F34AF"/>
    <w:rsid w:val="008F3C7F"/>
    <w:rsid w:val="008F3F48"/>
    <w:rsid w:val="008F4063"/>
    <w:rsid w:val="008F4103"/>
    <w:rsid w:val="008F41A0"/>
    <w:rsid w:val="008F4559"/>
    <w:rsid w:val="008F54A7"/>
    <w:rsid w:val="008F56E1"/>
    <w:rsid w:val="008F5A5F"/>
    <w:rsid w:val="008F5ACB"/>
    <w:rsid w:val="008F656C"/>
    <w:rsid w:val="008F65FE"/>
    <w:rsid w:val="008F66B5"/>
    <w:rsid w:val="008F695A"/>
    <w:rsid w:val="008F6EED"/>
    <w:rsid w:val="008F6F36"/>
    <w:rsid w:val="008F7E1A"/>
    <w:rsid w:val="008F7FB6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831"/>
    <w:rsid w:val="009019BF"/>
    <w:rsid w:val="00901AB7"/>
    <w:rsid w:val="00901B35"/>
    <w:rsid w:val="0090211C"/>
    <w:rsid w:val="009025FD"/>
    <w:rsid w:val="009026B0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E4"/>
    <w:rsid w:val="009045F2"/>
    <w:rsid w:val="00904670"/>
    <w:rsid w:val="009049FD"/>
    <w:rsid w:val="00904A6F"/>
    <w:rsid w:val="00904AE1"/>
    <w:rsid w:val="00904C37"/>
    <w:rsid w:val="00904ECA"/>
    <w:rsid w:val="00905013"/>
    <w:rsid w:val="009055C2"/>
    <w:rsid w:val="00905646"/>
    <w:rsid w:val="00905F9B"/>
    <w:rsid w:val="00906245"/>
    <w:rsid w:val="009065A1"/>
    <w:rsid w:val="0090697D"/>
    <w:rsid w:val="00906E5D"/>
    <w:rsid w:val="00907032"/>
    <w:rsid w:val="00907057"/>
    <w:rsid w:val="0090737F"/>
    <w:rsid w:val="00907516"/>
    <w:rsid w:val="00907884"/>
    <w:rsid w:val="0090790C"/>
    <w:rsid w:val="009079E5"/>
    <w:rsid w:val="00907B09"/>
    <w:rsid w:val="009100DE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DC6"/>
    <w:rsid w:val="00911EC9"/>
    <w:rsid w:val="00911F1B"/>
    <w:rsid w:val="00911F5D"/>
    <w:rsid w:val="0091221E"/>
    <w:rsid w:val="009127C0"/>
    <w:rsid w:val="00912860"/>
    <w:rsid w:val="00912EEE"/>
    <w:rsid w:val="00913046"/>
    <w:rsid w:val="009130B2"/>
    <w:rsid w:val="00913498"/>
    <w:rsid w:val="00913DE9"/>
    <w:rsid w:val="0091407D"/>
    <w:rsid w:val="009140B9"/>
    <w:rsid w:val="00914579"/>
    <w:rsid w:val="009145BB"/>
    <w:rsid w:val="00914731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95"/>
    <w:rsid w:val="00916EE4"/>
    <w:rsid w:val="00916F9F"/>
    <w:rsid w:val="009170C1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194"/>
    <w:rsid w:val="00920202"/>
    <w:rsid w:val="00920371"/>
    <w:rsid w:val="009203FF"/>
    <w:rsid w:val="00920467"/>
    <w:rsid w:val="00920630"/>
    <w:rsid w:val="009209BD"/>
    <w:rsid w:val="00920DF0"/>
    <w:rsid w:val="00920FA7"/>
    <w:rsid w:val="009211D7"/>
    <w:rsid w:val="009211DF"/>
    <w:rsid w:val="009212E4"/>
    <w:rsid w:val="0092142F"/>
    <w:rsid w:val="009214BD"/>
    <w:rsid w:val="00921586"/>
    <w:rsid w:val="00921667"/>
    <w:rsid w:val="009216B7"/>
    <w:rsid w:val="00921C74"/>
    <w:rsid w:val="00921CD4"/>
    <w:rsid w:val="00922294"/>
    <w:rsid w:val="009224C4"/>
    <w:rsid w:val="0092285A"/>
    <w:rsid w:val="00922CCF"/>
    <w:rsid w:val="00923696"/>
    <w:rsid w:val="00923B30"/>
    <w:rsid w:val="00923C58"/>
    <w:rsid w:val="00924365"/>
    <w:rsid w:val="0092439F"/>
    <w:rsid w:val="0092447E"/>
    <w:rsid w:val="00924C3B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31C"/>
    <w:rsid w:val="009278E0"/>
    <w:rsid w:val="009303D8"/>
    <w:rsid w:val="00930746"/>
    <w:rsid w:val="00930793"/>
    <w:rsid w:val="00930820"/>
    <w:rsid w:val="0093154A"/>
    <w:rsid w:val="00931A11"/>
    <w:rsid w:val="00931B18"/>
    <w:rsid w:val="00931EE0"/>
    <w:rsid w:val="00932011"/>
    <w:rsid w:val="009320F3"/>
    <w:rsid w:val="00932377"/>
    <w:rsid w:val="00932E4B"/>
    <w:rsid w:val="00932F8C"/>
    <w:rsid w:val="00933245"/>
    <w:rsid w:val="009333DA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AD9"/>
    <w:rsid w:val="00935D1B"/>
    <w:rsid w:val="00935F0D"/>
    <w:rsid w:val="00935FF1"/>
    <w:rsid w:val="00936265"/>
    <w:rsid w:val="009364D3"/>
    <w:rsid w:val="00936751"/>
    <w:rsid w:val="00936992"/>
    <w:rsid w:val="00936AAE"/>
    <w:rsid w:val="00936CBA"/>
    <w:rsid w:val="00936DB6"/>
    <w:rsid w:val="00936FCF"/>
    <w:rsid w:val="009372CA"/>
    <w:rsid w:val="00937800"/>
    <w:rsid w:val="0093798B"/>
    <w:rsid w:val="00937C2B"/>
    <w:rsid w:val="00937C5D"/>
    <w:rsid w:val="00937CCD"/>
    <w:rsid w:val="00937DBF"/>
    <w:rsid w:val="00937EEF"/>
    <w:rsid w:val="00937F20"/>
    <w:rsid w:val="00937F80"/>
    <w:rsid w:val="009403EC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2E8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352"/>
    <w:rsid w:val="009453C0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6D9"/>
    <w:rsid w:val="00947701"/>
    <w:rsid w:val="009479CA"/>
    <w:rsid w:val="00947B16"/>
    <w:rsid w:val="00947BFD"/>
    <w:rsid w:val="00947FD4"/>
    <w:rsid w:val="009501F4"/>
    <w:rsid w:val="00950378"/>
    <w:rsid w:val="0095060C"/>
    <w:rsid w:val="009506D4"/>
    <w:rsid w:val="00950814"/>
    <w:rsid w:val="009509BD"/>
    <w:rsid w:val="00950A13"/>
    <w:rsid w:val="00950AAF"/>
    <w:rsid w:val="00950BCF"/>
    <w:rsid w:val="00951236"/>
    <w:rsid w:val="00951492"/>
    <w:rsid w:val="009514F1"/>
    <w:rsid w:val="0095155F"/>
    <w:rsid w:val="009515C9"/>
    <w:rsid w:val="0095181A"/>
    <w:rsid w:val="00951A5B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2CE9"/>
    <w:rsid w:val="00952D32"/>
    <w:rsid w:val="00953063"/>
    <w:rsid w:val="0095310F"/>
    <w:rsid w:val="0095353F"/>
    <w:rsid w:val="009536E7"/>
    <w:rsid w:val="00953DCD"/>
    <w:rsid w:val="00953F4F"/>
    <w:rsid w:val="00954845"/>
    <w:rsid w:val="00954970"/>
    <w:rsid w:val="00954A1B"/>
    <w:rsid w:val="00954C7F"/>
    <w:rsid w:val="00954DEB"/>
    <w:rsid w:val="009553B2"/>
    <w:rsid w:val="00955A16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06A"/>
    <w:rsid w:val="0096029F"/>
    <w:rsid w:val="009603F2"/>
    <w:rsid w:val="00960645"/>
    <w:rsid w:val="009606AB"/>
    <w:rsid w:val="009606EC"/>
    <w:rsid w:val="009607B2"/>
    <w:rsid w:val="009608B7"/>
    <w:rsid w:val="009608F0"/>
    <w:rsid w:val="00960930"/>
    <w:rsid w:val="00960EC0"/>
    <w:rsid w:val="00960ECF"/>
    <w:rsid w:val="00960EF5"/>
    <w:rsid w:val="00961773"/>
    <w:rsid w:val="0096181A"/>
    <w:rsid w:val="0096189C"/>
    <w:rsid w:val="009621E4"/>
    <w:rsid w:val="0096263C"/>
    <w:rsid w:val="00962BE6"/>
    <w:rsid w:val="00962BF8"/>
    <w:rsid w:val="009630BD"/>
    <w:rsid w:val="00963599"/>
    <w:rsid w:val="00963808"/>
    <w:rsid w:val="0096388A"/>
    <w:rsid w:val="00963ABE"/>
    <w:rsid w:val="00963B02"/>
    <w:rsid w:val="00963B84"/>
    <w:rsid w:val="0096438A"/>
    <w:rsid w:val="009643F3"/>
    <w:rsid w:val="009649A1"/>
    <w:rsid w:val="00964B38"/>
    <w:rsid w:val="00965268"/>
    <w:rsid w:val="00965316"/>
    <w:rsid w:val="00965864"/>
    <w:rsid w:val="009658CD"/>
    <w:rsid w:val="00965CC7"/>
    <w:rsid w:val="00965EE7"/>
    <w:rsid w:val="00966152"/>
    <w:rsid w:val="00966451"/>
    <w:rsid w:val="00966B84"/>
    <w:rsid w:val="00966D4C"/>
    <w:rsid w:val="00966D73"/>
    <w:rsid w:val="009672BD"/>
    <w:rsid w:val="00967391"/>
    <w:rsid w:val="009673D7"/>
    <w:rsid w:val="00967476"/>
    <w:rsid w:val="00967992"/>
    <w:rsid w:val="00967C92"/>
    <w:rsid w:val="00967DDF"/>
    <w:rsid w:val="009704DF"/>
    <w:rsid w:val="00970922"/>
    <w:rsid w:val="00970962"/>
    <w:rsid w:val="00970ACB"/>
    <w:rsid w:val="00970DF7"/>
    <w:rsid w:val="00970E97"/>
    <w:rsid w:val="00971354"/>
    <w:rsid w:val="00971405"/>
    <w:rsid w:val="00971807"/>
    <w:rsid w:val="00971B20"/>
    <w:rsid w:val="00971C94"/>
    <w:rsid w:val="00971EE4"/>
    <w:rsid w:val="0097229F"/>
    <w:rsid w:val="00972321"/>
    <w:rsid w:val="0097260E"/>
    <w:rsid w:val="00972B5A"/>
    <w:rsid w:val="00972F5E"/>
    <w:rsid w:val="00973266"/>
    <w:rsid w:val="00973666"/>
    <w:rsid w:val="00973A74"/>
    <w:rsid w:val="00973AE9"/>
    <w:rsid w:val="009742E4"/>
    <w:rsid w:val="00974365"/>
    <w:rsid w:val="009743C6"/>
    <w:rsid w:val="00974927"/>
    <w:rsid w:val="00974B5C"/>
    <w:rsid w:val="00974FA6"/>
    <w:rsid w:val="0097500E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6612"/>
    <w:rsid w:val="00977146"/>
    <w:rsid w:val="00977787"/>
    <w:rsid w:val="00977B1E"/>
    <w:rsid w:val="00977C7C"/>
    <w:rsid w:val="00977F07"/>
    <w:rsid w:val="0098007D"/>
    <w:rsid w:val="009801AA"/>
    <w:rsid w:val="00980328"/>
    <w:rsid w:val="00980693"/>
    <w:rsid w:val="009807B5"/>
    <w:rsid w:val="009807C4"/>
    <w:rsid w:val="009811E1"/>
    <w:rsid w:val="00981457"/>
    <w:rsid w:val="0098192E"/>
    <w:rsid w:val="00981A65"/>
    <w:rsid w:val="00981B9E"/>
    <w:rsid w:val="009820E0"/>
    <w:rsid w:val="00982103"/>
    <w:rsid w:val="0098217D"/>
    <w:rsid w:val="0098234D"/>
    <w:rsid w:val="00982385"/>
    <w:rsid w:val="0098251A"/>
    <w:rsid w:val="00982AD4"/>
    <w:rsid w:val="00982BD7"/>
    <w:rsid w:val="00983500"/>
    <w:rsid w:val="0098357B"/>
    <w:rsid w:val="00983692"/>
    <w:rsid w:val="00983A40"/>
    <w:rsid w:val="00984120"/>
    <w:rsid w:val="00984154"/>
    <w:rsid w:val="009841C6"/>
    <w:rsid w:val="0098473B"/>
    <w:rsid w:val="00984822"/>
    <w:rsid w:val="00984BFA"/>
    <w:rsid w:val="0098517E"/>
    <w:rsid w:val="00985595"/>
    <w:rsid w:val="009857EC"/>
    <w:rsid w:val="009864AE"/>
    <w:rsid w:val="009869D7"/>
    <w:rsid w:val="00986BAE"/>
    <w:rsid w:val="0098701D"/>
    <w:rsid w:val="009878A2"/>
    <w:rsid w:val="00987988"/>
    <w:rsid w:val="00987D8B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76E"/>
    <w:rsid w:val="0099182C"/>
    <w:rsid w:val="0099198F"/>
    <w:rsid w:val="00991E7B"/>
    <w:rsid w:val="0099200B"/>
    <w:rsid w:val="00992069"/>
    <w:rsid w:val="009922F6"/>
    <w:rsid w:val="00992302"/>
    <w:rsid w:val="00993048"/>
    <w:rsid w:val="0099306C"/>
    <w:rsid w:val="009935B6"/>
    <w:rsid w:val="00993A80"/>
    <w:rsid w:val="00993CD5"/>
    <w:rsid w:val="00994BD7"/>
    <w:rsid w:val="00994C1D"/>
    <w:rsid w:val="00994CEB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8C3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2E26"/>
    <w:rsid w:val="009A3028"/>
    <w:rsid w:val="009A320F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5DE5"/>
    <w:rsid w:val="009A5E27"/>
    <w:rsid w:val="009A60E9"/>
    <w:rsid w:val="009A6189"/>
    <w:rsid w:val="009A63F4"/>
    <w:rsid w:val="009A65F2"/>
    <w:rsid w:val="009A661F"/>
    <w:rsid w:val="009A68D7"/>
    <w:rsid w:val="009A69A9"/>
    <w:rsid w:val="009A6E48"/>
    <w:rsid w:val="009A6F75"/>
    <w:rsid w:val="009A6FBD"/>
    <w:rsid w:val="009A7000"/>
    <w:rsid w:val="009A7546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AF3"/>
    <w:rsid w:val="009B1C4D"/>
    <w:rsid w:val="009B1FCD"/>
    <w:rsid w:val="009B2340"/>
    <w:rsid w:val="009B267C"/>
    <w:rsid w:val="009B2D53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34"/>
    <w:rsid w:val="009B4964"/>
    <w:rsid w:val="009B49D8"/>
    <w:rsid w:val="009B4B2A"/>
    <w:rsid w:val="009B5058"/>
    <w:rsid w:val="009B50AA"/>
    <w:rsid w:val="009B50AD"/>
    <w:rsid w:val="009B5384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CE6"/>
    <w:rsid w:val="009B7D94"/>
    <w:rsid w:val="009B7E71"/>
    <w:rsid w:val="009C00BC"/>
    <w:rsid w:val="009C0438"/>
    <w:rsid w:val="009C0D07"/>
    <w:rsid w:val="009C0E8F"/>
    <w:rsid w:val="009C12F4"/>
    <w:rsid w:val="009C13D2"/>
    <w:rsid w:val="009C1439"/>
    <w:rsid w:val="009C17E6"/>
    <w:rsid w:val="009C1AD3"/>
    <w:rsid w:val="009C1C22"/>
    <w:rsid w:val="009C1DF0"/>
    <w:rsid w:val="009C21CD"/>
    <w:rsid w:val="009C23B5"/>
    <w:rsid w:val="009C240D"/>
    <w:rsid w:val="009C2C67"/>
    <w:rsid w:val="009C2E4E"/>
    <w:rsid w:val="009C2F1F"/>
    <w:rsid w:val="009C32B1"/>
    <w:rsid w:val="009C360A"/>
    <w:rsid w:val="009C379A"/>
    <w:rsid w:val="009C37BD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12B"/>
    <w:rsid w:val="009C62F1"/>
    <w:rsid w:val="009C630F"/>
    <w:rsid w:val="009C68C9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7A9"/>
    <w:rsid w:val="009D182E"/>
    <w:rsid w:val="009D1C5A"/>
    <w:rsid w:val="009D1CB6"/>
    <w:rsid w:val="009D1FEC"/>
    <w:rsid w:val="009D2335"/>
    <w:rsid w:val="009D252E"/>
    <w:rsid w:val="009D2594"/>
    <w:rsid w:val="009D2CA7"/>
    <w:rsid w:val="009D2DDE"/>
    <w:rsid w:val="009D2DEB"/>
    <w:rsid w:val="009D2E4E"/>
    <w:rsid w:val="009D304A"/>
    <w:rsid w:val="009D423A"/>
    <w:rsid w:val="009D4812"/>
    <w:rsid w:val="009D4CDE"/>
    <w:rsid w:val="009D4EA7"/>
    <w:rsid w:val="009D4F1F"/>
    <w:rsid w:val="009D53C0"/>
    <w:rsid w:val="009D5643"/>
    <w:rsid w:val="009D576A"/>
    <w:rsid w:val="009D5A58"/>
    <w:rsid w:val="009D5F65"/>
    <w:rsid w:val="009D5F6E"/>
    <w:rsid w:val="009D602F"/>
    <w:rsid w:val="009D60E5"/>
    <w:rsid w:val="009D60E9"/>
    <w:rsid w:val="009D628A"/>
    <w:rsid w:val="009D6508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42"/>
    <w:rsid w:val="009E0E91"/>
    <w:rsid w:val="009E17EB"/>
    <w:rsid w:val="009E1F00"/>
    <w:rsid w:val="009E20B4"/>
    <w:rsid w:val="009E28CE"/>
    <w:rsid w:val="009E29E6"/>
    <w:rsid w:val="009E2BED"/>
    <w:rsid w:val="009E2CC1"/>
    <w:rsid w:val="009E3146"/>
    <w:rsid w:val="009E326B"/>
    <w:rsid w:val="009E3298"/>
    <w:rsid w:val="009E3697"/>
    <w:rsid w:val="009E3EA5"/>
    <w:rsid w:val="009E404B"/>
    <w:rsid w:val="009E44CD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07"/>
    <w:rsid w:val="009E6875"/>
    <w:rsid w:val="009E68BB"/>
    <w:rsid w:val="009E6D31"/>
    <w:rsid w:val="009E70F5"/>
    <w:rsid w:val="009E722D"/>
    <w:rsid w:val="009E7317"/>
    <w:rsid w:val="009E7412"/>
    <w:rsid w:val="009E75C1"/>
    <w:rsid w:val="009E763F"/>
    <w:rsid w:val="009E7936"/>
    <w:rsid w:val="009E7A40"/>
    <w:rsid w:val="009E7C60"/>
    <w:rsid w:val="009F002E"/>
    <w:rsid w:val="009F009A"/>
    <w:rsid w:val="009F031E"/>
    <w:rsid w:val="009F0422"/>
    <w:rsid w:val="009F0516"/>
    <w:rsid w:val="009F0A5F"/>
    <w:rsid w:val="009F0C5C"/>
    <w:rsid w:val="009F184D"/>
    <w:rsid w:val="009F1971"/>
    <w:rsid w:val="009F19E9"/>
    <w:rsid w:val="009F2237"/>
    <w:rsid w:val="009F2370"/>
    <w:rsid w:val="009F25F2"/>
    <w:rsid w:val="009F27B0"/>
    <w:rsid w:val="009F2904"/>
    <w:rsid w:val="009F2C89"/>
    <w:rsid w:val="009F3497"/>
    <w:rsid w:val="009F34B2"/>
    <w:rsid w:val="009F34EA"/>
    <w:rsid w:val="009F38ED"/>
    <w:rsid w:val="009F3BCF"/>
    <w:rsid w:val="009F3D95"/>
    <w:rsid w:val="009F412A"/>
    <w:rsid w:val="009F43D7"/>
    <w:rsid w:val="009F4584"/>
    <w:rsid w:val="009F4B99"/>
    <w:rsid w:val="009F4BE7"/>
    <w:rsid w:val="009F4C3B"/>
    <w:rsid w:val="009F4E3A"/>
    <w:rsid w:val="009F4F9F"/>
    <w:rsid w:val="009F50E7"/>
    <w:rsid w:val="009F5181"/>
    <w:rsid w:val="009F51D5"/>
    <w:rsid w:val="009F51E8"/>
    <w:rsid w:val="009F52B9"/>
    <w:rsid w:val="009F52BC"/>
    <w:rsid w:val="009F5313"/>
    <w:rsid w:val="009F5405"/>
    <w:rsid w:val="009F5B62"/>
    <w:rsid w:val="009F6406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07"/>
    <w:rsid w:val="009F7872"/>
    <w:rsid w:val="009F7B63"/>
    <w:rsid w:val="009F7E1C"/>
    <w:rsid w:val="00A00154"/>
    <w:rsid w:val="00A00178"/>
    <w:rsid w:val="00A001F2"/>
    <w:rsid w:val="00A0050C"/>
    <w:rsid w:val="00A00561"/>
    <w:rsid w:val="00A01498"/>
    <w:rsid w:val="00A01645"/>
    <w:rsid w:val="00A01A84"/>
    <w:rsid w:val="00A01AE9"/>
    <w:rsid w:val="00A01FB8"/>
    <w:rsid w:val="00A0227A"/>
    <w:rsid w:val="00A022A8"/>
    <w:rsid w:val="00A024D5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CEF"/>
    <w:rsid w:val="00A03E07"/>
    <w:rsid w:val="00A0400C"/>
    <w:rsid w:val="00A04259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6EB8"/>
    <w:rsid w:val="00A07044"/>
    <w:rsid w:val="00A0707C"/>
    <w:rsid w:val="00A0713A"/>
    <w:rsid w:val="00A07306"/>
    <w:rsid w:val="00A07AC3"/>
    <w:rsid w:val="00A07AE2"/>
    <w:rsid w:val="00A07BF6"/>
    <w:rsid w:val="00A07CAB"/>
    <w:rsid w:val="00A102E7"/>
    <w:rsid w:val="00A1059F"/>
    <w:rsid w:val="00A1077B"/>
    <w:rsid w:val="00A1167E"/>
    <w:rsid w:val="00A11BE3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46"/>
    <w:rsid w:val="00A1346F"/>
    <w:rsid w:val="00A13593"/>
    <w:rsid w:val="00A1377A"/>
    <w:rsid w:val="00A13BC7"/>
    <w:rsid w:val="00A13DFA"/>
    <w:rsid w:val="00A148E9"/>
    <w:rsid w:val="00A14A1C"/>
    <w:rsid w:val="00A14FAC"/>
    <w:rsid w:val="00A15046"/>
    <w:rsid w:val="00A15387"/>
    <w:rsid w:val="00A1544E"/>
    <w:rsid w:val="00A15691"/>
    <w:rsid w:val="00A159BA"/>
    <w:rsid w:val="00A15A24"/>
    <w:rsid w:val="00A15D03"/>
    <w:rsid w:val="00A15D78"/>
    <w:rsid w:val="00A15E52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645"/>
    <w:rsid w:val="00A176E1"/>
    <w:rsid w:val="00A176EF"/>
    <w:rsid w:val="00A17ED2"/>
    <w:rsid w:val="00A20009"/>
    <w:rsid w:val="00A20059"/>
    <w:rsid w:val="00A203B3"/>
    <w:rsid w:val="00A203E6"/>
    <w:rsid w:val="00A2072A"/>
    <w:rsid w:val="00A20844"/>
    <w:rsid w:val="00A20DB8"/>
    <w:rsid w:val="00A20F76"/>
    <w:rsid w:val="00A21078"/>
    <w:rsid w:val="00A2122F"/>
    <w:rsid w:val="00A21288"/>
    <w:rsid w:val="00A21399"/>
    <w:rsid w:val="00A2149C"/>
    <w:rsid w:val="00A21509"/>
    <w:rsid w:val="00A21CF7"/>
    <w:rsid w:val="00A21D4E"/>
    <w:rsid w:val="00A21F22"/>
    <w:rsid w:val="00A220A5"/>
    <w:rsid w:val="00A2220F"/>
    <w:rsid w:val="00A22256"/>
    <w:rsid w:val="00A22430"/>
    <w:rsid w:val="00A22D80"/>
    <w:rsid w:val="00A22E1A"/>
    <w:rsid w:val="00A23029"/>
    <w:rsid w:val="00A230AC"/>
    <w:rsid w:val="00A23218"/>
    <w:rsid w:val="00A233BD"/>
    <w:rsid w:val="00A234F3"/>
    <w:rsid w:val="00A23759"/>
    <w:rsid w:val="00A23912"/>
    <w:rsid w:val="00A2453F"/>
    <w:rsid w:val="00A246BC"/>
    <w:rsid w:val="00A246C0"/>
    <w:rsid w:val="00A24712"/>
    <w:rsid w:val="00A248D7"/>
    <w:rsid w:val="00A249A7"/>
    <w:rsid w:val="00A24B82"/>
    <w:rsid w:val="00A24EAD"/>
    <w:rsid w:val="00A250B3"/>
    <w:rsid w:val="00A250E0"/>
    <w:rsid w:val="00A2522F"/>
    <w:rsid w:val="00A2544E"/>
    <w:rsid w:val="00A25576"/>
    <w:rsid w:val="00A25658"/>
    <w:rsid w:val="00A256BB"/>
    <w:rsid w:val="00A2570D"/>
    <w:rsid w:val="00A2587F"/>
    <w:rsid w:val="00A25901"/>
    <w:rsid w:val="00A25B45"/>
    <w:rsid w:val="00A25C41"/>
    <w:rsid w:val="00A26F6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539"/>
    <w:rsid w:val="00A326B0"/>
    <w:rsid w:val="00A334A2"/>
    <w:rsid w:val="00A3364C"/>
    <w:rsid w:val="00A337D6"/>
    <w:rsid w:val="00A337DA"/>
    <w:rsid w:val="00A33D1E"/>
    <w:rsid w:val="00A33D99"/>
    <w:rsid w:val="00A33F70"/>
    <w:rsid w:val="00A34389"/>
    <w:rsid w:val="00A344AD"/>
    <w:rsid w:val="00A348C0"/>
    <w:rsid w:val="00A34B7C"/>
    <w:rsid w:val="00A34CF3"/>
    <w:rsid w:val="00A352B1"/>
    <w:rsid w:val="00A3580C"/>
    <w:rsid w:val="00A35951"/>
    <w:rsid w:val="00A359E8"/>
    <w:rsid w:val="00A35F5E"/>
    <w:rsid w:val="00A35FF2"/>
    <w:rsid w:val="00A36131"/>
    <w:rsid w:val="00A3623A"/>
    <w:rsid w:val="00A36465"/>
    <w:rsid w:val="00A368AC"/>
    <w:rsid w:val="00A36AD2"/>
    <w:rsid w:val="00A36C06"/>
    <w:rsid w:val="00A37552"/>
    <w:rsid w:val="00A375AD"/>
    <w:rsid w:val="00A37619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17"/>
    <w:rsid w:val="00A44536"/>
    <w:rsid w:val="00A44605"/>
    <w:rsid w:val="00A44AA2"/>
    <w:rsid w:val="00A450A8"/>
    <w:rsid w:val="00A45146"/>
    <w:rsid w:val="00A458C8"/>
    <w:rsid w:val="00A45925"/>
    <w:rsid w:val="00A45B4E"/>
    <w:rsid w:val="00A45B79"/>
    <w:rsid w:val="00A45C4D"/>
    <w:rsid w:val="00A45CE1"/>
    <w:rsid w:val="00A462DE"/>
    <w:rsid w:val="00A46499"/>
    <w:rsid w:val="00A4649A"/>
    <w:rsid w:val="00A46556"/>
    <w:rsid w:val="00A46657"/>
    <w:rsid w:val="00A466AC"/>
    <w:rsid w:val="00A469F8"/>
    <w:rsid w:val="00A46C4C"/>
    <w:rsid w:val="00A46C6E"/>
    <w:rsid w:val="00A47164"/>
    <w:rsid w:val="00A4728B"/>
    <w:rsid w:val="00A473BB"/>
    <w:rsid w:val="00A47769"/>
    <w:rsid w:val="00A478E6"/>
    <w:rsid w:val="00A47BE1"/>
    <w:rsid w:val="00A47F52"/>
    <w:rsid w:val="00A503AD"/>
    <w:rsid w:val="00A50724"/>
    <w:rsid w:val="00A50766"/>
    <w:rsid w:val="00A50A2D"/>
    <w:rsid w:val="00A50D48"/>
    <w:rsid w:val="00A51045"/>
    <w:rsid w:val="00A510F8"/>
    <w:rsid w:val="00A51115"/>
    <w:rsid w:val="00A512D9"/>
    <w:rsid w:val="00A51414"/>
    <w:rsid w:val="00A5150D"/>
    <w:rsid w:val="00A518F9"/>
    <w:rsid w:val="00A51C9C"/>
    <w:rsid w:val="00A51D11"/>
    <w:rsid w:val="00A51E52"/>
    <w:rsid w:val="00A51EEF"/>
    <w:rsid w:val="00A526A2"/>
    <w:rsid w:val="00A52871"/>
    <w:rsid w:val="00A528C8"/>
    <w:rsid w:val="00A528F5"/>
    <w:rsid w:val="00A5290C"/>
    <w:rsid w:val="00A52AB3"/>
    <w:rsid w:val="00A531A7"/>
    <w:rsid w:val="00A53560"/>
    <w:rsid w:val="00A537F3"/>
    <w:rsid w:val="00A53825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4E8E"/>
    <w:rsid w:val="00A5515B"/>
    <w:rsid w:val="00A55224"/>
    <w:rsid w:val="00A5536E"/>
    <w:rsid w:val="00A55777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796"/>
    <w:rsid w:val="00A5794A"/>
    <w:rsid w:val="00A57A84"/>
    <w:rsid w:val="00A57E6F"/>
    <w:rsid w:val="00A57EB7"/>
    <w:rsid w:val="00A604F6"/>
    <w:rsid w:val="00A60851"/>
    <w:rsid w:val="00A6085F"/>
    <w:rsid w:val="00A60D56"/>
    <w:rsid w:val="00A60DB0"/>
    <w:rsid w:val="00A60DFC"/>
    <w:rsid w:val="00A61497"/>
    <w:rsid w:val="00A61622"/>
    <w:rsid w:val="00A616E6"/>
    <w:rsid w:val="00A617F8"/>
    <w:rsid w:val="00A61B0A"/>
    <w:rsid w:val="00A61F44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4E11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362"/>
    <w:rsid w:val="00A664F5"/>
    <w:rsid w:val="00A665B5"/>
    <w:rsid w:val="00A66A41"/>
    <w:rsid w:val="00A66E79"/>
    <w:rsid w:val="00A66E9A"/>
    <w:rsid w:val="00A66EE8"/>
    <w:rsid w:val="00A670E6"/>
    <w:rsid w:val="00A670FF"/>
    <w:rsid w:val="00A67A0F"/>
    <w:rsid w:val="00A67A16"/>
    <w:rsid w:val="00A67C03"/>
    <w:rsid w:val="00A67D26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0C6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8D7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C72"/>
    <w:rsid w:val="00A80CC3"/>
    <w:rsid w:val="00A80D6B"/>
    <w:rsid w:val="00A80D71"/>
    <w:rsid w:val="00A80DAE"/>
    <w:rsid w:val="00A80EDB"/>
    <w:rsid w:val="00A8163F"/>
    <w:rsid w:val="00A81995"/>
    <w:rsid w:val="00A81AC4"/>
    <w:rsid w:val="00A81C66"/>
    <w:rsid w:val="00A81E5A"/>
    <w:rsid w:val="00A82329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5ECC"/>
    <w:rsid w:val="00A86171"/>
    <w:rsid w:val="00A86C1B"/>
    <w:rsid w:val="00A86C94"/>
    <w:rsid w:val="00A86D37"/>
    <w:rsid w:val="00A86E27"/>
    <w:rsid w:val="00A876F5"/>
    <w:rsid w:val="00A87745"/>
    <w:rsid w:val="00A877D3"/>
    <w:rsid w:val="00A877F9"/>
    <w:rsid w:val="00A87A53"/>
    <w:rsid w:val="00A87B7B"/>
    <w:rsid w:val="00A87EDE"/>
    <w:rsid w:val="00A902E9"/>
    <w:rsid w:val="00A902FA"/>
    <w:rsid w:val="00A90552"/>
    <w:rsid w:val="00A906AA"/>
    <w:rsid w:val="00A90709"/>
    <w:rsid w:val="00A90AE3"/>
    <w:rsid w:val="00A90F33"/>
    <w:rsid w:val="00A90FA3"/>
    <w:rsid w:val="00A9111E"/>
    <w:rsid w:val="00A91193"/>
    <w:rsid w:val="00A9144B"/>
    <w:rsid w:val="00A921C5"/>
    <w:rsid w:val="00A9256D"/>
    <w:rsid w:val="00A9259E"/>
    <w:rsid w:val="00A92798"/>
    <w:rsid w:val="00A92D7C"/>
    <w:rsid w:val="00A92EA7"/>
    <w:rsid w:val="00A9326D"/>
    <w:rsid w:val="00A932CE"/>
    <w:rsid w:val="00A932D9"/>
    <w:rsid w:val="00A938F7"/>
    <w:rsid w:val="00A93B63"/>
    <w:rsid w:val="00A93D5A"/>
    <w:rsid w:val="00A94166"/>
    <w:rsid w:val="00A9473F"/>
    <w:rsid w:val="00A94DE4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06C"/>
    <w:rsid w:val="00AA15A8"/>
    <w:rsid w:val="00AA188D"/>
    <w:rsid w:val="00AA18A2"/>
    <w:rsid w:val="00AA1A60"/>
    <w:rsid w:val="00AA1D8A"/>
    <w:rsid w:val="00AA1D9A"/>
    <w:rsid w:val="00AA1E83"/>
    <w:rsid w:val="00AA232C"/>
    <w:rsid w:val="00AA25F3"/>
    <w:rsid w:val="00AA284E"/>
    <w:rsid w:val="00AA2ABA"/>
    <w:rsid w:val="00AA2AC1"/>
    <w:rsid w:val="00AA2DC3"/>
    <w:rsid w:val="00AA2EDB"/>
    <w:rsid w:val="00AA3021"/>
    <w:rsid w:val="00AA31BF"/>
    <w:rsid w:val="00AA31F5"/>
    <w:rsid w:val="00AA33EA"/>
    <w:rsid w:val="00AA3454"/>
    <w:rsid w:val="00AA3624"/>
    <w:rsid w:val="00AA36B0"/>
    <w:rsid w:val="00AA38FD"/>
    <w:rsid w:val="00AA3AD7"/>
    <w:rsid w:val="00AA429A"/>
    <w:rsid w:val="00AA452F"/>
    <w:rsid w:val="00AA45C5"/>
    <w:rsid w:val="00AA4642"/>
    <w:rsid w:val="00AA4A88"/>
    <w:rsid w:val="00AA505E"/>
    <w:rsid w:val="00AA51A3"/>
    <w:rsid w:val="00AA5344"/>
    <w:rsid w:val="00AA5418"/>
    <w:rsid w:val="00AA582A"/>
    <w:rsid w:val="00AA6B5B"/>
    <w:rsid w:val="00AA6B96"/>
    <w:rsid w:val="00AA6C3D"/>
    <w:rsid w:val="00AA6C79"/>
    <w:rsid w:val="00AA6D1D"/>
    <w:rsid w:val="00AA6FA9"/>
    <w:rsid w:val="00AA706A"/>
    <w:rsid w:val="00AA7325"/>
    <w:rsid w:val="00AA7439"/>
    <w:rsid w:val="00AA7492"/>
    <w:rsid w:val="00AA77FD"/>
    <w:rsid w:val="00AB016B"/>
    <w:rsid w:val="00AB0319"/>
    <w:rsid w:val="00AB0823"/>
    <w:rsid w:val="00AB08D7"/>
    <w:rsid w:val="00AB0996"/>
    <w:rsid w:val="00AB0D67"/>
    <w:rsid w:val="00AB0E9B"/>
    <w:rsid w:val="00AB0F6C"/>
    <w:rsid w:val="00AB143E"/>
    <w:rsid w:val="00AB17BC"/>
    <w:rsid w:val="00AB19EF"/>
    <w:rsid w:val="00AB1ABD"/>
    <w:rsid w:val="00AB1E60"/>
    <w:rsid w:val="00AB24F8"/>
    <w:rsid w:val="00AB2CBF"/>
    <w:rsid w:val="00AB2D27"/>
    <w:rsid w:val="00AB2F1C"/>
    <w:rsid w:val="00AB392F"/>
    <w:rsid w:val="00AB3C78"/>
    <w:rsid w:val="00AB3DDE"/>
    <w:rsid w:val="00AB408D"/>
    <w:rsid w:val="00AB4279"/>
    <w:rsid w:val="00AB4A82"/>
    <w:rsid w:val="00AB4CA5"/>
    <w:rsid w:val="00AB4D4F"/>
    <w:rsid w:val="00AB54BD"/>
    <w:rsid w:val="00AB5643"/>
    <w:rsid w:val="00AB5AA1"/>
    <w:rsid w:val="00AB5F20"/>
    <w:rsid w:val="00AB609B"/>
    <w:rsid w:val="00AB61A8"/>
    <w:rsid w:val="00AB64DB"/>
    <w:rsid w:val="00AB6552"/>
    <w:rsid w:val="00AB695A"/>
    <w:rsid w:val="00AB69DC"/>
    <w:rsid w:val="00AB6AF7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B7CB4"/>
    <w:rsid w:val="00AC014D"/>
    <w:rsid w:val="00AC025B"/>
    <w:rsid w:val="00AC0811"/>
    <w:rsid w:val="00AC09E6"/>
    <w:rsid w:val="00AC0B98"/>
    <w:rsid w:val="00AC0D5C"/>
    <w:rsid w:val="00AC11C4"/>
    <w:rsid w:val="00AC16D0"/>
    <w:rsid w:val="00AC1782"/>
    <w:rsid w:val="00AC1A01"/>
    <w:rsid w:val="00AC1A80"/>
    <w:rsid w:val="00AC1BC7"/>
    <w:rsid w:val="00AC1FEC"/>
    <w:rsid w:val="00AC2050"/>
    <w:rsid w:val="00AC214E"/>
    <w:rsid w:val="00AC2291"/>
    <w:rsid w:val="00AC24DF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5E0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5E49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5A5"/>
    <w:rsid w:val="00AD08D7"/>
    <w:rsid w:val="00AD09DF"/>
    <w:rsid w:val="00AD0A1E"/>
    <w:rsid w:val="00AD0C61"/>
    <w:rsid w:val="00AD1A1A"/>
    <w:rsid w:val="00AD1B19"/>
    <w:rsid w:val="00AD1CD5"/>
    <w:rsid w:val="00AD1D39"/>
    <w:rsid w:val="00AD1E36"/>
    <w:rsid w:val="00AD1F3D"/>
    <w:rsid w:val="00AD21B2"/>
    <w:rsid w:val="00AD228E"/>
    <w:rsid w:val="00AD22CA"/>
    <w:rsid w:val="00AD239D"/>
    <w:rsid w:val="00AD2CF6"/>
    <w:rsid w:val="00AD31F9"/>
    <w:rsid w:val="00AD389C"/>
    <w:rsid w:val="00AD38CB"/>
    <w:rsid w:val="00AD3B0B"/>
    <w:rsid w:val="00AD3F96"/>
    <w:rsid w:val="00AD40C9"/>
    <w:rsid w:val="00AD43FC"/>
    <w:rsid w:val="00AD4442"/>
    <w:rsid w:val="00AD4601"/>
    <w:rsid w:val="00AD47A7"/>
    <w:rsid w:val="00AD47CF"/>
    <w:rsid w:val="00AD4BFB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343"/>
    <w:rsid w:val="00AD6693"/>
    <w:rsid w:val="00AD6797"/>
    <w:rsid w:val="00AD6ADB"/>
    <w:rsid w:val="00AD6E05"/>
    <w:rsid w:val="00AD6E62"/>
    <w:rsid w:val="00AD6F74"/>
    <w:rsid w:val="00AD6FA2"/>
    <w:rsid w:val="00AD713D"/>
    <w:rsid w:val="00AD7431"/>
    <w:rsid w:val="00AD79CC"/>
    <w:rsid w:val="00AD7AAF"/>
    <w:rsid w:val="00AD7AF3"/>
    <w:rsid w:val="00AE0428"/>
    <w:rsid w:val="00AE0562"/>
    <w:rsid w:val="00AE0AE8"/>
    <w:rsid w:val="00AE0CD4"/>
    <w:rsid w:val="00AE0E34"/>
    <w:rsid w:val="00AE0E4B"/>
    <w:rsid w:val="00AE1573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4C4"/>
    <w:rsid w:val="00AE4658"/>
    <w:rsid w:val="00AE4661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B9E"/>
    <w:rsid w:val="00AE5C21"/>
    <w:rsid w:val="00AE5D55"/>
    <w:rsid w:val="00AE5DAE"/>
    <w:rsid w:val="00AE5F06"/>
    <w:rsid w:val="00AE60AD"/>
    <w:rsid w:val="00AE6C87"/>
    <w:rsid w:val="00AE6CD6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2A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64"/>
    <w:rsid w:val="00AF2790"/>
    <w:rsid w:val="00AF297D"/>
    <w:rsid w:val="00AF29A2"/>
    <w:rsid w:val="00AF2A28"/>
    <w:rsid w:val="00AF316E"/>
    <w:rsid w:val="00AF3187"/>
    <w:rsid w:val="00AF333C"/>
    <w:rsid w:val="00AF3364"/>
    <w:rsid w:val="00AF33BE"/>
    <w:rsid w:val="00AF367B"/>
    <w:rsid w:val="00AF3710"/>
    <w:rsid w:val="00AF3A18"/>
    <w:rsid w:val="00AF407E"/>
    <w:rsid w:val="00AF423D"/>
    <w:rsid w:val="00AF433A"/>
    <w:rsid w:val="00AF4489"/>
    <w:rsid w:val="00AF460C"/>
    <w:rsid w:val="00AF4814"/>
    <w:rsid w:val="00AF4CEF"/>
    <w:rsid w:val="00AF4E28"/>
    <w:rsid w:val="00AF4F87"/>
    <w:rsid w:val="00AF52F0"/>
    <w:rsid w:val="00AF5493"/>
    <w:rsid w:val="00AF5831"/>
    <w:rsid w:val="00AF5C1B"/>
    <w:rsid w:val="00AF5C99"/>
    <w:rsid w:val="00AF5E40"/>
    <w:rsid w:val="00AF6218"/>
    <w:rsid w:val="00AF62B0"/>
    <w:rsid w:val="00AF657F"/>
    <w:rsid w:val="00AF682C"/>
    <w:rsid w:val="00AF6CBF"/>
    <w:rsid w:val="00AF70D6"/>
    <w:rsid w:val="00AF7112"/>
    <w:rsid w:val="00AF77C8"/>
    <w:rsid w:val="00AF77C9"/>
    <w:rsid w:val="00AF7C91"/>
    <w:rsid w:val="00AF7D14"/>
    <w:rsid w:val="00B001BF"/>
    <w:rsid w:val="00B001DF"/>
    <w:rsid w:val="00B00667"/>
    <w:rsid w:val="00B00798"/>
    <w:rsid w:val="00B0094D"/>
    <w:rsid w:val="00B00A3E"/>
    <w:rsid w:val="00B00B0C"/>
    <w:rsid w:val="00B00C33"/>
    <w:rsid w:val="00B00D8F"/>
    <w:rsid w:val="00B00E8F"/>
    <w:rsid w:val="00B0101B"/>
    <w:rsid w:val="00B016A0"/>
    <w:rsid w:val="00B016FF"/>
    <w:rsid w:val="00B01947"/>
    <w:rsid w:val="00B01D71"/>
    <w:rsid w:val="00B02437"/>
    <w:rsid w:val="00B0243C"/>
    <w:rsid w:val="00B02808"/>
    <w:rsid w:val="00B02AE6"/>
    <w:rsid w:val="00B02F54"/>
    <w:rsid w:val="00B03456"/>
    <w:rsid w:val="00B03D4B"/>
    <w:rsid w:val="00B04597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10D"/>
    <w:rsid w:val="00B072E7"/>
    <w:rsid w:val="00B073AB"/>
    <w:rsid w:val="00B0746F"/>
    <w:rsid w:val="00B075D4"/>
    <w:rsid w:val="00B076CD"/>
    <w:rsid w:val="00B077C7"/>
    <w:rsid w:val="00B07B03"/>
    <w:rsid w:val="00B07C8F"/>
    <w:rsid w:val="00B07CDA"/>
    <w:rsid w:val="00B102FA"/>
    <w:rsid w:val="00B106F7"/>
    <w:rsid w:val="00B10704"/>
    <w:rsid w:val="00B10727"/>
    <w:rsid w:val="00B10843"/>
    <w:rsid w:val="00B10A6B"/>
    <w:rsid w:val="00B10F4D"/>
    <w:rsid w:val="00B11286"/>
    <w:rsid w:val="00B114E9"/>
    <w:rsid w:val="00B1152B"/>
    <w:rsid w:val="00B1197A"/>
    <w:rsid w:val="00B1199B"/>
    <w:rsid w:val="00B11AB0"/>
    <w:rsid w:val="00B11B0B"/>
    <w:rsid w:val="00B11D49"/>
    <w:rsid w:val="00B11EAD"/>
    <w:rsid w:val="00B11FED"/>
    <w:rsid w:val="00B12319"/>
    <w:rsid w:val="00B1231B"/>
    <w:rsid w:val="00B124F7"/>
    <w:rsid w:val="00B125CC"/>
    <w:rsid w:val="00B12734"/>
    <w:rsid w:val="00B1296A"/>
    <w:rsid w:val="00B12B0D"/>
    <w:rsid w:val="00B12C6E"/>
    <w:rsid w:val="00B12E0A"/>
    <w:rsid w:val="00B12EFD"/>
    <w:rsid w:val="00B1344B"/>
    <w:rsid w:val="00B13545"/>
    <w:rsid w:val="00B13607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652"/>
    <w:rsid w:val="00B14978"/>
    <w:rsid w:val="00B14982"/>
    <w:rsid w:val="00B14B7E"/>
    <w:rsid w:val="00B15173"/>
    <w:rsid w:val="00B153D6"/>
    <w:rsid w:val="00B1576D"/>
    <w:rsid w:val="00B1591A"/>
    <w:rsid w:val="00B15BAA"/>
    <w:rsid w:val="00B15E41"/>
    <w:rsid w:val="00B15F19"/>
    <w:rsid w:val="00B16585"/>
    <w:rsid w:val="00B166CE"/>
    <w:rsid w:val="00B166E7"/>
    <w:rsid w:val="00B16898"/>
    <w:rsid w:val="00B16975"/>
    <w:rsid w:val="00B16ABF"/>
    <w:rsid w:val="00B16AC5"/>
    <w:rsid w:val="00B16ADF"/>
    <w:rsid w:val="00B16CEC"/>
    <w:rsid w:val="00B16D1C"/>
    <w:rsid w:val="00B16DFF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856"/>
    <w:rsid w:val="00B21AF9"/>
    <w:rsid w:val="00B21C2C"/>
    <w:rsid w:val="00B21FD9"/>
    <w:rsid w:val="00B21FF3"/>
    <w:rsid w:val="00B22555"/>
    <w:rsid w:val="00B22C91"/>
    <w:rsid w:val="00B22EE9"/>
    <w:rsid w:val="00B22F24"/>
    <w:rsid w:val="00B22FB9"/>
    <w:rsid w:val="00B23098"/>
    <w:rsid w:val="00B2313A"/>
    <w:rsid w:val="00B234ED"/>
    <w:rsid w:val="00B23688"/>
    <w:rsid w:val="00B23950"/>
    <w:rsid w:val="00B23C34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1E1"/>
    <w:rsid w:val="00B26432"/>
    <w:rsid w:val="00B26585"/>
    <w:rsid w:val="00B2669A"/>
    <w:rsid w:val="00B26709"/>
    <w:rsid w:val="00B26DDD"/>
    <w:rsid w:val="00B27934"/>
    <w:rsid w:val="00B27C4D"/>
    <w:rsid w:val="00B27ED8"/>
    <w:rsid w:val="00B27F53"/>
    <w:rsid w:val="00B27FA1"/>
    <w:rsid w:val="00B301A2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472"/>
    <w:rsid w:val="00B32779"/>
    <w:rsid w:val="00B327F4"/>
    <w:rsid w:val="00B32A3D"/>
    <w:rsid w:val="00B32BED"/>
    <w:rsid w:val="00B32F83"/>
    <w:rsid w:val="00B330B5"/>
    <w:rsid w:val="00B3355F"/>
    <w:rsid w:val="00B3357E"/>
    <w:rsid w:val="00B335D0"/>
    <w:rsid w:val="00B3361F"/>
    <w:rsid w:val="00B33678"/>
    <w:rsid w:val="00B33A9E"/>
    <w:rsid w:val="00B34199"/>
    <w:rsid w:val="00B341DA"/>
    <w:rsid w:val="00B34AB5"/>
    <w:rsid w:val="00B3538B"/>
    <w:rsid w:val="00B35580"/>
    <w:rsid w:val="00B35687"/>
    <w:rsid w:val="00B35881"/>
    <w:rsid w:val="00B35A8F"/>
    <w:rsid w:val="00B35E14"/>
    <w:rsid w:val="00B35E1C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576"/>
    <w:rsid w:val="00B37685"/>
    <w:rsid w:val="00B37D19"/>
    <w:rsid w:val="00B37E1A"/>
    <w:rsid w:val="00B37EF4"/>
    <w:rsid w:val="00B403FF"/>
    <w:rsid w:val="00B4040C"/>
    <w:rsid w:val="00B40477"/>
    <w:rsid w:val="00B40526"/>
    <w:rsid w:val="00B407B2"/>
    <w:rsid w:val="00B40A5D"/>
    <w:rsid w:val="00B40DA0"/>
    <w:rsid w:val="00B41579"/>
    <w:rsid w:val="00B41F50"/>
    <w:rsid w:val="00B420FA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CDF"/>
    <w:rsid w:val="00B42EA5"/>
    <w:rsid w:val="00B42FBD"/>
    <w:rsid w:val="00B43157"/>
    <w:rsid w:val="00B431B6"/>
    <w:rsid w:val="00B43472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D29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DA1"/>
    <w:rsid w:val="00B45E7A"/>
    <w:rsid w:val="00B461E5"/>
    <w:rsid w:val="00B467D1"/>
    <w:rsid w:val="00B46F19"/>
    <w:rsid w:val="00B47A57"/>
    <w:rsid w:val="00B47AC2"/>
    <w:rsid w:val="00B47DFE"/>
    <w:rsid w:val="00B47F11"/>
    <w:rsid w:val="00B50180"/>
    <w:rsid w:val="00B50225"/>
    <w:rsid w:val="00B503AF"/>
    <w:rsid w:val="00B506C9"/>
    <w:rsid w:val="00B50D2D"/>
    <w:rsid w:val="00B50FCE"/>
    <w:rsid w:val="00B515CB"/>
    <w:rsid w:val="00B516E1"/>
    <w:rsid w:val="00B517AE"/>
    <w:rsid w:val="00B51EAA"/>
    <w:rsid w:val="00B5223B"/>
    <w:rsid w:val="00B5251E"/>
    <w:rsid w:val="00B5270D"/>
    <w:rsid w:val="00B52747"/>
    <w:rsid w:val="00B5286D"/>
    <w:rsid w:val="00B5288E"/>
    <w:rsid w:val="00B52AC5"/>
    <w:rsid w:val="00B52BC7"/>
    <w:rsid w:val="00B52CBD"/>
    <w:rsid w:val="00B53298"/>
    <w:rsid w:val="00B532C7"/>
    <w:rsid w:val="00B53311"/>
    <w:rsid w:val="00B5342B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CD0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38D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315"/>
    <w:rsid w:val="00B61432"/>
    <w:rsid w:val="00B6165E"/>
    <w:rsid w:val="00B61797"/>
    <w:rsid w:val="00B6198A"/>
    <w:rsid w:val="00B61F93"/>
    <w:rsid w:val="00B62489"/>
    <w:rsid w:val="00B625C8"/>
    <w:rsid w:val="00B62634"/>
    <w:rsid w:val="00B6292D"/>
    <w:rsid w:val="00B6333B"/>
    <w:rsid w:val="00B634AD"/>
    <w:rsid w:val="00B63781"/>
    <w:rsid w:val="00B63AB0"/>
    <w:rsid w:val="00B63C34"/>
    <w:rsid w:val="00B64B5E"/>
    <w:rsid w:val="00B654B8"/>
    <w:rsid w:val="00B65BBC"/>
    <w:rsid w:val="00B65BF1"/>
    <w:rsid w:val="00B65CD4"/>
    <w:rsid w:val="00B65FA3"/>
    <w:rsid w:val="00B66055"/>
    <w:rsid w:val="00B660FE"/>
    <w:rsid w:val="00B66496"/>
    <w:rsid w:val="00B66A45"/>
    <w:rsid w:val="00B66B5F"/>
    <w:rsid w:val="00B66D4A"/>
    <w:rsid w:val="00B67ED5"/>
    <w:rsid w:val="00B7004A"/>
    <w:rsid w:val="00B703BA"/>
    <w:rsid w:val="00B7080E"/>
    <w:rsid w:val="00B70B67"/>
    <w:rsid w:val="00B71170"/>
    <w:rsid w:val="00B713BB"/>
    <w:rsid w:val="00B7141E"/>
    <w:rsid w:val="00B7156B"/>
    <w:rsid w:val="00B715F4"/>
    <w:rsid w:val="00B716AC"/>
    <w:rsid w:val="00B717BF"/>
    <w:rsid w:val="00B71921"/>
    <w:rsid w:val="00B71CF4"/>
    <w:rsid w:val="00B71D4A"/>
    <w:rsid w:val="00B722B7"/>
    <w:rsid w:val="00B72545"/>
    <w:rsid w:val="00B72725"/>
    <w:rsid w:val="00B72891"/>
    <w:rsid w:val="00B728F6"/>
    <w:rsid w:val="00B72905"/>
    <w:rsid w:val="00B72D32"/>
    <w:rsid w:val="00B732BF"/>
    <w:rsid w:val="00B73394"/>
    <w:rsid w:val="00B73787"/>
    <w:rsid w:val="00B73908"/>
    <w:rsid w:val="00B739F2"/>
    <w:rsid w:val="00B73A86"/>
    <w:rsid w:val="00B73B5E"/>
    <w:rsid w:val="00B73BB2"/>
    <w:rsid w:val="00B73BB4"/>
    <w:rsid w:val="00B73BDA"/>
    <w:rsid w:val="00B73FF6"/>
    <w:rsid w:val="00B7407B"/>
    <w:rsid w:val="00B74AAF"/>
    <w:rsid w:val="00B74EEB"/>
    <w:rsid w:val="00B75242"/>
    <w:rsid w:val="00B753F6"/>
    <w:rsid w:val="00B75741"/>
    <w:rsid w:val="00B7598F"/>
    <w:rsid w:val="00B759C8"/>
    <w:rsid w:val="00B75A42"/>
    <w:rsid w:val="00B75AEE"/>
    <w:rsid w:val="00B75CB6"/>
    <w:rsid w:val="00B7611F"/>
    <w:rsid w:val="00B767DF"/>
    <w:rsid w:val="00B76CD9"/>
    <w:rsid w:val="00B76D2C"/>
    <w:rsid w:val="00B76DA8"/>
    <w:rsid w:val="00B76DD6"/>
    <w:rsid w:val="00B770E0"/>
    <w:rsid w:val="00B771B9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A9D"/>
    <w:rsid w:val="00B81D2E"/>
    <w:rsid w:val="00B8200C"/>
    <w:rsid w:val="00B82206"/>
    <w:rsid w:val="00B82460"/>
    <w:rsid w:val="00B8260F"/>
    <w:rsid w:val="00B827B8"/>
    <w:rsid w:val="00B82845"/>
    <w:rsid w:val="00B8292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A46"/>
    <w:rsid w:val="00B84E73"/>
    <w:rsid w:val="00B851EF"/>
    <w:rsid w:val="00B8528F"/>
    <w:rsid w:val="00B85487"/>
    <w:rsid w:val="00B85533"/>
    <w:rsid w:val="00B856F9"/>
    <w:rsid w:val="00B85792"/>
    <w:rsid w:val="00B861A7"/>
    <w:rsid w:val="00B862E9"/>
    <w:rsid w:val="00B86488"/>
    <w:rsid w:val="00B86513"/>
    <w:rsid w:val="00B8655C"/>
    <w:rsid w:val="00B869D5"/>
    <w:rsid w:val="00B86BCB"/>
    <w:rsid w:val="00B86E5C"/>
    <w:rsid w:val="00B872C3"/>
    <w:rsid w:val="00B8746C"/>
    <w:rsid w:val="00B8775D"/>
    <w:rsid w:val="00B8797E"/>
    <w:rsid w:val="00B87E2B"/>
    <w:rsid w:val="00B87E32"/>
    <w:rsid w:val="00B87FE2"/>
    <w:rsid w:val="00B909B4"/>
    <w:rsid w:val="00B90DC3"/>
    <w:rsid w:val="00B91470"/>
    <w:rsid w:val="00B914BF"/>
    <w:rsid w:val="00B9179C"/>
    <w:rsid w:val="00B91C4D"/>
    <w:rsid w:val="00B91D91"/>
    <w:rsid w:val="00B91DCD"/>
    <w:rsid w:val="00B920C3"/>
    <w:rsid w:val="00B92166"/>
    <w:rsid w:val="00B92687"/>
    <w:rsid w:val="00B92888"/>
    <w:rsid w:val="00B92DC7"/>
    <w:rsid w:val="00B93062"/>
    <w:rsid w:val="00B930B0"/>
    <w:rsid w:val="00B93148"/>
    <w:rsid w:val="00B933F6"/>
    <w:rsid w:val="00B9370C"/>
    <w:rsid w:val="00B93846"/>
    <w:rsid w:val="00B93EA5"/>
    <w:rsid w:val="00B940A2"/>
    <w:rsid w:val="00B94487"/>
    <w:rsid w:val="00B94903"/>
    <w:rsid w:val="00B94D59"/>
    <w:rsid w:val="00B950A5"/>
    <w:rsid w:val="00B95295"/>
    <w:rsid w:val="00B95A5B"/>
    <w:rsid w:val="00B95E5C"/>
    <w:rsid w:val="00B95E6E"/>
    <w:rsid w:val="00B96473"/>
    <w:rsid w:val="00B964D9"/>
    <w:rsid w:val="00B96977"/>
    <w:rsid w:val="00B96A4D"/>
    <w:rsid w:val="00B96A6F"/>
    <w:rsid w:val="00B96E05"/>
    <w:rsid w:val="00B96FE1"/>
    <w:rsid w:val="00B97209"/>
    <w:rsid w:val="00B97236"/>
    <w:rsid w:val="00B97281"/>
    <w:rsid w:val="00B97530"/>
    <w:rsid w:val="00B97568"/>
    <w:rsid w:val="00B9758E"/>
    <w:rsid w:val="00B975F1"/>
    <w:rsid w:val="00B97807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101"/>
    <w:rsid w:val="00BA2298"/>
    <w:rsid w:val="00BA25A8"/>
    <w:rsid w:val="00BA2944"/>
    <w:rsid w:val="00BA295A"/>
    <w:rsid w:val="00BA2C94"/>
    <w:rsid w:val="00BA3766"/>
    <w:rsid w:val="00BA39A8"/>
    <w:rsid w:val="00BA3B21"/>
    <w:rsid w:val="00BA3C9A"/>
    <w:rsid w:val="00BA443B"/>
    <w:rsid w:val="00BA45CB"/>
    <w:rsid w:val="00BA4D0D"/>
    <w:rsid w:val="00BA5026"/>
    <w:rsid w:val="00BA5038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A7E2D"/>
    <w:rsid w:val="00BB0107"/>
    <w:rsid w:val="00BB0167"/>
    <w:rsid w:val="00BB025B"/>
    <w:rsid w:val="00BB035B"/>
    <w:rsid w:val="00BB0AEE"/>
    <w:rsid w:val="00BB0D79"/>
    <w:rsid w:val="00BB0F24"/>
    <w:rsid w:val="00BB0F2F"/>
    <w:rsid w:val="00BB1129"/>
    <w:rsid w:val="00BB130D"/>
    <w:rsid w:val="00BB134A"/>
    <w:rsid w:val="00BB195F"/>
    <w:rsid w:val="00BB21EB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3D32"/>
    <w:rsid w:val="00BB4024"/>
    <w:rsid w:val="00BB4070"/>
    <w:rsid w:val="00BB40E9"/>
    <w:rsid w:val="00BB420D"/>
    <w:rsid w:val="00BB4645"/>
    <w:rsid w:val="00BB4708"/>
    <w:rsid w:val="00BB4AD9"/>
    <w:rsid w:val="00BB4AF4"/>
    <w:rsid w:val="00BB549B"/>
    <w:rsid w:val="00BB5609"/>
    <w:rsid w:val="00BB5815"/>
    <w:rsid w:val="00BB59A0"/>
    <w:rsid w:val="00BB5A08"/>
    <w:rsid w:val="00BB604E"/>
    <w:rsid w:val="00BB61EB"/>
    <w:rsid w:val="00BB66B1"/>
    <w:rsid w:val="00BB6762"/>
    <w:rsid w:val="00BB6A20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0E1"/>
    <w:rsid w:val="00BC04BE"/>
    <w:rsid w:val="00BC0AD9"/>
    <w:rsid w:val="00BC0C82"/>
    <w:rsid w:val="00BC10D3"/>
    <w:rsid w:val="00BC1489"/>
    <w:rsid w:val="00BC1777"/>
    <w:rsid w:val="00BC1D4C"/>
    <w:rsid w:val="00BC1E31"/>
    <w:rsid w:val="00BC1EC3"/>
    <w:rsid w:val="00BC21E3"/>
    <w:rsid w:val="00BC23C1"/>
    <w:rsid w:val="00BC23C8"/>
    <w:rsid w:val="00BC24A0"/>
    <w:rsid w:val="00BC2665"/>
    <w:rsid w:val="00BC269E"/>
    <w:rsid w:val="00BC29FA"/>
    <w:rsid w:val="00BC2E1F"/>
    <w:rsid w:val="00BC2F64"/>
    <w:rsid w:val="00BC3061"/>
    <w:rsid w:val="00BC33A1"/>
    <w:rsid w:val="00BC34BB"/>
    <w:rsid w:val="00BC3607"/>
    <w:rsid w:val="00BC36CC"/>
    <w:rsid w:val="00BC382B"/>
    <w:rsid w:val="00BC3B4B"/>
    <w:rsid w:val="00BC3DA0"/>
    <w:rsid w:val="00BC416D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A72"/>
    <w:rsid w:val="00BC5B5D"/>
    <w:rsid w:val="00BC5C4A"/>
    <w:rsid w:val="00BC6255"/>
    <w:rsid w:val="00BC6F42"/>
    <w:rsid w:val="00BC6FC2"/>
    <w:rsid w:val="00BC71C4"/>
    <w:rsid w:val="00BC7272"/>
    <w:rsid w:val="00BC73FC"/>
    <w:rsid w:val="00BC780F"/>
    <w:rsid w:val="00BC783A"/>
    <w:rsid w:val="00BC7921"/>
    <w:rsid w:val="00BC7A3F"/>
    <w:rsid w:val="00BC7BDD"/>
    <w:rsid w:val="00BC7DB8"/>
    <w:rsid w:val="00BD011C"/>
    <w:rsid w:val="00BD0349"/>
    <w:rsid w:val="00BD082E"/>
    <w:rsid w:val="00BD0C78"/>
    <w:rsid w:val="00BD1400"/>
    <w:rsid w:val="00BD1432"/>
    <w:rsid w:val="00BD15E9"/>
    <w:rsid w:val="00BD16C9"/>
    <w:rsid w:val="00BD1A91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047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5FE8"/>
    <w:rsid w:val="00BD65A3"/>
    <w:rsid w:val="00BD6676"/>
    <w:rsid w:val="00BD677F"/>
    <w:rsid w:val="00BD68D7"/>
    <w:rsid w:val="00BD6AB0"/>
    <w:rsid w:val="00BD6BC6"/>
    <w:rsid w:val="00BD6CEE"/>
    <w:rsid w:val="00BD6DBE"/>
    <w:rsid w:val="00BD6DED"/>
    <w:rsid w:val="00BD6ECF"/>
    <w:rsid w:val="00BD702D"/>
    <w:rsid w:val="00BD70E8"/>
    <w:rsid w:val="00BD72A3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0D26"/>
    <w:rsid w:val="00BE1067"/>
    <w:rsid w:val="00BE118D"/>
    <w:rsid w:val="00BE1548"/>
    <w:rsid w:val="00BE17CB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48E1"/>
    <w:rsid w:val="00BE4F2C"/>
    <w:rsid w:val="00BE5025"/>
    <w:rsid w:val="00BE532E"/>
    <w:rsid w:val="00BE554B"/>
    <w:rsid w:val="00BE5818"/>
    <w:rsid w:val="00BE59D2"/>
    <w:rsid w:val="00BE5B45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96B"/>
    <w:rsid w:val="00BE7AA7"/>
    <w:rsid w:val="00BE7BE2"/>
    <w:rsid w:val="00BE7D1D"/>
    <w:rsid w:val="00BE7D6D"/>
    <w:rsid w:val="00BE7DC3"/>
    <w:rsid w:val="00BF02CC"/>
    <w:rsid w:val="00BF07FD"/>
    <w:rsid w:val="00BF097E"/>
    <w:rsid w:val="00BF0D54"/>
    <w:rsid w:val="00BF0DED"/>
    <w:rsid w:val="00BF0EF5"/>
    <w:rsid w:val="00BF168B"/>
    <w:rsid w:val="00BF19D0"/>
    <w:rsid w:val="00BF1A20"/>
    <w:rsid w:val="00BF20B1"/>
    <w:rsid w:val="00BF2148"/>
    <w:rsid w:val="00BF2193"/>
    <w:rsid w:val="00BF21B9"/>
    <w:rsid w:val="00BF23EA"/>
    <w:rsid w:val="00BF294B"/>
    <w:rsid w:val="00BF2BBC"/>
    <w:rsid w:val="00BF2E5D"/>
    <w:rsid w:val="00BF30E1"/>
    <w:rsid w:val="00BF35BC"/>
    <w:rsid w:val="00BF36EC"/>
    <w:rsid w:val="00BF39FC"/>
    <w:rsid w:val="00BF3B7A"/>
    <w:rsid w:val="00BF3BD3"/>
    <w:rsid w:val="00BF4024"/>
    <w:rsid w:val="00BF41EB"/>
    <w:rsid w:val="00BF46C9"/>
    <w:rsid w:val="00BF4938"/>
    <w:rsid w:val="00BF4956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662"/>
    <w:rsid w:val="00BF6A02"/>
    <w:rsid w:val="00BF6AB6"/>
    <w:rsid w:val="00BF6D28"/>
    <w:rsid w:val="00BF70B2"/>
    <w:rsid w:val="00BF7198"/>
    <w:rsid w:val="00BF71A1"/>
    <w:rsid w:val="00BF73BE"/>
    <w:rsid w:val="00BF745D"/>
    <w:rsid w:val="00BF7496"/>
    <w:rsid w:val="00BF74DF"/>
    <w:rsid w:val="00BF75E7"/>
    <w:rsid w:val="00BF7794"/>
    <w:rsid w:val="00BF7B00"/>
    <w:rsid w:val="00BF7B91"/>
    <w:rsid w:val="00BF7DB3"/>
    <w:rsid w:val="00C00676"/>
    <w:rsid w:val="00C0092A"/>
    <w:rsid w:val="00C00BBB"/>
    <w:rsid w:val="00C00C32"/>
    <w:rsid w:val="00C00F9E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3A1B"/>
    <w:rsid w:val="00C04016"/>
    <w:rsid w:val="00C040B6"/>
    <w:rsid w:val="00C04396"/>
    <w:rsid w:val="00C045BD"/>
    <w:rsid w:val="00C0475D"/>
    <w:rsid w:val="00C04DA7"/>
    <w:rsid w:val="00C04DE0"/>
    <w:rsid w:val="00C04E23"/>
    <w:rsid w:val="00C05134"/>
    <w:rsid w:val="00C05253"/>
    <w:rsid w:val="00C05723"/>
    <w:rsid w:val="00C05A23"/>
    <w:rsid w:val="00C05BEE"/>
    <w:rsid w:val="00C05C52"/>
    <w:rsid w:val="00C06393"/>
    <w:rsid w:val="00C06397"/>
    <w:rsid w:val="00C06411"/>
    <w:rsid w:val="00C0655E"/>
    <w:rsid w:val="00C06786"/>
    <w:rsid w:val="00C06BAF"/>
    <w:rsid w:val="00C06C10"/>
    <w:rsid w:val="00C07303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20C"/>
    <w:rsid w:val="00C11320"/>
    <w:rsid w:val="00C11501"/>
    <w:rsid w:val="00C11538"/>
    <w:rsid w:val="00C11946"/>
    <w:rsid w:val="00C11998"/>
    <w:rsid w:val="00C119F0"/>
    <w:rsid w:val="00C11AF1"/>
    <w:rsid w:val="00C11B1B"/>
    <w:rsid w:val="00C120B6"/>
    <w:rsid w:val="00C1219E"/>
    <w:rsid w:val="00C12292"/>
    <w:rsid w:val="00C125FE"/>
    <w:rsid w:val="00C126F8"/>
    <w:rsid w:val="00C12810"/>
    <w:rsid w:val="00C12B98"/>
    <w:rsid w:val="00C130F0"/>
    <w:rsid w:val="00C138C5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4FA6"/>
    <w:rsid w:val="00C15433"/>
    <w:rsid w:val="00C154FB"/>
    <w:rsid w:val="00C1556C"/>
    <w:rsid w:val="00C158B0"/>
    <w:rsid w:val="00C158C4"/>
    <w:rsid w:val="00C15A6F"/>
    <w:rsid w:val="00C15B96"/>
    <w:rsid w:val="00C169B5"/>
    <w:rsid w:val="00C16AF1"/>
    <w:rsid w:val="00C16BB0"/>
    <w:rsid w:val="00C16D49"/>
    <w:rsid w:val="00C16F82"/>
    <w:rsid w:val="00C170A5"/>
    <w:rsid w:val="00C17313"/>
    <w:rsid w:val="00C1751B"/>
    <w:rsid w:val="00C17E95"/>
    <w:rsid w:val="00C201DA"/>
    <w:rsid w:val="00C20424"/>
    <w:rsid w:val="00C20452"/>
    <w:rsid w:val="00C20EB7"/>
    <w:rsid w:val="00C211B3"/>
    <w:rsid w:val="00C21314"/>
    <w:rsid w:val="00C215C0"/>
    <w:rsid w:val="00C21752"/>
    <w:rsid w:val="00C217DE"/>
    <w:rsid w:val="00C21993"/>
    <w:rsid w:val="00C21B93"/>
    <w:rsid w:val="00C22531"/>
    <w:rsid w:val="00C22713"/>
    <w:rsid w:val="00C22826"/>
    <w:rsid w:val="00C22B52"/>
    <w:rsid w:val="00C22B71"/>
    <w:rsid w:val="00C22D45"/>
    <w:rsid w:val="00C230FD"/>
    <w:rsid w:val="00C23145"/>
    <w:rsid w:val="00C23226"/>
    <w:rsid w:val="00C233CE"/>
    <w:rsid w:val="00C234F6"/>
    <w:rsid w:val="00C237B9"/>
    <w:rsid w:val="00C237D5"/>
    <w:rsid w:val="00C2384F"/>
    <w:rsid w:val="00C23C09"/>
    <w:rsid w:val="00C23F05"/>
    <w:rsid w:val="00C24082"/>
    <w:rsid w:val="00C2465F"/>
    <w:rsid w:val="00C24ED8"/>
    <w:rsid w:val="00C25224"/>
    <w:rsid w:val="00C2539A"/>
    <w:rsid w:val="00C25A63"/>
    <w:rsid w:val="00C25D8F"/>
    <w:rsid w:val="00C25E11"/>
    <w:rsid w:val="00C2610F"/>
    <w:rsid w:val="00C2612E"/>
    <w:rsid w:val="00C26256"/>
    <w:rsid w:val="00C2642C"/>
    <w:rsid w:val="00C26457"/>
    <w:rsid w:val="00C26B39"/>
    <w:rsid w:val="00C271F5"/>
    <w:rsid w:val="00C27235"/>
    <w:rsid w:val="00C27587"/>
    <w:rsid w:val="00C27B2F"/>
    <w:rsid w:val="00C27D7D"/>
    <w:rsid w:val="00C27DB7"/>
    <w:rsid w:val="00C303A8"/>
    <w:rsid w:val="00C30C63"/>
    <w:rsid w:val="00C30F45"/>
    <w:rsid w:val="00C30FFD"/>
    <w:rsid w:val="00C3114F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126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6A3"/>
    <w:rsid w:val="00C34AC8"/>
    <w:rsid w:val="00C34C90"/>
    <w:rsid w:val="00C34F7A"/>
    <w:rsid w:val="00C3513D"/>
    <w:rsid w:val="00C352D7"/>
    <w:rsid w:val="00C35688"/>
    <w:rsid w:val="00C35E70"/>
    <w:rsid w:val="00C35F09"/>
    <w:rsid w:val="00C3621B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1E5"/>
    <w:rsid w:val="00C40A6F"/>
    <w:rsid w:val="00C40ABD"/>
    <w:rsid w:val="00C40AF3"/>
    <w:rsid w:val="00C4137E"/>
    <w:rsid w:val="00C41427"/>
    <w:rsid w:val="00C4147A"/>
    <w:rsid w:val="00C414FD"/>
    <w:rsid w:val="00C41833"/>
    <w:rsid w:val="00C418A1"/>
    <w:rsid w:val="00C41B20"/>
    <w:rsid w:val="00C41BD8"/>
    <w:rsid w:val="00C41C34"/>
    <w:rsid w:val="00C41CD7"/>
    <w:rsid w:val="00C42195"/>
    <w:rsid w:val="00C421D2"/>
    <w:rsid w:val="00C42417"/>
    <w:rsid w:val="00C42566"/>
    <w:rsid w:val="00C42CB6"/>
    <w:rsid w:val="00C43076"/>
    <w:rsid w:val="00C430B2"/>
    <w:rsid w:val="00C432E7"/>
    <w:rsid w:val="00C4354F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74A"/>
    <w:rsid w:val="00C459B8"/>
    <w:rsid w:val="00C45C55"/>
    <w:rsid w:val="00C45CF6"/>
    <w:rsid w:val="00C45D3A"/>
    <w:rsid w:val="00C45D7D"/>
    <w:rsid w:val="00C45EE2"/>
    <w:rsid w:val="00C45F48"/>
    <w:rsid w:val="00C4629E"/>
    <w:rsid w:val="00C46938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AFD"/>
    <w:rsid w:val="00C50C34"/>
    <w:rsid w:val="00C50E23"/>
    <w:rsid w:val="00C50F0F"/>
    <w:rsid w:val="00C50F40"/>
    <w:rsid w:val="00C50F5A"/>
    <w:rsid w:val="00C51414"/>
    <w:rsid w:val="00C516A4"/>
    <w:rsid w:val="00C51826"/>
    <w:rsid w:val="00C51B5B"/>
    <w:rsid w:val="00C51C5B"/>
    <w:rsid w:val="00C51D2D"/>
    <w:rsid w:val="00C52054"/>
    <w:rsid w:val="00C52210"/>
    <w:rsid w:val="00C522A1"/>
    <w:rsid w:val="00C52937"/>
    <w:rsid w:val="00C52959"/>
    <w:rsid w:val="00C52E0D"/>
    <w:rsid w:val="00C52E7C"/>
    <w:rsid w:val="00C52FEC"/>
    <w:rsid w:val="00C536CF"/>
    <w:rsid w:val="00C536D1"/>
    <w:rsid w:val="00C54276"/>
    <w:rsid w:val="00C544F6"/>
    <w:rsid w:val="00C54580"/>
    <w:rsid w:val="00C55174"/>
    <w:rsid w:val="00C551C8"/>
    <w:rsid w:val="00C557D2"/>
    <w:rsid w:val="00C55869"/>
    <w:rsid w:val="00C55B0D"/>
    <w:rsid w:val="00C565D5"/>
    <w:rsid w:val="00C56911"/>
    <w:rsid w:val="00C56C7F"/>
    <w:rsid w:val="00C56C8C"/>
    <w:rsid w:val="00C56E8F"/>
    <w:rsid w:val="00C56FBD"/>
    <w:rsid w:val="00C5730D"/>
    <w:rsid w:val="00C573B8"/>
    <w:rsid w:val="00C57458"/>
    <w:rsid w:val="00C576CF"/>
    <w:rsid w:val="00C57792"/>
    <w:rsid w:val="00C57A3E"/>
    <w:rsid w:val="00C6003B"/>
    <w:rsid w:val="00C60709"/>
    <w:rsid w:val="00C6086A"/>
    <w:rsid w:val="00C6089F"/>
    <w:rsid w:val="00C60BEC"/>
    <w:rsid w:val="00C60D39"/>
    <w:rsid w:val="00C60F24"/>
    <w:rsid w:val="00C61646"/>
    <w:rsid w:val="00C619DF"/>
    <w:rsid w:val="00C61A72"/>
    <w:rsid w:val="00C61AC3"/>
    <w:rsid w:val="00C61D1D"/>
    <w:rsid w:val="00C61DFE"/>
    <w:rsid w:val="00C6203A"/>
    <w:rsid w:val="00C622E0"/>
    <w:rsid w:val="00C625A4"/>
    <w:rsid w:val="00C6266B"/>
    <w:rsid w:val="00C62776"/>
    <w:rsid w:val="00C6325C"/>
    <w:rsid w:val="00C63452"/>
    <w:rsid w:val="00C635C0"/>
    <w:rsid w:val="00C6366A"/>
    <w:rsid w:val="00C63851"/>
    <w:rsid w:val="00C63A5F"/>
    <w:rsid w:val="00C63CD8"/>
    <w:rsid w:val="00C63FE9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AB"/>
    <w:rsid w:val="00C67FE9"/>
    <w:rsid w:val="00C70210"/>
    <w:rsid w:val="00C70465"/>
    <w:rsid w:val="00C70A0B"/>
    <w:rsid w:val="00C70A45"/>
    <w:rsid w:val="00C70ABB"/>
    <w:rsid w:val="00C71056"/>
    <w:rsid w:val="00C71114"/>
    <w:rsid w:val="00C71169"/>
    <w:rsid w:val="00C712AF"/>
    <w:rsid w:val="00C714D1"/>
    <w:rsid w:val="00C718CB"/>
    <w:rsid w:val="00C719F6"/>
    <w:rsid w:val="00C71D48"/>
    <w:rsid w:val="00C71E5C"/>
    <w:rsid w:val="00C71EEF"/>
    <w:rsid w:val="00C72476"/>
    <w:rsid w:val="00C7269A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04E"/>
    <w:rsid w:val="00C7650F"/>
    <w:rsid w:val="00C76810"/>
    <w:rsid w:val="00C76A41"/>
    <w:rsid w:val="00C76E2A"/>
    <w:rsid w:val="00C76E61"/>
    <w:rsid w:val="00C770E5"/>
    <w:rsid w:val="00C771A0"/>
    <w:rsid w:val="00C778AB"/>
    <w:rsid w:val="00C77D6C"/>
    <w:rsid w:val="00C77DFE"/>
    <w:rsid w:val="00C77FD5"/>
    <w:rsid w:val="00C80078"/>
    <w:rsid w:val="00C8015D"/>
    <w:rsid w:val="00C80341"/>
    <w:rsid w:val="00C80570"/>
    <w:rsid w:val="00C805E1"/>
    <w:rsid w:val="00C808A0"/>
    <w:rsid w:val="00C80992"/>
    <w:rsid w:val="00C80BD9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0A5"/>
    <w:rsid w:val="00C82325"/>
    <w:rsid w:val="00C827F6"/>
    <w:rsid w:val="00C82933"/>
    <w:rsid w:val="00C82DFE"/>
    <w:rsid w:val="00C82F81"/>
    <w:rsid w:val="00C831F7"/>
    <w:rsid w:val="00C83248"/>
    <w:rsid w:val="00C83445"/>
    <w:rsid w:val="00C835AC"/>
    <w:rsid w:val="00C835CE"/>
    <w:rsid w:val="00C83913"/>
    <w:rsid w:val="00C8423C"/>
    <w:rsid w:val="00C84345"/>
    <w:rsid w:val="00C846AF"/>
    <w:rsid w:val="00C8472B"/>
    <w:rsid w:val="00C84CCB"/>
    <w:rsid w:val="00C85403"/>
    <w:rsid w:val="00C855FB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1CF7"/>
    <w:rsid w:val="00C92040"/>
    <w:rsid w:val="00C9242E"/>
    <w:rsid w:val="00C92919"/>
    <w:rsid w:val="00C92933"/>
    <w:rsid w:val="00C92AD4"/>
    <w:rsid w:val="00C92C8A"/>
    <w:rsid w:val="00C92EA4"/>
    <w:rsid w:val="00C93172"/>
    <w:rsid w:val="00C934D5"/>
    <w:rsid w:val="00C93578"/>
    <w:rsid w:val="00C935AC"/>
    <w:rsid w:val="00C93856"/>
    <w:rsid w:val="00C9390B"/>
    <w:rsid w:val="00C93927"/>
    <w:rsid w:val="00C93BB1"/>
    <w:rsid w:val="00C93E85"/>
    <w:rsid w:val="00C94175"/>
    <w:rsid w:val="00C9427C"/>
    <w:rsid w:val="00C9440A"/>
    <w:rsid w:val="00C94666"/>
    <w:rsid w:val="00C94789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5B2F"/>
    <w:rsid w:val="00C9677C"/>
    <w:rsid w:val="00C968EE"/>
    <w:rsid w:val="00C96D6F"/>
    <w:rsid w:val="00C96F42"/>
    <w:rsid w:val="00C970E9"/>
    <w:rsid w:val="00C971DE"/>
    <w:rsid w:val="00C974BB"/>
    <w:rsid w:val="00C97575"/>
    <w:rsid w:val="00C97BEE"/>
    <w:rsid w:val="00C97C2A"/>
    <w:rsid w:val="00C97D15"/>
    <w:rsid w:val="00C97F1D"/>
    <w:rsid w:val="00C97F38"/>
    <w:rsid w:val="00C97FE7"/>
    <w:rsid w:val="00CA0010"/>
    <w:rsid w:val="00CA0157"/>
    <w:rsid w:val="00CA01B5"/>
    <w:rsid w:val="00CA02AB"/>
    <w:rsid w:val="00CA0469"/>
    <w:rsid w:val="00CA04A4"/>
    <w:rsid w:val="00CA0C52"/>
    <w:rsid w:val="00CA11D5"/>
    <w:rsid w:val="00CA11EA"/>
    <w:rsid w:val="00CA1230"/>
    <w:rsid w:val="00CA1A7A"/>
    <w:rsid w:val="00CA1E5B"/>
    <w:rsid w:val="00CA1E6E"/>
    <w:rsid w:val="00CA2930"/>
    <w:rsid w:val="00CA29B9"/>
    <w:rsid w:val="00CA2A9B"/>
    <w:rsid w:val="00CA2AA1"/>
    <w:rsid w:val="00CA2B7A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356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20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17"/>
    <w:rsid w:val="00CB15A8"/>
    <w:rsid w:val="00CB15C7"/>
    <w:rsid w:val="00CB17C6"/>
    <w:rsid w:val="00CB1913"/>
    <w:rsid w:val="00CB1928"/>
    <w:rsid w:val="00CB1CED"/>
    <w:rsid w:val="00CB2245"/>
    <w:rsid w:val="00CB2309"/>
    <w:rsid w:val="00CB2957"/>
    <w:rsid w:val="00CB29D8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761"/>
    <w:rsid w:val="00CB5BB6"/>
    <w:rsid w:val="00CB61D9"/>
    <w:rsid w:val="00CB63F6"/>
    <w:rsid w:val="00CB6664"/>
    <w:rsid w:val="00CB6CDB"/>
    <w:rsid w:val="00CB71C8"/>
    <w:rsid w:val="00CB7225"/>
    <w:rsid w:val="00CB7528"/>
    <w:rsid w:val="00CB77EE"/>
    <w:rsid w:val="00CB799B"/>
    <w:rsid w:val="00CB7C71"/>
    <w:rsid w:val="00CB7D52"/>
    <w:rsid w:val="00CC0347"/>
    <w:rsid w:val="00CC0411"/>
    <w:rsid w:val="00CC044F"/>
    <w:rsid w:val="00CC0598"/>
    <w:rsid w:val="00CC06D4"/>
    <w:rsid w:val="00CC073F"/>
    <w:rsid w:val="00CC07B8"/>
    <w:rsid w:val="00CC07D1"/>
    <w:rsid w:val="00CC0869"/>
    <w:rsid w:val="00CC0949"/>
    <w:rsid w:val="00CC0C3A"/>
    <w:rsid w:val="00CC0DD7"/>
    <w:rsid w:val="00CC103C"/>
    <w:rsid w:val="00CC1745"/>
    <w:rsid w:val="00CC197A"/>
    <w:rsid w:val="00CC1C42"/>
    <w:rsid w:val="00CC1D19"/>
    <w:rsid w:val="00CC1D8F"/>
    <w:rsid w:val="00CC1E88"/>
    <w:rsid w:val="00CC212A"/>
    <w:rsid w:val="00CC277C"/>
    <w:rsid w:val="00CC287A"/>
    <w:rsid w:val="00CC28FE"/>
    <w:rsid w:val="00CC2A40"/>
    <w:rsid w:val="00CC30B6"/>
    <w:rsid w:val="00CC36E5"/>
    <w:rsid w:val="00CC37AD"/>
    <w:rsid w:val="00CC3959"/>
    <w:rsid w:val="00CC3D7B"/>
    <w:rsid w:val="00CC421C"/>
    <w:rsid w:val="00CC47DA"/>
    <w:rsid w:val="00CC4BDC"/>
    <w:rsid w:val="00CC4F6C"/>
    <w:rsid w:val="00CC5059"/>
    <w:rsid w:val="00CC50C5"/>
    <w:rsid w:val="00CC5285"/>
    <w:rsid w:val="00CC5450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6E4"/>
    <w:rsid w:val="00CC7902"/>
    <w:rsid w:val="00CC7AF5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4A6"/>
    <w:rsid w:val="00CD27CA"/>
    <w:rsid w:val="00CD2ABC"/>
    <w:rsid w:val="00CD2DAE"/>
    <w:rsid w:val="00CD2F31"/>
    <w:rsid w:val="00CD3086"/>
    <w:rsid w:val="00CD315C"/>
    <w:rsid w:val="00CD32FC"/>
    <w:rsid w:val="00CD36F3"/>
    <w:rsid w:val="00CD389F"/>
    <w:rsid w:val="00CD3BB8"/>
    <w:rsid w:val="00CD3D00"/>
    <w:rsid w:val="00CD3F51"/>
    <w:rsid w:val="00CD4360"/>
    <w:rsid w:val="00CD45FC"/>
    <w:rsid w:val="00CD4932"/>
    <w:rsid w:val="00CD4A9B"/>
    <w:rsid w:val="00CD4B9B"/>
    <w:rsid w:val="00CD4C39"/>
    <w:rsid w:val="00CD5B7A"/>
    <w:rsid w:val="00CD5EF1"/>
    <w:rsid w:val="00CD5FBD"/>
    <w:rsid w:val="00CD6862"/>
    <w:rsid w:val="00CD6867"/>
    <w:rsid w:val="00CD6871"/>
    <w:rsid w:val="00CD692D"/>
    <w:rsid w:val="00CD6DB6"/>
    <w:rsid w:val="00CD6E5A"/>
    <w:rsid w:val="00CD718B"/>
    <w:rsid w:val="00CD7782"/>
    <w:rsid w:val="00CD7798"/>
    <w:rsid w:val="00CD7865"/>
    <w:rsid w:val="00CD794F"/>
    <w:rsid w:val="00CD7AA4"/>
    <w:rsid w:val="00CE00F7"/>
    <w:rsid w:val="00CE0144"/>
    <w:rsid w:val="00CE09BC"/>
    <w:rsid w:val="00CE0B27"/>
    <w:rsid w:val="00CE0B43"/>
    <w:rsid w:val="00CE0C7D"/>
    <w:rsid w:val="00CE0DD4"/>
    <w:rsid w:val="00CE0E7C"/>
    <w:rsid w:val="00CE1004"/>
    <w:rsid w:val="00CE10BA"/>
    <w:rsid w:val="00CE1296"/>
    <w:rsid w:val="00CE15D4"/>
    <w:rsid w:val="00CE1873"/>
    <w:rsid w:val="00CE1CA4"/>
    <w:rsid w:val="00CE2009"/>
    <w:rsid w:val="00CE23D6"/>
    <w:rsid w:val="00CE2483"/>
    <w:rsid w:val="00CE2832"/>
    <w:rsid w:val="00CE2B91"/>
    <w:rsid w:val="00CE30F3"/>
    <w:rsid w:val="00CE3279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D72"/>
    <w:rsid w:val="00CE4F64"/>
    <w:rsid w:val="00CE500B"/>
    <w:rsid w:val="00CE5137"/>
    <w:rsid w:val="00CE51BC"/>
    <w:rsid w:val="00CE5508"/>
    <w:rsid w:val="00CE551F"/>
    <w:rsid w:val="00CE57AF"/>
    <w:rsid w:val="00CE57E8"/>
    <w:rsid w:val="00CE5BC2"/>
    <w:rsid w:val="00CE5CBD"/>
    <w:rsid w:val="00CE63F5"/>
    <w:rsid w:val="00CE6499"/>
    <w:rsid w:val="00CE66FE"/>
    <w:rsid w:val="00CE6801"/>
    <w:rsid w:val="00CE6B21"/>
    <w:rsid w:val="00CE6C73"/>
    <w:rsid w:val="00CE6CC6"/>
    <w:rsid w:val="00CE6EF6"/>
    <w:rsid w:val="00CE6F67"/>
    <w:rsid w:val="00CE7085"/>
    <w:rsid w:val="00CE70C3"/>
    <w:rsid w:val="00CE72F1"/>
    <w:rsid w:val="00CE7340"/>
    <w:rsid w:val="00CE7367"/>
    <w:rsid w:val="00CE73C7"/>
    <w:rsid w:val="00CE753A"/>
    <w:rsid w:val="00CE759B"/>
    <w:rsid w:val="00CE777F"/>
    <w:rsid w:val="00CE7877"/>
    <w:rsid w:val="00CF0240"/>
    <w:rsid w:val="00CF1187"/>
    <w:rsid w:val="00CF11A0"/>
    <w:rsid w:val="00CF1921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3E0D"/>
    <w:rsid w:val="00CF435E"/>
    <w:rsid w:val="00CF446C"/>
    <w:rsid w:val="00CF4885"/>
    <w:rsid w:val="00CF48D5"/>
    <w:rsid w:val="00CF4A70"/>
    <w:rsid w:val="00CF4EC6"/>
    <w:rsid w:val="00CF52E3"/>
    <w:rsid w:val="00CF5306"/>
    <w:rsid w:val="00CF5491"/>
    <w:rsid w:val="00CF54FA"/>
    <w:rsid w:val="00CF55A1"/>
    <w:rsid w:val="00CF5F0D"/>
    <w:rsid w:val="00CF6370"/>
    <w:rsid w:val="00CF63B6"/>
    <w:rsid w:val="00CF65F2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51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786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437"/>
    <w:rsid w:val="00D04517"/>
    <w:rsid w:val="00D046A0"/>
    <w:rsid w:val="00D0481A"/>
    <w:rsid w:val="00D048C0"/>
    <w:rsid w:val="00D04E21"/>
    <w:rsid w:val="00D05131"/>
    <w:rsid w:val="00D05163"/>
    <w:rsid w:val="00D0539D"/>
    <w:rsid w:val="00D054D5"/>
    <w:rsid w:val="00D05500"/>
    <w:rsid w:val="00D05539"/>
    <w:rsid w:val="00D056C8"/>
    <w:rsid w:val="00D05734"/>
    <w:rsid w:val="00D05B41"/>
    <w:rsid w:val="00D05C53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EBE"/>
    <w:rsid w:val="00D07F5A"/>
    <w:rsid w:val="00D1002B"/>
    <w:rsid w:val="00D10070"/>
    <w:rsid w:val="00D102D5"/>
    <w:rsid w:val="00D104A8"/>
    <w:rsid w:val="00D104D0"/>
    <w:rsid w:val="00D10A41"/>
    <w:rsid w:val="00D10D62"/>
    <w:rsid w:val="00D10F87"/>
    <w:rsid w:val="00D110F4"/>
    <w:rsid w:val="00D115B0"/>
    <w:rsid w:val="00D116D9"/>
    <w:rsid w:val="00D11744"/>
    <w:rsid w:val="00D11859"/>
    <w:rsid w:val="00D12645"/>
    <w:rsid w:val="00D12906"/>
    <w:rsid w:val="00D12C92"/>
    <w:rsid w:val="00D12F5C"/>
    <w:rsid w:val="00D13056"/>
    <w:rsid w:val="00D136E9"/>
    <w:rsid w:val="00D13A72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466"/>
    <w:rsid w:val="00D1650F"/>
    <w:rsid w:val="00D16527"/>
    <w:rsid w:val="00D16607"/>
    <w:rsid w:val="00D16A5A"/>
    <w:rsid w:val="00D16ADA"/>
    <w:rsid w:val="00D17348"/>
    <w:rsid w:val="00D177C5"/>
    <w:rsid w:val="00D1788F"/>
    <w:rsid w:val="00D178D8"/>
    <w:rsid w:val="00D17BA3"/>
    <w:rsid w:val="00D17D2A"/>
    <w:rsid w:val="00D17E0C"/>
    <w:rsid w:val="00D2000B"/>
    <w:rsid w:val="00D202D2"/>
    <w:rsid w:val="00D206B3"/>
    <w:rsid w:val="00D2073C"/>
    <w:rsid w:val="00D20982"/>
    <w:rsid w:val="00D20EBF"/>
    <w:rsid w:val="00D21011"/>
    <w:rsid w:val="00D21433"/>
    <w:rsid w:val="00D2152D"/>
    <w:rsid w:val="00D21614"/>
    <w:rsid w:val="00D218A4"/>
    <w:rsid w:val="00D21CE8"/>
    <w:rsid w:val="00D21CEF"/>
    <w:rsid w:val="00D21D0C"/>
    <w:rsid w:val="00D21FBB"/>
    <w:rsid w:val="00D222C6"/>
    <w:rsid w:val="00D22594"/>
    <w:rsid w:val="00D231D0"/>
    <w:rsid w:val="00D234E3"/>
    <w:rsid w:val="00D23539"/>
    <w:rsid w:val="00D2368F"/>
    <w:rsid w:val="00D23C0F"/>
    <w:rsid w:val="00D23D15"/>
    <w:rsid w:val="00D2406C"/>
    <w:rsid w:val="00D240EC"/>
    <w:rsid w:val="00D243BB"/>
    <w:rsid w:val="00D244A6"/>
    <w:rsid w:val="00D2454A"/>
    <w:rsid w:val="00D24585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520"/>
    <w:rsid w:val="00D26671"/>
    <w:rsid w:val="00D268D0"/>
    <w:rsid w:val="00D26AD1"/>
    <w:rsid w:val="00D26DDA"/>
    <w:rsid w:val="00D26DFC"/>
    <w:rsid w:val="00D26E15"/>
    <w:rsid w:val="00D272E6"/>
    <w:rsid w:val="00D275D9"/>
    <w:rsid w:val="00D27799"/>
    <w:rsid w:val="00D27A9A"/>
    <w:rsid w:val="00D27AD5"/>
    <w:rsid w:val="00D27B03"/>
    <w:rsid w:val="00D27DCB"/>
    <w:rsid w:val="00D30050"/>
    <w:rsid w:val="00D3005D"/>
    <w:rsid w:val="00D3029F"/>
    <w:rsid w:val="00D30534"/>
    <w:rsid w:val="00D305F3"/>
    <w:rsid w:val="00D30BFB"/>
    <w:rsid w:val="00D30F90"/>
    <w:rsid w:val="00D31286"/>
    <w:rsid w:val="00D31877"/>
    <w:rsid w:val="00D31ACC"/>
    <w:rsid w:val="00D31AFA"/>
    <w:rsid w:val="00D31C31"/>
    <w:rsid w:val="00D31DF6"/>
    <w:rsid w:val="00D322C8"/>
    <w:rsid w:val="00D323C0"/>
    <w:rsid w:val="00D323C3"/>
    <w:rsid w:val="00D325FE"/>
    <w:rsid w:val="00D32854"/>
    <w:rsid w:val="00D32FB0"/>
    <w:rsid w:val="00D33068"/>
    <w:rsid w:val="00D331CA"/>
    <w:rsid w:val="00D333AA"/>
    <w:rsid w:val="00D3343C"/>
    <w:rsid w:val="00D33730"/>
    <w:rsid w:val="00D33741"/>
    <w:rsid w:val="00D3414A"/>
    <w:rsid w:val="00D342AA"/>
    <w:rsid w:val="00D3456C"/>
    <w:rsid w:val="00D34772"/>
    <w:rsid w:val="00D34EF7"/>
    <w:rsid w:val="00D35196"/>
    <w:rsid w:val="00D353BD"/>
    <w:rsid w:val="00D356EE"/>
    <w:rsid w:val="00D35A99"/>
    <w:rsid w:val="00D35DC1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692"/>
    <w:rsid w:val="00D40CEC"/>
    <w:rsid w:val="00D40FD5"/>
    <w:rsid w:val="00D41004"/>
    <w:rsid w:val="00D412AB"/>
    <w:rsid w:val="00D41418"/>
    <w:rsid w:val="00D4142A"/>
    <w:rsid w:val="00D41486"/>
    <w:rsid w:val="00D41A06"/>
    <w:rsid w:val="00D41A32"/>
    <w:rsid w:val="00D41A92"/>
    <w:rsid w:val="00D41CCD"/>
    <w:rsid w:val="00D41E39"/>
    <w:rsid w:val="00D42098"/>
    <w:rsid w:val="00D4259C"/>
    <w:rsid w:val="00D42B51"/>
    <w:rsid w:val="00D42B59"/>
    <w:rsid w:val="00D42DDC"/>
    <w:rsid w:val="00D43654"/>
    <w:rsid w:val="00D43830"/>
    <w:rsid w:val="00D43BB7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360"/>
    <w:rsid w:val="00D505E5"/>
    <w:rsid w:val="00D507CF"/>
    <w:rsid w:val="00D50990"/>
    <w:rsid w:val="00D50AB4"/>
    <w:rsid w:val="00D50AEB"/>
    <w:rsid w:val="00D50C69"/>
    <w:rsid w:val="00D50C86"/>
    <w:rsid w:val="00D50CAE"/>
    <w:rsid w:val="00D50CCB"/>
    <w:rsid w:val="00D50CD1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C3F"/>
    <w:rsid w:val="00D53E09"/>
    <w:rsid w:val="00D53FD0"/>
    <w:rsid w:val="00D54006"/>
    <w:rsid w:val="00D545AC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3D7"/>
    <w:rsid w:val="00D574E7"/>
    <w:rsid w:val="00D57668"/>
    <w:rsid w:val="00D576BE"/>
    <w:rsid w:val="00D57795"/>
    <w:rsid w:val="00D57B56"/>
    <w:rsid w:val="00D57C8A"/>
    <w:rsid w:val="00D57E08"/>
    <w:rsid w:val="00D57E29"/>
    <w:rsid w:val="00D60464"/>
    <w:rsid w:val="00D60973"/>
    <w:rsid w:val="00D60999"/>
    <w:rsid w:val="00D60C2B"/>
    <w:rsid w:val="00D60E63"/>
    <w:rsid w:val="00D61258"/>
    <w:rsid w:val="00D613A4"/>
    <w:rsid w:val="00D616DD"/>
    <w:rsid w:val="00D617E1"/>
    <w:rsid w:val="00D61820"/>
    <w:rsid w:val="00D618DF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3C27"/>
    <w:rsid w:val="00D64330"/>
    <w:rsid w:val="00D6443A"/>
    <w:rsid w:val="00D645F2"/>
    <w:rsid w:val="00D649AB"/>
    <w:rsid w:val="00D64B61"/>
    <w:rsid w:val="00D64D3C"/>
    <w:rsid w:val="00D64E7A"/>
    <w:rsid w:val="00D64F3C"/>
    <w:rsid w:val="00D651B6"/>
    <w:rsid w:val="00D65A13"/>
    <w:rsid w:val="00D65C81"/>
    <w:rsid w:val="00D65D8C"/>
    <w:rsid w:val="00D65FDA"/>
    <w:rsid w:val="00D6616F"/>
    <w:rsid w:val="00D66199"/>
    <w:rsid w:val="00D66216"/>
    <w:rsid w:val="00D66939"/>
    <w:rsid w:val="00D66A20"/>
    <w:rsid w:val="00D677BD"/>
    <w:rsid w:val="00D67A61"/>
    <w:rsid w:val="00D67CB2"/>
    <w:rsid w:val="00D67D28"/>
    <w:rsid w:val="00D67DDC"/>
    <w:rsid w:val="00D67F1D"/>
    <w:rsid w:val="00D70494"/>
    <w:rsid w:val="00D70641"/>
    <w:rsid w:val="00D70779"/>
    <w:rsid w:val="00D70A3C"/>
    <w:rsid w:val="00D70B3F"/>
    <w:rsid w:val="00D70C78"/>
    <w:rsid w:val="00D70E81"/>
    <w:rsid w:val="00D70F3F"/>
    <w:rsid w:val="00D71248"/>
    <w:rsid w:val="00D7139B"/>
    <w:rsid w:val="00D71471"/>
    <w:rsid w:val="00D719D3"/>
    <w:rsid w:val="00D71B7B"/>
    <w:rsid w:val="00D71C80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AC8"/>
    <w:rsid w:val="00D73C91"/>
    <w:rsid w:val="00D73CB5"/>
    <w:rsid w:val="00D73E58"/>
    <w:rsid w:val="00D73F5F"/>
    <w:rsid w:val="00D74766"/>
    <w:rsid w:val="00D7476A"/>
    <w:rsid w:val="00D74848"/>
    <w:rsid w:val="00D74CFC"/>
    <w:rsid w:val="00D74DF8"/>
    <w:rsid w:val="00D74E88"/>
    <w:rsid w:val="00D753BD"/>
    <w:rsid w:val="00D753E3"/>
    <w:rsid w:val="00D758D1"/>
    <w:rsid w:val="00D75B50"/>
    <w:rsid w:val="00D75C82"/>
    <w:rsid w:val="00D75D6E"/>
    <w:rsid w:val="00D75EBD"/>
    <w:rsid w:val="00D764BC"/>
    <w:rsid w:val="00D76682"/>
    <w:rsid w:val="00D76863"/>
    <w:rsid w:val="00D76D7E"/>
    <w:rsid w:val="00D76D8F"/>
    <w:rsid w:val="00D774B0"/>
    <w:rsid w:val="00D7755E"/>
    <w:rsid w:val="00D776A1"/>
    <w:rsid w:val="00D77703"/>
    <w:rsid w:val="00D778B0"/>
    <w:rsid w:val="00D77CAB"/>
    <w:rsid w:val="00D77D75"/>
    <w:rsid w:val="00D77D8D"/>
    <w:rsid w:val="00D77DB6"/>
    <w:rsid w:val="00D77F12"/>
    <w:rsid w:val="00D800F8"/>
    <w:rsid w:val="00D807EE"/>
    <w:rsid w:val="00D80AD4"/>
    <w:rsid w:val="00D80C31"/>
    <w:rsid w:val="00D80EBC"/>
    <w:rsid w:val="00D81501"/>
    <w:rsid w:val="00D816A4"/>
    <w:rsid w:val="00D81C7E"/>
    <w:rsid w:val="00D81FFD"/>
    <w:rsid w:val="00D820B7"/>
    <w:rsid w:val="00D823D2"/>
    <w:rsid w:val="00D823FA"/>
    <w:rsid w:val="00D825DA"/>
    <w:rsid w:val="00D82913"/>
    <w:rsid w:val="00D82B64"/>
    <w:rsid w:val="00D82C78"/>
    <w:rsid w:val="00D82E83"/>
    <w:rsid w:val="00D8314C"/>
    <w:rsid w:val="00D835B0"/>
    <w:rsid w:val="00D83660"/>
    <w:rsid w:val="00D83923"/>
    <w:rsid w:val="00D83939"/>
    <w:rsid w:val="00D8394C"/>
    <w:rsid w:val="00D83BC2"/>
    <w:rsid w:val="00D84088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58B5"/>
    <w:rsid w:val="00D8630E"/>
    <w:rsid w:val="00D863D7"/>
    <w:rsid w:val="00D86422"/>
    <w:rsid w:val="00D866DA"/>
    <w:rsid w:val="00D867C7"/>
    <w:rsid w:val="00D86B49"/>
    <w:rsid w:val="00D86C73"/>
    <w:rsid w:val="00D86F3B"/>
    <w:rsid w:val="00D870E5"/>
    <w:rsid w:val="00D871C9"/>
    <w:rsid w:val="00D8753D"/>
    <w:rsid w:val="00D87AD7"/>
    <w:rsid w:val="00D87B6A"/>
    <w:rsid w:val="00D87C5E"/>
    <w:rsid w:val="00D87E77"/>
    <w:rsid w:val="00D87FD1"/>
    <w:rsid w:val="00D900B4"/>
    <w:rsid w:val="00D90229"/>
    <w:rsid w:val="00D90E7B"/>
    <w:rsid w:val="00D91103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BC7"/>
    <w:rsid w:val="00D94DE9"/>
    <w:rsid w:val="00D94F20"/>
    <w:rsid w:val="00D956FC"/>
    <w:rsid w:val="00D95BCE"/>
    <w:rsid w:val="00D95E16"/>
    <w:rsid w:val="00D96181"/>
    <w:rsid w:val="00D96302"/>
    <w:rsid w:val="00D965FF"/>
    <w:rsid w:val="00D96667"/>
    <w:rsid w:val="00D96694"/>
    <w:rsid w:val="00D9672D"/>
    <w:rsid w:val="00D9745A"/>
    <w:rsid w:val="00D974DC"/>
    <w:rsid w:val="00D97535"/>
    <w:rsid w:val="00D97694"/>
    <w:rsid w:val="00D97790"/>
    <w:rsid w:val="00D97812"/>
    <w:rsid w:val="00D97C85"/>
    <w:rsid w:val="00D97CE1"/>
    <w:rsid w:val="00D97D5F"/>
    <w:rsid w:val="00D97E99"/>
    <w:rsid w:val="00D97F62"/>
    <w:rsid w:val="00D97FF9"/>
    <w:rsid w:val="00DA01BE"/>
    <w:rsid w:val="00DA0243"/>
    <w:rsid w:val="00DA056F"/>
    <w:rsid w:val="00DA06DA"/>
    <w:rsid w:val="00DA0818"/>
    <w:rsid w:val="00DA0A35"/>
    <w:rsid w:val="00DA1097"/>
    <w:rsid w:val="00DA12F5"/>
    <w:rsid w:val="00DA1355"/>
    <w:rsid w:val="00DA1886"/>
    <w:rsid w:val="00DA191B"/>
    <w:rsid w:val="00DA1B4D"/>
    <w:rsid w:val="00DA1FFC"/>
    <w:rsid w:val="00DA2254"/>
    <w:rsid w:val="00DA2305"/>
    <w:rsid w:val="00DA24A1"/>
    <w:rsid w:val="00DA270C"/>
    <w:rsid w:val="00DA2B26"/>
    <w:rsid w:val="00DA2C6A"/>
    <w:rsid w:val="00DA2DC3"/>
    <w:rsid w:val="00DA3070"/>
    <w:rsid w:val="00DA35D3"/>
    <w:rsid w:val="00DA3655"/>
    <w:rsid w:val="00DA37E5"/>
    <w:rsid w:val="00DA3A90"/>
    <w:rsid w:val="00DA3D47"/>
    <w:rsid w:val="00DA3E81"/>
    <w:rsid w:val="00DA3FD1"/>
    <w:rsid w:val="00DA489B"/>
    <w:rsid w:val="00DA4A2B"/>
    <w:rsid w:val="00DA4F44"/>
    <w:rsid w:val="00DA4FDF"/>
    <w:rsid w:val="00DA500F"/>
    <w:rsid w:val="00DA5120"/>
    <w:rsid w:val="00DA542D"/>
    <w:rsid w:val="00DA5B87"/>
    <w:rsid w:val="00DA5C0B"/>
    <w:rsid w:val="00DA6142"/>
    <w:rsid w:val="00DA61D6"/>
    <w:rsid w:val="00DA63D7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BEA"/>
    <w:rsid w:val="00DB2D41"/>
    <w:rsid w:val="00DB2E58"/>
    <w:rsid w:val="00DB308B"/>
    <w:rsid w:val="00DB32FE"/>
    <w:rsid w:val="00DB3335"/>
    <w:rsid w:val="00DB36E8"/>
    <w:rsid w:val="00DB39E3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34C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28E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36B"/>
    <w:rsid w:val="00DC245F"/>
    <w:rsid w:val="00DC2578"/>
    <w:rsid w:val="00DC2765"/>
    <w:rsid w:val="00DC2893"/>
    <w:rsid w:val="00DC2A52"/>
    <w:rsid w:val="00DC314E"/>
    <w:rsid w:val="00DC3595"/>
    <w:rsid w:val="00DC4089"/>
    <w:rsid w:val="00DC4305"/>
    <w:rsid w:val="00DC47DB"/>
    <w:rsid w:val="00DC4A7B"/>
    <w:rsid w:val="00DC5060"/>
    <w:rsid w:val="00DC5126"/>
    <w:rsid w:val="00DC5278"/>
    <w:rsid w:val="00DC55BA"/>
    <w:rsid w:val="00DC5651"/>
    <w:rsid w:val="00DC601A"/>
    <w:rsid w:val="00DC61B8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221"/>
    <w:rsid w:val="00DD0572"/>
    <w:rsid w:val="00DD078F"/>
    <w:rsid w:val="00DD11D2"/>
    <w:rsid w:val="00DD13E0"/>
    <w:rsid w:val="00DD1553"/>
    <w:rsid w:val="00DD1C00"/>
    <w:rsid w:val="00DD22F9"/>
    <w:rsid w:val="00DD247B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8B3"/>
    <w:rsid w:val="00DD49CA"/>
    <w:rsid w:val="00DD4BBD"/>
    <w:rsid w:val="00DD508B"/>
    <w:rsid w:val="00DD50E2"/>
    <w:rsid w:val="00DD5272"/>
    <w:rsid w:val="00DD533A"/>
    <w:rsid w:val="00DD5558"/>
    <w:rsid w:val="00DD56A8"/>
    <w:rsid w:val="00DD5763"/>
    <w:rsid w:val="00DD5F3B"/>
    <w:rsid w:val="00DD5FD3"/>
    <w:rsid w:val="00DD638F"/>
    <w:rsid w:val="00DD6521"/>
    <w:rsid w:val="00DD662C"/>
    <w:rsid w:val="00DD69C7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59A"/>
    <w:rsid w:val="00DE0BCD"/>
    <w:rsid w:val="00DE0DE1"/>
    <w:rsid w:val="00DE0EC9"/>
    <w:rsid w:val="00DE1551"/>
    <w:rsid w:val="00DE16EF"/>
    <w:rsid w:val="00DE1975"/>
    <w:rsid w:val="00DE1CAC"/>
    <w:rsid w:val="00DE2273"/>
    <w:rsid w:val="00DE23D2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18D"/>
    <w:rsid w:val="00DE475B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9BC"/>
    <w:rsid w:val="00DE6B4B"/>
    <w:rsid w:val="00DE6BEE"/>
    <w:rsid w:val="00DE6D8B"/>
    <w:rsid w:val="00DE6DBB"/>
    <w:rsid w:val="00DE6FE7"/>
    <w:rsid w:val="00DE74BA"/>
    <w:rsid w:val="00DE7CC9"/>
    <w:rsid w:val="00DF02B1"/>
    <w:rsid w:val="00DF02C9"/>
    <w:rsid w:val="00DF02CC"/>
    <w:rsid w:val="00DF036B"/>
    <w:rsid w:val="00DF0694"/>
    <w:rsid w:val="00DF06EA"/>
    <w:rsid w:val="00DF0754"/>
    <w:rsid w:val="00DF0899"/>
    <w:rsid w:val="00DF0CF3"/>
    <w:rsid w:val="00DF0CF4"/>
    <w:rsid w:val="00DF0D68"/>
    <w:rsid w:val="00DF1350"/>
    <w:rsid w:val="00DF14A0"/>
    <w:rsid w:val="00DF1503"/>
    <w:rsid w:val="00DF1B96"/>
    <w:rsid w:val="00DF1BCC"/>
    <w:rsid w:val="00DF1CA3"/>
    <w:rsid w:val="00DF1CBD"/>
    <w:rsid w:val="00DF1DEC"/>
    <w:rsid w:val="00DF1EC7"/>
    <w:rsid w:val="00DF2274"/>
    <w:rsid w:val="00DF238D"/>
    <w:rsid w:val="00DF2D06"/>
    <w:rsid w:val="00DF2E38"/>
    <w:rsid w:val="00DF2F75"/>
    <w:rsid w:val="00DF3658"/>
    <w:rsid w:val="00DF38EA"/>
    <w:rsid w:val="00DF3EA6"/>
    <w:rsid w:val="00DF3EC0"/>
    <w:rsid w:val="00DF3FA2"/>
    <w:rsid w:val="00DF4038"/>
    <w:rsid w:val="00DF4217"/>
    <w:rsid w:val="00DF42B8"/>
    <w:rsid w:val="00DF434E"/>
    <w:rsid w:val="00DF4357"/>
    <w:rsid w:val="00DF4382"/>
    <w:rsid w:val="00DF4656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163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861"/>
    <w:rsid w:val="00E01AA1"/>
    <w:rsid w:val="00E01E9B"/>
    <w:rsid w:val="00E02059"/>
    <w:rsid w:val="00E020B4"/>
    <w:rsid w:val="00E022D2"/>
    <w:rsid w:val="00E02432"/>
    <w:rsid w:val="00E02645"/>
    <w:rsid w:val="00E02698"/>
    <w:rsid w:val="00E028A1"/>
    <w:rsid w:val="00E02953"/>
    <w:rsid w:val="00E02E17"/>
    <w:rsid w:val="00E02FD7"/>
    <w:rsid w:val="00E0302B"/>
    <w:rsid w:val="00E03292"/>
    <w:rsid w:val="00E033D6"/>
    <w:rsid w:val="00E0351E"/>
    <w:rsid w:val="00E03B6D"/>
    <w:rsid w:val="00E03BE4"/>
    <w:rsid w:val="00E03C54"/>
    <w:rsid w:val="00E045F7"/>
    <w:rsid w:val="00E04706"/>
    <w:rsid w:val="00E0477E"/>
    <w:rsid w:val="00E04886"/>
    <w:rsid w:val="00E04967"/>
    <w:rsid w:val="00E0511D"/>
    <w:rsid w:val="00E058B7"/>
    <w:rsid w:val="00E058C7"/>
    <w:rsid w:val="00E05A5D"/>
    <w:rsid w:val="00E05DA5"/>
    <w:rsid w:val="00E05DDF"/>
    <w:rsid w:val="00E05DE4"/>
    <w:rsid w:val="00E05DFD"/>
    <w:rsid w:val="00E0608B"/>
    <w:rsid w:val="00E0631A"/>
    <w:rsid w:val="00E064E7"/>
    <w:rsid w:val="00E06795"/>
    <w:rsid w:val="00E06F3E"/>
    <w:rsid w:val="00E06F85"/>
    <w:rsid w:val="00E07097"/>
    <w:rsid w:val="00E072D9"/>
    <w:rsid w:val="00E0759A"/>
    <w:rsid w:val="00E07676"/>
    <w:rsid w:val="00E076CC"/>
    <w:rsid w:val="00E077F3"/>
    <w:rsid w:val="00E0781C"/>
    <w:rsid w:val="00E07C7A"/>
    <w:rsid w:val="00E07E6F"/>
    <w:rsid w:val="00E07F39"/>
    <w:rsid w:val="00E07FDF"/>
    <w:rsid w:val="00E100A9"/>
    <w:rsid w:val="00E10369"/>
    <w:rsid w:val="00E10370"/>
    <w:rsid w:val="00E10455"/>
    <w:rsid w:val="00E10592"/>
    <w:rsid w:val="00E10851"/>
    <w:rsid w:val="00E10902"/>
    <w:rsid w:val="00E10A6A"/>
    <w:rsid w:val="00E10B61"/>
    <w:rsid w:val="00E10BE3"/>
    <w:rsid w:val="00E1106A"/>
    <w:rsid w:val="00E1107F"/>
    <w:rsid w:val="00E110A6"/>
    <w:rsid w:val="00E113F4"/>
    <w:rsid w:val="00E1147E"/>
    <w:rsid w:val="00E117D3"/>
    <w:rsid w:val="00E117F9"/>
    <w:rsid w:val="00E11880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2FC3"/>
    <w:rsid w:val="00E132D3"/>
    <w:rsid w:val="00E135A0"/>
    <w:rsid w:val="00E13E32"/>
    <w:rsid w:val="00E13FE8"/>
    <w:rsid w:val="00E14043"/>
    <w:rsid w:val="00E14058"/>
    <w:rsid w:val="00E1430D"/>
    <w:rsid w:val="00E14405"/>
    <w:rsid w:val="00E14569"/>
    <w:rsid w:val="00E1483B"/>
    <w:rsid w:val="00E1483C"/>
    <w:rsid w:val="00E14D0F"/>
    <w:rsid w:val="00E15149"/>
    <w:rsid w:val="00E154CA"/>
    <w:rsid w:val="00E155EE"/>
    <w:rsid w:val="00E156ED"/>
    <w:rsid w:val="00E15B45"/>
    <w:rsid w:val="00E15BAB"/>
    <w:rsid w:val="00E163C5"/>
    <w:rsid w:val="00E16966"/>
    <w:rsid w:val="00E1697B"/>
    <w:rsid w:val="00E16B86"/>
    <w:rsid w:val="00E16C25"/>
    <w:rsid w:val="00E16F95"/>
    <w:rsid w:val="00E17096"/>
    <w:rsid w:val="00E171FF"/>
    <w:rsid w:val="00E172B4"/>
    <w:rsid w:val="00E173CC"/>
    <w:rsid w:val="00E17439"/>
    <w:rsid w:val="00E17924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E4B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0B"/>
    <w:rsid w:val="00E250EF"/>
    <w:rsid w:val="00E2549C"/>
    <w:rsid w:val="00E25899"/>
    <w:rsid w:val="00E25C21"/>
    <w:rsid w:val="00E25D37"/>
    <w:rsid w:val="00E25E93"/>
    <w:rsid w:val="00E262B5"/>
    <w:rsid w:val="00E26609"/>
    <w:rsid w:val="00E2663D"/>
    <w:rsid w:val="00E267AC"/>
    <w:rsid w:val="00E26815"/>
    <w:rsid w:val="00E27029"/>
    <w:rsid w:val="00E270E7"/>
    <w:rsid w:val="00E27470"/>
    <w:rsid w:val="00E276CC"/>
    <w:rsid w:val="00E27722"/>
    <w:rsid w:val="00E278CC"/>
    <w:rsid w:val="00E27C9C"/>
    <w:rsid w:val="00E27CB7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0D5A"/>
    <w:rsid w:val="00E3100A"/>
    <w:rsid w:val="00E31154"/>
    <w:rsid w:val="00E31251"/>
    <w:rsid w:val="00E312B3"/>
    <w:rsid w:val="00E3155F"/>
    <w:rsid w:val="00E317EE"/>
    <w:rsid w:val="00E318C5"/>
    <w:rsid w:val="00E31A77"/>
    <w:rsid w:val="00E31D3F"/>
    <w:rsid w:val="00E3209D"/>
    <w:rsid w:val="00E3218E"/>
    <w:rsid w:val="00E322ED"/>
    <w:rsid w:val="00E32645"/>
    <w:rsid w:val="00E32735"/>
    <w:rsid w:val="00E328AA"/>
    <w:rsid w:val="00E32B4E"/>
    <w:rsid w:val="00E32B70"/>
    <w:rsid w:val="00E32DF2"/>
    <w:rsid w:val="00E332F9"/>
    <w:rsid w:val="00E3333E"/>
    <w:rsid w:val="00E334B6"/>
    <w:rsid w:val="00E335CD"/>
    <w:rsid w:val="00E3361C"/>
    <w:rsid w:val="00E33634"/>
    <w:rsid w:val="00E33BBC"/>
    <w:rsid w:val="00E33D38"/>
    <w:rsid w:val="00E341D5"/>
    <w:rsid w:val="00E3459B"/>
    <w:rsid w:val="00E347BE"/>
    <w:rsid w:val="00E34924"/>
    <w:rsid w:val="00E349D1"/>
    <w:rsid w:val="00E34ACC"/>
    <w:rsid w:val="00E354B7"/>
    <w:rsid w:val="00E35648"/>
    <w:rsid w:val="00E35655"/>
    <w:rsid w:val="00E359BF"/>
    <w:rsid w:val="00E35AA7"/>
    <w:rsid w:val="00E35B14"/>
    <w:rsid w:val="00E35C55"/>
    <w:rsid w:val="00E35C7C"/>
    <w:rsid w:val="00E35D15"/>
    <w:rsid w:val="00E362B9"/>
    <w:rsid w:val="00E36C7E"/>
    <w:rsid w:val="00E37335"/>
    <w:rsid w:val="00E376DC"/>
    <w:rsid w:val="00E377B0"/>
    <w:rsid w:val="00E37B99"/>
    <w:rsid w:val="00E37E08"/>
    <w:rsid w:val="00E37E89"/>
    <w:rsid w:val="00E37F82"/>
    <w:rsid w:val="00E4005F"/>
    <w:rsid w:val="00E40361"/>
    <w:rsid w:val="00E40405"/>
    <w:rsid w:val="00E404C6"/>
    <w:rsid w:val="00E40927"/>
    <w:rsid w:val="00E409C0"/>
    <w:rsid w:val="00E40B0B"/>
    <w:rsid w:val="00E40C08"/>
    <w:rsid w:val="00E4137F"/>
    <w:rsid w:val="00E41521"/>
    <w:rsid w:val="00E4154A"/>
    <w:rsid w:val="00E41764"/>
    <w:rsid w:val="00E418AE"/>
    <w:rsid w:val="00E41960"/>
    <w:rsid w:val="00E419DA"/>
    <w:rsid w:val="00E41E92"/>
    <w:rsid w:val="00E4201B"/>
    <w:rsid w:val="00E42114"/>
    <w:rsid w:val="00E42678"/>
    <w:rsid w:val="00E4283B"/>
    <w:rsid w:val="00E42EC7"/>
    <w:rsid w:val="00E42FAD"/>
    <w:rsid w:val="00E42FB3"/>
    <w:rsid w:val="00E430F8"/>
    <w:rsid w:val="00E43433"/>
    <w:rsid w:val="00E4353A"/>
    <w:rsid w:val="00E437C8"/>
    <w:rsid w:val="00E439AA"/>
    <w:rsid w:val="00E43AA8"/>
    <w:rsid w:val="00E43B9E"/>
    <w:rsid w:val="00E43DF7"/>
    <w:rsid w:val="00E44326"/>
    <w:rsid w:val="00E4459F"/>
    <w:rsid w:val="00E44CFA"/>
    <w:rsid w:val="00E44D9A"/>
    <w:rsid w:val="00E44F72"/>
    <w:rsid w:val="00E44FEE"/>
    <w:rsid w:val="00E4515F"/>
    <w:rsid w:val="00E45168"/>
    <w:rsid w:val="00E4521A"/>
    <w:rsid w:val="00E45796"/>
    <w:rsid w:val="00E457C8"/>
    <w:rsid w:val="00E4580C"/>
    <w:rsid w:val="00E4595C"/>
    <w:rsid w:val="00E45AD6"/>
    <w:rsid w:val="00E45CEB"/>
    <w:rsid w:val="00E462B6"/>
    <w:rsid w:val="00E46397"/>
    <w:rsid w:val="00E46769"/>
    <w:rsid w:val="00E46ABB"/>
    <w:rsid w:val="00E46B9E"/>
    <w:rsid w:val="00E46BF3"/>
    <w:rsid w:val="00E46D05"/>
    <w:rsid w:val="00E47D37"/>
    <w:rsid w:val="00E50065"/>
    <w:rsid w:val="00E50774"/>
    <w:rsid w:val="00E508A7"/>
    <w:rsid w:val="00E508B7"/>
    <w:rsid w:val="00E50990"/>
    <w:rsid w:val="00E50BE2"/>
    <w:rsid w:val="00E51485"/>
    <w:rsid w:val="00E514C8"/>
    <w:rsid w:val="00E5174F"/>
    <w:rsid w:val="00E5184E"/>
    <w:rsid w:val="00E51866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55B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955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5FA8"/>
    <w:rsid w:val="00E5658F"/>
    <w:rsid w:val="00E566C8"/>
    <w:rsid w:val="00E56CDC"/>
    <w:rsid w:val="00E56F0F"/>
    <w:rsid w:val="00E56F19"/>
    <w:rsid w:val="00E5716C"/>
    <w:rsid w:val="00E57301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1E2C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3BC9"/>
    <w:rsid w:val="00E63ED9"/>
    <w:rsid w:val="00E640EA"/>
    <w:rsid w:val="00E64355"/>
    <w:rsid w:val="00E6516B"/>
    <w:rsid w:val="00E65174"/>
    <w:rsid w:val="00E6522A"/>
    <w:rsid w:val="00E655A2"/>
    <w:rsid w:val="00E6574F"/>
    <w:rsid w:val="00E657B3"/>
    <w:rsid w:val="00E658CF"/>
    <w:rsid w:val="00E659E5"/>
    <w:rsid w:val="00E65A24"/>
    <w:rsid w:val="00E65A8F"/>
    <w:rsid w:val="00E65BFC"/>
    <w:rsid w:val="00E65C95"/>
    <w:rsid w:val="00E66013"/>
    <w:rsid w:val="00E6651F"/>
    <w:rsid w:val="00E665E8"/>
    <w:rsid w:val="00E6690E"/>
    <w:rsid w:val="00E66B81"/>
    <w:rsid w:val="00E66E03"/>
    <w:rsid w:val="00E67490"/>
    <w:rsid w:val="00E67706"/>
    <w:rsid w:val="00E67710"/>
    <w:rsid w:val="00E67A0D"/>
    <w:rsid w:val="00E67A80"/>
    <w:rsid w:val="00E67CAC"/>
    <w:rsid w:val="00E67F13"/>
    <w:rsid w:val="00E67F94"/>
    <w:rsid w:val="00E7000C"/>
    <w:rsid w:val="00E70062"/>
    <w:rsid w:val="00E70247"/>
    <w:rsid w:val="00E7053F"/>
    <w:rsid w:val="00E705C7"/>
    <w:rsid w:val="00E7092A"/>
    <w:rsid w:val="00E70F7A"/>
    <w:rsid w:val="00E7107D"/>
    <w:rsid w:val="00E71279"/>
    <w:rsid w:val="00E71593"/>
    <w:rsid w:val="00E71806"/>
    <w:rsid w:val="00E7188F"/>
    <w:rsid w:val="00E72053"/>
    <w:rsid w:val="00E720C9"/>
    <w:rsid w:val="00E721D8"/>
    <w:rsid w:val="00E7237E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95F"/>
    <w:rsid w:val="00E74A76"/>
    <w:rsid w:val="00E74CFC"/>
    <w:rsid w:val="00E74DE6"/>
    <w:rsid w:val="00E751E4"/>
    <w:rsid w:val="00E75294"/>
    <w:rsid w:val="00E7569F"/>
    <w:rsid w:val="00E75A80"/>
    <w:rsid w:val="00E75E82"/>
    <w:rsid w:val="00E76243"/>
    <w:rsid w:val="00E763CF"/>
    <w:rsid w:val="00E76518"/>
    <w:rsid w:val="00E7690D"/>
    <w:rsid w:val="00E76A3A"/>
    <w:rsid w:val="00E76F90"/>
    <w:rsid w:val="00E77184"/>
    <w:rsid w:val="00E778D2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C8E"/>
    <w:rsid w:val="00E81DF2"/>
    <w:rsid w:val="00E82158"/>
    <w:rsid w:val="00E821E4"/>
    <w:rsid w:val="00E82267"/>
    <w:rsid w:val="00E82543"/>
    <w:rsid w:val="00E82661"/>
    <w:rsid w:val="00E82678"/>
    <w:rsid w:val="00E828BA"/>
    <w:rsid w:val="00E82BB0"/>
    <w:rsid w:val="00E82DEC"/>
    <w:rsid w:val="00E8319B"/>
    <w:rsid w:val="00E8352C"/>
    <w:rsid w:val="00E836E3"/>
    <w:rsid w:val="00E83B54"/>
    <w:rsid w:val="00E83C9B"/>
    <w:rsid w:val="00E83F35"/>
    <w:rsid w:val="00E8440A"/>
    <w:rsid w:val="00E84461"/>
    <w:rsid w:val="00E844C8"/>
    <w:rsid w:val="00E84DAE"/>
    <w:rsid w:val="00E84FE2"/>
    <w:rsid w:val="00E862F1"/>
    <w:rsid w:val="00E8667A"/>
    <w:rsid w:val="00E8668C"/>
    <w:rsid w:val="00E86776"/>
    <w:rsid w:val="00E86AD3"/>
    <w:rsid w:val="00E86B5E"/>
    <w:rsid w:val="00E86D16"/>
    <w:rsid w:val="00E87450"/>
    <w:rsid w:val="00E87503"/>
    <w:rsid w:val="00E878F1"/>
    <w:rsid w:val="00E87AB7"/>
    <w:rsid w:val="00E87CD9"/>
    <w:rsid w:val="00E900A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A4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4CF"/>
    <w:rsid w:val="00E94663"/>
    <w:rsid w:val="00E94B43"/>
    <w:rsid w:val="00E94D14"/>
    <w:rsid w:val="00E94DEB"/>
    <w:rsid w:val="00E94F98"/>
    <w:rsid w:val="00E9543B"/>
    <w:rsid w:val="00E95489"/>
    <w:rsid w:val="00E9551A"/>
    <w:rsid w:val="00E95B8A"/>
    <w:rsid w:val="00E95DB6"/>
    <w:rsid w:val="00E95F9B"/>
    <w:rsid w:val="00E9602C"/>
    <w:rsid w:val="00E961BD"/>
    <w:rsid w:val="00E962D7"/>
    <w:rsid w:val="00E963B3"/>
    <w:rsid w:val="00E964D2"/>
    <w:rsid w:val="00E969F7"/>
    <w:rsid w:val="00E96C52"/>
    <w:rsid w:val="00E96C75"/>
    <w:rsid w:val="00E96D58"/>
    <w:rsid w:val="00E96EB3"/>
    <w:rsid w:val="00E97163"/>
    <w:rsid w:val="00E9717B"/>
    <w:rsid w:val="00E97581"/>
    <w:rsid w:val="00E97588"/>
    <w:rsid w:val="00E97918"/>
    <w:rsid w:val="00E97D03"/>
    <w:rsid w:val="00E97E1E"/>
    <w:rsid w:val="00E97E2E"/>
    <w:rsid w:val="00E97FBF"/>
    <w:rsid w:val="00EA00D8"/>
    <w:rsid w:val="00EA0259"/>
    <w:rsid w:val="00EA05BE"/>
    <w:rsid w:val="00EA07AE"/>
    <w:rsid w:val="00EA0A13"/>
    <w:rsid w:val="00EA0C4C"/>
    <w:rsid w:val="00EA1038"/>
    <w:rsid w:val="00EA104D"/>
    <w:rsid w:val="00EA1443"/>
    <w:rsid w:val="00EA157E"/>
    <w:rsid w:val="00EA1739"/>
    <w:rsid w:val="00EA1866"/>
    <w:rsid w:val="00EA1A84"/>
    <w:rsid w:val="00EA211A"/>
    <w:rsid w:val="00EA297B"/>
    <w:rsid w:val="00EA2A2E"/>
    <w:rsid w:val="00EA2A7F"/>
    <w:rsid w:val="00EA2C98"/>
    <w:rsid w:val="00EA32BD"/>
    <w:rsid w:val="00EA3499"/>
    <w:rsid w:val="00EA34F8"/>
    <w:rsid w:val="00EA3638"/>
    <w:rsid w:val="00EA3A13"/>
    <w:rsid w:val="00EA3CE2"/>
    <w:rsid w:val="00EA3EC9"/>
    <w:rsid w:val="00EA3FA7"/>
    <w:rsid w:val="00EA40CB"/>
    <w:rsid w:val="00EA42F2"/>
    <w:rsid w:val="00EA448D"/>
    <w:rsid w:val="00EA4714"/>
    <w:rsid w:val="00EA4A90"/>
    <w:rsid w:val="00EA4B45"/>
    <w:rsid w:val="00EA4BB7"/>
    <w:rsid w:val="00EA4C3B"/>
    <w:rsid w:val="00EA4E9E"/>
    <w:rsid w:val="00EA4FC7"/>
    <w:rsid w:val="00EA574E"/>
    <w:rsid w:val="00EA59FD"/>
    <w:rsid w:val="00EA5B41"/>
    <w:rsid w:val="00EA5C43"/>
    <w:rsid w:val="00EA6214"/>
    <w:rsid w:val="00EA63BF"/>
    <w:rsid w:val="00EA6D17"/>
    <w:rsid w:val="00EA6E4C"/>
    <w:rsid w:val="00EA74C1"/>
    <w:rsid w:val="00EA75C9"/>
    <w:rsid w:val="00EA764C"/>
    <w:rsid w:val="00EA7705"/>
    <w:rsid w:val="00EA7D20"/>
    <w:rsid w:val="00EA7E8E"/>
    <w:rsid w:val="00EB06FD"/>
    <w:rsid w:val="00EB0708"/>
    <w:rsid w:val="00EB079A"/>
    <w:rsid w:val="00EB07A5"/>
    <w:rsid w:val="00EB07D9"/>
    <w:rsid w:val="00EB0E27"/>
    <w:rsid w:val="00EB0FC7"/>
    <w:rsid w:val="00EB1474"/>
    <w:rsid w:val="00EB1968"/>
    <w:rsid w:val="00EB1BC3"/>
    <w:rsid w:val="00EB1E64"/>
    <w:rsid w:val="00EB27E3"/>
    <w:rsid w:val="00EB2AA9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01"/>
    <w:rsid w:val="00EB49E6"/>
    <w:rsid w:val="00EB4AAD"/>
    <w:rsid w:val="00EB4BD6"/>
    <w:rsid w:val="00EB4C8E"/>
    <w:rsid w:val="00EB4C8F"/>
    <w:rsid w:val="00EB5346"/>
    <w:rsid w:val="00EB54E0"/>
    <w:rsid w:val="00EB5568"/>
    <w:rsid w:val="00EB5586"/>
    <w:rsid w:val="00EB5ADE"/>
    <w:rsid w:val="00EB5C31"/>
    <w:rsid w:val="00EB6117"/>
    <w:rsid w:val="00EB6156"/>
    <w:rsid w:val="00EB626E"/>
    <w:rsid w:val="00EB67BA"/>
    <w:rsid w:val="00EB67C0"/>
    <w:rsid w:val="00EB6964"/>
    <w:rsid w:val="00EB70C6"/>
    <w:rsid w:val="00EB7261"/>
    <w:rsid w:val="00EB76C3"/>
    <w:rsid w:val="00EB7897"/>
    <w:rsid w:val="00EB7D9B"/>
    <w:rsid w:val="00EB7F1B"/>
    <w:rsid w:val="00EB7F44"/>
    <w:rsid w:val="00EC0050"/>
    <w:rsid w:val="00EC0732"/>
    <w:rsid w:val="00EC0EC7"/>
    <w:rsid w:val="00EC0FC1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61F"/>
    <w:rsid w:val="00EC29D6"/>
    <w:rsid w:val="00EC2B6C"/>
    <w:rsid w:val="00EC2ED5"/>
    <w:rsid w:val="00EC313C"/>
    <w:rsid w:val="00EC3235"/>
    <w:rsid w:val="00EC340F"/>
    <w:rsid w:val="00EC3486"/>
    <w:rsid w:val="00EC34FF"/>
    <w:rsid w:val="00EC37A2"/>
    <w:rsid w:val="00EC398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BA7"/>
    <w:rsid w:val="00EC6D22"/>
    <w:rsid w:val="00EC6EE4"/>
    <w:rsid w:val="00EC7320"/>
    <w:rsid w:val="00EC7574"/>
    <w:rsid w:val="00EC77BB"/>
    <w:rsid w:val="00EC7A4E"/>
    <w:rsid w:val="00EC7A78"/>
    <w:rsid w:val="00EC7E73"/>
    <w:rsid w:val="00ED02E3"/>
    <w:rsid w:val="00ED057F"/>
    <w:rsid w:val="00ED0C69"/>
    <w:rsid w:val="00ED0EDC"/>
    <w:rsid w:val="00ED0FB5"/>
    <w:rsid w:val="00ED1073"/>
    <w:rsid w:val="00ED10D1"/>
    <w:rsid w:val="00ED11D3"/>
    <w:rsid w:val="00ED13F6"/>
    <w:rsid w:val="00ED141C"/>
    <w:rsid w:val="00ED1701"/>
    <w:rsid w:val="00ED179A"/>
    <w:rsid w:val="00ED1B2A"/>
    <w:rsid w:val="00ED1BE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B0"/>
    <w:rsid w:val="00ED2DFA"/>
    <w:rsid w:val="00ED2FF0"/>
    <w:rsid w:val="00ED3150"/>
    <w:rsid w:val="00ED3A05"/>
    <w:rsid w:val="00ED3A46"/>
    <w:rsid w:val="00ED3DF4"/>
    <w:rsid w:val="00ED3E90"/>
    <w:rsid w:val="00ED43CA"/>
    <w:rsid w:val="00ED4562"/>
    <w:rsid w:val="00ED4C11"/>
    <w:rsid w:val="00ED50DE"/>
    <w:rsid w:val="00ED5521"/>
    <w:rsid w:val="00ED5695"/>
    <w:rsid w:val="00ED59D2"/>
    <w:rsid w:val="00ED5B76"/>
    <w:rsid w:val="00ED61C3"/>
    <w:rsid w:val="00ED64CE"/>
    <w:rsid w:val="00ED69A7"/>
    <w:rsid w:val="00ED6B8B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0B04"/>
    <w:rsid w:val="00EE125C"/>
    <w:rsid w:val="00EE2256"/>
    <w:rsid w:val="00EE2318"/>
    <w:rsid w:val="00EE23BB"/>
    <w:rsid w:val="00EE258A"/>
    <w:rsid w:val="00EE285D"/>
    <w:rsid w:val="00EE2964"/>
    <w:rsid w:val="00EE2A52"/>
    <w:rsid w:val="00EE2B83"/>
    <w:rsid w:val="00EE36E5"/>
    <w:rsid w:val="00EE392D"/>
    <w:rsid w:val="00EE39C8"/>
    <w:rsid w:val="00EE3C5A"/>
    <w:rsid w:val="00EE41F2"/>
    <w:rsid w:val="00EE43BB"/>
    <w:rsid w:val="00EE46C3"/>
    <w:rsid w:val="00EE4B14"/>
    <w:rsid w:val="00EE4DD0"/>
    <w:rsid w:val="00EE51E1"/>
    <w:rsid w:val="00EE5892"/>
    <w:rsid w:val="00EE5BA2"/>
    <w:rsid w:val="00EE5E4A"/>
    <w:rsid w:val="00EE6343"/>
    <w:rsid w:val="00EE63D2"/>
    <w:rsid w:val="00EE652E"/>
    <w:rsid w:val="00EE67C5"/>
    <w:rsid w:val="00EE69A0"/>
    <w:rsid w:val="00EE73D8"/>
    <w:rsid w:val="00EE742B"/>
    <w:rsid w:val="00EE7510"/>
    <w:rsid w:val="00EE7AF5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E97"/>
    <w:rsid w:val="00EF2F33"/>
    <w:rsid w:val="00EF2F6A"/>
    <w:rsid w:val="00EF3109"/>
    <w:rsid w:val="00EF322D"/>
    <w:rsid w:val="00EF32F1"/>
    <w:rsid w:val="00EF358F"/>
    <w:rsid w:val="00EF372D"/>
    <w:rsid w:val="00EF3AB0"/>
    <w:rsid w:val="00EF3B25"/>
    <w:rsid w:val="00EF3B3E"/>
    <w:rsid w:val="00EF3B86"/>
    <w:rsid w:val="00EF3D38"/>
    <w:rsid w:val="00EF4158"/>
    <w:rsid w:val="00EF416F"/>
    <w:rsid w:val="00EF4246"/>
    <w:rsid w:val="00EF42DF"/>
    <w:rsid w:val="00EF4480"/>
    <w:rsid w:val="00EF449D"/>
    <w:rsid w:val="00EF4814"/>
    <w:rsid w:val="00EF4B6F"/>
    <w:rsid w:val="00EF4D70"/>
    <w:rsid w:val="00EF5143"/>
    <w:rsid w:val="00EF57F3"/>
    <w:rsid w:val="00EF58AA"/>
    <w:rsid w:val="00EF5929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2FE"/>
    <w:rsid w:val="00F0055C"/>
    <w:rsid w:val="00F0073C"/>
    <w:rsid w:val="00F00BBF"/>
    <w:rsid w:val="00F00BC0"/>
    <w:rsid w:val="00F00FEE"/>
    <w:rsid w:val="00F010FB"/>
    <w:rsid w:val="00F01555"/>
    <w:rsid w:val="00F016AC"/>
    <w:rsid w:val="00F018B9"/>
    <w:rsid w:val="00F01936"/>
    <w:rsid w:val="00F01DA8"/>
    <w:rsid w:val="00F01E9E"/>
    <w:rsid w:val="00F020B8"/>
    <w:rsid w:val="00F0233B"/>
    <w:rsid w:val="00F0245D"/>
    <w:rsid w:val="00F029F7"/>
    <w:rsid w:val="00F03162"/>
    <w:rsid w:val="00F03198"/>
    <w:rsid w:val="00F0372D"/>
    <w:rsid w:val="00F03885"/>
    <w:rsid w:val="00F03A4B"/>
    <w:rsid w:val="00F03AE7"/>
    <w:rsid w:val="00F03EB8"/>
    <w:rsid w:val="00F0422E"/>
    <w:rsid w:val="00F04DE7"/>
    <w:rsid w:val="00F05102"/>
    <w:rsid w:val="00F0566E"/>
    <w:rsid w:val="00F05A7E"/>
    <w:rsid w:val="00F05D43"/>
    <w:rsid w:val="00F05F75"/>
    <w:rsid w:val="00F05FF1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1A2"/>
    <w:rsid w:val="00F072A4"/>
    <w:rsid w:val="00F07419"/>
    <w:rsid w:val="00F0791C"/>
    <w:rsid w:val="00F079C6"/>
    <w:rsid w:val="00F07ADE"/>
    <w:rsid w:val="00F07C4B"/>
    <w:rsid w:val="00F1018A"/>
    <w:rsid w:val="00F10335"/>
    <w:rsid w:val="00F10716"/>
    <w:rsid w:val="00F108FD"/>
    <w:rsid w:val="00F10B90"/>
    <w:rsid w:val="00F10D5A"/>
    <w:rsid w:val="00F10E33"/>
    <w:rsid w:val="00F10E89"/>
    <w:rsid w:val="00F1190F"/>
    <w:rsid w:val="00F11D23"/>
    <w:rsid w:val="00F11F3B"/>
    <w:rsid w:val="00F1201E"/>
    <w:rsid w:val="00F12112"/>
    <w:rsid w:val="00F12739"/>
    <w:rsid w:val="00F12B11"/>
    <w:rsid w:val="00F12D2F"/>
    <w:rsid w:val="00F12E94"/>
    <w:rsid w:val="00F12FEC"/>
    <w:rsid w:val="00F1330D"/>
    <w:rsid w:val="00F13454"/>
    <w:rsid w:val="00F13C7C"/>
    <w:rsid w:val="00F13E03"/>
    <w:rsid w:val="00F13E1F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93E"/>
    <w:rsid w:val="00F15B37"/>
    <w:rsid w:val="00F15B6A"/>
    <w:rsid w:val="00F1691B"/>
    <w:rsid w:val="00F16969"/>
    <w:rsid w:val="00F16A09"/>
    <w:rsid w:val="00F16B66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65C"/>
    <w:rsid w:val="00F207AA"/>
    <w:rsid w:val="00F20933"/>
    <w:rsid w:val="00F20A3C"/>
    <w:rsid w:val="00F20B06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1FCC"/>
    <w:rsid w:val="00F221C0"/>
    <w:rsid w:val="00F22594"/>
    <w:rsid w:val="00F225B9"/>
    <w:rsid w:val="00F2292D"/>
    <w:rsid w:val="00F229BD"/>
    <w:rsid w:val="00F229E5"/>
    <w:rsid w:val="00F23021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4E7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CF0"/>
    <w:rsid w:val="00F26E85"/>
    <w:rsid w:val="00F26EB2"/>
    <w:rsid w:val="00F2717A"/>
    <w:rsid w:val="00F27532"/>
    <w:rsid w:val="00F27929"/>
    <w:rsid w:val="00F27AE6"/>
    <w:rsid w:val="00F27C78"/>
    <w:rsid w:val="00F27DA3"/>
    <w:rsid w:val="00F27DED"/>
    <w:rsid w:val="00F30156"/>
    <w:rsid w:val="00F3084A"/>
    <w:rsid w:val="00F30B89"/>
    <w:rsid w:val="00F31372"/>
    <w:rsid w:val="00F3145F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5FF"/>
    <w:rsid w:val="00F32632"/>
    <w:rsid w:val="00F32BB3"/>
    <w:rsid w:val="00F32D4E"/>
    <w:rsid w:val="00F32D55"/>
    <w:rsid w:val="00F32F76"/>
    <w:rsid w:val="00F331B4"/>
    <w:rsid w:val="00F33B2F"/>
    <w:rsid w:val="00F33E4C"/>
    <w:rsid w:val="00F3425B"/>
    <w:rsid w:val="00F342BD"/>
    <w:rsid w:val="00F347FC"/>
    <w:rsid w:val="00F35098"/>
    <w:rsid w:val="00F35AAF"/>
    <w:rsid w:val="00F36261"/>
    <w:rsid w:val="00F36339"/>
    <w:rsid w:val="00F368B1"/>
    <w:rsid w:val="00F3691A"/>
    <w:rsid w:val="00F36926"/>
    <w:rsid w:val="00F36DA2"/>
    <w:rsid w:val="00F370DE"/>
    <w:rsid w:val="00F3721D"/>
    <w:rsid w:val="00F37A9A"/>
    <w:rsid w:val="00F37D61"/>
    <w:rsid w:val="00F37E57"/>
    <w:rsid w:val="00F400B9"/>
    <w:rsid w:val="00F40296"/>
    <w:rsid w:val="00F4048B"/>
    <w:rsid w:val="00F404A1"/>
    <w:rsid w:val="00F404DF"/>
    <w:rsid w:val="00F409B1"/>
    <w:rsid w:val="00F40EB5"/>
    <w:rsid w:val="00F41337"/>
    <w:rsid w:val="00F414E7"/>
    <w:rsid w:val="00F41553"/>
    <w:rsid w:val="00F41C24"/>
    <w:rsid w:val="00F41DDE"/>
    <w:rsid w:val="00F41EEA"/>
    <w:rsid w:val="00F4229A"/>
    <w:rsid w:val="00F426CC"/>
    <w:rsid w:val="00F42988"/>
    <w:rsid w:val="00F42BF8"/>
    <w:rsid w:val="00F42C23"/>
    <w:rsid w:val="00F43066"/>
    <w:rsid w:val="00F43098"/>
    <w:rsid w:val="00F430EB"/>
    <w:rsid w:val="00F4323B"/>
    <w:rsid w:val="00F4336B"/>
    <w:rsid w:val="00F43669"/>
    <w:rsid w:val="00F4395C"/>
    <w:rsid w:val="00F43ADA"/>
    <w:rsid w:val="00F43C43"/>
    <w:rsid w:val="00F43D18"/>
    <w:rsid w:val="00F43EB3"/>
    <w:rsid w:val="00F43FB7"/>
    <w:rsid w:val="00F442B5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6E29"/>
    <w:rsid w:val="00F46E98"/>
    <w:rsid w:val="00F474BA"/>
    <w:rsid w:val="00F47509"/>
    <w:rsid w:val="00F47766"/>
    <w:rsid w:val="00F47B08"/>
    <w:rsid w:val="00F47C4C"/>
    <w:rsid w:val="00F47E93"/>
    <w:rsid w:val="00F50024"/>
    <w:rsid w:val="00F50373"/>
    <w:rsid w:val="00F50793"/>
    <w:rsid w:val="00F50CF5"/>
    <w:rsid w:val="00F50D1B"/>
    <w:rsid w:val="00F512FD"/>
    <w:rsid w:val="00F5162E"/>
    <w:rsid w:val="00F5178C"/>
    <w:rsid w:val="00F51AD7"/>
    <w:rsid w:val="00F51E71"/>
    <w:rsid w:val="00F51EC4"/>
    <w:rsid w:val="00F52649"/>
    <w:rsid w:val="00F52A75"/>
    <w:rsid w:val="00F531A5"/>
    <w:rsid w:val="00F5361B"/>
    <w:rsid w:val="00F538D2"/>
    <w:rsid w:val="00F5428A"/>
    <w:rsid w:val="00F54580"/>
    <w:rsid w:val="00F5458D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E90"/>
    <w:rsid w:val="00F56FB3"/>
    <w:rsid w:val="00F57468"/>
    <w:rsid w:val="00F57914"/>
    <w:rsid w:val="00F57BBB"/>
    <w:rsid w:val="00F57C6F"/>
    <w:rsid w:val="00F60073"/>
    <w:rsid w:val="00F601F1"/>
    <w:rsid w:val="00F6028B"/>
    <w:rsid w:val="00F6034C"/>
    <w:rsid w:val="00F603B2"/>
    <w:rsid w:val="00F60426"/>
    <w:rsid w:val="00F60634"/>
    <w:rsid w:val="00F606B0"/>
    <w:rsid w:val="00F60860"/>
    <w:rsid w:val="00F60988"/>
    <w:rsid w:val="00F609DA"/>
    <w:rsid w:val="00F609FC"/>
    <w:rsid w:val="00F60B0E"/>
    <w:rsid w:val="00F60D68"/>
    <w:rsid w:val="00F60DDE"/>
    <w:rsid w:val="00F60E8B"/>
    <w:rsid w:val="00F611DC"/>
    <w:rsid w:val="00F612B7"/>
    <w:rsid w:val="00F6133F"/>
    <w:rsid w:val="00F6161E"/>
    <w:rsid w:val="00F61A2A"/>
    <w:rsid w:val="00F61D52"/>
    <w:rsid w:val="00F6247F"/>
    <w:rsid w:val="00F62548"/>
    <w:rsid w:val="00F62565"/>
    <w:rsid w:val="00F625FD"/>
    <w:rsid w:val="00F6284B"/>
    <w:rsid w:val="00F628DD"/>
    <w:rsid w:val="00F62D2F"/>
    <w:rsid w:val="00F62D90"/>
    <w:rsid w:val="00F62E4E"/>
    <w:rsid w:val="00F63212"/>
    <w:rsid w:val="00F63429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8DB"/>
    <w:rsid w:val="00F64B8B"/>
    <w:rsid w:val="00F64D45"/>
    <w:rsid w:val="00F64F1F"/>
    <w:rsid w:val="00F6515A"/>
    <w:rsid w:val="00F65851"/>
    <w:rsid w:val="00F65955"/>
    <w:rsid w:val="00F65E6D"/>
    <w:rsid w:val="00F65F91"/>
    <w:rsid w:val="00F6606A"/>
    <w:rsid w:val="00F660FB"/>
    <w:rsid w:val="00F66200"/>
    <w:rsid w:val="00F667F0"/>
    <w:rsid w:val="00F66887"/>
    <w:rsid w:val="00F66F22"/>
    <w:rsid w:val="00F67001"/>
    <w:rsid w:val="00F67133"/>
    <w:rsid w:val="00F674BA"/>
    <w:rsid w:val="00F675FE"/>
    <w:rsid w:val="00F677B7"/>
    <w:rsid w:val="00F67A9D"/>
    <w:rsid w:val="00F67C98"/>
    <w:rsid w:val="00F67D26"/>
    <w:rsid w:val="00F67E55"/>
    <w:rsid w:val="00F701B4"/>
    <w:rsid w:val="00F702DB"/>
    <w:rsid w:val="00F70513"/>
    <w:rsid w:val="00F70598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437"/>
    <w:rsid w:val="00F72653"/>
    <w:rsid w:val="00F72A98"/>
    <w:rsid w:val="00F72C96"/>
    <w:rsid w:val="00F73147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474"/>
    <w:rsid w:val="00F746A0"/>
    <w:rsid w:val="00F747BB"/>
    <w:rsid w:val="00F7484A"/>
    <w:rsid w:val="00F74A83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7B"/>
    <w:rsid w:val="00F761C8"/>
    <w:rsid w:val="00F76384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77723"/>
    <w:rsid w:val="00F800B8"/>
    <w:rsid w:val="00F80554"/>
    <w:rsid w:val="00F80771"/>
    <w:rsid w:val="00F80953"/>
    <w:rsid w:val="00F80A64"/>
    <w:rsid w:val="00F80D21"/>
    <w:rsid w:val="00F80F21"/>
    <w:rsid w:val="00F80F87"/>
    <w:rsid w:val="00F81225"/>
    <w:rsid w:val="00F813AF"/>
    <w:rsid w:val="00F81519"/>
    <w:rsid w:val="00F81A21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1F"/>
    <w:rsid w:val="00F83A76"/>
    <w:rsid w:val="00F83F73"/>
    <w:rsid w:val="00F843EF"/>
    <w:rsid w:val="00F844C9"/>
    <w:rsid w:val="00F84A36"/>
    <w:rsid w:val="00F84C68"/>
    <w:rsid w:val="00F84D92"/>
    <w:rsid w:val="00F84EFB"/>
    <w:rsid w:val="00F855D7"/>
    <w:rsid w:val="00F859E0"/>
    <w:rsid w:val="00F85AA2"/>
    <w:rsid w:val="00F85B4D"/>
    <w:rsid w:val="00F85E16"/>
    <w:rsid w:val="00F85F20"/>
    <w:rsid w:val="00F86318"/>
    <w:rsid w:val="00F8642F"/>
    <w:rsid w:val="00F86A81"/>
    <w:rsid w:val="00F86D8B"/>
    <w:rsid w:val="00F86E00"/>
    <w:rsid w:val="00F872C2"/>
    <w:rsid w:val="00F874A8"/>
    <w:rsid w:val="00F87670"/>
    <w:rsid w:val="00F876B7"/>
    <w:rsid w:val="00F876C2"/>
    <w:rsid w:val="00F90032"/>
    <w:rsid w:val="00F90091"/>
    <w:rsid w:val="00F9024C"/>
    <w:rsid w:val="00F90520"/>
    <w:rsid w:val="00F90D8C"/>
    <w:rsid w:val="00F90F6D"/>
    <w:rsid w:val="00F9132D"/>
    <w:rsid w:val="00F913CA"/>
    <w:rsid w:val="00F9141F"/>
    <w:rsid w:val="00F91527"/>
    <w:rsid w:val="00F91C0B"/>
    <w:rsid w:val="00F9205B"/>
    <w:rsid w:val="00F92092"/>
    <w:rsid w:val="00F92148"/>
    <w:rsid w:val="00F922B5"/>
    <w:rsid w:val="00F9255C"/>
    <w:rsid w:val="00F9272A"/>
    <w:rsid w:val="00F92984"/>
    <w:rsid w:val="00F92A72"/>
    <w:rsid w:val="00F92B3E"/>
    <w:rsid w:val="00F92BEC"/>
    <w:rsid w:val="00F92D84"/>
    <w:rsid w:val="00F92E09"/>
    <w:rsid w:val="00F93E89"/>
    <w:rsid w:val="00F93EA0"/>
    <w:rsid w:val="00F94382"/>
    <w:rsid w:val="00F94443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53"/>
    <w:rsid w:val="00F965BF"/>
    <w:rsid w:val="00F96A17"/>
    <w:rsid w:val="00F96BC0"/>
    <w:rsid w:val="00F96E32"/>
    <w:rsid w:val="00F97052"/>
    <w:rsid w:val="00F97091"/>
    <w:rsid w:val="00F9731D"/>
    <w:rsid w:val="00F974E7"/>
    <w:rsid w:val="00F9785E"/>
    <w:rsid w:val="00F97A97"/>
    <w:rsid w:val="00F97B55"/>
    <w:rsid w:val="00F97DD8"/>
    <w:rsid w:val="00F97E6C"/>
    <w:rsid w:val="00F97FF0"/>
    <w:rsid w:val="00FA0044"/>
    <w:rsid w:val="00FA0179"/>
    <w:rsid w:val="00FA05EE"/>
    <w:rsid w:val="00FA062B"/>
    <w:rsid w:val="00FA0682"/>
    <w:rsid w:val="00FA0849"/>
    <w:rsid w:val="00FA0C0E"/>
    <w:rsid w:val="00FA0CEF"/>
    <w:rsid w:val="00FA1004"/>
    <w:rsid w:val="00FA10A5"/>
    <w:rsid w:val="00FA1137"/>
    <w:rsid w:val="00FA1257"/>
    <w:rsid w:val="00FA144B"/>
    <w:rsid w:val="00FA148D"/>
    <w:rsid w:val="00FA15F2"/>
    <w:rsid w:val="00FA17EA"/>
    <w:rsid w:val="00FA1BC9"/>
    <w:rsid w:val="00FA1BD3"/>
    <w:rsid w:val="00FA1FE5"/>
    <w:rsid w:val="00FA222F"/>
    <w:rsid w:val="00FA2AF1"/>
    <w:rsid w:val="00FA2F49"/>
    <w:rsid w:val="00FA30DE"/>
    <w:rsid w:val="00FA337F"/>
    <w:rsid w:val="00FA35C3"/>
    <w:rsid w:val="00FA38E4"/>
    <w:rsid w:val="00FA3AC3"/>
    <w:rsid w:val="00FA3AD5"/>
    <w:rsid w:val="00FA3DC0"/>
    <w:rsid w:val="00FA3DF5"/>
    <w:rsid w:val="00FA416A"/>
    <w:rsid w:val="00FA4439"/>
    <w:rsid w:val="00FA44D6"/>
    <w:rsid w:val="00FA47D8"/>
    <w:rsid w:val="00FA48F5"/>
    <w:rsid w:val="00FA4A40"/>
    <w:rsid w:val="00FA4A9A"/>
    <w:rsid w:val="00FA4CF3"/>
    <w:rsid w:val="00FA5A1B"/>
    <w:rsid w:val="00FA5B14"/>
    <w:rsid w:val="00FA5D75"/>
    <w:rsid w:val="00FA612C"/>
    <w:rsid w:val="00FA6565"/>
    <w:rsid w:val="00FA6BF1"/>
    <w:rsid w:val="00FA7509"/>
    <w:rsid w:val="00FA7747"/>
    <w:rsid w:val="00FA7B72"/>
    <w:rsid w:val="00FA7DF0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295"/>
    <w:rsid w:val="00FB22C7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A0D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43"/>
    <w:rsid w:val="00FB75F7"/>
    <w:rsid w:val="00FB7A28"/>
    <w:rsid w:val="00FB7ACE"/>
    <w:rsid w:val="00FB7BBF"/>
    <w:rsid w:val="00FC002B"/>
    <w:rsid w:val="00FC0078"/>
    <w:rsid w:val="00FC00FB"/>
    <w:rsid w:val="00FC04F9"/>
    <w:rsid w:val="00FC0787"/>
    <w:rsid w:val="00FC0B89"/>
    <w:rsid w:val="00FC0D23"/>
    <w:rsid w:val="00FC1315"/>
    <w:rsid w:val="00FC14DE"/>
    <w:rsid w:val="00FC1A0E"/>
    <w:rsid w:val="00FC1C2A"/>
    <w:rsid w:val="00FC1C44"/>
    <w:rsid w:val="00FC1DE4"/>
    <w:rsid w:val="00FC1FD8"/>
    <w:rsid w:val="00FC2E8B"/>
    <w:rsid w:val="00FC3025"/>
    <w:rsid w:val="00FC304C"/>
    <w:rsid w:val="00FC34BD"/>
    <w:rsid w:val="00FC38B3"/>
    <w:rsid w:val="00FC396C"/>
    <w:rsid w:val="00FC3C8E"/>
    <w:rsid w:val="00FC3CA0"/>
    <w:rsid w:val="00FC3D3C"/>
    <w:rsid w:val="00FC3DBB"/>
    <w:rsid w:val="00FC3FC9"/>
    <w:rsid w:val="00FC4022"/>
    <w:rsid w:val="00FC4777"/>
    <w:rsid w:val="00FC47C0"/>
    <w:rsid w:val="00FC4A5F"/>
    <w:rsid w:val="00FC5115"/>
    <w:rsid w:val="00FC57DC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128"/>
    <w:rsid w:val="00FD21F6"/>
    <w:rsid w:val="00FD2344"/>
    <w:rsid w:val="00FD23B6"/>
    <w:rsid w:val="00FD31D2"/>
    <w:rsid w:val="00FD3300"/>
    <w:rsid w:val="00FD35AE"/>
    <w:rsid w:val="00FD375A"/>
    <w:rsid w:val="00FD389D"/>
    <w:rsid w:val="00FD38CF"/>
    <w:rsid w:val="00FD3B0B"/>
    <w:rsid w:val="00FD3D4F"/>
    <w:rsid w:val="00FD3E76"/>
    <w:rsid w:val="00FD40C7"/>
    <w:rsid w:val="00FD4170"/>
    <w:rsid w:val="00FD437F"/>
    <w:rsid w:val="00FD44A2"/>
    <w:rsid w:val="00FD4A80"/>
    <w:rsid w:val="00FD4CB0"/>
    <w:rsid w:val="00FD4CC6"/>
    <w:rsid w:val="00FD5BB0"/>
    <w:rsid w:val="00FD5BC1"/>
    <w:rsid w:val="00FD5E89"/>
    <w:rsid w:val="00FD5E95"/>
    <w:rsid w:val="00FD5EA4"/>
    <w:rsid w:val="00FD5F1F"/>
    <w:rsid w:val="00FD6102"/>
    <w:rsid w:val="00FD62F3"/>
    <w:rsid w:val="00FD6366"/>
    <w:rsid w:val="00FD6B32"/>
    <w:rsid w:val="00FD6D13"/>
    <w:rsid w:val="00FD7248"/>
    <w:rsid w:val="00FD72FA"/>
    <w:rsid w:val="00FD7C61"/>
    <w:rsid w:val="00FD7D83"/>
    <w:rsid w:val="00FD7EE3"/>
    <w:rsid w:val="00FD7FBA"/>
    <w:rsid w:val="00FE067C"/>
    <w:rsid w:val="00FE07EC"/>
    <w:rsid w:val="00FE08ED"/>
    <w:rsid w:val="00FE0917"/>
    <w:rsid w:val="00FE0A1C"/>
    <w:rsid w:val="00FE10DB"/>
    <w:rsid w:val="00FE1102"/>
    <w:rsid w:val="00FE19FF"/>
    <w:rsid w:val="00FE1E8C"/>
    <w:rsid w:val="00FE2333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4F2"/>
    <w:rsid w:val="00FE5552"/>
    <w:rsid w:val="00FE5BAB"/>
    <w:rsid w:val="00FE5E18"/>
    <w:rsid w:val="00FE5F53"/>
    <w:rsid w:val="00FE630B"/>
    <w:rsid w:val="00FE6320"/>
    <w:rsid w:val="00FE65B8"/>
    <w:rsid w:val="00FE6A65"/>
    <w:rsid w:val="00FE6A6C"/>
    <w:rsid w:val="00FE6B8C"/>
    <w:rsid w:val="00FE722B"/>
    <w:rsid w:val="00FE7400"/>
    <w:rsid w:val="00FE76E7"/>
    <w:rsid w:val="00FE783D"/>
    <w:rsid w:val="00FE7A2D"/>
    <w:rsid w:val="00FE7A46"/>
    <w:rsid w:val="00FE7ABD"/>
    <w:rsid w:val="00FE7AF7"/>
    <w:rsid w:val="00FF04D8"/>
    <w:rsid w:val="00FF0A31"/>
    <w:rsid w:val="00FF0D5D"/>
    <w:rsid w:val="00FF0EE8"/>
    <w:rsid w:val="00FF134F"/>
    <w:rsid w:val="00FF17B2"/>
    <w:rsid w:val="00FF17BE"/>
    <w:rsid w:val="00FF1977"/>
    <w:rsid w:val="00FF1CBF"/>
    <w:rsid w:val="00FF1E2E"/>
    <w:rsid w:val="00FF21CB"/>
    <w:rsid w:val="00FF22B0"/>
    <w:rsid w:val="00FF2B34"/>
    <w:rsid w:val="00FF2F34"/>
    <w:rsid w:val="00FF3AE1"/>
    <w:rsid w:val="00FF4163"/>
    <w:rsid w:val="00FF41C5"/>
    <w:rsid w:val="00FF442E"/>
    <w:rsid w:val="00FF5156"/>
    <w:rsid w:val="00FF5571"/>
    <w:rsid w:val="00FF59C2"/>
    <w:rsid w:val="00FF5A00"/>
    <w:rsid w:val="00FF5B1D"/>
    <w:rsid w:val="00FF5F3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  <w:rsid w:val="00FF778C"/>
    <w:rsid w:val="00FF78B7"/>
    <w:rsid w:val="6BA49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BF8B67FC-08B9-48B2-80B1-2B5DEFCC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0AF214-EAF8-4030-81CF-8025E6769A44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f6ba49b0-bcda-4796-8236-5b5cc1493ace"/>
    <ds:schemaRef ds:uri="http://schemas.microsoft.com/sharepoint/v3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2620CFB-D5F3-4450-A6AF-0A9302EA3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CA23D-EDFD-4F48-A586-C80F9D791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49</Pages>
  <Words>10308</Words>
  <Characters>48246</Characters>
  <Application>Microsoft Office Word</Application>
  <DocSecurity>0</DocSecurity>
  <Lines>6030</Lines>
  <Paragraphs>2788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Supapit, Yingyong</cp:lastModifiedBy>
  <cp:revision>2</cp:revision>
  <cp:lastPrinted>2026-02-24T04:47:00Z</cp:lastPrinted>
  <dcterms:created xsi:type="dcterms:W3CDTF">2026-02-24T04:47:00Z</dcterms:created>
  <dcterms:modified xsi:type="dcterms:W3CDTF">2026-02-24T04:47:00Z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