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0F039" w14:textId="77777777" w:rsidR="00616E3E" w:rsidRDefault="00616E3E" w:rsidP="00616E3E">
      <w:pPr>
        <w:ind w:left="360" w:hanging="360"/>
        <w:jc w:val="thaiDistribute"/>
        <w:rPr>
          <w:cs/>
        </w:rPr>
      </w:pPr>
    </w:p>
    <w:p w14:paraId="373E47DB" w14:textId="6EF2D0F2" w:rsidR="00710928" w:rsidRPr="00616E3E" w:rsidRDefault="00200FF4" w:rsidP="003C080B">
      <w:pPr>
        <w:pStyle w:val="CordiaNew"/>
        <w:numPr>
          <w:ilvl w:val="0"/>
          <w:numId w:val="16"/>
        </w:numPr>
        <w:tabs>
          <w:tab w:val="clear" w:pos="4153"/>
          <w:tab w:val="clear" w:pos="8306"/>
        </w:tabs>
        <w:jc w:val="thaiDistribute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616E3E">
        <w:rPr>
          <w:rFonts w:ascii="Cordia New" w:hAnsi="Cordia New" w:cs="Cordia New"/>
          <w:b/>
          <w:bCs/>
          <w:sz w:val="26"/>
          <w:szCs w:val="26"/>
          <w:cs/>
        </w:rPr>
        <w:t>ข้อมูล</w:t>
      </w:r>
      <w:r w:rsidR="004D7EFA" w:rsidRPr="00616E3E">
        <w:rPr>
          <w:rFonts w:ascii="Cordia New" w:hAnsi="Cordia New" w:cs="Cordia New"/>
          <w:b/>
          <w:bCs/>
          <w:color w:val="auto"/>
          <w:sz w:val="26"/>
          <w:szCs w:val="26"/>
          <w:cs/>
          <w:lang w:val="th-TH"/>
        </w:rPr>
        <w:t>ทั่วไป</w:t>
      </w:r>
      <w:r w:rsidR="004E2867">
        <w:rPr>
          <w:rFonts w:ascii="Cordia New" w:hAnsi="Cordia New" w:cs="Cordia New" w:hint="cs"/>
          <w:b/>
          <w:bCs/>
          <w:color w:val="auto"/>
          <w:sz w:val="26"/>
          <w:szCs w:val="26"/>
          <w:cs/>
          <w:lang w:val="th-TH"/>
        </w:rPr>
        <w:t xml:space="preserve">  </w:t>
      </w:r>
    </w:p>
    <w:p w14:paraId="520DCFD2" w14:textId="77777777" w:rsidR="00867702" w:rsidRPr="00616E3E" w:rsidRDefault="00867702" w:rsidP="003C080B">
      <w:pPr>
        <w:pStyle w:val="CordiaNew"/>
        <w:tabs>
          <w:tab w:val="clear" w:pos="4153"/>
          <w:tab w:val="clear" w:pos="8306"/>
        </w:tabs>
        <w:ind w:left="360"/>
        <w:jc w:val="thaiDistribute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</w:p>
    <w:p w14:paraId="4C79CCD8" w14:textId="77777777" w:rsidR="00BB5E50" w:rsidRDefault="00EB3685" w:rsidP="003C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th-TH" w:eastAsia="th-TH"/>
        </w:rPr>
      </w:pPr>
      <w:r w:rsidRPr="004E2867">
        <w:rPr>
          <w:rFonts w:ascii="Cordia New" w:hAnsi="Cordia New" w:cs="Cordia New"/>
          <w:sz w:val="26"/>
          <w:szCs w:val="26"/>
          <w:cs/>
          <w:lang w:val="th-TH" w:eastAsia="th-TH"/>
        </w:rPr>
        <w:t>บริษัท อี ฟอร์ แอล เอม จำกัด (มหาชน)</w:t>
      </w:r>
      <w:r w:rsidRPr="004E2867">
        <w:rPr>
          <w:rFonts w:ascii="Cordia New" w:hAnsi="Cordia New" w:cs="Cordia New"/>
          <w:sz w:val="26"/>
          <w:szCs w:val="26"/>
          <w:lang w:eastAsia="th-TH"/>
        </w:rPr>
        <w:t xml:space="preserve"> (“</w:t>
      </w:r>
      <w:r w:rsidRPr="004E2867">
        <w:rPr>
          <w:rFonts w:ascii="Cordia New" w:hAnsi="Cordia New" w:cs="Cordia New"/>
          <w:sz w:val="26"/>
          <w:szCs w:val="26"/>
          <w:cs/>
          <w:lang w:eastAsia="th-TH"/>
        </w:rPr>
        <w:t>บริษัท</w:t>
      </w:r>
      <w:r w:rsidRPr="004E2867">
        <w:rPr>
          <w:rFonts w:ascii="Cordia New" w:hAnsi="Cordia New" w:cs="Cordia New"/>
          <w:sz w:val="26"/>
          <w:szCs w:val="26"/>
          <w:lang w:eastAsia="th-TH"/>
        </w:rPr>
        <w:t>”</w:t>
      </w:r>
      <w:r w:rsidRPr="004E2867">
        <w:rPr>
          <w:rFonts w:ascii="Cordia New" w:hAnsi="Cordia New" w:cs="Cordia New"/>
          <w:sz w:val="26"/>
          <w:szCs w:val="26"/>
          <w:cs/>
          <w:lang w:eastAsia="th-TH"/>
        </w:rPr>
        <w:t>)</w:t>
      </w:r>
      <w:r w:rsidRPr="004E2867">
        <w:rPr>
          <w:rFonts w:ascii="Cordia New" w:hAnsi="Cordia New" w:cs="Cordia New"/>
          <w:sz w:val="26"/>
          <w:szCs w:val="26"/>
          <w:cs/>
          <w:lang w:val="th-TH" w:eastAsia="th-TH"/>
        </w:rPr>
        <w:t xml:space="preserve"> จดทะเบียนในประเทศไทย</w:t>
      </w:r>
      <w:r w:rsidRPr="004E2867">
        <w:rPr>
          <w:rFonts w:ascii="Cordia New" w:hAnsi="Cordia New" w:cs="Cordia New"/>
          <w:sz w:val="26"/>
          <w:szCs w:val="26"/>
          <w:lang w:val="th-TH" w:eastAsia="th-TH"/>
        </w:rPr>
        <w:t> </w:t>
      </w:r>
      <w:r w:rsidRPr="004E2867">
        <w:rPr>
          <w:rFonts w:ascii="Cordia New" w:hAnsi="Cordia New" w:cs="Cordia New"/>
          <w:sz w:val="26"/>
          <w:szCs w:val="26"/>
          <w:cs/>
          <w:lang w:val="th-TH" w:eastAsia="th-TH"/>
        </w:rPr>
        <w:t>และหุ้นของบริษัทได้รับการจดทะเบียน</w:t>
      </w:r>
      <w:r w:rsidRPr="004E2867">
        <w:rPr>
          <w:rFonts w:ascii="Cordia New" w:hAnsi="Cordia New" w:cs="Cordia New"/>
          <w:sz w:val="26"/>
          <w:szCs w:val="26"/>
          <w:cs/>
          <w:lang w:eastAsia="th-TH"/>
        </w:rPr>
        <w:t>ให้</w:t>
      </w:r>
      <w:r w:rsidRPr="004E2867">
        <w:rPr>
          <w:rFonts w:ascii="Cordia New" w:hAnsi="Cordia New" w:cs="Cordia New"/>
          <w:sz w:val="26"/>
          <w:szCs w:val="26"/>
          <w:cs/>
          <w:lang w:val="th-TH" w:eastAsia="th-TH"/>
        </w:rPr>
        <w:t>ทำการซื้อขายได้ในตลาดหลักทรัพย์ เอ็ม เอ ไอ ที่อยู่ของบริษัทตั้งอยู่เลขที่</w:t>
      </w:r>
      <w:r w:rsidRPr="004E2867">
        <w:rPr>
          <w:rFonts w:ascii="Cordia New" w:hAnsi="Cordia New" w:cs="Cordia New"/>
          <w:sz w:val="26"/>
          <w:szCs w:val="26"/>
          <w:lang w:val="th-TH" w:eastAsia="th-TH"/>
        </w:rPr>
        <w:t xml:space="preserve"> 432 </w:t>
      </w:r>
      <w:r w:rsidRPr="004E2867">
        <w:rPr>
          <w:rFonts w:ascii="Cordia New" w:hAnsi="Cordia New" w:cs="Cordia New"/>
          <w:sz w:val="26"/>
          <w:szCs w:val="26"/>
          <w:cs/>
          <w:lang w:val="th-TH" w:eastAsia="th-TH"/>
        </w:rPr>
        <w:t>ถนนราชวิถี แขวงบางยี่ขัน</w:t>
      </w:r>
      <w:r w:rsidRPr="004E2867">
        <w:rPr>
          <w:rFonts w:ascii="Cordia New" w:hAnsi="Cordia New" w:cs="Cordia New"/>
          <w:sz w:val="26"/>
          <w:szCs w:val="26"/>
          <w:lang w:val="th-TH" w:eastAsia="th-TH"/>
        </w:rPr>
        <w:t xml:space="preserve"> </w:t>
      </w:r>
      <w:r w:rsidRPr="004E2867">
        <w:rPr>
          <w:rFonts w:ascii="Cordia New" w:hAnsi="Cordia New" w:cs="Cordia New"/>
          <w:sz w:val="26"/>
          <w:szCs w:val="26"/>
          <w:cs/>
          <w:lang w:val="th-TH" w:eastAsia="th-TH"/>
        </w:rPr>
        <w:t>เขตบางพลัด กรุงเทพมหานคร</w:t>
      </w:r>
      <w:r w:rsidRPr="004E2867">
        <w:rPr>
          <w:rFonts w:ascii="Cordia New" w:hAnsi="Cordia New" w:cs="Cordia New"/>
          <w:sz w:val="26"/>
          <w:szCs w:val="26"/>
          <w:lang w:val="th-TH" w:eastAsia="th-TH"/>
        </w:rPr>
        <w:t xml:space="preserve"> </w:t>
      </w:r>
    </w:p>
    <w:p w14:paraId="5C4CA9C8" w14:textId="77777777" w:rsidR="00BB5E50" w:rsidRDefault="00BB5E50" w:rsidP="003C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th-TH" w:eastAsia="th-TH"/>
        </w:rPr>
      </w:pPr>
    </w:p>
    <w:p w14:paraId="14BC199F" w14:textId="3D25DEFD" w:rsidR="004A44C9" w:rsidRPr="00120B0E" w:rsidRDefault="00EB3685" w:rsidP="00FD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120B0E">
        <w:rPr>
          <w:rFonts w:ascii="Cordia New" w:hAnsi="Cordia New" w:cs="Cordia New"/>
          <w:sz w:val="26"/>
          <w:szCs w:val="26"/>
          <w:cs/>
          <w:lang w:val="th-TH" w:eastAsia="th-TH"/>
        </w:rPr>
        <w:t>บริษัท</w:t>
      </w:r>
      <w:r w:rsidRPr="00120B0E">
        <w:rPr>
          <w:rFonts w:ascii="Cordia New" w:hAnsi="Cordia New" w:cs="Cordia New"/>
          <w:sz w:val="26"/>
          <w:szCs w:val="26"/>
          <w:cs/>
          <w:lang w:eastAsia="th-TH"/>
        </w:rPr>
        <w:t xml:space="preserve">และบริษัทย่อย (“กลุ่มบริษัท”) </w:t>
      </w:r>
      <w:r w:rsidRPr="00120B0E">
        <w:rPr>
          <w:rFonts w:ascii="Cordia New" w:hAnsi="Cordia New" w:cs="Cordia New"/>
          <w:sz w:val="26"/>
          <w:szCs w:val="26"/>
          <w:cs/>
          <w:lang w:val="th-TH" w:eastAsia="th-TH"/>
        </w:rPr>
        <w:t>ดำเนินธุรกิจหลักเป็นตัวแทนจำหน่ายเครื่องมือและอุปกรณ์ทางการแพทย์</w:t>
      </w:r>
      <w:r w:rsidR="00BB5E50" w:rsidRPr="00120B0E">
        <w:rPr>
          <w:rFonts w:ascii="Cordia New" w:hAnsi="Cordia New" w:cs="Cordia New" w:hint="cs"/>
          <w:sz w:val="26"/>
          <w:szCs w:val="26"/>
          <w:cs/>
          <w:lang w:eastAsia="th-TH"/>
        </w:rPr>
        <w:t xml:space="preserve"> </w:t>
      </w:r>
      <w:r w:rsidR="004A44C9" w:rsidRPr="00120B0E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br/>
      </w:r>
      <w:r w:rsidR="00FD0B49" w:rsidRPr="00120B0E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โดย</w:t>
      </w:r>
      <w:r w:rsidR="000458F1" w:rsidRPr="00120B0E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="000458F1" w:rsidRPr="00120B0E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22</w:t>
      </w:r>
      <w:r w:rsidR="000458F1" w:rsidRPr="00120B0E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แห่ง และ</w:t>
      </w:r>
      <w:r w:rsidR="000458F1" w:rsidRPr="00120B0E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4A070E" w:rsidRPr="00120B0E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11</w:t>
      </w:r>
      <w:r w:rsidR="000458F1" w:rsidRPr="00120B0E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แห่ง</w:t>
      </w:r>
      <w:r w:rsidR="000458F1" w:rsidRPr="00120B0E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0458F1" w:rsidRPr="00120B0E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ตามลำดับ</w:t>
      </w:r>
      <w:r w:rsidR="004A44C9" w:rsidRPr="00120B0E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สัญญามีผลตั้งแต่วันที่ลงนามในสัญญา และจะสิ้นสุดเมื่อถูกบอกเลิกโดยฝ่ายใดฝ่ายหนึ่ง </w:t>
      </w:r>
    </w:p>
    <w:p w14:paraId="1679D57C" w14:textId="77777777" w:rsidR="001F422A" w:rsidRPr="00616E3E" w:rsidRDefault="001F422A" w:rsidP="003C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eastAsia="th-TH"/>
        </w:rPr>
      </w:pPr>
    </w:p>
    <w:p w14:paraId="1CBE2F5D" w14:textId="6BA8A064" w:rsidR="001F422A" w:rsidRPr="00616E3E" w:rsidRDefault="001F422A" w:rsidP="003C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cs/>
          <w:lang w:eastAsia="th-TH"/>
        </w:rPr>
      </w:pPr>
      <w:r w:rsidRPr="00616E3E">
        <w:rPr>
          <w:rFonts w:ascii="Cordia New" w:hAnsi="Cordia New" w:cs="Cordia New"/>
          <w:sz w:val="26"/>
          <w:szCs w:val="26"/>
          <w:cs/>
          <w:lang w:eastAsia="th-TH"/>
        </w:rPr>
        <w:t xml:space="preserve">ณ วันที่ </w:t>
      </w:r>
      <w:r w:rsidRPr="00616E3E">
        <w:rPr>
          <w:rFonts w:ascii="Cordia New" w:hAnsi="Cordia New" w:cs="Cordia New"/>
          <w:sz w:val="26"/>
          <w:szCs w:val="26"/>
          <w:lang w:eastAsia="th-TH"/>
        </w:rPr>
        <w:t xml:space="preserve">31 </w:t>
      </w:r>
      <w:r w:rsidRPr="00616E3E">
        <w:rPr>
          <w:rFonts w:ascii="Cordia New" w:hAnsi="Cordia New" w:cs="Cordia New"/>
          <w:sz w:val="26"/>
          <w:szCs w:val="26"/>
          <w:cs/>
          <w:lang w:eastAsia="th-TH"/>
        </w:rPr>
        <w:t xml:space="preserve">ธันวาคม </w:t>
      </w:r>
      <w:r w:rsidRPr="00616E3E">
        <w:rPr>
          <w:rFonts w:ascii="Cordia New" w:hAnsi="Cordia New" w:cs="Cordia New"/>
          <w:sz w:val="26"/>
          <w:szCs w:val="26"/>
          <w:lang w:eastAsia="th-TH"/>
        </w:rPr>
        <w:t>256</w:t>
      </w:r>
      <w:r w:rsidR="003C080B">
        <w:rPr>
          <w:rFonts w:ascii="Cordia New" w:hAnsi="Cordia New" w:cs="Cordia New"/>
          <w:sz w:val="26"/>
          <w:szCs w:val="26"/>
          <w:lang w:eastAsia="th-TH"/>
        </w:rPr>
        <w:t>8</w:t>
      </w:r>
      <w:r w:rsidR="00A47852" w:rsidRPr="00616E3E">
        <w:rPr>
          <w:rFonts w:ascii="Cordia New" w:hAnsi="Cordia New" w:cs="Cordia New"/>
          <w:sz w:val="26"/>
          <w:szCs w:val="26"/>
          <w:cs/>
          <w:lang w:eastAsia="th-TH"/>
        </w:rPr>
        <w:t xml:space="preserve"> </w:t>
      </w:r>
      <w:r w:rsidR="0031322F" w:rsidRPr="00616E3E">
        <w:rPr>
          <w:rFonts w:ascii="Cordia New" w:hAnsi="Cordia New" w:cs="Cordia New"/>
          <w:sz w:val="26"/>
          <w:szCs w:val="26"/>
          <w:cs/>
          <w:lang w:eastAsia="th-TH"/>
        </w:rPr>
        <w:t>คุณวิชัย ทองแตง</w:t>
      </w:r>
      <w:r w:rsidR="00A47852" w:rsidRPr="00616E3E">
        <w:rPr>
          <w:rFonts w:ascii="Cordia New" w:hAnsi="Cordia New" w:cs="Cordia New"/>
          <w:sz w:val="26"/>
          <w:szCs w:val="26"/>
          <w:cs/>
          <w:lang w:eastAsia="th-TH"/>
        </w:rPr>
        <w:t xml:space="preserve">เป็นผู้ถือหุ้นรายใหญ่ของบริษัท โดยถือหุ้นร้อยละ </w:t>
      </w:r>
      <w:r w:rsidR="00277ECA">
        <w:rPr>
          <w:rFonts w:ascii="Cordia New" w:hAnsi="Cordia New" w:cs="Cordia New"/>
          <w:sz w:val="26"/>
          <w:szCs w:val="26"/>
          <w:lang w:eastAsia="th-TH"/>
        </w:rPr>
        <w:t xml:space="preserve">15.92 </w:t>
      </w:r>
      <w:r w:rsidR="00A47852" w:rsidRPr="00616E3E">
        <w:rPr>
          <w:rFonts w:ascii="Cordia New" w:hAnsi="Cordia New" w:cs="Cordia New"/>
          <w:sz w:val="26"/>
          <w:szCs w:val="26"/>
          <w:lang w:eastAsia="th-TH"/>
        </w:rPr>
        <w:t>(256</w:t>
      </w:r>
      <w:r w:rsidR="003C080B">
        <w:rPr>
          <w:rFonts w:ascii="Cordia New" w:hAnsi="Cordia New" w:cs="Cordia New"/>
          <w:sz w:val="26"/>
          <w:szCs w:val="26"/>
          <w:lang w:eastAsia="th-TH"/>
        </w:rPr>
        <w:t>7</w:t>
      </w:r>
      <w:r w:rsidR="00A47852" w:rsidRPr="00616E3E">
        <w:rPr>
          <w:rFonts w:ascii="Cordia New" w:hAnsi="Cordia New" w:cs="Cordia New"/>
          <w:sz w:val="26"/>
          <w:szCs w:val="26"/>
          <w:lang w:eastAsia="th-TH"/>
        </w:rPr>
        <w:t xml:space="preserve">: </w:t>
      </w:r>
      <w:r w:rsidR="00A47852" w:rsidRPr="00616E3E">
        <w:rPr>
          <w:rFonts w:ascii="Cordia New" w:hAnsi="Cordia New" w:cs="Cordia New"/>
          <w:sz w:val="26"/>
          <w:szCs w:val="26"/>
          <w:cs/>
          <w:lang w:eastAsia="th-TH"/>
        </w:rPr>
        <w:t xml:space="preserve">ร้อยละ </w:t>
      </w:r>
      <w:r w:rsidR="003C080B" w:rsidRPr="00616E3E">
        <w:rPr>
          <w:rFonts w:ascii="Cordia New" w:hAnsi="Cordia New" w:cs="Cordia New"/>
          <w:sz w:val="26"/>
          <w:szCs w:val="26"/>
          <w:lang w:eastAsia="th-TH"/>
        </w:rPr>
        <w:t>15.92</w:t>
      </w:r>
      <w:r w:rsidR="00A47852" w:rsidRPr="00616E3E">
        <w:rPr>
          <w:rFonts w:ascii="Cordia New" w:hAnsi="Cordia New" w:cs="Cordia New"/>
          <w:sz w:val="26"/>
          <w:szCs w:val="26"/>
          <w:cs/>
          <w:lang w:eastAsia="th-TH"/>
        </w:rPr>
        <w:t>)</w:t>
      </w:r>
    </w:p>
    <w:p w14:paraId="7A88F960" w14:textId="77777777" w:rsidR="001809D3" w:rsidRPr="00616E3E" w:rsidRDefault="001809D3" w:rsidP="003C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eastAsia="th-TH"/>
        </w:rPr>
      </w:pPr>
    </w:p>
    <w:p w14:paraId="503F31E4" w14:textId="61FD6F55" w:rsidR="00272D5D" w:rsidRDefault="00272D5D" w:rsidP="003C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eastAsia="th-TH"/>
        </w:rPr>
      </w:pPr>
      <w:r w:rsidRPr="00272D5D">
        <w:rPr>
          <w:rFonts w:ascii="Cordia New" w:hAnsi="Cordia New" w:cs="Cordia New"/>
          <w:sz w:val="26"/>
          <w:szCs w:val="26"/>
          <w:cs/>
          <w:lang w:eastAsia="th-TH"/>
        </w:rPr>
        <w:t xml:space="preserve">งบการเงินนี้ได้รับอนุมัติจากกรรมการผู้มีอำนาจของบริษัทเมื่อวันที่ </w:t>
      </w:r>
      <w:r w:rsidRPr="00272D5D">
        <w:rPr>
          <w:rFonts w:ascii="Cordia New" w:hAnsi="Cordia New" w:cs="Cordia New"/>
          <w:sz w:val="26"/>
          <w:szCs w:val="26"/>
          <w:lang w:eastAsia="th-TH"/>
        </w:rPr>
        <w:t xml:space="preserve">26 </w:t>
      </w:r>
      <w:r w:rsidRPr="00272D5D">
        <w:rPr>
          <w:rFonts w:ascii="Cordia New" w:hAnsi="Cordia New" w:cs="Cordia New"/>
          <w:sz w:val="26"/>
          <w:szCs w:val="26"/>
          <w:cs/>
          <w:lang w:eastAsia="th-TH"/>
        </w:rPr>
        <w:t xml:space="preserve">กุมภาพันธ์ </w:t>
      </w:r>
      <w:r w:rsidRPr="00272D5D">
        <w:rPr>
          <w:rFonts w:ascii="Cordia New" w:hAnsi="Cordia New" w:cs="Cordia New"/>
          <w:sz w:val="26"/>
          <w:szCs w:val="26"/>
          <w:lang w:eastAsia="th-TH"/>
        </w:rPr>
        <w:t>2569</w:t>
      </w:r>
    </w:p>
    <w:p w14:paraId="206CB28E" w14:textId="77777777" w:rsidR="00272D5D" w:rsidRPr="00616E3E" w:rsidRDefault="00272D5D" w:rsidP="003C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eastAsia="th-TH"/>
        </w:rPr>
      </w:pPr>
    </w:p>
    <w:p w14:paraId="0F4B7FC0" w14:textId="02B21867" w:rsidR="00867702" w:rsidRPr="00616E3E" w:rsidRDefault="00867702" w:rsidP="003C080B">
      <w:pPr>
        <w:pStyle w:val="CordiaNew"/>
        <w:numPr>
          <w:ilvl w:val="0"/>
          <w:numId w:val="16"/>
        </w:numPr>
        <w:tabs>
          <w:tab w:val="clear" w:pos="4153"/>
          <w:tab w:val="clear" w:pos="8306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16E3E">
        <w:rPr>
          <w:rFonts w:ascii="Cordia New" w:hAnsi="Cordia New" w:cs="Cordia New"/>
          <w:b/>
          <w:bCs/>
          <w:color w:val="auto"/>
          <w:sz w:val="26"/>
          <w:szCs w:val="26"/>
          <w:cs/>
          <w:lang w:val="th-TH"/>
        </w:rPr>
        <w:t>เกณฑ์ในการจัดทำงบการเงิน</w:t>
      </w:r>
      <w:r w:rsidR="00514342">
        <w:rPr>
          <w:rFonts w:ascii="Cordia New" w:hAnsi="Cordia New" w:cs="Cordia New" w:hint="cs"/>
          <w:b/>
          <w:bCs/>
          <w:color w:val="auto"/>
          <w:sz w:val="26"/>
          <w:szCs w:val="26"/>
          <w:cs/>
          <w:lang w:val="th-TH"/>
        </w:rPr>
        <w:t>รวม</w:t>
      </w:r>
      <w:r w:rsidR="000D767B">
        <w:rPr>
          <w:rFonts w:ascii="Cordia New" w:hAnsi="Cordia New" w:cs="Cordia New" w:hint="cs"/>
          <w:b/>
          <w:bCs/>
          <w:color w:val="auto"/>
          <w:sz w:val="26"/>
          <w:szCs w:val="26"/>
          <w:cs/>
          <w:lang w:val="th-TH"/>
        </w:rPr>
        <w:t>และงบการเงินเฉพาะกิจการ</w:t>
      </w:r>
    </w:p>
    <w:p w14:paraId="5E709DB9" w14:textId="77777777" w:rsidR="00867702" w:rsidRPr="00616E3E" w:rsidRDefault="00867702" w:rsidP="003C080B">
      <w:pPr>
        <w:pStyle w:val="CordiaNew"/>
        <w:tabs>
          <w:tab w:val="clear" w:pos="4153"/>
          <w:tab w:val="clear" w:pos="8306"/>
        </w:tabs>
        <w:ind w:left="426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7A2A70E9" w14:textId="77777777" w:rsidR="00C63FB7" w:rsidRPr="003C080B" w:rsidRDefault="00867702" w:rsidP="006C5360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C080B">
        <w:rPr>
          <w:rFonts w:ascii="Cordia New" w:hAnsi="Cordia New" w:cs="Cordia New"/>
          <w:b/>
          <w:bCs/>
          <w:sz w:val="26"/>
          <w:szCs w:val="26"/>
          <w:cs/>
        </w:rPr>
        <w:t>เกณฑ์</w:t>
      </w:r>
      <w:r w:rsidRPr="003C080B">
        <w:rPr>
          <w:rFonts w:ascii="Cordia New" w:hAnsi="Cordia New" w:cs="Cordia New"/>
          <w:b/>
          <w:bCs/>
          <w:sz w:val="26"/>
          <w:szCs w:val="26"/>
          <w:cs/>
          <w:lang w:eastAsia="zh-CN"/>
        </w:rPr>
        <w:t>การถือปฏิบัติ</w:t>
      </w:r>
    </w:p>
    <w:p w14:paraId="58B73941" w14:textId="77777777" w:rsidR="00C63FB7" w:rsidRPr="00616E3E" w:rsidRDefault="00C63FB7" w:rsidP="003C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"/>
        <w:jc w:val="thaiDistribute"/>
        <w:rPr>
          <w:rFonts w:ascii="Cordia New" w:hAnsi="Cordia New" w:cs="Cordia New"/>
          <w:sz w:val="26"/>
          <w:szCs w:val="26"/>
        </w:rPr>
      </w:pPr>
    </w:p>
    <w:p w14:paraId="4CFAD725" w14:textId="77777777" w:rsidR="003C080B" w:rsidRPr="00777D53" w:rsidRDefault="003C080B" w:rsidP="003C080B">
      <w:pPr>
        <w:pStyle w:val="CordiaNew"/>
        <w:tabs>
          <w:tab w:val="clear" w:pos="4153"/>
        </w:tabs>
        <w:ind w:left="900"/>
        <w:jc w:val="thaiDistribute"/>
        <w:rPr>
          <w:rFonts w:ascii="Cordia New" w:hAnsi="Cordia New" w:cs="Cordia New"/>
          <w:color w:val="auto"/>
          <w:sz w:val="26"/>
          <w:szCs w:val="26"/>
          <w:cs/>
        </w:rPr>
      </w:pPr>
      <w:r w:rsidRPr="00F529C5">
        <w:rPr>
          <w:rFonts w:ascii="Cordia New" w:hAnsi="Cordia New" w:cs="Cordia New" w:hint="cs"/>
          <w:color w:val="auto"/>
          <w:sz w:val="26"/>
          <w:szCs w:val="26"/>
          <w:cs/>
        </w:rPr>
        <w:t>งบการเงินนี้ได้จัดทำขึ้นตามมาตรฐานการรายงานทางการเงิน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</w:t>
      </w:r>
      <w:r w:rsidRPr="00F529C5">
        <w:rPr>
          <w:rFonts w:ascii="Cordia New" w:hAnsi="Cordia New" w:cs="Cordia New"/>
          <w:color w:val="auto"/>
          <w:sz w:val="26"/>
          <w:szCs w:val="26"/>
        </w:rPr>
        <w:br/>
      </w:r>
      <w:r w:rsidRPr="00F529C5">
        <w:rPr>
          <w:rFonts w:ascii="Cordia New" w:hAnsi="Cordia New" w:cs="Cordia New" w:hint="cs"/>
          <w:color w:val="auto"/>
          <w:sz w:val="26"/>
          <w:szCs w:val="26"/>
          <w:cs/>
        </w:rPr>
        <w:t>งบการเงินฉบับนี้เป็นภาษาอื่นให้ยึดถืองบการเงินที่จัดทำขึ้นเป็นภาษาไทยเป็นเกณฑ์</w:t>
      </w:r>
      <w:r w:rsidRPr="00777D53">
        <w:rPr>
          <w:rFonts w:ascii="Cordia New" w:hAnsi="Cordia New" w:cs="Cordia New" w:hint="cs"/>
          <w:color w:val="auto"/>
          <w:sz w:val="26"/>
          <w:szCs w:val="26"/>
          <w:cs/>
        </w:rPr>
        <w:t xml:space="preserve"> </w:t>
      </w:r>
    </w:p>
    <w:p w14:paraId="4E1C7DE2" w14:textId="77777777" w:rsidR="003C080B" w:rsidRPr="00777D53" w:rsidRDefault="003C080B" w:rsidP="003C080B">
      <w:pPr>
        <w:pStyle w:val="CordiaNew"/>
        <w:tabs>
          <w:tab w:val="clear" w:pos="4153"/>
        </w:tabs>
        <w:ind w:left="900"/>
        <w:rPr>
          <w:rFonts w:ascii="Cordia New" w:hAnsi="Cordia New" w:cs="Cordia New"/>
          <w:color w:val="auto"/>
          <w:sz w:val="26"/>
          <w:szCs w:val="26"/>
          <w:cs/>
        </w:rPr>
      </w:pPr>
    </w:p>
    <w:p w14:paraId="36161FF8" w14:textId="77777777" w:rsidR="003C080B" w:rsidRPr="003A1E89" w:rsidRDefault="003C080B" w:rsidP="003C080B">
      <w:pPr>
        <w:pStyle w:val="CordiaNew"/>
        <w:tabs>
          <w:tab w:val="clear" w:pos="4153"/>
        </w:tabs>
        <w:ind w:left="900"/>
        <w:rPr>
          <w:rFonts w:ascii="Cordia New" w:hAnsi="Cordia New" w:cs="Cordia New"/>
          <w:color w:val="auto"/>
          <w:sz w:val="26"/>
          <w:szCs w:val="26"/>
        </w:rPr>
      </w:pPr>
      <w:r w:rsidRPr="00777D53">
        <w:rPr>
          <w:rFonts w:ascii="Cordia New" w:hAnsi="Cordia New" w:cs="Cordia New" w:hint="cs"/>
          <w:color w:val="auto"/>
          <w:sz w:val="26"/>
          <w:szCs w:val="26"/>
          <w:cs/>
        </w:rPr>
        <w:t>งบการเงินรวมและเฉพาะกิจการได้จัดทำขึ้นโดยใช้เกณฑ์ราคาทุนเดิม เว้นแต่จะเปิดเผยเป็นอย่างอื่นเป็นการเฉพาะ</w:t>
      </w:r>
    </w:p>
    <w:p w14:paraId="09D530E8" w14:textId="77777777" w:rsidR="003C080B" w:rsidRDefault="003C080B" w:rsidP="003C080B">
      <w:pPr>
        <w:pStyle w:val="CordiaNew"/>
        <w:tabs>
          <w:tab w:val="clear" w:pos="4153"/>
        </w:tabs>
        <w:ind w:left="900"/>
        <w:rPr>
          <w:rFonts w:ascii="Cordia New" w:hAnsi="Cordia New" w:cs="Cordia New"/>
          <w:color w:val="auto"/>
          <w:sz w:val="26"/>
          <w:szCs w:val="26"/>
          <w:lang w:val="th-TH"/>
        </w:rPr>
      </w:pPr>
    </w:p>
    <w:p w14:paraId="52C1F684" w14:textId="77777777" w:rsidR="003C080B" w:rsidRPr="003A1E89" w:rsidRDefault="003C080B" w:rsidP="003C080B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777D53">
        <w:rPr>
          <w:rFonts w:ascii="Cordia New" w:hAnsi="Cordia New" w:cs="Cordia New" w:hint="cs"/>
          <w:color w:val="auto"/>
          <w:sz w:val="26"/>
          <w:szCs w:val="26"/>
          <w:cs/>
        </w:rPr>
        <w:t xml:space="preserve">การจัดทำงบการเงินให้สอดคล้องกับมาตรฐานการรายงานทางการเงิน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บริษัทไปถือปฏิบัติ </w:t>
      </w:r>
      <w:r>
        <w:rPr>
          <w:rFonts w:ascii="Cordia New" w:hAnsi="Cordia New" w:cs="Cordia New"/>
          <w:color w:val="auto"/>
          <w:sz w:val="26"/>
          <w:szCs w:val="26"/>
        </w:rPr>
        <w:br/>
      </w:r>
      <w:r w:rsidRPr="00777D53">
        <w:rPr>
          <w:rFonts w:ascii="Cordia New" w:hAnsi="Cordia New" w:cs="Cordia New" w:hint="cs"/>
          <w:color w:val="auto"/>
          <w:sz w:val="26"/>
          <w:szCs w:val="26"/>
          <w:cs/>
        </w:rPr>
        <w:t>การเปิดเผยเรื่องการใช้ดุลยพินิจของผู้บริหาร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</w:t>
      </w:r>
      <w:r>
        <w:rPr>
          <w:rFonts w:ascii="Cordia New" w:hAnsi="Cordia New" w:cs="Cordia New"/>
          <w:color w:val="auto"/>
          <w:sz w:val="26"/>
          <w:szCs w:val="26"/>
        </w:rPr>
        <w:br/>
      </w:r>
      <w:r w:rsidRPr="00777D53">
        <w:rPr>
          <w:rFonts w:ascii="Cordia New" w:hAnsi="Cordia New" w:cs="Cordia New" w:hint="cs"/>
          <w:color w:val="auto"/>
          <w:sz w:val="26"/>
          <w:szCs w:val="26"/>
          <w:cs/>
        </w:rPr>
        <w:t xml:space="preserve">งบการเงินรวมได้เปิดเผยในหมายเหตุประกอบงบการเงิน ข้อ </w:t>
      </w:r>
      <w:r w:rsidRPr="0076380E">
        <w:rPr>
          <w:rFonts w:ascii="Cordia New" w:hAnsi="Cordia New" w:cs="Cordia New" w:hint="cs"/>
          <w:color w:val="auto"/>
          <w:sz w:val="26"/>
          <w:szCs w:val="26"/>
        </w:rPr>
        <w:t>4</w:t>
      </w:r>
      <w:r w:rsidRPr="008B7D79">
        <w:rPr>
          <w:rFonts w:ascii="Cordia New" w:hAnsi="Cordia New" w:cs="Cordia New" w:hint="cs"/>
          <w:color w:val="auto"/>
          <w:sz w:val="26"/>
          <w:szCs w:val="26"/>
        </w:rPr>
        <w:t xml:space="preserve"> </w:t>
      </w:r>
    </w:p>
    <w:p w14:paraId="41AA0AB1" w14:textId="17AC435C" w:rsidR="00D32E83" w:rsidRDefault="00D32E83" w:rsidP="003C080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606C9AC3" w14:textId="77777777" w:rsidR="008463F6" w:rsidRPr="00616E3E" w:rsidRDefault="008463F6" w:rsidP="003C080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41070681" w14:textId="77777777" w:rsidR="00867702" w:rsidRPr="003C080B" w:rsidRDefault="00867702" w:rsidP="006C5360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C080B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เกณฑ์ในการจัดทำงบการเงินรวม</w:t>
      </w:r>
    </w:p>
    <w:p w14:paraId="459160C0" w14:textId="77777777" w:rsidR="00867702" w:rsidRPr="00616E3E" w:rsidRDefault="00867702" w:rsidP="003C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Cordia New" w:hAnsi="Cordia New" w:cs="Cordia New"/>
          <w:sz w:val="26"/>
          <w:szCs w:val="26"/>
          <w:cs/>
          <w:lang w:val="th-TH"/>
        </w:rPr>
      </w:pPr>
    </w:p>
    <w:p w14:paraId="75397013" w14:textId="11A0F86E" w:rsidR="00867702" w:rsidRPr="00616E3E" w:rsidRDefault="00867702" w:rsidP="003C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 xml:space="preserve">งบการเงินรวมนี้ได้รวมงบการเงินของบริษัท อี ฟอร์ แอล เอม จำกัด </w:t>
      </w:r>
      <w:r w:rsidRPr="00616E3E">
        <w:rPr>
          <w:rFonts w:ascii="Cordia New" w:hAnsi="Cordia New" w:cs="Cordia New"/>
          <w:sz w:val="26"/>
          <w:szCs w:val="26"/>
        </w:rPr>
        <w:t>(</w:t>
      </w:r>
      <w:r w:rsidRPr="00616E3E">
        <w:rPr>
          <w:rFonts w:ascii="Cordia New" w:hAnsi="Cordia New" w:cs="Cordia New"/>
          <w:sz w:val="26"/>
          <w:szCs w:val="26"/>
          <w:cs/>
        </w:rPr>
        <w:t>มหาชน</w:t>
      </w:r>
      <w:r w:rsidRPr="00616E3E">
        <w:rPr>
          <w:rFonts w:ascii="Cordia New" w:hAnsi="Cordia New" w:cs="Cordia New"/>
          <w:sz w:val="26"/>
          <w:szCs w:val="26"/>
        </w:rPr>
        <w:t xml:space="preserve">) </w:t>
      </w:r>
      <w:r w:rsidRPr="00616E3E">
        <w:rPr>
          <w:rFonts w:ascii="Cordia New" w:hAnsi="Cordia New" w:cs="Cordia New"/>
          <w:sz w:val="26"/>
          <w:szCs w:val="26"/>
          <w:cs/>
        </w:rPr>
        <w:t>และบริษัทย่อยที่บริษัทมีอำนาจควบคุม</w:t>
      </w:r>
      <w:r w:rsidR="00F118E9" w:rsidRPr="00616E3E">
        <w:rPr>
          <w:rFonts w:ascii="Cordia New" w:hAnsi="Cordia New" w:cs="Cordia New"/>
          <w:sz w:val="26"/>
          <w:szCs w:val="26"/>
          <w:cs/>
        </w:rPr>
        <w:t xml:space="preserve"> ดังนี้</w:t>
      </w:r>
    </w:p>
    <w:p w14:paraId="378D904C" w14:textId="77777777" w:rsidR="00867702" w:rsidRPr="00616E3E" w:rsidRDefault="00867702" w:rsidP="0086770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469" w:type="dxa"/>
        <w:tblInd w:w="8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6"/>
        <w:gridCol w:w="179"/>
        <w:gridCol w:w="901"/>
        <w:gridCol w:w="162"/>
        <w:gridCol w:w="1008"/>
        <w:gridCol w:w="144"/>
        <w:gridCol w:w="1017"/>
        <w:gridCol w:w="135"/>
        <w:gridCol w:w="2997"/>
      </w:tblGrid>
      <w:tr w:rsidR="00867702" w:rsidRPr="00616E3E" w14:paraId="270B5FAA" w14:textId="77777777" w:rsidTr="00DF4092">
        <w:tc>
          <w:tcPr>
            <w:tcW w:w="1926" w:type="dxa"/>
          </w:tcPr>
          <w:p w14:paraId="4CE59624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79" w:type="dxa"/>
          </w:tcPr>
          <w:p w14:paraId="1EBDB773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901" w:type="dxa"/>
          </w:tcPr>
          <w:p w14:paraId="6F337E7B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3C080B">
              <w:rPr>
                <w:rFonts w:ascii="Cordia New" w:hAnsi="Cordia New" w:cs="Cordi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2" w:type="dxa"/>
          </w:tcPr>
          <w:p w14:paraId="25882E5E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169" w:type="dxa"/>
            <w:gridSpan w:val="3"/>
            <w:tcBorders>
              <w:bottom w:val="single" w:sz="4" w:space="0" w:color="auto"/>
            </w:tcBorders>
          </w:tcPr>
          <w:p w14:paraId="7467A563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3C080B">
              <w:rPr>
                <w:rFonts w:ascii="Cordia New" w:hAnsi="Cordia New" w:cs="Cordia New"/>
                <w:sz w:val="24"/>
                <w:szCs w:val="24"/>
                <w:cs/>
              </w:rPr>
              <w:t>สัดส่วนการลงทุน (ร้อยละ)</w:t>
            </w:r>
          </w:p>
        </w:tc>
        <w:tc>
          <w:tcPr>
            <w:tcW w:w="135" w:type="dxa"/>
          </w:tcPr>
          <w:p w14:paraId="4740AD9E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997" w:type="dxa"/>
          </w:tcPr>
          <w:p w14:paraId="17515A8C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867702" w:rsidRPr="00616E3E" w14:paraId="6747B8F1" w14:textId="77777777" w:rsidTr="00DF4092">
        <w:tc>
          <w:tcPr>
            <w:tcW w:w="1926" w:type="dxa"/>
            <w:tcBorders>
              <w:bottom w:val="single" w:sz="4" w:space="0" w:color="auto"/>
            </w:tcBorders>
          </w:tcPr>
          <w:p w14:paraId="7A61B613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3C080B">
              <w:rPr>
                <w:rFonts w:ascii="Cordia New" w:hAnsi="Cordia New" w:cs="Cord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9" w:type="dxa"/>
          </w:tcPr>
          <w:p w14:paraId="1192F562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4DDC7B74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3C080B">
              <w:rPr>
                <w:rFonts w:ascii="Cordia New" w:hAnsi="Cordia New" w:cs="Cordi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62" w:type="dxa"/>
          </w:tcPr>
          <w:p w14:paraId="1E78FC97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27EF277" w14:textId="34EC8B2B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3C080B">
              <w:rPr>
                <w:rFonts w:ascii="Cordia New" w:hAnsi="Cordia New" w:cs="Cordia New"/>
                <w:sz w:val="24"/>
                <w:szCs w:val="24"/>
              </w:rPr>
              <w:t>256</w:t>
            </w:r>
            <w:r w:rsidR="00AC7D09">
              <w:rPr>
                <w:rFonts w:ascii="Cordia New" w:hAnsi="Cordia New" w:cs="Cordia New"/>
                <w:sz w:val="24"/>
                <w:szCs w:val="24"/>
              </w:rPr>
              <w:t>8</w:t>
            </w:r>
          </w:p>
        </w:tc>
        <w:tc>
          <w:tcPr>
            <w:tcW w:w="144" w:type="dxa"/>
          </w:tcPr>
          <w:p w14:paraId="7B288F40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E0C8A27" w14:textId="303C895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3C080B">
              <w:rPr>
                <w:rFonts w:ascii="Cordia New" w:hAnsi="Cordia New" w:cs="Cordia New"/>
                <w:sz w:val="24"/>
                <w:szCs w:val="24"/>
              </w:rPr>
              <w:t>256</w:t>
            </w:r>
            <w:r w:rsidR="00AC7D09">
              <w:rPr>
                <w:rFonts w:ascii="Cordia New" w:hAnsi="Cordia New" w:cs="Cordia New"/>
                <w:sz w:val="24"/>
                <w:szCs w:val="24"/>
              </w:rPr>
              <w:t>7</w:t>
            </w:r>
          </w:p>
        </w:tc>
        <w:tc>
          <w:tcPr>
            <w:tcW w:w="135" w:type="dxa"/>
          </w:tcPr>
          <w:p w14:paraId="221CD668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997" w:type="dxa"/>
            <w:tcBorders>
              <w:bottom w:val="single" w:sz="4" w:space="0" w:color="auto"/>
            </w:tcBorders>
          </w:tcPr>
          <w:p w14:paraId="475A1E43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3C080B">
              <w:rPr>
                <w:rFonts w:ascii="Cordia New" w:hAnsi="Cordia New" w:cs="Cordia New"/>
                <w:sz w:val="24"/>
                <w:szCs w:val="24"/>
                <w:cs/>
              </w:rPr>
              <w:t>ลักษณะธุรกิจ</w:t>
            </w:r>
          </w:p>
        </w:tc>
      </w:tr>
      <w:tr w:rsidR="00867702" w:rsidRPr="00616E3E" w14:paraId="132FCA3D" w14:textId="77777777" w:rsidTr="00DF4092">
        <w:tc>
          <w:tcPr>
            <w:tcW w:w="1926" w:type="dxa"/>
            <w:tcBorders>
              <w:top w:val="single" w:sz="4" w:space="0" w:color="auto"/>
            </w:tcBorders>
          </w:tcPr>
          <w:p w14:paraId="458EF621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653"/>
              <w:jc w:val="thaiDistribute"/>
              <w:rPr>
                <w:rFonts w:ascii="Cordia New" w:hAnsi="Cordia New" w:cs="Cord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79" w:type="dxa"/>
          </w:tcPr>
          <w:p w14:paraId="18851E24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653"/>
              <w:jc w:val="thaiDistribute"/>
              <w:rPr>
                <w:rFonts w:ascii="Cordia New" w:hAnsi="Cordia New" w:cs="Cord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45E20FDD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653"/>
              <w:jc w:val="thaiDistribute"/>
              <w:rPr>
                <w:rFonts w:ascii="Cordia New" w:hAnsi="Cordia New" w:cs="Cord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62" w:type="dxa"/>
          </w:tcPr>
          <w:p w14:paraId="0C876163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0AFCD1C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335C8337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F2298DD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D4F45DA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sz="4" w:space="0" w:color="auto"/>
            </w:tcBorders>
          </w:tcPr>
          <w:p w14:paraId="1537A7DF" w14:textId="77777777" w:rsidR="00867702" w:rsidRPr="003C080B" w:rsidRDefault="00867702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11" w:hanging="211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104326" w:rsidRPr="00616E3E" w14:paraId="2688F877" w14:textId="77777777" w:rsidTr="00DF4092">
        <w:tc>
          <w:tcPr>
            <w:tcW w:w="1926" w:type="dxa"/>
          </w:tcPr>
          <w:p w14:paraId="62EF76CF" w14:textId="77777777" w:rsidR="00104326" w:rsidRPr="003C080B" w:rsidRDefault="00104326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6" w:right="-270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3C080B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3C080B">
              <w:rPr>
                <w:rFonts w:ascii="Cordia New" w:hAnsi="Cordia New" w:cs="Cordia New"/>
                <w:sz w:val="24"/>
                <w:szCs w:val="24"/>
                <w:cs/>
              </w:rPr>
              <w:t>สเปซเ</w:t>
            </w:r>
            <w:proofErr w:type="spellEnd"/>
            <w:r w:rsidRPr="003C080B">
              <w:rPr>
                <w:rFonts w:ascii="Cordia New" w:hAnsi="Cordia New" w:cs="Cordia New"/>
                <w:sz w:val="24"/>
                <w:szCs w:val="24"/>
                <w:cs/>
              </w:rPr>
              <w:t>มด จำกัด</w:t>
            </w:r>
          </w:p>
        </w:tc>
        <w:tc>
          <w:tcPr>
            <w:tcW w:w="179" w:type="dxa"/>
          </w:tcPr>
          <w:p w14:paraId="17ADDA6A" w14:textId="77777777" w:rsidR="00104326" w:rsidRPr="003C080B" w:rsidRDefault="00104326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0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901" w:type="dxa"/>
          </w:tcPr>
          <w:p w14:paraId="03A0C79D" w14:textId="19A85AC0" w:rsidR="00104326" w:rsidRPr="003C080B" w:rsidRDefault="00104326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1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3C080B">
              <w:rPr>
                <w:rFonts w:ascii="Cordia New" w:hAnsi="Cordia New" w:cs="Cordia New"/>
                <w:sz w:val="24"/>
                <w:szCs w:val="24"/>
                <w:cs/>
              </w:rPr>
              <w:t>ไทย</w:t>
            </w:r>
          </w:p>
        </w:tc>
        <w:tc>
          <w:tcPr>
            <w:tcW w:w="162" w:type="dxa"/>
          </w:tcPr>
          <w:p w14:paraId="4A1680DD" w14:textId="77777777" w:rsidR="00104326" w:rsidRPr="003C080B" w:rsidRDefault="00104326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0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C5A8C47" w14:textId="773F4E5B" w:rsidR="00104326" w:rsidRPr="003C080B" w:rsidRDefault="00E922DA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3C080B">
              <w:rPr>
                <w:rFonts w:ascii="Cordia New" w:hAnsi="Cordia New" w:cs="Cordia New"/>
                <w:sz w:val="24"/>
                <w:szCs w:val="24"/>
              </w:rPr>
              <w:t>100.00</w:t>
            </w:r>
          </w:p>
        </w:tc>
        <w:tc>
          <w:tcPr>
            <w:tcW w:w="144" w:type="dxa"/>
          </w:tcPr>
          <w:p w14:paraId="18C47283" w14:textId="77777777" w:rsidR="00104326" w:rsidRPr="003C080B" w:rsidRDefault="00104326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369C296" w14:textId="30B5F9C9" w:rsidR="00104326" w:rsidRPr="003C080B" w:rsidRDefault="00104326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3C080B">
              <w:rPr>
                <w:rFonts w:ascii="Cordia New" w:hAnsi="Cordia New" w:cs="Cordia New"/>
                <w:sz w:val="24"/>
                <w:szCs w:val="24"/>
              </w:rPr>
              <w:t>100.00</w:t>
            </w:r>
          </w:p>
        </w:tc>
        <w:tc>
          <w:tcPr>
            <w:tcW w:w="135" w:type="dxa"/>
          </w:tcPr>
          <w:p w14:paraId="4B5ADAC5" w14:textId="77777777" w:rsidR="00104326" w:rsidRPr="003C080B" w:rsidRDefault="00104326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0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997" w:type="dxa"/>
          </w:tcPr>
          <w:p w14:paraId="77878F14" w14:textId="3B9656FA" w:rsidR="00104326" w:rsidRPr="003C080B" w:rsidRDefault="00104326" w:rsidP="003C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111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3C080B">
              <w:rPr>
                <w:rFonts w:ascii="Cordia New" w:hAnsi="Cordia New" w:cs="Cordia New"/>
                <w:sz w:val="24"/>
                <w:szCs w:val="24"/>
                <w:cs/>
              </w:rPr>
              <w:t>ตัวแทนจำหน่ายเครื่องมือและอุปกรณ์ทางการแพทย์</w:t>
            </w:r>
          </w:p>
        </w:tc>
      </w:tr>
    </w:tbl>
    <w:p w14:paraId="79717910" w14:textId="77777777" w:rsidR="009D5576" w:rsidRPr="00616E3E" w:rsidRDefault="009D5576" w:rsidP="00F25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5" w:firstLine="706"/>
        <w:rPr>
          <w:rFonts w:ascii="Cordia New" w:hAnsi="Cordia New" w:cs="Cordia New"/>
          <w:sz w:val="26"/>
          <w:szCs w:val="26"/>
        </w:rPr>
      </w:pPr>
    </w:p>
    <w:p w14:paraId="053FA8C7" w14:textId="77777777" w:rsidR="008463F6" w:rsidRDefault="00867702" w:rsidP="00313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5" w:firstLine="706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รายการบัญชีระหว่างบริษัทกับบริษัทย่อยที่มีสาระสำคัญได้ถูก</w:t>
      </w:r>
      <w:r w:rsidR="00657286" w:rsidRPr="00616E3E">
        <w:rPr>
          <w:rFonts w:ascii="Cordia New" w:hAnsi="Cordia New" w:cs="Cordia New"/>
          <w:sz w:val="26"/>
          <w:szCs w:val="26"/>
          <w:cs/>
        </w:rPr>
        <w:t>หักกลบ</w:t>
      </w:r>
      <w:r w:rsidRPr="00616E3E">
        <w:rPr>
          <w:rFonts w:ascii="Cordia New" w:hAnsi="Cordia New" w:cs="Cordia New"/>
          <w:sz w:val="26"/>
          <w:szCs w:val="26"/>
          <w:cs/>
        </w:rPr>
        <w:t>รายการในการทำงบการเงินรวมแล้ว</w:t>
      </w:r>
    </w:p>
    <w:p w14:paraId="436C92A0" w14:textId="77777777" w:rsidR="003C080B" w:rsidRDefault="003C080B" w:rsidP="00E5327C">
      <w:pPr>
        <w:spacing w:line="240" w:lineRule="auto"/>
        <w:ind w:left="851" w:right="-1"/>
        <w:jc w:val="thaiDistribute"/>
        <w:rPr>
          <w:rFonts w:ascii="Cordia New" w:hAnsi="Cordia New" w:cs="Cordia New"/>
          <w:sz w:val="26"/>
          <w:szCs w:val="26"/>
        </w:rPr>
      </w:pPr>
    </w:p>
    <w:p w14:paraId="610A993C" w14:textId="069B5ADF" w:rsidR="00867702" w:rsidRPr="00616E3E" w:rsidRDefault="000D767B" w:rsidP="00AC7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บริษัท</w:t>
      </w:r>
      <w:r w:rsidR="007743DA">
        <w:rPr>
          <w:rFonts w:ascii="Cordia New" w:hAnsi="Cordia New" w:cs="Cordia New" w:hint="cs"/>
          <w:sz w:val="26"/>
          <w:szCs w:val="26"/>
          <w:cs/>
        </w:rPr>
        <w:t xml:space="preserve">ย่อยมีรอบระยะเวลาบัญชีสิ้นสุดวันเดียวกันคือ </w:t>
      </w:r>
      <w:r w:rsidR="007743DA">
        <w:rPr>
          <w:rFonts w:ascii="Cordia New" w:hAnsi="Cordia New" w:cs="Cordia New"/>
          <w:sz w:val="26"/>
          <w:szCs w:val="26"/>
        </w:rPr>
        <w:t xml:space="preserve">31 </w:t>
      </w:r>
      <w:r w:rsidR="007743DA">
        <w:rPr>
          <w:rFonts w:ascii="Cordia New" w:hAnsi="Cordia New" w:cs="Cordia New" w:hint="cs"/>
          <w:sz w:val="26"/>
          <w:szCs w:val="26"/>
          <w:cs/>
        </w:rPr>
        <w:t xml:space="preserve">ธันวาคม </w:t>
      </w:r>
      <w:r w:rsidR="00867702" w:rsidRPr="00616E3E">
        <w:rPr>
          <w:rFonts w:ascii="Cordia New" w:hAnsi="Cordia New" w:cs="Cordia New"/>
          <w:sz w:val="26"/>
          <w:szCs w:val="26"/>
          <w:cs/>
        </w:rPr>
        <w:t>งบการเงินรวมนี้ได้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สำหรับการจัดทำงบการเงินของบริษัท</w:t>
      </w:r>
    </w:p>
    <w:p w14:paraId="1FC045DE" w14:textId="77777777" w:rsidR="003C080B" w:rsidRPr="004472AB" w:rsidRDefault="003C080B" w:rsidP="004472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2BE9A543" w14:textId="1BFECA4B" w:rsidR="00DE2BC9" w:rsidRPr="004345C3" w:rsidRDefault="00820D06" w:rsidP="004472AB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4345C3">
        <w:rPr>
          <w:rFonts w:ascii="Cordia New" w:hAnsi="Cordia New" w:cs="Cordia New" w:hint="cs"/>
          <w:b/>
          <w:bCs/>
          <w:sz w:val="26"/>
          <w:szCs w:val="26"/>
          <w:cs/>
        </w:rPr>
        <w:t>มาตร</w:t>
      </w:r>
      <w:r w:rsidRPr="004345C3">
        <w:rPr>
          <w:rFonts w:ascii="Cordia New" w:hAnsi="Cordia New" w:cs="Cordia New"/>
          <w:b/>
          <w:bCs/>
          <w:sz w:val="26"/>
          <w:szCs w:val="26"/>
          <w:cs/>
        </w:rPr>
        <w:t>การบัญชีและมาตรฐานการรายงานทางการเงินที่มีการปรับปรุง</w:t>
      </w:r>
    </w:p>
    <w:p w14:paraId="7B9387C0" w14:textId="77777777" w:rsidR="000E7F4E" w:rsidRPr="004345C3" w:rsidRDefault="000E7F4E" w:rsidP="000E7F4E">
      <w:pPr>
        <w:pStyle w:val="CordiaNew"/>
        <w:tabs>
          <w:tab w:val="clear" w:pos="4153"/>
        </w:tabs>
        <w:jc w:val="thaiDistribute"/>
        <w:rPr>
          <w:rFonts w:ascii="Cordia New" w:eastAsia="Times New Roman" w:hAnsi="Cordia New" w:cs="Cordia New"/>
          <w:b/>
          <w:bCs/>
          <w:color w:val="auto"/>
          <w:sz w:val="26"/>
          <w:szCs w:val="26"/>
          <w:lang w:eastAsia="en-US"/>
        </w:rPr>
      </w:pPr>
    </w:p>
    <w:p w14:paraId="2F5D6058" w14:textId="353CDDAE" w:rsidR="0027390A" w:rsidRPr="004345C3" w:rsidRDefault="00D57E97" w:rsidP="008A02F9">
      <w:pPr>
        <w:pStyle w:val="CordiaNew"/>
        <w:numPr>
          <w:ilvl w:val="2"/>
          <w:numId w:val="17"/>
        </w:numPr>
        <w:tabs>
          <w:tab w:val="clear" w:pos="4153"/>
          <w:tab w:val="clear" w:pos="8306"/>
        </w:tabs>
        <w:ind w:left="1620"/>
        <w:jc w:val="thaiDistribute"/>
        <w:rPr>
          <w:rFonts w:ascii="Cordia New" w:eastAsia="Times New Roman" w:hAnsi="Cordia New" w:cs="Cordia New"/>
          <w:b/>
          <w:bCs/>
          <w:color w:val="auto"/>
          <w:sz w:val="26"/>
          <w:szCs w:val="26"/>
          <w:lang w:val="th-TH" w:eastAsia="en-US"/>
        </w:rPr>
      </w:pPr>
      <w:r w:rsidRPr="004345C3">
        <w:rPr>
          <w:rFonts w:ascii="Cordia New" w:eastAsia="Times New Roman" w:hAnsi="Cordia New" w:cs="Cordia New" w:hint="cs"/>
          <w:b/>
          <w:bCs/>
          <w:color w:val="auto"/>
          <w:sz w:val="26"/>
          <w:szCs w:val="26"/>
          <w:cs/>
          <w:lang w:val="th-TH" w:eastAsia="en-US"/>
        </w:rPr>
        <w:t xml:space="preserve">มาตรฐานการบัญชีฉบับปรับปรุงที่มีผลบังคับใช้สำหรับรอบระยะเวลาบัญชีที่เริ่มต้นในหรือหลังวันที่ </w:t>
      </w:r>
      <w:r w:rsidR="008A02F9">
        <w:rPr>
          <w:rFonts w:ascii="Cordia New" w:eastAsia="Times New Roman" w:hAnsi="Cordia New" w:cs="Cordia New"/>
          <w:b/>
          <w:bCs/>
          <w:color w:val="auto"/>
          <w:sz w:val="26"/>
          <w:szCs w:val="26"/>
          <w:cs/>
          <w:lang w:val="th-TH" w:eastAsia="en-US"/>
        </w:rPr>
        <w:br/>
      </w:r>
      <w:r w:rsidR="0027390A" w:rsidRPr="004345C3">
        <w:rPr>
          <w:rFonts w:ascii="Cordia New" w:eastAsia="Times New Roman" w:hAnsi="Cordia New" w:cs="Cordia New"/>
          <w:b/>
          <w:bCs/>
          <w:color w:val="auto"/>
          <w:sz w:val="26"/>
          <w:szCs w:val="26"/>
          <w:lang w:val="th-TH" w:eastAsia="en-US"/>
        </w:rPr>
        <w:t>1</w:t>
      </w:r>
      <w:r w:rsidRPr="004345C3">
        <w:rPr>
          <w:rFonts w:ascii="Cordia New" w:eastAsia="Times New Roman" w:hAnsi="Cordia New" w:cs="Cordia New" w:hint="cs"/>
          <w:b/>
          <w:bCs/>
          <w:color w:val="auto"/>
          <w:sz w:val="26"/>
          <w:szCs w:val="26"/>
          <w:cs/>
          <w:lang w:val="th-TH" w:eastAsia="en-US"/>
        </w:rPr>
        <w:t xml:space="preserve"> มกราคม </w:t>
      </w:r>
      <w:r w:rsidRPr="004345C3">
        <w:rPr>
          <w:rFonts w:ascii="Cordia New" w:eastAsia="Times New Roman" w:hAnsi="Cordia New" w:cs="Cordia New" w:hint="cs"/>
          <w:b/>
          <w:bCs/>
          <w:color w:val="auto"/>
          <w:sz w:val="26"/>
          <w:szCs w:val="26"/>
          <w:lang w:val="th-TH" w:eastAsia="en-US"/>
        </w:rPr>
        <w:t>2568</w:t>
      </w:r>
    </w:p>
    <w:p w14:paraId="5065C927" w14:textId="77777777" w:rsidR="004317CF" w:rsidRPr="004345C3" w:rsidRDefault="004317CF" w:rsidP="000E7F4E">
      <w:pPr>
        <w:pStyle w:val="CordiaNew"/>
        <w:tabs>
          <w:tab w:val="clear" w:pos="4153"/>
          <w:tab w:val="left" w:pos="1260"/>
        </w:tabs>
        <w:ind w:left="720"/>
        <w:jc w:val="thaiDistribute"/>
        <w:rPr>
          <w:rFonts w:ascii="Cordia New" w:eastAsia="Times New Roman" w:hAnsi="Cordia New" w:cs="Cordia New"/>
          <w:b/>
          <w:bCs/>
          <w:color w:val="auto"/>
          <w:sz w:val="26"/>
          <w:szCs w:val="26"/>
          <w:lang w:eastAsia="en-US"/>
        </w:rPr>
      </w:pPr>
    </w:p>
    <w:p w14:paraId="21ECA333" w14:textId="77777777" w:rsidR="00852340" w:rsidRPr="004345C3" w:rsidRDefault="00852340" w:rsidP="005A3FD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4345C3">
        <w:rPr>
          <w:rFonts w:ascii="Cordia New" w:hAnsi="Cordia New" w:cs="Cordia New" w:hint="cs"/>
          <w:b/>
          <w:bCs/>
          <w:sz w:val="26"/>
          <w:szCs w:val="26"/>
          <w:cs/>
        </w:rPr>
        <w:t>ข้อตกลง</w:t>
      </w:r>
      <w:bookmarkStart w:id="0" w:name="_Hlk189073294"/>
      <w:r w:rsidRPr="004345C3">
        <w:rPr>
          <w:rFonts w:ascii="Cordia New" w:hAnsi="Cordia New" w:cs="Cordia New" w:hint="cs"/>
          <w:b/>
          <w:bCs/>
          <w:sz w:val="26"/>
          <w:szCs w:val="26"/>
          <w:cs/>
        </w:rPr>
        <w:t>จัดหาเงินทุนเพื่อจ่ายผู้ขาย</w:t>
      </w:r>
      <w:bookmarkEnd w:id="0"/>
      <w:r w:rsidRPr="004345C3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  <w:r w:rsidRPr="004345C3">
        <w:rPr>
          <w:rFonts w:ascii="Cordia New" w:hAnsi="Cordia New" w:cs="Cordia New" w:hint="cs"/>
          <w:b/>
          <w:bCs/>
          <w:sz w:val="26"/>
          <w:szCs w:val="26"/>
          <w:cs/>
        </w:rPr>
        <w:t xml:space="preserve">(การแก้ไข </w:t>
      </w:r>
      <w:r w:rsidRPr="004345C3">
        <w:rPr>
          <w:rFonts w:ascii="Cordia New" w:hAnsi="Cordia New" w:cs="Cordia New" w:hint="cs"/>
          <w:b/>
          <w:bCs/>
          <w:sz w:val="26"/>
          <w:szCs w:val="26"/>
        </w:rPr>
        <w:t xml:space="preserve">TAS </w:t>
      </w:r>
      <w:r w:rsidR="000A6C53">
        <w:rPr>
          <w:rFonts w:ascii="Cordia New" w:hAnsi="Cordia New" w:cs="Cordia New"/>
          <w:b/>
          <w:bCs/>
          <w:sz w:val="26"/>
          <w:szCs w:val="26"/>
        </w:rPr>
        <w:t>7</w:t>
      </w:r>
      <w:r w:rsidRPr="004345C3">
        <w:rPr>
          <w:rFonts w:ascii="Cordia New" w:hAnsi="Cordia New" w:cs="Cordia New" w:hint="cs"/>
          <w:b/>
          <w:bCs/>
          <w:sz w:val="26"/>
          <w:szCs w:val="26"/>
          <w:cs/>
        </w:rPr>
        <w:t xml:space="preserve"> และ </w:t>
      </w:r>
      <w:r w:rsidRPr="004345C3">
        <w:rPr>
          <w:rFonts w:ascii="Cordia New" w:hAnsi="Cordia New" w:cs="Cordia New" w:hint="cs"/>
          <w:b/>
          <w:bCs/>
          <w:sz w:val="26"/>
          <w:szCs w:val="26"/>
        </w:rPr>
        <w:t xml:space="preserve">TFRS </w:t>
      </w:r>
      <w:r w:rsidRPr="004345C3">
        <w:rPr>
          <w:rFonts w:ascii="Cordia New" w:hAnsi="Cordia New" w:cs="Cordia New" w:hint="cs"/>
          <w:b/>
          <w:bCs/>
          <w:sz w:val="26"/>
          <w:szCs w:val="26"/>
          <w:cs/>
        </w:rPr>
        <w:t>7)</w:t>
      </w:r>
    </w:p>
    <w:p w14:paraId="0E3DB0B9" w14:textId="77777777" w:rsidR="00852340" w:rsidRPr="004345C3" w:rsidRDefault="00852340" w:rsidP="005A3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="Cordia New" w:hAnsi="Cordia New" w:cs="Cordia New"/>
          <w:sz w:val="26"/>
          <w:szCs w:val="26"/>
        </w:rPr>
      </w:pPr>
    </w:p>
    <w:p w14:paraId="6FB170D6" w14:textId="77777777" w:rsidR="00852340" w:rsidRPr="004345C3" w:rsidRDefault="00852340" w:rsidP="005A3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="Cordia New" w:hAnsi="Cordia New" w:cs="Cordia New"/>
          <w:sz w:val="26"/>
          <w:szCs w:val="26"/>
        </w:rPr>
      </w:pPr>
      <w:r w:rsidRPr="004345C3">
        <w:rPr>
          <w:rFonts w:ascii="Cordia New" w:hAnsi="Cordia New" w:cs="Cordia New" w:hint="cs"/>
          <w:sz w:val="26"/>
          <w:szCs w:val="26"/>
          <w:cs/>
        </w:rPr>
        <w:t>กิจการต้องเปิดเผยข้อมูลเกี่ยวกับข้อตกลงจัดหาเงินทุนเพื่อจ่ายผู้ขายทั้งเชิงคุณภาพและเชิงปริมาณ รวมถึงให้แนวทางเกี่ยวกับลักษณะเฉพาะสำหรับข้อตกลงจัดหาเงินทุนเพื่อจ่ายผู้ขาย</w:t>
      </w:r>
    </w:p>
    <w:p w14:paraId="0542B476" w14:textId="77777777" w:rsidR="00852340" w:rsidRPr="004345C3" w:rsidRDefault="00852340" w:rsidP="00852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="Cordia New" w:hAnsi="Cordia New" w:cs="Cordia New"/>
          <w:sz w:val="26"/>
          <w:szCs w:val="26"/>
        </w:rPr>
      </w:pPr>
    </w:p>
    <w:p w14:paraId="6B11C9F0" w14:textId="77777777" w:rsidR="00852340" w:rsidRPr="004345C3" w:rsidRDefault="00852340" w:rsidP="005A3F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="Cordia New" w:hAnsi="Cordia New" w:cs="Cordia New"/>
          <w:sz w:val="26"/>
          <w:szCs w:val="26"/>
        </w:rPr>
      </w:pPr>
      <w:r w:rsidRPr="004345C3">
        <w:rPr>
          <w:rFonts w:ascii="Cordia New" w:hAnsi="Cordia New" w:cs="Cordia New" w:hint="cs"/>
          <w:sz w:val="26"/>
          <w:szCs w:val="26"/>
          <w:cs/>
        </w:rPr>
        <w:t>การแก้ไขเหล่านี้ไม่มีผลกระทบต่องบการเงินรวมของกลุ่มบริษัท</w:t>
      </w:r>
    </w:p>
    <w:p w14:paraId="22716679" w14:textId="77777777" w:rsidR="004718A0" w:rsidRPr="004345C3" w:rsidRDefault="004718A0" w:rsidP="005A3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 w:right="-1"/>
        <w:jc w:val="thaiDistribute"/>
        <w:rPr>
          <w:rFonts w:ascii="Cordia New" w:hAnsi="Cordia New" w:cs="Cordia New"/>
          <w:sz w:val="26"/>
          <w:szCs w:val="26"/>
        </w:rPr>
      </w:pPr>
    </w:p>
    <w:p w14:paraId="583B96E1" w14:textId="77777777" w:rsidR="00493454" w:rsidRPr="004345C3" w:rsidRDefault="00493454" w:rsidP="005A3FD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4345C3">
        <w:rPr>
          <w:rFonts w:ascii="Cordia New" w:hAnsi="Cordia New" w:cs="Cordia New" w:hint="cs"/>
          <w:b/>
          <w:bCs/>
          <w:sz w:val="26"/>
          <w:szCs w:val="26"/>
          <w:cs/>
        </w:rPr>
        <w:t xml:space="preserve">หนี้สินจากสัญญาเช่าในกรณีขายและเช่ากลับคืน (การแก้ไข </w:t>
      </w:r>
      <w:r w:rsidRPr="004345C3">
        <w:rPr>
          <w:rFonts w:ascii="Cordia New" w:hAnsi="Cordia New" w:cs="Cordia New" w:hint="cs"/>
          <w:b/>
          <w:bCs/>
          <w:sz w:val="26"/>
          <w:szCs w:val="26"/>
        </w:rPr>
        <w:t xml:space="preserve">TFRS </w:t>
      </w:r>
      <w:r w:rsidRPr="004345C3">
        <w:rPr>
          <w:rFonts w:ascii="Cordia New" w:hAnsi="Cordia New" w:cs="Cordia New" w:hint="cs"/>
          <w:b/>
          <w:bCs/>
          <w:sz w:val="26"/>
          <w:szCs w:val="26"/>
          <w:cs/>
        </w:rPr>
        <w:t>16)</w:t>
      </w:r>
    </w:p>
    <w:p w14:paraId="01182BE8" w14:textId="77777777" w:rsidR="00493454" w:rsidRPr="004345C3" w:rsidRDefault="00493454" w:rsidP="005A3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 w:hanging="360"/>
        <w:jc w:val="thaiDistribute"/>
        <w:rPr>
          <w:rFonts w:ascii="Cordia New" w:hAnsi="Cordia New" w:cs="Cordia New"/>
          <w:sz w:val="26"/>
          <w:szCs w:val="26"/>
        </w:rPr>
      </w:pPr>
    </w:p>
    <w:p w14:paraId="1759018E" w14:textId="77777777" w:rsidR="00493454" w:rsidRPr="004345C3" w:rsidRDefault="00493454" w:rsidP="007E3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="Cordia New" w:hAnsi="Cordia New" w:cs="Cordia New"/>
          <w:sz w:val="26"/>
          <w:szCs w:val="26"/>
        </w:rPr>
      </w:pPr>
      <w:r w:rsidRPr="004345C3">
        <w:rPr>
          <w:rFonts w:ascii="Cordia New" w:hAnsi="Cordia New" w:cs="Cordia New" w:hint="cs"/>
          <w:sz w:val="26"/>
          <w:szCs w:val="26"/>
          <w:cs/>
        </w:rPr>
        <w:t xml:space="preserve">มาตรฐานการรายงานทางการเงิน ฉบับที่ </w:t>
      </w:r>
      <w:r w:rsidR="002118D2">
        <w:rPr>
          <w:rFonts w:ascii="Cordia New" w:hAnsi="Cordia New" w:cs="Cordia New"/>
          <w:sz w:val="26"/>
          <w:szCs w:val="26"/>
        </w:rPr>
        <w:t>16</w:t>
      </w:r>
      <w:r w:rsidRPr="004345C3">
        <w:rPr>
          <w:rFonts w:ascii="Cordia New" w:hAnsi="Cordia New" w:cs="Cordia New" w:hint="cs"/>
          <w:sz w:val="26"/>
          <w:szCs w:val="26"/>
          <w:cs/>
        </w:rPr>
        <w:t xml:space="preserve"> สัญญาเช่า กำหนดให้ผู้ขาย-ผู้เช่ากำหนด </w:t>
      </w:r>
      <w:r w:rsidRPr="004345C3">
        <w:rPr>
          <w:rFonts w:ascii="Cordia New" w:hAnsi="Cordia New" w:cs="Cordia New"/>
          <w:sz w:val="26"/>
          <w:szCs w:val="26"/>
          <w:cs/>
        </w:rPr>
        <w:t>“</w:t>
      </w:r>
      <w:r w:rsidRPr="004345C3">
        <w:rPr>
          <w:rFonts w:ascii="Cordia New" w:hAnsi="Cordia New" w:cs="Cordia New" w:hint="cs"/>
          <w:sz w:val="26"/>
          <w:szCs w:val="26"/>
          <w:cs/>
        </w:rPr>
        <w:t>การจ่ายชำระตามสัญญา</w:t>
      </w:r>
      <w:r w:rsidRPr="004345C3">
        <w:rPr>
          <w:rFonts w:ascii="Cordia New" w:hAnsi="Cordia New" w:cs="Cordia New"/>
          <w:sz w:val="26"/>
          <w:szCs w:val="26"/>
          <w:cs/>
        </w:rPr>
        <w:t>”</w:t>
      </w:r>
      <w:r w:rsidRPr="004345C3">
        <w:rPr>
          <w:rFonts w:ascii="Cordia New" w:hAnsi="Cordia New" w:cs="Cordia New" w:hint="cs"/>
          <w:sz w:val="26"/>
          <w:szCs w:val="26"/>
          <w:cs/>
        </w:rPr>
        <w:t xml:space="preserve"> หรือ </w:t>
      </w:r>
      <w:r w:rsidRPr="004345C3">
        <w:rPr>
          <w:rFonts w:ascii="Cordia New" w:hAnsi="Cordia New" w:cs="Cordia New"/>
          <w:sz w:val="26"/>
          <w:szCs w:val="26"/>
          <w:cs/>
        </w:rPr>
        <w:t>“</w:t>
      </w:r>
      <w:r w:rsidRPr="004345C3">
        <w:rPr>
          <w:rFonts w:ascii="Cordia New" w:hAnsi="Cordia New" w:cs="Cordia New" w:hint="cs"/>
          <w:sz w:val="26"/>
          <w:szCs w:val="26"/>
          <w:cs/>
        </w:rPr>
        <w:t>การจ่ายชำระตามสัญญาเช่าที่ปรับปรุง</w:t>
      </w:r>
      <w:r w:rsidRPr="004345C3">
        <w:rPr>
          <w:rFonts w:ascii="Cordia New" w:hAnsi="Cordia New" w:cs="Cordia New"/>
          <w:sz w:val="26"/>
          <w:szCs w:val="26"/>
          <w:cs/>
        </w:rPr>
        <w:t>”</w:t>
      </w:r>
      <w:r w:rsidRPr="004345C3">
        <w:rPr>
          <w:rFonts w:ascii="Cordia New" w:hAnsi="Cordia New" w:cs="Cordia New" w:hint="cs"/>
          <w:sz w:val="26"/>
          <w:szCs w:val="26"/>
          <w:cs/>
        </w:rPr>
        <w:t xml:space="preserve"> ในลักษณะที่ผู้ขาย-ผู้เช่าจะไม่รับรู้ผลกำไรหรือขาดทุน ที่เกี่ยวข้องกับสิทธิในการใช้สินทรัพย์ที่ยังคงถืออยู่กับผู้ขาย-ผู้เช่า</w:t>
      </w:r>
    </w:p>
    <w:p w14:paraId="4C9D66C0" w14:textId="77777777" w:rsidR="00493454" w:rsidRPr="004345C3" w:rsidRDefault="00493454" w:rsidP="00493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="Cordia New" w:hAnsi="Cordia New" w:cs="Cordia New"/>
          <w:sz w:val="26"/>
          <w:szCs w:val="26"/>
        </w:rPr>
      </w:pPr>
    </w:p>
    <w:p w14:paraId="4D7BA1A3" w14:textId="77777777" w:rsidR="00493454" w:rsidRPr="004345C3" w:rsidRDefault="00493454" w:rsidP="00B6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="Cordia New" w:hAnsi="Cordia New" w:cs="Cordia New"/>
          <w:sz w:val="26"/>
          <w:szCs w:val="26"/>
        </w:rPr>
      </w:pPr>
      <w:r w:rsidRPr="004345C3">
        <w:rPr>
          <w:rFonts w:ascii="Cordia New" w:hAnsi="Cordia New" w:cs="Cordia New" w:hint="cs"/>
          <w:sz w:val="26"/>
          <w:szCs w:val="26"/>
          <w:cs/>
        </w:rPr>
        <w:t>การแก้ไขเหล่านี้ไม่มีผลกระทบต่องบการเงินรวมของกลุ่มบริษัท</w:t>
      </w:r>
    </w:p>
    <w:p w14:paraId="177EF826" w14:textId="31DBB385" w:rsidR="0040056A" w:rsidRPr="004345C3" w:rsidRDefault="00B65D7B" w:rsidP="00493454">
      <w:pPr>
        <w:pStyle w:val="ListParagraph"/>
        <w:spacing w:line="240" w:lineRule="auto"/>
        <w:ind w:left="108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1F0159D1" w14:textId="77777777" w:rsidR="0040056A" w:rsidRPr="004345C3" w:rsidRDefault="0040056A" w:rsidP="006A52BD">
      <w:pPr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0EC2CD8F" w14:textId="7D5F7D1B" w:rsidR="0040056A" w:rsidRPr="004345C3" w:rsidRDefault="0040056A" w:rsidP="00B65D7B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4345C3">
        <w:rPr>
          <w:rFonts w:ascii="Cordia New" w:hAnsi="Cordia New" w:cs="Cordia New" w:hint="cs"/>
          <w:b/>
          <w:bCs/>
          <w:sz w:val="26"/>
          <w:szCs w:val="26"/>
          <w:cs/>
        </w:rPr>
        <w:t>การจัดประเภทหนี้สินเป็นหนี้สินหมุนเวียนหรือไม่หมุนเวียน และหนี้สินไม่หมุนเวียนที่มี</w:t>
      </w:r>
      <w:r w:rsidRPr="00B65D7B">
        <w:rPr>
          <w:rFonts w:ascii="Cordia New" w:hAnsi="Cordia New" w:cs="Cordia New" w:hint="cs"/>
          <w:b/>
          <w:bCs/>
          <w:sz w:val="26"/>
          <w:szCs w:val="26"/>
          <w:cs/>
        </w:rPr>
        <w:t xml:space="preserve">ข้อกำหนด </w:t>
      </w:r>
      <w:r w:rsidRPr="004345C3">
        <w:rPr>
          <w:rFonts w:ascii="Cordia New" w:hAnsi="Cordia New" w:cs="Cordia New" w:hint="cs"/>
          <w:b/>
          <w:bCs/>
          <w:sz w:val="26"/>
          <w:szCs w:val="26"/>
        </w:rPr>
        <w:t>(</w:t>
      </w:r>
      <w:r w:rsidRPr="004345C3">
        <w:rPr>
          <w:rFonts w:ascii="Cordia New" w:hAnsi="Cordia New" w:cs="Cordia New" w:hint="cs"/>
          <w:b/>
          <w:bCs/>
          <w:sz w:val="26"/>
          <w:szCs w:val="26"/>
          <w:cs/>
        </w:rPr>
        <w:t xml:space="preserve">การแก้ไข </w:t>
      </w:r>
      <w:r w:rsidRPr="004345C3">
        <w:rPr>
          <w:rFonts w:ascii="Cordia New" w:hAnsi="Cordia New" w:cs="Cordia New" w:hint="cs"/>
          <w:b/>
          <w:bCs/>
          <w:sz w:val="26"/>
          <w:szCs w:val="26"/>
        </w:rPr>
        <w:t xml:space="preserve">TAS </w:t>
      </w:r>
      <w:r w:rsidRPr="004345C3">
        <w:rPr>
          <w:rFonts w:ascii="Cordia New" w:hAnsi="Cordia New" w:cs="Cordia New" w:hint="cs"/>
          <w:b/>
          <w:bCs/>
          <w:sz w:val="26"/>
          <w:szCs w:val="26"/>
          <w:cs/>
        </w:rPr>
        <w:t xml:space="preserve">1) </w:t>
      </w:r>
    </w:p>
    <w:p w14:paraId="625493D4" w14:textId="77777777" w:rsidR="0040056A" w:rsidRPr="004345C3" w:rsidRDefault="0040056A" w:rsidP="0040056A">
      <w:pPr>
        <w:pStyle w:val="ListParagraph"/>
        <w:spacing w:line="240" w:lineRule="auto"/>
        <w:ind w:left="1980"/>
        <w:jc w:val="thaiDistribute"/>
        <w:rPr>
          <w:rFonts w:ascii="Cordia New" w:hAnsi="Cordia New" w:cs="Cordia New"/>
          <w:sz w:val="26"/>
          <w:szCs w:val="26"/>
        </w:rPr>
      </w:pPr>
    </w:p>
    <w:p w14:paraId="61B824A6" w14:textId="77777777" w:rsidR="0040056A" w:rsidRPr="004345C3" w:rsidRDefault="0040056A" w:rsidP="006C3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="Cordia New" w:hAnsi="Cordia New" w:cs="Cordia New"/>
          <w:sz w:val="26"/>
          <w:szCs w:val="26"/>
        </w:rPr>
      </w:pPr>
      <w:r w:rsidRPr="004345C3">
        <w:rPr>
          <w:rFonts w:ascii="Cordia New" w:hAnsi="Cordia New" w:cs="Cordia New" w:hint="cs"/>
          <w:sz w:val="26"/>
          <w:szCs w:val="26"/>
          <w:cs/>
        </w:rPr>
        <w:t>การแก้ไขอธิบายเพิ่มเติมดังนี้</w:t>
      </w:r>
    </w:p>
    <w:p w14:paraId="7062DF13" w14:textId="273D8B82" w:rsidR="0040056A" w:rsidRPr="004345C3" w:rsidRDefault="0040056A" w:rsidP="0043736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340"/>
        <w:jc w:val="thaiDistribute"/>
        <w:rPr>
          <w:rFonts w:ascii="Cordia New" w:hAnsi="Cordia New" w:cs="Cordia New"/>
          <w:sz w:val="26"/>
          <w:szCs w:val="26"/>
        </w:rPr>
      </w:pPr>
      <w:r w:rsidRPr="004345C3">
        <w:rPr>
          <w:rFonts w:ascii="Cordia New" w:hAnsi="Cordia New" w:cs="Cordia New" w:hint="cs"/>
          <w:sz w:val="26"/>
          <w:szCs w:val="26"/>
          <w:cs/>
        </w:rPr>
        <w:t xml:space="preserve">กิจการมีสิทธิเลื่อนการชำระหนี้ออกไปอย่างน้อย </w:t>
      </w:r>
      <w:r w:rsidR="00DE76A0">
        <w:rPr>
          <w:rFonts w:ascii="Cordia New" w:hAnsi="Cordia New" w:cs="Cordia New"/>
          <w:sz w:val="26"/>
          <w:szCs w:val="26"/>
        </w:rPr>
        <w:t xml:space="preserve">12 </w:t>
      </w:r>
      <w:r w:rsidRPr="004345C3">
        <w:rPr>
          <w:rFonts w:ascii="Cordia New" w:hAnsi="Cordia New" w:cs="Cordia New" w:hint="cs"/>
          <w:sz w:val="26"/>
          <w:szCs w:val="26"/>
          <w:cs/>
        </w:rPr>
        <w:t xml:space="preserve">เดือนนับจากวันสิ้นรอบระยะเวลารายงาน </w:t>
      </w:r>
      <w:r w:rsidR="00EE4C73">
        <w:rPr>
          <w:rFonts w:ascii="Cordia New" w:hAnsi="Cordia New" w:cs="Cordia New"/>
          <w:sz w:val="26"/>
          <w:szCs w:val="26"/>
          <w:cs/>
        </w:rPr>
        <w:br/>
      </w:r>
      <w:r w:rsidRPr="004345C3">
        <w:rPr>
          <w:rFonts w:ascii="Cordia New" w:hAnsi="Cordia New" w:cs="Cordia New" w:hint="cs"/>
          <w:sz w:val="26"/>
          <w:szCs w:val="26"/>
          <w:cs/>
        </w:rPr>
        <w:t>โดยสิทธิดังกล่าวต้องมีความชัดเจนและสามารถบังคับใช้ได้ ณ วันสิ้นรอบระยะเวลารายงาน</w:t>
      </w:r>
    </w:p>
    <w:p w14:paraId="1C14D5E3" w14:textId="7F1DBE42" w:rsidR="0040056A" w:rsidRPr="004345C3" w:rsidRDefault="0040056A" w:rsidP="0043736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340"/>
        <w:jc w:val="thaiDistribute"/>
        <w:rPr>
          <w:rFonts w:ascii="Cordia New" w:hAnsi="Cordia New" w:cs="Cordia New"/>
          <w:sz w:val="26"/>
          <w:szCs w:val="26"/>
        </w:rPr>
      </w:pPr>
      <w:r w:rsidRPr="004345C3">
        <w:rPr>
          <w:rFonts w:ascii="Cordia New" w:hAnsi="Cordia New" w:cs="Cordia New" w:hint="cs"/>
          <w:sz w:val="26"/>
          <w:szCs w:val="26"/>
          <w:cs/>
        </w:rPr>
        <w:t xml:space="preserve">หากสิทธิของกิจการในการเลื่อนการชำระหนี้ขึ้นอยู่กับข้อกำหนดของสัญญา กิจการจะต้องปฏิบัติตามข้อกำหนดดังกล่าวก่อนหรือภายในวันสิ้นรอบระยะเวลารายงาน เพื่อให้สิทธินั้นยังคงมีผล ณ </w:t>
      </w:r>
      <w:r w:rsidR="00EE4C73">
        <w:rPr>
          <w:rFonts w:ascii="Cordia New" w:hAnsi="Cordia New" w:cs="Cordia New"/>
          <w:sz w:val="26"/>
          <w:szCs w:val="26"/>
          <w:cs/>
        </w:rPr>
        <w:br/>
      </w:r>
      <w:r w:rsidRPr="004345C3">
        <w:rPr>
          <w:rFonts w:ascii="Cordia New" w:hAnsi="Cordia New" w:cs="Cordia New" w:hint="cs"/>
          <w:sz w:val="26"/>
          <w:szCs w:val="26"/>
          <w:cs/>
        </w:rPr>
        <w:t xml:space="preserve">วันสิ้นรอบระยะเวลารายงาน </w:t>
      </w:r>
    </w:p>
    <w:p w14:paraId="665E3436" w14:textId="2C6E81E1" w:rsidR="0040056A" w:rsidRPr="004345C3" w:rsidRDefault="0040056A" w:rsidP="0043736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340"/>
        <w:jc w:val="thaiDistribute"/>
        <w:rPr>
          <w:rFonts w:ascii="Cordia New" w:hAnsi="Cordia New" w:cs="Cordia New"/>
          <w:sz w:val="26"/>
          <w:szCs w:val="26"/>
        </w:rPr>
      </w:pPr>
      <w:r w:rsidRPr="004345C3">
        <w:rPr>
          <w:rFonts w:ascii="Cordia New" w:hAnsi="Cordia New" w:cs="Cordia New" w:hint="cs"/>
          <w:sz w:val="26"/>
          <w:szCs w:val="26"/>
          <w:cs/>
        </w:rPr>
        <w:t>การจัดประเภทหนี้สินเป็นหนี้สินหมุนเวียนหรือไม่หมุนเวียน จะไม่มีผลกระทบจากความน่าจะเป็นที่กิจการจะใช้สิทธิในการเลื่อนการชำระหนี้</w:t>
      </w:r>
    </w:p>
    <w:p w14:paraId="4705F826" w14:textId="3318E77C" w:rsidR="0040056A" w:rsidRPr="004345C3" w:rsidRDefault="0040056A" w:rsidP="0043736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340"/>
        <w:jc w:val="thaiDistribute"/>
        <w:rPr>
          <w:rFonts w:ascii="Cordia New" w:hAnsi="Cordia New" w:cs="Cordia New"/>
          <w:sz w:val="26"/>
          <w:szCs w:val="26"/>
        </w:rPr>
      </w:pPr>
      <w:r w:rsidRPr="004345C3">
        <w:rPr>
          <w:rFonts w:ascii="Cordia New" w:hAnsi="Cordia New" w:cs="Cordia New" w:hint="cs"/>
          <w:sz w:val="26"/>
          <w:szCs w:val="26"/>
          <w:cs/>
        </w:rPr>
        <w:t xml:space="preserve">ในกรณีที่หนี้สินสามารถชำระได้ตามทางเลือกของคู่สัญญาด้วยการโอนตราสารทุนของกิจการ ในการชำระหนี้ดังกล่าวจะไม่มีผลต่อการจัดประเภทของหนี้สินเป็นหนี้สินหมุนเวียนหรือไม่หมุนเวียน </w:t>
      </w:r>
      <w:r w:rsidR="00EE4C73">
        <w:rPr>
          <w:rFonts w:ascii="Cordia New" w:hAnsi="Cordia New" w:cs="Cordia New"/>
          <w:sz w:val="26"/>
          <w:szCs w:val="26"/>
          <w:cs/>
        </w:rPr>
        <w:br/>
      </w:r>
      <w:r w:rsidRPr="004345C3">
        <w:rPr>
          <w:rFonts w:ascii="Cordia New" w:hAnsi="Cordia New" w:cs="Cordia New" w:hint="cs"/>
          <w:sz w:val="26"/>
          <w:szCs w:val="26"/>
          <w:cs/>
        </w:rPr>
        <w:t>หากทางเลือกดังกล่าวจัดเป็นตราสารทุน</w:t>
      </w:r>
    </w:p>
    <w:p w14:paraId="4B0D9F4C" w14:textId="77777777" w:rsidR="0040056A" w:rsidRPr="004345C3" w:rsidRDefault="0040056A" w:rsidP="0040056A">
      <w:pPr>
        <w:spacing w:line="240" w:lineRule="auto"/>
        <w:ind w:left="2070"/>
        <w:jc w:val="thaiDistribute"/>
        <w:rPr>
          <w:rFonts w:ascii="Cordia New" w:hAnsi="Cordia New" w:cs="Cordia New"/>
          <w:sz w:val="26"/>
          <w:szCs w:val="26"/>
        </w:rPr>
      </w:pPr>
    </w:p>
    <w:p w14:paraId="64A50A1D" w14:textId="77777777" w:rsidR="0040056A" w:rsidRPr="004345C3" w:rsidRDefault="0040056A" w:rsidP="006A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="Cordia New" w:hAnsi="Cordia New" w:cs="Cordia New"/>
          <w:sz w:val="26"/>
          <w:szCs w:val="26"/>
        </w:rPr>
      </w:pPr>
      <w:r w:rsidRPr="004345C3">
        <w:rPr>
          <w:rFonts w:ascii="Cordia New" w:hAnsi="Cordia New" w:cs="Cordia New" w:hint="cs"/>
          <w:sz w:val="26"/>
          <w:szCs w:val="26"/>
          <w:cs/>
        </w:rPr>
        <w:t>การแก้ไขเหล่านี้ไม่มีผลกระทบต่องบการเงินรวมของกลุ่มบริษัท</w:t>
      </w:r>
    </w:p>
    <w:p w14:paraId="43814EA8" w14:textId="77777777" w:rsidR="00FA505F" w:rsidRPr="004345C3" w:rsidRDefault="00FA505F" w:rsidP="0015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"/>
        <w:jc w:val="thaiDistribute"/>
        <w:rPr>
          <w:rFonts w:ascii="Cordia New" w:hAnsi="Cordia New" w:cs="Cordia New"/>
          <w:sz w:val="26"/>
          <w:szCs w:val="26"/>
        </w:rPr>
      </w:pPr>
    </w:p>
    <w:p w14:paraId="481C17A4" w14:textId="272B467D" w:rsidR="00B05668" w:rsidRPr="004345C3" w:rsidRDefault="004E1040" w:rsidP="007715C1">
      <w:pPr>
        <w:pStyle w:val="CordiaNew"/>
        <w:numPr>
          <w:ilvl w:val="2"/>
          <w:numId w:val="17"/>
        </w:numPr>
        <w:tabs>
          <w:tab w:val="clear" w:pos="4153"/>
          <w:tab w:val="clear" w:pos="8306"/>
        </w:tabs>
        <w:ind w:left="1620"/>
        <w:jc w:val="thaiDistribute"/>
        <w:rPr>
          <w:rFonts w:ascii="Cordia New" w:eastAsia="Times New Roman" w:hAnsi="Cordia New" w:cs="Cordia New"/>
          <w:b/>
          <w:bCs/>
          <w:color w:val="auto"/>
          <w:sz w:val="26"/>
          <w:szCs w:val="26"/>
          <w:lang w:val="th-TH" w:eastAsia="en-US"/>
        </w:rPr>
      </w:pPr>
      <w:r w:rsidRPr="004345C3">
        <w:rPr>
          <w:rFonts w:ascii="Cordia New" w:eastAsia="Times New Roman" w:hAnsi="Cordia New" w:cs="Cordia New"/>
          <w:b/>
          <w:bCs/>
          <w:color w:val="auto"/>
          <w:sz w:val="26"/>
          <w:szCs w:val="26"/>
          <w:cs/>
          <w:lang w:val="th-TH" w:eastAsia="en-US"/>
        </w:rPr>
        <w:t xml:space="preserve">การเปลี่ยนแปลงของมาตรฐานการรายงานทางการเงิน ฉบับปรับปรุง </w:t>
      </w:r>
      <w:r w:rsidR="00AD0403">
        <w:rPr>
          <w:rFonts w:ascii="Cordia New" w:eastAsia="Times New Roman" w:hAnsi="Cordia New" w:cs="Cordia New"/>
          <w:b/>
          <w:bCs/>
          <w:color w:val="auto"/>
          <w:sz w:val="26"/>
          <w:szCs w:val="26"/>
          <w:lang w:eastAsia="en-US"/>
        </w:rPr>
        <w:t>2568</w:t>
      </w:r>
      <w:r w:rsidRPr="004345C3">
        <w:rPr>
          <w:rFonts w:ascii="Cordia New" w:eastAsia="Times New Roman" w:hAnsi="Cordia New" w:cs="Cordia New"/>
          <w:b/>
          <w:bCs/>
          <w:color w:val="auto"/>
          <w:sz w:val="26"/>
          <w:szCs w:val="26"/>
          <w:cs/>
          <w:lang w:val="th-TH" w:eastAsia="en-US"/>
        </w:rPr>
        <w:t xml:space="preserve"> มีผลบังคับใช้สำหรับรอบระยะเวลาบัญชีที่เริ่ม ณ หรือหลังวันที่ </w:t>
      </w:r>
      <w:r w:rsidR="00AD0403">
        <w:rPr>
          <w:rFonts w:ascii="Cordia New" w:eastAsia="Times New Roman" w:hAnsi="Cordia New" w:cs="Cordia New"/>
          <w:b/>
          <w:bCs/>
          <w:color w:val="auto"/>
          <w:sz w:val="26"/>
          <w:szCs w:val="26"/>
          <w:lang w:eastAsia="en-US"/>
        </w:rPr>
        <w:t>1</w:t>
      </w:r>
      <w:r w:rsidRPr="004345C3">
        <w:rPr>
          <w:rFonts w:ascii="Cordia New" w:eastAsia="Times New Roman" w:hAnsi="Cordia New" w:cs="Cordia New"/>
          <w:b/>
          <w:bCs/>
          <w:color w:val="auto"/>
          <w:sz w:val="26"/>
          <w:szCs w:val="26"/>
          <w:cs/>
          <w:lang w:val="th-TH" w:eastAsia="en-US"/>
        </w:rPr>
        <w:t xml:space="preserve"> มกราคม </w:t>
      </w:r>
      <w:r w:rsidR="00AD0403">
        <w:rPr>
          <w:rFonts w:ascii="Cordia New" w:eastAsia="Times New Roman" w:hAnsi="Cordia New" w:cs="Cordia New"/>
          <w:b/>
          <w:bCs/>
          <w:color w:val="auto"/>
          <w:sz w:val="26"/>
          <w:szCs w:val="26"/>
          <w:lang w:eastAsia="en-US"/>
        </w:rPr>
        <w:t>2569</w:t>
      </w:r>
    </w:p>
    <w:p w14:paraId="7ADBC291" w14:textId="77777777" w:rsidR="00D21C60" w:rsidRPr="004345C3" w:rsidRDefault="00D21C60" w:rsidP="00D21C60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</w:p>
    <w:p w14:paraId="7EB5D623" w14:textId="77777777" w:rsidR="00D21C60" w:rsidRPr="004345C3" w:rsidRDefault="00D21C60" w:rsidP="00461A6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4345C3">
        <w:rPr>
          <w:rFonts w:ascii="Cordia New" w:hAnsi="Cordia New" w:cs="Cordia New"/>
          <w:b/>
          <w:bCs/>
          <w:sz w:val="26"/>
          <w:szCs w:val="26"/>
          <w:cs/>
        </w:rPr>
        <w:t>การขาดความสามารถแลกเปลี่ยน</w:t>
      </w:r>
      <w:r w:rsidRPr="004345C3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Pr="004345C3">
        <w:rPr>
          <w:rFonts w:ascii="Cordia New" w:hAnsi="Cordia New" w:cs="Cordia New"/>
          <w:b/>
          <w:bCs/>
          <w:sz w:val="26"/>
          <w:szCs w:val="26"/>
          <w:cs/>
        </w:rPr>
        <w:t>(</w:t>
      </w:r>
      <w:r w:rsidRPr="004345C3">
        <w:rPr>
          <w:rFonts w:ascii="Cordia New" w:hAnsi="Cordia New" w:cs="Cordia New" w:hint="cs"/>
          <w:b/>
          <w:bCs/>
          <w:sz w:val="26"/>
          <w:szCs w:val="26"/>
          <w:cs/>
        </w:rPr>
        <w:t xml:space="preserve">การแก้ไข </w:t>
      </w:r>
      <w:r w:rsidRPr="004345C3">
        <w:rPr>
          <w:rFonts w:ascii="Cordia New" w:hAnsi="Cordia New" w:cs="Cordia New"/>
          <w:b/>
          <w:bCs/>
          <w:sz w:val="26"/>
          <w:szCs w:val="26"/>
        </w:rPr>
        <w:t>TAS</w:t>
      </w:r>
      <w:r w:rsidRPr="004345C3">
        <w:rPr>
          <w:rFonts w:ascii="Cordia New" w:hAnsi="Cordia New" w:cs="Cordia New"/>
          <w:b/>
          <w:bCs/>
          <w:sz w:val="26"/>
          <w:szCs w:val="26"/>
          <w:cs/>
        </w:rPr>
        <w:t>21)</w:t>
      </w:r>
    </w:p>
    <w:p w14:paraId="12DF7A09" w14:textId="77777777" w:rsidR="00D21C60" w:rsidRPr="004345C3" w:rsidRDefault="00D21C60" w:rsidP="00D21C60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20E50157" w14:textId="2D3BBE45" w:rsidR="00D21C60" w:rsidRPr="004345C3" w:rsidRDefault="00D21C60" w:rsidP="00461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="Cordia New" w:hAnsi="Cordia New" w:cs="Cordia New"/>
          <w:sz w:val="26"/>
          <w:szCs w:val="26"/>
        </w:rPr>
      </w:pPr>
      <w:r w:rsidRPr="004345C3">
        <w:rPr>
          <w:rFonts w:ascii="Cordia New" w:hAnsi="Cordia New" w:cs="Cordia New"/>
          <w:sz w:val="26"/>
          <w:szCs w:val="26"/>
          <w:cs/>
        </w:rPr>
        <w:t xml:space="preserve">มาตรฐานการบัญชี ฉบับที่ </w:t>
      </w:r>
      <w:r w:rsidR="00AD0403">
        <w:rPr>
          <w:rFonts w:ascii="Cordia New" w:hAnsi="Cordia New" w:cs="Cordia New"/>
          <w:sz w:val="26"/>
          <w:szCs w:val="26"/>
        </w:rPr>
        <w:t>21</w:t>
      </w:r>
      <w:r w:rsidRPr="004345C3">
        <w:rPr>
          <w:rFonts w:ascii="Cordia New" w:hAnsi="Cordia New" w:cs="Cordia New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และเมื่อไม่สามารถปฏิบัติได้ ให้กิจการกำหนดอัตราแลกเปลี่ยนที่จะใช้และเปิดเผยข้อมูลดังกล่าว</w:t>
      </w:r>
    </w:p>
    <w:p w14:paraId="6CCEC636" w14:textId="77777777" w:rsidR="007C7121" w:rsidRPr="004345C3" w:rsidRDefault="007C7121" w:rsidP="00461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="Cordia New" w:hAnsi="Cordia New" w:cs="Cordia New"/>
          <w:sz w:val="26"/>
          <w:szCs w:val="26"/>
        </w:rPr>
      </w:pPr>
    </w:p>
    <w:p w14:paraId="73C46291" w14:textId="77777777" w:rsidR="007C7121" w:rsidRPr="004345C3" w:rsidRDefault="007C7121" w:rsidP="00461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0"/>
        <w:jc w:val="thaiDistribute"/>
        <w:rPr>
          <w:rFonts w:ascii="Cordia New" w:hAnsi="Cordia New" w:cs="Cordia New"/>
          <w:sz w:val="26"/>
          <w:szCs w:val="26"/>
        </w:rPr>
      </w:pPr>
      <w:r w:rsidRPr="004345C3">
        <w:rPr>
          <w:rFonts w:ascii="Cordia New" w:hAnsi="Cordia New" w:cs="Cordia New" w:hint="cs"/>
          <w:sz w:val="26"/>
          <w:szCs w:val="26"/>
          <w:cs/>
        </w:rPr>
        <w:t>การแก้ไขเหล่านี้ไม่มีผลกระทบต่องบการเงินรวมของกลุ่มบริษัท</w:t>
      </w:r>
    </w:p>
    <w:p w14:paraId="089671F0" w14:textId="77777777" w:rsidR="00B05668" w:rsidRPr="004345C3" w:rsidRDefault="00B05668" w:rsidP="0015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"/>
        <w:jc w:val="thaiDistribute"/>
        <w:rPr>
          <w:rFonts w:ascii="Cordia New" w:hAnsi="Cordia New" w:cs="Cordia New"/>
          <w:sz w:val="26"/>
          <w:szCs w:val="26"/>
        </w:rPr>
      </w:pPr>
    </w:p>
    <w:p w14:paraId="0C5E98AF" w14:textId="5A16259E" w:rsidR="00F54413" w:rsidRPr="00E07296" w:rsidRDefault="00F54413" w:rsidP="006A52BD">
      <w:pPr>
        <w:pStyle w:val="CordiaNew"/>
        <w:tabs>
          <w:tab w:val="clear" w:pos="4153"/>
        </w:tabs>
        <w:jc w:val="thaiDistribute"/>
        <w:rPr>
          <w:rFonts w:ascii="Cordia New" w:hAnsi="Cordia New" w:cs="Cordia New"/>
          <w:b/>
          <w:bCs/>
          <w:color w:val="auto"/>
          <w:sz w:val="26"/>
          <w:szCs w:val="26"/>
          <w:cs/>
        </w:rPr>
      </w:pPr>
      <w:r w:rsidRPr="00E07296">
        <w:rPr>
          <w:rFonts w:ascii="Cordia New" w:hAnsi="Cordia New" w:cs="Cordia New"/>
          <w:b/>
          <w:bCs/>
          <w:color w:val="auto"/>
          <w:sz w:val="26"/>
          <w:szCs w:val="26"/>
          <w:cs/>
        </w:rPr>
        <w:br w:type="page"/>
      </w:r>
    </w:p>
    <w:p w14:paraId="1EAE0C78" w14:textId="77777777" w:rsidR="00D57E97" w:rsidRPr="006A52BD" w:rsidRDefault="00D57E97" w:rsidP="006A52BD">
      <w:pPr>
        <w:pStyle w:val="CordiaNew"/>
        <w:tabs>
          <w:tab w:val="clear" w:pos="4153"/>
        </w:tabs>
        <w:jc w:val="thaiDistribute"/>
        <w:rPr>
          <w:rFonts w:ascii="Cordia New" w:hAnsi="Cordia New" w:cs="Cordia New"/>
          <w:b/>
          <w:bCs/>
          <w:color w:val="auto"/>
          <w:sz w:val="26"/>
          <w:szCs w:val="26"/>
          <w:highlight w:val="yellow"/>
        </w:rPr>
      </w:pPr>
    </w:p>
    <w:p w14:paraId="09F14FC6" w14:textId="31A1EC0E" w:rsidR="00867702" w:rsidRPr="00F35D2D" w:rsidRDefault="00867702" w:rsidP="003C080B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F35D2D">
        <w:rPr>
          <w:rFonts w:ascii="Cordia New" w:hAnsi="Cordia New" w:cs="Cordia New"/>
          <w:b/>
          <w:bCs/>
          <w:color w:val="auto"/>
          <w:sz w:val="26"/>
          <w:szCs w:val="26"/>
          <w:cs/>
          <w:lang w:val="th-TH"/>
        </w:rPr>
        <w:t>นโยบายการบัญช</w:t>
      </w:r>
      <w:r w:rsidRPr="00F35D2D">
        <w:rPr>
          <w:rFonts w:ascii="Cordia New" w:hAnsi="Cordia New" w:cs="Cordia New"/>
          <w:b/>
          <w:bCs/>
          <w:color w:val="auto"/>
          <w:sz w:val="26"/>
          <w:szCs w:val="26"/>
          <w:cs/>
        </w:rPr>
        <w:t>ี</w:t>
      </w:r>
      <w:r w:rsidR="00E83197" w:rsidRPr="00F35D2D"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ที่มีสาระสำคัญ</w:t>
      </w:r>
    </w:p>
    <w:p w14:paraId="547F07F8" w14:textId="77777777" w:rsidR="00642001" w:rsidRPr="00616E3E" w:rsidRDefault="00642001" w:rsidP="0064200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Cordia New" w:hAnsi="Cordia New" w:cs="Cordia New"/>
          <w:b/>
          <w:bCs/>
          <w:color w:val="auto"/>
          <w:sz w:val="26"/>
          <w:szCs w:val="26"/>
          <w:cs/>
          <w:lang w:val="th-TH"/>
        </w:rPr>
      </w:pPr>
    </w:p>
    <w:p w14:paraId="4EE20426" w14:textId="24DEFADA" w:rsidR="00867702" w:rsidRPr="009A3754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A3754">
        <w:rPr>
          <w:rFonts w:ascii="Cordia New" w:hAnsi="Cordia New" w:cs="Cordia New"/>
          <w:b/>
          <w:bCs/>
          <w:sz w:val="26"/>
          <w:szCs w:val="26"/>
          <w:cs/>
        </w:rPr>
        <w:t>การรับรู้</w:t>
      </w:r>
      <w:r w:rsidRPr="009A3754">
        <w:rPr>
          <w:rFonts w:ascii="Cordia New" w:hAnsi="Cordia New" w:cs="Cordia New"/>
          <w:b/>
          <w:bCs/>
          <w:sz w:val="26"/>
          <w:szCs w:val="26"/>
          <w:cs/>
          <w:lang w:eastAsia="zh-CN"/>
        </w:rPr>
        <w:t>รายได้</w:t>
      </w:r>
    </w:p>
    <w:p w14:paraId="716F587E" w14:textId="77777777" w:rsidR="009A3754" w:rsidRDefault="009A3754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782FA2A8" w14:textId="6C72212B" w:rsidR="00867702" w:rsidRPr="00616E3E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กลุ่มบริษัทรับรู้รายได้ เมื่อลูกค้ามีอำนาจควบคุมในสินค้าหรือบริการด้วยจำนวนเงินที่สะท้อนถึงสิ่งตอบแทนที่คาดว่าจะมีสิทธิได้รับ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ที่ไม่รวมจำนวนเงินที่เก็บแทนบุคคลที่สามและภาษีมูลค่าเพิ่ม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และสุทธิจากส่วนลดการค้าและส่วนลดตามปริมาณ โดยมีการใช้วิจารณญาณในการพิจารณาจังหวะเวลาในการส่งมอบการควบคุม</w:t>
      </w:r>
      <w:r w:rsidR="4D7E43B4" w:rsidRPr="00616E3E">
        <w:rPr>
          <w:rFonts w:ascii="Cordia New" w:hAnsi="Cordia New" w:cs="Cordia New"/>
          <w:sz w:val="26"/>
          <w:szCs w:val="26"/>
          <w:cs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เพื่อประเมินว่าจะรับรู้รายได้ ณ เวลาใดเวลาหนึ่ง หรือ รับรู้ตลอดช่วงเวลาหนึ่ง ตามแต่ละลักษณะของรายได้ดังต่อไปนี้</w:t>
      </w:r>
    </w:p>
    <w:p w14:paraId="577A4C38" w14:textId="77777777" w:rsidR="00553410" w:rsidRPr="00616E3E" w:rsidRDefault="00553410" w:rsidP="009A37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Cordia New" w:eastAsia="Calibri" w:hAnsi="Cordia New" w:cs="Cordia New"/>
          <w:spacing w:val="-4"/>
          <w:sz w:val="26"/>
          <w:szCs w:val="26"/>
          <w:cs/>
        </w:rPr>
      </w:pPr>
    </w:p>
    <w:p w14:paraId="068E928C" w14:textId="77777777" w:rsidR="00867702" w:rsidRPr="00616E3E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u w:val="single"/>
        </w:rPr>
      </w:pPr>
      <w:r w:rsidRPr="00616E3E">
        <w:rPr>
          <w:rFonts w:ascii="Cordia New" w:hAnsi="Cordia New" w:cs="Cordia New"/>
          <w:sz w:val="26"/>
          <w:szCs w:val="26"/>
          <w:u w:val="single"/>
          <w:cs/>
        </w:rPr>
        <w:t>รายได้จากการขายสินค้า</w:t>
      </w:r>
    </w:p>
    <w:p w14:paraId="2698C0F4" w14:textId="1E60C91B" w:rsidR="00867702" w:rsidRPr="00616E3E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รายได้จากการขายสินค้า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ในกรณีที่มีสัญญาที่ให้สิทธิลูกค้าในการคืนสินค้า รายได้จะ</w:t>
      </w:r>
      <w:r w:rsidR="00946172" w:rsidRPr="00616E3E">
        <w:rPr>
          <w:rFonts w:ascii="Cordia New" w:hAnsi="Cordia New" w:cs="Cordia New"/>
          <w:sz w:val="26"/>
          <w:szCs w:val="26"/>
          <w:cs/>
        </w:rPr>
        <w:t>ถูก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รับรู้ในจำนวนที่มีความเป็นไปได้ค่อนข้างแน่ในระดับสูงว่าจะไม่มีการกลับรายการอย่างมีนัยสำคัญของรายได้ที่รับรู้สะสม </w:t>
      </w:r>
    </w:p>
    <w:p w14:paraId="4D2F1E0B" w14:textId="602835C0" w:rsidR="00867702" w:rsidRPr="00616E3E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6681D2DC" w14:textId="1D2CE181" w:rsidR="00867702" w:rsidRPr="00616E3E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u w:val="single"/>
        </w:rPr>
      </w:pPr>
      <w:r w:rsidRPr="00616E3E">
        <w:rPr>
          <w:rFonts w:ascii="Cordia New" w:hAnsi="Cordia New" w:cs="Cordia New"/>
          <w:sz w:val="26"/>
          <w:szCs w:val="26"/>
          <w:u w:val="single"/>
          <w:cs/>
        </w:rPr>
        <w:t>รายได้จากการให้บริการ</w:t>
      </w:r>
    </w:p>
    <w:p w14:paraId="3508AA72" w14:textId="125226D5" w:rsidR="008463F6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รายได้จากการให้บริการ ประกอบด้วยรายได้จากการให้บริการเครื่องมือแพทย์ และบริการซ่อมบำรุงรักษาเครื่องมือแพทย์ รายได้จากการให้บริการ รับรู้ตลอดช่วงระยะเวลาหนึ่งเมื่อได้ให้บริการแล้ว</w:t>
      </w:r>
    </w:p>
    <w:p w14:paraId="45F399F5" w14:textId="77777777" w:rsidR="008463F6" w:rsidRPr="00616E3E" w:rsidRDefault="008463F6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01407D44" w14:textId="36ACEFD0" w:rsidR="00867702" w:rsidRPr="00616E3E" w:rsidRDefault="00054679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กลุ่ม</w:t>
      </w:r>
      <w:r w:rsidR="006D6727" w:rsidRPr="00616E3E">
        <w:rPr>
          <w:rFonts w:ascii="Cordia New" w:hAnsi="Cordia New" w:cs="Cordia New"/>
          <w:sz w:val="26"/>
          <w:szCs w:val="26"/>
          <w:cs/>
        </w:rPr>
        <w:t xml:space="preserve">บริษัทบันทึกรายได้จากการขายสินค้าและบริการแยกจากกัน </w:t>
      </w:r>
      <w:r w:rsidR="00867702" w:rsidRPr="00616E3E">
        <w:rPr>
          <w:rFonts w:ascii="Cordia New" w:hAnsi="Cordia New" w:cs="Cordia New"/>
          <w:sz w:val="26"/>
          <w:szCs w:val="26"/>
          <w:cs/>
        </w:rPr>
        <w:t>สำหรับสัญญาที่มีการรวมการขายสินค้าและบริการเข้าด้วยกัน หากสินค้าและบริการดังกล่าวแตกต่างกัน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ให้กับสินค้าและบริการตามสัดส่วนของราคาขายที่เป็นเอกเทศของสินค้าและบริการนั้นๆ</w:t>
      </w:r>
      <w:r w:rsidR="00867702" w:rsidRPr="00616E3E">
        <w:rPr>
          <w:rFonts w:ascii="Cordia New" w:hAnsi="Cordia New" w:cs="Cordia New"/>
          <w:sz w:val="26"/>
          <w:szCs w:val="26"/>
        </w:rPr>
        <w:t xml:space="preserve"> </w:t>
      </w:r>
      <w:r w:rsidR="00867702" w:rsidRPr="00616E3E">
        <w:rPr>
          <w:rFonts w:ascii="Cordia New" w:hAnsi="Cordia New" w:cs="Cordia New"/>
          <w:sz w:val="26"/>
          <w:szCs w:val="26"/>
          <w:cs/>
        </w:rPr>
        <w:t>ซึ่งได้ระบุไว้ในรายงานการกำหนดราคาสินค้า หรือบริการที่กลุ่มบริษัทขายสินค้าและบริการเป็นเอกเทศแยกต่างหาก</w:t>
      </w:r>
      <w:r w:rsidR="00035F7A" w:rsidRPr="00616E3E">
        <w:rPr>
          <w:rFonts w:ascii="Cordia New" w:hAnsi="Cordia New" w:cs="Cordia New"/>
          <w:sz w:val="26"/>
          <w:szCs w:val="26"/>
        </w:rPr>
        <w:t xml:space="preserve"> </w:t>
      </w:r>
      <w:r w:rsidR="00035F7A" w:rsidRPr="00616E3E">
        <w:rPr>
          <w:rFonts w:ascii="Cordia New" w:hAnsi="Cordia New" w:cs="Cordia New"/>
          <w:sz w:val="26"/>
          <w:szCs w:val="26"/>
          <w:cs/>
        </w:rPr>
        <w:t>การปันส่วนราคาสำหรับ</w:t>
      </w:r>
      <w:r w:rsidR="00CD3635" w:rsidRPr="00616E3E">
        <w:rPr>
          <w:rFonts w:ascii="Cordia New" w:hAnsi="Cordia New" w:cs="Cordia New"/>
          <w:sz w:val="26"/>
          <w:szCs w:val="26"/>
          <w:cs/>
        </w:rPr>
        <w:t>ภาระที่ต้อง</w:t>
      </w:r>
      <w:proofErr w:type="spellStart"/>
      <w:r w:rsidR="00CD3635" w:rsidRPr="00616E3E">
        <w:rPr>
          <w:rFonts w:ascii="Cordia New" w:hAnsi="Cordia New" w:cs="Cordia New"/>
          <w:sz w:val="26"/>
          <w:szCs w:val="26"/>
          <w:cs/>
        </w:rPr>
        <w:t>ปฎิบั</w:t>
      </w:r>
      <w:proofErr w:type="spellEnd"/>
      <w:r w:rsidR="00CD3635" w:rsidRPr="00616E3E">
        <w:rPr>
          <w:rFonts w:ascii="Cordia New" w:hAnsi="Cordia New" w:cs="Cordia New"/>
          <w:sz w:val="26"/>
          <w:szCs w:val="26"/>
          <w:cs/>
        </w:rPr>
        <w:t>ติ</w:t>
      </w:r>
      <w:r w:rsidR="007F1E06" w:rsidRPr="00616E3E">
        <w:rPr>
          <w:rFonts w:ascii="Cordia New" w:hAnsi="Cordia New" w:cs="Cordia New"/>
          <w:sz w:val="26"/>
          <w:szCs w:val="26"/>
          <w:cs/>
        </w:rPr>
        <w:t xml:space="preserve"> </w:t>
      </w:r>
      <w:r w:rsidR="00035F7A" w:rsidRPr="00616E3E">
        <w:rPr>
          <w:rFonts w:ascii="Cordia New" w:hAnsi="Cordia New" w:cs="Cordia New"/>
          <w:sz w:val="26"/>
          <w:szCs w:val="26"/>
          <w:cs/>
        </w:rPr>
        <w:t>รับรู้เป็นหนี้สินภายใต้ “รายได้รอการรับรู้ที่มีภาระที่ต้องปฏิบัติ</w:t>
      </w:r>
      <w:r w:rsidR="00B37ECF">
        <w:rPr>
          <w:rFonts w:ascii="Cordia New" w:hAnsi="Cordia New" w:cs="Cordia New" w:hint="cs"/>
          <w:sz w:val="26"/>
          <w:szCs w:val="26"/>
          <w:cs/>
        </w:rPr>
        <w:t>ตามสัญญา</w:t>
      </w:r>
      <w:r w:rsidR="00035F7A" w:rsidRPr="00616E3E">
        <w:rPr>
          <w:rFonts w:ascii="Cordia New" w:hAnsi="Cordia New" w:cs="Cordia New"/>
          <w:sz w:val="26"/>
          <w:szCs w:val="26"/>
          <w:cs/>
        </w:rPr>
        <w:t>” ณ วันที่เกิดรายการเริ่มแรก</w:t>
      </w:r>
      <w:r w:rsidR="00961B22" w:rsidRPr="00616E3E">
        <w:rPr>
          <w:rFonts w:ascii="Cordia New" w:hAnsi="Cordia New" w:cs="Cordia New"/>
          <w:sz w:val="26"/>
          <w:szCs w:val="26"/>
          <w:cs/>
        </w:rPr>
        <w:t xml:space="preserve"> </w:t>
      </w:r>
      <w:r w:rsidR="00035F7A" w:rsidRPr="00616E3E">
        <w:rPr>
          <w:rFonts w:ascii="Cordia New" w:hAnsi="Cordia New" w:cs="Cordia New"/>
          <w:sz w:val="26"/>
          <w:szCs w:val="26"/>
          <w:cs/>
        </w:rPr>
        <w:t>และจะรับรู้เป็นรายได้ตามวิธีเส้นตรงตลอดระยะเวลาการให้บริการ</w:t>
      </w:r>
    </w:p>
    <w:p w14:paraId="40224D10" w14:textId="77777777" w:rsidR="00867702" w:rsidRPr="00616E3E" w:rsidRDefault="00867702" w:rsidP="00330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7EF3289D" w14:textId="77777777" w:rsidR="00867702" w:rsidRPr="00616E3E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รายได้อื่น รับรู้ตามเกณฑ์คงค้าง</w:t>
      </w:r>
    </w:p>
    <w:p w14:paraId="6824E8FE" w14:textId="77777777" w:rsidR="0002736C" w:rsidRPr="00616E3E" w:rsidRDefault="0002736C" w:rsidP="00AE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22"/>
        <w:jc w:val="thaiDistribute"/>
        <w:rPr>
          <w:rFonts w:ascii="Cordia New" w:hAnsi="Cordia New" w:cs="Cordia New"/>
          <w:sz w:val="26"/>
          <w:szCs w:val="26"/>
        </w:rPr>
      </w:pPr>
    </w:p>
    <w:p w14:paraId="6C5BCE64" w14:textId="21479736" w:rsidR="00867702" w:rsidRPr="009A3754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A3754">
        <w:rPr>
          <w:rFonts w:ascii="Cordia New" w:hAnsi="Cordia New" w:cs="Cord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1909C379" w14:textId="77777777" w:rsidR="00867702" w:rsidRPr="00616E3E" w:rsidRDefault="00867702" w:rsidP="009A3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269CB739" w14:textId="1AB5E787" w:rsidR="00867702" w:rsidRPr="00616E3E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เงินสดและรายการเทียบเท่าเงินสด หมายถึง เงินสดในมือและเงินฝากธนาคารทุกประเภทที่มีสภาพคล่องสูง</w:t>
      </w:r>
      <w:r w:rsidR="00DF47F3"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 </w:t>
      </w:r>
    </w:p>
    <w:p w14:paraId="1B1E90DE" w14:textId="77777777" w:rsidR="00AD4210" w:rsidRDefault="00AD4210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Cordia New" w:hAnsi="Cordia New" w:cs="Cordia New"/>
          <w:sz w:val="26"/>
          <w:szCs w:val="26"/>
        </w:rPr>
      </w:pPr>
    </w:p>
    <w:p w14:paraId="1C3C5EC3" w14:textId="0591DAE4" w:rsidR="00AD4210" w:rsidRPr="00616E3E" w:rsidRDefault="00AD4210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Cordia New" w:hAnsi="Cordia New" w:cs="Cordia New"/>
          <w:sz w:val="26"/>
          <w:szCs w:val="26"/>
          <w:cs/>
        </w:rPr>
      </w:pPr>
      <w:r w:rsidRPr="006549D3">
        <w:rPr>
          <w:rFonts w:ascii="Cordia New" w:hAnsi="Cordia New" w:cs="Cordia New" w:hint="cs"/>
          <w:sz w:val="26"/>
          <w:szCs w:val="26"/>
          <w:cs/>
        </w:rPr>
        <w:t>เงินฝาก</w:t>
      </w:r>
      <w:r w:rsidR="00D457CD" w:rsidRPr="006549D3">
        <w:rPr>
          <w:rFonts w:ascii="Cordia New" w:hAnsi="Cordia New" w:cs="Cordia New" w:hint="cs"/>
          <w:sz w:val="26"/>
          <w:szCs w:val="26"/>
          <w:cs/>
        </w:rPr>
        <w:t>สถาบันการเงินที่มีข้อจำกัดในการใช้</w:t>
      </w:r>
      <w:r w:rsidR="00EE1615" w:rsidRPr="006549D3">
        <w:rPr>
          <w:rFonts w:ascii="Cordia New" w:hAnsi="Cordia New" w:cs="Cordia New" w:hint="cs"/>
          <w:sz w:val="26"/>
          <w:szCs w:val="26"/>
          <w:cs/>
        </w:rPr>
        <w:t xml:space="preserve">ได้แสดงไว้แยกต่างหากในบัญชี </w:t>
      </w:r>
      <w:r w:rsidR="00EE1615" w:rsidRPr="006549D3">
        <w:rPr>
          <w:rFonts w:ascii="Cordia New" w:hAnsi="Cordia New" w:cs="Cordia New"/>
          <w:sz w:val="26"/>
          <w:szCs w:val="26"/>
        </w:rPr>
        <w:t>“</w:t>
      </w:r>
      <w:r w:rsidR="00EE1615" w:rsidRPr="006549D3">
        <w:rPr>
          <w:rFonts w:ascii="Cordia New" w:hAnsi="Cordia New" w:cs="Cordia New" w:hint="cs"/>
          <w:sz w:val="26"/>
          <w:szCs w:val="26"/>
          <w:cs/>
        </w:rPr>
        <w:t>เงินฝาก</w:t>
      </w:r>
      <w:r w:rsidR="00066280" w:rsidRPr="006549D3">
        <w:rPr>
          <w:rFonts w:ascii="Cordia New" w:hAnsi="Cordia New" w:cs="Cordia New" w:hint="cs"/>
          <w:sz w:val="26"/>
          <w:szCs w:val="26"/>
          <w:cs/>
        </w:rPr>
        <w:t>ธนาคารที่มีข้อจำกัดในการใช้</w:t>
      </w:r>
      <w:r w:rsidR="0043431D" w:rsidRPr="006549D3">
        <w:rPr>
          <w:rFonts w:ascii="Cordia New" w:hAnsi="Cordia New" w:cs="Cordia New"/>
          <w:sz w:val="26"/>
          <w:szCs w:val="26"/>
        </w:rPr>
        <w:t>”</w:t>
      </w:r>
      <w:r w:rsidR="0043431D" w:rsidRPr="006549D3">
        <w:rPr>
          <w:rFonts w:ascii="Cordia New" w:hAnsi="Cordia New" w:cs="Cordia New" w:hint="cs"/>
          <w:sz w:val="26"/>
          <w:szCs w:val="26"/>
          <w:cs/>
        </w:rPr>
        <w:t>ภายใต้สินทรัพย์</w:t>
      </w:r>
      <w:r w:rsidR="00994387">
        <w:rPr>
          <w:rFonts w:ascii="Cordia New" w:hAnsi="Cordia New" w:cs="Cordia New" w:hint="cs"/>
          <w:sz w:val="26"/>
          <w:szCs w:val="26"/>
          <w:cs/>
        </w:rPr>
        <w:t>หมุนเวียนและ</w:t>
      </w:r>
      <w:r w:rsidR="0043431D" w:rsidRPr="006549D3">
        <w:rPr>
          <w:rFonts w:ascii="Cordia New" w:hAnsi="Cordia New" w:cs="Cordia New" w:hint="cs"/>
          <w:sz w:val="26"/>
          <w:szCs w:val="26"/>
          <w:cs/>
        </w:rPr>
        <w:t>ไม่หมุนเวียนในงบ</w:t>
      </w:r>
      <w:r w:rsidR="00066280" w:rsidRPr="006549D3">
        <w:rPr>
          <w:rFonts w:ascii="Cordia New" w:hAnsi="Cordia New" w:cs="Cordia New" w:hint="cs"/>
          <w:sz w:val="26"/>
          <w:szCs w:val="26"/>
          <w:cs/>
        </w:rPr>
        <w:t>ฐานะการเงิน</w:t>
      </w:r>
    </w:p>
    <w:p w14:paraId="4700BE4B" w14:textId="6B0B4CA3" w:rsidR="00370652" w:rsidRPr="00616E3E" w:rsidRDefault="00370652" w:rsidP="009A3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</w:rPr>
      </w:pPr>
    </w:p>
    <w:p w14:paraId="02912555" w14:textId="77777777" w:rsidR="00867702" w:rsidRPr="009A3754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9A3754">
        <w:rPr>
          <w:rFonts w:ascii="Cordia New" w:hAnsi="Cordia New" w:cs="Cordia New"/>
          <w:b/>
          <w:bCs/>
          <w:sz w:val="26"/>
          <w:szCs w:val="26"/>
          <w:cs/>
        </w:rPr>
        <w:t>ลูกหนี้การค้า และลูกหนี้อื่น</w:t>
      </w:r>
    </w:p>
    <w:p w14:paraId="1551D871" w14:textId="77777777" w:rsidR="00867702" w:rsidRPr="00616E3E" w:rsidRDefault="00867702" w:rsidP="009A3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7FE9211E" w14:textId="0BA757E5" w:rsidR="00867702" w:rsidRPr="00616E3E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ลูกหนี้ รับรู้เมื่อกลุ่มบริษัทมีสิทธิที่ได้รับจำนวนเงินของสิ่งตอบแทนตามสัญญาโดยไม่</w:t>
      </w:r>
      <w:r w:rsidR="00B5723B" w:rsidRPr="00616E3E">
        <w:rPr>
          <w:rFonts w:ascii="Cordia New" w:hAnsi="Cordia New" w:cs="Cordia New"/>
          <w:sz w:val="26"/>
          <w:szCs w:val="26"/>
          <w:cs/>
        </w:rPr>
        <w:t>มี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เงื่อนไข </w:t>
      </w:r>
    </w:p>
    <w:p w14:paraId="2DA88A57" w14:textId="77777777" w:rsidR="00867702" w:rsidRPr="00616E3E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35CFEA9F" w14:textId="3E1C8CC5" w:rsidR="00867702" w:rsidRPr="00616E3E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ลูกหนี้การค้าและลูกหนี้อื่น วัดมูลค่าด้วยราคาของรายการหักค่าเผื่อผลขาดทุน</w:t>
      </w:r>
      <w:r w:rsidR="00B05487">
        <w:rPr>
          <w:rFonts w:ascii="Cordia New" w:hAnsi="Cordia New" w:cs="Cordia New" w:hint="cs"/>
          <w:sz w:val="26"/>
          <w:szCs w:val="26"/>
          <w:cs/>
        </w:rPr>
        <w:t>ด้านเครดิต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0468A663" w14:textId="77777777" w:rsidR="00867702" w:rsidRPr="00616E3E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1B52949B" w14:textId="12157D89" w:rsidR="008463F6" w:rsidRDefault="00867702" w:rsidP="008927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กลุ่มบริษัทใช้วิธีการอย่างง่าย (</w:t>
      </w:r>
      <w:r w:rsidRPr="00616E3E">
        <w:rPr>
          <w:rFonts w:ascii="Cordia New" w:hAnsi="Cordia New" w:cs="Cordia New"/>
          <w:sz w:val="26"/>
          <w:szCs w:val="26"/>
        </w:rPr>
        <w:t xml:space="preserve">Simplified Approach) </w:t>
      </w:r>
      <w:r w:rsidRPr="00616E3E">
        <w:rPr>
          <w:rFonts w:ascii="Cordia New" w:hAnsi="Cordia New" w:cs="Cordia New"/>
          <w:sz w:val="26"/>
          <w:szCs w:val="26"/>
          <w:cs/>
        </w:rPr>
        <w:t>ในการวัดมูลค่าผลขาดทุนด้านเครดิตที่คาดว่าจะเกิดขึ้นตลอดอายุหนี้และรับรู้ผลขาดทุนตั้งแต่การรับรู้รายการ ในการพิจารณาผลขาดทุนด้านเครดิตที่คาดว่าจะเกิดขึ้น ลูกหนี้จะถูกจัดกลุ่มตามรูปแบบของความเสี่ยงด้านเครดิตที่มีลักษณะคล้ายคลึงกัน อัตราการตั้งค่าเผื่อผลขาดทุนด้านเครดิตที่คาดว่าจะเกิดขึ้น คำนวณจากประวัติการชำระเงินสำหรับลูกหนี้แต่ละกลุ่ม ปรับปรุงด้วยปัจจัยเฉพาะของลูกหนี้ และความสามารถ</w:t>
      </w:r>
      <w:r w:rsidRPr="006549D3">
        <w:rPr>
          <w:rFonts w:ascii="Cordia New" w:hAnsi="Cordia New" w:cs="Cordia New"/>
          <w:sz w:val="26"/>
          <w:szCs w:val="26"/>
          <w:cs/>
        </w:rPr>
        <w:t xml:space="preserve">ในการชำระหนี้ของลูกหนี้ ณ วันสิ้นปี </w:t>
      </w:r>
      <w:r w:rsidR="00E052CA" w:rsidRPr="006549D3">
        <w:rPr>
          <w:rFonts w:ascii="Cordia New" w:hAnsi="Cordia New" w:cs="Cordia New"/>
          <w:sz w:val="26"/>
          <w:szCs w:val="26"/>
        </w:rPr>
        <w:t xml:space="preserve"> </w:t>
      </w:r>
      <w:r w:rsidR="0089502E" w:rsidRPr="006549D3">
        <w:rPr>
          <w:rFonts w:ascii="Cordia New" w:hAnsi="Cordia New" w:cs="Cordia New"/>
          <w:color w:val="000000"/>
          <w:sz w:val="26"/>
          <w:szCs w:val="26"/>
          <w:cs/>
        </w:rPr>
        <w:t>และการคาดการณ์ล่วงหน้าเกี่ยวกับปัจจัยทางเศรษฐกิจที่มีผลต่อความสามารถของลูก</w:t>
      </w:r>
      <w:r w:rsidR="007D1528">
        <w:rPr>
          <w:rFonts w:ascii="Cordia New" w:hAnsi="Cordia New" w:cs="Cordia New" w:hint="cs"/>
          <w:color w:val="000000"/>
          <w:sz w:val="26"/>
          <w:szCs w:val="26"/>
          <w:cs/>
        </w:rPr>
        <w:t>หนี้</w:t>
      </w:r>
      <w:r w:rsidR="0089502E" w:rsidRPr="006549D3">
        <w:rPr>
          <w:rFonts w:ascii="Cordia New" w:hAnsi="Cordia New" w:cs="Cordia New"/>
          <w:color w:val="000000"/>
          <w:sz w:val="26"/>
          <w:szCs w:val="26"/>
          <w:cs/>
        </w:rPr>
        <w:t xml:space="preserve">ในการชำระหนี้ </w:t>
      </w:r>
      <w:r w:rsidRPr="006549D3">
        <w:rPr>
          <w:rFonts w:ascii="Cordia New" w:hAnsi="Cordia New" w:cs="Cordia New"/>
          <w:sz w:val="26"/>
          <w:szCs w:val="26"/>
          <w:cs/>
        </w:rPr>
        <w:t>ผลขาดทุ</w:t>
      </w:r>
      <w:r w:rsidR="007D1528">
        <w:rPr>
          <w:rFonts w:ascii="Cordia New" w:hAnsi="Cordia New" w:cs="Cordia New" w:hint="cs"/>
          <w:sz w:val="26"/>
          <w:szCs w:val="26"/>
          <w:cs/>
        </w:rPr>
        <w:t>นด้านเครดิต</w:t>
      </w:r>
      <w:r w:rsidRPr="006549D3">
        <w:rPr>
          <w:rFonts w:ascii="Cordia New" w:hAnsi="Cordia New" w:cs="Cordia New"/>
          <w:sz w:val="26"/>
          <w:szCs w:val="26"/>
          <w:cs/>
        </w:rPr>
        <w:t>รับรู้ในงบกำไรขาดทุน</w:t>
      </w:r>
      <w:r w:rsidR="00852009" w:rsidRPr="006549D3">
        <w:rPr>
          <w:rFonts w:ascii="Cordia New" w:hAnsi="Cordia New" w:cs="Cordia New" w:hint="cs"/>
          <w:sz w:val="26"/>
          <w:szCs w:val="26"/>
          <w:cs/>
        </w:rPr>
        <w:t>เบ็ดเสร็จ</w:t>
      </w:r>
    </w:p>
    <w:p w14:paraId="2480122F" w14:textId="77777777" w:rsidR="008463F6" w:rsidRPr="00616E3E" w:rsidRDefault="008463F6" w:rsidP="009A3754">
      <w:pPr>
        <w:tabs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2891F820" w14:textId="77777777" w:rsidR="00867702" w:rsidRPr="009A3754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A3754">
        <w:rPr>
          <w:rFonts w:ascii="Cordia New" w:hAnsi="Cordia New" w:cs="Cordia New"/>
          <w:b/>
          <w:bCs/>
          <w:sz w:val="26"/>
          <w:szCs w:val="26"/>
          <w:cs/>
        </w:rPr>
        <w:t>สินค้าคงเหลือ</w:t>
      </w:r>
    </w:p>
    <w:p w14:paraId="02E8A56B" w14:textId="77777777" w:rsidR="00867702" w:rsidRPr="00616E3E" w:rsidRDefault="00867702" w:rsidP="009A3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321E996B" w14:textId="1F971300" w:rsidR="00867702" w:rsidRPr="00616E3E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สินค้าคงเหลือ</w:t>
      </w:r>
      <w:r w:rsidR="002A3294">
        <w:rPr>
          <w:rFonts w:ascii="Cordia New" w:hAnsi="Cordia New" w:cs="Cordia New" w:hint="cs"/>
          <w:sz w:val="26"/>
          <w:szCs w:val="26"/>
          <w:cs/>
        </w:rPr>
        <w:t>แสดงมูลค่า</w:t>
      </w:r>
      <w:r w:rsidRPr="00616E3E">
        <w:rPr>
          <w:rFonts w:ascii="Cordia New" w:hAnsi="Cordia New" w:cs="Cordia New"/>
          <w:sz w:val="26"/>
          <w:szCs w:val="26"/>
          <w:cs/>
        </w:rPr>
        <w:t>ตามราคาทุนหรือมูลค่าสุทธิที่จะได้รับแล้วแต่ราคาใดจะต่ำกว่า ราคาทุนคำนวณโดยวิธีถัวเฉลี่ยถ่วงน้ำหนัก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="00E07296">
        <w:rPr>
          <w:rFonts w:ascii="Cordia New" w:hAnsi="Cordia New" w:cs="Cordia New"/>
          <w:sz w:val="26"/>
          <w:szCs w:val="26"/>
          <w:cs/>
        </w:rPr>
        <w:br/>
      </w:r>
      <w:r w:rsidRPr="00616E3E">
        <w:rPr>
          <w:rFonts w:ascii="Cordia New" w:hAnsi="Cordia New" w:cs="Cordia New"/>
          <w:sz w:val="26"/>
          <w:szCs w:val="26"/>
          <w:cs/>
        </w:rPr>
        <w:t>ค่าอากรขาเข้าและค่าขนส่งหักด้วยส่วนลดและอื่นๆ 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ในการขาย</w:t>
      </w:r>
    </w:p>
    <w:p w14:paraId="5AF06368" w14:textId="77777777" w:rsidR="00867702" w:rsidRPr="00616E3E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53226CD7" w14:textId="56ED0029" w:rsidR="00867702" w:rsidRPr="00616E3E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ลุ่มบริษัทบันทึกค่าเผื่อสินค้าเคลื่อนไหวช้าและสินค้าเสียหายโดยพิจารณาจากประสบการณ์ที่ผ่านมาในอดีตและข้อมูลที่มีอยู่ในปัจจุบัน</w:t>
      </w:r>
    </w:p>
    <w:p w14:paraId="01CEABA0" w14:textId="77777777" w:rsidR="007669E4" w:rsidRPr="00616E3E" w:rsidRDefault="007669E4" w:rsidP="009A3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6AB648B2" w14:textId="77777777" w:rsidR="00867702" w:rsidRPr="009A3754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A3754">
        <w:rPr>
          <w:rFonts w:ascii="Cordia New" w:hAnsi="Cordia New" w:cs="Cordia New"/>
          <w:b/>
          <w:bCs/>
          <w:sz w:val="26"/>
          <w:szCs w:val="26"/>
          <w:cs/>
        </w:rPr>
        <w:t>เครื่องมือทางการเงิน</w:t>
      </w:r>
    </w:p>
    <w:p w14:paraId="6E0FD7A3" w14:textId="77777777" w:rsidR="00867702" w:rsidRPr="00616E3E" w:rsidRDefault="00867702" w:rsidP="009A3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23FC8F02" w14:textId="77777777" w:rsidR="00F0057A" w:rsidRDefault="00867702" w:rsidP="00F00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u w:val="single"/>
        </w:rPr>
      </w:pPr>
      <w:r w:rsidRPr="00616E3E">
        <w:rPr>
          <w:rFonts w:ascii="Cordia New" w:hAnsi="Cordia New" w:cs="Cordia New"/>
          <w:sz w:val="26"/>
          <w:szCs w:val="26"/>
          <w:u w:val="single"/>
          <w:cs/>
        </w:rPr>
        <w:t>สินทรัพย์ทางการเงิน</w:t>
      </w:r>
    </w:p>
    <w:p w14:paraId="538D8ADA" w14:textId="77777777" w:rsidR="00583437" w:rsidRDefault="00583437" w:rsidP="00F005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</w:p>
    <w:p w14:paraId="48E832F0" w14:textId="77777777" w:rsidR="008D624B" w:rsidRDefault="00583437" w:rsidP="008D62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  <w:r w:rsidRPr="00AD208E">
        <w:rPr>
          <w:rFonts w:ascii="Cordia New" w:hAnsi="Cordia New" w:cs="Cordia New" w:hint="cs"/>
          <w:i/>
          <w:iCs/>
          <w:color w:val="000000"/>
          <w:sz w:val="26"/>
          <w:szCs w:val="26"/>
          <w:cs/>
        </w:rPr>
        <w:t>การรับรู้รายการและการตัดรายการ</w:t>
      </w:r>
      <w:r>
        <w:rPr>
          <w:rFonts w:ascii="Cordia New" w:hAnsi="Cordia New" w:cs="Cordia New" w:hint="cs"/>
          <w:i/>
          <w:iCs/>
          <w:color w:val="000000"/>
          <w:sz w:val="26"/>
          <w:szCs w:val="26"/>
          <w:cs/>
        </w:rPr>
        <w:t>ของสินทรัพย์ทางการเงิน</w:t>
      </w:r>
    </w:p>
    <w:p w14:paraId="0EF6F0C4" w14:textId="77777777" w:rsidR="008D624B" w:rsidRDefault="008D624B" w:rsidP="008D62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</w:p>
    <w:p w14:paraId="327F3EEF" w14:textId="77777777" w:rsidR="008D624B" w:rsidRDefault="00583437" w:rsidP="008D62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8D624B">
        <w:rPr>
          <w:rFonts w:ascii="Cordia New" w:hAnsi="Cordia New" w:cs="Cordia New" w:hint="cs"/>
          <w:color w:val="000000"/>
          <w:sz w:val="26"/>
          <w:szCs w:val="26"/>
          <w:cs/>
        </w:rPr>
        <w:t>กลุ่มบริษัทจะรับรู้รายการสินทรัพย์ทางการเงิน เมื่อกลุ่มบริษัทเป็นคู่สัญญาตามข้อกำหนดของสัญญาของเครื่องมือทางการเงินนั้น</w:t>
      </w:r>
    </w:p>
    <w:p w14:paraId="569E2559" w14:textId="77777777" w:rsidR="008D624B" w:rsidRDefault="008D624B" w:rsidP="008D62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0C0BAEF6" w14:textId="77777777" w:rsidR="008D624B" w:rsidRDefault="00583437" w:rsidP="008D62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8D624B">
        <w:rPr>
          <w:rFonts w:ascii="Cordia New" w:hAnsi="Cordia New" w:cs="Cordia New" w:hint="cs"/>
          <w:color w:val="000000"/>
          <w:sz w:val="26"/>
          <w:szCs w:val="26"/>
          <w:cs/>
        </w:rPr>
        <w:t>กลุ่ม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 และกลุ่มบริษัทได้โอนความเสี่ยงและผลประโยชน์ที่เกี่ยวข้องกับการเป็นเจ้าของสินทรัพย์ออกไป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3743CEDC" w14:textId="2F7F95B5" w:rsidR="005056B5" w:rsidRDefault="005056B5" w:rsidP="008D62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  <w:cs/>
        </w:rPr>
      </w:pPr>
      <w:r>
        <w:rPr>
          <w:rFonts w:ascii="Cordia New" w:hAnsi="Cordia New" w:cs="Cordia New"/>
          <w:color w:val="000000"/>
          <w:sz w:val="26"/>
          <w:szCs w:val="26"/>
          <w:cs/>
        </w:rPr>
        <w:br w:type="page"/>
      </w:r>
    </w:p>
    <w:p w14:paraId="4C9F18A5" w14:textId="77777777" w:rsidR="008D624B" w:rsidRDefault="008D624B" w:rsidP="008D62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3F63B04E" w14:textId="3958EF53" w:rsidR="008D624B" w:rsidRDefault="00583437" w:rsidP="008D62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  <w:r w:rsidRPr="008D624B">
        <w:rPr>
          <w:rFonts w:ascii="Cordia New" w:hAnsi="Cordia New" w:cs="Cordia New" w:hint="cs"/>
          <w:i/>
          <w:iCs/>
          <w:color w:val="000000"/>
          <w:sz w:val="26"/>
          <w:szCs w:val="26"/>
          <w:cs/>
        </w:rPr>
        <w:t>การจัดประเภทและการวัดมูลค่าเริ่มแรกของสินทรัพย์ทางการเงินที่วัดมูลค่าด้วย</w:t>
      </w:r>
      <w:r w:rsidR="00963FA7">
        <w:rPr>
          <w:rFonts w:ascii="Cordia New" w:hAnsi="Cordia New" w:cs="Cordia New" w:hint="cs"/>
          <w:i/>
          <w:iCs/>
          <w:color w:val="000000"/>
          <w:sz w:val="26"/>
          <w:szCs w:val="26"/>
          <w:cs/>
        </w:rPr>
        <w:t>วิธี</w:t>
      </w:r>
      <w:r w:rsidRPr="008D624B">
        <w:rPr>
          <w:rFonts w:ascii="Cordia New" w:hAnsi="Cordia New" w:cs="Cordia New" w:hint="cs"/>
          <w:i/>
          <w:iCs/>
          <w:color w:val="000000"/>
          <w:sz w:val="26"/>
          <w:szCs w:val="26"/>
          <w:cs/>
        </w:rPr>
        <w:t>ราคาทุนตัดจำหน่าย</w:t>
      </w:r>
    </w:p>
    <w:p w14:paraId="312E815E" w14:textId="77777777" w:rsidR="008D624B" w:rsidRDefault="008D624B" w:rsidP="008D62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</w:p>
    <w:p w14:paraId="6E6F66C4" w14:textId="77777777" w:rsidR="00583437" w:rsidRPr="008D624B" w:rsidRDefault="00583437" w:rsidP="008D62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  <w:r w:rsidRPr="00693C2D">
        <w:rPr>
          <w:rFonts w:ascii="Cordia New" w:hAnsi="Cordia New" w:cs="Cordia New" w:hint="cs"/>
          <w:color w:val="000000"/>
          <w:sz w:val="26"/>
          <w:szCs w:val="26"/>
          <w:cs/>
        </w:rPr>
        <w:t>สินทรัพย์ทางการเงินจะถูกวัดมูลค่าด้วยวิธีราคาทุนตัดจำหน่ายเมื่อเข้าเงื่อนไขดังต่อไปนี้</w:t>
      </w:r>
    </w:p>
    <w:p w14:paraId="42C66384" w14:textId="77777777" w:rsidR="00583437" w:rsidRPr="00693C2D" w:rsidRDefault="00583437" w:rsidP="005D4BF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43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93C2D">
        <w:rPr>
          <w:rFonts w:ascii="Cordia New" w:hAnsi="Cordia New" w:cs="Cordia New" w:hint="cs"/>
          <w:color w:val="000000"/>
          <w:sz w:val="26"/>
          <w:szCs w:val="26"/>
          <w:cs/>
        </w:rPr>
        <w:t>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4FE49199" w14:textId="77777777" w:rsidR="00583437" w:rsidRPr="00693C2D" w:rsidRDefault="00583437" w:rsidP="005D4BF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1440" w:right="-43" w:hanging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93C2D">
        <w:rPr>
          <w:rFonts w:ascii="Cordia New" w:hAnsi="Cordia New" w:cs="Cordia New" w:hint="cs"/>
          <w:color w:val="000000"/>
          <w:sz w:val="26"/>
          <w:szCs w:val="26"/>
          <w:cs/>
        </w:rPr>
        <w:t xml:space="preserve"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่ายจากยอดคงเหลือของเงินต้นในวันที่กำหนดไว้ </w:t>
      </w:r>
      <w:r w:rsidRPr="00693C2D">
        <w:rPr>
          <w:rFonts w:ascii="Cordia New" w:hAnsi="Cordia New" w:cs="Cordia New" w:hint="cs"/>
          <w:color w:val="000000"/>
          <w:sz w:val="26"/>
          <w:szCs w:val="26"/>
        </w:rPr>
        <w:t>(SPPI)</w:t>
      </w:r>
    </w:p>
    <w:p w14:paraId="3951D438" w14:textId="77777777" w:rsidR="00105A63" w:rsidRDefault="00583437" w:rsidP="00105A63">
      <w:pPr>
        <w:spacing w:line="240" w:lineRule="auto"/>
        <w:ind w:left="90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  <w:r w:rsidRPr="008D624B">
        <w:rPr>
          <w:rFonts w:ascii="Cordia New" w:hAnsi="Cordia New" w:cs="Cordia New" w:hint="cs"/>
          <w:color w:val="000000"/>
          <w:sz w:val="26"/>
          <w:szCs w:val="26"/>
          <w:cs/>
        </w:rPr>
        <w:t xml:space="preserve">สินทรัพย์ทางการเงินจะรับรู้รายการเมื่อเริ่มแรกด้วย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</w:t>
      </w:r>
    </w:p>
    <w:p w14:paraId="2D02966F" w14:textId="77777777" w:rsidR="00105A63" w:rsidRDefault="00105A63" w:rsidP="00105A63">
      <w:pPr>
        <w:spacing w:line="240" w:lineRule="auto"/>
        <w:ind w:left="90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</w:p>
    <w:p w14:paraId="4CDE9A5D" w14:textId="159EC0ED" w:rsidR="00105A63" w:rsidRDefault="00583437" w:rsidP="00105A63">
      <w:pPr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105A63">
        <w:rPr>
          <w:rFonts w:ascii="Cordia New" w:hAnsi="Cordia New" w:cs="Cordia New" w:hint="cs"/>
          <w:color w:val="000000"/>
          <w:sz w:val="26"/>
          <w:szCs w:val="26"/>
          <w:cs/>
        </w:rPr>
        <w:t>รายได้และค่าใช้จ่ายที่เกี่ยวข้องกับสินทรัพย์ทางการเงินแสดงเป็นกำไรหรือขาดทุนในต้นทุนทางการเงิน รายได้ทางการเงิน หรือ รายการทางการเงินอื่น ยกเว้นค่าเผื่อผลขาดทุน</w:t>
      </w:r>
      <w:r w:rsidR="00505B6E">
        <w:rPr>
          <w:rFonts w:ascii="Cordia New" w:hAnsi="Cordia New" w:cs="Cordia New" w:hint="cs"/>
          <w:color w:val="000000"/>
          <w:sz w:val="26"/>
          <w:szCs w:val="26"/>
          <w:cs/>
        </w:rPr>
        <w:t>ด้านเครดิต</w:t>
      </w:r>
      <w:r w:rsidRPr="00105A63">
        <w:rPr>
          <w:rFonts w:ascii="Cordia New" w:hAnsi="Cordia New" w:cs="Cordia New" w:hint="cs"/>
          <w:color w:val="000000"/>
          <w:sz w:val="26"/>
          <w:szCs w:val="26"/>
          <w:cs/>
        </w:rPr>
        <w:t>ของลูกหนี้การค้าซึ่งแสดงเป็นรายการแยกต่างหาก</w:t>
      </w:r>
    </w:p>
    <w:p w14:paraId="166798FD" w14:textId="77777777" w:rsidR="00105A63" w:rsidRDefault="00105A63" w:rsidP="008927F3">
      <w:pPr>
        <w:spacing w:line="240" w:lineRule="auto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</w:p>
    <w:p w14:paraId="7C2D7C6C" w14:textId="77777777" w:rsidR="00105A63" w:rsidRDefault="00583437" w:rsidP="00105A63">
      <w:pPr>
        <w:spacing w:line="240" w:lineRule="auto"/>
        <w:ind w:left="90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  <w:r w:rsidRPr="00693C2D">
        <w:rPr>
          <w:rFonts w:ascii="Cordia New" w:hAnsi="Cordia New" w:cs="Cordia New" w:hint="cs"/>
          <w:i/>
          <w:iCs/>
          <w:color w:val="000000"/>
          <w:sz w:val="26"/>
          <w:szCs w:val="26"/>
          <w:cs/>
        </w:rPr>
        <w:t>การวัดมูลค่าภายหลังของสินทรัพย์ทางการเงิน</w:t>
      </w:r>
      <w:r w:rsidRPr="007D2D36">
        <w:rPr>
          <w:rFonts w:ascii="Cordia New" w:hAnsi="Cordia New" w:cs="Cordia New"/>
          <w:i/>
          <w:iCs/>
          <w:color w:val="000000"/>
          <w:sz w:val="26"/>
          <w:szCs w:val="26"/>
          <w:cs/>
        </w:rPr>
        <w:t>ที่วัดมูลค่าด้วยวิธีราคาทุนตัดจำหน่าย</w:t>
      </w:r>
    </w:p>
    <w:p w14:paraId="5FE0416F" w14:textId="77777777" w:rsidR="00105A63" w:rsidRDefault="00105A63" w:rsidP="00105A63">
      <w:pPr>
        <w:spacing w:line="240" w:lineRule="auto"/>
        <w:ind w:left="90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</w:p>
    <w:p w14:paraId="4348340C" w14:textId="780B2D92" w:rsidR="00583437" w:rsidRPr="00105A63" w:rsidRDefault="00583437" w:rsidP="00105A63">
      <w:pPr>
        <w:spacing w:line="240" w:lineRule="auto"/>
        <w:ind w:left="90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  <w:r w:rsidRPr="00693C2D">
        <w:rPr>
          <w:rFonts w:ascii="Cordia New" w:hAnsi="Cordia New" w:cs="Cordia New" w:hint="cs"/>
          <w:color w:val="000000"/>
          <w:sz w:val="26"/>
          <w:szCs w:val="26"/>
          <w:cs/>
        </w:rPr>
        <w:t>สินทรัพย์ทางการเงินดังกล่าว วัดมูลค่าในภายหลังโดยใช้วิธีดอกเบี้ยที่แท้จริงและต้องมีการประเมินการด้อยค่าโดยบันทึกในกำไรหรือขาดทุนเป็นรายการแยกต่างหาก</w:t>
      </w:r>
    </w:p>
    <w:p w14:paraId="74780D76" w14:textId="77777777" w:rsidR="00035F7A" w:rsidRPr="00616E3E" w:rsidRDefault="00035F7A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5AC84CCD" w14:textId="77777777" w:rsidR="00867702" w:rsidRPr="00B0579B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B0579B">
        <w:rPr>
          <w:rFonts w:ascii="Cordia New" w:hAnsi="Cordia New" w:cs="Cordia New"/>
          <w:i/>
          <w:i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 (</w:t>
      </w:r>
      <w:r w:rsidRPr="00B0579B">
        <w:rPr>
          <w:rFonts w:ascii="Cordia New" w:hAnsi="Cordia New" w:cs="Cordia New"/>
          <w:i/>
          <w:iCs/>
          <w:sz w:val="26"/>
          <w:szCs w:val="26"/>
        </w:rPr>
        <w:t>FVTPL)</w:t>
      </w:r>
    </w:p>
    <w:p w14:paraId="513736ED" w14:textId="77777777" w:rsidR="00867702" w:rsidRPr="00B0579B" w:rsidRDefault="00867702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56A8AD50" w14:textId="337C4197" w:rsidR="00C67376" w:rsidRPr="00B0579B" w:rsidRDefault="00C67376" w:rsidP="00680A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B0579B">
        <w:rPr>
          <w:rFonts w:ascii="Cordia New" w:hAnsi="Cordia New" w:cs="Cordia New"/>
          <w:color w:val="000000"/>
          <w:sz w:val="26"/>
          <w:szCs w:val="26"/>
          <w:cs/>
        </w:rPr>
        <w:t>สินทรัพย์ทางการเงินที่บริษัทไม่ได้ถือครองเพื่อรับกระแสเงินสดตามสัญญาหรือถือครองเพื่อรับกระแสเงินสดตามสัญญาและเพื่อขาย วัดมูลค่าด้วยมูลค่ายุติธรรมผ่านกำไรหรือขาดทุน (</w:t>
      </w:r>
      <w:r w:rsidRPr="00B0579B">
        <w:rPr>
          <w:rFonts w:ascii="Cordia New" w:hAnsi="Cordia New" w:cs="Cordia New"/>
          <w:color w:val="000000"/>
          <w:sz w:val="26"/>
          <w:szCs w:val="26"/>
        </w:rPr>
        <w:t xml:space="preserve">FVTPL) </w:t>
      </w:r>
      <w:r w:rsidRPr="00B0579B">
        <w:rPr>
          <w:rFonts w:ascii="Cordia New" w:hAnsi="Cordia New" w:cs="Cordia New"/>
          <w:color w:val="000000"/>
          <w:sz w:val="26"/>
          <w:szCs w:val="26"/>
          <w:cs/>
        </w:rPr>
        <w:t>นอกจากนี้</w:t>
      </w:r>
      <w:r w:rsidRPr="00B0579B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B0579B">
        <w:rPr>
          <w:rFonts w:ascii="Cordia New" w:hAnsi="Cordia New" w:cs="Cordia New"/>
          <w:color w:val="000000"/>
          <w:sz w:val="26"/>
          <w:szCs w:val="26"/>
          <w:cs/>
        </w:rPr>
        <w:t>หากไม่คำนึงตามแผนการดำเนินธุรกิจ สินทรัพย์ทางการเงินที่มีข้อกำหนดตามสัญญาไม่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(</w:t>
      </w:r>
      <w:r w:rsidRPr="00B0579B">
        <w:rPr>
          <w:rFonts w:ascii="Cordia New" w:hAnsi="Cordia New" w:cs="Cordia New"/>
          <w:color w:val="000000"/>
          <w:sz w:val="26"/>
          <w:szCs w:val="26"/>
        </w:rPr>
        <w:t xml:space="preserve">SPPI) </w:t>
      </w:r>
      <w:r w:rsidRPr="00B0579B">
        <w:rPr>
          <w:rFonts w:ascii="Cordia New" w:hAnsi="Cordia New" w:cs="Cordia New"/>
          <w:color w:val="000000"/>
          <w:sz w:val="26"/>
          <w:szCs w:val="26"/>
          <w:cs/>
        </w:rPr>
        <w:t>บริษัทวัดมูลค่ายุติธรรมผ่านกำไรหรือขาดทุน รวมถึงอนุพันธ์ทางการเงินทั้งหมดที่ไม่เข้าเงื่อนไขในการป้องกันความเสี่ยง</w:t>
      </w:r>
      <w:r w:rsidRPr="00B0579B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B0579B">
        <w:rPr>
          <w:rFonts w:ascii="Cordia New" w:hAnsi="Cordia New" w:cs="Cordia New"/>
          <w:color w:val="00000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โดยจะถูกรับรู้การเปลี่ยนแปลงสุทธิของมูลค่ายุติธรรมในส่วนของกำไรหรือขาดทุน</w:t>
      </w:r>
    </w:p>
    <w:p w14:paraId="200DB047" w14:textId="77777777" w:rsidR="00C67376" w:rsidRPr="00B0579B" w:rsidRDefault="00C67376" w:rsidP="00C67376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483061F1" w14:textId="77777777" w:rsidR="00C67376" w:rsidRPr="00B0579B" w:rsidRDefault="00C67376" w:rsidP="00680A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B0579B">
        <w:rPr>
          <w:rFonts w:ascii="Cordia New" w:hAnsi="Cordia New" w:cs="Cordia New"/>
          <w:color w:val="000000"/>
          <w:sz w:val="26"/>
          <w:szCs w:val="26"/>
          <w:cs/>
        </w:rPr>
        <w:t>ในรอบระยะเวลารายงานนี้ กลุ่มบริษัทไม่มี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Pr="00B0579B">
        <w:rPr>
          <w:rFonts w:ascii="Cordia New" w:hAnsi="Cordia New" w:cs="Cordia New"/>
          <w:color w:val="000000"/>
          <w:sz w:val="26"/>
          <w:szCs w:val="26"/>
        </w:rPr>
        <w:t xml:space="preserve"> (FVOCI)</w:t>
      </w:r>
    </w:p>
    <w:p w14:paraId="13F6AD7D" w14:textId="52B72238" w:rsidR="00892287" w:rsidRPr="00B0579B" w:rsidRDefault="00892287" w:rsidP="009A37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1E3216F" w14:textId="53DA04BE" w:rsidR="00680A75" w:rsidRPr="00680A75" w:rsidRDefault="00680A75" w:rsidP="00680A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89B6241" w14:textId="452B7D02" w:rsidR="001F23C3" w:rsidRDefault="001F23C3" w:rsidP="00680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30678D9F" w14:textId="77777777" w:rsidR="00B15766" w:rsidRPr="00680A75" w:rsidRDefault="00B15766" w:rsidP="00680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3720B867" w14:textId="77777777" w:rsidR="00272760" w:rsidRDefault="00867702" w:rsidP="002727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u w:val="single"/>
        </w:rPr>
      </w:pPr>
      <w:r w:rsidRPr="00616E3E">
        <w:rPr>
          <w:rFonts w:ascii="Cordia New" w:hAnsi="Cordia New" w:cs="Cordia New"/>
          <w:sz w:val="26"/>
          <w:szCs w:val="26"/>
          <w:u w:val="single"/>
          <w:cs/>
        </w:rPr>
        <w:t>หนี้สินทางการเงิน</w:t>
      </w:r>
    </w:p>
    <w:p w14:paraId="60AA47EA" w14:textId="77777777" w:rsidR="00272760" w:rsidRDefault="00272760" w:rsidP="002727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u w:val="single"/>
        </w:rPr>
      </w:pPr>
    </w:p>
    <w:p w14:paraId="6154D010" w14:textId="77777777" w:rsidR="00272760" w:rsidRDefault="00272760" w:rsidP="002727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  <w:r w:rsidRPr="00272760">
        <w:rPr>
          <w:rFonts w:ascii="Cordia New" w:hAnsi="Cordia New" w:cs="Cordia New" w:hint="cs"/>
          <w:i/>
          <w:iCs/>
          <w:color w:val="000000"/>
          <w:sz w:val="26"/>
          <w:szCs w:val="26"/>
          <w:cs/>
        </w:rPr>
        <w:t>การรับรู้รายการและการตัดรายการของหนี้สินทางการเงิน</w:t>
      </w:r>
    </w:p>
    <w:p w14:paraId="63F362E8" w14:textId="77777777" w:rsidR="001E6CCD" w:rsidRDefault="001E6CCD" w:rsidP="002243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61614C3B" w14:textId="7388D8D5" w:rsidR="0022431C" w:rsidRDefault="00272760" w:rsidP="002243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272760">
        <w:rPr>
          <w:rFonts w:ascii="Cordia New" w:hAnsi="Cordia New" w:cs="Cordia New" w:hint="cs"/>
          <w:color w:val="000000"/>
          <w:sz w:val="26"/>
          <w:szCs w:val="26"/>
          <w:cs/>
        </w:rPr>
        <w:t>กลุ่มบริษัทจะรับรู้หนี้สินทางการเงิน เมื่อกลุ่มบริษัทเป็นคู่สัญญาตามข้อกำหนดของสัญญาของเครื่องมือทางการเงินนั้น</w:t>
      </w:r>
    </w:p>
    <w:p w14:paraId="299F7E04" w14:textId="77777777" w:rsidR="0022431C" w:rsidRDefault="0022431C" w:rsidP="002243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499AFA5B" w14:textId="7D5E893E" w:rsidR="0022431C" w:rsidRDefault="00272760" w:rsidP="002243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22431C">
        <w:rPr>
          <w:rFonts w:ascii="Cordia New" w:hAnsi="Cordia New" w:cs="Cordia New" w:hint="cs"/>
          <w:color w:val="000000"/>
          <w:sz w:val="26"/>
          <w:szCs w:val="26"/>
          <w:cs/>
        </w:rPr>
        <w:t xml:space="preserve">หนี้สินทางการเงินจะถูกตัดรายการก็ต่อเมื่อได้มีการปฏิบัติตามภาระผูกพันของหนี้สินแล้ว มีการยกเลิกภาระผูกพันนั้น หรือมีการสิ้นสุดของภาระผูกพันนั้น </w:t>
      </w:r>
    </w:p>
    <w:p w14:paraId="1CE6E5B2" w14:textId="77777777" w:rsidR="0022431C" w:rsidRDefault="0022431C" w:rsidP="002243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48E877B0" w14:textId="4F1307BE" w:rsidR="0022431C" w:rsidRDefault="00272760" w:rsidP="002243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  <w:r w:rsidRPr="00693C2D">
        <w:rPr>
          <w:rFonts w:ascii="Cordia New" w:hAnsi="Cordia New" w:cs="Cordia New" w:hint="cs"/>
          <w:i/>
          <w:iCs/>
          <w:color w:val="000000"/>
          <w:sz w:val="26"/>
          <w:szCs w:val="26"/>
          <w:cs/>
        </w:rPr>
        <w:t>การจัดประเภทและการวัดมูลค่าเริ่มแรกของหนี้สินทางการเงิน</w:t>
      </w:r>
      <w:r>
        <w:rPr>
          <w:rFonts w:ascii="Cordia New" w:hAnsi="Cordia New" w:cs="Cordia New" w:hint="cs"/>
          <w:i/>
          <w:iCs/>
          <w:color w:val="000000"/>
          <w:sz w:val="26"/>
          <w:szCs w:val="26"/>
          <w:cs/>
        </w:rPr>
        <w:t>ที่วัดมูลค่าด้วย</w:t>
      </w:r>
      <w:r w:rsidR="00EC3247">
        <w:rPr>
          <w:rFonts w:ascii="Cordia New" w:hAnsi="Cordia New" w:cs="Cordia New" w:hint="cs"/>
          <w:i/>
          <w:iCs/>
          <w:color w:val="000000"/>
          <w:sz w:val="26"/>
          <w:szCs w:val="26"/>
          <w:cs/>
        </w:rPr>
        <w:t>วิธี</w:t>
      </w:r>
      <w:r>
        <w:rPr>
          <w:rFonts w:ascii="Cordia New" w:hAnsi="Cordia New" w:cs="Cordia New" w:hint="cs"/>
          <w:i/>
          <w:iCs/>
          <w:color w:val="000000"/>
          <w:sz w:val="26"/>
          <w:szCs w:val="26"/>
          <w:cs/>
        </w:rPr>
        <w:t>ราคาทุน</w:t>
      </w:r>
      <w:r w:rsidRPr="00001FA0">
        <w:rPr>
          <w:rFonts w:ascii="Cordia New" w:hAnsi="Cordia New" w:cs="Cordia New" w:hint="cs"/>
          <w:color w:val="000000"/>
          <w:sz w:val="26"/>
          <w:szCs w:val="26"/>
          <w:cs/>
        </w:rPr>
        <w:t>ตัด</w:t>
      </w:r>
      <w:r>
        <w:rPr>
          <w:rFonts w:ascii="Cordia New" w:hAnsi="Cordia New" w:cs="Cordia New" w:hint="cs"/>
          <w:i/>
          <w:iCs/>
          <w:color w:val="000000"/>
          <w:sz w:val="26"/>
          <w:szCs w:val="26"/>
          <w:cs/>
        </w:rPr>
        <w:t>จำหน่าย</w:t>
      </w:r>
    </w:p>
    <w:p w14:paraId="5529C496" w14:textId="77777777" w:rsidR="001E6CCD" w:rsidRDefault="001E6CCD" w:rsidP="001E6C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02F26DCF" w14:textId="27FAEDB2" w:rsidR="001E6CCD" w:rsidRDefault="00272760" w:rsidP="001E6C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93C2D">
        <w:rPr>
          <w:rFonts w:ascii="Cordia New" w:hAnsi="Cordia New" w:cs="Cordia New" w:hint="cs"/>
          <w:color w:val="000000"/>
          <w:sz w:val="26"/>
          <w:szCs w:val="26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</w:t>
      </w:r>
      <w:r w:rsidR="00EC3247">
        <w:rPr>
          <w:rFonts w:ascii="Cordia New" w:hAnsi="Cordia New" w:cs="Cordia New" w:hint="cs"/>
          <w:color w:val="000000"/>
          <w:sz w:val="26"/>
          <w:szCs w:val="26"/>
          <w:cs/>
        </w:rPr>
        <w:t>วิธี</w:t>
      </w:r>
      <w:r w:rsidRPr="00693C2D">
        <w:rPr>
          <w:rFonts w:ascii="Cordia New" w:hAnsi="Cordia New" w:cs="Cordia New" w:hint="cs"/>
          <w:color w:val="000000"/>
          <w:sz w:val="26"/>
          <w:szCs w:val="26"/>
          <w:cs/>
        </w:rPr>
        <w:t>ราคาทุนตัดจำหน่าย</w:t>
      </w:r>
    </w:p>
    <w:p w14:paraId="53331D73" w14:textId="77777777" w:rsidR="00C80A5C" w:rsidRDefault="00C80A5C" w:rsidP="00892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p w14:paraId="24E342EC" w14:textId="33D0561F" w:rsidR="001E6CCD" w:rsidRDefault="00272760" w:rsidP="001E6C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  <w:r w:rsidRPr="00B2533C">
        <w:rPr>
          <w:rFonts w:ascii="Cordia New" w:hAnsi="Cordia New" w:cs="Cordia New" w:hint="cs"/>
          <w:i/>
          <w:iCs/>
          <w:color w:val="000000"/>
          <w:sz w:val="26"/>
          <w:szCs w:val="26"/>
          <w:cs/>
        </w:rPr>
        <w:t>การวัดมูลค่าภายหลังของหนี้สินทางการเงิน</w:t>
      </w:r>
      <w:r w:rsidRPr="001A05CC">
        <w:rPr>
          <w:rFonts w:ascii="Cordia New" w:hAnsi="Cordia New" w:cs="Cordia New"/>
          <w:i/>
          <w:iCs/>
          <w:color w:val="000000"/>
          <w:sz w:val="26"/>
          <w:szCs w:val="26"/>
          <w:cs/>
        </w:rPr>
        <w:t>ที่วัดมูลค่าด้วย</w:t>
      </w:r>
      <w:r w:rsidR="00D15F99">
        <w:rPr>
          <w:rFonts w:ascii="Cordia New" w:hAnsi="Cordia New" w:cs="Cordia New" w:hint="cs"/>
          <w:i/>
          <w:iCs/>
          <w:color w:val="000000"/>
          <w:sz w:val="26"/>
          <w:szCs w:val="26"/>
          <w:cs/>
        </w:rPr>
        <w:t>วิธี</w:t>
      </w:r>
      <w:r w:rsidRPr="001A05CC">
        <w:rPr>
          <w:rFonts w:ascii="Cordia New" w:hAnsi="Cordia New" w:cs="Cordia New"/>
          <w:i/>
          <w:iCs/>
          <w:color w:val="000000"/>
          <w:sz w:val="26"/>
          <w:szCs w:val="26"/>
          <w:cs/>
        </w:rPr>
        <w:t>ราคาทุนตัดจำหน่าย</w:t>
      </w:r>
    </w:p>
    <w:p w14:paraId="1DF15D7C" w14:textId="77777777" w:rsidR="001E6CCD" w:rsidRDefault="001E6CCD" w:rsidP="001E6C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i/>
          <w:iCs/>
          <w:color w:val="000000"/>
          <w:sz w:val="26"/>
          <w:szCs w:val="26"/>
        </w:rPr>
      </w:pPr>
    </w:p>
    <w:p w14:paraId="10B482EF" w14:textId="584311A7" w:rsidR="00272760" w:rsidRPr="001E6CCD" w:rsidRDefault="00272760" w:rsidP="001E6C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6248BA">
        <w:rPr>
          <w:rFonts w:ascii="Cordia New" w:hAnsi="Cordia New" w:cs="Cordia New" w:hint="cs"/>
          <w:spacing w:val="4"/>
          <w:sz w:val="26"/>
          <w:szCs w:val="26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</w:t>
      </w:r>
      <w:r w:rsidR="005E1EFD">
        <w:rPr>
          <w:rFonts w:ascii="Cordia New" w:hAnsi="Cordia New" w:cs="Cordia New"/>
          <w:spacing w:val="4"/>
          <w:sz w:val="26"/>
          <w:szCs w:val="26"/>
          <w:cs/>
        </w:rPr>
        <w:br/>
      </w:r>
      <w:r w:rsidRPr="006248BA">
        <w:rPr>
          <w:rFonts w:ascii="Cordia New" w:hAnsi="Cordia New" w:cs="Cordia New" w:hint="cs"/>
          <w:spacing w:val="4"/>
          <w:sz w:val="26"/>
          <w:szCs w:val="26"/>
          <w:cs/>
        </w:rPr>
        <w:t>จัดประเภทหนี้สินทางการเงินเป็นหนี้สินทางการเงินที่วัดมูลค่าในภายหลังด้วย</w:t>
      </w:r>
      <w:r w:rsidR="00EC3247">
        <w:rPr>
          <w:rFonts w:ascii="Cordia New" w:hAnsi="Cordia New" w:cs="Cordia New" w:hint="cs"/>
          <w:spacing w:val="4"/>
          <w:sz w:val="26"/>
          <w:szCs w:val="26"/>
          <w:cs/>
        </w:rPr>
        <w:t>วิธี</w:t>
      </w:r>
      <w:r w:rsidRPr="006248BA">
        <w:rPr>
          <w:rFonts w:ascii="Cordia New" w:hAnsi="Cordia New" w:cs="Cordia New" w:hint="cs"/>
          <w:spacing w:val="4"/>
          <w:sz w:val="26"/>
          <w:szCs w:val="26"/>
          <w:cs/>
        </w:rPr>
        <w:t>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น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839BCB2" w14:textId="77777777" w:rsidR="00586902" w:rsidRPr="00616E3E" w:rsidRDefault="00586902" w:rsidP="00C80A5C">
      <w:pPr>
        <w:tabs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06D3F0CB" w14:textId="77777777" w:rsidR="00867702" w:rsidRPr="009A46AA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A46AA">
        <w:rPr>
          <w:rFonts w:ascii="Cordia New" w:hAnsi="Cordia New" w:cs="Cordia New"/>
          <w:b/>
          <w:bCs/>
          <w:sz w:val="26"/>
          <w:szCs w:val="26"/>
          <w:cs/>
        </w:rPr>
        <w:t>เงินลงทุน</w:t>
      </w:r>
    </w:p>
    <w:p w14:paraId="0BC9402A" w14:textId="77777777" w:rsidR="00867702" w:rsidRDefault="00867702" w:rsidP="009A4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9"/>
        <w:jc w:val="thaiDistribute"/>
        <w:rPr>
          <w:rFonts w:ascii="Cordia New" w:hAnsi="Cordia New" w:cs="Cordia New"/>
          <w:sz w:val="26"/>
          <w:szCs w:val="26"/>
        </w:rPr>
      </w:pPr>
    </w:p>
    <w:p w14:paraId="1651E71D" w14:textId="77777777" w:rsidR="00FA2D33" w:rsidRPr="00FA2D33" w:rsidRDefault="00FA2D33" w:rsidP="00FA2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FA2D33">
        <w:rPr>
          <w:rFonts w:ascii="Cordia New" w:hAnsi="Cordia New" w:cs="Cordia New"/>
          <w:i/>
          <w:iCs/>
          <w:sz w:val="26"/>
          <w:szCs w:val="26"/>
          <w:cs/>
        </w:rPr>
        <w:t>บริษัทย่อย</w:t>
      </w:r>
    </w:p>
    <w:p w14:paraId="7848A919" w14:textId="77777777" w:rsidR="000B1B51" w:rsidRDefault="000B1B51" w:rsidP="00FA2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3F964482" w14:textId="77777777" w:rsidR="00FA2D33" w:rsidRPr="00616E3E" w:rsidRDefault="00FA2D33" w:rsidP="00FA2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บริษัทย่อย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เป็นกิจการที่อยู่ภายใต้การควบคุมของบริษัท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กิจการ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1FDB6AA0" w14:textId="77777777" w:rsidR="00FA2D33" w:rsidRPr="00616E3E" w:rsidRDefault="00FA2D33" w:rsidP="009A4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9"/>
        <w:jc w:val="thaiDistribute"/>
        <w:rPr>
          <w:rFonts w:ascii="Cordia New" w:hAnsi="Cordia New" w:cs="Cordia New"/>
          <w:sz w:val="26"/>
          <w:szCs w:val="26"/>
        </w:rPr>
      </w:pPr>
    </w:p>
    <w:p w14:paraId="42AF4960" w14:textId="69B29513" w:rsidR="00867702" w:rsidRPr="00616E3E" w:rsidRDefault="00867702" w:rsidP="009A4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9F4D5A">
        <w:rPr>
          <w:rFonts w:ascii="Cordia New" w:hAnsi="Cordia New" w:cs="Cordia New"/>
          <w:sz w:val="26"/>
          <w:szCs w:val="26"/>
          <w:cs/>
        </w:rPr>
        <w:t>เงินลงทุนในบริษัทย่อยใน</w:t>
      </w:r>
      <w:r w:rsidR="00996D25" w:rsidRPr="009F4D5A">
        <w:rPr>
          <w:rFonts w:ascii="Cordia New" w:hAnsi="Cordia New" w:cs="Cordia New"/>
          <w:sz w:val="26"/>
          <w:szCs w:val="26"/>
          <w:cs/>
        </w:rPr>
        <w:t>งบการเงินเฉพาะกิจการ</w:t>
      </w:r>
      <w:r w:rsidRPr="009F4D5A">
        <w:rPr>
          <w:rFonts w:ascii="Cordia New" w:hAnsi="Cordia New" w:cs="Cordia New"/>
          <w:sz w:val="26"/>
          <w:szCs w:val="26"/>
          <w:cs/>
        </w:rPr>
        <w:t xml:space="preserve"> แสดงตามวิธีราคาทุน บริษัทจะบันทึกผลกำไรหรือขาดทุนจากการจำหน่ายใน</w:t>
      </w:r>
      <w:r w:rsidR="00CB45C7" w:rsidRPr="009F4D5A">
        <w:rPr>
          <w:rFonts w:ascii="Cordia New" w:hAnsi="Cordia New" w:cs="Cordia New"/>
          <w:sz w:val="26"/>
          <w:szCs w:val="26"/>
          <w:cs/>
        </w:rPr>
        <w:t>งบกำไร</w:t>
      </w:r>
      <w:r w:rsidR="008D4F96" w:rsidRPr="009F4D5A">
        <w:rPr>
          <w:rFonts w:ascii="Cordia New" w:hAnsi="Cordia New" w:cs="Cordia New" w:hint="cs"/>
          <w:sz w:val="26"/>
          <w:szCs w:val="26"/>
          <w:cs/>
        </w:rPr>
        <w:t>ขาดทุนเบ็ดเสร็จ</w:t>
      </w:r>
      <w:r w:rsidRPr="009F4D5A">
        <w:rPr>
          <w:rFonts w:ascii="Cordia New" w:hAnsi="Cordia New" w:cs="Cordia New"/>
          <w:sz w:val="26"/>
          <w:szCs w:val="26"/>
          <w:cs/>
        </w:rPr>
        <w:t>ในปีที่มีการจำหน่ายเงินลงทุนนั้น กรณีที่เงินลงทุนดังกล่าวเกิดการด้อยค่า บริษัทจะรับรู้ผลขาดทุนจากการด้อยค่าเป็นค่าใช้จ่ายในงบกำไรขาดทุน</w:t>
      </w:r>
      <w:r w:rsidR="00586902" w:rsidRPr="009F4D5A">
        <w:rPr>
          <w:rFonts w:ascii="Cordia New" w:hAnsi="Cordia New" w:cs="Cordia New" w:hint="cs"/>
          <w:sz w:val="26"/>
          <w:szCs w:val="26"/>
          <w:cs/>
        </w:rPr>
        <w:t>เบ็ดเสร็จ</w:t>
      </w:r>
    </w:p>
    <w:p w14:paraId="599EB19A" w14:textId="0A4BBF5C" w:rsidR="003542F8" w:rsidRDefault="003542F8" w:rsidP="009A4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16F8D3FD" w14:textId="77777777" w:rsidR="00867702" w:rsidRDefault="00867702" w:rsidP="009A4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3BEB86B1" w14:textId="15FAAE3D" w:rsidR="007255C5" w:rsidRPr="009F4D5A" w:rsidRDefault="008003A1" w:rsidP="009A4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9F4D5A">
        <w:rPr>
          <w:rFonts w:ascii="Cordia New" w:hAnsi="Cordia New" w:cs="Cordia New" w:hint="cs"/>
          <w:i/>
          <w:iCs/>
          <w:sz w:val="26"/>
          <w:szCs w:val="26"/>
          <w:cs/>
        </w:rPr>
        <w:t>บริษัทอื่น</w:t>
      </w:r>
    </w:p>
    <w:p w14:paraId="6D4A0042" w14:textId="77777777" w:rsidR="00512127" w:rsidRDefault="00512127" w:rsidP="009A4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45410ECA" w14:textId="285FAEDF" w:rsidR="003971D1" w:rsidRPr="009F4D5A" w:rsidRDefault="00547EBF" w:rsidP="009A4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9F4D5A">
        <w:rPr>
          <w:rFonts w:ascii="Cordia New" w:hAnsi="Cordia New" w:cs="Cordia New" w:hint="cs"/>
          <w:sz w:val="26"/>
          <w:szCs w:val="26"/>
          <w:cs/>
        </w:rPr>
        <w:t>บริษัทอื่น หมายถึง</w:t>
      </w:r>
      <w:r w:rsidR="0003799C" w:rsidRPr="009F4D5A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03799C" w:rsidRPr="009F4D5A">
        <w:rPr>
          <w:rFonts w:ascii="Cordia New" w:hAnsi="Cordia New" w:cs="Cordia New"/>
          <w:sz w:val="26"/>
          <w:szCs w:val="26"/>
          <w:cs/>
        </w:rPr>
        <w:t>บริษัทหรือกิจการที่ไม่มีความสัมพันธ์เป็นบุคคลหรือกิจการที่เกี่ยวข้องกันกับบริษัทตามนิยามที่กำหนดไว้ในมาตรฐานการรายงานทางการเงิน ฉบับที่เกี่ยวข้องกับการเปิดเผยข้อมูลบุคคลหรือกิจการที่เกี่ยวข้องกัน</w:t>
      </w:r>
    </w:p>
    <w:p w14:paraId="38E64756" w14:textId="77777777" w:rsidR="003971D1" w:rsidRPr="009F4D5A" w:rsidRDefault="003971D1" w:rsidP="009A4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14:paraId="381056F5" w14:textId="76D65BA7" w:rsidR="00867702" w:rsidRPr="00616E3E" w:rsidRDefault="00867702" w:rsidP="009A4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9F4D5A">
        <w:rPr>
          <w:rFonts w:ascii="Cordia New" w:hAnsi="Cordia New" w:cs="Cordia New"/>
          <w:sz w:val="26"/>
          <w:szCs w:val="26"/>
          <w:cs/>
        </w:rPr>
        <w:t>เงินลงทุนระยะยาวอื่นแสดง</w:t>
      </w:r>
      <w:r w:rsidR="00C06A92" w:rsidRPr="009F4D5A">
        <w:rPr>
          <w:rFonts w:ascii="Cordia New" w:hAnsi="Cordia New" w:cs="Cordia New"/>
          <w:sz w:val="26"/>
          <w:szCs w:val="26"/>
          <w:cs/>
        </w:rPr>
        <w:t>เป็นสินทรัพย์ทางการเงินที่วัดมูลค่ายุติธรรมผ่านกำไรหรือขาดทุน</w:t>
      </w:r>
    </w:p>
    <w:p w14:paraId="64F43A66" w14:textId="77777777" w:rsidR="00901EDD" w:rsidRPr="00616E3E" w:rsidRDefault="00901EDD" w:rsidP="009A4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Cordia New" w:hAnsi="Cordia New" w:cs="Cordia New"/>
          <w:sz w:val="26"/>
          <w:szCs w:val="26"/>
        </w:rPr>
      </w:pPr>
    </w:p>
    <w:p w14:paraId="5B931F17" w14:textId="42460B4B" w:rsidR="00867702" w:rsidRDefault="00867702" w:rsidP="00051833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A46AA">
        <w:rPr>
          <w:rFonts w:ascii="Cordia New" w:hAnsi="Cordia New" w:cs="Cordia New"/>
          <w:b/>
          <w:bCs/>
          <w:sz w:val="26"/>
          <w:szCs w:val="26"/>
          <w:cs/>
        </w:rPr>
        <w:t xml:space="preserve">ที่ดิน อาคาร และอุปกรณ์ </w:t>
      </w:r>
    </w:p>
    <w:p w14:paraId="7B24327B" w14:textId="77777777" w:rsidR="00051833" w:rsidRPr="00051833" w:rsidRDefault="00051833" w:rsidP="000518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</w:p>
    <w:p w14:paraId="361CA5E6" w14:textId="7FC9A29A" w:rsidR="00867702" w:rsidRDefault="00051833" w:rsidP="009A4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DA19C4">
        <w:rPr>
          <w:rFonts w:ascii="Cordia New" w:hAnsi="Cordia New" w:cs="Cordia New"/>
          <w:sz w:val="26"/>
          <w:szCs w:val="26"/>
          <w:cs/>
        </w:rPr>
        <w:t>ที่ดิน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67702" w:rsidRPr="00616E3E">
        <w:rPr>
          <w:rFonts w:ascii="Cordia New" w:hAnsi="Cordia New" w:cs="Cordia New"/>
          <w:sz w:val="26"/>
          <w:szCs w:val="26"/>
          <w:cs/>
        </w:rPr>
        <w:t>อาคาร และอุปกรณ์ แสดงมูลค่าตาม</w:t>
      </w:r>
      <w:r w:rsidR="00867702" w:rsidRPr="00B60AC8">
        <w:rPr>
          <w:rFonts w:ascii="Cordia New" w:hAnsi="Cordia New" w:cs="Cordia New"/>
          <w:sz w:val="26"/>
          <w:szCs w:val="26"/>
          <w:cs/>
        </w:rPr>
        <w:t>ราคาทุนหักค่าเสื่อมราคาสะสมและค่าเผื่อการด้อยค่</w:t>
      </w:r>
      <w:r w:rsidR="000760EC">
        <w:rPr>
          <w:rFonts w:ascii="Cordia New" w:hAnsi="Cordia New" w:cs="Cordia New" w:hint="cs"/>
          <w:sz w:val="26"/>
          <w:szCs w:val="26"/>
          <w:cs/>
        </w:rPr>
        <w:t>า</w:t>
      </w:r>
      <w:r w:rsidR="00084EC2">
        <w:rPr>
          <w:rFonts w:ascii="Cordia New" w:hAnsi="Cordia New" w:cs="Cordia New" w:hint="cs"/>
          <w:sz w:val="26"/>
          <w:szCs w:val="26"/>
          <w:cs/>
        </w:rPr>
        <w:t xml:space="preserve"> (</w:t>
      </w:r>
      <w:r w:rsidR="00945773">
        <w:rPr>
          <w:rFonts w:ascii="Cordia New" w:hAnsi="Cordia New" w:cs="Cordia New" w:hint="cs"/>
          <w:sz w:val="26"/>
          <w:szCs w:val="26"/>
          <w:cs/>
        </w:rPr>
        <w:t>ถ้ามี)</w:t>
      </w:r>
    </w:p>
    <w:p w14:paraId="0970AFC4" w14:textId="77777777" w:rsidR="002467C3" w:rsidRDefault="002467C3" w:rsidP="009A4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3509E35A" w14:textId="203A117B" w:rsidR="00195209" w:rsidRPr="00616E3E" w:rsidRDefault="002467C3" w:rsidP="009A4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cs/>
        </w:rPr>
      </w:pPr>
      <w:r w:rsidRPr="002467C3">
        <w:rPr>
          <w:rFonts w:ascii="Cordia New" w:hAnsi="Cordia New" w:cs="Cordia New"/>
          <w:sz w:val="26"/>
          <w:szCs w:val="26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</w:p>
    <w:p w14:paraId="42C706DB" w14:textId="77777777" w:rsidR="00F750F9" w:rsidRPr="00616E3E" w:rsidRDefault="00F750F9" w:rsidP="00892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1384D2AC" w14:textId="77777777" w:rsidR="00867702" w:rsidRPr="00616E3E" w:rsidRDefault="00867702" w:rsidP="009A46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ค่าเสื่อมราคา คำนวณโดยวิธีเส้นตรงตามอายุการใช้งาน ดังนี้</w:t>
      </w:r>
    </w:p>
    <w:p w14:paraId="20684313" w14:textId="77777777" w:rsidR="007669E4" w:rsidRPr="00616E3E" w:rsidRDefault="007669E4" w:rsidP="009A3754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7263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5400"/>
        <w:gridCol w:w="1863"/>
      </w:tblGrid>
      <w:tr w:rsidR="00867702" w:rsidRPr="00616E3E" w14:paraId="64895B04" w14:textId="77777777" w:rsidTr="00C04D73">
        <w:tc>
          <w:tcPr>
            <w:tcW w:w="5400" w:type="dxa"/>
          </w:tcPr>
          <w:p w14:paraId="41C1A004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อาคาร</w:t>
            </w:r>
          </w:p>
        </w:tc>
        <w:tc>
          <w:tcPr>
            <w:tcW w:w="1863" w:type="dxa"/>
          </w:tcPr>
          <w:p w14:paraId="3C24A2E1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0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20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867702" w:rsidRPr="00616E3E" w14:paraId="6B02B8AD" w14:textId="77777777" w:rsidTr="00C04D73">
        <w:tc>
          <w:tcPr>
            <w:tcW w:w="5400" w:type="dxa"/>
          </w:tcPr>
          <w:p w14:paraId="04759B06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759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ส่วนปรับปรุงอาคารและส่วนปรับปรุงพื้นที่เช่า</w:t>
            </w:r>
          </w:p>
        </w:tc>
        <w:tc>
          <w:tcPr>
            <w:tcW w:w="1863" w:type="dxa"/>
          </w:tcPr>
          <w:p w14:paraId="2EC8DE3E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0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- 20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867702" w:rsidRPr="00616E3E" w14:paraId="37A6A74E" w14:textId="77777777" w:rsidTr="00C04D73">
        <w:tc>
          <w:tcPr>
            <w:tcW w:w="5400" w:type="dxa"/>
          </w:tcPr>
          <w:p w14:paraId="6273C1FA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อุปกรณ์และเครื่องมือทางการแพทย์</w:t>
            </w:r>
          </w:p>
        </w:tc>
        <w:tc>
          <w:tcPr>
            <w:tcW w:w="1863" w:type="dxa"/>
          </w:tcPr>
          <w:p w14:paraId="0DE57ADA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0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5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867702" w:rsidRPr="00616E3E" w14:paraId="37F5E59D" w14:textId="77777777" w:rsidTr="00C04D73">
        <w:tc>
          <w:tcPr>
            <w:tcW w:w="5400" w:type="dxa"/>
          </w:tcPr>
          <w:p w14:paraId="0F6D3853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863" w:type="dxa"/>
          </w:tcPr>
          <w:p w14:paraId="6C168B96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0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5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867702" w:rsidRPr="00616E3E" w14:paraId="39269FC7" w14:textId="77777777" w:rsidTr="00C04D73">
        <w:tc>
          <w:tcPr>
            <w:tcW w:w="5400" w:type="dxa"/>
          </w:tcPr>
          <w:p w14:paraId="6F769611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1863" w:type="dxa"/>
          </w:tcPr>
          <w:p w14:paraId="336808CE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0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</w:tr>
      <w:tr w:rsidR="00867702" w:rsidRPr="00616E3E" w14:paraId="0478C48D" w14:textId="77777777" w:rsidTr="00C04D73">
        <w:tc>
          <w:tcPr>
            <w:tcW w:w="5400" w:type="dxa"/>
          </w:tcPr>
          <w:p w14:paraId="19CC6013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40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863" w:type="dxa"/>
          </w:tcPr>
          <w:p w14:paraId="508E7704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2818FE83" w14:textId="77777777" w:rsidR="00867702" w:rsidRPr="00616E3E" w:rsidRDefault="00867702" w:rsidP="00C04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pacing w:val="-6"/>
          <w:sz w:val="26"/>
          <w:szCs w:val="26"/>
        </w:rPr>
      </w:pPr>
    </w:p>
    <w:p w14:paraId="7C74A384" w14:textId="47CB97E6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รายจ่ายเกี่ยวกับการต่อเติม การต่ออายุ หรือการปรับปรุงถือเป็นราคาทุนของสินทรัพย์ ส่วนค่าซ่อมแซมและค่าบำรุงรักษา รับรู้เป็นค่าใช้จ่ายในรอบระยะเวลาบัญชีที่เกิดขึ้น</w:t>
      </w:r>
    </w:p>
    <w:p w14:paraId="21B203A7" w14:textId="77777777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4542EB85" w14:textId="5BF88726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กำ</w:t>
      </w:r>
      <w:r w:rsidRPr="00351157">
        <w:rPr>
          <w:rFonts w:ascii="Cordia New" w:hAnsi="Cordia New" w:cs="Cordia New"/>
          <w:sz w:val="26"/>
          <w:szCs w:val="26"/>
          <w:cs/>
        </w:rPr>
        <w:t>ไรและขาดทุนจากการจำหน่ายที่ดิน อาคารและอุปกรณ์ คำนวณโดยเปรียบเทียบจากมูลค่าตามบัญชีกับราคาขาย และรับรู้ใน</w:t>
      </w:r>
      <w:r w:rsidR="00361ACB" w:rsidRPr="00351157">
        <w:rPr>
          <w:rFonts w:ascii="Cordia New" w:hAnsi="Cordia New" w:cs="Cordia New"/>
          <w:sz w:val="26"/>
          <w:szCs w:val="26"/>
          <w:cs/>
        </w:rPr>
        <w:t>งบกำไรขาดทุน</w:t>
      </w:r>
      <w:r w:rsidR="00CA13CB" w:rsidRPr="00351157">
        <w:rPr>
          <w:rFonts w:ascii="Cordia New" w:hAnsi="Cordia New" w:cs="Cordia New" w:hint="cs"/>
          <w:sz w:val="26"/>
          <w:szCs w:val="26"/>
          <w:cs/>
        </w:rPr>
        <w:t>เบ็ดเสร็จ</w:t>
      </w:r>
    </w:p>
    <w:p w14:paraId="5E88A077" w14:textId="7DCA53D3" w:rsidR="00394F34" w:rsidRDefault="00394F34" w:rsidP="00C04D73">
      <w:pPr>
        <w:pStyle w:val="BodyText2"/>
        <w:tabs>
          <w:tab w:val="left" w:pos="990"/>
        </w:tabs>
        <w:ind w:left="900" w:right="47" w:firstLine="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55FEC2C8" w14:textId="77777777" w:rsidR="00E922DA" w:rsidRPr="00616E3E" w:rsidRDefault="00E922DA" w:rsidP="00C04D73">
      <w:pPr>
        <w:pStyle w:val="BodyText2"/>
        <w:tabs>
          <w:tab w:val="left" w:pos="990"/>
        </w:tabs>
        <w:ind w:left="900" w:right="47" w:firstLine="0"/>
        <w:jc w:val="thaiDistribute"/>
        <w:rPr>
          <w:rFonts w:ascii="Cordia New" w:hAnsi="Cordia New" w:cs="Cordia New"/>
          <w:sz w:val="26"/>
          <w:szCs w:val="26"/>
        </w:rPr>
      </w:pPr>
    </w:p>
    <w:p w14:paraId="701FAD6F" w14:textId="77777777" w:rsidR="00867702" w:rsidRPr="00C04D73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04D73">
        <w:rPr>
          <w:rFonts w:ascii="Cordia New" w:hAnsi="Cordia New" w:cs="Cordia New"/>
          <w:b/>
          <w:bCs/>
          <w:sz w:val="26"/>
          <w:szCs w:val="26"/>
          <w:cs/>
        </w:rPr>
        <w:t>สินทรัพย์ไม่มีตัวตน</w:t>
      </w:r>
    </w:p>
    <w:p w14:paraId="0A4D80B3" w14:textId="77777777" w:rsidR="00867702" w:rsidRPr="00616E3E" w:rsidRDefault="00867702" w:rsidP="00C04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5A4F12CA" w14:textId="44EFC326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u w:val="single"/>
          <w:cs/>
        </w:rPr>
      </w:pPr>
      <w:r w:rsidRPr="00616E3E">
        <w:rPr>
          <w:rFonts w:ascii="Cordia New" w:hAnsi="Cordia New" w:cs="Cordia New"/>
          <w:sz w:val="26"/>
          <w:szCs w:val="26"/>
          <w:u w:val="single"/>
          <w:cs/>
        </w:rPr>
        <w:t>โปรแกรมคอมพิวเตอร์</w:t>
      </w:r>
    </w:p>
    <w:p w14:paraId="2690BF54" w14:textId="7E72DE07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สินทรัพย์ไม่มีตัวตน ซึ่งมีอายุการใช้งานจำกัดแสดงในราคาทุน หักค่าตัดจำหน่ายสะสม ค่าตัดจำหน่าย บันทึกเป็นค่าใช้จ่ายในงบกำไ</w:t>
      </w:r>
      <w:r w:rsidRPr="00365E0A">
        <w:rPr>
          <w:rFonts w:ascii="Cordia New" w:hAnsi="Cordia New" w:cs="Cordia New"/>
          <w:sz w:val="26"/>
          <w:szCs w:val="26"/>
          <w:cs/>
        </w:rPr>
        <w:t>รขาดทุน</w:t>
      </w:r>
      <w:r w:rsidR="00B53796" w:rsidRPr="00365E0A">
        <w:rPr>
          <w:rFonts w:ascii="Cordia New" w:hAnsi="Cordia New" w:cs="Cordia New" w:hint="cs"/>
          <w:sz w:val="26"/>
          <w:szCs w:val="26"/>
          <w:cs/>
        </w:rPr>
        <w:t>เบ็ดเสร็จ</w:t>
      </w:r>
      <w:r w:rsidRPr="00365E0A">
        <w:rPr>
          <w:rFonts w:ascii="Cordia New" w:hAnsi="Cordia New" w:cs="Cordia New"/>
          <w:sz w:val="26"/>
          <w:szCs w:val="26"/>
          <w:cs/>
        </w:rPr>
        <w:t xml:space="preserve"> คำนวณโดยวิธีเส้</w:t>
      </w:r>
      <w:r w:rsidRPr="00616E3E">
        <w:rPr>
          <w:rFonts w:ascii="Cordia New" w:hAnsi="Cordia New" w:cs="Cordia New"/>
          <w:sz w:val="26"/>
          <w:szCs w:val="26"/>
          <w:cs/>
        </w:rPr>
        <w:t>นตรงตามเกณฑ์ระยะเวลาที่คาดว่าจะได้รับประโยชน์เชิงเศรษฐกิจของสินทรัพย์เป็นเวลา</w:t>
      </w:r>
      <w:r w:rsidRPr="00616E3E">
        <w:rPr>
          <w:rFonts w:ascii="Cordia New" w:hAnsi="Cordia New" w:cs="Cordia New"/>
          <w:sz w:val="26"/>
          <w:szCs w:val="26"/>
        </w:rPr>
        <w:t xml:space="preserve"> 5 </w:t>
      </w:r>
      <w:r w:rsidRPr="00616E3E">
        <w:rPr>
          <w:rFonts w:ascii="Cordia New" w:hAnsi="Cordia New" w:cs="Cordia New"/>
          <w:sz w:val="26"/>
          <w:szCs w:val="26"/>
          <w:cs/>
        </w:rPr>
        <w:t>ปี</w:t>
      </w:r>
    </w:p>
    <w:p w14:paraId="068D9577" w14:textId="77777777" w:rsidR="008927F3" w:rsidRPr="00616E3E" w:rsidRDefault="008927F3" w:rsidP="009A3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</w:rPr>
      </w:pPr>
    </w:p>
    <w:p w14:paraId="2753682F" w14:textId="77777777" w:rsidR="00867702" w:rsidRPr="00C04D73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04D73">
        <w:rPr>
          <w:rFonts w:ascii="Cordia New" w:hAnsi="Cordia New" w:cs="Cordia New"/>
          <w:b/>
          <w:bCs/>
          <w:sz w:val="26"/>
          <w:szCs w:val="26"/>
          <w:cs/>
        </w:rPr>
        <w:t>สัญญาเช่า</w:t>
      </w:r>
    </w:p>
    <w:p w14:paraId="45D0A858" w14:textId="77777777" w:rsidR="00867702" w:rsidRPr="00616E3E" w:rsidRDefault="00867702" w:rsidP="00C04D73">
      <w:pPr>
        <w:pStyle w:val="BodyText2"/>
        <w:ind w:left="900" w:right="47" w:firstLine="0"/>
        <w:jc w:val="thaiDistribute"/>
        <w:rPr>
          <w:rFonts w:ascii="Cordia New" w:hAnsi="Cordia New" w:cs="Cordia New"/>
          <w:sz w:val="26"/>
          <w:szCs w:val="26"/>
        </w:rPr>
      </w:pPr>
    </w:p>
    <w:p w14:paraId="70D70691" w14:textId="77777777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u w:val="single"/>
        </w:rPr>
      </w:pPr>
      <w:r w:rsidRPr="00616E3E">
        <w:rPr>
          <w:rFonts w:ascii="Cordia New" w:hAnsi="Cordia New" w:cs="Cordia New"/>
          <w:sz w:val="26"/>
          <w:szCs w:val="26"/>
          <w:u w:val="single"/>
          <w:cs/>
        </w:rPr>
        <w:t>กลุ่มบริษัทในฐานะผู้เช่า</w:t>
      </w:r>
    </w:p>
    <w:p w14:paraId="11DFA432" w14:textId="77777777" w:rsidR="00A97655" w:rsidRDefault="00A97655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14:paraId="3FD1F57E" w14:textId="0373F08B" w:rsidR="007F7925" w:rsidRPr="00365E0A" w:rsidRDefault="007F7925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365E0A">
        <w:rPr>
          <w:rFonts w:ascii="Cordia New" w:hAnsi="Cordia New" w:cs="Cordia New" w:hint="cs"/>
          <w:i/>
          <w:iCs/>
          <w:sz w:val="26"/>
          <w:szCs w:val="26"/>
          <w:cs/>
        </w:rPr>
        <w:t>ส</w:t>
      </w:r>
      <w:r w:rsidR="00A97655" w:rsidRPr="00365E0A">
        <w:rPr>
          <w:rFonts w:ascii="Cordia New" w:hAnsi="Cordia New" w:cs="Cordia New" w:hint="cs"/>
          <w:i/>
          <w:iCs/>
          <w:sz w:val="26"/>
          <w:szCs w:val="26"/>
          <w:cs/>
        </w:rPr>
        <w:t>ินทรัพย์สิทธิการใช้</w:t>
      </w:r>
    </w:p>
    <w:p w14:paraId="396F7786" w14:textId="5B78AEAC" w:rsidR="008213D6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365E0A">
        <w:rPr>
          <w:rFonts w:ascii="Cordia New" w:hAnsi="Cordia New" w:cs="Cordia New"/>
          <w:sz w:val="26"/>
          <w:szCs w:val="26"/>
          <w:cs/>
        </w:rPr>
        <w:t>ณ วันเริ่มต้นของสัญญาเช่า กลุ่ม</w:t>
      </w:r>
      <w:r w:rsidRPr="00616E3E">
        <w:rPr>
          <w:rFonts w:ascii="Cordia New" w:hAnsi="Cordia New" w:cs="Cordia New"/>
          <w:sz w:val="26"/>
          <w:szCs w:val="26"/>
          <w:cs/>
        </w:rPr>
        <w:t>บริษัทรับรู้สินทรัพย์สิทธิการใช้และหนี้สินตามสัญญาเช่า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สินทรัพย์สิทธิการใช้วัดมูลค่าด้วยราคาทุน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ซึ่งประกอบด้วยจำนวนเงินของหนี้สินตามสัญญาเช่าจากการรับรู้เริ่มแรก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="00183C45">
        <w:rPr>
          <w:rFonts w:ascii="Cordia New" w:hAnsi="Cordia New" w:cs="Cordia New" w:hint="cs"/>
          <w:sz w:val="26"/>
          <w:szCs w:val="26"/>
          <w:cs/>
        </w:rPr>
        <w:t>และ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</w:p>
    <w:p w14:paraId="6A124724" w14:textId="77777777" w:rsidR="006F6552" w:rsidRPr="00616E3E" w:rsidRDefault="006F655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11D50F00" w14:textId="78171B80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สินทรัพย์สิทธิการใช้ วัดมูลค่าด้วยราคาทุนหักค่าเสื่อมราคาสะสม และปรับปรุงด้วยการวัดมูลค่าของหนี้สินตามสัญญาเช่าใหม่ กลุ่มบริษัทประเมินการด้อยค่าของสินทรัพย์สิทธิการใช้เมื่อมีข้อบ่งชี้</w:t>
      </w:r>
    </w:p>
    <w:p w14:paraId="1E1BFC61" w14:textId="77777777" w:rsidR="006311ED" w:rsidRPr="00616E3E" w:rsidRDefault="006311ED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6D0DCC19" w14:textId="77777777" w:rsidR="006F6552" w:rsidRDefault="00E20B12" w:rsidP="006F65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 xml:space="preserve"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ผื่อเลือกในการขยายอายุสัญญาเช่าหากมีความแน่นอนอย่างสมเหตุสมผลที่จะใช้สิทธิเผื่อเลือกนั้นและระยะเวลาตามสิทธิเผื่อเลือกในการยกเลิกสัญญาเช่า หากมีความแน่นอนอย่างสมเหตุสมผลที่จะไม่ใช้สิทธิเผื่อเลือกนั้น โดยพิจารณาจากผลกระทบของการเปลี่ยนแปลงของสภาพแวดล้อมต่าง ๆ ที่เกี่ยวข้องกับการต่ออายุของสัญญาเช่าดังกล่าว </w:t>
      </w:r>
    </w:p>
    <w:p w14:paraId="6C075E95" w14:textId="77777777" w:rsidR="006F6552" w:rsidRDefault="006F6552" w:rsidP="006F65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4E3F8CC7" w14:textId="455BC0FC" w:rsidR="00867702" w:rsidRPr="006F6552" w:rsidRDefault="00867702" w:rsidP="006F65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F6552">
        <w:rPr>
          <w:rFonts w:ascii="Cordia New" w:hAnsi="Cordia New" w:cs="Cordia New"/>
          <w:sz w:val="26"/>
          <w:szCs w:val="26"/>
          <w:cs/>
        </w:rPr>
        <w:t>ค่าเสื่อมราคาของสินทรัพย์สิทธิการใช้ 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</w:t>
      </w:r>
      <w:r w:rsidRPr="006F6552">
        <w:rPr>
          <w:rFonts w:ascii="Cordia New" w:hAnsi="Cordia New" w:cs="Cordia New"/>
          <w:sz w:val="26"/>
          <w:szCs w:val="26"/>
        </w:rPr>
        <w:t xml:space="preserve"> </w:t>
      </w:r>
      <w:r w:rsidRPr="006F6552">
        <w:rPr>
          <w:rFonts w:ascii="Cordia New" w:hAnsi="Cordia New" w:cs="Cordia New"/>
          <w:sz w:val="26"/>
          <w:szCs w:val="26"/>
          <w:cs/>
        </w:rPr>
        <w:t>แล้วแต่ระยะเวลาใดจะสั้นกว่า ดังนี้</w:t>
      </w:r>
    </w:p>
    <w:p w14:paraId="770886B5" w14:textId="77777777" w:rsidR="00867702" w:rsidRPr="00616E3E" w:rsidRDefault="00867702" w:rsidP="00C04D73">
      <w:pPr>
        <w:pStyle w:val="BodyText2"/>
        <w:ind w:left="1080" w:right="47" w:firstLine="0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7263" w:type="dxa"/>
        <w:tblInd w:w="1269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400"/>
        <w:gridCol w:w="1863"/>
      </w:tblGrid>
      <w:tr w:rsidR="00867702" w:rsidRPr="00616E3E" w14:paraId="61116048" w14:textId="77777777" w:rsidTr="00C04D73">
        <w:tc>
          <w:tcPr>
            <w:tcW w:w="5400" w:type="dxa"/>
          </w:tcPr>
          <w:p w14:paraId="1D24B47C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eastAsia="SimSun" w:hAnsi="Cordia New" w:cs="Cordia New"/>
                <w:sz w:val="26"/>
                <w:szCs w:val="26"/>
              </w:rPr>
              <w:br w:type="page"/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อาคาร</w:t>
            </w:r>
          </w:p>
        </w:tc>
        <w:tc>
          <w:tcPr>
            <w:tcW w:w="1863" w:type="dxa"/>
          </w:tcPr>
          <w:p w14:paraId="242CADB9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0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20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867702" w:rsidRPr="00616E3E" w14:paraId="700487FF" w14:textId="77777777" w:rsidTr="00C04D73">
        <w:tc>
          <w:tcPr>
            <w:tcW w:w="5400" w:type="dxa"/>
          </w:tcPr>
          <w:p w14:paraId="72A78E55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63" w:type="dxa"/>
          </w:tcPr>
          <w:p w14:paraId="210C4D77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0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5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867702" w:rsidRPr="00616E3E" w14:paraId="04D83CFD" w14:textId="77777777" w:rsidTr="00C04D73">
        <w:tc>
          <w:tcPr>
            <w:tcW w:w="5400" w:type="dxa"/>
          </w:tcPr>
          <w:p w14:paraId="78E2438F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40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863" w:type="dxa"/>
          </w:tcPr>
          <w:p w14:paraId="1B46C3F5" w14:textId="77777777" w:rsidR="00867702" w:rsidRPr="00616E3E" w:rsidRDefault="00867702" w:rsidP="00C0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4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54667854" w14:textId="64125D16" w:rsidR="001E7AA6" w:rsidRDefault="001E7AA6" w:rsidP="00C04D73">
      <w:pPr>
        <w:pStyle w:val="BodyText2"/>
        <w:ind w:left="900" w:right="47" w:firstLine="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2F89F726" w14:textId="77777777" w:rsidR="003259B7" w:rsidRDefault="003259B7" w:rsidP="00C04D73">
      <w:pPr>
        <w:pStyle w:val="BodyText2"/>
        <w:ind w:left="900" w:right="47" w:firstLine="0"/>
        <w:jc w:val="thaiDistribute"/>
        <w:rPr>
          <w:rFonts w:ascii="Cordia New" w:hAnsi="Cordia New" w:cs="Cordia New"/>
          <w:sz w:val="26"/>
          <w:szCs w:val="26"/>
        </w:rPr>
      </w:pPr>
    </w:p>
    <w:p w14:paraId="7078A13D" w14:textId="07EBEC7F" w:rsidR="00A97655" w:rsidRPr="008F79E2" w:rsidRDefault="00A97655" w:rsidP="00C04D73">
      <w:pPr>
        <w:pStyle w:val="BodyText2"/>
        <w:ind w:left="900" w:right="47" w:firstLine="0"/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8F79E2">
        <w:rPr>
          <w:rFonts w:ascii="Cordia New" w:hAnsi="Cordia New" w:cs="Cordia New" w:hint="cs"/>
          <w:i/>
          <w:iCs/>
          <w:sz w:val="26"/>
          <w:szCs w:val="26"/>
          <w:cs/>
        </w:rPr>
        <w:t>หนี้สินตามสัญญาเช่า</w:t>
      </w:r>
    </w:p>
    <w:p w14:paraId="353BF402" w14:textId="4A9C6CB1" w:rsidR="00867702" w:rsidRPr="008F79E2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8F79E2">
        <w:rPr>
          <w:rFonts w:ascii="Cordia New" w:hAnsi="Cordia New" w:cs="Cordia New"/>
          <w:sz w:val="26"/>
          <w:szCs w:val="26"/>
          <w:cs/>
        </w:rPr>
        <w:t>ณ วันเริ่มต้นของสัญญาเช่า</w:t>
      </w:r>
      <w:r w:rsidRPr="008F79E2">
        <w:rPr>
          <w:rFonts w:ascii="Cordia New" w:hAnsi="Cordia New" w:cs="Cordia New"/>
          <w:sz w:val="26"/>
          <w:szCs w:val="26"/>
        </w:rPr>
        <w:t xml:space="preserve"> </w:t>
      </w:r>
      <w:r w:rsidRPr="008F79E2">
        <w:rPr>
          <w:rFonts w:ascii="Cordia New" w:hAnsi="Cordia New" w:cs="Cordia New"/>
          <w:sz w:val="26"/>
          <w:szCs w:val="26"/>
          <w:cs/>
        </w:rPr>
        <w:t>กลุ่มบริษัทวัดมูลค่าหนี้สินตามสัญญาเช่าด้วยมูลค่าปัจจุบันของจำนวนเงินที่ต้องจ่ายตามสัญญาเช่าตลอดอายุสัญญาเช่า หากอัตราดอกเบี้ยตามนัยของหนี้สินสัญญาเช่านั้นไม่สามารถกำหนดได้</w:t>
      </w:r>
      <w:r w:rsidRPr="008F79E2">
        <w:rPr>
          <w:rFonts w:ascii="Cordia New" w:hAnsi="Cordia New" w:cs="Cordia New"/>
          <w:sz w:val="26"/>
          <w:szCs w:val="26"/>
        </w:rPr>
        <w:t xml:space="preserve"> </w:t>
      </w:r>
      <w:r w:rsidRPr="008F79E2">
        <w:rPr>
          <w:rFonts w:ascii="Cordia New" w:hAnsi="Cordia New" w:cs="Cordia New"/>
          <w:sz w:val="26"/>
          <w:szCs w:val="26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ทั้งนี้ อัตราดอกเบี้ยการกู้ยืมส่วนเพิ่มอ้างอิงจากอัตราดอกเบี้ยเงินกู้ยืมที่บริษัทคาดว่าจะต้องจ่ายเพื่อกู้ยืมเงินจำนวนเดียวกันในระยะเวลาใกล้เคียงกันเพื่อให้ได้มาซึ่งสินทรัพย์นั้น</w:t>
      </w:r>
    </w:p>
    <w:p w14:paraId="792910BC" w14:textId="23BA6983" w:rsidR="007669E4" w:rsidRPr="008F79E2" w:rsidRDefault="007669E4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5C8FA361" w14:textId="13FFBB8E" w:rsidR="00867702" w:rsidRPr="008F79E2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8F79E2">
        <w:rPr>
          <w:rFonts w:ascii="Cordia New" w:hAnsi="Cordia New" w:cs="Cordia New"/>
          <w:sz w:val="26"/>
          <w:szCs w:val="26"/>
          <w:cs/>
        </w:rPr>
        <w:t>จำนวนเงินที่ต้องจ่ายตามสัญญาเช่า ประกอบด้วยค่าเช่าคงที่</w:t>
      </w:r>
      <w:r w:rsidRPr="008F79E2">
        <w:rPr>
          <w:rFonts w:ascii="Cordia New" w:hAnsi="Cordia New" w:cs="Cordia New"/>
          <w:sz w:val="26"/>
          <w:szCs w:val="26"/>
        </w:rPr>
        <w:t xml:space="preserve"> </w:t>
      </w:r>
    </w:p>
    <w:p w14:paraId="67C53F39" w14:textId="77777777" w:rsidR="00C04D73" w:rsidRPr="008F79E2" w:rsidRDefault="00C04D73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1CB1CF67" w14:textId="696D52FC" w:rsidR="006F6552" w:rsidRPr="008F79E2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8F79E2">
        <w:rPr>
          <w:rFonts w:ascii="Cordia New" w:hAnsi="Cordia New" w:cs="Cordia New"/>
          <w:sz w:val="26"/>
          <w:szCs w:val="26"/>
          <w:cs/>
        </w:rPr>
        <w:t xml:space="preserve"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</w:t>
      </w:r>
    </w:p>
    <w:p w14:paraId="62B66345" w14:textId="77777777" w:rsidR="006F6552" w:rsidRPr="008F79E2" w:rsidRDefault="006F655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58FD7991" w14:textId="695DD480" w:rsidR="00867702" w:rsidRPr="008F79E2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cs/>
        </w:rPr>
      </w:pPr>
      <w:r w:rsidRPr="008F79E2">
        <w:rPr>
          <w:rFonts w:ascii="Cordia New" w:hAnsi="Cordia New" w:cs="Cordia New"/>
          <w:sz w:val="26"/>
          <w:szCs w:val="26"/>
          <w:cs/>
        </w:rPr>
        <w:t>นอกจากนี้ มูลค่าตามบัญชีของหนี้สินตามสัญญาเช่าจะถูกประเมินใหม่เมื่อมีการเปลี่ยนแปลงอายุสัญญาเช่า การเปลี่ยนแปลงการจ่ายชำระตามสัญญาเช่า ผลกระทบจากการประเมินมูลค่าของหนี้สินตามสัญญาเช่าใหม่จะส่งผลให้มูลค่าตามบัญชีของสินทรัพย์สิทธิการใช้เปลี่ยนแปลงไป อย่างไรก็ตาม หากมูลค่าตามบัญชีของสินทรัพย์สิทธิการใช้มีมูลค่าลดลงจนเป็นศูนย์แล้ว ผลกระทบดังกล่าว จะถูกรับรู้เข้า</w:t>
      </w:r>
      <w:r w:rsidR="00B20613" w:rsidRPr="008F79E2">
        <w:rPr>
          <w:rFonts w:ascii="Cordia New" w:hAnsi="Cordia New" w:cs="Cordia New" w:hint="cs"/>
          <w:sz w:val="26"/>
          <w:szCs w:val="26"/>
          <w:cs/>
        </w:rPr>
        <w:t>งบ</w:t>
      </w:r>
      <w:r w:rsidRPr="008F79E2">
        <w:rPr>
          <w:rFonts w:ascii="Cordia New" w:hAnsi="Cordia New" w:cs="Cordia New"/>
          <w:sz w:val="26"/>
          <w:szCs w:val="26"/>
          <w:cs/>
        </w:rPr>
        <w:t>กำไรขาดทุน</w:t>
      </w:r>
      <w:r w:rsidR="00B20613" w:rsidRPr="008F79E2">
        <w:rPr>
          <w:rFonts w:ascii="Cordia New" w:hAnsi="Cordia New" w:cs="Cordia New" w:hint="cs"/>
          <w:sz w:val="26"/>
          <w:szCs w:val="26"/>
          <w:cs/>
        </w:rPr>
        <w:t>เบ็ดเสร็จ</w:t>
      </w:r>
    </w:p>
    <w:p w14:paraId="0F2D8F36" w14:textId="77777777" w:rsidR="00867702" w:rsidRPr="008F79E2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3E4C2FB9" w14:textId="77777777" w:rsidR="006F6552" w:rsidRDefault="00867702" w:rsidP="006F65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8F79E2">
        <w:rPr>
          <w:rFonts w:ascii="Cordia New" w:hAnsi="Cordia New" w:cs="Cordia New"/>
          <w:sz w:val="26"/>
          <w:szCs w:val="26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8F79E2">
        <w:rPr>
          <w:rFonts w:ascii="Cordia New" w:hAnsi="Cordia New" w:cs="Cordia New"/>
          <w:sz w:val="26"/>
          <w:szCs w:val="26"/>
        </w:rPr>
        <w:t xml:space="preserve"> </w:t>
      </w:r>
      <w:r w:rsidRPr="008F79E2">
        <w:rPr>
          <w:rFonts w:ascii="Cordia New" w:hAnsi="Cordia New" w:cs="Cordia New"/>
          <w:sz w:val="26"/>
          <w:szCs w:val="26"/>
          <w:cs/>
        </w:rPr>
        <w:t>เว้นแต่สัญญาเช่าที่มีอายุ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สัญญาเช่า </w:t>
      </w:r>
      <w:r w:rsidRPr="00616E3E">
        <w:rPr>
          <w:rFonts w:ascii="Cordia New" w:hAnsi="Cordia New" w:cs="Cordia New"/>
          <w:sz w:val="26"/>
          <w:szCs w:val="26"/>
        </w:rPr>
        <w:t xml:space="preserve">12 </w:t>
      </w:r>
      <w:r w:rsidRPr="00616E3E">
        <w:rPr>
          <w:rFonts w:ascii="Cordia New" w:hAnsi="Cordia New" w:cs="Cordia New"/>
          <w:sz w:val="26"/>
          <w:szCs w:val="26"/>
          <w:cs/>
        </w:rPr>
        <w:t>เดือนหรือน้อยกว่า นับตั้งแต่วันที่สัญญาเช่าเริ่มมีผล หรือสัญญาเช่าซึ่งสินทรัพย์อ้างอิงมีมูลค่าต่ำ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="005A03CF" w:rsidRPr="00616E3E">
        <w:rPr>
          <w:rFonts w:ascii="Cordia New" w:hAnsi="Cordia New" w:cs="Cordia New"/>
          <w:sz w:val="26"/>
          <w:szCs w:val="26"/>
          <w:cs/>
        </w:rPr>
        <w:t>โดย</w:t>
      </w:r>
      <w:r w:rsidRPr="00616E3E">
        <w:rPr>
          <w:rFonts w:ascii="Cordia New" w:hAnsi="Cordia New" w:cs="Cordia New"/>
          <w:sz w:val="26"/>
          <w:szCs w:val="26"/>
          <w:cs/>
        </w:rPr>
        <w:t>จะบันทึกเป็นค่าใช้จ่ายตามวิธีเส้นตรงตลอดอายุสัญญาเช่า</w:t>
      </w:r>
    </w:p>
    <w:p w14:paraId="39A03AD5" w14:textId="77777777" w:rsidR="006F6552" w:rsidRDefault="006F6552" w:rsidP="006F65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37F3DA97" w14:textId="0BCFB004" w:rsidR="00867702" w:rsidRPr="006F6552" w:rsidRDefault="00867702" w:rsidP="006F65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F6552">
        <w:rPr>
          <w:rFonts w:ascii="Cordia New" w:hAnsi="Cordia New" w:cs="Cordia New"/>
          <w:sz w:val="26"/>
          <w:szCs w:val="26"/>
          <w:u w:val="single"/>
          <w:cs/>
        </w:rPr>
        <w:t>กลุ่มบริษัทในฐานะผู้ให้เช่า</w:t>
      </w:r>
    </w:p>
    <w:p w14:paraId="55951119" w14:textId="6F331A77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ตามสัญญาเช่า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52BDC1E0" w14:textId="00CA7940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54C38764" w14:textId="2F8447FD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cs/>
        </w:rPr>
      </w:pPr>
      <w:r w:rsidRPr="00616E3E">
        <w:rPr>
          <w:rFonts w:ascii="Cordia New" w:hAnsi="Cordia New" w:cs="Cordia New"/>
          <w:sz w:val="26"/>
          <w:szCs w:val="26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="003259B7" w:rsidRPr="00616E3E">
        <w:rPr>
          <w:rFonts w:ascii="Cordia New" w:hAnsi="Cordia New" w:cs="Cordia New"/>
          <w:sz w:val="26"/>
          <w:szCs w:val="26"/>
          <w:cs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92FE9AB" w14:textId="432C1BF6" w:rsidR="00147E00" w:rsidRDefault="00147E00" w:rsidP="009A3754">
      <w:pPr>
        <w:pStyle w:val="BodyText2"/>
        <w:tabs>
          <w:tab w:val="left" w:pos="990"/>
        </w:tabs>
        <w:ind w:left="990" w:right="47" w:firstLine="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0E398D41" w14:textId="77777777" w:rsidR="00867702" w:rsidRPr="00616E3E" w:rsidRDefault="00867702" w:rsidP="009A3754">
      <w:pPr>
        <w:pStyle w:val="BodyText2"/>
        <w:tabs>
          <w:tab w:val="left" w:pos="990"/>
        </w:tabs>
        <w:ind w:left="990" w:right="47" w:firstLine="0"/>
        <w:jc w:val="thaiDistribute"/>
        <w:rPr>
          <w:rFonts w:ascii="Cordia New" w:hAnsi="Cordia New" w:cs="Cordia New"/>
          <w:sz w:val="26"/>
          <w:szCs w:val="26"/>
        </w:rPr>
      </w:pPr>
    </w:p>
    <w:p w14:paraId="4E242E9F" w14:textId="77777777" w:rsidR="00867702" w:rsidRPr="00C04D73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547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04D73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p w14:paraId="5D1D5A02" w14:textId="77777777" w:rsidR="00867702" w:rsidRPr="00616E3E" w:rsidRDefault="00867702" w:rsidP="00C04D73">
      <w:pPr>
        <w:pStyle w:val="BodyText2"/>
        <w:ind w:left="907" w:right="47" w:hanging="7"/>
        <w:jc w:val="thaiDistribute"/>
        <w:rPr>
          <w:rFonts w:ascii="Cordia New" w:hAnsi="Cordia New" w:cs="Cordia New"/>
          <w:sz w:val="26"/>
          <w:szCs w:val="26"/>
        </w:rPr>
      </w:pPr>
    </w:p>
    <w:p w14:paraId="4A12ED2C" w14:textId="77777777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7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เงินกู้ยืม 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</w:p>
    <w:p w14:paraId="532180C8" w14:textId="77777777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7"/>
        <w:jc w:val="thaiDistribute"/>
        <w:rPr>
          <w:rFonts w:ascii="Cordia New" w:hAnsi="Cordia New" w:cs="Cordia New"/>
          <w:sz w:val="26"/>
          <w:szCs w:val="26"/>
        </w:rPr>
      </w:pPr>
    </w:p>
    <w:p w14:paraId="4040CE8D" w14:textId="4C22FDF6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7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</w:t>
      </w:r>
      <w:r w:rsidRPr="00616E3E">
        <w:rPr>
          <w:rFonts w:ascii="Cordia New" w:hAnsi="Cordia New" w:cs="Cordia New"/>
          <w:sz w:val="26"/>
          <w:szCs w:val="26"/>
        </w:rPr>
        <w:t xml:space="preserve"> 12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เดือน นับจากวันที่ในงบฐานะการเงิน หากเงินกู้ยืมนั้นไม่เข้าเงื่อนไขดังกล่าวข้างต้น จะจัดประเภทเป็นหนี้สินไม่หมุนเวียน </w:t>
      </w:r>
    </w:p>
    <w:p w14:paraId="76F145EA" w14:textId="77777777" w:rsidR="00623231" w:rsidRPr="00616E3E" w:rsidRDefault="00623231" w:rsidP="00C04D73">
      <w:pPr>
        <w:pStyle w:val="BodyText2"/>
        <w:tabs>
          <w:tab w:val="left" w:pos="990"/>
        </w:tabs>
        <w:ind w:left="907" w:right="47" w:hanging="547"/>
        <w:jc w:val="thaiDistribute"/>
        <w:rPr>
          <w:rFonts w:ascii="Cordia New" w:hAnsi="Cordia New" w:cs="Cordia New"/>
          <w:sz w:val="26"/>
          <w:szCs w:val="26"/>
        </w:rPr>
      </w:pPr>
    </w:p>
    <w:p w14:paraId="6FD32A17" w14:textId="77777777" w:rsidR="00867702" w:rsidRPr="00C04D73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547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04D73">
        <w:rPr>
          <w:rFonts w:ascii="Cordia New" w:hAnsi="Cordia New" w:cs="Cordia New"/>
          <w:b/>
          <w:bCs/>
          <w:sz w:val="26"/>
          <w:szCs w:val="26"/>
          <w:cs/>
        </w:rPr>
        <w:t>ผลประโยชน์ของพนักงาน</w:t>
      </w:r>
    </w:p>
    <w:p w14:paraId="1302B217" w14:textId="77777777" w:rsidR="00867702" w:rsidRPr="00616E3E" w:rsidRDefault="00867702" w:rsidP="00C04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6976C809" w14:textId="77777777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u w:val="single"/>
          <w:cs/>
        </w:rPr>
      </w:pPr>
      <w:r w:rsidRPr="00616E3E">
        <w:rPr>
          <w:rFonts w:ascii="Cordia New" w:hAnsi="Cordia New" w:cs="Cordia New"/>
          <w:sz w:val="26"/>
          <w:szCs w:val="26"/>
          <w:u w:val="single"/>
          <w:cs/>
        </w:rPr>
        <w:t>ผลประโยชน์ระยะสั้นของพนักงาน</w:t>
      </w:r>
    </w:p>
    <w:p w14:paraId="418C569D" w14:textId="74CAAD5A" w:rsidR="00FA655E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เงินเดือน ค่าจ้าง โบนัส และเงินสมทบกองทุนประกันสังคม รับรู้เป็นค่าใช้จ่ายเมื่อเกิดรายการ</w:t>
      </w:r>
    </w:p>
    <w:p w14:paraId="099A1538" w14:textId="772CB0B9" w:rsidR="00433F41" w:rsidRDefault="00433F41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296C1DAD" w14:textId="77777777" w:rsidR="00867702" w:rsidRPr="00616E3E" w:rsidRDefault="00867702" w:rsidP="00161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88" w:firstLine="512"/>
        <w:jc w:val="thaiDistribute"/>
        <w:rPr>
          <w:rFonts w:ascii="Cordia New" w:hAnsi="Cordia New" w:cs="Cordia New"/>
          <w:sz w:val="26"/>
          <w:szCs w:val="26"/>
          <w:u w:val="single"/>
          <w:cs/>
        </w:rPr>
      </w:pPr>
      <w:r w:rsidRPr="00616E3E">
        <w:rPr>
          <w:rFonts w:ascii="Cordia New" w:hAnsi="Cordia New" w:cs="Cordia New"/>
          <w:sz w:val="26"/>
          <w:szCs w:val="26"/>
          <w:u w:val="single"/>
          <w:cs/>
        </w:rPr>
        <w:t>ผลประโยชน์หลังออกจากงานของพนักงาน (โครงการสมทบเงิน)</w:t>
      </w:r>
    </w:p>
    <w:p w14:paraId="33BB3038" w14:textId="77777777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2CD5024E" w14:textId="77777777" w:rsidR="0044129D" w:rsidRPr="00616E3E" w:rsidRDefault="0044129D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368553FC" w14:textId="77777777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u w:val="single"/>
        </w:rPr>
      </w:pPr>
      <w:r w:rsidRPr="00616E3E">
        <w:rPr>
          <w:rFonts w:ascii="Cordia New" w:hAnsi="Cordia New" w:cs="Cordia New"/>
          <w:sz w:val="26"/>
          <w:szCs w:val="26"/>
          <w:u w:val="single"/>
          <w:cs/>
        </w:rPr>
        <w:t xml:space="preserve">ผลประโยชน์หลังออกจากงานของพนักงาน (โครงการผลประโยชน์) </w:t>
      </w:r>
    </w:p>
    <w:p w14:paraId="33F3B4E0" w14:textId="77777777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 xml:space="preserve">กลุ่มบริษัทมีภาระต้องจ่ายเงินชดเชยให้แก่พนักงานเมื่อออกจากงานตามกฎหมายแรงงาน ซึ่งกลุ่มบริษัทบันทึกหนี้สินตามโครงการผลประโยชน์หลังออกจากงานของพนักงานจากการคำนวณตามหลักคณิตศาสตร์ประกันภัย โดยใช้วิธีคิดลดแต่ละหน่วยที่ประมาณการไว้  </w:t>
      </w:r>
    </w:p>
    <w:p w14:paraId="276ED669" w14:textId="77777777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6224363C" w14:textId="77777777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 และกำไร (ขาดทุน) จากการประมาณการตามหลักคณิตศาสตร์ประกันภัย</w:t>
      </w:r>
    </w:p>
    <w:p w14:paraId="0A4451EB" w14:textId="77777777" w:rsidR="008810F9" w:rsidRPr="00616E3E" w:rsidRDefault="008810F9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482D5324" w14:textId="77777777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 จะถูกรับรู้ในกำไรขาดทุนเบ็ดเสร็จอื่น</w:t>
      </w:r>
    </w:p>
    <w:p w14:paraId="66D4DE09" w14:textId="6C2EAC03" w:rsidR="00221FB1" w:rsidRDefault="00221FB1" w:rsidP="00C04D73">
      <w:pPr>
        <w:tabs>
          <w:tab w:val="clear" w:pos="45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7" w:hanging="547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5589E21B" w14:textId="77777777" w:rsidR="007C1B96" w:rsidRPr="00616E3E" w:rsidRDefault="007C1B96" w:rsidP="00C04D73">
      <w:pPr>
        <w:tabs>
          <w:tab w:val="clear" w:pos="45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7" w:hanging="547"/>
        <w:jc w:val="thaiDistribute"/>
        <w:rPr>
          <w:rFonts w:ascii="Cordia New" w:hAnsi="Cordia New" w:cs="Cordia New"/>
          <w:sz w:val="26"/>
          <w:szCs w:val="26"/>
        </w:rPr>
      </w:pPr>
    </w:p>
    <w:p w14:paraId="33D945F1" w14:textId="77777777" w:rsidR="00867702" w:rsidRPr="00C04D73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547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04D73">
        <w:rPr>
          <w:rFonts w:ascii="Cordia New" w:hAnsi="Cordia New" w:cs="Cordia New"/>
          <w:b/>
          <w:bCs/>
          <w:sz w:val="26"/>
          <w:szCs w:val="26"/>
          <w:cs/>
        </w:rPr>
        <w:t>ภาษีเงินได้</w:t>
      </w:r>
    </w:p>
    <w:p w14:paraId="315D0372" w14:textId="77777777" w:rsidR="00867702" w:rsidRPr="00616E3E" w:rsidRDefault="00867702" w:rsidP="00C04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rPr>
          <w:rFonts w:ascii="Cordia New" w:hAnsi="Cordia New" w:cs="Cordia New"/>
          <w:spacing w:val="-6"/>
          <w:sz w:val="26"/>
          <w:szCs w:val="26"/>
        </w:rPr>
      </w:pPr>
    </w:p>
    <w:p w14:paraId="1A0ACD77" w14:textId="714065C6" w:rsidR="001619D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 รับรู้</w:t>
      </w:r>
      <w:r w:rsidRPr="008F79E2">
        <w:rPr>
          <w:rFonts w:ascii="Cordia New" w:hAnsi="Cordia New" w:cs="Cordia New"/>
          <w:sz w:val="26"/>
          <w:szCs w:val="26"/>
          <w:cs/>
        </w:rPr>
        <w:t>ใน</w:t>
      </w:r>
      <w:r w:rsidR="00EC5B29" w:rsidRPr="008F79E2">
        <w:rPr>
          <w:rFonts w:ascii="Cordia New" w:hAnsi="Cordia New" w:cs="Cordia New" w:hint="cs"/>
          <w:sz w:val="26"/>
          <w:szCs w:val="26"/>
          <w:cs/>
        </w:rPr>
        <w:t>งบ</w:t>
      </w:r>
      <w:r w:rsidRPr="008F79E2">
        <w:rPr>
          <w:rFonts w:ascii="Cordia New" w:hAnsi="Cordia New" w:cs="Cordia New"/>
          <w:sz w:val="26"/>
          <w:szCs w:val="26"/>
          <w:cs/>
        </w:rPr>
        <w:t>กำไร</w:t>
      </w:r>
      <w:r w:rsidR="004D6783">
        <w:rPr>
          <w:rFonts w:ascii="Cordia New" w:hAnsi="Cordia New" w:cs="Cordia New" w:hint="cs"/>
          <w:sz w:val="26"/>
          <w:szCs w:val="26"/>
          <w:cs/>
        </w:rPr>
        <w:t>หรือ</w:t>
      </w:r>
      <w:r w:rsidRPr="008F79E2">
        <w:rPr>
          <w:rFonts w:ascii="Cordia New" w:hAnsi="Cordia New" w:cs="Cordia New"/>
          <w:sz w:val="26"/>
          <w:szCs w:val="26"/>
          <w:cs/>
        </w:rPr>
        <w:t>ขาดทุน เว้นแต่</w:t>
      </w:r>
      <w:r w:rsidRPr="00616E3E">
        <w:rPr>
          <w:rFonts w:ascii="Cordia New" w:hAnsi="Cordia New" w:cs="Cordia New"/>
          <w:sz w:val="26"/>
          <w:szCs w:val="26"/>
          <w:cs/>
        </w:rPr>
        <w:t>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BF5B1EB" w14:textId="77777777" w:rsidR="001619DE" w:rsidRPr="00616E3E" w:rsidRDefault="001619DE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3C4BD82C" w14:textId="77777777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  <w:u w:val="single"/>
        </w:rPr>
      </w:pPr>
      <w:r w:rsidRPr="00616E3E">
        <w:rPr>
          <w:rFonts w:ascii="Cordia New" w:hAnsi="Cordia New" w:cs="Cordia New"/>
          <w:sz w:val="26"/>
          <w:szCs w:val="26"/>
          <w:u w:val="single"/>
          <w:cs/>
        </w:rPr>
        <w:t>ภาษีเงินได้ปัจจุบัน</w:t>
      </w:r>
    </w:p>
    <w:p w14:paraId="7BCA9351" w14:textId="5F320A07" w:rsidR="00A464D9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ภาษีเงินได้ปัจจุบัน ได้แก่ ภาษีที่คาดว่าจะจ่ายชำระหรือจะได้รับชำระ โดยคำนวณจากกำไรหรือขาดทุนประจำปีที่ต้องเสียภาษี ซึ่งแตกต่างจากกำไรขาดทุนที่ปรากฏในงบการเงิน คูณด้วยอัตราภาษีที่ประกาศใช้หรือที่คาดว่ามี</w:t>
      </w:r>
      <w:r w:rsidR="00CA519A">
        <w:rPr>
          <w:rFonts w:ascii="Cordia New" w:hAnsi="Cordia New" w:cs="Cordia New" w:hint="cs"/>
          <w:sz w:val="26"/>
          <w:szCs w:val="26"/>
          <w:cs/>
        </w:rPr>
        <w:t>ผล</w:t>
      </w:r>
      <w:r w:rsidRPr="00616E3E">
        <w:rPr>
          <w:rFonts w:ascii="Cordia New" w:hAnsi="Cordia New" w:cs="Cordia New"/>
          <w:sz w:val="26"/>
          <w:szCs w:val="26"/>
          <w:cs/>
        </w:rPr>
        <w:t>บังคับใช้ ณ วันสิ้นรอบระยะเวลารายงาน และรวมราย</w:t>
      </w:r>
      <w:r w:rsidR="004552FC">
        <w:rPr>
          <w:rFonts w:ascii="Cordia New" w:hAnsi="Cordia New" w:cs="Cordia New" w:hint="cs"/>
          <w:sz w:val="26"/>
          <w:szCs w:val="26"/>
          <w:cs/>
        </w:rPr>
        <w:t>การ</w:t>
      </w:r>
      <w:r w:rsidRPr="00616E3E">
        <w:rPr>
          <w:rFonts w:ascii="Cordia New" w:hAnsi="Cordia New" w:cs="Cordia New"/>
          <w:sz w:val="26"/>
          <w:szCs w:val="26"/>
          <w:cs/>
        </w:rPr>
        <w:t>ปรับปรุงทางภาษีที่เกี่ยวกับรายการในปีก่อนๆ</w:t>
      </w:r>
    </w:p>
    <w:p w14:paraId="1DEA3EC5" w14:textId="77777777" w:rsidR="00A464D9" w:rsidRDefault="00A464D9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65548FD1" w14:textId="25829711" w:rsidR="00867702" w:rsidRPr="001619D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u w:val="single"/>
          <w:cs/>
        </w:rPr>
        <w:t>ภาษีเงินได้รอการตัดบัญชี</w:t>
      </w:r>
    </w:p>
    <w:p w14:paraId="781E24AE" w14:textId="53E2A559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</w:t>
      </w:r>
      <w:r w:rsidR="004552FC">
        <w:rPr>
          <w:rFonts w:ascii="Cordia New" w:hAnsi="Cordia New" w:cs="Cordia New" w:hint="cs"/>
          <w:sz w:val="26"/>
          <w:szCs w:val="26"/>
          <w:cs/>
        </w:rPr>
        <w:t>จะ</w:t>
      </w:r>
      <w:r w:rsidRPr="00616E3E">
        <w:rPr>
          <w:rFonts w:ascii="Cordia New" w:hAnsi="Cordia New" w:cs="Cordia New"/>
          <w:sz w:val="26"/>
          <w:szCs w:val="26"/>
          <w:cs/>
        </w:rPr>
        <w:t>มีผลบังคับใช้ ณ วันสิ้นรอบระยะเวลารายงาน</w:t>
      </w:r>
    </w:p>
    <w:p w14:paraId="37722CA9" w14:textId="77777777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32281634" w14:textId="3B574B20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22A4FA68" w14:textId="77777777" w:rsidR="008927F3" w:rsidRPr="00616E3E" w:rsidRDefault="008927F3" w:rsidP="00C04D73">
      <w:pPr>
        <w:pStyle w:val="BodyText"/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547"/>
        <w:jc w:val="thaiDistribute"/>
        <w:rPr>
          <w:rFonts w:ascii="Cordia New" w:hAnsi="Cordia New" w:cs="Cordia New"/>
          <w:sz w:val="26"/>
          <w:szCs w:val="26"/>
        </w:rPr>
      </w:pPr>
    </w:p>
    <w:p w14:paraId="63B528C1" w14:textId="77777777" w:rsidR="00867702" w:rsidRPr="00C04D73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547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04D73">
        <w:rPr>
          <w:rFonts w:ascii="Cordia New" w:hAnsi="Cordia New" w:cs="Cordi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37E95645" w14:textId="77777777" w:rsidR="00867702" w:rsidRPr="00616E3E" w:rsidRDefault="00867702" w:rsidP="00C04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0D9F6CF6" w14:textId="2F340872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รายการบัญชีที่เกิดขึ้นในระหว่างปีที่มีค่าเป็นเงินตราต่างประเทศแปลงค่าเป็นเงินบาท โดยใช้อัตราแลกเปลี่ยน ณ วันที่เกิดรายการ สินทรัพย์และหนี้สินที่มีค่าเป็นเงินตราต่างประเทศ ณ วันที่ในงบฐานะการเงินแปลงค่าเป็นเงินบาท โดยใช้อัตราแลกเปลี่ยน ณ วันนั้น กำไรหรือขาดทุนจากการแปลงค่าเงินตราต่างประเทศบันทึกเป็นรายได้หรือค่าใช้จ่ายของรอบระยะเวลาบัญชี</w:t>
      </w:r>
    </w:p>
    <w:p w14:paraId="3823CF51" w14:textId="4F4F5B2D" w:rsidR="006C14AC" w:rsidRDefault="006C14AC" w:rsidP="00C04D73">
      <w:pPr>
        <w:pStyle w:val="BodyText2"/>
        <w:ind w:left="907" w:right="47" w:firstLine="11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>
        <w:rPr>
          <w:rFonts w:ascii="Cordia New" w:hAnsi="Cordia New" w:cs="Cordia New"/>
          <w:spacing w:val="-2"/>
          <w:sz w:val="26"/>
          <w:szCs w:val="26"/>
          <w:cs/>
        </w:rPr>
        <w:br w:type="page"/>
      </w:r>
    </w:p>
    <w:p w14:paraId="3269B892" w14:textId="77777777" w:rsidR="00867702" w:rsidRPr="00616E3E" w:rsidRDefault="00867702" w:rsidP="00C04D73">
      <w:pPr>
        <w:pStyle w:val="BodyText2"/>
        <w:ind w:left="907" w:right="47" w:firstLine="11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50D527DF" w14:textId="77777777" w:rsidR="00867702" w:rsidRPr="00C04D73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547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C04D73">
        <w:rPr>
          <w:rFonts w:ascii="Cordia New" w:hAnsi="Cordia New" w:cs="Cordia New"/>
          <w:b/>
          <w:bCs/>
          <w:sz w:val="26"/>
          <w:szCs w:val="26"/>
          <w:cs/>
        </w:rPr>
        <w:t>การวัดมูลค่ายุติธรรม</w:t>
      </w:r>
    </w:p>
    <w:p w14:paraId="1C6780DD" w14:textId="77777777" w:rsidR="00867702" w:rsidRPr="00616E3E" w:rsidRDefault="00867702" w:rsidP="00C04D73">
      <w:pPr>
        <w:pStyle w:val="BodyText2"/>
        <w:ind w:left="907" w:right="47" w:firstLine="11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49C75283" w14:textId="77777777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3B1888D0" w14:textId="77777777" w:rsidR="003C2866" w:rsidRPr="00616E3E" w:rsidRDefault="003C2866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7EB53637" w14:textId="02AF4343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  <w:cs/>
        </w:rPr>
      </w:pPr>
      <w:r w:rsidRPr="00616E3E">
        <w:rPr>
          <w:rFonts w:ascii="Cordia New" w:hAnsi="Cordia New" w:cs="Cordia New"/>
          <w:sz w:val="26"/>
          <w:szCs w:val="26"/>
          <w:cs/>
        </w:rPr>
        <w:t xml:space="preserve">สินทรัพย์และหนี้สินทางการเงินวัดมูลค่ายุติธรรมในงบฐานะการเงินโดยกำหนดลำดับชั้นของมูลค่ายุติธรรมเป็น </w:t>
      </w:r>
      <w:r w:rsidRPr="00616E3E">
        <w:rPr>
          <w:rFonts w:ascii="Cordia New" w:hAnsi="Cordia New" w:cs="Cordia New"/>
          <w:sz w:val="26"/>
          <w:szCs w:val="26"/>
        </w:rPr>
        <w:t>3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35E56539" w14:textId="77777777" w:rsidR="007C1B96" w:rsidRPr="00616E3E" w:rsidRDefault="007C1B96" w:rsidP="00C04D73">
      <w:pPr>
        <w:pStyle w:val="BodyText2"/>
        <w:ind w:left="918" w:right="47" w:firstLine="11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bookmarkStart w:id="1" w:name="_Hlk203726711"/>
    </w:p>
    <w:tbl>
      <w:tblPr>
        <w:tblStyle w:val="TableGrid"/>
        <w:tblW w:w="8658" w:type="dxa"/>
        <w:tblInd w:w="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7"/>
        <w:gridCol w:w="314"/>
        <w:gridCol w:w="6787"/>
      </w:tblGrid>
      <w:tr w:rsidR="00605EF0" w:rsidRPr="00616E3E" w14:paraId="3878D81A" w14:textId="77777777" w:rsidTr="00E816A1">
        <w:tc>
          <w:tcPr>
            <w:tcW w:w="1557" w:type="dxa"/>
          </w:tcPr>
          <w:p w14:paraId="138CAB31" w14:textId="0A9A30A2" w:rsidR="00565339" w:rsidRPr="00616E3E" w:rsidRDefault="00565339" w:rsidP="00C04D73">
            <w:pPr>
              <w:pStyle w:val="BodyText2"/>
              <w:tabs>
                <w:tab w:val="left" w:pos="1170"/>
              </w:tabs>
              <w:spacing w:line="380" w:lineRule="exact"/>
              <w:ind w:left="0" w:right="43" w:firstLine="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ข้อมูลระดับ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314" w:type="dxa"/>
          </w:tcPr>
          <w:p w14:paraId="16903E83" w14:textId="296B0BD6" w:rsidR="00565339" w:rsidRPr="00616E3E" w:rsidRDefault="00565339" w:rsidP="00C04D73">
            <w:pPr>
              <w:pStyle w:val="BodyText2"/>
              <w:tabs>
                <w:tab w:val="left" w:pos="1170"/>
              </w:tabs>
              <w:spacing w:line="380" w:lineRule="exact"/>
              <w:ind w:left="0" w:right="43" w:firstLine="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6787" w:type="dxa"/>
          </w:tcPr>
          <w:p w14:paraId="36BAD48C" w14:textId="34373D0D" w:rsidR="00565339" w:rsidRPr="00616E3E" w:rsidRDefault="00565339" w:rsidP="00C04D73">
            <w:pPr>
              <w:pStyle w:val="BodyText2"/>
              <w:tabs>
                <w:tab w:val="left" w:pos="1170"/>
              </w:tabs>
              <w:spacing w:line="380" w:lineRule="exact"/>
              <w:ind w:left="0" w:right="43" w:firstLine="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เป็นราคาเสนอซื้อขาย (ไม่ต้องปรับปรุง) ในตลาดที่มีสภาพคล่องสำหรับสินทรัพย์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หรือหนี้สินอย่างเดียวกัน</w:t>
            </w:r>
          </w:p>
        </w:tc>
      </w:tr>
      <w:tr w:rsidR="00605EF0" w:rsidRPr="00616E3E" w14:paraId="5DD7EF77" w14:textId="77777777" w:rsidTr="00E816A1">
        <w:tc>
          <w:tcPr>
            <w:tcW w:w="1557" w:type="dxa"/>
          </w:tcPr>
          <w:p w14:paraId="1F0C894B" w14:textId="61070A2B" w:rsidR="00565339" w:rsidRPr="00616E3E" w:rsidRDefault="00565339" w:rsidP="00C04D73">
            <w:pPr>
              <w:pStyle w:val="BodyText2"/>
              <w:tabs>
                <w:tab w:val="left" w:pos="1170"/>
              </w:tabs>
              <w:spacing w:line="380" w:lineRule="exact"/>
              <w:ind w:left="0" w:right="43" w:firstLine="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ข้อมูลระดับ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314" w:type="dxa"/>
          </w:tcPr>
          <w:p w14:paraId="3EFBCD79" w14:textId="0AB1D681" w:rsidR="00565339" w:rsidRPr="00616E3E" w:rsidRDefault="00565339" w:rsidP="00C04D73">
            <w:pPr>
              <w:pStyle w:val="BodyText2"/>
              <w:tabs>
                <w:tab w:val="left" w:pos="1170"/>
              </w:tabs>
              <w:spacing w:line="380" w:lineRule="exact"/>
              <w:ind w:left="0" w:right="43" w:firstLine="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6787" w:type="dxa"/>
          </w:tcPr>
          <w:p w14:paraId="5D0682E2" w14:textId="0B7DF1F1" w:rsidR="00565339" w:rsidRPr="00616E3E" w:rsidRDefault="00565339" w:rsidP="00C04D73">
            <w:pPr>
              <w:pStyle w:val="BodyText2"/>
              <w:tabs>
                <w:tab w:val="left" w:pos="1170"/>
              </w:tabs>
              <w:spacing w:line="380" w:lineRule="exact"/>
              <w:ind w:left="0" w:right="43" w:firstLine="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เป็นข้อมูลอันนอกเหนือจากราคาเสนอซื้อขายซึ่งรวมอยู่ในระดับ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ที่สามารถอ้างอิง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หรือเทียบเคียงได้โดยตรงหรือโดยอ้อมสำหรับสินทรัพย์หรือหนี้สินนั้น</w:t>
            </w:r>
          </w:p>
        </w:tc>
      </w:tr>
      <w:tr w:rsidR="00605EF0" w:rsidRPr="00616E3E" w14:paraId="21962D14" w14:textId="77777777" w:rsidTr="00E816A1">
        <w:tc>
          <w:tcPr>
            <w:tcW w:w="1557" w:type="dxa"/>
          </w:tcPr>
          <w:p w14:paraId="72BBC9B4" w14:textId="284215FA" w:rsidR="00565339" w:rsidRPr="00616E3E" w:rsidRDefault="00565339" w:rsidP="00C04D73">
            <w:pPr>
              <w:pStyle w:val="BodyText2"/>
              <w:tabs>
                <w:tab w:val="left" w:pos="1170"/>
              </w:tabs>
              <w:spacing w:line="380" w:lineRule="exact"/>
              <w:ind w:left="0" w:right="43" w:firstLine="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ข้อมูลระดับ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314" w:type="dxa"/>
          </w:tcPr>
          <w:p w14:paraId="2935E69E" w14:textId="637ECA75" w:rsidR="00565339" w:rsidRPr="00616E3E" w:rsidRDefault="00565339" w:rsidP="00C04D73">
            <w:pPr>
              <w:pStyle w:val="BodyText2"/>
              <w:tabs>
                <w:tab w:val="left" w:pos="1170"/>
              </w:tabs>
              <w:spacing w:line="380" w:lineRule="exact"/>
              <w:ind w:left="0" w:right="43" w:firstLine="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6787" w:type="dxa"/>
          </w:tcPr>
          <w:p w14:paraId="13DD085A" w14:textId="78799614" w:rsidR="00565339" w:rsidRPr="00616E3E" w:rsidRDefault="00565339" w:rsidP="00C04D73">
            <w:pPr>
              <w:pStyle w:val="BodyText2"/>
              <w:tabs>
                <w:tab w:val="left" w:pos="1170"/>
              </w:tabs>
              <w:spacing w:line="380" w:lineRule="exact"/>
              <w:ind w:left="0" w:right="43" w:firstLine="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เป็นข้อมูลที่ไม่สามารถอ้างอิงได้ซึ่งนำมาใช้กับสินทรัพย์หรือหนี้สินนั้น</w:t>
            </w:r>
          </w:p>
        </w:tc>
      </w:tr>
      <w:bookmarkEnd w:id="1"/>
    </w:tbl>
    <w:p w14:paraId="2DD8A830" w14:textId="77777777" w:rsidR="00036385" w:rsidRDefault="00036385" w:rsidP="008927F3">
      <w:pPr>
        <w:pStyle w:val="BodyText2"/>
        <w:tabs>
          <w:tab w:val="left" w:pos="1170"/>
        </w:tabs>
        <w:ind w:left="0" w:right="47" w:firstLine="0"/>
        <w:jc w:val="thaiDistribute"/>
        <w:rPr>
          <w:rFonts w:ascii="Cordia New" w:hAnsi="Cordia New" w:cs="Cordia New"/>
          <w:sz w:val="26"/>
          <w:szCs w:val="26"/>
        </w:rPr>
      </w:pPr>
    </w:p>
    <w:p w14:paraId="2F48DCE1" w14:textId="77777777" w:rsidR="00867702" w:rsidRPr="00C04D73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04D73">
        <w:rPr>
          <w:rFonts w:ascii="Cordia New" w:hAnsi="Cordia New" w:cs="Cordia New"/>
          <w:b/>
          <w:bCs/>
          <w:sz w:val="26"/>
          <w:szCs w:val="26"/>
          <w:cs/>
        </w:rPr>
        <w:t>การจ่ายเงินปันผล</w:t>
      </w:r>
    </w:p>
    <w:p w14:paraId="194E6BF9" w14:textId="77777777" w:rsidR="00867702" w:rsidRPr="00616E3E" w:rsidRDefault="00867702" w:rsidP="00C04D73">
      <w:pPr>
        <w:pStyle w:val="BodyText2"/>
        <w:ind w:left="891" w:right="47" w:firstLine="0"/>
        <w:jc w:val="thaiDistribute"/>
        <w:rPr>
          <w:rFonts w:ascii="Cordia New" w:hAnsi="Cordia New" w:cs="Cordia New"/>
          <w:sz w:val="26"/>
          <w:szCs w:val="26"/>
        </w:rPr>
      </w:pPr>
    </w:p>
    <w:p w14:paraId="7090E6D4" w14:textId="74683F50" w:rsidR="00867702" w:rsidRPr="00616E3E" w:rsidRDefault="00867702" w:rsidP="00C04D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เงินปันผล</w:t>
      </w:r>
    </w:p>
    <w:p w14:paraId="6B88A23A" w14:textId="77777777" w:rsidR="005424F4" w:rsidRPr="00616E3E" w:rsidRDefault="005424F4" w:rsidP="00036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</w:rPr>
      </w:pPr>
    </w:p>
    <w:p w14:paraId="10BFAFFE" w14:textId="0704B22C" w:rsidR="00867702" w:rsidRPr="00FD70FD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D70FD">
        <w:rPr>
          <w:rFonts w:ascii="Cordia New" w:hAnsi="Cordia New" w:cs="Cordia New"/>
          <w:b/>
          <w:bCs/>
          <w:sz w:val="26"/>
          <w:szCs w:val="26"/>
          <w:cs/>
        </w:rPr>
        <w:t>กำไรต่อหุ้นขั้นพื้นฐาน</w:t>
      </w:r>
    </w:p>
    <w:p w14:paraId="24CF6C8F" w14:textId="77777777" w:rsidR="00867702" w:rsidRPr="00616E3E" w:rsidRDefault="00867702" w:rsidP="001B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</w:p>
    <w:p w14:paraId="448466CB" w14:textId="3474FA59" w:rsidR="00867702" w:rsidRPr="00FD70FD" w:rsidRDefault="00867702" w:rsidP="001B7C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FD70FD">
        <w:rPr>
          <w:rFonts w:ascii="Cordia New" w:hAnsi="Cordia New" w:cs="Cordia New"/>
          <w:spacing w:val="-4"/>
          <w:sz w:val="26"/>
          <w:szCs w:val="26"/>
          <w:cs/>
        </w:rPr>
        <w:t>กำไรต่อหุ้นขั้นพื้นฐาน คำนวณโดยการหารกำไร</w:t>
      </w:r>
      <w:r w:rsidRPr="00FD70FD">
        <w:rPr>
          <w:rFonts w:ascii="Cordia New" w:hAnsi="Cordia New" w:cs="Cordia New"/>
          <w:spacing w:val="-4"/>
          <w:sz w:val="26"/>
          <w:szCs w:val="26"/>
        </w:rPr>
        <w:t xml:space="preserve"> (</w:t>
      </w:r>
      <w:r w:rsidRPr="00FD70FD">
        <w:rPr>
          <w:rFonts w:ascii="Cordia New" w:hAnsi="Cordia New" w:cs="Cordia New"/>
          <w:spacing w:val="-4"/>
          <w:sz w:val="26"/>
          <w:szCs w:val="26"/>
          <w:cs/>
        </w:rPr>
        <w:t>ขาดทุน</w:t>
      </w:r>
      <w:r w:rsidRPr="00FD70FD">
        <w:rPr>
          <w:rFonts w:ascii="Cordia New" w:hAnsi="Cordia New" w:cs="Cordia New"/>
          <w:spacing w:val="-4"/>
          <w:sz w:val="26"/>
          <w:szCs w:val="26"/>
        </w:rPr>
        <w:t xml:space="preserve">) </w:t>
      </w:r>
      <w:r w:rsidR="006B033F">
        <w:rPr>
          <w:rFonts w:ascii="Cordia New" w:hAnsi="Cordia New" w:cs="Cordia New" w:hint="cs"/>
          <w:spacing w:val="-4"/>
          <w:sz w:val="26"/>
          <w:szCs w:val="26"/>
          <w:cs/>
        </w:rPr>
        <w:t>สำหรับปี</w:t>
      </w:r>
      <w:r w:rsidRPr="00FD70FD">
        <w:rPr>
          <w:rFonts w:ascii="Cordia New" w:hAnsi="Cordia New" w:cs="Cordia New"/>
          <w:spacing w:val="-4"/>
          <w:sz w:val="26"/>
          <w:szCs w:val="26"/>
          <w:cs/>
        </w:rPr>
        <w:t>ด้วยจำนวนหุ้นสามัญถัวเฉลี่ยถ่วงน้ำหนักที่ออกจำหน่ายและชำระแล้วในระหว่างปี</w:t>
      </w:r>
    </w:p>
    <w:p w14:paraId="01644B95" w14:textId="49ED688C" w:rsidR="006A4607" w:rsidRPr="00616E3E" w:rsidRDefault="006A4607" w:rsidP="001B7C3C">
      <w:pPr>
        <w:pStyle w:val="BodyText2"/>
        <w:tabs>
          <w:tab w:val="left" w:pos="990"/>
        </w:tabs>
        <w:spacing w:line="340" w:lineRule="exact"/>
        <w:ind w:left="900" w:right="47" w:firstLine="0"/>
        <w:jc w:val="thaiDistribute"/>
        <w:rPr>
          <w:rFonts w:ascii="Cordia New" w:hAnsi="Cordia New" w:cs="Cordia New"/>
          <w:sz w:val="26"/>
          <w:szCs w:val="26"/>
        </w:rPr>
      </w:pPr>
    </w:p>
    <w:p w14:paraId="087014CB" w14:textId="755AECC7" w:rsidR="00867702" w:rsidRPr="00FD70FD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FD70FD">
        <w:rPr>
          <w:rFonts w:ascii="Cordia New" w:hAnsi="Cordia New" w:cs="Cordia New"/>
          <w:b/>
          <w:bCs/>
          <w:sz w:val="26"/>
          <w:szCs w:val="26"/>
          <w:cs/>
        </w:rPr>
        <w:t>กำไรต่อหุ้นปรับลด</w:t>
      </w:r>
    </w:p>
    <w:p w14:paraId="4EDA6013" w14:textId="77777777" w:rsidR="00867702" w:rsidRPr="00616E3E" w:rsidRDefault="00867702" w:rsidP="001B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2AA498D0" w14:textId="684215E7" w:rsidR="00867702" w:rsidRPr="00616E3E" w:rsidRDefault="00867702" w:rsidP="001B7C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กำไรต่อหุ้นปรับลด คำนวณโดย</w:t>
      </w:r>
      <w:r w:rsidR="006B033F">
        <w:rPr>
          <w:rFonts w:ascii="Cordia New" w:hAnsi="Cordia New" w:cs="Cordia New" w:hint="cs"/>
          <w:sz w:val="26"/>
          <w:szCs w:val="26"/>
          <w:cs/>
        </w:rPr>
        <w:t>การหาร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กำไร </w:t>
      </w:r>
      <w:r w:rsidRPr="00616E3E">
        <w:rPr>
          <w:rFonts w:ascii="Cordia New" w:hAnsi="Cordia New" w:cs="Cordia New"/>
          <w:sz w:val="26"/>
          <w:szCs w:val="26"/>
        </w:rPr>
        <w:t>(</w:t>
      </w:r>
      <w:r w:rsidRPr="00616E3E">
        <w:rPr>
          <w:rFonts w:ascii="Cordia New" w:hAnsi="Cordia New" w:cs="Cordia New"/>
          <w:sz w:val="26"/>
          <w:szCs w:val="26"/>
          <w:cs/>
        </w:rPr>
        <w:t>ขาดทุน</w:t>
      </w:r>
      <w:r w:rsidRPr="00616E3E">
        <w:rPr>
          <w:rFonts w:ascii="Cordia New" w:hAnsi="Cordia New" w:cs="Cordia New"/>
          <w:sz w:val="26"/>
          <w:szCs w:val="26"/>
        </w:rPr>
        <w:t xml:space="preserve">) </w:t>
      </w:r>
      <w:r w:rsidRPr="00616E3E">
        <w:rPr>
          <w:rFonts w:ascii="Cordia New" w:hAnsi="Cordia New" w:cs="Cordia New"/>
          <w:sz w:val="26"/>
          <w:szCs w:val="26"/>
          <w:cs/>
        </w:rPr>
        <w:t>สำหรับปีด้วยจำนวนหุ้นสามัญ บวกจำนวนหุ้นสามัญเทียบเท่าของใบสำคัญแสดงสิทธิ โดยถัวเฉลี่ยถ่วงน้ำหนักในระหว่างปี</w:t>
      </w:r>
    </w:p>
    <w:p w14:paraId="07872A39" w14:textId="77777777" w:rsidR="00867702" w:rsidRPr="00616E3E" w:rsidRDefault="00867702" w:rsidP="001B7C3C">
      <w:pPr>
        <w:pStyle w:val="BodyText2"/>
        <w:tabs>
          <w:tab w:val="left" w:pos="990"/>
        </w:tabs>
        <w:spacing w:line="340" w:lineRule="exact"/>
        <w:ind w:left="900" w:right="47" w:firstLine="0"/>
        <w:jc w:val="thaiDistribute"/>
        <w:rPr>
          <w:rFonts w:ascii="Cordia New" w:hAnsi="Cordia New" w:cs="Cordia New"/>
          <w:sz w:val="26"/>
          <w:szCs w:val="26"/>
        </w:rPr>
      </w:pPr>
    </w:p>
    <w:p w14:paraId="676B8B32" w14:textId="77777777" w:rsidR="00867702" w:rsidRPr="00FD70FD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D70FD">
        <w:rPr>
          <w:rFonts w:ascii="Cordia New" w:hAnsi="Cordia New" w:cs="Cordia New"/>
          <w:b/>
          <w:bCs/>
          <w:sz w:val="26"/>
          <w:szCs w:val="26"/>
          <w:cs/>
        </w:rPr>
        <w:t>ส่วนงานดำเนินงาน</w:t>
      </w:r>
    </w:p>
    <w:p w14:paraId="23C7E9BD" w14:textId="77777777" w:rsidR="00867702" w:rsidRPr="00616E3E" w:rsidRDefault="00867702" w:rsidP="001B7C3C">
      <w:pPr>
        <w:pStyle w:val="BodyText2"/>
        <w:spacing w:line="340" w:lineRule="exact"/>
        <w:ind w:left="900" w:right="47" w:firstLine="0"/>
        <w:jc w:val="thaiDistribute"/>
        <w:rPr>
          <w:rFonts w:ascii="Cordia New" w:hAnsi="Cordia New" w:cs="Cordia New"/>
          <w:sz w:val="26"/>
          <w:szCs w:val="26"/>
        </w:rPr>
      </w:pPr>
    </w:p>
    <w:p w14:paraId="475EB2B4" w14:textId="77777777" w:rsidR="00867702" w:rsidRPr="00616E3E" w:rsidRDefault="00867702" w:rsidP="001B7C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6FA8254" w14:textId="43FC4652" w:rsidR="00D6352D" w:rsidRDefault="00D6352D" w:rsidP="001B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 w:hanging="54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4022A183" w14:textId="77777777" w:rsidR="00867702" w:rsidRPr="00616E3E" w:rsidRDefault="00867702" w:rsidP="001B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 w:hanging="540"/>
        <w:jc w:val="thaiDistribute"/>
        <w:rPr>
          <w:rFonts w:ascii="Cordia New" w:hAnsi="Cordia New" w:cs="Cordia New"/>
          <w:sz w:val="26"/>
          <w:szCs w:val="26"/>
        </w:rPr>
      </w:pPr>
    </w:p>
    <w:p w14:paraId="23668950" w14:textId="77777777" w:rsidR="00867702" w:rsidRPr="00FD70FD" w:rsidRDefault="00867702" w:rsidP="006C536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FD70FD">
        <w:rPr>
          <w:rFonts w:ascii="Cordia New" w:hAnsi="Cordia New" w:cs="Cordia New"/>
          <w:b/>
          <w:bCs/>
          <w:sz w:val="26"/>
          <w:szCs w:val="26"/>
          <w:cs/>
        </w:rPr>
        <w:t>ประมาณการหนี้สินและค่าใช้จ่าย และสินทรัพย์ที่อาจจะเกิดขึ้น</w:t>
      </w:r>
    </w:p>
    <w:p w14:paraId="2FAE8FC4" w14:textId="77777777" w:rsidR="00867702" w:rsidRPr="00616E3E" w:rsidRDefault="00867702" w:rsidP="001B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56CE138A" w14:textId="3A3010D5" w:rsidR="00F83726" w:rsidRPr="00616E3E" w:rsidRDefault="00867702" w:rsidP="001B7C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กลุ่มบริษัทจะบันทึกประมาณการหนี้สินและค่าใช้จ่ายไว้ในงบการเงิน เมื่อกลุ่มบริษัทมีภาระผูกพันตามกฎหมายหรือเป็นภาระผูกพันที่ค่อนข้างแน่นอนที่มีผลสืบเนื่องจากเหตุการณ์ในอดีต ซึ่งอาจทำให้</w:t>
      </w:r>
      <w:r w:rsidR="008D535C">
        <w:rPr>
          <w:rFonts w:ascii="Cordia New" w:hAnsi="Cordia New" w:cs="Cordia New" w:hint="cs"/>
          <w:sz w:val="26"/>
          <w:szCs w:val="26"/>
          <w:cs/>
        </w:rPr>
        <w:t>กลุ่</w:t>
      </w:r>
      <w:r w:rsidR="00263798">
        <w:rPr>
          <w:rFonts w:ascii="Cordia New" w:hAnsi="Cordia New" w:cs="Cordia New" w:hint="cs"/>
          <w:sz w:val="26"/>
          <w:szCs w:val="26"/>
          <w:cs/>
        </w:rPr>
        <w:t>ม</w:t>
      </w:r>
      <w:r w:rsidRPr="00616E3E">
        <w:rPr>
          <w:rFonts w:ascii="Cordia New" w:hAnsi="Cordia New" w:cs="Cordia New"/>
          <w:sz w:val="26"/>
          <w:szCs w:val="26"/>
          <w:cs/>
        </w:rPr>
        <w:t>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2F9BBDBD" w14:textId="4199C969" w:rsidR="00A81969" w:rsidRPr="00616E3E" w:rsidRDefault="00A81969" w:rsidP="001B7C3C">
      <w:pPr>
        <w:pStyle w:val="BodyText2"/>
        <w:tabs>
          <w:tab w:val="left" w:pos="990"/>
        </w:tabs>
        <w:spacing w:line="340" w:lineRule="exact"/>
        <w:ind w:left="0" w:right="47" w:firstLine="0"/>
        <w:jc w:val="thaiDistribute"/>
        <w:rPr>
          <w:rFonts w:ascii="Cordia New" w:hAnsi="Cordia New" w:cs="Cordia New"/>
          <w:spacing w:val="4"/>
          <w:sz w:val="26"/>
          <w:szCs w:val="26"/>
        </w:rPr>
      </w:pPr>
    </w:p>
    <w:p w14:paraId="627038A7" w14:textId="77777777" w:rsidR="00867702" w:rsidRPr="00616E3E" w:rsidRDefault="00867702" w:rsidP="001B7C3C">
      <w:pPr>
        <w:pStyle w:val="CordiaNew"/>
        <w:numPr>
          <w:ilvl w:val="0"/>
          <w:numId w:val="16"/>
        </w:numPr>
        <w:tabs>
          <w:tab w:val="clear" w:pos="4153"/>
        </w:tabs>
        <w:spacing w:line="340" w:lineRule="exact"/>
        <w:jc w:val="thaiDistribute"/>
        <w:rPr>
          <w:rFonts w:ascii="Cordia New" w:hAnsi="Cordia New" w:cs="Cordia New"/>
          <w:b/>
          <w:bCs/>
          <w:color w:val="auto"/>
          <w:sz w:val="26"/>
          <w:szCs w:val="26"/>
          <w:cs/>
          <w:lang w:val="th-TH"/>
        </w:rPr>
      </w:pPr>
      <w:r w:rsidRPr="00616E3E">
        <w:rPr>
          <w:rFonts w:ascii="Cordia New" w:hAnsi="Cordia New" w:cs="Cordia New"/>
          <w:b/>
          <w:bCs/>
          <w:color w:val="auto"/>
          <w:sz w:val="26"/>
          <w:szCs w:val="26"/>
          <w:cs/>
          <w:lang w:val="th-TH"/>
        </w:rPr>
        <w:t xml:space="preserve">ประมาณการทางบัญชีที่สำคัญ ข้อสมมติฐาน </w:t>
      </w:r>
      <w:r w:rsidRPr="00616E3E">
        <w:rPr>
          <w:rFonts w:ascii="Cordia New" w:hAnsi="Cordia New" w:cs="Cordia New"/>
          <w:b/>
          <w:bCs/>
          <w:color w:val="auto"/>
          <w:sz w:val="26"/>
          <w:szCs w:val="26"/>
          <w:cs/>
          <w:lang w:val="en-GB"/>
        </w:rPr>
        <w:t>และ</w:t>
      </w:r>
      <w:r w:rsidRPr="00616E3E">
        <w:rPr>
          <w:rFonts w:ascii="Cordia New" w:hAnsi="Cordia New" w:cs="Cordia New"/>
          <w:b/>
          <w:bCs/>
          <w:color w:val="auto"/>
          <w:sz w:val="26"/>
          <w:szCs w:val="26"/>
          <w:cs/>
          <w:lang w:val="th-TH"/>
        </w:rPr>
        <w:t xml:space="preserve">การใช้ดุลยพินิจ </w:t>
      </w:r>
    </w:p>
    <w:p w14:paraId="063A3CB5" w14:textId="77777777" w:rsidR="00867702" w:rsidRPr="00616E3E" w:rsidRDefault="00867702" w:rsidP="001B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03379DA9" w14:textId="33D0AD73" w:rsidR="00867702" w:rsidRPr="00616E3E" w:rsidRDefault="00867702" w:rsidP="001B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  <w:lang w:val="th-TH"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  <w:lang w:val="th-TH"/>
        </w:rPr>
        <w:t>หนี้สิน และการเปิดเผยข้อมูลเกี่ยวกับสินทรัพย์และหนี้สินที่อาจจะเกิดขึ้นซึ่งผลที่เกิดขึ้นจริงอาจแตกต่างจากจำนวนที่ได้ประมาณการไว้</w:t>
      </w:r>
    </w:p>
    <w:p w14:paraId="554D717F" w14:textId="21D939CE" w:rsidR="00867702" w:rsidRPr="00616E3E" w:rsidRDefault="00867702" w:rsidP="001B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1707F27E" w14:textId="2CC7E0E2" w:rsidR="00867702" w:rsidRPr="00616E3E" w:rsidRDefault="00867702" w:rsidP="001B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="Cordia New" w:hAnsi="Cordia New" w:cs="Cordia New"/>
          <w:sz w:val="26"/>
          <w:szCs w:val="26"/>
          <w:lang w:val="th-TH"/>
        </w:rPr>
      </w:pPr>
      <w:r w:rsidRPr="00616E3E">
        <w:rPr>
          <w:rFonts w:ascii="Cordia New" w:hAnsi="Cordia New" w:cs="Cordia New"/>
          <w:sz w:val="26"/>
          <w:szCs w:val="26"/>
          <w:cs/>
          <w:lang w:val="th-TH"/>
        </w:rPr>
        <w:t>ประมาณการทางบัญชีที่สำคัญ ข้อสมมติฐาน และการใช้ดุลยพินิจ มีดังนี้</w:t>
      </w:r>
    </w:p>
    <w:p w14:paraId="0FC15FD4" w14:textId="77777777" w:rsidR="00036385" w:rsidRPr="00616E3E" w:rsidRDefault="00036385" w:rsidP="00892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4D54FE47" w14:textId="0BBF5D43" w:rsidR="00867702" w:rsidRPr="00FD70FD" w:rsidRDefault="00867702" w:rsidP="006C5360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 w:hanging="540"/>
        <w:jc w:val="thaiDistribute"/>
        <w:rPr>
          <w:rFonts w:ascii="Cordia New" w:hAnsi="Cordia New" w:cs="Cordia New"/>
          <w:sz w:val="26"/>
          <w:szCs w:val="26"/>
        </w:rPr>
      </w:pPr>
      <w:r w:rsidRPr="00FD70FD">
        <w:rPr>
          <w:rFonts w:ascii="Cordia New" w:hAnsi="Cordia New" w:cs="Cordia New"/>
          <w:sz w:val="26"/>
          <w:szCs w:val="26"/>
          <w:cs/>
        </w:rPr>
        <w:t>การรับรู้รายได้</w:t>
      </w:r>
    </w:p>
    <w:p w14:paraId="50ABD025" w14:textId="77777777" w:rsidR="00867702" w:rsidRPr="00616E3E" w:rsidRDefault="00867702" w:rsidP="001B7C3C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0C672979" w14:textId="70A34AC2" w:rsidR="00FD70FD" w:rsidRPr="00616E3E" w:rsidRDefault="00867702" w:rsidP="00036385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 w:hanging="4"/>
        <w:jc w:val="thaiDistribute"/>
        <w:rPr>
          <w:rFonts w:ascii="Cordia New" w:hAnsi="Cordia New" w:cs="Cordia New"/>
          <w:sz w:val="26"/>
          <w:szCs w:val="26"/>
          <w:cs/>
        </w:rPr>
      </w:pPr>
      <w:r w:rsidRPr="00616E3E">
        <w:rPr>
          <w:rFonts w:ascii="Cordia New" w:hAnsi="Cordia New" w:cs="Cordia New"/>
          <w:sz w:val="26"/>
          <w:szCs w:val="26"/>
          <w:cs/>
        </w:rPr>
        <w:t>การรับรู้รายได้ของบริษัทมีความซับซ้อนเนื่องจากบริษัทมีการขายเครื่องมือแพทย์พร้อมการให้บริการ สัญญามีความหลากหลายแตกต่างกันไปตามแต่ละลูกค้า บริษัทจำเป็นต้องใช้ดุลยพินิจในการประเมินเงื่อนไขและรายละเอียดของสัญญาที่ทำกับลูกค้าเพื่อพิจารณาว่าการขายสินค้าหรือบริการแต่ละรายการถือเป็นภาระที่แยกจากกันหรือไม่ และพิจารณาว่าภาระที่ต้องปฏิบัตินั้น</w:t>
      </w:r>
      <w:r w:rsidR="002B4520" w:rsidRPr="00616E3E">
        <w:rPr>
          <w:rFonts w:ascii="Cordia New" w:hAnsi="Cordia New" w:cs="Cordia New"/>
          <w:sz w:val="26"/>
          <w:szCs w:val="26"/>
          <w:cs/>
        </w:rPr>
        <w:t>เป็นภาระ</w:t>
      </w:r>
      <w:r w:rsidRPr="00616E3E">
        <w:rPr>
          <w:rFonts w:ascii="Cordia New" w:hAnsi="Cordia New" w:cs="Cordia New"/>
          <w:sz w:val="26"/>
          <w:szCs w:val="26"/>
          <w:cs/>
        </w:rPr>
        <w:t>ตลอดช่วงเวลา</w:t>
      </w:r>
      <w:r w:rsidR="00A83E55" w:rsidRPr="00616E3E">
        <w:rPr>
          <w:rFonts w:ascii="Cordia New" w:hAnsi="Cordia New" w:cs="Cordia New"/>
          <w:sz w:val="26"/>
          <w:szCs w:val="26"/>
          <w:cs/>
        </w:rPr>
        <w:t>ของสัญญา</w:t>
      </w:r>
      <w:r w:rsidRPr="00616E3E">
        <w:rPr>
          <w:rFonts w:ascii="Cordia New" w:hAnsi="Cordia New" w:cs="Cordia New"/>
          <w:sz w:val="26"/>
          <w:szCs w:val="26"/>
          <w:cs/>
        </w:rPr>
        <w:t>หรือเสร็จสิ้น ณ เวลาใดเวลาหนึ่ง โดยบริษัทแยกรับรู้รายได้จากการขายสินค้า ณ เวลาใดเวลาหนึ่ง และ</w:t>
      </w:r>
      <w:r w:rsidR="00A83E55" w:rsidRPr="00616E3E">
        <w:rPr>
          <w:rFonts w:ascii="Cordia New" w:hAnsi="Cordia New" w:cs="Cordia New"/>
          <w:sz w:val="26"/>
          <w:szCs w:val="26"/>
          <w:cs/>
        </w:rPr>
        <w:t>รับรู้</w:t>
      </w:r>
      <w:r w:rsidRPr="00616E3E">
        <w:rPr>
          <w:rFonts w:ascii="Cordia New" w:hAnsi="Cordia New" w:cs="Cordia New"/>
          <w:sz w:val="26"/>
          <w:szCs w:val="26"/>
          <w:cs/>
        </w:rPr>
        <w:t>รายได้จากการให้บริการตลอดช่วงเวลาหนึ่งเมื่อได้ให้บริการแล้ว</w:t>
      </w:r>
    </w:p>
    <w:p w14:paraId="6A771A07" w14:textId="77777777" w:rsidR="00036385" w:rsidRPr="00036385" w:rsidRDefault="00036385" w:rsidP="00036385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 w:hanging="4"/>
        <w:jc w:val="thaiDistribute"/>
        <w:rPr>
          <w:rFonts w:ascii="Cordia New" w:hAnsi="Cordia New" w:cs="Cordia New"/>
          <w:sz w:val="26"/>
          <w:szCs w:val="26"/>
        </w:rPr>
      </w:pPr>
    </w:p>
    <w:p w14:paraId="17ACEFA1" w14:textId="4EF6E005" w:rsidR="00867702" w:rsidRPr="00FD70FD" w:rsidRDefault="00867702" w:rsidP="006C5360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Cordia New" w:hAnsi="Cordia New" w:cs="Cordia New"/>
          <w:sz w:val="26"/>
          <w:szCs w:val="26"/>
        </w:rPr>
      </w:pPr>
      <w:r w:rsidRPr="00FD70FD">
        <w:rPr>
          <w:rFonts w:ascii="Cordia New" w:hAnsi="Cordia New" w:cs="Cordia New"/>
          <w:sz w:val="26"/>
          <w:szCs w:val="26"/>
          <w:cs/>
        </w:rPr>
        <w:t>ค่าเผื่อผลขาดทุน</w:t>
      </w:r>
      <w:r w:rsidR="00231150">
        <w:rPr>
          <w:rFonts w:ascii="Cordia New" w:hAnsi="Cordia New" w:cs="Cordia New" w:hint="cs"/>
          <w:sz w:val="26"/>
          <w:szCs w:val="26"/>
          <w:cs/>
        </w:rPr>
        <w:t>ด้านเครดิต</w:t>
      </w:r>
      <w:r w:rsidRPr="00FD70FD">
        <w:rPr>
          <w:rFonts w:ascii="Cordia New" w:hAnsi="Cordia New" w:cs="Cordia New"/>
          <w:sz w:val="26"/>
          <w:szCs w:val="26"/>
          <w:cs/>
        </w:rPr>
        <w:t>ของลูกหนี้การค้า</w:t>
      </w:r>
    </w:p>
    <w:p w14:paraId="046CDA6F" w14:textId="77777777" w:rsidR="00FD70FD" w:rsidRDefault="00FD70FD" w:rsidP="00FD70FD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04DCAF5C" w14:textId="20B5C1D8" w:rsidR="00867702" w:rsidRPr="00616E3E" w:rsidRDefault="00867702" w:rsidP="005D0CB3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ในการ</w:t>
      </w:r>
      <w:r w:rsidR="0084348D" w:rsidRPr="00616E3E">
        <w:rPr>
          <w:rFonts w:ascii="Cordia New" w:hAnsi="Cordia New" w:cs="Cordia New"/>
          <w:sz w:val="26"/>
          <w:szCs w:val="26"/>
          <w:cs/>
        </w:rPr>
        <w:t>คิด</w:t>
      </w:r>
      <w:r w:rsidRPr="00616E3E">
        <w:rPr>
          <w:rFonts w:ascii="Cordia New" w:hAnsi="Cordia New" w:cs="Cordia New"/>
          <w:sz w:val="26"/>
          <w:szCs w:val="26"/>
          <w:cs/>
        </w:rPr>
        <w:t>ประมาณค่าเผื่อผลขาดทุน</w:t>
      </w:r>
      <w:r w:rsidR="0008440E">
        <w:rPr>
          <w:rFonts w:ascii="Cordia New" w:hAnsi="Cordia New" w:cs="Cordia New" w:hint="cs"/>
          <w:sz w:val="26"/>
          <w:szCs w:val="26"/>
          <w:cs/>
        </w:rPr>
        <w:t>ด้านเครดิต</w:t>
      </w:r>
      <w:r w:rsidRPr="00616E3E">
        <w:rPr>
          <w:rFonts w:ascii="Cordia New" w:hAnsi="Cordia New" w:cs="Cordia New"/>
          <w:sz w:val="26"/>
          <w:szCs w:val="26"/>
          <w:cs/>
        </w:rPr>
        <w:t>ของลูกหนี้การค้า ฝ่ายบริหารจำเป็นต้องใช้ดุลยพินิจในการประมาณผลขาดทุนด้านเครดิตที่คาดว่าจะเกิดขึ้น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โดยคำนึงถึงประวัติการชำระเงินสำหรับลูกหนี้แต่ละกลุ่ม</w:t>
      </w:r>
      <w:r w:rsidR="001E02E4" w:rsidRPr="00616E3E">
        <w:rPr>
          <w:rFonts w:ascii="Cordia New" w:hAnsi="Cordia New" w:cs="Cordia New"/>
          <w:sz w:val="26"/>
          <w:szCs w:val="26"/>
          <w:cs/>
        </w:rPr>
        <w:t>ที่มีลักษณะที่แตกต่าง</w:t>
      </w:r>
      <w:r w:rsidR="00F16D52" w:rsidRPr="00616E3E">
        <w:rPr>
          <w:rFonts w:ascii="Cordia New" w:hAnsi="Cordia New" w:cs="Cordia New"/>
          <w:sz w:val="26"/>
          <w:szCs w:val="26"/>
          <w:cs/>
        </w:rPr>
        <w:t>กัน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และความสามารถในการชำระหนี้</w:t>
      </w:r>
      <w:r w:rsidR="002D1AB7" w:rsidRPr="00616E3E">
        <w:rPr>
          <w:rFonts w:ascii="Cordia New" w:hAnsi="Cordia New" w:cs="Cordia New"/>
          <w:sz w:val="26"/>
          <w:szCs w:val="26"/>
          <w:cs/>
        </w:rPr>
        <w:t>ของลูกหนี้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เพื่อให้สะท้อนถึงการด้อยค่าของลูกหนี้อันเกิดมาจากการที่ไม่มีความสามารถในการชำระหนี้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ทั้งนี้ ข้อมูลผลขาดทุนด้านเครดิตจากประสบการณ์ในอดีตของกลุ่มบริษัทอาจไม่ได้บ่ง</w:t>
      </w:r>
      <w:r w:rsidR="0084348D" w:rsidRPr="00616E3E">
        <w:rPr>
          <w:rFonts w:ascii="Cordia New" w:hAnsi="Cordia New" w:cs="Cordia New"/>
          <w:sz w:val="26"/>
          <w:szCs w:val="26"/>
          <w:cs/>
        </w:rPr>
        <w:t>ชี้</w:t>
      </w:r>
      <w:r w:rsidRPr="00616E3E">
        <w:rPr>
          <w:rFonts w:ascii="Cordia New" w:hAnsi="Cordia New" w:cs="Cordia New"/>
          <w:sz w:val="26"/>
          <w:szCs w:val="26"/>
          <w:cs/>
        </w:rPr>
        <w:t>ถึงการผิดนัดชำระของลูกหนี้ที่เกิดขึ้นจริงในอนาค</w:t>
      </w:r>
      <w:r w:rsidRPr="005F7D7D">
        <w:rPr>
          <w:rFonts w:ascii="Cordia New" w:hAnsi="Cordia New" w:cs="Cordia New"/>
          <w:sz w:val="26"/>
          <w:szCs w:val="26"/>
          <w:cs/>
        </w:rPr>
        <w:t>ต</w:t>
      </w:r>
      <w:r w:rsidR="00774290" w:rsidRPr="005F7D7D">
        <w:rPr>
          <w:rFonts w:ascii="Cordia New" w:hAnsi="Cordia New" w:cs="Cordia New"/>
          <w:sz w:val="26"/>
          <w:szCs w:val="26"/>
        </w:rPr>
        <w:t xml:space="preserve"> </w:t>
      </w:r>
      <w:r w:rsidR="005D0CB3" w:rsidRPr="005F7D7D">
        <w:rPr>
          <w:rFonts w:ascii="Cordia New" w:hAnsi="Cordia New" w:cs="Cordia New" w:hint="cs"/>
          <w:sz w:val="26"/>
          <w:szCs w:val="26"/>
          <w:cs/>
        </w:rPr>
        <w:t>ซึ่ง</w:t>
      </w:r>
      <w:r w:rsidR="0008428B" w:rsidRPr="005F7D7D">
        <w:rPr>
          <w:rFonts w:ascii="Cordia New" w:hAnsi="Cordia New" w:cs="Cordia New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1401CDD" w14:textId="115D0F5D" w:rsidR="00B71325" w:rsidRDefault="00B71325" w:rsidP="00FD70FD">
      <w:pPr>
        <w:tabs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3A231D9B" w14:textId="77777777" w:rsidR="00867702" w:rsidRPr="00616E3E" w:rsidRDefault="00867702" w:rsidP="00FD70FD">
      <w:pPr>
        <w:tabs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33A005DB" w14:textId="77777777" w:rsidR="00867702" w:rsidRPr="00616E3E" w:rsidRDefault="00867702" w:rsidP="006C5360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547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ค่าเผื่อสำหรับสินค้าเก่า และเสื่อมคุณภาพ</w:t>
      </w:r>
    </w:p>
    <w:p w14:paraId="1D0D658C" w14:textId="77777777" w:rsidR="00867702" w:rsidRPr="00616E3E" w:rsidRDefault="00867702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25FD6E2C" w14:textId="77777777" w:rsidR="00867702" w:rsidRPr="00616E3E" w:rsidRDefault="00867702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กลุ่มบริษัทได้ประมาณการค่าเผื่อสำหรับสินค้าเก่า และเสื่อมคุณภาพเพื่อให้สะท้อนถึงการด้อยค่าของสินค้าคงเหลือ โดยการประมาณการนั้นจะพิจารณาจากการหมุนเวียนและการเสื่อมสภาพของสินค้าคงเหลือประเภทต่างๆ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และขึ้นอยู่กับดุลยพินิจของฝ่ายบริหาร</w:t>
      </w:r>
    </w:p>
    <w:p w14:paraId="1DFC0DE4" w14:textId="77777777" w:rsidR="00D138AF" w:rsidRPr="00616E3E" w:rsidRDefault="00D138AF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52C6CBBF" w14:textId="77777777" w:rsidR="00867702" w:rsidRPr="00616E3E" w:rsidRDefault="00867702" w:rsidP="006C5360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547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การด้อยค่าเงินลงทุน</w:t>
      </w:r>
    </w:p>
    <w:p w14:paraId="2F83506E" w14:textId="77777777" w:rsidR="00867702" w:rsidRPr="00616E3E" w:rsidRDefault="00867702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2F4410EF" w14:textId="30474725" w:rsidR="003C2866" w:rsidRPr="00616E3E" w:rsidRDefault="00867702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696373B4" w14:textId="77777777" w:rsidR="009C45C1" w:rsidRPr="00616E3E" w:rsidRDefault="009C45C1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6A903079" w14:textId="77777777" w:rsidR="00867702" w:rsidRPr="00616E3E" w:rsidRDefault="00867702" w:rsidP="006C5360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547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อาคารและอุปกรณ์ และสินทรัพย์ไม่มีตัวตน</w:t>
      </w:r>
    </w:p>
    <w:p w14:paraId="38A07DA1" w14:textId="77777777" w:rsidR="00867702" w:rsidRPr="00616E3E" w:rsidRDefault="00867702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00006402" w14:textId="57E34C4E" w:rsidR="00867702" w:rsidRPr="00616E3E" w:rsidRDefault="00867702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ฝ่ายบริหารเป็นผู้ประมาณการของอายุการให้ประโยชน์และมูลค่าคงเหลือของอาคารและอุปกรณ์ และสินทรัพย์ไม่มีตัวตนของกลุ่มบริษัท โดยจะทบทวนค่าเสื่อมราคาและค่าตัดจำหน่าย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27C6F293" w14:textId="77777777" w:rsidR="00036385" w:rsidRPr="00616E3E" w:rsidRDefault="00036385" w:rsidP="00892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3F9D46D8" w14:textId="77777777" w:rsidR="00867702" w:rsidRPr="00616E3E" w:rsidRDefault="00867702" w:rsidP="006C5360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547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การด้อยค่าของสินทรัพย์</w:t>
      </w:r>
    </w:p>
    <w:p w14:paraId="7DAE3BDF" w14:textId="77777777" w:rsidR="00FF2AA4" w:rsidRPr="00616E3E" w:rsidRDefault="00FF2AA4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7AD4ACCC" w14:textId="24C03B43" w:rsidR="00867702" w:rsidRPr="00616E3E" w:rsidRDefault="00867702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กลุ่มบริษัทพิจารณาค่าเผื่อการด้อยค่าของสินทรัพย์ เมื่อพบว่ามูลค่ายุติธรรมของ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>สินทรัพย์</w:t>
      </w:r>
      <w:r w:rsidRPr="00616E3E">
        <w:rPr>
          <w:rFonts w:ascii="Cordia New" w:hAnsi="Cordia New" w:cs="Cordia New"/>
          <w:sz w:val="26"/>
          <w:szCs w:val="26"/>
          <w:cs/>
        </w:rPr>
        <w:t>ดังกล่าวลดลงต่ำกว่าทุนอย่างมีสาระสำคัญหรือเป็นระยะเวลานาน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5FAA000E" w14:textId="77777777" w:rsidR="007669E4" w:rsidRPr="00616E3E" w:rsidRDefault="007669E4" w:rsidP="00036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39C96239" w14:textId="77777777" w:rsidR="00867702" w:rsidRPr="00616E3E" w:rsidRDefault="00867702" w:rsidP="006C5360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547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การกำหนดอายุสัญญาเช่า</w:t>
      </w:r>
    </w:p>
    <w:p w14:paraId="7DC9FF5E" w14:textId="77777777" w:rsidR="00867702" w:rsidRPr="00616E3E" w:rsidRDefault="00867702" w:rsidP="00FD70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464EFC68" w14:textId="77777777" w:rsidR="00FD70FD" w:rsidRDefault="00867702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ฝ่ายบริหารจำเป็นต้องใช้ดุลยพินิจในการประเมินว่ากลุ่มบริษัทมีความ</w:t>
      </w:r>
      <w:r w:rsidR="001A7470" w:rsidRPr="00616E3E">
        <w:rPr>
          <w:rFonts w:ascii="Cordia New" w:hAnsi="Cordia New" w:cs="Cordia New"/>
          <w:sz w:val="26"/>
          <w:szCs w:val="26"/>
          <w:cs/>
        </w:rPr>
        <w:t>ตั้งใจ</w:t>
      </w:r>
      <w:r w:rsidRPr="00616E3E">
        <w:rPr>
          <w:rFonts w:ascii="Cordia New" w:hAnsi="Cordia New" w:cs="Cordia New"/>
          <w:sz w:val="26"/>
          <w:szCs w:val="26"/>
          <w:cs/>
        </w:rPr>
        <w:t>อย่างสมเหตุสมผลหรือไม่ที่จะ</w:t>
      </w:r>
      <w:r w:rsidR="001A7470" w:rsidRPr="00616E3E">
        <w:rPr>
          <w:rFonts w:ascii="Cordia New" w:hAnsi="Cordia New" w:cs="Cordia New"/>
          <w:sz w:val="26"/>
          <w:szCs w:val="26"/>
          <w:cs/>
        </w:rPr>
        <w:t>เลือก</w:t>
      </w:r>
      <w:r w:rsidRPr="00616E3E">
        <w:rPr>
          <w:rFonts w:ascii="Cordia New" w:hAnsi="Cordia New" w:cs="Cordia New"/>
          <w:sz w:val="26"/>
          <w:szCs w:val="26"/>
          <w:cs/>
        </w:rPr>
        <w:t>ใช้สิทธิในการขยายอายุสัญญาเช่าหรือยกเลิกสัญญาเช่า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</w:t>
      </w:r>
      <w:r w:rsidR="001A7470" w:rsidRPr="00616E3E">
        <w:rPr>
          <w:rFonts w:ascii="Cordia New" w:hAnsi="Cordia New" w:cs="Cordia New"/>
          <w:sz w:val="26"/>
          <w:szCs w:val="26"/>
          <w:cs/>
        </w:rPr>
        <w:t>เชิง</w:t>
      </w:r>
      <w:r w:rsidRPr="00616E3E">
        <w:rPr>
          <w:rFonts w:ascii="Cordia New" w:hAnsi="Cordia New" w:cs="Cordia New"/>
          <w:sz w:val="26"/>
          <w:szCs w:val="26"/>
          <w:cs/>
        </w:rPr>
        <w:t>เศรษฐ</w:t>
      </w:r>
      <w:r w:rsidR="00461CE5" w:rsidRPr="00616E3E">
        <w:rPr>
          <w:rFonts w:ascii="Cordia New" w:hAnsi="Cordia New" w:cs="Cordia New"/>
          <w:sz w:val="26"/>
          <w:szCs w:val="26"/>
          <w:cs/>
        </w:rPr>
        <w:t>ศาสตร์</w:t>
      </w:r>
      <w:r w:rsidRPr="00616E3E">
        <w:rPr>
          <w:rFonts w:ascii="Cordia New" w:hAnsi="Cordia New" w:cs="Cordia New"/>
          <w:sz w:val="26"/>
          <w:szCs w:val="26"/>
          <w:cs/>
        </w:rPr>
        <w:t>ในการ</w:t>
      </w:r>
      <w:r w:rsidR="001A7470" w:rsidRPr="00616E3E">
        <w:rPr>
          <w:rFonts w:ascii="Cordia New" w:hAnsi="Cordia New" w:cs="Cordia New"/>
          <w:sz w:val="26"/>
          <w:szCs w:val="26"/>
          <w:cs/>
        </w:rPr>
        <w:t>เลือก</w:t>
      </w:r>
      <w:r w:rsidRPr="00616E3E">
        <w:rPr>
          <w:rFonts w:ascii="Cordia New" w:hAnsi="Cordia New" w:cs="Cordia New"/>
          <w:sz w:val="26"/>
          <w:szCs w:val="26"/>
          <w:cs/>
        </w:rPr>
        <w:t>หรือไม่</w:t>
      </w:r>
      <w:r w:rsidR="003857C3" w:rsidRPr="00616E3E">
        <w:rPr>
          <w:rFonts w:ascii="Cordia New" w:hAnsi="Cordia New" w:cs="Cordia New"/>
          <w:sz w:val="26"/>
          <w:szCs w:val="26"/>
          <w:cs/>
        </w:rPr>
        <w:t>เลือก</w:t>
      </w:r>
      <w:r w:rsidRPr="00616E3E">
        <w:rPr>
          <w:rFonts w:ascii="Cordia New" w:hAnsi="Cordia New" w:cs="Cordia New"/>
          <w:sz w:val="26"/>
          <w:szCs w:val="26"/>
          <w:cs/>
        </w:rPr>
        <w:t>ใช้สิทธิ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</w:t>
      </w:r>
      <w:r w:rsidR="003857C3" w:rsidRPr="00616E3E">
        <w:rPr>
          <w:rFonts w:ascii="Cordia New" w:hAnsi="Cordia New" w:cs="Cordia New"/>
          <w:sz w:val="26"/>
          <w:szCs w:val="26"/>
          <w:cs/>
        </w:rPr>
        <w:t>เลือก</w:t>
      </w:r>
      <w:r w:rsidRPr="00616E3E">
        <w:rPr>
          <w:rFonts w:ascii="Cordia New" w:hAnsi="Cordia New" w:cs="Cordia New"/>
          <w:sz w:val="26"/>
          <w:szCs w:val="26"/>
          <w:cs/>
        </w:rPr>
        <w:t>ใช้สิทธิ</w:t>
      </w:r>
    </w:p>
    <w:p w14:paraId="14DD26A8" w14:textId="776DDEE6" w:rsidR="009619C0" w:rsidRDefault="009619C0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4D0D0541" w14:textId="77777777" w:rsidR="008927F3" w:rsidRPr="00616E3E" w:rsidRDefault="008927F3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1BAAE670" w14:textId="77777777" w:rsidR="00867702" w:rsidRPr="00616E3E" w:rsidRDefault="00867702" w:rsidP="006C5360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547"/>
        <w:jc w:val="thaiDistribute"/>
        <w:rPr>
          <w:rFonts w:ascii="Cordia New" w:hAnsi="Cordia New" w:cs="Cordia New"/>
          <w:sz w:val="26"/>
          <w:szCs w:val="26"/>
          <w:cs/>
        </w:rPr>
      </w:pPr>
      <w:r w:rsidRPr="00616E3E">
        <w:rPr>
          <w:rFonts w:ascii="Cordia New" w:hAnsi="Cordia New" w:cs="Cordia New"/>
          <w:sz w:val="26"/>
          <w:szCs w:val="26"/>
          <w:cs/>
        </w:rPr>
        <w:t>การกำหนดอัตราคิดลดที่เหมาะสมในการวัดมูลค่าหนี้สินตามสัญญาเช่า</w:t>
      </w:r>
    </w:p>
    <w:p w14:paraId="06571DF3" w14:textId="77777777" w:rsidR="00867702" w:rsidRPr="00616E3E" w:rsidRDefault="00867702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57249CC9" w14:textId="77EC6593" w:rsidR="00867702" w:rsidRPr="00616E3E" w:rsidRDefault="00867702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ในกรณีที่กลุ่มบริษัทไม่สามารถระบุอัตราดอกเบี้ยตามนัยในสัญญาเช่า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โดยมีระยะเวลาการกู้ยืมที่ใกล้เคียงกัน</w:t>
      </w:r>
    </w:p>
    <w:p w14:paraId="2EFAFC86" w14:textId="77777777" w:rsidR="006B3075" w:rsidRPr="00616E3E" w:rsidRDefault="006B3075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72670C4A" w14:textId="77777777" w:rsidR="00867702" w:rsidRPr="00616E3E" w:rsidRDefault="00867702" w:rsidP="006C5360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547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ผลประโยชน์หลังออกจากงานของพนักงาน (โครงการผลประโยชน์)</w:t>
      </w:r>
    </w:p>
    <w:p w14:paraId="764F673E" w14:textId="77777777" w:rsidR="00867702" w:rsidRPr="00616E3E" w:rsidRDefault="00867702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1E24AC5F" w14:textId="1FF9ACF1" w:rsidR="00AC7BF4" w:rsidRPr="00616E3E" w:rsidRDefault="00867702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</w:t>
      </w:r>
      <w:r w:rsidR="00FD70FD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อย่างไรก็ตาม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ผลประโยชน์หลัง</w:t>
      </w:r>
      <w:r w:rsidR="00263798">
        <w:rPr>
          <w:rFonts w:ascii="Cordia New" w:hAnsi="Cordia New" w:cs="Cordia New" w:hint="cs"/>
          <w:sz w:val="26"/>
          <w:szCs w:val="26"/>
          <w:cs/>
        </w:rPr>
        <w:t>ออกจาก</w:t>
      </w:r>
      <w:r w:rsidRPr="00616E3E">
        <w:rPr>
          <w:rFonts w:ascii="Cordia New" w:hAnsi="Cordia New" w:cs="Cordia New"/>
          <w:sz w:val="26"/>
          <w:szCs w:val="26"/>
          <w:cs/>
        </w:rPr>
        <w:t>งานที่เกิดขึ้นจริงนั้นอาจแตกต่างไปจากที่ประมาณไว้</w:t>
      </w:r>
    </w:p>
    <w:p w14:paraId="4FB6FD77" w14:textId="77777777" w:rsidR="009C45C1" w:rsidRPr="00616E3E" w:rsidRDefault="009C45C1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7FF574C0" w14:textId="77777777" w:rsidR="00867702" w:rsidRPr="00616E3E" w:rsidRDefault="00867702" w:rsidP="006C5360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547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สินทรัพย์ภาษีเงินได้รอการตัดบัญชี</w:t>
      </w:r>
    </w:p>
    <w:p w14:paraId="068CEB74" w14:textId="77777777" w:rsidR="00867702" w:rsidRPr="00616E3E" w:rsidRDefault="00867702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1B3EF252" w14:textId="03CC8744" w:rsidR="00036385" w:rsidRDefault="00867702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</w:t>
      </w:r>
      <w:r w:rsidR="009B52B7" w:rsidRPr="00616E3E">
        <w:rPr>
          <w:rFonts w:ascii="Cordia New" w:hAnsi="Cordia New" w:cs="Cordia New"/>
          <w:sz w:val="26"/>
          <w:szCs w:val="26"/>
          <w:cs/>
        </w:rPr>
        <w:t>สามารถ</w:t>
      </w:r>
      <w:r w:rsidRPr="00616E3E">
        <w:rPr>
          <w:rFonts w:ascii="Cordia New" w:hAnsi="Cordia New" w:cs="Cordia New"/>
          <w:sz w:val="26"/>
          <w:szCs w:val="26"/>
          <w:cs/>
        </w:rPr>
        <w:t>นำมาหักกับผลแตกต่างชั่วคราว</w:t>
      </w:r>
      <w:r w:rsidR="009B52B7" w:rsidRPr="00616E3E">
        <w:rPr>
          <w:rFonts w:ascii="Cordia New" w:hAnsi="Cordia New" w:cs="Cordia New"/>
          <w:sz w:val="26"/>
          <w:szCs w:val="26"/>
          <w:cs/>
        </w:rPr>
        <w:t>ไ</w:t>
      </w:r>
      <w:r w:rsidRPr="00616E3E">
        <w:rPr>
          <w:rFonts w:ascii="Cordia New" w:hAnsi="Cordia New" w:cs="Cordia New"/>
          <w:sz w:val="26"/>
          <w:szCs w:val="26"/>
          <w:cs/>
        </w:rPr>
        <w:t>ด้ นอกจากนั้น ผู้บริหารต้องใช้ดุลยพินิจใน</w:t>
      </w:r>
      <w:r w:rsidR="009B52B7" w:rsidRPr="00616E3E">
        <w:rPr>
          <w:rFonts w:ascii="Cordia New" w:hAnsi="Cordia New" w:cs="Cordia New"/>
          <w:sz w:val="26"/>
          <w:szCs w:val="26"/>
          <w:cs/>
        </w:rPr>
        <w:t>ก</w:t>
      </w:r>
      <w:r w:rsidRPr="00616E3E">
        <w:rPr>
          <w:rFonts w:ascii="Cordia New" w:hAnsi="Cordia New" w:cs="Cordia New"/>
          <w:sz w:val="26"/>
          <w:szCs w:val="26"/>
          <w:cs/>
        </w:rPr>
        <w:t>ารประเมินผลกระทบของกฎหมายหรือข้อจำกัดทางด้านเศรษฐกิจหรือความไม่แน่นอนของก</w:t>
      </w:r>
      <w:r w:rsidR="0063687E" w:rsidRPr="00616E3E">
        <w:rPr>
          <w:rFonts w:ascii="Cordia New" w:hAnsi="Cordia New" w:cs="Cordia New"/>
          <w:sz w:val="26"/>
          <w:szCs w:val="26"/>
          <w:cs/>
        </w:rPr>
        <w:t>ฎ</w:t>
      </w:r>
      <w:r w:rsidRPr="00616E3E">
        <w:rPr>
          <w:rFonts w:ascii="Cordia New" w:hAnsi="Cordia New" w:cs="Cordia New"/>
          <w:sz w:val="26"/>
          <w:szCs w:val="26"/>
          <w:cs/>
        </w:rPr>
        <w:t>หมายภาษีอากร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</w:p>
    <w:p w14:paraId="183E5A4B" w14:textId="77777777" w:rsidR="00036385" w:rsidRPr="00616E3E" w:rsidRDefault="00036385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020D1B51" w14:textId="77777777" w:rsidR="00867702" w:rsidRPr="00616E3E" w:rsidRDefault="00867702" w:rsidP="006C5360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547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คดีฟ้องร้อง</w:t>
      </w:r>
    </w:p>
    <w:p w14:paraId="4BDD9E8F" w14:textId="77777777" w:rsidR="00867702" w:rsidRPr="00616E3E" w:rsidRDefault="00867702" w:rsidP="00FD70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018AD45" w14:textId="49F07085" w:rsidR="00867702" w:rsidRPr="00616E3E" w:rsidRDefault="00867702" w:rsidP="00FD70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ลุ่มบริษัทมีหนี้สินที่อาจจะเกิดขึ้นจากข้อพิพาททางกฎหมายและการถูกฟ้องร้องเรียกค่าเสียหายตามปกติธุรกิจ ซึ่งฝ่ายบริหารได้ใช้ดุลยพินิจในการประเมินผลของข้อพิพาทและคดีที่ถูกฟ้องร้องแล้ว ผลที่เกิดขึ้นจริงอาจแตกต่างไปจากที่ได้มีการประมาณการไว้ อย่างไรก็ตาม ในกรณีที่ฝ่ายบริหารเชื่อมั่นว่าจะไม่มีความเสียหายที่มีนัยสำคัญเกิดขึ้น กลุ่มบริษัทจะไม่บันทึกประมาณการหนี้สิน ณ วันสิ้นรอบระยะเวลารายงาน</w:t>
      </w:r>
    </w:p>
    <w:p w14:paraId="61C6A717" w14:textId="77777777" w:rsidR="00F21CAB" w:rsidRPr="00616E3E" w:rsidRDefault="00F21CAB" w:rsidP="00036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4CBEB58A" w14:textId="2ABDC97A" w:rsidR="00867702" w:rsidRPr="00616E3E" w:rsidRDefault="002C3965" w:rsidP="006C5360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hanging="547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การวัด</w:t>
      </w:r>
      <w:r w:rsidR="00867702" w:rsidRPr="00616E3E">
        <w:rPr>
          <w:rFonts w:ascii="Cordia New" w:hAnsi="Cordia New" w:cs="Cordia New"/>
          <w:sz w:val="26"/>
          <w:szCs w:val="26"/>
          <w:cs/>
        </w:rPr>
        <w:t>มูลค่ายุติธรรม</w:t>
      </w:r>
    </w:p>
    <w:p w14:paraId="4B473B8F" w14:textId="77777777" w:rsidR="00867702" w:rsidRPr="00616E3E" w:rsidRDefault="00867702" w:rsidP="00FD70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</w:rPr>
      </w:pPr>
    </w:p>
    <w:p w14:paraId="06C4C148" w14:textId="2BE0C82F" w:rsidR="00867702" w:rsidRPr="00616E3E" w:rsidRDefault="00867702" w:rsidP="00996D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firstLine="11"/>
        <w:jc w:val="thaiDistribute"/>
        <w:rPr>
          <w:rFonts w:ascii="Cordia New" w:hAnsi="Cordia New" w:cs="Cordia New"/>
          <w:sz w:val="26"/>
          <w:szCs w:val="26"/>
          <w:cs/>
        </w:rPr>
      </w:pPr>
      <w:r w:rsidRPr="00616E3E">
        <w:rPr>
          <w:rFonts w:ascii="Cordia New" w:hAnsi="Cordia New" w:cs="Cordia New"/>
          <w:sz w:val="26"/>
          <w:szCs w:val="26"/>
          <w:cs/>
        </w:rPr>
        <w:t>มูลค่ายุติธรรมของสินทรัพย์และหนี้สินทางการเงินที่ไม่ได้อยู่ในความต้องการของตลาดซื้อง่ายขายคล่องจะวัดมูลค่าโดยใช้เทคนิคการประเมินมูลค่าต่างๆ ผู้บริหารของกลุ่มบริษัท</w:t>
      </w:r>
      <w:r w:rsidR="00584036" w:rsidRPr="00616E3E">
        <w:rPr>
          <w:rFonts w:ascii="Cordia New" w:hAnsi="Cordia New" w:cs="Cordia New"/>
          <w:sz w:val="26"/>
          <w:szCs w:val="26"/>
          <w:cs/>
        </w:rPr>
        <w:t>ต้อง</w:t>
      </w:r>
      <w:r w:rsidRPr="00616E3E">
        <w:rPr>
          <w:rFonts w:ascii="Cordia New" w:hAnsi="Cordia New" w:cs="Cordia New"/>
          <w:sz w:val="26"/>
          <w:szCs w:val="26"/>
          <w:cs/>
        </w:rPr>
        <w:t>มีการใช้ดุลยพินิจในการเลือกเทคนิคการประเมินมูลค่าและสมมติฐานจากประสบการณ์และข้อมูลในอดีต</w:t>
      </w:r>
      <w:r w:rsidR="00620A1F"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ในช่วงวันสิ้น</w:t>
      </w:r>
      <w:r w:rsidR="009C172F" w:rsidRPr="00616E3E">
        <w:rPr>
          <w:rFonts w:ascii="Cordia New" w:hAnsi="Cordia New" w:cs="Cordia New"/>
          <w:sz w:val="26"/>
          <w:szCs w:val="26"/>
          <w:cs/>
        </w:rPr>
        <w:t xml:space="preserve">รอบระยะเวลารายงาน </w:t>
      </w:r>
    </w:p>
    <w:p w14:paraId="18DC50C8" w14:textId="696C760F" w:rsidR="005424F4" w:rsidRPr="00616E3E" w:rsidRDefault="005424F4" w:rsidP="00996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</w:rPr>
      </w:pPr>
    </w:p>
    <w:p w14:paraId="0C35AC9F" w14:textId="77777777" w:rsidR="008927F3" w:rsidRDefault="008927F3" w:rsidP="00996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</w:rPr>
      </w:pPr>
    </w:p>
    <w:p w14:paraId="6BA5026D" w14:textId="77777777" w:rsidR="008927F3" w:rsidRDefault="008927F3" w:rsidP="00996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</w:rPr>
      </w:pPr>
    </w:p>
    <w:p w14:paraId="240FB902" w14:textId="77777777" w:rsidR="008927F3" w:rsidRPr="00616E3E" w:rsidRDefault="008927F3" w:rsidP="00996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</w:rPr>
      </w:pPr>
    </w:p>
    <w:p w14:paraId="4E4DF3EE" w14:textId="7AB7F2EA" w:rsidR="000E2E6F" w:rsidRPr="000E2E6F" w:rsidRDefault="00867702" w:rsidP="000E2E6F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Cordia New" w:hAnsi="Cordia New" w:cs="Cordia New"/>
          <w:b/>
          <w:bCs/>
          <w:color w:val="auto"/>
          <w:sz w:val="26"/>
          <w:szCs w:val="26"/>
          <w:lang w:val="en-GB"/>
        </w:rPr>
      </w:pPr>
      <w:r w:rsidRPr="00616E3E">
        <w:rPr>
          <w:rFonts w:ascii="Cordia New" w:hAnsi="Cordia New" w:cs="Cordia New"/>
          <w:b/>
          <w:bCs/>
          <w:color w:val="auto"/>
          <w:sz w:val="26"/>
          <w:szCs w:val="26"/>
          <w:cs/>
        </w:rPr>
        <w:t>รายการกับบุคคลและบริษัทที่เกี่ยวข้อง</w:t>
      </w:r>
      <w:r w:rsidR="00021779"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กัน</w:t>
      </w:r>
    </w:p>
    <w:p w14:paraId="06358044" w14:textId="77777777" w:rsidR="000E2E6F" w:rsidRDefault="000E2E6F" w:rsidP="000E2E6F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</w:p>
    <w:p w14:paraId="5CE52A63" w14:textId="3D179D4E" w:rsidR="000E2E6F" w:rsidRPr="000E2E6F" w:rsidRDefault="000E2E6F" w:rsidP="000E2E6F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0E2E6F">
        <w:rPr>
          <w:rFonts w:ascii="Cordia New" w:hAnsi="Cordia New" w:cs="Cordia New"/>
          <w:sz w:val="26"/>
          <w:szCs w:val="26"/>
          <w:cs/>
        </w:rPr>
        <w:t>บุคคลและบริษัทที่เกี่ยวข้องกัน หมายถึง บุคคลหรือบริษัทที่มีอำนาจควบคุมบริษัทหรือถูกควบคุมโดยบริษัท ไม่ว่าจะเป็นโ</w:t>
      </w:r>
      <w:r w:rsidRPr="000E2E6F">
        <w:rPr>
          <w:rFonts w:ascii="Cordia New" w:hAnsi="Cordia New" w:cs="Cordia New" w:hint="cs"/>
          <w:sz w:val="26"/>
          <w:szCs w:val="26"/>
          <w:cs/>
        </w:rPr>
        <w:t>ดย</w:t>
      </w:r>
      <w:r w:rsidRPr="000E2E6F">
        <w:rPr>
          <w:rFonts w:ascii="Cordia New" w:hAnsi="Cordia New" w:cs="Cordia New"/>
          <w:sz w:val="26"/>
          <w:szCs w:val="26"/>
          <w:cs/>
        </w:rPr>
        <w:t>ทางตรงหรือทางอ้อมหรืออยู่ภายใต้การควบคุมเดียวกันกับบริษัท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Pr="000E2E6F">
        <w:rPr>
          <w:rFonts w:ascii="Cordia New" w:hAnsi="Cordia New" w:cs="Cordia New"/>
          <w:sz w:val="26"/>
          <w:szCs w:val="26"/>
          <w:cs/>
        </w:rPr>
        <w:t>นอกจากนี้ บุคคลและบริษัทที่เกี่ยวข้องกัน ยังหมายรวมถึงบุคคลซึ่งมีอิทธิพลอย่างเป็นสาระสำคัญเกี่ยวกับการออกเสียงในบริษัท ผู้บริหารสำคัญ กรรมการของบริษัทที่มีอำนาจในการวางแผนและกำหนดทิศทางการดำเนินงานของบริษัท</w:t>
      </w:r>
    </w:p>
    <w:p w14:paraId="64099FAF" w14:textId="77777777" w:rsidR="000E2E6F" w:rsidRDefault="000E2E6F" w:rsidP="00996D25">
      <w:pPr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4E370782" w14:textId="26C11432" w:rsidR="0013088A" w:rsidRPr="00616E3E" w:rsidRDefault="00867702" w:rsidP="00996D25">
      <w:pPr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765F4E">
        <w:rPr>
          <w:rFonts w:ascii="Cordia New" w:hAnsi="Cordia New" w:cs="Cordia New"/>
          <w:sz w:val="26"/>
          <w:szCs w:val="26"/>
          <w:cs/>
        </w:rPr>
        <w:t xml:space="preserve">รายการบัญชีที่เกิดขึ้นกับบุคคลและบริษัทที่เกี่ยวข้อง </w:t>
      </w:r>
      <w:r w:rsidR="00A613BF" w:rsidRPr="00765F4E">
        <w:rPr>
          <w:rFonts w:ascii="Cordia New" w:hAnsi="Cordia New" w:cs="Cordia New" w:hint="cs"/>
          <w:sz w:val="26"/>
          <w:szCs w:val="26"/>
          <w:cs/>
        </w:rPr>
        <w:t>แสดง</w:t>
      </w:r>
      <w:r w:rsidRPr="00765F4E">
        <w:rPr>
          <w:rFonts w:ascii="Cordia New" w:hAnsi="Cordia New" w:cs="Cordia New"/>
          <w:sz w:val="26"/>
          <w:szCs w:val="26"/>
          <w:cs/>
        </w:rPr>
        <w:t>ตามมูลฐานที่พิจารณาร่วมกันระหว่างบริษัทกับบุคคลและบริษัทที่เกี่ยวข้อง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1BDA6C46" w14:textId="77777777" w:rsidR="00FF2AA4" w:rsidRPr="00616E3E" w:rsidRDefault="00FF2AA4" w:rsidP="00FD70FD">
      <w:pPr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7569307C" w14:textId="3B21B379" w:rsidR="00641B20" w:rsidRPr="00616E3E" w:rsidRDefault="00641B20" w:rsidP="00FD70FD">
      <w:pPr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กลุ่มบริษัท</w:t>
      </w:r>
      <w:r w:rsidR="00A600C3">
        <w:rPr>
          <w:rFonts w:ascii="Cordia New" w:hAnsi="Cordia New" w:cs="Cordia New" w:hint="cs"/>
          <w:sz w:val="26"/>
          <w:szCs w:val="26"/>
          <w:cs/>
        </w:rPr>
        <w:t>มีรายการระหว่างกันกับบริษัทและบุคคลที่เกี่ยวข้องกัน ดังนี้</w:t>
      </w:r>
    </w:p>
    <w:p w14:paraId="7BC154DD" w14:textId="77777777" w:rsidR="00867702" w:rsidRPr="00616E3E" w:rsidRDefault="00867702" w:rsidP="00FD70FD">
      <w:pPr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63" w:type="dxa"/>
        <w:tblInd w:w="315" w:type="dxa"/>
        <w:tblLayout w:type="fixed"/>
        <w:tblLook w:val="01E0" w:firstRow="1" w:lastRow="1" w:firstColumn="1" w:lastColumn="1" w:noHBand="0" w:noVBand="0"/>
      </w:tblPr>
      <w:tblGrid>
        <w:gridCol w:w="3393"/>
        <w:gridCol w:w="2693"/>
        <w:gridCol w:w="2977"/>
      </w:tblGrid>
      <w:tr w:rsidR="00867702" w:rsidRPr="00616E3E" w14:paraId="6AE3E169" w14:textId="77777777" w:rsidTr="00FD70FD">
        <w:trPr>
          <w:tblHeader/>
        </w:trPr>
        <w:tc>
          <w:tcPr>
            <w:tcW w:w="3393" w:type="dxa"/>
            <w:vAlign w:val="bottom"/>
          </w:tcPr>
          <w:p w14:paraId="63041FAC" w14:textId="77777777" w:rsidR="00867702" w:rsidRPr="00616E3E" w:rsidRDefault="00867702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ชื่อ</w:t>
            </w:r>
          </w:p>
        </w:tc>
        <w:tc>
          <w:tcPr>
            <w:tcW w:w="2693" w:type="dxa"/>
            <w:vAlign w:val="bottom"/>
          </w:tcPr>
          <w:p w14:paraId="303FFC6D" w14:textId="77777777" w:rsidR="00867702" w:rsidRPr="00616E3E" w:rsidRDefault="00867702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21C3AD81" w14:textId="77777777" w:rsidR="00867702" w:rsidRPr="00616E3E" w:rsidRDefault="00867702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67702" w:rsidRPr="00616E3E" w14:paraId="075088FD" w14:textId="77777777" w:rsidTr="00FD70FD">
        <w:tc>
          <w:tcPr>
            <w:tcW w:w="3393" w:type="dxa"/>
          </w:tcPr>
          <w:p w14:paraId="434B7826" w14:textId="77777777" w:rsidR="00867702" w:rsidRPr="00616E3E" w:rsidRDefault="00867702" w:rsidP="00FD70FD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693" w:type="dxa"/>
          </w:tcPr>
          <w:p w14:paraId="414D1F26" w14:textId="77777777" w:rsidR="00867702" w:rsidRPr="00616E3E" w:rsidRDefault="00867702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14:paraId="46B0CA5F" w14:textId="77777777" w:rsidR="00867702" w:rsidRPr="00616E3E" w:rsidRDefault="00867702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867702" w:rsidRPr="00616E3E" w14:paraId="2B177D8E" w14:textId="77777777" w:rsidTr="00FD70FD">
        <w:tc>
          <w:tcPr>
            <w:tcW w:w="3393" w:type="dxa"/>
          </w:tcPr>
          <w:p w14:paraId="37A409A8" w14:textId="77777777" w:rsidR="00867702" w:rsidRPr="00616E3E" w:rsidRDefault="00867702" w:rsidP="00FD70FD">
            <w:pPr>
              <w:tabs>
                <w:tab w:val="clear" w:pos="2580"/>
                <w:tab w:val="clear" w:pos="2807"/>
                <w:tab w:val="clear" w:pos="3742"/>
                <w:tab w:val="left" w:pos="162"/>
                <w:tab w:val="left" w:pos="2502"/>
                <w:tab w:val="left" w:pos="3686"/>
              </w:tabs>
              <w:spacing w:line="380" w:lineRule="exact"/>
              <w:ind w:left="162" w:right="-12" w:hanging="16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เค แอนด์ ดับบลิว (ประเทศไทย) จำกัด </w:t>
            </w:r>
          </w:p>
        </w:tc>
        <w:tc>
          <w:tcPr>
            <w:tcW w:w="2693" w:type="dxa"/>
          </w:tcPr>
          <w:p w14:paraId="2A27D629" w14:textId="77777777" w:rsidR="008849A5" w:rsidRPr="00616E3E" w:rsidRDefault="00867702" w:rsidP="00FD70FD">
            <w:pPr>
              <w:tabs>
                <w:tab w:val="clear" w:pos="2807"/>
                <w:tab w:val="clear" w:pos="3742"/>
                <w:tab w:val="left" w:pos="162"/>
                <w:tab w:val="left" w:pos="2943"/>
                <w:tab w:val="left" w:pos="3686"/>
              </w:tabs>
              <w:spacing w:line="380" w:lineRule="exact"/>
              <w:ind w:left="162" w:right="-108" w:hanging="16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ตัวแทนจำหน่ายเครื่องมือและ</w:t>
            </w:r>
          </w:p>
          <w:p w14:paraId="2B135144" w14:textId="41B103D4" w:rsidR="00867702" w:rsidRPr="00616E3E" w:rsidRDefault="008849A5" w:rsidP="00FD70FD">
            <w:pPr>
              <w:tabs>
                <w:tab w:val="clear" w:pos="2807"/>
                <w:tab w:val="clear" w:pos="3742"/>
                <w:tab w:val="left" w:pos="176"/>
                <w:tab w:val="left" w:pos="2943"/>
                <w:tab w:val="left" w:pos="3686"/>
              </w:tabs>
              <w:spacing w:line="380" w:lineRule="exact"/>
              <w:ind w:left="162" w:right="-108" w:hanging="16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867702" w:rsidRPr="00616E3E">
              <w:rPr>
                <w:rFonts w:ascii="Cordia New" w:hAnsi="Cordia New" w:cs="Cordia New"/>
                <w:sz w:val="26"/>
                <w:szCs w:val="26"/>
                <w:cs/>
              </w:rPr>
              <w:t>อุปกรณ์ทางการแพทย์</w:t>
            </w:r>
          </w:p>
        </w:tc>
        <w:tc>
          <w:tcPr>
            <w:tcW w:w="2977" w:type="dxa"/>
          </w:tcPr>
          <w:p w14:paraId="612D8A17" w14:textId="09CE77E0" w:rsidR="00867702" w:rsidRPr="00616E3E" w:rsidRDefault="00867702" w:rsidP="00FD70FD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left" w:pos="540"/>
                <w:tab w:val="left" w:pos="2732"/>
                <w:tab w:val="left" w:pos="2775"/>
              </w:tabs>
              <w:spacing w:line="380" w:lineRule="exact"/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ถือหุ้นโดยญาติกรรมการบริษัทและ</w:t>
            </w:r>
            <w:r w:rsidR="000E3CB4" w:rsidRPr="00616E3E">
              <w:rPr>
                <w:rFonts w:ascii="Cordia New" w:hAnsi="Cordia New" w:cs="Cordia New"/>
                <w:sz w:val="26"/>
                <w:szCs w:val="26"/>
                <w:cs/>
              </w:rPr>
              <w:t>กร</w:t>
            </w:r>
            <w:r w:rsidR="008210F3" w:rsidRPr="00616E3E">
              <w:rPr>
                <w:rFonts w:ascii="Cordia New" w:hAnsi="Cordia New" w:cs="Cordia New"/>
                <w:sz w:val="26"/>
                <w:szCs w:val="26"/>
                <w:cs/>
              </w:rPr>
              <w:t>รมการ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ร่วมกันกับบริษัทย่อย</w:t>
            </w:r>
          </w:p>
        </w:tc>
      </w:tr>
      <w:tr w:rsidR="00867702" w:rsidRPr="00616E3E" w14:paraId="0138E783" w14:textId="77777777" w:rsidTr="00FD70FD">
        <w:tc>
          <w:tcPr>
            <w:tcW w:w="3393" w:type="dxa"/>
            <w:hideMark/>
          </w:tcPr>
          <w:p w14:paraId="6C0AD08E" w14:textId="77777777" w:rsidR="00867702" w:rsidRPr="00616E3E" w:rsidRDefault="00867702" w:rsidP="00FD70FD">
            <w:pPr>
              <w:tabs>
                <w:tab w:val="clear" w:pos="3742"/>
                <w:tab w:val="left" w:pos="162"/>
                <w:tab w:val="left" w:pos="3686"/>
              </w:tabs>
              <w:spacing w:line="380" w:lineRule="exact"/>
              <w:ind w:right="-108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คุณจักรกริสน์ โลหะเจริญทรัพย์</w:t>
            </w:r>
          </w:p>
        </w:tc>
        <w:tc>
          <w:tcPr>
            <w:tcW w:w="2693" w:type="dxa"/>
            <w:hideMark/>
          </w:tcPr>
          <w:p w14:paraId="75EFCD72" w14:textId="77777777" w:rsidR="00867702" w:rsidRPr="00616E3E" w:rsidRDefault="00867702" w:rsidP="00FD70FD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380" w:lineRule="exact"/>
              <w:ind w:left="162" w:right="-108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2977" w:type="dxa"/>
            <w:hideMark/>
          </w:tcPr>
          <w:p w14:paraId="0BA983FB" w14:textId="77777777" w:rsidR="00867702" w:rsidRPr="00616E3E" w:rsidRDefault="00867702" w:rsidP="00FD70F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162" w:hanging="16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</w:tr>
      <w:tr w:rsidR="00867702" w:rsidRPr="00616E3E" w14:paraId="1B1A4BE4" w14:textId="77777777" w:rsidTr="00FD70FD">
        <w:tc>
          <w:tcPr>
            <w:tcW w:w="3393" w:type="dxa"/>
          </w:tcPr>
          <w:p w14:paraId="7F165052" w14:textId="77777777" w:rsidR="00867702" w:rsidRPr="00616E3E" w:rsidRDefault="00867702" w:rsidP="00FD70FD">
            <w:pPr>
              <w:tabs>
                <w:tab w:val="clear" w:pos="3742"/>
                <w:tab w:val="left" w:pos="162"/>
                <w:tab w:val="left" w:pos="3686"/>
              </w:tabs>
              <w:spacing w:line="380" w:lineRule="exact"/>
              <w:ind w:right="-108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คุณปรีชา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นันท์นฤมิต</w:t>
            </w:r>
          </w:p>
        </w:tc>
        <w:tc>
          <w:tcPr>
            <w:tcW w:w="2693" w:type="dxa"/>
          </w:tcPr>
          <w:p w14:paraId="161461CA" w14:textId="77777777" w:rsidR="00867702" w:rsidRPr="00616E3E" w:rsidRDefault="00867702" w:rsidP="00FD70FD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380" w:lineRule="exact"/>
              <w:ind w:left="162" w:right="-108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2977" w:type="dxa"/>
          </w:tcPr>
          <w:p w14:paraId="26F8351C" w14:textId="77777777" w:rsidR="00867702" w:rsidRPr="00616E3E" w:rsidRDefault="00867702" w:rsidP="00FD70F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162" w:hanging="16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</w:tr>
      <w:tr w:rsidR="005A4A41" w:rsidRPr="00616E3E" w14:paraId="70B8B115" w14:textId="77777777" w:rsidTr="00FD70FD">
        <w:tc>
          <w:tcPr>
            <w:tcW w:w="3393" w:type="dxa"/>
          </w:tcPr>
          <w:p w14:paraId="333D60AB" w14:textId="66AA3395" w:rsidR="005A4A41" w:rsidRPr="00616E3E" w:rsidRDefault="005A4A41" w:rsidP="00FD70FD">
            <w:pPr>
              <w:tabs>
                <w:tab w:val="clear" w:pos="3742"/>
                <w:tab w:val="left" w:pos="162"/>
                <w:tab w:val="left" w:pos="3686"/>
              </w:tabs>
              <w:spacing w:line="380" w:lineRule="exact"/>
              <w:ind w:right="-108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คุณชาครี</w:t>
            </w:r>
            <w:proofErr w:type="spellStart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ย์</w:t>
            </w:r>
            <w:proofErr w:type="spellEnd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โลหะเจริญทรัพย์</w:t>
            </w:r>
          </w:p>
        </w:tc>
        <w:tc>
          <w:tcPr>
            <w:tcW w:w="2693" w:type="dxa"/>
          </w:tcPr>
          <w:p w14:paraId="54B25CA8" w14:textId="0EB75CB2" w:rsidR="005A4A41" w:rsidRPr="00616E3E" w:rsidRDefault="00D33C93" w:rsidP="00FD70FD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380" w:lineRule="exact"/>
              <w:ind w:left="162" w:right="-108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977" w:type="dxa"/>
          </w:tcPr>
          <w:p w14:paraId="59997F62" w14:textId="0B20053E" w:rsidR="005A4A41" w:rsidRPr="00616E3E" w:rsidRDefault="00D33C93" w:rsidP="00FD70FD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162" w:hanging="16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ญาติกรรมการ</w:t>
            </w:r>
          </w:p>
        </w:tc>
      </w:tr>
    </w:tbl>
    <w:p w14:paraId="319114FB" w14:textId="3A27E121" w:rsidR="00FD70FD" w:rsidRDefault="00FD70FD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26F47739" w14:textId="77777777" w:rsidR="002228C5" w:rsidRPr="00616E3E" w:rsidRDefault="002228C5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604EBB38" w14:textId="705B7CFE" w:rsidR="00867702" w:rsidRPr="00616E3E" w:rsidRDefault="00867702" w:rsidP="00FD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รายการบัญชีที่มีสาระสำคัญกับบุคคลและบริษัทที่เกี่ยวข้อง</w:t>
      </w:r>
      <w:r w:rsidR="00EC0742">
        <w:rPr>
          <w:rFonts w:ascii="Cordia New" w:hAnsi="Cordia New" w:cs="Cordia New" w:hint="cs"/>
          <w:sz w:val="26"/>
          <w:szCs w:val="26"/>
          <w:cs/>
        </w:rPr>
        <w:t>กัน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สำหรับปีสิ้นสุดวันที่ </w:t>
      </w:r>
      <w:r w:rsidRPr="00616E3E">
        <w:rPr>
          <w:rFonts w:ascii="Cordia New" w:hAnsi="Cordia New" w:cs="Cordia New"/>
          <w:sz w:val="26"/>
          <w:szCs w:val="26"/>
        </w:rPr>
        <w:t>31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Pr="00616E3E">
        <w:rPr>
          <w:rFonts w:ascii="Cordia New" w:hAnsi="Cordia New" w:cs="Cordia New"/>
          <w:sz w:val="26"/>
          <w:szCs w:val="26"/>
        </w:rPr>
        <w:t>256</w:t>
      </w:r>
      <w:r w:rsidR="0034637C">
        <w:rPr>
          <w:rFonts w:ascii="Cordia New" w:hAnsi="Cordia New" w:cs="Cordia New"/>
          <w:sz w:val="26"/>
          <w:szCs w:val="26"/>
        </w:rPr>
        <w:t>8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และ </w:t>
      </w:r>
      <w:r w:rsidRPr="00616E3E">
        <w:rPr>
          <w:rFonts w:ascii="Cordia New" w:hAnsi="Cordia New" w:cs="Cordia New"/>
          <w:sz w:val="26"/>
          <w:szCs w:val="26"/>
        </w:rPr>
        <w:t>256</w:t>
      </w:r>
      <w:r w:rsidR="000B0401" w:rsidRPr="00616E3E">
        <w:rPr>
          <w:rFonts w:ascii="Cordia New" w:hAnsi="Cordia New" w:cs="Cordia New"/>
          <w:sz w:val="26"/>
          <w:szCs w:val="26"/>
        </w:rPr>
        <w:t>7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tbl>
      <w:tblPr>
        <w:tblW w:w="9122" w:type="dxa"/>
        <w:tblInd w:w="261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349"/>
        <w:gridCol w:w="2160"/>
        <w:gridCol w:w="1153"/>
        <w:gridCol w:w="1153"/>
        <w:gridCol w:w="1153"/>
        <w:gridCol w:w="1154"/>
      </w:tblGrid>
      <w:tr w:rsidR="00EA5DB2" w:rsidRPr="00FD70FD" w14:paraId="4BDB23C7" w14:textId="77777777" w:rsidTr="00632FB9">
        <w:trPr>
          <w:tblHeader/>
        </w:trPr>
        <w:tc>
          <w:tcPr>
            <w:tcW w:w="2349" w:type="dxa"/>
            <w:tcBorders>
              <w:top w:val="nil"/>
            </w:tcBorders>
          </w:tcPr>
          <w:p w14:paraId="2A2FBC03" w14:textId="77777777" w:rsidR="00867702" w:rsidRPr="00FD70FD" w:rsidRDefault="00867702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14:paraId="044C82FB" w14:textId="77777777" w:rsidR="00867702" w:rsidRPr="00FD70FD" w:rsidRDefault="00867702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613" w:type="dxa"/>
            <w:gridSpan w:val="4"/>
            <w:tcBorders>
              <w:top w:val="nil"/>
            </w:tcBorders>
          </w:tcPr>
          <w:p w14:paraId="06497A07" w14:textId="4562B2E0" w:rsidR="00867702" w:rsidRPr="00FD70FD" w:rsidRDefault="00867702" w:rsidP="00FD70FD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85A09" w:rsidRPr="00FD70FD" w14:paraId="03794077" w14:textId="77777777" w:rsidTr="00632FB9">
        <w:trPr>
          <w:tblHeader/>
        </w:trPr>
        <w:tc>
          <w:tcPr>
            <w:tcW w:w="2349" w:type="dxa"/>
          </w:tcPr>
          <w:p w14:paraId="30F85CD7" w14:textId="3CE7058F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4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FD70F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: </w:t>
            </w: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2160" w:type="dxa"/>
          </w:tcPr>
          <w:p w14:paraId="430E6BE3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06" w:type="dxa"/>
            <w:gridSpan w:val="2"/>
          </w:tcPr>
          <w:p w14:paraId="1B4DBDC2" w14:textId="77777777" w:rsidR="00FD70FD" w:rsidRPr="00FD70FD" w:rsidRDefault="00FD70FD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</w:tcPr>
          <w:p w14:paraId="10756A3C" w14:textId="4E2C4EBB" w:rsidR="00FD70FD" w:rsidRPr="00FD70FD" w:rsidRDefault="00996D25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3CD2" w:rsidRPr="00FD70FD" w14:paraId="553CAD8C" w14:textId="77777777" w:rsidTr="00632FB9">
        <w:trPr>
          <w:tblHeader/>
        </w:trPr>
        <w:tc>
          <w:tcPr>
            <w:tcW w:w="2349" w:type="dxa"/>
          </w:tcPr>
          <w:p w14:paraId="7C19D457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05F40545" w14:textId="77777777" w:rsidR="00FD70FD" w:rsidRPr="00FD70FD" w:rsidRDefault="00FD70FD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53" w:type="dxa"/>
          </w:tcPr>
          <w:p w14:paraId="7D7ADEB0" w14:textId="051DCAB1" w:rsidR="00FD70FD" w:rsidRPr="00FD70FD" w:rsidRDefault="00FD70FD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153" w:type="dxa"/>
          </w:tcPr>
          <w:p w14:paraId="6DBDEFBC" w14:textId="02633E9C" w:rsidR="00FD70FD" w:rsidRPr="00FD70FD" w:rsidRDefault="00FD70FD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153" w:type="dxa"/>
          </w:tcPr>
          <w:p w14:paraId="2AA2EB6C" w14:textId="232028FD" w:rsidR="00FD70FD" w:rsidRPr="00FD70FD" w:rsidRDefault="00FD70FD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154" w:type="dxa"/>
          </w:tcPr>
          <w:p w14:paraId="472E45E8" w14:textId="2B74230A" w:rsidR="00FD70FD" w:rsidRPr="00FD70FD" w:rsidRDefault="00FD70FD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</w:tr>
      <w:tr w:rsidR="00F55D52" w:rsidRPr="00FD70FD" w14:paraId="4CBBA037" w14:textId="77777777" w:rsidTr="00632FB9">
        <w:trPr>
          <w:tblHeader/>
        </w:trPr>
        <w:tc>
          <w:tcPr>
            <w:tcW w:w="2349" w:type="dxa"/>
            <w:tcBorders>
              <w:bottom w:val="nil"/>
            </w:tcBorders>
          </w:tcPr>
          <w:p w14:paraId="13DAACA7" w14:textId="77777777" w:rsidR="00FD70FD" w:rsidRPr="00FD70FD" w:rsidRDefault="00FD70FD" w:rsidP="00FD70F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471E3F82" w14:textId="77777777" w:rsidR="00FD70FD" w:rsidRPr="00FD70FD" w:rsidRDefault="00FD70FD" w:rsidP="00FD70FD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6E774AF2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71831541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4CD35BD1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</w:tcPr>
          <w:p w14:paraId="63764ED8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44EC7F4A" w14:textId="77777777" w:rsidTr="00632FB9">
        <w:tc>
          <w:tcPr>
            <w:tcW w:w="2349" w:type="dxa"/>
            <w:tcBorders>
              <w:bottom w:val="nil"/>
            </w:tcBorders>
          </w:tcPr>
          <w:p w14:paraId="54FE3F76" w14:textId="77777777" w:rsidR="00FD70FD" w:rsidRPr="00FD70FD" w:rsidRDefault="00FD70FD" w:rsidP="00FD70F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4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2160" w:type="dxa"/>
            <w:tcBorders>
              <w:bottom w:val="nil"/>
            </w:tcBorders>
          </w:tcPr>
          <w:p w14:paraId="38D577C5" w14:textId="77777777" w:rsidR="00FD70FD" w:rsidRPr="00FD70FD" w:rsidRDefault="00FD70FD" w:rsidP="00FD70FD">
            <w:pPr>
              <w:tabs>
                <w:tab w:val="clear" w:pos="227"/>
                <w:tab w:val="clear" w:pos="1644"/>
                <w:tab w:val="clear" w:pos="1871"/>
              </w:tabs>
              <w:spacing w:line="38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70609B9A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453E5762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03AB2EEF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</w:tcPr>
          <w:p w14:paraId="5934429E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360014B5" w14:textId="77777777" w:rsidTr="00632FB9">
        <w:tc>
          <w:tcPr>
            <w:tcW w:w="2349" w:type="dxa"/>
            <w:tcBorders>
              <w:bottom w:val="nil"/>
            </w:tcBorders>
          </w:tcPr>
          <w:p w14:paraId="3FDC1632" w14:textId="77777777" w:rsidR="00FD70FD" w:rsidRPr="007402B3" w:rsidRDefault="00FD70FD" w:rsidP="00FD70F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right="-113" w:firstLine="15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7402B3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160" w:type="dxa"/>
            <w:tcBorders>
              <w:bottom w:val="nil"/>
            </w:tcBorders>
          </w:tcPr>
          <w:p w14:paraId="794C4D9C" w14:textId="77777777" w:rsidR="00FD70FD" w:rsidRPr="005E06C2" w:rsidRDefault="00FD70FD" w:rsidP="00FD70F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53" w:type="dxa"/>
            <w:tcBorders>
              <w:bottom w:val="nil"/>
            </w:tcBorders>
          </w:tcPr>
          <w:p w14:paraId="7F4A4484" w14:textId="7611E802" w:rsidR="00FD70FD" w:rsidRPr="005E06C2" w:rsidRDefault="00B71087" w:rsidP="00F6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53" w:type="dxa"/>
            <w:tcBorders>
              <w:bottom w:val="nil"/>
            </w:tcBorders>
          </w:tcPr>
          <w:p w14:paraId="5F337D0E" w14:textId="140DDD9E" w:rsidR="00FD70FD" w:rsidRPr="005E06C2" w:rsidRDefault="00FD70FD" w:rsidP="00F6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53" w:type="dxa"/>
            <w:tcBorders>
              <w:bottom w:val="nil"/>
            </w:tcBorders>
          </w:tcPr>
          <w:p w14:paraId="55515ABA" w14:textId="467ED550" w:rsidR="00FD70FD" w:rsidRPr="005E06C2" w:rsidRDefault="00774EFE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</w:rPr>
              <w:t>3,</w:t>
            </w:r>
            <w:r w:rsidR="003A2E29" w:rsidRPr="005E06C2">
              <w:rPr>
                <w:rFonts w:ascii="Cordia New" w:hAnsi="Cordia New" w:cs="Cordia New"/>
                <w:sz w:val="26"/>
                <w:szCs w:val="26"/>
              </w:rPr>
              <w:t>118</w:t>
            </w:r>
          </w:p>
        </w:tc>
        <w:tc>
          <w:tcPr>
            <w:tcW w:w="1154" w:type="dxa"/>
            <w:tcBorders>
              <w:bottom w:val="nil"/>
            </w:tcBorders>
          </w:tcPr>
          <w:p w14:paraId="2D1266D7" w14:textId="5A71303B" w:rsidR="00FD70FD" w:rsidRPr="00FD70FD" w:rsidRDefault="003A2E29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402B3">
              <w:rPr>
                <w:rFonts w:ascii="Cordia New" w:hAnsi="Cordia New" w:cs="Cordia New"/>
                <w:sz w:val="26"/>
                <w:szCs w:val="26"/>
                <w:lang w:val="en-GB"/>
              </w:rPr>
              <w:t>3,968</w:t>
            </w:r>
          </w:p>
        </w:tc>
      </w:tr>
      <w:tr w:rsidR="00F55D52" w:rsidRPr="00FD70FD" w14:paraId="119F27CC" w14:textId="77777777" w:rsidTr="00632FB9">
        <w:tc>
          <w:tcPr>
            <w:tcW w:w="2349" w:type="dxa"/>
            <w:tcBorders>
              <w:bottom w:val="nil"/>
            </w:tcBorders>
          </w:tcPr>
          <w:p w14:paraId="3C272BFC" w14:textId="120259A3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บริษัทที่เกี่ยวข้อง</w:t>
            </w:r>
            <w:r w:rsidR="00613C3C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160" w:type="dxa"/>
            <w:tcBorders>
              <w:bottom w:val="nil"/>
            </w:tcBorders>
          </w:tcPr>
          <w:p w14:paraId="45CF4048" w14:textId="77777777" w:rsidR="00FD70FD" w:rsidRPr="005E06C2" w:rsidRDefault="00FD70FD" w:rsidP="00FD70FD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53" w:type="dxa"/>
            <w:tcBorders>
              <w:bottom w:val="nil"/>
            </w:tcBorders>
          </w:tcPr>
          <w:p w14:paraId="3AE1ECEA" w14:textId="73CA16B6" w:rsidR="00FD70FD" w:rsidRPr="005E06C2" w:rsidRDefault="000B252D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</w:rPr>
              <w:t>1,</w:t>
            </w:r>
            <w:r w:rsidR="00F403BA" w:rsidRPr="005E06C2">
              <w:rPr>
                <w:rFonts w:ascii="Cordia New" w:hAnsi="Cordia New" w:cs="Cordia New"/>
                <w:sz w:val="26"/>
                <w:szCs w:val="26"/>
              </w:rPr>
              <w:t>099</w:t>
            </w:r>
          </w:p>
        </w:tc>
        <w:tc>
          <w:tcPr>
            <w:tcW w:w="1153" w:type="dxa"/>
            <w:tcBorders>
              <w:bottom w:val="nil"/>
            </w:tcBorders>
          </w:tcPr>
          <w:p w14:paraId="084A8FEC" w14:textId="4CABEE0B" w:rsidR="00FD70FD" w:rsidRPr="005E06C2" w:rsidRDefault="00F403BA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</w:rPr>
              <w:t>782</w:t>
            </w:r>
          </w:p>
        </w:tc>
        <w:tc>
          <w:tcPr>
            <w:tcW w:w="1153" w:type="dxa"/>
            <w:tcBorders>
              <w:bottom w:val="nil"/>
            </w:tcBorders>
          </w:tcPr>
          <w:p w14:paraId="2F800C14" w14:textId="74D8FCDA" w:rsidR="00FD70FD" w:rsidRPr="005E06C2" w:rsidRDefault="00296BB7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</w:rPr>
              <w:t>1,</w:t>
            </w:r>
            <w:r w:rsidR="003A2E29" w:rsidRPr="005E06C2">
              <w:rPr>
                <w:rFonts w:ascii="Cordia New" w:hAnsi="Cordia New" w:cs="Cordia New"/>
                <w:sz w:val="26"/>
                <w:szCs w:val="26"/>
              </w:rPr>
              <w:t>099</w:t>
            </w:r>
          </w:p>
        </w:tc>
        <w:tc>
          <w:tcPr>
            <w:tcW w:w="1154" w:type="dxa"/>
            <w:tcBorders>
              <w:bottom w:val="nil"/>
            </w:tcBorders>
          </w:tcPr>
          <w:p w14:paraId="5E5C2FB5" w14:textId="5A85C453" w:rsidR="00FD70FD" w:rsidRPr="00FD70FD" w:rsidRDefault="003A2E29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782</w:t>
            </w:r>
          </w:p>
        </w:tc>
      </w:tr>
      <w:tr w:rsidR="00F55D52" w:rsidRPr="00FD70FD" w14:paraId="2C2C552C" w14:textId="77777777" w:rsidTr="00632FB9">
        <w:tc>
          <w:tcPr>
            <w:tcW w:w="2349" w:type="dxa"/>
            <w:tcBorders>
              <w:top w:val="nil"/>
              <w:bottom w:val="nil"/>
            </w:tcBorders>
          </w:tcPr>
          <w:p w14:paraId="0A43C8A2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6574AB9E" w14:textId="77777777" w:rsidR="00FD70FD" w:rsidRPr="005E06C2" w:rsidRDefault="00FD70FD" w:rsidP="00FD70FD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</w:tcPr>
          <w:p w14:paraId="47E8B227" w14:textId="2AD0315C" w:rsidR="00FD70FD" w:rsidRPr="005E06C2" w:rsidRDefault="00F403BA" w:rsidP="00FD70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t>1,099</w:t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53" w:type="dxa"/>
            <w:tcBorders>
              <w:top w:val="nil"/>
              <w:bottom w:val="nil"/>
            </w:tcBorders>
          </w:tcPr>
          <w:p w14:paraId="45074F45" w14:textId="33C9136D" w:rsidR="00FD70FD" w:rsidRPr="005E06C2" w:rsidRDefault="00F403BA" w:rsidP="00FD70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t>782</w:t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53" w:type="dxa"/>
            <w:tcBorders>
              <w:top w:val="nil"/>
              <w:bottom w:val="nil"/>
            </w:tcBorders>
          </w:tcPr>
          <w:p w14:paraId="4478E062" w14:textId="50C6F626" w:rsidR="00FD70FD" w:rsidRPr="005E06C2" w:rsidRDefault="00296BB7" w:rsidP="00FD70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5E06C2">
              <w:rPr>
                <w:rFonts w:ascii="Cordia New" w:hAnsi="Cordia New" w:cs="Cordia New"/>
                <w:noProof/>
                <w:sz w:val="26"/>
                <w:szCs w:val="26"/>
              </w:rPr>
              <w:t>4,</w:t>
            </w:r>
            <w:r w:rsidR="003A2E29" w:rsidRPr="005E06C2">
              <w:rPr>
                <w:rFonts w:ascii="Cordia New" w:hAnsi="Cordia New" w:cs="Cordia New"/>
                <w:noProof/>
                <w:sz w:val="26"/>
                <w:szCs w:val="26"/>
              </w:rPr>
              <w:t>217</w:t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6C44F307" w14:textId="5ED14C66" w:rsidR="00FD70FD" w:rsidRPr="00FD70FD" w:rsidRDefault="003A2E29" w:rsidP="00FD70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4,750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F55D52" w:rsidRPr="00FD70FD" w14:paraId="10BE2505" w14:textId="77777777" w:rsidTr="00632FB9">
        <w:trPr>
          <w:trHeight w:val="308"/>
        </w:trPr>
        <w:tc>
          <w:tcPr>
            <w:tcW w:w="2349" w:type="dxa"/>
            <w:tcBorders>
              <w:bottom w:val="nil"/>
            </w:tcBorders>
          </w:tcPr>
          <w:p w14:paraId="73B455DF" w14:textId="77777777" w:rsidR="003A2E29" w:rsidRPr="00FD70FD" w:rsidRDefault="003A2E29" w:rsidP="003A2E29">
            <w:pPr>
              <w:pStyle w:val="a3"/>
              <w:tabs>
                <w:tab w:val="clear" w:pos="1080"/>
              </w:tabs>
              <w:spacing w:line="380" w:lineRule="exact"/>
              <w:ind w:left="276" w:right="-113" w:hanging="24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684F5188" w14:textId="77777777" w:rsidR="003A2E29" w:rsidRPr="005E06C2" w:rsidRDefault="003A2E29" w:rsidP="003A2E29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45F7C29F" w14:textId="77777777" w:rsidR="003A2E29" w:rsidRPr="005E06C2" w:rsidRDefault="003A2E29" w:rsidP="003A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4CF21D09" w14:textId="77777777" w:rsidR="003A2E29" w:rsidRPr="005E06C2" w:rsidRDefault="003A2E29" w:rsidP="003A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7F50C2D9" w14:textId="77777777" w:rsidR="003A2E29" w:rsidRPr="005E06C2" w:rsidRDefault="003A2E29" w:rsidP="003A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</w:tcPr>
          <w:p w14:paraId="58500434" w14:textId="77777777" w:rsidR="003A2E29" w:rsidRPr="00FD70FD" w:rsidRDefault="003A2E29" w:rsidP="003A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263E52EC" w14:textId="77777777" w:rsidTr="00632FB9">
        <w:trPr>
          <w:trHeight w:val="308"/>
        </w:trPr>
        <w:tc>
          <w:tcPr>
            <w:tcW w:w="2349" w:type="dxa"/>
            <w:tcBorders>
              <w:bottom w:val="nil"/>
            </w:tcBorders>
          </w:tcPr>
          <w:p w14:paraId="3BCC35C0" w14:textId="142961AF" w:rsidR="00FD70FD" w:rsidRPr="00FD70FD" w:rsidRDefault="00DC5F95" w:rsidP="00FD70FD">
            <w:pPr>
              <w:pStyle w:val="a3"/>
              <w:tabs>
                <w:tab w:val="clear" w:pos="1080"/>
              </w:tabs>
              <w:spacing w:line="380" w:lineRule="exact"/>
              <w:ind w:left="276" w:right="-113" w:hanging="240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ราย</w:t>
            </w:r>
            <w:r w:rsidRPr="00FD70FD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160" w:type="dxa"/>
            <w:tcBorders>
              <w:bottom w:val="nil"/>
            </w:tcBorders>
          </w:tcPr>
          <w:p w14:paraId="2436EC81" w14:textId="77777777" w:rsidR="00FD70FD" w:rsidRPr="005E06C2" w:rsidRDefault="00FD70FD" w:rsidP="00FD70FD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6A1BDDF6" w14:textId="77777777" w:rsidR="00FD70FD" w:rsidRPr="005E06C2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4A1F230C" w14:textId="77777777" w:rsidR="00FD70FD" w:rsidRPr="005E06C2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279066CB" w14:textId="77777777" w:rsidR="00FD70FD" w:rsidRPr="005E06C2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</w:tcPr>
          <w:p w14:paraId="69C42EA5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44F5E3B8" w14:textId="77777777" w:rsidTr="00632FB9">
        <w:trPr>
          <w:trHeight w:val="308"/>
        </w:trPr>
        <w:tc>
          <w:tcPr>
            <w:tcW w:w="2349" w:type="dxa"/>
            <w:tcBorders>
              <w:bottom w:val="nil"/>
            </w:tcBorders>
          </w:tcPr>
          <w:p w14:paraId="6DA73057" w14:textId="1FAE2721" w:rsidR="003A2E29" w:rsidRPr="00FD70FD" w:rsidRDefault="003A2E29" w:rsidP="00077A26">
            <w:pPr>
              <w:pStyle w:val="a3"/>
              <w:tabs>
                <w:tab w:val="clear" w:pos="1080"/>
              </w:tabs>
              <w:spacing w:line="380" w:lineRule="exact"/>
              <w:ind w:left="442" w:right="-113" w:hanging="270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160" w:type="dxa"/>
            <w:tcBorders>
              <w:bottom w:val="nil"/>
            </w:tcBorders>
          </w:tcPr>
          <w:p w14:paraId="41F677EF" w14:textId="771FF061" w:rsidR="003A2E29" w:rsidRPr="005E06C2" w:rsidRDefault="003A2E29" w:rsidP="003A2E29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53" w:type="dxa"/>
            <w:tcBorders>
              <w:bottom w:val="nil"/>
            </w:tcBorders>
          </w:tcPr>
          <w:p w14:paraId="2763EF42" w14:textId="1F55BFD0" w:rsidR="003A2E29" w:rsidRPr="005E06C2" w:rsidRDefault="003A2E29" w:rsidP="00F6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53" w:type="dxa"/>
            <w:tcBorders>
              <w:bottom w:val="nil"/>
            </w:tcBorders>
          </w:tcPr>
          <w:p w14:paraId="3FDE6BE0" w14:textId="37AC4ABB" w:rsidR="003A2E29" w:rsidRPr="005E06C2" w:rsidRDefault="003A2E29" w:rsidP="00F6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53" w:type="dxa"/>
            <w:tcBorders>
              <w:bottom w:val="nil"/>
            </w:tcBorders>
          </w:tcPr>
          <w:p w14:paraId="52DD535B" w14:textId="150473F9" w:rsidR="003A2E29" w:rsidRPr="005E06C2" w:rsidRDefault="003A2E29" w:rsidP="003A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154" w:type="dxa"/>
            <w:tcBorders>
              <w:bottom w:val="nil"/>
            </w:tcBorders>
          </w:tcPr>
          <w:p w14:paraId="0FD3A1E1" w14:textId="451292AD" w:rsidR="003A2E29" w:rsidRPr="00FD70FD" w:rsidRDefault="003A2E29" w:rsidP="003A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</w:p>
        </w:tc>
      </w:tr>
      <w:tr w:rsidR="00F55D52" w:rsidRPr="00FD70FD" w14:paraId="230D7B28" w14:textId="77777777" w:rsidTr="00632FB9">
        <w:trPr>
          <w:trHeight w:val="308"/>
        </w:trPr>
        <w:tc>
          <w:tcPr>
            <w:tcW w:w="2349" w:type="dxa"/>
            <w:tcBorders>
              <w:bottom w:val="nil"/>
            </w:tcBorders>
          </w:tcPr>
          <w:p w14:paraId="7609A7F6" w14:textId="68FFF350" w:rsidR="003A2E29" w:rsidRPr="00FD70FD" w:rsidRDefault="003A2E29" w:rsidP="00077A26">
            <w:pPr>
              <w:pStyle w:val="a3"/>
              <w:tabs>
                <w:tab w:val="clear" w:pos="1080"/>
              </w:tabs>
              <w:spacing w:line="380" w:lineRule="exact"/>
              <w:ind w:left="442" w:right="-113" w:hanging="270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บริษัทที่เกี่ยวข้อง</w:t>
            </w:r>
            <w:r w:rsidR="00613C3C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160" w:type="dxa"/>
            <w:tcBorders>
              <w:bottom w:val="nil"/>
            </w:tcBorders>
          </w:tcPr>
          <w:p w14:paraId="6B7D8964" w14:textId="19A9D5AB" w:rsidR="003A2E29" w:rsidRPr="005E06C2" w:rsidRDefault="003A2E29" w:rsidP="003A2E29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53" w:type="dxa"/>
            <w:tcBorders>
              <w:bottom w:val="nil"/>
            </w:tcBorders>
          </w:tcPr>
          <w:p w14:paraId="4A0CB970" w14:textId="4A099263" w:rsidR="003A2E29" w:rsidRPr="005E06C2" w:rsidRDefault="003A2E29" w:rsidP="007F5E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F403BA" w:rsidRPr="005E06C2">
              <w:rPr>
                <w:rFonts w:ascii="Cordia New" w:hAnsi="Cordia New" w:cs="Cordia New"/>
                <w:sz w:val="26"/>
                <w:szCs w:val="26"/>
              </w:rPr>
              <w:t>01</w:t>
            </w:r>
          </w:p>
        </w:tc>
        <w:tc>
          <w:tcPr>
            <w:tcW w:w="1153" w:type="dxa"/>
            <w:tcBorders>
              <w:bottom w:val="nil"/>
            </w:tcBorders>
          </w:tcPr>
          <w:p w14:paraId="6532DE1E" w14:textId="78E01661" w:rsidR="003A2E29" w:rsidRPr="005E06C2" w:rsidRDefault="00F403BA" w:rsidP="007F5E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153" w:type="dxa"/>
            <w:tcBorders>
              <w:bottom w:val="nil"/>
            </w:tcBorders>
          </w:tcPr>
          <w:p w14:paraId="6B801C55" w14:textId="10E37F8C" w:rsidR="003A2E29" w:rsidRPr="005E06C2" w:rsidRDefault="003A2E29" w:rsidP="007F5E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</w:rPr>
              <w:t>101</w:t>
            </w:r>
          </w:p>
        </w:tc>
        <w:tc>
          <w:tcPr>
            <w:tcW w:w="1154" w:type="dxa"/>
            <w:tcBorders>
              <w:bottom w:val="nil"/>
            </w:tcBorders>
          </w:tcPr>
          <w:p w14:paraId="2CCBD740" w14:textId="4DF6FC89" w:rsidR="003A2E29" w:rsidRPr="00FD70FD" w:rsidRDefault="003A2E29" w:rsidP="007F5E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403B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</w:tr>
      <w:tr w:rsidR="00F55D52" w:rsidRPr="00FD70FD" w14:paraId="64641683" w14:textId="77777777" w:rsidTr="00632FB9">
        <w:trPr>
          <w:trHeight w:val="308"/>
        </w:trPr>
        <w:tc>
          <w:tcPr>
            <w:tcW w:w="2349" w:type="dxa"/>
            <w:tcBorders>
              <w:bottom w:val="nil"/>
            </w:tcBorders>
          </w:tcPr>
          <w:p w14:paraId="6589BC13" w14:textId="7BF72AB4" w:rsidR="003A2E29" w:rsidRPr="00FD70FD" w:rsidRDefault="003A2E29" w:rsidP="003A2E29">
            <w:pPr>
              <w:pStyle w:val="a3"/>
              <w:tabs>
                <w:tab w:val="clear" w:pos="1080"/>
              </w:tabs>
              <w:spacing w:line="380" w:lineRule="exact"/>
              <w:ind w:left="276" w:right="-113" w:hanging="240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tcBorders>
              <w:bottom w:val="nil"/>
            </w:tcBorders>
          </w:tcPr>
          <w:p w14:paraId="70011751" w14:textId="77777777" w:rsidR="003A2E29" w:rsidRPr="005E06C2" w:rsidRDefault="003A2E29" w:rsidP="003A2E29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74E86646" w14:textId="22B89B72" w:rsidR="003A2E29" w:rsidRPr="005E06C2" w:rsidRDefault="00F403BA" w:rsidP="005E06C2">
            <w:pPr>
              <w:pBdr>
                <w:top w:val="single" w:sz="2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t>101</w:t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53" w:type="dxa"/>
            <w:tcBorders>
              <w:bottom w:val="nil"/>
            </w:tcBorders>
          </w:tcPr>
          <w:p w14:paraId="12A88258" w14:textId="6FC74FCF" w:rsidR="003A2E29" w:rsidRPr="005E06C2" w:rsidRDefault="00F403BA" w:rsidP="005E06C2">
            <w:pPr>
              <w:pBdr>
                <w:top w:val="single" w:sz="2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t>51</w:t>
            </w:r>
            <w:r w:rsidRPr="005E06C2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53" w:type="dxa"/>
            <w:tcBorders>
              <w:bottom w:val="nil"/>
            </w:tcBorders>
          </w:tcPr>
          <w:p w14:paraId="659D27A2" w14:textId="51318312" w:rsidR="003A2E29" w:rsidRPr="005E06C2" w:rsidRDefault="003A2E29" w:rsidP="005E06C2">
            <w:pPr>
              <w:pBdr>
                <w:top w:val="single" w:sz="2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E06C2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 w:rsidRPr="005E06C2"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 w:rsidRPr="005E06C2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 w:rsidRPr="005E06C2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437</w:t>
            </w:r>
            <w:r w:rsidRPr="005E06C2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154" w:type="dxa"/>
            <w:tcBorders>
              <w:bottom w:val="nil"/>
            </w:tcBorders>
          </w:tcPr>
          <w:p w14:paraId="59065E7F" w14:textId="20110CB4" w:rsidR="003A2E29" w:rsidRPr="00FD70FD" w:rsidRDefault="00F403BA" w:rsidP="005E06C2">
            <w:pPr>
              <w:pBdr>
                <w:top w:val="single" w:sz="2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224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F55D52" w:rsidRPr="00FD70FD" w14:paraId="187866E2" w14:textId="77777777" w:rsidTr="00632FB9">
        <w:trPr>
          <w:trHeight w:val="308"/>
        </w:trPr>
        <w:tc>
          <w:tcPr>
            <w:tcW w:w="2349" w:type="dxa"/>
            <w:tcBorders>
              <w:bottom w:val="nil"/>
            </w:tcBorders>
          </w:tcPr>
          <w:p w14:paraId="641CDD5D" w14:textId="77777777" w:rsidR="003A2E29" w:rsidRPr="00FD70FD" w:rsidRDefault="003A2E29" w:rsidP="003A2E29">
            <w:pPr>
              <w:pStyle w:val="a3"/>
              <w:tabs>
                <w:tab w:val="clear" w:pos="1080"/>
              </w:tabs>
              <w:spacing w:line="380" w:lineRule="exact"/>
              <w:ind w:left="276" w:right="-113" w:hanging="240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42652056" w14:textId="77777777" w:rsidR="003A2E29" w:rsidRPr="00FD70FD" w:rsidRDefault="003A2E29" w:rsidP="003A2E29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3C965E21" w14:textId="77777777" w:rsidR="003A2E29" w:rsidRPr="007402B3" w:rsidRDefault="003A2E29" w:rsidP="003A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6FA5FE7D" w14:textId="77777777" w:rsidR="003A2E29" w:rsidRPr="007402B3" w:rsidRDefault="003A2E29" w:rsidP="003A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4E20EDD5" w14:textId="77777777" w:rsidR="003A2E29" w:rsidRPr="00FD70FD" w:rsidRDefault="003A2E29" w:rsidP="003A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</w:tcPr>
          <w:p w14:paraId="6050D7EC" w14:textId="77777777" w:rsidR="003A2E29" w:rsidRPr="00FD70FD" w:rsidRDefault="003A2E29" w:rsidP="003A2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69040796" w14:textId="77777777" w:rsidTr="00632FB9">
        <w:trPr>
          <w:trHeight w:val="308"/>
        </w:trPr>
        <w:tc>
          <w:tcPr>
            <w:tcW w:w="2349" w:type="dxa"/>
            <w:tcBorders>
              <w:bottom w:val="nil"/>
            </w:tcBorders>
          </w:tcPr>
          <w:p w14:paraId="3FFFFF8D" w14:textId="7C394E3B" w:rsidR="00FD70FD" w:rsidRPr="00FD70FD" w:rsidRDefault="00DC5F95" w:rsidP="00FD70FD">
            <w:pPr>
              <w:pStyle w:val="a3"/>
              <w:tabs>
                <w:tab w:val="clear" w:pos="1080"/>
              </w:tabs>
              <w:spacing w:line="380" w:lineRule="exact"/>
              <w:ind w:left="276" w:right="-113" w:hanging="24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ราย</w:t>
            </w:r>
            <w:r w:rsidRPr="00FD70FD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ได้</w:t>
            </w:r>
            <w:r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อื่น</w:t>
            </w:r>
          </w:p>
        </w:tc>
        <w:tc>
          <w:tcPr>
            <w:tcW w:w="2160" w:type="dxa"/>
            <w:tcBorders>
              <w:bottom w:val="nil"/>
            </w:tcBorders>
          </w:tcPr>
          <w:p w14:paraId="5AFB9991" w14:textId="77777777" w:rsidR="00FD70FD" w:rsidRPr="00FD70FD" w:rsidRDefault="00FD70FD" w:rsidP="00FD70FD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013F2540" w14:textId="77777777" w:rsidR="00FD70FD" w:rsidRPr="007402B3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6E84A5FE" w14:textId="77777777" w:rsidR="00FD70FD" w:rsidRPr="007402B3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</w:tcPr>
          <w:p w14:paraId="71E105BF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</w:tcPr>
          <w:p w14:paraId="60A65B28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267CEE36" w14:textId="77777777" w:rsidTr="00632FB9">
        <w:tc>
          <w:tcPr>
            <w:tcW w:w="2349" w:type="dxa"/>
            <w:tcBorders>
              <w:top w:val="nil"/>
            </w:tcBorders>
          </w:tcPr>
          <w:p w14:paraId="5AA40192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160" w:type="dxa"/>
            <w:tcBorders>
              <w:top w:val="nil"/>
            </w:tcBorders>
          </w:tcPr>
          <w:p w14:paraId="60DD3672" w14:textId="77777777" w:rsidR="00FD70FD" w:rsidRPr="00FD70FD" w:rsidRDefault="00FD70FD" w:rsidP="00FD70FD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ราคาที่ตกลงกัน</w:t>
            </w: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217EAFA6" w14:textId="3E222E26" w:rsidR="00FD70FD" w:rsidRPr="00766D29" w:rsidRDefault="00A92711" w:rsidP="00A743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6D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14252CED" w14:textId="1F2755EA" w:rsidR="00FD70FD" w:rsidRPr="00766D29" w:rsidRDefault="00FD70FD" w:rsidP="00A743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66D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71394DB8" w14:textId="30132AB4" w:rsidR="00FD70FD" w:rsidRPr="00FD70FD" w:rsidRDefault="00814F53" w:rsidP="00A743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2,248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3E6792F1" w14:textId="19A556BE" w:rsidR="00FD70FD" w:rsidRPr="00766D29" w:rsidRDefault="00FD70FD" w:rsidP="00A7437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</w:rPr>
              <w:t>1,946</w:t>
            </w:r>
          </w:p>
        </w:tc>
      </w:tr>
      <w:tr w:rsidR="00F55D52" w:rsidRPr="00FD70FD" w14:paraId="6A21BCEF" w14:textId="77777777" w:rsidTr="00632FB9">
        <w:tc>
          <w:tcPr>
            <w:tcW w:w="2349" w:type="dxa"/>
            <w:tcBorders>
              <w:top w:val="nil"/>
              <w:bottom w:val="nil"/>
            </w:tcBorders>
          </w:tcPr>
          <w:p w14:paraId="240E5F73" w14:textId="79FD71C8" w:rsidR="00E33054" w:rsidRPr="00FD70FD" w:rsidRDefault="00E33054" w:rsidP="00E3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5670740D" w14:textId="77777777" w:rsidR="00FD70FD" w:rsidRPr="00FD70FD" w:rsidRDefault="00FD70FD" w:rsidP="00FD70FD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3320F62F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12912C4A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665CC3BC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0FCDEDA0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03185092" w14:textId="77777777" w:rsidTr="00632FB9">
        <w:tc>
          <w:tcPr>
            <w:tcW w:w="2349" w:type="dxa"/>
            <w:tcBorders>
              <w:top w:val="nil"/>
              <w:bottom w:val="nil"/>
            </w:tcBorders>
          </w:tcPr>
          <w:p w14:paraId="2DEBD843" w14:textId="315800C0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6" w:hanging="18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6247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ซื้อสินค้า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4BD45F66" w14:textId="77777777" w:rsidR="00572E6C" w:rsidRPr="00FD70FD" w:rsidRDefault="00572E6C" w:rsidP="00572E6C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</w:tcPr>
          <w:p w14:paraId="2D5CBCD3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</w:tcPr>
          <w:p w14:paraId="59C4AC4A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</w:tcPr>
          <w:p w14:paraId="69127137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038E3F20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347BB941" w14:textId="77777777" w:rsidTr="00632FB9">
        <w:tc>
          <w:tcPr>
            <w:tcW w:w="2349" w:type="dxa"/>
            <w:tcBorders>
              <w:top w:val="nil"/>
              <w:bottom w:val="nil"/>
            </w:tcBorders>
          </w:tcPr>
          <w:p w14:paraId="22514EF4" w14:textId="18219F71" w:rsidR="00572E6C" w:rsidRPr="00FD70FD" w:rsidRDefault="00572E6C" w:rsidP="006E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244E9C24" w14:textId="5CEE75C9" w:rsidR="00572E6C" w:rsidRPr="00FD70FD" w:rsidRDefault="00572E6C" w:rsidP="00572E6C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76C8DF13" w14:textId="5B3D35C4" w:rsidR="00572E6C" w:rsidRPr="00FD70FD" w:rsidRDefault="0066247A" w:rsidP="007F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1322DF7B" w14:textId="432981A7" w:rsidR="00572E6C" w:rsidRPr="00FD70FD" w:rsidRDefault="00572E6C" w:rsidP="007F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3BE423A9" w14:textId="2B8C469D" w:rsidR="00572E6C" w:rsidRPr="00FD70FD" w:rsidRDefault="0066247A" w:rsidP="007F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3A38EA27" w14:textId="2A5FB125" w:rsidR="00572E6C" w:rsidRPr="00FD70FD" w:rsidRDefault="00572E6C" w:rsidP="007F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lang w:val="en-GB"/>
              </w:rPr>
              <w:t>2,874</w:t>
            </w:r>
          </w:p>
        </w:tc>
      </w:tr>
      <w:tr w:rsidR="00F55D52" w:rsidRPr="00FD70FD" w14:paraId="6A6C1F34" w14:textId="77777777" w:rsidTr="00632FB9">
        <w:tc>
          <w:tcPr>
            <w:tcW w:w="2349" w:type="dxa"/>
            <w:tcBorders>
              <w:top w:val="nil"/>
              <w:bottom w:val="nil"/>
            </w:tcBorders>
          </w:tcPr>
          <w:p w14:paraId="59380D64" w14:textId="215B3EDA" w:rsidR="00572E6C" w:rsidRPr="00FD70FD" w:rsidRDefault="00572E6C" w:rsidP="006E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บริษัทที่เกี่ยวข้อง</w:t>
            </w:r>
            <w:r w:rsidR="00613C3C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5666960F" w14:textId="248511FD" w:rsidR="00572E6C" w:rsidRPr="00FD70FD" w:rsidRDefault="00572E6C" w:rsidP="00572E6C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53" w:type="dxa"/>
            <w:tcBorders>
              <w:top w:val="nil"/>
              <w:bottom w:val="nil"/>
            </w:tcBorders>
          </w:tcPr>
          <w:p w14:paraId="3897AA65" w14:textId="5AAA5B8C" w:rsidR="00572E6C" w:rsidRPr="00FD70FD" w:rsidRDefault="0066247A" w:rsidP="007F5E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53" w:type="dxa"/>
            <w:tcBorders>
              <w:top w:val="nil"/>
              <w:bottom w:val="nil"/>
            </w:tcBorders>
          </w:tcPr>
          <w:p w14:paraId="2D70C294" w14:textId="200FCDAF" w:rsidR="00572E6C" w:rsidRPr="00FD70FD" w:rsidRDefault="00572E6C" w:rsidP="007F5E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lang w:val="en-GB"/>
              </w:rPr>
              <w:t>2,087</w:t>
            </w: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59E57218" w14:textId="6E28C12E" w:rsidR="00572E6C" w:rsidRPr="00FD70FD" w:rsidRDefault="0066247A" w:rsidP="007F5E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5256E3C0" w14:textId="195283F3" w:rsidR="00572E6C" w:rsidRPr="00FD70FD" w:rsidRDefault="00572E6C" w:rsidP="007F5E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lang w:val="en-GB"/>
              </w:rPr>
              <w:t>2,087</w:t>
            </w:r>
          </w:p>
        </w:tc>
      </w:tr>
      <w:tr w:rsidR="00F55D52" w:rsidRPr="00FD70FD" w14:paraId="4DA77A6D" w14:textId="77777777" w:rsidTr="00632FB9">
        <w:tc>
          <w:tcPr>
            <w:tcW w:w="2349" w:type="dxa"/>
            <w:tcBorders>
              <w:top w:val="nil"/>
              <w:bottom w:val="nil"/>
            </w:tcBorders>
          </w:tcPr>
          <w:p w14:paraId="36AE7128" w14:textId="0D9CBECC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6" w:hanging="18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5D37EEA9" w14:textId="77777777" w:rsidR="00572E6C" w:rsidRPr="00FD70FD" w:rsidRDefault="00572E6C" w:rsidP="00572E6C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45CBAF26" w14:textId="26BDE78B" w:rsidR="00572E6C" w:rsidRPr="00FD70FD" w:rsidRDefault="0066247A" w:rsidP="007F5E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320B11E8" w14:textId="51505074" w:rsidR="00572E6C" w:rsidRPr="00FD70FD" w:rsidRDefault="00572E6C" w:rsidP="007F5E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lang w:val="en-GB"/>
              </w:rPr>
              <w:t>2,087</w:t>
            </w: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6DBAC799" w14:textId="7E09DBAB" w:rsidR="00572E6C" w:rsidRPr="00FD70FD" w:rsidRDefault="0066247A" w:rsidP="007F5E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1,858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31881C03" w14:textId="112B62C3" w:rsidR="00572E6C" w:rsidRPr="00FD70FD" w:rsidRDefault="00572E6C" w:rsidP="007F5E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lang w:val="en-GB"/>
              </w:rPr>
              <w:t>4,961</w:t>
            </w:r>
          </w:p>
        </w:tc>
      </w:tr>
      <w:tr w:rsidR="00F55D52" w:rsidRPr="00FD70FD" w14:paraId="0D9988A6" w14:textId="77777777" w:rsidTr="00632FB9">
        <w:tc>
          <w:tcPr>
            <w:tcW w:w="2349" w:type="dxa"/>
            <w:tcBorders>
              <w:top w:val="nil"/>
              <w:bottom w:val="nil"/>
            </w:tcBorders>
          </w:tcPr>
          <w:p w14:paraId="57AC5358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6" w:hanging="18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090634EF" w14:textId="77777777" w:rsidR="00572E6C" w:rsidRPr="00FD70FD" w:rsidRDefault="00572E6C" w:rsidP="00572E6C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4E295FC2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244B7264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7D7022CB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51F3B5FD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76C37D89" w14:textId="77777777" w:rsidTr="00632FB9">
        <w:tc>
          <w:tcPr>
            <w:tcW w:w="2349" w:type="dxa"/>
            <w:tcBorders>
              <w:top w:val="nil"/>
              <w:bottom w:val="nil"/>
            </w:tcBorders>
          </w:tcPr>
          <w:p w14:paraId="1856B24E" w14:textId="3411A584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6" w:hanging="18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51031A79" w14:textId="77777777" w:rsidR="00572E6C" w:rsidRPr="00FD70FD" w:rsidRDefault="00572E6C" w:rsidP="00572E6C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7F1B8060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5D18DCB5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1DD7F315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0095329E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6A080F6F" w14:textId="77777777" w:rsidTr="00632FB9">
        <w:tc>
          <w:tcPr>
            <w:tcW w:w="2349" w:type="dxa"/>
            <w:tcBorders>
              <w:top w:val="nil"/>
              <w:bottom w:val="nil"/>
            </w:tcBorders>
          </w:tcPr>
          <w:p w14:paraId="5B4A8B57" w14:textId="411B5B8A" w:rsidR="00572E6C" w:rsidRPr="00FD70FD" w:rsidRDefault="00572E6C" w:rsidP="006E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บริษัทที่เกี่ยวข้อง</w:t>
            </w:r>
            <w:r w:rsidR="00613C3C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55D081C3" w14:textId="4F02252A" w:rsidR="00572E6C" w:rsidRPr="00FD70FD" w:rsidRDefault="00572E6C" w:rsidP="00572E6C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ราคาตามที่ตกลงกัน</w:t>
            </w: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3B0F0B07" w14:textId="48283AC0" w:rsidR="00572E6C" w:rsidRPr="00FD70FD" w:rsidRDefault="0066247A" w:rsidP="004903F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1,227</w:t>
            </w: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4B26E8AE" w14:textId="20588A69" w:rsidR="00572E6C" w:rsidRPr="00FD70FD" w:rsidRDefault="00572E6C" w:rsidP="004903F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lang w:val="en-GB"/>
              </w:rPr>
              <w:t>1,784</w:t>
            </w: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2EB92C96" w14:textId="3A38CDA4" w:rsidR="00572E6C" w:rsidRPr="00FD70FD" w:rsidRDefault="0066247A" w:rsidP="004903F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1,227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10F03403" w14:textId="7FC2A2ED" w:rsidR="00572E6C" w:rsidRPr="00FD70FD" w:rsidRDefault="00572E6C" w:rsidP="004903F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</w:rPr>
              <w:t>1,601</w:t>
            </w:r>
          </w:p>
        </w:tc>
      </w:tr>
      <w:tr w:rsidR="00F55D52" w:rsidRPr="00FD70FD" w14:paraId="6BE1F213" w14:textId="77777777" w:rsidTr="00632FB9">
        <w:tc>
          <w:tcPr>
            <w:tcW w:w="2349" w:type="dxa"/>
            <w:tcBorders>
              <w:top w:val="nil"/>
              <w:bottom w:val="nil"/>
            </w:tcBorders>
          </w:tcPr>
          <w:p w14:paraId="1F8B484C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6" w:hanging="18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3D615903" w14:textId="77777777" w:rsidR="00572E6C" w:rsidRPr="00FD70FD" w:rsidRDefault="00572E6C" w:rsidP="00572E6C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5AA093EA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5D577151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7EA30D2F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503DBF55" w14:textId="77777777" w:rsidR="00572E6C" w:rsidRPr="00FD70FD" w:rsidRDefault="00572E6C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6B9CF333" w14:textId="77777777" w:rsidTr="00632FB9">
        <w:tc>
          <w:tcPr>
            <w:tcW w:w="2349" w:type="dxa"/>
            <w:tcBorders>
              <w:top w:val="nil"/>
              <w:bottom w:val="nil"/>
            </w:tcBorders>
          </w:tcPr>
          <w:p w14:paraId="4D90EE97" w14:textId="77777777" w:rsidR="00B55EE6" w:rsidRPr="00FD70FD" w:rsidRDefault="00B55EE6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6" w:hanging="18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4C1DF1F8" w14:textId="77777777" w:rsidR="00B55EE6" w:rsidRPr="00FD70FD" w:rsidRDefault="00B55EE6" w:rsidP="00572E6C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33D88C23" w14:textId="77777777" w:rsidR="00B55EE6" w:rsidRPr="00FD70FD" w:rsidRDefault="00B55EE6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1584FAC7" w14:textId="77777777" w:rsidR="00B55EE6" w:rsidRPr="00FD70FD" w:rsidRDefault="00B55EE6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29955287" w14:textId="77777777" w:rsidR="00B55EE6" w:rsidRPr="00FD70FD" w:rsidRDefault="00B55EE6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608BBB4A" w14:textId="77777777" w:rsidR="00B55EE6" w:rsidRPr="00FD70FD" w:rsidRDefault="00B55EE6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187F3B2D" w14:textId="77777777" w:rsidTr="00632FB9">
        <w:tc>
          <w:tcPr>
            <w:tcW w:w="2349" w:type="dxa"/>
            <w:tcBorders>
              <w:top w:val="nil"/>
              <w:bottom w:val="nil"/>
            </w:tcBorders>
          </w:tcPr>
          <w:p w14:paraId="6E39FC62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6" w:hanging="18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41942121" w14:textId="77777777" w:rsidR="00DA3DDD" w:rsidRPr="00FD70FD" w:rsidRDefault="00DA3DDD" w:rsidP="00572E6C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6AC7CD9F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0E28366A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37BC387B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4ACF9475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4F7DAD7E" w14:textId="77777777" w:rsidTr="00632FB9">
        <w:tc>
          <w:tcPr>
            <w:tcW w:w="2349" w:type="dxa"/>
            <w:tcBorders>
              <w:top w:val="nil"/>
              <w:bottom w:val="nil"/>
            </w:tcBorders>
          </w:tcPr>
          <w:p w14:paraId="414E6E9A" w14:textId="77777777" w:rsidR="004943E8" w:rsidRPr="00FD70FD" w:rsidRDefault="004943E8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6" w:hanging="18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78F5F218" w14:textId="77777777" w:rsidR="004943E8" w:rsidRPr="00FD70FD" w:rsidRDefault="004943E8" w:rsidP="00572E6C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0E556EFE" w14:textId="77777777" w:rsidR="004943E8" w:rsidRPr="00FD70FD" w:rsidRDefault="004943E8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7E8FCBE1" w14:textId="77777777" w:rsidR="004943E8" w:rsidRPr="00FD70FD" w:rsidRDefault="004943E8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6D8D6D1F" w14:textId="77777777" w:rsidR="004943E8" w:rsidRPr="00FD70FD" w:rsidRDefault="004943E8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65A03E2A" w14:textId="77777777" w:rsidR="004943E8" w:rsidRPr="00FD70FD" w:rsidRDefault="004943E8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56CD7737" w14:textId="77777777" w:rsidTr="00632FB9">
        <w:tc>
          <w:tcPr>
            <w:tcW w:w="2349" w:type="dxa"/>
            <w:tcBorders>
              <w:top w:val="nil"/>
              <w:bottom w:val="nil"/>
            </w:tcBorders>
          </w:tcPr>
          <w:p w14:paraId="4E7FAD23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6" w:hanging="18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1321FDC5" w14:textId="77777777" w:rsidR="00DA3DDD" w:rsidRPr="00FD70FD" w:rsidRDefault="00DA3DDD" w:rsidP="00572E6C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1A11312E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2098778C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142EF46D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6863C6C6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29B440B5" w14:textId="77777777" w:rsidTr="00632FB9">
        <w:tc>
          <w:tcPr>
            <w:tcW w:w="2349" w:type="dxa"/>
            <w:tcBorders>
              <w:top w:val="nil"/>
              <w:bottom w:val="nil"/>
            </w:tcBorders>
          </w:tcPr>
          <w:p w14:paraId="4BD58A07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6" w:hanging="18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5A1D1605" w14:textId="77777777" w:rsidR="00DA3DDD" w:rsidRPr="00FD70FD" w:rsidRDefault="00DA3DDD" w:rsidP="00572E6C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28E291BD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16FDC3EC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2051FA6C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0400B1DE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73B705FB" w14:textId="77777777" w:rsidTr="00632FB9">
        <w:tc>
          <w:tcPr>
            <w:tcW w:w="2349" w:type="dxa"/>
            <w:tcBorders>
              <w:top w:val="nil"/>
              <w:bottom w:val="nil"/>
            </w:tcBorders>
          </w:tcPr>
          <w:p w14:paraId="3EF60CD1" w14:textId="624F5303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6" w:hanging="18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00568DC4" w14:textId="77777777" w:rsidR="00DA3DDD" w:rsidRPr="00FD70FD" w:rsidRDefault="00DA3DDD" w:rsidP="00572E6C">
            <w:pPr>
              <w:pStyle w:val="a3"/>
              <w:tabs>
                <w:tab w:val="clear" w:pos="1080"/>
              </w:tabs>
              <w:spacing w:line="380" w:lineRule="exact"/>
              <w:ind w:left="276" w:right="-113" w:hanging="27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13893CFF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12F5BD3C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vAlign w:val="bottom"/>
          </w:tcPr>
          <w:p w14:paraId="78696A49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7F1F6D74" w14:textId="77777777" w:rsidR="00DA3DDD" w:rsidRPr="00FD70FD" w:rsidRDefault="00DA3DDD" w:rsidP="0057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3C28FB27" w14:textId="77777777" w:rsidTr="00632FB9">
        <w:tc>
          <w:tcPr>
            <w:tcW w:w="2349" w:type="dxa"/>
            <w:tcBorders>
              <w:bottom w:val="nil"/>
            </w:tcBorders>
          </w:tcPr>
          <w:p w14:paraId="453F811B" w14:textId="77777777" w:rsidR="00FD70FD" w:rsidRPr="00FD70FD" w:rsidRDefault="00FD70FD" w:rsidP="00DA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lastRenderedPageBreak/>
              <w:t>ดอกเบี้ยจ่าย</w:t>
            </w:r>
          </w:p>
        </w:tc>
        <w:tc>
          <w:tcPr>
            <w:tcW w:w="2160" w:type="dxa"/>
            <w:tcBorders>
              <w:bottom w:val="nil"/>
            </w:tcBorders>
          </w:tcPr>
          <w:p w14:paraId="3048CF9D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7451759A" w14:textId="77777777" w:rsidR="00FD70FD" w:rsidRPr="00FD70FD" w:rsidRDefault="00FD70FD" w:rsidP="0056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74197E4B" w14:textId="77777777" w:rsidR="00FD70FD" w:rsidRPr="00FD70FD" w:rsidRDefault="00FD70FD" w:rsidP="0056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110EEC13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04834CE1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7FA3A26E" w14:textId="77777777" w:rsidTr="00632FB9">
        <w:tc>
          <w:tcPr>
            <w:tcW w:w="2349" w:type="dxa"/>
            <w:tcBorders>
              <w:bottom w:val="nil"/>
            </w:tcBorders>
          </w:tcPr>
          <w:p w14:paraId="1AF8D8DC" w14:textId="74566A62" w:rsidR="006D397D" w:rsidRPr="006D397D" w:rsidRDefault="006D397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right="72" w:hanging="24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D397D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2160" w:type="dxa"/>
            <w:tcBorders>
              <w:bottom w:val="nil"/>
            </w:tcBorders>
          </w:tcPr>
          <w:p w14:paraId="57A42366" w14:textId="3F4C7E13" w:rsidR="006D397D" w:rsidRPr="00FD70FD" w:rsidRDefault="0055537A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433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ร้อยละ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5.00 </w:t>
            </w:r>
            <w:r w:rsidRPr="00D4433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4EEED1BA" w14:textId="3D720E3A" w:rsidR="006D397D" w:rsidRPr="00FD70FD" w:rsidRDefault="0050012C" w:rsidP="0056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3AF0A5F6" w14:textId="365030EF" w:rsidR="006D397D" w:rsidRPr="0050012C" w:rsidRDefault="0050012C" w:rsidP="0056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3D1B9C98" w14:textId="79DDBDFC" w:rsidR="006D397D" w:rsidRPr="00FD70FD" w:rsidRDefault="00E515A6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23653F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67533EF8" w14:textId="347FC262" w:rsidR="006D397D" w:rsidRPr="0055537A" w:rsidRDefault="0055537A" w:rsidP="0038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55D52" w:rsidRPr="00FD70FD" w14:paraId="2DF44498" w14:textId="77777777" w:rsidTr="00632FB9">
        <w:tc>
          <w:tcPr>
            <w:tcW w:w="2349" w:type="dxa"/>
            <w:tcBorders>
              <w:bottom w:val="nil"/>
            </w:tcBorders>
          </w:tcPr>
          <w:p w14:paraId="68EDFDAA" w14:textId="6BBE63F5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9"/>
              <w:rPr>
                <w:rFonts w:ascii="Cordia New" w:hAnsi="Cordia New" w:cs="Cordia New"/>
                <w:sz w:val="26"/>
                <w:szCs w:val="26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160" w:type="dxa"/>
            <w:tcBorders>
              <w:bottom w:val="nil"/>
            </w:tcBorders>
          </w:tcPr>
          <w:p w14:paraId="0D29528E" w14:textId="4EFE649B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 xml:space="preserve">ร้อยละ </w:t>
            </w:r>
            <w:r w:rsidRPr="00FD70FD">
              <w:rPr>
                <w:rFonts w:ascii="Cordia New" w:hAnsi="Cordia New" w:cs="Cordia New"/>
                <w:sz w:val="26"/>
                <w:szCs w:val="26"/>
              </w:rPr>
              <w:t xml:space="preserve">5.00 - 6.00 </w:t>
            </w: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0550DC5E" w14:textId="3A602926" w:rsidR="00FD70FD" w:rsidRPr="00043147" w:rsidRDefault="00626D50" w:rsidP="0056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43147">
              <w:rPr>
                <w:rFonts w:ascii="Cordia New" w:hAnsi="Cordia New" w:cs="Cordia New"/>
                <w:sz w:val="26"/>
                <w:szCs w:val="26"/>
              </w:rPr>
              <w:t>1,854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0A22C045" w14:textId="53C27CCB" w:rsidR="00FD70FD" w:rsidRPr="00043147" w:rsidRDefault="00FD70FD" w:rsidP="0056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43147">
              <w:rPr>
                <w:rFonts w:ascii="Cordia New" w:hAnsi="Cordia New" w:cs="Cordia New"/>
                <w:sz w:val="26"/>
                <w:szCs w:val="26"/>
              </w:rPr>
              <w:t>2,310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7236BA6E" w14:textId="3CDB90FF" w:rsidR="00FD70FD" w:rsidRPr="00043147" w:rsidRDefault="00A707DA" w:rsidP="00A24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43147">
              <w:rPr>
                <w:rFonts w:ascii="Cordia New" w:hAnsi="Cordia New" w:cs="Cordia New"/>
                <w:sz w:val="26"/>
                <w:szCs w:val="26"/>
              </w:rPr>
              <w:t>1,571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389B03F9" w14:textId="5DB9F0E8" w:rsidR="00FD70FD" w:rsidRPr="00043147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43147">
              <w:rPr>
                <w:rFonts w:ascii="Cordia New" w:hAnsi="Cordia New" w:cs="Cordia New"/>
                <w:sz w:val="26"/>
                <w:szCs w:val="26"/>
              </w:rPr>
              <w:t>1,905</w:t>
            </w:r>
          </w:p>
        </w:tc>
      </w:tr>
      <w:tr w:rsidR="00F55D52" w:rsidRPr="00FD70FD" w14:paraId="10EC8056" w14:textId="77777777" w:rsidTr="00632FB9">
        <w:tc>
          <w:tcPr>
            <w:tcW w:w="2349" w:type="dxa"/>
            <w:tcBorders>
              <w:bottom w:val="nil"/>
            </w:tcBorders>
          </w:tcPr>
          <w:p w14:paraId="40E08982" w14:textId="020D91F6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9"/>
              <w:rPr>
                <w:rFonts w:ascii="Cordia New" w:hAnsi="Cordia New" w:cs="Cordia New"/>
                <w:sz w:val="26"/>
                <w:szCs w:val="26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2160" w:type="dxa"/>
            <w:tcBorders>
              <w:bottom w:val="nil"/>
            </w:tcBorders>
          </w:tcPr>
          <w:p w14:paraId="010805D7" w14:textId="6B2EAF9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 xml:space="preserve">ร้อยละ </w:t>
            </w:r>
            <w:r w:rsidRPr="00FD70FD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FD70FD">
              <w:rPr>
                <w:rFonts w:ascii="Cordia New" w:hAnsi="Cordia New" w:cs="Cordia New"/>
                <w:sz w:val="26"/>
                <w:szCs w:val="26"/>
              </w:rPr>
              <w:t xml:space="preserve">00 - 6.25 </w:t>
            </w: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2BD4B2C4" w14:textId="161756F2" w:rsidR="00FD70FD" w:rsidRPr="00043147" w:rsidRDefault="00626D50" w:rsidP="0056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04314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19DAE2BF" w14:textId="673A6224" w:rsidR="00FD70FD" w:rsidRPr="00043147" w:rsidRDefault="00FD70FD" w:rsidP="0056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43147">
              <w:rPr>
                <w:rFonts w:ascii="Cordia New" w:hAnsi="Cordia New" w:cs="Cordia New"/>
                <w:sz w:val="26"/>
                <w:szCs w:val="26"/>
              </w:rPr>
              <w:t>75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7D397AAF" w14:textId="4E5657A2" w:rsidR="00FD70FD" w:rsidRPr="00043147" w:rsidRDefault="00A707DA" w:rsidP="0056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43147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21248419" w14:textId="415BDEAE" w:rsidR="00FD70FD" w:rsidRPr="00043147" w:rsidRDefault="00FD70FD" w:rsidP="0038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43147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55D52" w:rsidRPr="00FD70FD" w14:paraId="3B470D6D" w14:textId="77777777" w:rsidTr="00632FB9">
        <w:tc>
          <w:tcPr>
            <w:tcW w:w="2349" w:type="dxa"/>
            <w:tcBorders>
              <w:bottom w:val="nil"/>
            </w:tcBorders>
          </w:tcPr>
          <w:p w14:paraId="0EF84C98" w14:textId="5DA549D4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ญาติกรรมการ</w:t>
            </w:r>
          </w:p>
        </w:tc>
        <w:tc>
          <w:tcPr>
            <w:tcW w:w="2160" w:type="dxa"/>
            <w:tcBorders>
              <w:bottom w:val="nil"/>
            </w:tcBorders>
          </w:tcPr>
          <w:p w14:paraId="669F20BC" w14:textId="448D3433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 xml:space="preserve">ร้อยละ </w:t>
            </w:r>
            <w:r w:rsidRPr="00FD70FD">
              <w:rPr>
                <w:rFonts w:ascii="Cordia New" w:hAnsi="Cordia New" w:cs="Cordia New"/>
                <w:sz w:val="26"/>
                <w:szCs w:val="26"/>
              </w:rPr>
              <w:t>MLR</w:t>
            </w: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FD70F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FD70FD">
              <w:rPr>
                <w:rFonts w:ascii="Cordia New" w:hAnsi="Cordia New" w:cs="Cordia New"/>
                <w:sz w:val="26"/>
                <w:szCs w:val="26"/>
              </w:rPr>
              <w:t xml:space="preserve">0.25 </w:t>
            </w: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01B7AB03" w14:textId="34F4E4E6" w:rsidR="00FD70FD" w:rsidRPr="00043147" w:rsidRDefault="00D56C68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43147">
              <w:rPr>
                <w:rFonts w:ascii="Cordia New" w:hAnsi="Cordia New" w:cs="Cordia New"/>
                <w:sz w:val="26"/>
                <w:szCs w:val="26"/>
              </w:rPr>
              <w:t>3,415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7E2835FA" w14:textId="45D3FC95" w:rsidR="00FD70FD" w:rsidRPr="00043147" w:rsidRDefault="00FD70FD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43147">
              <w:rPr>
                <w:rFonts w:ascii="Cordia New" w:hAnsi="Cordia New" w:cs="Cordia New"/>
                <w:sz w:val="26"/>
                <w:szCs w:val="26"/>
              </w:rPr>
              <w:t>4,235</w:t>
            </w:r>
          </w:p>
        </w:tc>
        <w:tc>
          <w:tcPr>
            <w:tcW w:w="1153" w:type="dxa"/>
            <w:tcBorders>
              <w:bottom w:val="nil"/>
            </w:tcBorders>
          </w:tcPr>
          <w:p w14:paraId="67ABB83F" w14:textId="0FFE06F3" w:rsidR="00FD70FD" w:rsidRPr="00043147" w:rsidRDefault="00D56C68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43147">
              <w:rPr>
                <w:rFonts w:ascii="Cordia New" w:hAnsi="Cordia New" w:cs="Cordia New"/>
                <w:sz w:val="26"/>
                <w:szCs w:val="26"/>
              </w:rPr>
              <w:t>3,415</w:t>
            </w:r>
          </w:p>
        </w:tc>
        <w:tc>
          <w:tcPr>
            <w:tcW w:w="1154" w:type="dxa"/>
            <w:tcBorders>
              <w:bottom w:val="nil"/>
            </w:tcBorders>
          </w:tcPr>
          <w:p w14:paraId="41C8468B" w14:textId="7C7A9059" w:rsidR="00FD70FD" w:rsidRPr="00043147" w:rsidRDefault="00FD70FD" w:rsidP="00FD70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43147">
              <w:rPr>
                <w:rFonts w:ascii="Cordia New" w:hAnsi="Cordia New" w:cs="Cordia New"/>
                <w:sz w:val="26"/>
                <w:szCs w:val="26"/>
              </w:rPr>
              <w:t>4,235</w:t>
            </w:r>
          </w:p>
        </w:tc>
      </w:tr>
      <w:tr w:rsidR="00F55D52" w:rsidRPr="00FD70FD" w14:paraId="43A0EEF7" w14:textId="77777777" w:rsidTr="00632FB9">
        <w:tc>
          <w:tcPr>
            <w:tcW w:w="2349" w:type="dxa"/>
            <w:tcBorders>
              <w:bottom w:val="nil"/>
            </w:tcBorders>
          </w:tcPr>
          <w:p w14:paraId="2FDADAA7" w14:textId="70ABFCF7" w:rsidR="00FD70FD" w:rsidRPr="00572E6C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160" w:type="dxa"/>
            <w:tcBorders>
              <w:bottom w:val="nil"/>
            </w:tcBorders>
          </w:tcPr>
          <w:p w14:paraId="7A02FA27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5F43A0ED" w14:textId="2EF847BB" w:rsidR="00FD70FD" w:rsidRPr="00043147" w:rsidRDefault="00043147" w:rsidP="00FD70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43147">
              <w:rPr>
                <w:rFonts w:ascii="Cordia New" w:hAnsi="Cordia New" w:cs="Cordia New"/>
                <w:sz w:val="26"/>
                <w:szCs w:val="26"/>
                <w:lang w:val="en-GB"/>
              </w:rPr>
              <w:t>5,2</w:t>
            </w:r>
            <w:r w:rsidR="00584457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4081A08E" w14:textId="708DC37B" w:rsidR="00FD70FD" w:rsidRPr="00043147" w:rsidRDefault="00FD70FD" w:rsidP="00FD70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43147">
              <w:rPr>
                <w:rFonts w:ascii="Cordia New" w:hAnsi="Cordia New" w:cs="Cordia New"/>
                <w:sz w:val="26"/>
                <w:szCs w:val="26"/>
              </w:rPr>
              <w:t>6,620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47F9361C" w14:textId="2B662270" w:rsidR="00FD70FD" w:rsidRPr="00043147" w:rsidRDefault="00584457" w:rsidP="00FD70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5,233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3E9DB7CC" w14:textId="0500B00E" w:rsidR="00FD70FD" w:rsidRPr="00043147" w:rsidRDefault="00FD70FD" w:rsidP="00FD70F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43147">
              <w:rPr>
                <w:rFonts w:ascii="Cordia New" w:hAnsi="Cordia New" w:cs="Cordia New"/>
                <w:sz w:val="26"/>
                <w:szCs w:val="26"/>
              </w:rPr>
              <w:t>6,140</w:t>
            </w:r>
          </w:p>
        </w:tc>
      </w:tr>
      <w:tr w:rsidR="00F55D52" w:rsidRPr="00FD70FD" w14:paraId="15F9EB60" w14:textId="77777777" w:rsidTr="00632FB9">
        <w:tc>
          <w:tcPr>
            <w:tcW w:w="2349" w:type="dxa"/>
            <w:tcBorders>
              <w:bottom w:val="nil"/>
            </w:tcBorders>
          </w:tcPr>
          <w:p w14:paraId="23DE817E" w14:textId="77777777" w:rsidR="00B4042D" w:rsidRPr="00FD70FD" w:rsidRDefault="00B4042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6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2A1A7BC4" w14:textId="77777777" w:rsidR="00B4042D" w:rsidRPr="00FD70FD" w:rsidRDefault="00B4042D" w:rsidP="006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550AE27F" w14:textId="77777777" w:rsidR="00B4042D" w:rsidRPr="00043147" w:rsidRDefault="00B4042D" w:rsidP="006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1DA0093E" w14:textId="77777777" w:rsidR="00B4042D" w:rsidRPr="00043147" w:rsidRDefault="00B4042D" w:rsidP="006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1F8F409B" w14:textId="77777777" w:rsidR="00B4042D" w:rsidRDefault="00B4042D" w:rsidP="006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55AE2CCF" w14:textId="77777777" w:rsidR="00B4042D" w:rsidRPr="00043147" w:rsidRDefault="00B4042D" w:rsidP="00641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55D52" w:rsidRPr="00FD70FD" w14:paraId="1E928DA3" w14:textId="77777777" w:rsidTr="00632FB9">
        <w:trPr>
          <w:trHeight w:val="306"/>
        </w:trPr>
        <w:tc>
          <w:tcPr>
            <w:tcW w:w="2349" w:type="dxa"/>
            <w:tcBorders>
              <w:bottom w:val="nil"/>
            </w:tcBorders>
          </w:tcPr>
          <w:p w14:paraId="11D42F1D" w14:textId="7658AAA1" w:rsidR="00FD70FD" w:rsidRPr="00FD70FD" w:rsidRDefault="00572E6C" w:rsidP="00B40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66247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ค่าใช้จ่ายอื่น</w:t>
            </w:r>
          </w:p>
        </w:tc>
        <w:tc>
          <w:tcPr>
            <w:tcW w:w="2160" w:type="dxa"/>
            <w:tcBorders>
              <w:bottom w:val="nil"/>
            </w:tcBorders>
          </w:tcPr>
          <w:p w14:paraId="14201652" w14:textId="61DEEBCA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2E0516C4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144721EA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07ECD724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24063E58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126B811B" w14:textId="77777777" w:rsidTr="00632FB9">
        <w:tc>
          <w:tcPr>
            <w:tcW w:w="2349" w:type="dxa"/>
            <w:tcBorders>
              <w:bottom w:val="nil"/>
            </w:tcBorders>
          </w:tcPr>
          <w:p w14:paraId="391F6CCD" w14:textId="54238785" w:rsidR="00FD70FD" w:rsidRPr="00FD70FD" w:rsidRDefault="00572E6C" w:rsidP="0065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9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บริษัทที่เกี่ยวข้อง</w:t>
            </w:r>
            <w:r w:rsidR="00613C3C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160" w:type="dxa"/>
            <w:tcBorders>
              <w:bottom w:val="nil"/>
            </w:tcBorders>
          </w:tcPr>
          <w:p w14:paraId="059DC314" w14:textId="4016DA9E" w:rsidR="00FD70FD" w:rsidRPr="00FD70FD" w:rsidRDefault="00572E6C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sz w:val="26"/>
                <w:szCs w:val="26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ราคาตามที่ตกลงกัน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10517823" w14:textId="09CEE540" w:rsidR="00FD70FD" w:rsidRPr="00FD70FD" w:rsidRDefault="0066247A" w:rsidP="00641EF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207A8E17" w14:textId="47CDB32B" w:rsidR="00FD70FD" w:rsidRPr="00FD70FD" w:rsidRDefault="00572E6C" w:rsidP="00641EF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lang w:val="en-GB"/>
              </w:rPr>
              <w:t>1,200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18A9C4C0" w14:textId="5A0C5C29" w:rsidR="00FD70FD" w:rsidRPr="00FD70FD" w:rsidRDefault="0066247A" w:rsidP="00641EF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43EDBCA9" w14:textId="395F554F" w:rsidR="00FD70FD" w:rsidRPr="00FD70FD" w:rsidRDefault="00572E6C" w:rsidP="00641EF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lang w:val="en-GB"/>
              </w:rPr>
              <w:t>1,200</w:t>
            </w:r>
          </w:p>
        </w:tc>
      </w:tr>
      <w:tr w:rsidR="00F55D52" w:rsidRPr="00FD70FD" w14:paraId="77B16376" w14:textId="77777777" w:rsidTr="00632FB9">
        <w:tc>
          <w:tcPr>
            <w:tcW w:w="2349" w:type="dxa"/>
            <w:tcBorders>
              <w:bottom w:val="nil"/>
            </w:tcBorders>
          </w:tcPr>
          <w:p w14:paraId="4FDF99EF" w14:textId="77777777" w:rsidR="00641EF7" w:rsidRPr="00FD70FD" w:rsidRDefault="00641EF7" w:rsidP="00EC0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50213865" w14:textId="77777777" w:rsidR="00641EF7" w:rsidRPr="00FD70FD" w:rsidRDefault="00641EF7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257D5AFA" w14:textId="77777777" w:rsidR="00641EF7" w:rsidRDefault="00641EF7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5517EBF5" w14:textId="77777777" w:rsidR="00641EF7" w:rsidRPr="00FD70FD" w:rsidRDefault="00641EF7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11C3E641" w14:textId="77777777" w:rsidR="00641EF7" w:rsidRDefault="00641EF7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236513B2" w14:textId="77777777" w:rsidR="00641EF7" w:rsidRPr="00FD70FD" w:rsidRDefault="00641EF7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778F569C" w14:textId="77777777" w:rsidTr="00632FB9">
        <w:tc>
          <w:tcPr>
            <w:tcW w:w="2349" w:type="dxa"/>
            <w:tcBorders>
              <w:bottom w:val="nil"/>
            </w:tcBorders>
          </w:tcPr>
          <w:p w14:paraId="667CFF47" w14:textId="46AD15A3" w:rsidR="00641EF7" w:rsidRPr="00641EF7" w:rsidRDefault="00641EF7" w:rsidP="00641EF7">
            <w:pPr>
              <w:pStyle w:val="a3"/>
              <w:tabs>
                <w:tab w:val="clear" w:pos="1080"/>
              </w:tabs>
              <w:spacing w:line="380" w:lineRule="exact"/>
              <w:ind w:right="-113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160" w:type="dxa"/>
            <w:tcBorders>
              <w:bottom w:val="nil"/>
            </w:tcBorders>
          </w:tcPr>
          <w:p w14:paraId="645A31A4" w14:textId="77777777" w:rsidR="00641EF7" w:rsidRPr="00FD70FD" w:rsidRDefault="00641EF7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732F3B2A" w14:textId="77777777" w:rsidR="00641EF7" w:rsidRDefault="00641EF7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75FDAB3F" w14:textId="77777777" w:rsidR="00641EF7" w:rsidRPr="00FD70FD" w:rsidRDefault="00641EF7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1F9F8CCB" w14:textId="77777777" w:rsidR="00641EF7" w:rsidRDefault="00641EF7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46E919CB" w14:textId="77777777" w:rsidR="00641EF7" w:rsidRPr="00FD70FD" w:rsidRDefault="00641EF7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FD70FD" w14:paraId="0DE4E076" w14:textId="77777777" w:rsidTr="00632FB9">
        <w:tc>
          <w:tcPr>
            <w:tcW w:w="2349" w:type="dxa"/>
            <w:tcBorders>
              <w:bottom w:val="nil"/>
            </w:tcBorders>
          </w:tcPr>
          <w:p w14:paraId="414496E4" w14:textId="0FEFE634" w:rsidR="00FD70FD" w:rsidRPr="00FD70FD" w:rsidRDefault="00FD70FD" w:rsidP="006E5701">
            <w:pPr>
              <w:pStyle w:val="a3"/>
              <w:tabs>
                <w:tab w:val="clear" w:pos="1080"/>
              </w:tabs>
              <w:spacing w:line="380" w:lineRule="exact"/>
              <w:ind w:left="159" w:right="-113" w:hanging="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2160" w:type="dxa"/>
            <w:tcBorders>
              <w:bottom w:val="nil"/>
            </w:tcBorders>
          </w:tcPr>
          <w:p w14:paraId="7F5D7780" w14:textId="77777777" w:rsidR="00FD70FD" w:rsidRPr="00FD70FD" w:rsidRDefault="00FD70FD" w:rsidP="00FD7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3FBE5F10" w14:textId="32C90409" w:rsidR="00FD70FD" w:rsidRPr="00D4124F" w:rsidRDefault="00A82279" w:rsidP="00641EF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A82279">
              <w:rPr>
                <w:rFonts w:ascii="Cordia New" w:hAnsi="Cordia New" w:cs="Cordia New"/>
                <w:sz w:val="26"/>
                <w:szCs w:val="26"/>
                <w:lang w:val="en-GB"/>
              </w:rPr>
              <w:t>23,997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0551C281" w14:textId="76AB2DED" w:rsidR="00FD70FD" w:rsidRPr="00D4124F" w:rsidRDefault="00FD70FD" w:rsidP="00641EF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B57273">
              <w:rPr>
                <w:rFonts w:ascii="Cordia New" w:hAnsi="Cordia New" w:cs="Cordia New"/>
                <w:sz w:val="26"/>
                <w:szCs w:val="26"/>
              </w:rPr>
              <w:t>16,286</w:t>
            </w:r>
          </w:p>
        </w:tc>
        <w:tc>
          <w:tcPr>
            <w:tcW w:w="1153" w:type="dxa"/>
            <w:tcBorders>
              <w:bottom w:val="nil"/>
            </w:tcBorders>
            <w:vAlign w:val="bottom"/>
          </w:tcPr>
          <w:p w14:paraId="2C9F929A" w14:textId="1555148B" w:rsidR="00FD70FD" w:rsidRPr="00D4124F" w:rsidRDefault="00A61F71" w:rsidP="00641EF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A61F71">
              <w:rPr>
                <w:rFonts w:ascii="Cordia New" w:hAnsi="Cordia New" w:cs="Cordia New"/>
                <w:sz w:val="26"/>
                <w:szCs w:val="26"/>
                <w:lang w:val="en-GB"/>
              </w:rPr>
              <w:t>16,621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00C7D938" w14:textId="544EC9E1" w:rsidR="00FD70FD" w:rsidRPr="00D4124F" w:rsidRDefault="00FD70FD" w:rsidP="00641EF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B57273">
              <w:rPr>
                <w:rFonts w:ascii="Cordia New" w:hAnsi="Cordia New" w:cs="Cordia New"/>
                <w:sz w:val="26"/>
                <w:szCs w:val="26"/>
                <w:lang w:val="en-GB"/>
              </w:rPr>
              <w:t>9,865</w:t>
            </w:r>
          </w:p>
        </w:tc>
      </w:tr>
    </w:tbl>
    <w:p w14:paraId="435E9870" w14:textId="77777777" w:rsidR="00572E6C" w:rsidRDefault="00572E6C" w:rsidP="00572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jc w:val="thaiDistribute"/>
        <w:rPr>
          <w:rFonts w:ascii="Cordia New" w:hAnsi="Cordia New" w:cs="Cordia New"/>
          <w:sz w:val="26"/>
          <w:szCs w:val="26"/>
        </w:rPr>
      </w:pPr>
    </w:p>
    <w:p w14:paraId="5B4F30F3" w14:textId="29EAA018" w:rsidR="00867702" w:rsidRPr="00616E3E" w:rsidRDefault="00156037" w:rsidP="00156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</w:t>
      </w:r>
      <w:r w:rsidR="00867702" w:rsidRPr="00616E3E">
        <w:rPr>
          <w:rFonts w:ascii="Cordia New" w:hAnsi="Cordia New" w:cs="Cordia New"/>
          <w:sz w:val="26"/>
          <w:szCs w:val="26"/>
          <w:cs/>
        </w:rPr>
        <w:t>ยอดคงเหลือกับบุคคลและบริษัทที่เกี่ยวข้อง</w:t>
      </w:r>
      <w:r w:rsidR="00E30965">
        <w:rPr>
          <w:rFonts w:ascii="Cordia New" w:hAnsi="Cordia New" w:cs="Cordia New" w:hint="cs"/>
          <w:sz w:val="26"/>
          <w:szCs w:val="26"/>
          <w:cs/>
        </w:rPr>
        <w:t>กัน</w:t>
      </w:r>
      <w:r w:rsidR="00867702" w:rsidRPr="00616E3E">
        <w:rPr>
          <w:rFonts w:ascii="Cordia New" w:hAnsi="Cordia New" w:cs="Cordia New"/>
          <w:sz w:val="26"/>
          <w:szCs w:val="26"/>
          <w:cs/>
        </w:rPr>
        <w:t xml:space="preserve">ที่มีสาระสำคัญ ณ วันที่ </w:t>
      </w:r>
      <w:r w:rsidR="00867702" w:rsidRPr="00616E3E">
        <w:rPr>
          <w:rFonts w:ascii="Cordia New" w:hAnsi="Cordia New" w:cs="Cordia New"/>
          <w:sz w:val="26"/>
          <w:szCs w:val="26"/>
        </w:rPr>
        <w:t>31</w:t>
      </w:r>
      <w:r w:rsidR="00867702" w:rsidRPr="00616E3E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="00867702" w:rsidRPr="00616E3E">
        <w:rPr>
          <w:rFonts w:ascii="Cordia New" w:hAnsi="Cordia New" w:cs="Cordia New"/>
          <w:sz w:val="26"/>
          <w:szCs w:val="26"/>
        </w:rPr>
        <w:t>256</w:t>
      </w:r>
      <w:r w:rsidR="006E5701">
        <w:rPr>
          <w:rFonts w:ascii="Cordia New" w:hAnsi="Cordia New" w:cs="Cordia New"/>
          <w:sz w:val="26"/>
          <w:szCs w:val="26"/>
        </w:rPr>
        <w:t>8</w:t>
      </w:r>
      <w:r w:rsidR="00867702" w:rsidRPr="00616E3E">
        <w:rPr>
          <w:rFonts w:ascii="Cordia New" w:hAnsi="Cordia New" w:cs="Cordia New"/>
          <w:sz w:val="26"/>
          <w:szCs w:val="26"/>
        </w:rPr>
        <w:t xml:space="preserve"> </w:t>
      </w:r>
      <w:r w:rsidR="00867702" w:rsidRPr="00616E3E">
        <w:rPr>
          <w:rFonts w:ascii="Cordia New" w:hAnsi="Cordia New" w:cs="Cordia New"/>
          <w:sz w:val="26"/>
          <w:szCs w:val="26"/>
          <w:cs/>
        </w:rPr>
        <w:t xml:space="preserve">และ </w:t>
      </w:r>
      <w:r w:rsidR="00867702" w:rsidRPr="00616E3E">
        <w:rPr>
          <w:rFonts w:ascii="Cordia New" w:hAnsi="Cordia New" w:cs="Cordia New"/>
          <w:sz w:val="26"/>
          <w:szCs w:val="26"/>
        </w:rPr>
        <w:t>256</w:t>
      </w:r>
      <w:r w:rsidR="006E5701">
        <w:rPr>
          <w:rFonts w:ascii="Cordia New" w:hAnsi="Cordia New" w:cs="Cordia New"/>
          <w:sz w:val="26"/>
          <w:szCs w:val="26"/>
        </w:rPr>
        <w:t>7</w:t>
      </w:r>
      <w:r w:rsidR="00867702" w:rsidRPr="00616E3E">
        <w:rPr>
          <w:rFonts w:ascii="Cordia New" w:hAnsi="Cordia New" w:cs="Cordia New"/>
          <w:sz w:val="26"/>
          <w:szCs w:val="26"/>
        </w:rPr>
        <w:t xml:space="preserve"> </w:t>
      </w:r>
      <w:r w:rsidR="00867702" w:rsidRPr="00616E3E">
        <w:rPr>
          <w:rFonts w:ascii="Cordia New" w:hAnsi="Cordia New" w:cs="Cordia New"/>
          <w:sz w:val="26"/>
          <w:szCs w:val="26"/>
          <w:cs/>
        </w:rPr>
        <w:t>มีดังนี้</w:t>
      </w:r>
    </w:p>
    <w:tbl>
      <w:tblPr>
        <w:tblW w:w="9135" w:type="dxa"/>
        <w:tblInd w:w="261" w:type="dxa"/>
        <w:tblLayout w:type="fixed"/>
        <w:tblLook w:val="0000" w:firstRow="0" w:lastRow="0" w:firstColumn="0" w:lastColumn="0" w:noHBand="0" w:noVBand="0"/>
      </w:tblPr>
      <w:tblGrid>
        <w:gridCol w:w="4158"/>
        <w:gridCol w:w="1062"/>
        <w:gridCol w:w="243"/>
        <w:gridCol w:w="1044"/>
        <w:gridCol w:w="242"/>
        <w:gridCol w:w="6"/>
        <w:gridCol w:w="1057"/>
        <w:gridCol w:w="266"/>
        <w:gridCol w:w="1057"/>
      </w:tblGrid>
      <w:tr w:rsidR="00867702" w:rsidRPr="00616E3E" w14:paraId="38C9C61B" w14:textId="77777777" w:rsidTr="006E5701">
        <w:trPr>
          <w:tblHeader/>
        </w:trPr>
        <w:tc>
          <w:tcPr>
            <w:tcW w:w="4158" w:type="dxa"/>
          </w:tcPr>
          <w:p w14:paraId="45C53C63" w14:textId="77777777" w:rsidR="00867702" w:rsidRPr="00616E3E" w:rsidRDefault="0086770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4977" w:type="dxa"/>
            <w:gridSpan w:val="8"/>
          </w:tcPr>
          <w:p w14:paraId="3AAA77FC" w14:textId="0F2A7F4A" w:rsidR="00867702" w:rsidRPr="00616E3E" w:rsidRDefault="0086770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E5701" w:rsidRPr="00616E3E" w14:paraId="5FF4378F" w14:textId="77777777" w:rsidTr="006E5701">
        <w:trPr>
          <w:tblHeader/>
        </w:trPr>
        <w:tc>
          <w:tcPr>
            <w:tcW w:w="4158" w:type="dxa"/>
          </w:tcPr>
          <w:p w14:paraId="2FC1BF32" w14:textId="135EFF60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</w:tcPr>
          <w:p w14:paraId="36D09C49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39" w:firstLine="11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7C085C0E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0" w:type="dxa"/>
            <w:gridSpan w:val="3"/>
            <w:tcBorders>
              <w:bottom w:val="single" w:sz="4" w:space="0" w:color="auto"/>
            </w:tcBorders>
          </w:tcPr>
          <w:p w14:paraId="67C0867C" w14:textId="52883E15" w:rsidR="006E5701" w:rsidRPr="00616E3E" w:rsidRDefault="00996D25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5" w:right="-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5701" w:rsidRPr="00616E3E" w14:paraId="2D511BC9" w14:textId="77777777" w:rsidTr="006E5701">
        <w:trPr>
          <w:tblHeader/>
        </w:trPr>
        <w:tc>
          <w:tcPr>
            <w:tcW w:w="4158" w:type="dxa"/>
          </w:tcPr>
          <w:p w14:paraId="37045419" w14:textId="77777777" w:rsidR="006E5701" w:rsidRPr="00616E3E" w:rsidRDefault="006E5701" w:rsidP="001F736B">
            <w:pPr>
              <w:pStyle w:val="a7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B132E" w14:textId="638793F5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243" w:type="dxa"/>
            <w:vAlign w:val="bottom"/>
          </w:tcPr>
          <w:p w14:paraId="75BBAC37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AB863" w14:textId="4395F379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242" w:type="dxa"/>
            <w:vAlign w:val="bottom"/>
          </w:tcPr>
          <w:p w14:paraId="6B1071EC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  <w:vAlign w:val="bottom"/>
          </w:tcPr>
          <w:p w14:paraId="70EF6145" w14:textId="6E78631A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266" w:type="dxa"/>
            <w:vAlign w:val="bottom"/>
          </w:tcPr>
          <w:p w14:paraId="2A737BB2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2B5D173C" w14:textId="68E16C4B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</w:tr>
      <w:tr w:rsidR="006E5701" w:rsidRPr="00616E3E" w14:paraId="74E3E60F" w14:textId="77777777" w:rsidTr="006E5701">
        <w:trPr>
          <w:trHeight w:val="147"/>
          <w:tblHeader/>
        </w:trPr>
        <w:tc>
          <w:tcPr>
            <w:tcW w:w="4158" w:type="dxa"/>
          </w:tcPr>
          <w:p w14:paraId="1BA3B055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71B07D33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43" w:type="dxa"/>
            <w:vAlign w:val="bottom"/>
          </w:tcPr>
          <w:p w14:paraId="1AC002F1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533DA34D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42" w:type="dxa"/>
            <w:vAlign w:val="bottom"/>
          </w:tcPr>
          <w:p w14:paraId="7EAEB34F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0F21E4F3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66" w:type="dxa"/>
            <w:vAlign w:val="bottom"/>
          </w:tcPr>
          <w:p w14:paraId="2258EC83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57" w:type="dxa"/>
            <w:vAlign w:val="bottom"/>
          </w:tcPr>
          <w:p w14:paraId="487613D6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</w:tr>
      <w:tr w:rsidR="006E5701" w:rsidRPr="00616E3E" w14:paraId="298293E8" w14:textId="77777777" w:rsidTr="006E5701">
        <w:tc>
          <w:tcPr>
            <w:tcW w:w="4158" w:type="dxa"/>
            <w:vAlign w:val="center"/>
          </w:tcPr>
          <w:p w14:paraId="65FDCE2D" w14:textId="129097B0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ลูกหนี้การค้า -</w:t>
            </w:r>
            <w:r w:rsidRPr="00616E3E">
              <w:rPr>
                <w:rFonts w:ascii="Cordia New" w:hAnsi="Cordia New" w:cs="Cordia New"/>
                <w:sz w:val="26"/>
                <w:szCs w:val="26"/>
                <w:u w:val="single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บุคคลและบริษัทที่เกี่ยวข้อง</w:t>
            </w:r>
            <w:r w:rsidR="00613C3C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กัน</w:t>
            </w:r>
          </w:p>
        </w:tc>
        <w:tc>
          <w:tcPr>
            <w:tcW w:w="1062" w:type="dxa"/>
            <w:vAlign w:val="bottom"/>
          </w:tcPr>
          <w:p w14:paraId="54DB7095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17AF4FA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44" w:type="dxa"/>
            <w:vAlign w:val="bottom"/>
          </w:tcPr>
          <w:p w14:paraId="6514BD10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67A5E906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62E98B28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348C60AA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08651927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E5701" w:rsidRPr="00616E3E" w14:paraId="5229F47F" w14:textId="77777777" w:rsidTr="006E5701">
        <w:trPr>
          <w:trHeight w:val="319"/>
        </w:trPr>
        <w:tc>
          <w:tcPr>
            <w:tcW w:w="4158" w:type="dxa"/>
          </w:tcPr>
          <w:p w14:paraId="1171019A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6"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37572E03" w14:textId="06F35485" w:rsidR="006E5701" w:rsidRPr="006E5701" w:rsidRDefault="00344065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68D045B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AECD3AE" w14:textId="34263DBF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3A816BAA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120C2E1B" w14:textId="328D529A" w:rsidR="006E5701" w:rsidRPr="006E5701" w:rsidRDefault="00BC5788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387</w:t>
            </w:r>
          </w:p>
        </w:tc>
        <w:tc>
          <w:tcPr>
            <w:tcW w:w="266" w:type="dxa"/>
            <w:vAlign w:val="bottom"/>
          </w:tcPr>
          <w:p w14:paraId="78517103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67696A90" w14:textId="1D8946FE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77</w:t>
            </w:r>
          </w:p>
        </w:tc>
      </w:tr>
      <w:tr w:rsidR="006E5701" w:rsidRPr="00616E3E" w14:paraId="13738665" w14:textId="77777777" w:rsidTr="006E5701">
        <w:tc>
          <w:tcPr>
            <w:tcW w:w="4158" w:type="dxa"/>
          </w:tcPr>
          <w:p w14:paraId="3AA9C244" w14:textId="53C0013F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6" w:right="-113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บริษัทที่เกี่ยวข้อง</w:t>
            </w:r>
            <w:r w:rsidR="00E30965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D8E702A" w14:textId="0C0147FA" w:rsidR="006E5701" w:rsidRPr="006E5701" w:rsidRDefault="00BC5788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  <w:tc>
          <w:tcPr>
            <w:tcW w:w="243" w:type="dxa"/>
            <w:vAlign w:val="bottom"/>
          </w:tcPr>
          <w:p w14:paraId="7C71BD57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279BAC0" w14:textId="3A1B955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289</w:t>
            </w:r>
          </w:p>
        </w:tc>
        <w:tc>
          <w:tcPr>
            <w:tcW w:w="242" w:type="dxa"/>
            <w:vAlign w:val="bottom"/>
          </w:tcPr>
          <w:p w14:paraId="02FE333E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  <w:vAlign w:val="bottom"/>
          </w:tcPr>
          <w:p w14:paraId="6D007CAE" w14:textId="1ECA2656" w:rsidR="006E5701" w:rsidRPr="006E5701" w:rsidRDefault="00C932F5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  <w:tc>
          <w:tcPr>
            <w:tcW w:w="266" w:type="dxa"/>
            <w:vAlign w:val="bottom"/>
          </w:tcPr>
          <w:p w14:paraId="46BC1107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37E62704" w14:textId="36752F6D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289</w:t>
            </w:r>
          </w:p>
        </w:tc>
      </w:tr>
      <w:tr w:rsidR="006E5701" w:rsidRPr="00616E3E" w14:paraId="5D245BA4" w14:textId="77777777" w:rsidTr="006E5701">
        <w:tc>
          <w:tcPr>
            <w:tcW w:w="4158" w:type="dxa"/>
          </w:tcPr>
          <w:p w14:paraId="51F77E2C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EB041A4" w14:textId="76DD6ABD" w:rsidR="006E5701" w:rsidRPr="006E5701" w:rsidRDefault="00BB009B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  <w:tc>
          <w:tcPr>
            <w:tcW w:w="243" w:type="dxa"/>
            <w:vAlign w:val="bottom"/>
          </w:tcPr>
          <w:p w14:paraId="6AD2FA61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ADC5838" w14:textId="4F3CF2FC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289</w:t>
            </w:r>
          </w:p>
        </w:tc>
        <w:tc>
          <w:tcPr>
            <w:tcW w:w="242" w:type="dxa"/>
            <w:vAlign w:val="bottom"/>
          </w:tcPr>
          <w:p w14:paraId="32313549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4D5FC4D" w14:textId="3968DD01" w:rsidR="006E5701" w:rsidRPr="006E5701" w:rsidRDefault="00344065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595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66" w:type="dxa"/>
            <w:vAlign w:val="bottom"/>
          </w:tcPr>
          <w:p w14:paraId="403CD417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8A14015" w14:textId="48A9486E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366</w:t>
            </w:r>
          </w:p>
        </w:tc>
      </w:tr>
      <w:tr w:rsidR="006E5701" w:rsidRPr="00616E3E" w14:paraId="0EB1B2F9" w14:textId="77777777" w:rsidTr="006E5701">
        <w:tc>
          <w:tcPr>
            <w:tcW w:w="4158" w:type="dxa"/>
          </w:tcPr>
          <w:p w14:paraId="2CE8CE56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2" w:type="dxa"/>
            <w:vAlign w:val="bottom"/>
          </w:tcPr>
          <w:p w14:paraId="7A40878A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189CB238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E6DD633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42" w:type="dxa"/>
            <w:vAlign w:val="bottom"/>
          </w:tcPr>
          <w:p w14:paraId="66BF43C8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52984704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36E94BDB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F0FDD83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E5701" w:rsidRPr="00616E3E" w14:paraId="4C9FAC90" w14:textId="77777777" w:rsidTr="006E5701">
        <w:tc>
          <w:tcPr>
            <w:tcW w:w="4158" w:type="dxa"/>
            <w:vAlign w:val="center"/>
          </w:tcPr>
          <w:p w14:paraId="36464288" w14:textId="0F755058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ลูกหนี้อื่น -</w:t>
            </w:r>
            <w:r w:rsidRPr="00616E3E">
              <w:rPr>
                <w:rFonts w:ascii="Cordia New" w:hAnsi="Cordia New" w:cs="Cordia New"/>
                <w:sz w:val="26"/>
                <w:szCs w:val="26"/>
                <w:u w:val="single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บุคคลและบริษัทที่เกี่ยวข้อง</w:t>
            </w:r>
            <w:r w:rsidR="00613C3C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กัน</w:t>
            </w:r>
          </w:p>
        </w:tc>
        <w:tc>
          <w:tcPr>
            <w:tcW w:w="1062" w:type="dxa"/>
            <w:vAlign w:val="bottom"/>
          </w:tcPr>
          <w:p w14:paraId="40731BEB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1B02EF46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44" w:type="dxa"/>
            <w:vAlign w:val="bottom"/>
          </w:tcPr>
          <w:p w14:paraId="5AA20F4B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  <w:vAlign w:val="bottom"/>
          </w:tcPr>
          <w:p w14:paraId="1631994C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07D2C56A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3BEC2DF4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6EABB730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E5701" w:rsidRPr="00616E3E" w14:paraId="60A7717B" w14:textId="77777777" w:rsidTr="006E5701">
        <w:tc>
          <w:tcPr>
            <w:tcW w:w="4158" w:type="dxa"/>
          </w:tcPr>
          <w:p w14:paraId="33F9C634" w14:textId="0F1DBD75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6" w:right="-113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62" w:type="dxa"/>
            <w:tcBorders>
              <w:bottom w:val="single" w:sz="12" w:space="0" w:color="auto"/>
            </w:tcBorders>
            <w:vAlign w:val="bottom"/>
          </w:tcPr>
          <w:p w14:paraId="103580AD" w14:textId="7D3C9EAA" w:rsidR="006E5701" w:rsidRPr="006E5701" w:rsidRDefault="00064853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6F9620C5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12" w:space="0" w:color="auto"/>
            </w:tcBorders>
            <w:vAlign w:val="bottom"/>
          </w:tcPr>
          <w:p w14:paraId="6D74210C" w14:textId="7042993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rPr>
                <w:rFonts w:ascii="Cordia New" w:hAnsi="Cordia New" w:cs="Cordia New"/>
                <w:sz w:val="26"/>
                <w:szCs w:val="26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1B24B063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bottom w:val="single" w:sz="12" w:space="0" w:color="auto"/>
            </w:tcBorders>
            <w:vAlign w:val="bottom"/>
          </w:tcPr>
          <w:p w14:paraId="698F9683" w14:textId="1887F161" w:rsidR="006E5701" w:rsidRPr="006E5701" w:rsidRDefault="00064853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44</w:t>
            </w:r>
          </w:p>
        </w:tc>
        <w:tc>
          <w:tcPr>
            <w:tcW w:w="266" w:type="dxa"/>
            <w:vAlign w:val="bottom"/>
          </w:tcPr>
          <w:p w14:paraId="448E038B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bottom w:val="single" w:sz="12" w:space="0" w:color="auto"/>
            </w:tcBorders>
            <w:vAlign w:val="bottom"/>
          </w:tcPr>
          <w:p w14:paraId="172AD12D" w14:textId="214C8A04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45</w:t>
            </w:r>
          </w:p>
        </w:tc>
      </w:tr>
      <w:tr w:rsidR="006E5701" w:rsidRPr="00616E3E" w14:paraId="15F23A2E" w14:textId="77777777" w:rsidTr="006E5701">
        <w:tc>
          <w:tcPr>
            <w:tcW w:w="4158" w:type="dxa"/>
          </w:tcPr>
          <w:p w14:paraId="7277B5EE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  <w:vAlign w:val="bottom"/>
          </w:tcPr>
          <w:p w14:paraId="758B6F2F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1354481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12" w:space="0" w:color="auto"/>
            </w:tcBorders>
            <w:vAlign w:val="bottom"/>
          </w:tcPr>
          <w:p w14:paraId="7391C806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42" w:type="dxa"/>
            <w:vAlign w:val="bottom"/>
          </w:tcPr>
          <w:p w14:paraId="3AB3931B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</w:tcBorders>
            <w:vAlign w:val="bottom"/>
          </w:tcPr>
          <w:p w14:paraId="161F3AAB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471A6D04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12" w:space="0" w:color="auto"/>
            </w:tcBorders>
            <w:vAlign w:val="bottom"/>
          </w:tcPr>
          <w:p w14:paraId="5BD50373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4E5E" w:rsidRPr="00616E3E" w14:paraId="7BD6C442" w14:textId="77777777" w:rsidTr="006E5701">
        <w:tc>
          <w:tcPr>
            <w:tcW w:w="4158" w:type="dxa"/>
          </w:tcPr>
          <w:p w14:paraId="5F8FD0DD" w14:textId="77777777" w:rsidR="003A4E5E" w:rsidRPr="00616E3E" w:rsidRDefault="003A4E5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2" w:type="dxa"/>
            <w:vAlign w:val="bottom"/>
          </w:tcPr>
          <w:p w14:paraId="2B4CA101" w14:textId="77777777" w:rsidR="003A4E5E" w:rsidRPr="006E5701" w:rsidRDefault="003A4E5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35C95A5D" w14:textId="77777777" w:rsidR="003A4E5E" w:rsidRPr="006E5701" w:rsidRDefault="003A4E5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89C61B4" w14:textId="77777777" w:rsidR="003A4E5E" w:rsidRPr="006E5701" w:rsidRDefault="003A4E5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42" w:type="dxa"/>
            <w:vAlign w:val="bottom"/>
          </w:tcPr>
          <w:p w14:paraId="725CE78A" w14:textId="77777777" w:rsidR="003A4E5E" w:rsidRPr="006E5701" w:rsidRDefault="003A4E5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712B9F54" w14:textId="77777777" w:rsidR="003A4E5E" w:rsidRPr="006E5701" w:rsidRDefault="003A4E5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318C3FA5" w14:textId="77777777" w:rsidR="003A4E5E" w:rsidRPr="006E5701" w:rsidRDefault="003A4E5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6C726698" w14:textId="77777777" w:rsidR="003A4E5E" w:rsidRPr="006E5701" w:rsidRDefault="003A4E5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E01AF" w:rsidRPr="00616E3E" w14:paraId="3EEC1ABC" w14:textId="77777777" w:rsidTr="006E5701">
        <w:tc>
          <w:tcPr>
            <w:tcW w:w="4158" w:type="dxa"/>
          </w:tcPr>
          <w:p w14:paraId="7776887F" w14:textId="77777777" w:rsidR="001E01AF" w:rsidRPr="00616E3E" w:rsidRDefault="001E01AF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2" w:type="dxa"/>
            <w:vAlign w:val="bottom"/>
          </w:tcPr>
          <w:p w14:paraId="195F59CA" w14:textId="77777777" w:rsidR="001E01AF" w:rsidRPr="006E5701" w:rsidRDefault="001E01AF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A04525A" w14:textId="77777777" w:rsidR="001E01AF" w:rsidRPr="006E5701" w:rsidRDefault="001E01AF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12D83AD6" w14:textId="77777777" w:rsidR="001E01AF" w:rsidRPr="006E5701" w:rsidRDefault="001E01AF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42" w:type="dxa"/>
            <w:vAlign w:val="bottom"/>
          </w:tcPr>
          <w:p w14:paraId="0C55EC34" w14:textId="77777777" w:rsidR="001E01AF" w:rsidRPr="006E5701" w:rsidRDefault="001E01AF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57532CCE" w14:textId="77777777" w:rsidR="001E01AF" w:rsidRPr="006E5701" w:rsidRDefault="001E01AF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2CEAB13B" w14:textId="77777777" w:rsidR="001E01AF" w:rsidRPr="006E5701" w:rsidRDefault="001E01AF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429DE878" w14:textId="77777777" w:rsidR="001E01AF" w:rsidRPr="006E5701" w:rsidRDefault="001E01AF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4E5E" w:rsidRPr="00616E3E" w14:paraId="0DD52AF9" w14:textId="77777777" w:rsidTr="006E5701">
        <w:tc>
          <w:tcPr>
            <w:tcW w:w="4158" w:type="dxa"/>
          </w:tcPr>
          <w:p w14:paraId="32CA9AC8" w14:textId="77777777" w:rsidR="003A4E5E" w:rsidRPr="00616E3E" w:rsidRDefault="003A4E5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2" w:type="dxa"/>
            <w:vAlign w:val="bottom"/>
          </w:tcPr>
          <w:p w14:paraId="21A0ADF2" w14:textId="77777777" w:rsidR="003A4E5E" w:rsidRPr="006E5701" w:rsidRDefault="003A4E5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2C3DD4BD" w14:textId="77777777" w:rsidR="003A4E5E" w:rsidRPr="006E5701" w:rsidRDefault="003A4E5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5B17167F" w14:textId="77777777" w:rsidR="003A4E5E" w:rsidRPr="006E5701" w:rsidRDefault="003A4E5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42" w:type="dxa"/>
            <w:vAlign w:val="bottom"/>
          </w:tcPr>
          <w:p w14:paraId="1FC6FD0D" w14:textId="77777777" w:rsidR="003A4E5E" w:rsidRPr="006E5701" w:rsidRDefault="003A4E5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2FE69951" w14:textId="77777777" w:rsidR="003A4E5E" w:rsidRPr="006E5701" w:rsidRDefault="003A4E5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3C9477BE" w14:textId="77777777" w:rsidR="003A4E5E" w:rsidRPr="006E5701" w:rsidRDefault="003A4E5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6C27A28" w14:textId="77777777" w:rsidR="003A4E5E" w:rsidRPr="006E5701" w:rsidRDefault="003A4E5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6DE6" w:rsidRPr="00616E3E" w14:paraId="6B4A6A03" w14:textId="77777777" w:rsidTr="006E5701">
        <w:tc>
          <w:tcPr>
            <w:tcW w:w="4158" w:type="dxa"/>
          </w:tcPr>
          <w:p w14:paraId="7F067BD7" w14:textId="0FF7CD03" w:rsidR="006B6DE6" w:rsidRPr="00616E3E" w:rsidRDefault="006B6DE6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lastRenderedPageBreak/>
              <w:t xml:space="preserve">เจ้าหนี้การค้า </w:t>
            </w: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-</w:t>
            </w: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lang w:val="en-GB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613C3C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062" w:type="dxa"/>
            <w:vAlign w:val="bottom"/>
          </w:tcPr>
          <w:p w14:paraId="36C9F2EC" w14:textId="77777777" w:rsidR="006B6DE6" w:rsidRPr="006E5701" w:rsidRDefault="006B6DE6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C791F79" w14:textId="77777777" w:rsidR="006B6DE6" w:rsidRPr="006E5701" w:rsidRDefault="006B6DE6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DB959B2" w14:textId="77777777" w:rsidR="006B6DE6" w:rsidRPr="006E5701" w:rsidRDefault="006B6DE6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42" w:type="dxa"/>
            <w:vAlign w:val="bottom"/>
          </w:tcPr>
          <w:p w14:paraId="5AB2DB80" w14:textId="77777777" w:rsidR="006B6DE6" w:rsidRPr="006E5701" w:rsidRDefault="006B6DE6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1A9BB58A" w14:textId="77777777" w:rsidR="006B6DE6" w:rsidRPr="006E5701" w:rsidRDefault="006B6DE6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62902228" w14:textId="77777777" w:rsidR="006B6DE6" w:rsidRPr="006E5701" w:rsidRDefault="006B6DE6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4E7B4D1E" w14:textId="77777777" w:rsidR="006B6DE6" w:rsidRPr="006E5701" w:rsidRDefault="006B6DE6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E5701" w:rsidRPr="00616E3E" w14:paraId="5FFF56A7" w14:textId="77777777" w:rsidTr="006E5701">
        <w:tc>
          <w:tcPr>
            <w:tcW w:w="4158" w:type="dxa"/>
          </w:tcPr>
          <w:p w14:paraId="15ADE65C" w14:textId="77777777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4B6B162D" w14:textId="66AE6973" w:rsidR="006E5701" w:rsidRPr="006E5701" w:rsidRDefault="009B2A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663E87C3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7EB2A0C" w14:textId="45FCD3DB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63B8B88B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408C9073" w14:textId="7D30AEA3" w:rsidR="006E5701" w:rsidRPr="006E5701" w:rsidRDefault="00DC3C48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143</w:t>
            </w:r>
          </w:p>
        </w:tc>
        <w:tc>
          <w:tcPr>
            <w:tcW w:w="266" w:type="dxa"/>
            <w:vAlign w:val="bottom"/>
          </w:tcPr>
          <w:p w14:paraId="6B8E7174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52A35BA3" w14:textId="10577E11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131</w:t>
            </w:r>
          </w:p>
        </w:tc>
      </w:tr>
      <w:tr w:rsidR="006E5701" w:rsidRPr="00616E3E" w14:paraId="22DC0D51" w14:textId="77777777" w:rsidTr="006E5701">
        <w:tc>
          <w:tcPr>
            <w:tcW w:w="4158" w:type="dxa"/>
          </w:tcPr>
          <w:p w14:paraId="61AC27B9" w14:textId="1C8024E2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บริษัทที่เกี่ยวข้อง</w:t>
            </w:r>
            <w:r w:rsidR="00E30965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062" w:type="dxa"/>
            <w:vAlign w:val="bottom"/>
          </w:tcPr>
          <w:p w14:paraId="247CC2FE" w14:textId="68B5364A" w:rsidR="006E5701" w:rsidRPr="006E5701" w:rsidRDefault="009B2A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14,026</w:t>
            </w:r>
          </w:p>
        </w:tc>
        <w:tc>
          <w:tcPr>
            <w:tcW w:w="243" w:type="dxa"/>
            <w:vAlign w:val="bottom"/>
          </w:tcPr>
          <w:p w14:paraId="61515B7E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92FED15" w14:textId="0F586296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25,485</w:t>
            </w:r>
          </w:p>
        </w:tc>
        <w:tc>
          <w:tcPr>
            <w:tcW w:w="242" w:type="dxa"/>
            <w:vAlign w:val="bottom"/>
          </w:tcPr>
          <w:p w14:paraId="0EA6FF38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3799D0D9" w14:textId="2C52CC63" w:rsidR="006E5701" w:rsidRPr="006E5701" w:rsidRDefault="00DC3C48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14,026</w:t>
            </w:r>
          </w:p>
        </w:tc>
        <w:tc>
          <w:tcPr>
            <w:tcW w:w="266" w:type="dxa"/>
            <w:vAlign w:val="bottom"/>
          </w:tcPr>
          <w:p w14:paraId="22EDF5F1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1E00E19D" w14:textId="078C1803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25,485</w:t>
            </w:r>
          </w:p>
        </w:tc>
      </w:tr>
      <w:tr w:rsidR="006E5701" w:rsidRPr="00616E3E" w14:paraId="013665FD" w14:textId="77777777" w:rsidTr="006E5701">
        <w:tc>
          <w:tcPr>
            <w:tcW w:w="4158" w:type="dxa"/>
          </w:tcPr>
          <w:p w14:paraId="6EF7A8A0" w14:textId="22681768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E0CF7EA" w14:textId="6D943DB9" w:rsidR="006E5701" w:rsidRPr="006E5701" w:rsidRDefault="009B2A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14,026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43" w:type="dxa"/>
            <w:vAlign w:val="bottom"/>
          </w:tcPr>
          <w:p w14:paraId="428F942A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933E607" w14:textId="4CCAC8CB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25,485</w:t>
            </w:r>
          </w:p>
        </w:tc>
        <w:tc>
          <w:tcPr>
            <w:tcW w:w="242" w:type="dxa"/>
            <w:vAlign w:val="bottom"/>
          </w:tcPr>
          <w:p w14:paraId="770C5B0E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00E10FD" w14:textId="77161EC3" w:rsidR="006E5701" w:rsidRPr="006E5701" w:rsidRDefault="00DC3C48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14,169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66" w:type="dxa"/>
            <w:vAlign w:val="bottom"/>
          </w:tcPr>
          <w:p w14:paraId="26AE78C7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186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E5C2CFC" w14:textId="2481E9A8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25,616</w:t>
            </w:r>
          </w:p>
        </w:tc>
      </w:tr>
      <w:tr w:rsidR="000366E6" w:rsidRPr="00616E3E" w14:paraId="339C51D0" w14:textId="77777777" w:rsidTr="006E5701">
        <w:tc>
          <w:tcPr>
            <w:tcW w:w="4158" w:type="dxa"/>
            <w:vAlign w:val="center"/>
          </w:tcPr>
          <w:p w14:paraId="48D46D96" w14:textId="77777777" w:rsidR="000366E6" w:rsidRPr="00616E3E" w:rsidRDefault="000366E6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2" w:type="dxa"/>
            <w:vAlign w:val="bottom"/>
          </w:tcPr>
          <w:p w14:paraId="187D016A" w14:textId="77777777" w:rsidR="000366E6" w:rsidRPr="006E5701" w:rsidRDefault="000366E6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EAC04E5" w14:textId="77777777" w:rsidR="000366E6" w:rsidRPr="006E5701" w:rsidRDefault="000366E6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44" w:type="dxa"/>
            <w:vAlign w:val="bottom"/>
          </w:tcPr>
          <w:p w14:paraId="7844804F" w14:textId="77777777" w:rsidR="000366E6" w:rsidRPr="006E5701" w:rsidRDefault="000366E6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  <w:vAlign w:val="bottom"/>
          </w:tcPr>
          <w:p w14:paraId="76FB3C99" w14:textId="77777777" w:rsidR="000366E6" w:rsidRPr="006E5701" w:rsidRDefault="000366E6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1F50BAFC" w14:textId="77777777" w:rsidR="000366E6" w:rsidRPr="006E5701" w:rsidRDefault="000366E6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772223B2" w14:textId="77777777" w:rsidR="000366E6" w:rsidRPr="006E5701" w:rsidRDefault="000366E6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73C04ECF" w14:textId="77777777" w:rsidR="000366E6" w:rsidRPr="006E5701" w:rsidRDefault="000366E6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E5701" w:rsidRPr="00616E3E" w14:paraId="6EC17FB7" w14:textId="77777777" w:rsidTr="006E5701">
        <w:tc>
          <w:tcPr>
            <w:tcW w:w="4158" w:type="dxa"/>
            <w:vAlign w:val="center"/>
          </w:tcPr>
          <w:p w14:paraId="558A8E1B" w14:textId="6F86490B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 xml:space="preserve">เจ้าหนี้อื่น </w:t>
            </w: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lang w:val="en-GB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บุคคลและบริษัทที่เกี่ยวข้อง</w:t>
            </w:r>
            <w:r w:rsidR="00613C3C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062" w:type="dxa"/>
            <w:vAlign w:val="bottom"/>
          </w:tcPr>
          <w:p w14:paraId="3F7A83BD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A1CD302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44" w:type="dxa"/>
            <w:vAlign w:val="bottom"/>
          </w:tcPr>
          <w:p w14:paraId="1ED7DC67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  <w:vAlign w:val="bottom"/>
          </w:tcPr>
          <w:p w14:paraId="5A2F2BBD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5EADE712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50868F94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553F0C23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E5701" w:rsidRPr="00616E3E" w14:paraId="019F6AC9" w14:textId="77777777" w:rsidTr="00C7000E">
        <w:tc>
          <w:tcPr>
            <w:tcW w:w="4158" w:type="dxa"/>
          </w:tcPr>
          <w:p w14:paraId="06352A33" w14:textId="41154D5E" w:rsidR="006E5701" w:rsidRPr="00616E3E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8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บริษัทที่เกี่ยวข้อง</w:t>
            </w:r>
            <w:r w:rsidR="00E30965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062" w:type="dxa"/>
            <w:tcBorders>
              <w:bottom w:val="single" w:sz="12" w:space="0" w:color="auto"/>
            </w:tcBorders>
            <w:vAlign w:val="bottom"/>
          </w:tcPr>
          <w:p w14:paraId="40A09B0D" w14:textId="4B241768" w:rsidR="006E5701" w:rsidRPr="006E5701" w:rsidRDefault="00295D63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24,987</w:t>
            </w:r>
          </w:p>
        </w:tc>
        <w:tc>
          <w:tcPr>
            <w:tcW w:w="243" w:type="dxa"/>
            <w:vAlign w:val="bottom"/>
          </w:tcPr>
          <w:p w14:paraId="6C692839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44" w:type="dxa"/>
            <w:tcBorders>
              <w:bottom w:val="single" w:sz="12" w:space="0" w:color="auto"/>
            </w:tcBorders>
            <w:vAlign w:val="bottom"/>
          </w:tcPr>
          <w:p w14:paraId="1938FF22" w14:textId="1A85E558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  <w:lang w:val="en-GB"/>
              </w:rPr>
              <w:t>40,943</w:t>
            </w:r>
          </w:p>
        </w:tc>
        <w:tc>
          <w:tcPr>
            <w:tcW w:w="242" w:type="dxa"/>
            <w:vAlign w:val="bottom"/>
          </w:tcPr>
          <w:p w14:paraId="3AA06889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bottom w:val="single" w:sz="12" w:space="0" w:color="auto"/>
            </w:tcBorders>
            <w:vAlign w:val="bottom"/>
          </w:tcPr>
          <w:p w14:paraId="36D7178D" w14:textId="20976F48" w:rsidR="006E5701" w:rsidRPr="006E5701" w:rsidRDefault="00295D63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24,987</w:t>
            </w:r>
          </w:p>
        </w:tc>
        <w:tc>
          <w:tcPr>
            <w:tcW w:w="266" w:type="dxa"/>
            <w:vAlign w:val="bottom"/>
          </w:tcPr>
          <w:p w14:paraId="74AF5682" w14:textId="77777777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bottom w:val="single" w:sz="12" w:space="0" w:color="auto"/>
            </w:tcBorders>
            <w:vAlign w:val="bottom"/>
          </w:tcPr>
          <w:p w14:paraId="0596B4B6" w14:textId="26ED9F36" w:rsidR="006E5701" w:rsidRPr="006E5701" w:rsidRDefault="006E570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40,943</w:t>
            </w:r>
          </w:p>
        </w:tc>
      </w:tr>
      <w:tr w:rsidR="000E7CB0" w:rsidRPr="00616E3E" w14:paraId="031A143A" w14:textId="77777777" w:rsidTr="00C7000E">
        <w:tc>
          <w:tcPr>
            <w:tcW w:w="4158" w:type="dxa"/>
          </w:tcPr>
          <w:p w14:paraId="69AC0FC4" w14:textId="77777777" w:rsidR="000E7CB0" w:rsidRPr="00616E3E" w:rsidRDefault="000E7CB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8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12" w:space="0" w:color="auto"/>
            </w:tcBorders>
            <w:vAlign w:val="bottom"/>
          </w:tcPr>
          <w:p w14:paraId="08E5BC15" w14:textId="77777777" w:rsidR="000E7CB0" w:rsidRDefault="000E7CB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06D17FD" w14:textId="77777777" w:rsidR="000E7CB0" w:rsidRPr="006E5701" w:rsidRDefault="000E7CB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44" w:type="dxa"/>
            <w:tcBorders>
              <w:top w:val="single" w:sz="12" w:space="0" w:color="auto"/>
            </w:tcBorders>
            <w:vAlign w:val="bottom"/>
          </w:tcPr>
          <w:p w14:paraId="243E451D" w14:textId="77777777" w:rsidR="000E7CB0" w:rsidRPr="006E5701" w:rsidRDefault="000E7CB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03EE3B49" w14:textId="77777777" w:rsidR="000E7CB0" w:rsidRPr="006E5701" w:rsidRDefault="000E7CB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</w:tcBorders>
            <w:vAlign w:val="bottom"/>
          </w:tcPr>
          <w:p w14:paraId="65651983" w14:textId="77777777" w:rsidR="000E7CB0" w:rsidRDefault="000E7CB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7290A70E" w14:textId="77777777" w:rsidR="000E7CB0" w:rsidRPr="006E5701" w:rsidRDefault="000E7CB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12" w:space="0" w:color="auto"/>
            </w:tcBorders>
            <w:vAlign w:val="bottom"/>
          </w:tcPr>
          <w:p w14:paraId="3265B694" w14:textId="77777777" w:rsidR="000E7CB0" w:rsidRPr="006E5701" w:rsidRDefault="000E7CB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B5040" w:rsidRPr="00A0487B" w14:paraId="07A09BC3" w14:textId="77777777" w:rsidTr="000F61A7">
        <w:tc>
          <w:tcPr>
            <w:tcW w:w="5220" w:type="dxa"/>
            <w:gridSpan w:val="2"/>
          </w:tcPr>
          <w:p w14:paraId="2525613A" w14:textId="1A34A96E" w:rsidR="00BB5040" w:rsidRPr="00A0487B" w:rsidRDefault="00BB504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right="3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613C3C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  <w:r w:rsidRPr="00613C3C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 xml:space="preserve"> </w:t>
            </w:r>
            <w:r w:rsidRPr="00613C3C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- บุคคลและบริษัทที่เกี่ยวข้อง</w:t>
            </w:r>
            <w:r w:rsidR="00613C3C" w:rsidRPr="00613C3C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243" w:type="dxa"/>
            <w:vAlign w:val="bottom"/>
          </w:tcPr>
          <w:p w14:paraId="260FC6CA" w14:textId="77777777" w:rsidR="00BB5040" w:rsidRPr="00A0487B" w:rsidRDefault="00BB504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1044" w:type="dxa"/>
            <w:vAlign w:val="bottom"/>
          </w:tcPr>
          <w:p w14:paraId="4649E942" w14:textId="2543B6FE" w:rsidR="00BB5040" w:rsidRPr="00A0487B" w:rsidRDefault="00BB504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242" w:type="dxa"/>
            <w:vAlign w:val="bottom"/>
          </w:tcPr>
          <w:p w14:paraId="1C865375" w14:textId="77777777" w:rsidR="00BB5040" w:rsidRPr="00A0487B" w:rsidRDefault="00BB504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683C781B" w14:textId="31CFE798" w:rsidR="00BB5040" w:rsidRPr="00A0487B" w:rsidRDefault="00BB504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266" w:type="dxa"/>
            <w:vAlign w:val="bottom"/>
          </w:tcPr>
          <w:p w14:paraId="72D8A462" w14:textId="77777777" w:rsidR="00BB5040" w:rsidRPr="00A0487B" w:rsidRDefault="00BB504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57" w:type="dxa"/>
            <w:vAlign w:val="bottom"/>
          </w:tcPr>
          <w:p w14:paraId="7C27381D" w14:textId="0FF48A56" w:rsidR="00BB5040" w:rsidRPr="00A0487B" w:rsidRDefault="00BB504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2A34CE" w:rsidRPr="00A0487B" w14:paraId="4378DAEB" w14:textId="77777777" w:rsidTr="006E5701">
        <w:tc>
          <w:tcPr>
            <w:tcW w:w="4158" w:type="dxa"/>
          </w:tcPr>
          <w:p w14:paraId="588F9F63" w14:textId="687314F1" w:rsidR="002A34CE" w:rsidRPr="00A0487B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highlight w:val="yellow"/>
                <w:cs/>
              </w:rPr>
            </w:pPr>
            <w:r w:rsidRPr="00262F10">
              <w:rPr>
                <w:rFonts w:ascii="Cordia New" w:hAnsi="Cordia New" w:cs="Cordia New" w:hint="cs"/>
                <w:i/>
                <w:iCs/>
                <w:sz w:val="26"/>
                <w:szCs w:val="26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062" w:type="dxa"/>
            <w:vAlign w:val="bottom"/>
          </w:tcPr>
          <w:p w14:paraId="18E26D56" w14:textId="77777777" w:rsidR="002A34CE" w:rsidRPr="00866AB2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418943F3" w14:textId="77777777" w:rsidR="002A34CE" w:rsidRPr="00866AB2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A009499" w14:textId="77777777" w:rsidR="002A34CE" w:rsidRPr="00A0487B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242" w:type="dxa"/>
            <w:vAlign w:val="bottom"/>
          </w:tcPr>
          <w:p w14:paraId="13518AD3" w14:textId="77777777" w:rsidR="002A34CE" w:rsidRPr="00A0487B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3A4780F1" w14:textId="77777777" w:rsidR="002A34CE" w:rsidRPr="00A0487B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266" w:type="dxa"/>
            <w:vAlign w:val="bottom"/>
          </w:tcPr>
          <w:p w14:paraId="642A718B" w14:textId="77777777" w:rsidR="002A34CE" w:rsidRPr="00A0487B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57" w:type="dxa"/>
            <w:vAlign w:val="bottom"/>
          </w:tcPr>
          <w:p w14:paraId="4B52D316" w14:textId="77777777" w:rsidR="002A34CE" w:rsidRPr="00A0487B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</w:tr>
      <w:tr w:rsidR="001B4DE8" w:rsidRPr="00190450" w14:paraId="36E4C459" w14:textId="77777777" w:rsidTr="006E5701">
        <w:tc>
          <w:tcPr>
            <w:tcW w:w="4158" w:type="dxa"/>
          </w:tcPr>
          <w:p w14:paraId="2EAE5D4C" w14:textId="3A4BFDB2" w:rsidR="001B4DE8" w:rsidRPr="002E1AF2" w:rsidRDefault="001B4DE8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บริษัทย่อย</w:t>
            </w:r>
          </w:p>
        </w:tc>
        <w:tc>
          <w:tcPr>
            <w:tcW w:w="1062" w:type="dxa"/>
            <w:vAlign w:val="bottom"/>
          </w:tcPr>
          <w:p w14:paraId="723E07CB" w14:textId="0FE9CE37" w:rsidR="001B4DE8" w:rsidRPr="00866AB2" w:rsidRDefault="0023393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50BDF91F" w14:textId="77777777" w:rsidR="001B4DE8" w:rsidRPr="00866AB2" w:rsidRDefault="001B4DE8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230AF633" w14:textId="35D27916" w:rsidR="001B4DE8" w:rsidRPr="00A0487B" w:rsidRDefault="0019045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19045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7693D77E" w14:textId="77777777" w:rsidR="001B4DE8" w:rsidRPr="00A0487B" w:rsidRDefault="001B4DE8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20BEFC3B" w14:textId="1FBEFA78" w:rsidR="001B4DE8" w:rsidRPr="00A0487B" w:rsidRDefault="0023393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0545C5">
              <w:rPr>
                <w:rFonts w:ascii="Cordia New" w:hAnsi="Cordia New" w:cs="Cordia New"/>
                <w:sz w:val="26"/>
                <w:szCs w:val="26"/>
              </w:rPr>
              <w:t>5,000</w:t>
            </w:r>
          </w:p>
        </w:tc>
        <w:tc>
          <w:tcPr>
            <w:tcW w:w="266" w:type="dxa"/>
            <w:vAlign w:val="bottom"/>
          </w:tcPr>
          <w:p w14:paraId="59DF15DC" w14:textId="77777777" w:rsidR="001B4DE8" w:rsidRPr="00A0487B" w:rsidRDefault="001B4DE8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57" w:type="dxa"/>
            <w:vAlign w:val="bottom"/>
          </w:tcPr>
          <w:p w14:paraId="5E567C20" w14:textId="667C18BB" w:rsidR="001B4DE8" w:rsidRPr="00190450" w:rsidRDefault="0019045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rPr>
                <w:rFonts w:ascii="Cordia New" w:hAnsi="Cordia New" w:cs="Cordia New"/>
                <w:sz w:val="26"/>
                <w:szCs w:val="26"/>
              </w:rPr>
            </w:pPr>
            <w:r w:rsidRPr="00190450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</w:tr>
      <w:tr w:rsidR="002A34CE" w:rsidRPr="00A0487B" w14:paraId="01B9E859" w14:textId="77777777" w:rsidTr="006E5701">
        <w:tc>
          <w:tcPr>
            <w:tcW w:w="4158" w:type="dxa"/>
          </w:tcPr>
          <w:p w14:paraId="2C0232E4" w14:textId="0B5C31FB" w:rsidR="002A34CE" w:rsidRPr="00233934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8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33934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62" w:type="dxa"/>
            <w:vAlign w:val="bottom"/>
          </w:tcPr>
          <w:p w14:paraId="6B6725AD" w14:textId="627EF423" w:rsidR="002A34CE" w:rsidRPr="00866AB2" w:rsidRDefault="0023393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25,000</w:t>
            </w:r>
          </w:p>
        </w:tc>
        <w:tc>
          <w:tcPr>
            <w:tcW w:w="243" w:type="dxa"/>
            <w:vAlign w:val="bottom"/>
          </w:tcPr>
          <w:p w14:paraId="6F1D42D0" w14:textId="77777777" w:rsidR="002A34CE" w:rsidRPr="00866AB2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50990971" w14:textId="2A1AF591" w:rsidR="002A34CE" w:rsidRPr="00A34AD1" w:rsidRDefault="00FA1F17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35</w:t>
            </w:r>
            <w:r w:rsidR="002A34CE" w:rsidRPr="00A34AD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91A83" w:rsidRPr="00A34AD1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  <w:tc>
          <w:tcPr>
            <w:tcW w:w="242" w:type="dxa"/>
            <w:vAlign w:val="bottom"/>
          </w:tcPr>
          <w:p w14:paraId="1A0C12D6" w14:textId="77777777" w:rsidR="002A34CE" w:rsidRPr="00A34AD1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5C3B6CF7" w14:textId="609EC133" w:rsidR="002A34CE" w:rsidRPr="00A34AD1" w:rsidRDefault="0023393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25,000</w:t>
            </w:r>
          </w:p>
        </w:tc>
        <w:tc>
          <w:tcPr>
            <w:tcW w:w="266" w:type="dxa"/>
            <w:vAlign w:val="bottom"/>
          </w:tcPr>
          <w:p w14:paraId="6ED015AC" w14:textId="77777777" w:rsidR="002A34CE" w:rsidRPr="00A34AD1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3FDC4E70" w14:textId="72FBE15C" w:rsidR="002A34CE" w:rsidRPr="00A34AD1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34AD1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018D2" w:rsidRPr="00A34AD1">
              <w:rPr>
                <w:rFonts w:ascii="Cordia New" w:hAnsi="Cordia New" w:cs="Cordia New"/>
                <w:sz w:val="26"/>
                <w:szCs w:val="26"/>
              </w:rPr>
              <w:t>5,000</w:t>
            </w:r>
          </w:p>
        </w:tc>
      </w:tr>
      <w:tr w:rsidR="00372428" w:rsidRPr="00A0487B" w14:paraId="530C07AC" w14:textId="77777777" w:rsidTr="006E5701">
        <w:tc>
          <w:tcPr>
            <w:tcW w:w="4158" w:type="dxa"/>
          </w:tcPr>
          <w:p w14:paraId="35895DEC" w14:textId="710B4DE5" w:rsidR="00372428" w:rsidRPr="00233934" w:rsidRDefault="001B4DE8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8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33934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กรรมการบริ</w:t>
            </w:r>
            <w:r w:rsidR="00E324EB" w:rsidRPr="00233934">
              <w:rPr>
                <w:rFonts w:ascii="Cordia New" w:hAnsi="Cordia New" w:cs="Cordia New" w:hint="cs"/>
                <w:sz w:val="26"/>
                <w:szCs w:val="26"/>
                <w:cs/>
              </w:rPr>
              <w:t>ษัทย่อย</w:t>
            </w:r>
          </w:p>
        </w:tc>
        <w:tc>
          <w:tcPr>
            <w:tcW w:w="1062" w:type="dxa"/>
            <w:vAlign w:val="bottom"/>
          </w:tcPr>
          <w:p w14:paraId="71E4E958" w14:textId="442EA2CF" w:rsidR="00372428" w:rsidRPr="00866AB2" w:rsidRDefault="00E324EB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5,000</w:t>
            </w:r>
          </w:p>
        </w:tc>
        <w:tc>
          <w:tcPr>
            <w:tcW w:w="243" w:type="dxa"/>
            <w:vAlign w:val="bottom"/>
          </w:tcPr>
          <w:p w14:paraId="75D8C12A" w14:textId="77777777" w:rsidR="00372428" w:rsidRPr="00866AB2" w:rsidRDefault="00372428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17774D30" w14:textId="6424E87A" w:rsidR="00372428" w:rsidRPr="00A34AD1" w:rsidRDefault="00001A57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55FB5">
              <w:rPr>
                <w:rFonts w:ascii="Cordia New" w:hAnsi="Cordia New" w:cs="Cordia New"/>
                <w:sz w:val="26"/>
                <w:szCs w:val="26"/>
              </w:rPr>
              <w:t>7,000</w:t>
            </w:r>
          </w:p>
        </w:tc>
        <w:tc>
          <w:tcPr>
            <w:tcW w:w="242" w:type="dxa"/>
            <w:vAlign w:val="bottom"/>
          </w:tcPr>
          <w:p w14:paraId="56D8F7B0" w14:textId="77777777" w:rsidR="00372428" w:rsidRPr="00A34AD1" w:rsidRDefault="00372428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5CA2FF31" w14:textId="4566B2E5" w:rsidR="00372428" w:rsidRPr="00A34AD1" w:rsidRDefault="0023393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7424D5FC" w14:textId="77777777" w:rsidR="00372428" w:rsidRPr="00A34AD1" w:rsidRDefault="00372428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443226EC" w14:textId="02C4C223" w:rsidR="00372428" w:rsidRPr="00A34AD1" w:rsidRDefault="00001A57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80" w:lineRule="exact"/>
              <w:ind w:left="-108" w:right="3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A34CE" w:rsidRPr="00616E3E" w14:paraId="5BDDE685" w14:textId="77777777" w:rsidTr="002E1AF2">
        <w:tc>
          <w:tcPr>
            <w:tcW w:w="4158" w:type="dxa"/>
          </w:tcPr>
          <w:p w14:paraId="07153A91" w14:textId="58B7900E" w:rsidR="002A34CE" w:rsidRPr="00A0487B" w:rsidRDefault="002373E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/>
              <w:rPr>
                <w:rFonts w:ascii="Cordia New" w:hAnsi="Cordia New" w:cs="Cordia New"/>
                <w:sz w:val="26"/>
                <w:szCs w:val="26"/>
                <w:highlight w:val="yellow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รวมเงินกู้ยืมระยะสั้น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470A4" w14:textId="2DA53B24" w:rsidR="002A34CE" w:rsidRPr="00866AB2" w:rsidRDefault="000C677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66AB2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866AB2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866AB2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866AB2">
              <w:rPr>
                <w:rFonts w:ascii="Cordia New" w:hAnsi="Cordia New" w:cs="Cordia New"/>
                <w:noProof/>
                <w:sz w:val="26"/>
                <w:szCs w:val="26"/>
              </w:rPr>
              <w:t>3</w:t>
            </w:r>
            <w:r w:rsidR="00866AB2" w:rsidRPr="00866AB2">
              <w:rPr>
                <w:rFonts w:ascii="Cordia New" w:hAnsi="Cordia New" w:cs="Cordia New"/>
                <w:noProof/>
                <w:sz w:val="26"/>
                <w:szCs w:val="26"/>
              </w:rPr>
              <w:t>0</w:t>
            </w:r>
            <w:r w:rsidRPr="00866AB2">
              <w:rPr>
                <w:rFonts w:ascii="Cordia New" w:hAnsi="Cordia New" w:cs="Cordia New"/>
                <w:noProof/>
                <w:sz w:val="26"/>
                <w:szCs w:val="26"/>
              </w:rPr>
              <w:t>,000</w:t>
            </w:r>
            <w:r w:rsidRPr="00866AB2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43" w:type="dxa"/>
            <w:vAlign w:val="bottom"/>
          </w:tcPr>
          <w:p w14:paraId="1212249D" w14:textId="77777777" w:rsidR="002A34CE" w:rsidRPr="00866AB2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35720" w14:textId="0CB51D36" w:rsidR="002A34CE" w:rsidRPr="00A34AD1" w:rsidRDefault="00791A83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34AD1">
              <w:rPr>
                <w:rFonts w:ascii="Cordia New" w:hAnsi="Cordia New" w:cs="Cordia New"/>
                <w:sz w:val="26"/>
                <w:szCs w:val="26"/>
              </w:rPr>
              <w:t>42,000</w:t>
            </w:r>
          </w:p>
        </w:tc>
        <w:tc>
          <w:tcPr>
            <w:tcW w:w="242" w:type="dxa"/>
            <w:vAlign w:val="bottom"/>
          </w:tcPr>
          <w:p w14:paraId="4A025A64" w14:textId="77777777" w:rsidR="002A34CE" w:rsidRPr="00A34AD1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27A28" w14:textId="0646E73C" w:rsidR="002A34CE" w:rsidRPr="00A34AD1" w:rsidRDefault="00023E27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34AD1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A34AD1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A34AD1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A34AD1">
              <w:rPr>
                <w:rFonts w:ascii="Cordia New" w:hAnsi="Cordia New" w:cs="Cordia New"/>
                <w:noProof/>
                <w:sz w:val="26"/>
                <w:szCs w:val="26"/>
              </w:rPr>
              <w:t>30,000</w:t>
            </w:r>
            <w:r w:rsidRPr="00A34AD1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66" w:type="dxa"/>
            <w:vAlign w:val="bottom"/>
          </w:tcPr>
          <w:p w14:paraId="1225237B" w14:textId="77777777" w:rsidR="002A34CE" w:rsidRPr="00A34AD1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EDC15" w14:textId="259DA9C8" w:rsidR="002A34CE" w:rsidRPr="00A34AD1" w:rsidRDefault="002A34C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34AD1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018D2" w:rsidRPr="00A34AD1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A34AD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018D2" w:rsidRPr="00A34AD1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</w:tr>
      <w:tr w:rsidR="002E1AF2" w:rsidRPr="00616E3E" w14:paraId="64F95746" w14:textId="77777777" w:rsidTr="002E1AF2">
        <w:tc>
          <w:tcPr>
            <w:tcW w:w="4158" w:type="dxa"/>
          </w:tcPr>
          <w:p w14:paraId="7D14E55F" w14:textId="77777777" w:rsidR="00043147" w:rsidRPr="00A0487B" w:rsidRDefault="00043147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/>
              <w:rPr>
                <w:rFonts w:ascii="Cordia New" w:hAnsi="Cordia New" w:cs="Cord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25B07A3B" w14:textId="77777777" w:rsidR="002E1AF2" w:rsidRPr="00A0487B" w:rsidRDefault="002E1AF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7E4DE1B4" w14:textId="77777777" w:rsidR="002E1AF2" w:rsidRPr="00A0487B" w:rsidRDefault="002E1AF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0CD8A00B" w14:textId="77777777" w:rsidR="002E1AF2" w:rsidRPr="00E55FB5" w:rsidRDefault="002E1AF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  <w:vAlign w:val="bottom"/>
          </w:tcPr>
          <w:p w14:paraId="6D807DF7" w14:textId="77777777" w:rsidR="002E1AF2" w:rsidRPr="00E55FB5" w:rsidRDefault="002E1AF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  <w:vAlign w:val="bottom"/>
          </w:tcPr>
          <w:p w14:paraId="756D60DE" w14:textId="77777777" w:rsidR="002E1AF2" w:rsidRPr="00A0487B" w:rsidRDefault="002E1AF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266" w:type="dxa"/>
            <w:vAlign w:val="bottom"/>
          </w:tcPr>
          <w:p w14:paraId="002A1379" w14:textId="77777777" w:rsidR="002E1AF2" w:rsidRPr="00A0487B" w:rsidRDefault="002E1AF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6939AEF2" w14:textId="77777777" w:rsidR="002E1AF2" w:rsidRPr="00A0487B" w:rsidRDefault="002E1AF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</w:tr>
      <w:tr w:rsidR="002E1AF2" w:rsidRPr="00616E3E" w14:paraId="178D5C4C" w14:textId="77777777" w:rsidTr="002E1AF2">
        <w:tc>
          <w:tcPr>
            <w:tcW w:w="4158" w:type="dxa"/>
          </w:tcPr>
          <w:p w14:paraId="0F5B609E" w14:textId="5B1CF1D4" w:rsidR="002E1AF2" w:rsidRPr="00A0487B" w:rsidRDefault="003A7EA9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/>
              <w:rPr>
                <w:rFonts w:ascii="Cordia New" w:hAnsi="Cordia New" w:cs="Cordia New"/>
                <w:sz w:val="26"/>
                <w:szCs w:val="26"/>
                <w:highlight w:val="yellow"/>
                <w:cs/>
                <w:lang w:val="en-GB"/>
              </w:rPr>
            </w:pPr>
            <w:r w:rsidRPr="00262F10">
              <w:rPr>
                <w:rFonts w:ascii="Cordia New" w:hAnsi="Cordia New" w:cs="Cordia New" w:hint="cs"/>
                <w:i/>
                <w:i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062" w:type="dxa"/>
            <w:vAlign w:val="bottom"/>
          </w:tcPr>
          <w:p w14:paraId="3F963EA0" w14:textId="77777777" w:rsidR="002E1AF2" w:rsidRPr="00A0487B" w:rsidRDefault="002E1AF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01ED66EE" w14:textId="77777777" w:rsidR="002E1AF2" w:rsidRPr="00A0487B" w:rsidRDefault="002E1AF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vAlign w:val="bottom"/>
          </w:tcPr>
          <w:p w14:paraId="0B927408" w14:textId="77777777" w:rsidR="002E1AF2" w:rsidRPr="00E55FB5" w:rsidRDefault="002E1AF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2" w:type="dxa"/>
            <w:vAlign w:val="bottom"/>
          </w:tcPr>
          <w:p w14:paraId="0C7A19E6" w14:textId="77777777" w:rsidR="002E1AF2" w:rsidRPr="00E55FB5" w:rsidRDefault="002E1AF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43403F7F" w14:textId="77777777" w:rsidR="002E1AF2" w:rsidRPr="00A0487B" w:rsidRDefault="002E1AF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266" w:type="dxa"/>
            <w:vAlign w:val="bottom"/>
          </w:tcPr>
          <w:p w14:paraId="12D0C981" w14:textId="77777777" w:rsidR="002E1AF2" w:rsidRPr="00A0487B" w:rsidRDefault="002E1AF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57" w:type="dxa"/>
            <w:vAlign w:val="bottom"/>
          </w:tcPr>
          <w:p w14:paraId="6ECF08B1" w14:textId="77777777" w:rsidR="002E1AF2" w:rsidRPr="00A0487B" w:rsidRDefault="002E1AF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</w:tr>
      <w:tr w:rsidR="00233934" w:rsidRPr="00616E3E" w14:paraId="6385898D" w14:textId="77777777" w:rsidTr="002E1AF2">
        <w:tc>
          <w:tcPr>
            <w:tcW w:w="4158" w:type="dxa"/>
          </w:tcPr>
          <w:p w14:paraId="6E4C7FB3" w14:textId="7ABB95E4" w:rsidR="00233934" w:rsidRPr="00262F10" w:rsidRDefault="0023393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/>
              <w:rPr>
                <w:rFonts w:ascii="Cordia New" w:hAnsi="Cordia New" w:cs="Cordia New"/>
                <w:i/>
                <w:iCs/>
                <w:sz w:val="26"/>
                <w:szCs w:val="26"/>
                <w:u w:val="single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62" w:type="dxa"/>
            <w:vAlign w:val="bottom"/>
          </w:tcPr>
          <w:p w14:paraId="07CBF303" w14:textId="5764B40D" w:rsidR="00233934" w:rsidRPr="00A0487B" w:rsidRDefault="008371CB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8371CB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36366CAB" w14:textId="77777777" w:rsidR="00233934" w:rsidRPr="00A0487B" w:rsidRDefault="0023393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vAlign w:val="bottom"/>
          </w:tcPr>
          <w:p w14:paraId="60F3A6E6" w14:textId="375EC268" w:rsidR="00233934" w:rsidRPr="00E55FB5" w:rsidRDefault="002A349A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rPr>
                <w:rFonts w:ascii="Cordia New" w:hAnsi="Cordia New" w:cs="Cordia New"/>
                <w:sz w:val="26"/>
                <w:szCs w:val="26"/>
              </w:rPr>
            </w:pPr>
            <w:r w:rsidRPr="002A34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7E56AA08" w14:textId="77777777" w:rsidR="00233934" w:rsidRPr="00E55FB5" w:rsidRDefault="0023393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5DC5E4FF" w14:textId="4FFF0CE0" w:rsidR="00233934" w:rsidRPr="00A0487B" w:rsidRDefault="00662800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A57960">
              <w:rPr>
                <w:rFonts w:ascii="Cordia New" w:hAnsi="Cordia New" w:cs="Cordia New"/>
                <w:sz w:val="26"/>
                <w:szCs w:val="26"/>
              </w:rPr>
              <w:t>247</w:t>
            </w:r>
          </w:p>
        </w:tc>
        <w:tc>
          <w:tcPr>
            <w:tcW w:w="266" w:type="dxa"/>
            <w:vAlign w:val="bottom"/>
          </w:tcPr>
          <w:p w14:paraId="0BEF00A7" w14:textId="77777777" w:rsidR="00233934" w:rsidRPr="00A0487B" w:rsidRDefault="0023393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57" w:type="dxa"/>
            <w:vAlign w:val="bottom"/>
          </w:tcPr>
          <w:p w14:paraId="6AF8BD5D" w14:textId="455FAB09" w:rsidR="00233934" w:rsidRPr="00A0487B" w:rsidRDefault="002A349A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2A34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52854" w:rsidRPr="00616E3E" w14:paraId="4B829C20" w14:textId="77777777" w:rsidTr="005B154F">
        <w:tc>
          <w:tcPr>
            <w:tcW w:w="4158" w:type="dxa"/>
          </w:tcPr>
          <w:p w14:paraId="1911F396" w14:textId="4C56FFD5" w:rsidR="00D52854" w:rsidRPr="00A0487B" w:rsidRDefault="00D5285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86"/>
              <w:rPr>
                <w:rFonts w:ascii="Cordia New" w:hAnsi="Cordia New" w:cs="Cordia New"/>
                <w:sz w:val="26"/>
                <w:szCs w:val="26"/>
                <w:highlight w:val="yellow"/>
                <w:cs/>
                <w:lang w:val="en-GB"/>
              </w:rPr>
            </w:pPr>
            <w:r w:rsidRPr="000545C5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62" w:type="dxa"/>
            <w:vAlign w:val="bottom"/>
          </w:tcPr>
          <w:p w14:paraId="60BA80A8" w14:textId="2B97F58F" w:rsidR="00D52854" w:rsidRPr="006A520E" w:rsidRDefault="00515C6B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A520E">
              <w:rPr>
                <w:rFonts w:ascii="Cordia New" w:hAnsi="Cordia New" w:cs="Cordia New"/>
                <w:sz w:val="26"/>
                <w:szCs w:val="26"/>
              </w:rPr>
              <w:t>4,187</w:t>
            </w:r>
          </w:p>
        </w:tc>
        <w:tc>
          <w:tcPr>
            <w:tcW w:w="243" w:type="dxa"/>
            <w:vAlign w:val="bottom"/>
          </w:tcPr>
          <w:p w14:paraId="6DE68B97" w14:textId="77777777" w:rsidR="00D52854" w:rsidRPr="00A0487B" w:rsidRDefault="00D5285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vAlign w:val="bottom"/>
          </w:tcPr>
          <w:p w14:paraId="40860289" w14:textId="2C5A9DAC" w:rsidR="00D52854" w:rsidRPr="004D1DE4" w:rsidRDefault="002A349A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55FB5">
              <w:rPr>
                <w:rFonts w:ascii="Cordia New" w:hAnsi="Cordia New" w:cs="Cordia New"/>
                <w:sz w:val="26"/>
                <w:szCs w:val="26"/>
              </w:rPr>
              <w:t>2,915</w:t>
            </w:r>
          </w:p>
        </w:tc>
        <w:tc>
          <w:tcPr>
            <w:tcW w:w="242" w:type="dxa"/>
            <w:vAlign w:val="bottom"/>
          </w:tcPr>
          <w:p w14:paraId="701C2426" w14:textId="77777777" w:rsidR="00D52854" w:rsidRPr="004D1DE4" w:rsidRDefault="00D5285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02A3B29B" w14:textId="14F8D3FF" w:rsidR="00D52854" w:rsidRPr="00B462E3" w:rsidRDefault="0083404D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4,187</w:t>
            </w:r>
          </w:p>
        </w:tc>
        <w:tc>
          <w:tcPr>
            <w:tcW w:w="266" w:type="dxa"/>
            <w:vAlign w:val="bottom"/>
          </w:tcPr>
          <w:p w14:paraId="5D078DE4" w14:textId="77777777" w:rsidR="00D52854" w:rsidRPr="00A0487B" w:rsidRDefault="00D5285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57" w:type="dxa"/>
            <w:vAlign w:val="bottom"/>
          </w:tcPr>
          <w:p w14:paraId="05DB5CC5" w14:textId="63D325DD" w:rsidR="00D52854" w:rsidRPr="004D1DE4" w:rsidRDefault="003018D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1DE4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D52854" w:rsidRPr="004D1DE4">
              <w:rPr>
                <w:rFonts w:ascii="Cordia New" w:hAnsi="Cordia New" w:cs="Cordia New"/>
                <w:sz w:val="26"/>
                <w:szCs w:val="26"/>
              </w:rPr>
              <w:t>,915</w:t>
            </w:r>
          </w:p>
        </w:tc>
      </w:tr>
      <w:tr w:rsidR="00233934" w:rsidRPr="00616E3E" w14:paraId="351BB584" w14:textId="77777777" w:rsidTr="005B154F">
        <w:tc>
          <w:tcPr>
            <w:tcW w:w="4158" w:type="dxa"/>
          </w:tcPr>
          <w:p w14:paraId="1D193752" w14:textId="364F1B50" w:rsidR="00233934" w:rsidRPr="00A0487B" w:rsidRDefault="0023393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86"/>
              <w:rPr>
                <w:rFonts w:ascii="Cordia New" w:hAnsi="Cordia New" w:cs="Cordia New"/>
                <w:sz w:val="26"/>
                <w:szCs w:val="26"/>
                <w:highlight w:val="yellow"/>
                <w:cs/>
              </w:rPr>
            </w:pPr>
            <w:r w:rsidRPr="00233934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B6BFC89" w14:textId="1F3D4BB1" w:rsidR="00233934" w:rsidRPr="006A520E" w:rsidRDefault="006A520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A520E">
              <w:rPr>
                <w:rFonts w:ascii="Cordia New" w:hAnsi="Cordia New" w:cs="Cordia New"/>
                <w:sz w:val="26"/>
                <w:szCs w:val="26"/>
              </w:rPr>
              <w:t>389</w:t>
            </w:r>
          </w:p>
        </w:tc>
        <w:tc>
          <w:tcPr>
            <w:tcW w:w="243" w:type="dxa"/>
            <w:vAlign w:val="bottom"/>
          </w:tcPr>
          <w:p w14:paraId="28C3F301" w14:textId="77777777" w:rsidR="00233934" w:rsidRPr="00A0487B" w:rsidRDefault="0023393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04E421D" w14:textId="19AE5030" w:rsidR="00233934" w:rsidRPr="004D1DE4" w:rsidRDefault="002A349A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231</w:t>
            </w:r>
          </w:p>
        </w:tc>
        <w:tc>
          <w:tcPr>
            <w:tcW w:w="242" w:type="dxa"/>
            <w:vAlign w:val="bottom"/>
          </w:tcPr>
          <w:p w14:paraId="554AF05B" w14:textId="77777777" w:rsidR="00233934" w:rsidRPr="004D1DE4" w:rsidRDefault="0023393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  <w:vAlign w:val="bottom"/>
          </w:tcPr>
          <w:p w14:paraId="36F3B824" w14:textId="6FFB9E3C" w:rsidR="00233934" w:rsidRPr="00B462E3" w:rsidRDefault="005C0827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3EEC0037" w14:textId="77777777" w:rsidR="00233934" w:rsidRPr="00A0487B" w:rsidRDefault="0023393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7ED10E3A" w14:textId="02314633" w:rsidR="00233934" w:rsidRPr="004D1DE4" w:rsidRDefault="002A349A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52854" w:rsidRPr="00616E3E" w14:paraId="596E4C78" w14:textId="77777777" w:rsidTr="005B154F">
        <w:tc>
          <w:tcPr>
            <w:tcW w:w="4158" w:type="dxa"/>
          </w:tcPr>
          <w:p w14:paraId="3FEA36FC" w14:textId="7DB35A7C" w:rsidR="00D52854" w:rsidRPr="00A0487B" w:rsidRDefault="00D5285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3"/>
              <w:rPr>
                <w:rFonts w:ascii="Cordia New" w:hAnsi="Cordia New" w:cs="Cordia New"/>
                <w:sz w:val="26"/>
                <w:szCs w:val="26"/>
                <w:highlight w:val="yellow"/>
                <w:cs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ดอกเบี้ย</w:t>
            </w:r>
            <w:r w:rsidR="00B514C5">
              <w:rPr>
                <w:rFonts w:ascii="Cordia New" w:hAnsi="Cordia New" w:cs="Cordia New"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C3ED6" w14:textId="515BCE70" w:rsidR="00D52854" w:rsidRPr="006A520E" w:rsidRDefault="006A520E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A520E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6A520E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6A520E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6A520E">
              <w:rPr>
                <w:rFonts w:ascii="Cordia New" w:hAnsi="Cordia New" w:cs="Cordia New"/>
                <w:noProof/>
                <w:sz w:val="26"/>
                <w:szCs w:val="26"/>
              </w:rPr>
              <w:t>4,576</w:t>
            </w:r>
            <w:r w:rsidRPr="006A520E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43" w:type="dxa"/>
            <w:vAlign w:val="bottom"/>
          </w:tcPr>
          <w:p w14:paraId="631350B0" w14:textId="77777777" w:rsidR="00D52854" w:rsidRPr="00A0487B" w:rsidRDefault="00D5285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B4B92" w14:textId="52FE10D9" w:rsidR="00D52854" w:rsidRPr="004D1DE4" w:rsidRDefault="00D3763D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3,146</w:t>
            </w:r>
          </w:p>
        </w:tc>
        <w:tc>
          <w:tcPr>
            <w:tcW w:w="242" w:type="dxa"/>
            <w:vAlign w:val="bottom"/>
          </w:tcPr>
          <w:p w14:paraId="075F25DD" w14:textId="77777777" w:rsidR="00D52854" w:rsidRPr="004D1DE4" w:rsidRDefault="00D5285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C52A5" w14:textId="233F4EF6" w:rsidR="00D52854" w:rsidRPr="00B462E3" w:rsidRDefault="0015699D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462E3">
              <w:rPr>
                <w:rFonts w:ascii="Cordia New" w:hAnsi="Cordia New" w:cs="Cordia New"/>
                <w:sz w:val="26"/>
                <w:szCs w:val="26"/>
              </w:rPr>
              <w:t>4,</w:t>
            </w:r>
            <w:r w:rsidR="00263540">
              <w:rPr>
                <w:rFonts w:ascii="Cordia New" w:hAnsi="Cordia New" w:cs="Cordia New"/>
                <w:sz w:val="26"/>
                <w:szCs w:val="26"/>
              </w:rPr>
              <w:t>434</w:t>
            </w:r>
          </w:p>
        </w:tc>
        <w:tc>
          <w:tcPr>
            <w:tcW w:w="266" w:type="dxa"/>
            <w:vAlign w:val="bottom"/>
          </w:tcPr>
          <w:p w14:paraId="6D3B6918" w14:textId="77777777" w:rsidR="00D52854" w:rsidRPr="00A0487B" w:rsidRDefault="00D5285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B9FCD" w14:textId="76C717C0" w:rsidR="00D52854" w:rsidRPr="004D1DE4" w:rsidRDefault="00D3763D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2,915</w:t>
            </w:r>
          </w:p>
        </w:tc>
      </w:tr>
      <w:tr w:rsidR="00B514C5" w:rsidRPr="00616E3E" w14:paraId="45D9FCCB" w14:textId="77777777" w:rsidTr="00B514C5">
        <w:tc>
          <w:tcPr>
            <w:tcW w:w="4158" w:type="dxa"/>
          </w:tcPr>
          <w:p w14:paraId="77787EFE" w14:textId="4DB30AD5" w:rsidR="00B514C5" w:rsidRPr="00B514C5" w:rsidRDefault="00B514C5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8" w:space="0" w:color="auto"/>
            </w:tcBorders>
            <w:vAlign w:val="bottom"/>
          </w:tcPr>
          <w:p w14:paraId="64ACC996" w14:textId="4CC7B11E" w:rsidR="00B514C5" w:rsidRPr="00B514C5" w:rsidRDefault="00D61AF1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52F2D">
              <w:rPr>
                <w:rFonts w:ascii="Cordia New" w:hAnsi="Cordia New" w:cs="Cordia New"/>
                <w:sz w:val="26"/>
                <w:szCs w:val="26"/>
              </w:rPr>
              <w:t>4,576</w:t>
            </w:r>
          </w:p>
        </w:tc>
        <w:tc>
          <w:tcPr>
            <w:tcW w:w="243" w:type="dxa"/>
            <w:vAlign w:val="bottom"/>
          </w:tcPr>
          <w:p w14:paraId="53BE6E4F" w14:textId="77777777" w:rsidR="00B514C5" w:rsidRPr="00B514C5" w:rsidRDefault="00B514C5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18" w:space="0" w:color="auto"/>
            </w:tcBorders>
            <w:vAlign w:val="bottom"/>
          </w:tcPr>
          <w:p w14:paraId="4B9ABF57" w14:textId="0C4C3ABE" w:rsidR="00B514C5" w:rsidRPr="004D1DE4" w:rsidRDefault="00B514C5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1DE4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791A83" w:rsidRPr="004D1DE4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4D1DE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018D2" w:rsidRPr="004D1DE4">
              <w:rPr>
                <w:rFonts w:ascii="Cordia New" w:hAnsi="Cordia New" w:cs="Cordia New"/>
                <w:sz w:val="26"/>
                <w:szCs w:val="26"/>
              </w:rPr>
              <w:t>146</w:t>
            </w:r>
          </w:p>
        </w:tc>
        <w:tc>
          <w:tcPr>
            <w:tcW w:w="242" w:type="dxa"/>
            <w:vAlign w:val="bottom"/>
          </w:tcPr>
          <w:p w14:paraId="0AAB4300" w14:textId="77777777" w:rsidR="00B514C5" w:rsidRPr="004D1DE4" w:rsidRDefault="00B514C5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bottom"/>
          </w:tcPr>
          <w:p w14:paraId="67361B08" w14:textId="6C6923B5" w:rsidR="00B514C5" w:rsidRPr="00B462E3" w:rsidRDefault="004D1DE4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462E3">
              <w:rPr>
                <w:rFonts w:ascii="Cordia New" w:hAnsi="Cordia New" w:cs="Cordia New"/>
                <w:sz w:val="26"/>
                <w:szCs w:val="26"/>
              </w:rPr>
              <w:t>34,434</w:t>
            </w:r>
          </w:p>
        </w:tc>
        <w:tc>
          <w:tcPr>
            <w:tcW w:w="266" w:type="dxa"/>
            <w:vAlign w:val="bottom"/>
          </w:tcPr>
          <w:p w14:paraId="21B7FF6A" w14:textId="77777777" w:rsidR="00B514C5" w:rsidRPr="00B514C5" w:rsidRDefault="00B514C5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</w:tcBorders>
            <w:vAlign w:val="bottom"/>
          </w:tcPr>
          <w:p w14:paraId="2ACE4280" w14:textId="5A56647C" w:rsidR="00B514C5" w:rsidRPr="004D1DE4" w:rsidRDefault="003018D2" w:rsidP="001F7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1DE4">
              <w:rPr>
                <w:rFonts w:ascii="Cordia New" w:hAnsi="Cordia New" w:cs="Cordia New"/>
                <w:sz w:val="26"/>
                <w:szCs w:val="26"/>
              </w:rPr>
              <w:t>37</w:t>
            </w:r>
            <w:r w:rsidR="00B514C5" w:rsidRPr="004D1DE4">
              <w:rPr>
                <w:rFonts w:ascii="Cordia New" w:hAnsi="Cordia New" w:cs="Cordia New"/>
                <w:sz w:val="26"/>
                <w:szCs w:val="26"/>
              </w:rPr>
              <w:t>,9</w:t>
            </w:r>
            <w:r w:rsidRPr="004D1DE4">
              <w:rPr>
                <w:rFonts w:ascii="Cordia New" w:hAnsi="Cordia New" w:cs="Cordia New"/>
                <w:sz w:val="26"/>
                <w:szCs w:val="26"/>
              </w:rPr>
              <w:t>15</w:t>
            </w:r>
          </w:p>
        </w:tc>
      </w:tr>
    </w:tbl>
    <w:p w14:paraId="579AD49D" w14:textId="62DAE74D" w:rsidR="00791748" w:rsidRPr="00A40C3F" w:rsidRDefault="00791748" w:rsidP="00043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A40C3F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02E86CDD" w14:textId="77777777" w:rsidR="003832FA" w:rsidRDefault="003832FA" w:rsidP="00043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highlight w:val="yellow"/>
          <w:lang w:val="en-GB"/>
        </w:rPr>
      </w:pPr>
    </w:p>
    <w:p w14:paraId="52267D3F" w14:textId="44E67171" w:rsidR="00867702" w:rsidRPr="00616E3E" w:rsidRDefault="0050701C" w:rsidP="006E5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5F7D7D">
        <w:rPr>
          <w:rFonts w:ascii="Cordia New" w:hAnsi="Cordia New" w:cs="Cordia New" w:hint="cs"/>
          <w:sz w:val="26"/>
          <w:szCs w:val="26"/>
          <w:cs/>
          <w:lang w:val="en-GB"/>
        </w:rPr>
        <w:t>รายการเคลื่อนไหวของเงินกู้ยืมระยะสั้นจากบุคคลแล</w:t>
      </w:r>
      <w:r w:rsidR="00B13BE5" w:rsidRPr="005F7D7D">
        <w:rPr>
          <w:rFonts w:ascii="Cordia New" w:hAnsi="Cordia New" w:cs="Cordia New" w:hint="cs"/>
          <w:sz w:val="26"/>
          <w:szCs w:val="26"/>
          <w:cs/>
          <w:lang w:val="en-GB"/>
        </w:rPr>
        <w:t xml:space="preserve">ะบริษัทที่เกี่ยวข้องกัน </w:t>
      </w:r>
      <w:r w:rsidR="00867702" w:rsidRPr="005F7D7D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867702" w:rsidRPr="005F7D7D">
        <w:rPr>
          <w:rFonts w:ascii="Cordia New" w:hAnsi="Cordia New" w:cs="Cordia New"/>
          <w:sz w:val="26"/>
          <w:szCs w:val="26"/>
          <w:lang w:val="en-GB"/>
        </w:rPr>
        <w:t>31</w:t>
      </w:r>
      <w:r w:rsidR="00867702" w:rsidRPr="005F7D7D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</w:t>
      </w:r>
      <w:r w:rsidR="00867702" w:rsidRPr="005F7D7D">
        <w:rPr>
          <w:rFonts w:ascii="Cordia New" w:hAnsi="Cordia New" w:cs="Cordia New"/>
          <w:sz w:val="26"/>
          <w:szCs w:val="26"/>
          <w:lang w:val="en-GB"/>
        </w:rPr>
        <w:t>256</w:t>
      </w:r>
      <w:r w:rsidR="006E5701" w:rsidRPr="005F7D7D">
        <w:rPr>
          <w:rFonts w:ascii="Cordia New" w:hAnsi="Cordia New" w:cs="Cordia New"/>
          <w:sz w:val="26"/>
          <w:szCs w:val="26"/>
          <w:lang w:val="en-GB"/>
        </w:rPr>
        <w:t>8</w:t>
      </w:r>
      <w:r w:rsidR="00867702" w:rsidRPr="005F7D7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7702" w:rsidRPr="005F7D7D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r w:rsidR="00867702" w:rsidRPr="005F7D7D">
        <w:rPr>
          <w:rFonts w:ascii="Cordia New" w:hAnsi="Cordia New" w:cs="Cordia New"/>
          <w:sz w:val="26"/>
          <w:szCs w:val="26"/>
        </w:rPr>
        <w:t>256</w:t>
      </w:r>
      <w:r w:rsidR="006E5701" w:rsidRPr="005F7D7D">
        <w:rPr>
          <w:rFonts w:ascii="Cordia New" w:hAnsi="Cordia New" w:cs="Cordia New"/>
          <w:sz w:val="26"/>
          <w:szCs w:val="26"/>
        </w:rPr>
        <w:t>7</w:t>
      </w:r>
      <w:r w:rsidR="00867702" w:rsidRPr="005F7D7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7702" w:rsidRPr="005F7D7D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49E7F654" w14:textId="77777777" w:rsidR="00B13BE5" w:rsidRPr="00616E3E" w:rsidRDefault="00B13BE5" w:rsidP="006E5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1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9"/>
        <w:gridCol w:w="1053"/>
        <w:gridCol w:w="243"/>
        <w:gridCol w:w="1035"/>
        <w:gridCol w:w="237"/>
        <w:gridCol w:w="11"/>
        <w:gridCol w:w="1075"/>
        <w:gridCol w:w="261"/>
        <w:gridCol w:w="1080"/>
      </w:tblGrid>
      <w:tr w:rsidR="006E5701" w:rsidRPr="00616E3E" w14:paraId="25520B6D" w14:textId="77777777" w:rsidTr="006E5701">
        <w:trPr>
          <w:tblHeader/>
        </w:trPr>
        <w:tc>
          <w:tcPr>
            <w:tcW w:w="4149" w:type="dxa"/>
          </w:tcPr>
          <w:p w14:paraId="235BA35B" w14:textId="42451449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</w:tcPr>
          <w:p w14:paraId="0D96ACA2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68697CC5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125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16" w:type="dxa"/>
            <w:gridSpan w:val="3"/>
            <w:tcBorders>
              <w:bottom w:val="single" w:sz="4" w:space="0" w:color="auto"/>
            </w:tcBorders>
          </w:tcPr>
          <w:p w14:paraId="31E47B11" w14:textId="77BD3946" w:rsidR="006E5701" w:rsidRPr="00616E3E" w:rsidRDefault="00996D25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125"/>
              </w:tabs>
              <w:spacing w:line="380" w:lineRule="exact"/>
              <w:ind w:left="-9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5701" w:rsidRPr="00616E3E" w14:paraId="43F2BAC7" w14:textId="77777777" w:rsidTr="006E5701">
        <w:trPr>
          <w:tblHeader/>
        </w:trPr>
        <w:tc>
          <w:tcPr>
            <w:tcW w:w="4149" w:type="dxa"/>
          </w:tcPr>
          <w:p w14:paraId="578D1CAD" w14:textId="77777777" w:rsidR="006E5701" w:rsidRPr="00616E3E" w:rsidRDefault="006E5701" w:rsidP="006E5701">
            <w:pPr>
              <w:pStyle w:val="a7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20F02" w14:textId="5852D7CA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0D56AABA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063BB" w14:textId="4B6A2B04" w:rsidR="006E5701" w:rsidRPr="00616E3E" w:rsidRDefault="006E5701" w:rsidP="006E5701">
            <w:pPr>
              <w:tabs>
                <w:tab w:val="clear" w:pos="907"/>
                <w:tab w:val="clear" w:pos="4678"/>
                <w:tab w:val="left" w:pos="4125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237" w:type="dxa"/>
            <w:vAlign w:val="bottom"/>
          </w:tcPr>
          <w:p w14:paraId="4B5EE5AF" w14:textId="77777777" w:rsidR="006E5701" w:rsidRPr="00616E3E" w:rsidRDefault="006E5701" w:rsidP="006E5701">
            <w:pPr>
              <w:tabs>
                <w:tab w:val="clear" w:pos="907"/>
                <w:tab w:val="clear" w:pos="4678"/>
                <w:tab w:val="left" w:pos="4125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bottom"/>
          </w:tcPr>
          <w:p w14:paraId="129E41DE" w14:textId="655D2492" w:rsidR="006E5701" w:rsidRPr="00616E3E" w:rsidRDefault="006E5701" w:rsidP="006E5701">
            <w:pPr>
              <w:tabs>
                <w:tab w:val="clear" w:pos="907"/>
                <w:tab w:val="clear" w:pos="4678"/>
                <w:tab w:val="left" w:pos="4125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5C51AC93" w14:textId="77777777" w:rsidR="006E5701" w:rsidRPr="00616E3E" w:rsidRDefault="006E5701" w:rsidP="006E5701">
            <w:pPr>
              <w:tabs>
                <w:tab w:val="clear" w:pos="907"/>
                <w:tab w:val="clear" w:pos="4678"/>
                <w:tab w:val="left" w:pos="4125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675D1" w14:textId="58D788F6" w:rsidR="006E5701" w:rsidRPr="00616E3E" w:rsidRDefault="006E5701" w:rsidP="006E5701">
            <w:pPr>
              <w:tabs>
                <w:tab w:val="clear" w:pos="907"/>
                <w:tab w:val="clear" w:pos="4678"/>
                <w:tab w:val="left" w:pos="4125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</w:tr>
      <w:tr w:rsidR="006E5701" w:rsidRPr="00616E3E" w14:paraId="4A77BD7C" w14:textId="77777777" w:rsidTr="006E5701">
        <w:trPr>
          <w:trHeight w:hRule="exact" w:val="298"/>
        </w:trPr>
        <w:tc>
          <w:tcPr>
            <w:tcW w:w="4149" w:type="dxa"/>
            <w:vAlign w:val="bottom"/>
          </w:tcPr>
          <w:p w14:paraId="51F434B1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53" w:type="dxa"/>
            <w:vAlign w:val="bottom"/>
          </w:tcPr>
          <w:p w14:paraId="20964052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F2E5159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EF388B7" w14:textId="77777777" w:rsidR="006E5701" w:rsidRPr="00616E3E" w:rsidRDefault="006E5701" w:rsidP="006E5701">
            <w:pPr>
              <w:tabs>
                <w:tab w:val="clear" w:pos="454"/>
                <w:tab w:val="clear" w:pos="680"/>
                <w:tab w:val="clear" w:pos="4678"/>
                <w:tab w:val="left" w:pos="4125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FD0B5F7" w14:textId="77777777" w:rsidR="006E5701" w:rsidRPr="00616E3E" w:rsidRDefault="006E5701" w:rsidP="006E5701">
            <w:pPr>
              <w:tabs>
                <w:tab w:val="clear" w:pos="454"/>
                <w:tab w:val="clear" w:pos="680"/>
                <w:tab w:val="clear" w:pos="4678"/>
                <w:tab w:val="left" w:pos="4125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54E18458" w14:textId="77777777" w:rsidR="006E5701" w:rsidRPr="00616E3E" w:rsidRDefault="006E5701" w:rsidP="006E5701">
            <w:pPr>
              <w:tabs>
                <w:tab w:val="clear" w:pos="454"/>
                <w:tab w:val="clear" w:pos="680"/>
                <w:tab w:val="clear" w:pos="4678"/>
                <w:tab w:val="left" w:pos="4125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6A9F05F9" w14:textId="77777777" w:rsidR="006E5701" w:rsidRPr="00616E3E" w:rsidRDefault="006E5701" w:rsidP="006E5701">
            <w:pPr>
              <w:tabs>
                <w:tab w:val="clear" w:pos="454"/>
                <w:tab w:val="clear" w:pos="680"/>
                <w:tab w:val="clear" w:pos="4678"/>
                <w:tab w:val="left" w:pos="4125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B511C6" w14:textId="77777777" w:rsidR="006E5701" w:rsidRPr="00616E3E" w:rsidRDefault="006E5701" w:rsidP="006E5701">
            <w:pPr>
              <w:tabs>
                <w:tab w:val="clear" w:pos="454"/>
                <w:tab w:val="clear" w:pos="680"/>
                <w:tab w:val="clear" w:pos="4678"/>
                <w:tab w:val="left" w:pos="4125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E5701" w:rsidRPr="00616E3E" w14:paraId="60022029" w14:textId="77777777" w:rsidTr="006E5701">
        <w:trPr>
          <w:trHeight w:val="279"/>
        </w:trPr>
        <w:tc>
          <w:tcPr>
            <w:tcW w:w="4149" w:type="dxa"/>
            <w:vAlign w:val="bottom"/>
          </w:tcPr>
          <w:p w14:paraId="6EAD0EE4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" w:right="28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053" w:type="dxa"/>
            <w:vAlign w:val="bottom"/>
          </w:tcPr>
          <w:p w14:paraId="002140A9" w14:textId="52947E0C" w:rsidR="006E5701" w:rsidRPr="008B4A55" w:rsidRDefault="00A27FF3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B4A55">
              <w:rPr>
                <w:rFonts w:ascii="Cordia New" w:hAnsi="Cordia New" w:cs="Cordia New"/>
                <w:sz w:val="26"/>
                <w:szCs w:val="26"/>
              </w:rPr>
              <w:t>42,000</w:t>
            </w:r>
          </w:p>
        </w:tc>
        <w:tc>
          <w:tcPr>
            <w:tcW w:w="243" w:type="dxa"/>
          </w:tcPr>
          <w:p w14:paraId="16BA4261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02913273" w14:textId="0200E28A" w:rsidR="006E5701" w:rsidRPr="00616E3E" w:rsidRDefault="00F33206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618D0">
              <w:rPr>
                <w:rFonts w:ascii="Cordia New" w:hAnsi="Cordia New" w:cs="Cordia New"/>
                <w:sz w:val="26"/>
                <w:szCs w:val="26"/>
              </w:rPr>
              <w:t>50</w:t>
            </w:r>
            <w:r w:rsidR="006E5701" w:rsidRPr="000618D0">
              <w:rPr>
                <w:rFonts w:ascii="Cordia New" w:hAnsi="Cordia New" w:cs="Cordia New"/>
                <w:sz w:val="26"/>
                <w:szCs w:val="26"/>
              </w:rPr>
              <w:t>,000</w:t>
            </w:r>
          </w:p>
        </w:tc>
        <w:tc>
          <w:tcPr>
            <w:tcW w:w="237" w:type="dxa"/>
          </w:tcPr>
          <w:p w14:paraId="174911E5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6" w:type="dxa"/>
            <w:gridSpan w:val="2"/>
          </w:tcPr>
          <w:p w14:paraId="694038FE" w14:textId="5521FB21" w:rsidR="006E5701" w:rsidRPr="00616E3E" w:rsidRDefault="00A622D5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35,000</w:t>
            </w:r>
          </w:p>
        </w:tc>
        <w:tc>
          <w:tcPr>
            <w:tcW w:w="261" w:type="dxa"/>
          </w:tcPr>
          <w:p w14:paraId="5FD75127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513243" w14:textId="5CA9EFB0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35,000</w:t>
            </w:r>
          </w:p>
        </w:tc>
      </w:tr>
      <w:tr w:rsidR="008A35EF" w:rsidRPr="00616E3E" w14:paraId="6E883155" w14:textId="77777777" w:rsidTr="006E5701">
        <w:tc>
          <w:tcPr>
            <w:tcW w:w="4149" w:type="dxa"/>
            <w:vAlign w:val="bottom"/>
          </w:tcPr>
          <w:p w14:paraId="5E52749E" w14:textId="1809DFDF" w:rsidR="008A35EF" w:rsidRPr="00616E3E" w:rsidRDefault="00512073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" w:right="28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บวก</w:t>
            </w:r>
            <w:r w:rsidRPr="00587E61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587E61" w:rsidRPr="00587E61">
              <w:rPr>
                <w:rFonts w:ascii="Cordia New" w:hAnsi="Cordia New" w:cs="Cordi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053" w:type="dxa"/>
            <w:vAlign w:val="bottom"/>
          </w:tcPr>
          <w:p w14:paraId="1C50B222" w14:textId="4BE817E6" w:rsidR="008A35EF" w:rsidRPr="008B4A55" w:rsidRDefault="00587E61" w:rsidP="00587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ECE88EF" w14:textId="77777777" w:rsidR="008A35EF" w:rsidRPr="00587E61" w:rsidRDefault="008A35EF" w:rsidP="00587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346816B6" w14:textId="68CAECB7" w:rsidR="008A35EF" w:rsidRPr="00EF2AF1" w:rsidRDefault="00587E61" w:rsidP="00587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83C0E73" w14:textId="77777777" w:rsidR="008A35EF" w:rsidRPr="00616E3E" w:rsidRDefault="008A35EF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6" w:type="dxa"/>
            <w:gridSpan w:val="2"/>
          </w:tcPr>
          <w:p w14:paraId="53030C72" w14:textId="27E94C3A" w:rsidR="008A35EF" w:rsidRDefault="00587E6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5,000</w:t>
            </w:r>
          </w:p>
        </w:tc>
        <w:tc>
          <w:tcPr>
            <w:tcW w:w="261" w:type="dxa"/>
          </w:tcPr>
          <w:p w14:paraId="370153DF" w14:textId="77777777" w:rsidR="008A35EF" w:rsidRPr="00616E3E" w:rsidRDefault="008A35EF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FB5F6A" w14:textId="3C1E12FB" w:rsidR="008A35EF" w:rsidRPr="00616E3E" w:rsidRDefault="00587E6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E5701" w:rsidRPr="00616E3E" w14:paraId="5C4C8734" w14:textId="77777777" w:rsidTr="006E5701">
        <w:tc>
          <w:tcPr>
            <w:tcW w:w="4149" w:type="dxa"/>
            <w:vAlign w:val="bottom"/>
          </w:tcPr>
          <w:p w14:paraId="41B08761" w14:textId="48E1EF7F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"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053" w:type="dxa"/>
            <w:vAlign w:val="bottom"/>
          </w:tcPr>
          <w:p w14:paraId="2C467D84" w14:textId="44A6AC72" w:rsidR="006E5701" w:rsidRPr="008B4A55" w:rsidRDefault="00A27FF3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B4A55">
              <w:rPr>
                <w:rFonts w:ascii="Cordia New" w:hAnsi="Cordia New" w:cs="Cordia New"/>
                <w:sz w:val="26"/>
                <w:szCs w:val="26"/>
              </w:rPr>
              <w:t>(12,000)</w:t>
            </w:r>
          </w:p>
        </w:tc>
        <w:tc>
          <w:tcPr>
            <w:tcW w:w="243" w:type="dxa"/>
          </w:tcPr>
          <w:p w14:paraId="2749EC4C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59FAF40D" w14:textId="7990187C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F2AF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33206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EF2AF1">
              <w:rPr>
                <w:rFonts w:ascii="Cordia New" w:hAnsi="Cordia New" w:cs="Cordia New"/>
                <w:sz w:val="26"/>
                <w:szCs w:val="26"/>
              </w:rPr>
              <w:t>,000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0B718BC4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6" w:type="dxa"/>
            <w:gridSpan w:val="2"/>
          </w:tcPr>
          <w:p w14:paraId="1E0B870B" w14:textId="31A44E45" w:rsidR="006E5701" w:rsidRPr="00616E3E" w:rsidRDefault="00A622D5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(10,000)</w:t>
            </w:r>
          </w:p>
        </w:tc>
        <w:tc>
          <w:tcPr>
            <w:tcW w:w="261" w:type="dxa"/>
          </w:tcPr>
          <w:p w14:paraId="3B48643F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3AA804" w14:textId="578B68BE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E5701" w:rsidRPr="00616E3E" w14:paraId="68F46016" w14:textId="77777777" w:rsidTr="006E5701">
        <w:tc>
          <w:tcPr>
            <w:tcW w:w="4149" w:type="dxa"/>
            <w:vAlign w:val="bottom"/>
          </w:tcPr>
          <w:p w14:paraId="7EEBC95A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" w:right="28"/>
              <w:rPr>
                <w:rFonts w:ascii="Cordia New" w:hAnsi="Cordia New" w:cs="Cordia New"/>
                <w:sz w:val="26"/>
                <w:szCs w:val="26"/>
                <w:u w:val="single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6987E60" w14:textId="2A8F0164" w:rsidR="006E5701" w:rsidRPr="008B4A55" w:rsidRDefault="008B4A55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B4A55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8B4A55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8B4A55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8B4A55">
              <w:rPr>
                <w:rFonts w:ascii="Cordia New" w:hAnsi="Cordia New" w:cs="Cordia New"/>
                <w:noProof/>
                <w:sz w:val="26"/>
                <w:szCs w:val="26"/>
              </w:rPr>
              <w:t>30,000</w:t>
            </w:r>
            <w:r w:rsidRPr="008B4A55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43" w:type="dxa"/>
          </w:tcPr>
          <w:p w14:paraId="13350C4F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525E798" w14:textId="637520DF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42,000</w:t>
            </w:r>
          </w:p>
        </w:tc>
        <w:tc>
          <w:tcPr>
            <w:tcW w:w="237" w:type="dxa"/>
          </w:tcPr>
          <w:p w14:paraId="4A32BB90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7525B35" w14:textId="37D3FC94" w:rsidR="006E5701" w:rsidRPr="00616E3E" w:rsidRDefault="00A622D5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30,000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61" w:type="dxa"/>
          </w:tcPr>
          <w:p w14:paraId="4D81B634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0437BA57" w14:textId="1A3E1F83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35,000</w:t>
            </w:r>
          </w:p>
        </w:tc>
      </w:tr>
    </w:tbl>
    <w:p w14:paraId="02172CF3" w14:textId="77777777" w:rsidR="00867702" w:rsidRPr="00616E3E" w:rsidRDefault="00867702" w:rsidP="006E5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4E240A8B" w14:textId="15DC69FA" w:rsidR="00867702" w:rsidRPr="00616E3E" w:rsidRDefault="00867702" w:rsidP="006E5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เงินกู้ยืมระยะสั้น</w:t>
      </w:r>
      <w:r w:rsidR="009C2CD2" w:rsidRPr="00616E3E">
        <w:rPr>
          <w:rFonts w:ascii="Cordia New" w:hAnsi="Cordia New" w:cs="Cordia New"/>
          <w:sz w:val="26"/>
          <w:szCs w:val="26"/>
          <w:cs/>
        </w:rPr>
        <w:t xml:space="preserve"> - </w:t>
      </w:r>
      <w:r w:rsidRPr="00616E3E">
        <w:rPr>
          <w:rFonts w:ascii="Cordia New" w:hAnsi="Cordia New" w:cs="Cordia New"/>
          <w:sz w:val="26"/>
          <w:szCs w:val="26"/>
          <w:cs/>
        </w:rPr>
        <w:t>บุคคลและบริษัทที่เกี่ยวข้อง</w:t>
      </w:r>
      <w:r w:rsidR="00865D69">
        <w:rPr>
          <w:rFonts w:ascii="Cordia New" w:hAnsi="Cordia New" w:cs="Cordia New" w:hint="cs"/>
          <w:sz w:val="26"/>
          <w:szCs w:val="26"/>
          <w:cs/>
        </w:rPr>
        <w:t>กัน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ดังกล่าวอยู่ในรูปแบบตั๋วสัญญาใช้เงิน โดยมีอัตราดอกเบี้ยร้อยละ </w:t>
      </w:r>
      <w:r w:rsidR="0041254E" w:rsidRPr="00616E3E">
        <w:rPr>
          <w:rFonts w:ascii="Cordia New" w:hAnsi="Cordia New" w:cs="Cordia New"/>
          <w:sz w:val="26"/>
          <w:szCs w:val="26"/>
        </w:rPr>
        <w:t xml:space="preserve">5.00 </w:t>
      </w:r>
      <w:r w:rsidR="00711EA5" w:rsidRPr="00616E3E">
        <w:rPr>
          <w:rFonts w:ascii="Cordia New" w:hAnsi="Cordia New" w:cs="Cordia New"/>
          <w:sz w:val="26"/>
          <w:szCs w:val="26"/>
        </w:rPr>
        <w:t>-</w:t>
      </w:r>
      <w:r w:rsidR="0041254E" w:rsidRPr="00616E3E">
        <w:rPr>
          <w:rFonts w:ascii="Cordia New" w:hAnsi="Cordia New" w:cs="Cordia New"/>
          <w:sz w:val="26"/>
          <w:szCs w:val="26"/>
        </w:rPr>
        <w:t xml:space="preserve"> 6.00</w:t>
      </w:r>
      <w:r w:rsidR="005540CB"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ต่อปี และมีกำหนดชำระคืนเมื่อทวงถาม โดยไม่มีหลักประกัน</w:t>
      </w:r>
    </w:p>
    <w:p w14:paraId="2600D897" w14:textId="401F5148" w:rsidR="006E5701" w:rsidRPr="00043147" w:rsidRDefault="006E5701" w:rsidP="00043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276"/>
        <w:gridCol w:w="283"/>
        <w:gridCol w:w="1701"/>
        <w:gridCol w:w="266"/>
        <w:gridCol w:w="1723"/>
      </w:tblGrid>
      <w:tr w:rsidR="00795228" w:rsidRPr="00616E3E" w14:paraId="61BCCE58" w14:textId="77777777" w:rsidTr="006E5701">
        <w:trPr>
          <w:tblHeader/>
        </w:trPr>
        <w:tc>
          <w:tcPr>
            <w:tcW w:w="3816" w:type="dxa"/>
          </w:tcPr>
          <w:p w14:paraId="637BBEEC" w14:textId="5027FF7D" w:rsidR="00795228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41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: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พันบาท)</w:t>
            </w:r>
          </w:p>
        </w:tc>
        <w:tc>
          <w:tcPr>
            <w:tcW w:w="1276" w:type="dxa"/>
            <w:vMerge w:val="restart"/>
          </w:tcPr>
          <w:p w14:paraId="5DE1BAB6" w14:textId="77777777" w:rsidR="006E5701" w:rsidRDefault="00795228" w:rsidP="006E5701">
            <w:pPr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อัตราดอกเบี้ย</w:t>
            </w:r>
          </w:p>
          <w:p w14:paraId="4DF78153" w14:textId="29813BD9" w:rsidR="00795228" w:rsidRPr="00616E3E" w:rsidRDefault="00795228" w:rsidP="006E5701">
            <w:pPr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83" w:type="dxa"/>
          </w:tcPr>
          <w:p w14:paraId="78CDD9F0" w14:textId="77777777" w:rsidR="00795228" w:rsidRPr="00616E3E" w:rsidRDefault="00795228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95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1D585B8C" w14:textId="100C9F93" w:rsidR="00795228" w:rsidRPr="00616E3E" w:rsidRDefault="00795228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95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งบการเงินรวมและ</w:t>
            </w:r>
            <w:r w:rsidR="00996D25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3C0E" w:rsidRPr="00616E3E" w14:paraId="3972F7D7" w14:textId="77777777" w:rsidTr="006E5701">
        <w:trPr>
          <w:tblHeader/>
        </w:trPr>
        <w:tc>
          <w:tcPr>
            <w:tcW w:w="3816" w:type="dxa"/>
          </w:tcPr>
          <w:p w14:paraId="112EED8F" w14:textId="77777777" w:rsidR="00CC3C0E" w:rsidRPr="00616E3E" w:rsidRDefault="00CC3C0E" w:rsidP="006E5701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80" w:lineRule="exact"/>
              <w:ind w:left="-41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01DC6E9" w14:textId="719CC81D" w:rsidR="00CC3C0E" w:rsidRPr="00616E3E" w:rsidRDefault="00CC3C0E" w:rsidP="006E5701">
            <w:pPr>
              <w:tabs>
                <w:tab w:val="clear" w:pos="907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48EEF21" w14:textId="77777777" w:rsidR="00CC3C0E" w:rsidRPr="00616E3E" w:rsidRDefault="00CC3C0E" w:rsidP="006E5701">
            <w:pPr>
              <w:tabs>
                <w:tab w:val="clear" w:pos="907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EB9056C" w14:textId="563283FE" w:rsidR="00CC3C0E" w:rsidRPr="00616E3E" w:rsidRDefault="00CC3C0E" w:rsidP="006E5701">
            <w:pPr>
              <w:tabs>
                <w:tab w:val="clear" w:pos="907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6E5701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266" w:type="dxa"/>
            <w:vAlign w:val="bottom"/>
          </w:tcPr>
          <w:p w14:paraId="5B11DC18" w14:textId="77777777" w:rsidR="00CC3C0E" w:rsidRPr="00616E3E" w:rsidRDefault="00CC3C0E" w:rsidP="006E5701">
            <w:pPr>
              <w:tabs>
                <w:tab w:val="clear" w:pos="907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57357915" w14:textId="4457FCEB" w:rsidR="00CC3C0E" w:rsidRPr="00616E3E" w:rsidRDefault="00CC3C0E" w:rsidP="006E5701">
            <w:pPr>
              <w:tabs>
                <w:tab w:val="clear" w:pos="907"/>
              </w:tabs>
              <w:spacing w:line="380" w:lineRule="exact"/>
              <w:ind w:left="-108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6E5701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</w:tr>
      <w:tr w:rsidR="00950618" w:rsidRPr="00616E3E" w14:paraId="2F854F24" w14:textId="77777777" w:rsidTr="006E5701">
        <w:trPr>
          <w:trHeight w:val="110"/>
          <w:tblHeader/>
        </w:trPr>
        <w:tc>
          <w:tcPr>
            <w:tcW w:w="3816" w:type="dxa"/>
          </w:tcPr>
          <w:p w14:paraId="0A9ACB73" w14:textId="77777777" w:rsidR="00950618" w:rsidRPr="00616E3E" w:rsidRDefault="00950618" w:rsidP="006E5701">
            <w:pPr>
              <w:tabs>
                <w:tab w:val="left" w:pos="113"/>
              </w:tabs>
              <w:spacing w:line="380" w:lineRule="exact"/>
              <w:ind w:left="-41" w:right="-113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1501B8" w14:textId="77777777" w:rsidR="00950618" w:rsidRPr="00616E3E" w:rsidRDefault="00950618" w:rsidP="006E5701">
            <w:pPr>
              <w:tabs>
                <w:tab w:val="left" w:pos="113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83" w:type="dxa"/>
          </w:tcPr>
          <w:p w14:paraId="5622479A" w14:textId="77777777" w:rsidR="00950618" w:rsidRPr="00616E3E" w:rsidRDefault="00950618" w:rsidP="006E5701">
            <w:pPr>
              <w:tabs>
                <w:tab w:val="left" w:pos="113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61F578C0" w14:textId="7FE6D910" w:rsidR="00950618" w:rsidRPr="00616E3E" w:rsidRDefault="00950618" w:rsidP="006E5701">
            <w:pPr>
              <w:tabs>
                <w:tab w:val="left" w:pos="113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66" w:type="dxa"/>
            <w:vAlign w:val="bottom"/>
          </w:tcPr>
          <w:p w14:paraId="212642C1" w14:textId="77777777" w:rsidR="00950618" w:rsidRPr="00616E3E" w:rsidRDefault="00950618" w:rsidP="006E5701">
            <w:pPr>
              <w:tabs>
                <w:tab w:val="left" w:pos="113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23" w:type="dxa"/>
            <w:vAlign w:val="bottom"/>
          </w:tcPr>
          <w:p w14:paraId="53DBBA42" w14:textId="77777777" w:rsidR="00950618" w:rsidRPr="00616E3E" w:rsidRDefault="00950618" w:rsidP="006E5701">
            <w:pPr>
              <w:tabs>
                <w:tab w:val="left" w:pos="113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</w:tr>
      <w:tr w:rsidR="00950618" w:rsidRPr="00616E3E" w14:paraId="6875987D" w14:textId="77777777" w:rsidTr="006E5701">
        <w:trPr>
          <w:trHeight w:val="110"/>
          <w:tblHeader/>
        </w:trPr>
        <w:tc>
          <w:tcPr>
            <w:tcW w:w="3816" w:type="dxa"/>
          </w:tcPr>
          <w:p w14:paraId="18851683" w14:textId="76177BCC" w:rsidR="00950618" w:rsidRPr="00616E3E" w:rsidRDefault="00950618" w:rsidP="006E5701">
            <w:pPr>
              <w:spacing w:line="380" w:lineRule="exact"/>
              <w:ind w:left="-41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เงินกู้ยืมระยะยาวจากบุคคลที่เกี่ยวข้อง</w:t>
            </w:r>
            <w:r w:rsidR="00865D69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76" w:type="dxa"/>
          </w:tcPr>
          <w:p w14:paraId="2EE3E682" w14:textId="77777777" w:rsidR="00950618" w:rsidRPr="00616E3E" w:rsidRDefault="00950618" w:rsidP="006E5701">
            <w:pPr>
              <w:tabs>
                <w:tab w:val="left" w:pos="113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83" w:type="dxa"/>
          </w:tcPr>
          <w:p w14:paraId="57647EE6" w14:textId="77777777" w:rsidR="00950618" w:rsidRPr="00616E3E" w:rsidRDefault="00950618" w:rsidP="006E5701">
            <w:pPr>
              <w:tabs>
                <w:tab w:val="left" w:pos="113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05F384AA" w14:textId="2F9A8EC9" w:rsidR="00950618" w:rsidRPr="00616E3E" w:rsidRDefault="00950618" w:rsidP="006E5701">
            <w:pPr>
              <w:tabs>
                <w:tab w:val="left" w:pos="113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66" w:type="dxa"/>
            <w:vAlign w:val="bottom"/>
          </w:tcPr>
          <w:p w14:paraId="6A353204" w14:textId="77777777" w:rsidR="00950618" w:rsidRPr="00616E3E" w:rsidRDefault="00950618" w:rsidP="006E5701">
            <w:pPr>
              <w:tabs>
                <w:tab w:val="left" w:pos="113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23" w:type="dxa"/>
            <w:vAlign w:val="bottom"/>
          </w:tcPr>
          <w:p w14:paraId="15CCAF81" w14:textId="77777777" w:rsidR="00950618" w:rsidRPr="00616E3E" w:rsidRDefault="00950618" w:rsidP="006E5701">
            <w:pPr>
              <w:tabs>
                <w:tab w:val="left" w:pos="113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</w:tr>
      <w:tr w:rsidR="006E5701" w:rsidRPr="00616E3E" w14:paraId="2A1EED66" w14:textId="77777777" w:rsidTr="006E5701">
        <w:trPr>
          <w:trHeight w:val="110"/>
          <w:tblHeader/>
        </w:trPr>
        <w:tc>
          <w:tcPr>
            <w:tcW w:w="3816" w:type="dxa"/>
          </w:tcPr>
          <w:p w14:paraId="381DE5E3" w14:textId="071B4DA8" w:rsidR="006E5701" w:rsidRPr="00616E3E" w:rsidRDefault="006E5701" w:rsidP="006E5701">
            <w:pPr>
              <w:spacing w:line="380" w:lineRule="exact"/>
              <w:ind w:left="-41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ญาติกรรมการ</w:t>
            </w:r>
          </w:p>
        </w:tc>
        <w:tc>
          <w:tcPr>
            <w:tcW w:w="1276" w:type="dxa"/>
          </w:tcPr>
          <w:p w14:paraId="479ACB8F" w14:textId="00FB03D3" w:rsidR="006E5701" w:rsidRPr="00616E3E" w:rsidRDefault="006E5701" w:rsidP="006E5701">
            <w:pPr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MLR - 0.25</w:t>
            </w:r>
          </w:p>
        </w:tc>
        <w:tc>
          <w:tcPr>
            <w:tcW w:w="283" w:type="dxa"/>
          </w:tcPr>
          <w:p w14:paraId="549442B6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E090B68" w14:textId="7A94177B" w:rsidR="006E5701" w:rsidRPr="006E5701" w:rsidRDefault="00990F29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069F9">
              <w:rPr>
                <w:rFonts w:ascii="Cordia New" w:hAnsi="Cordia New" w:cs="Cordia New"/>
                <w:sz w:val="26"/>
                <w:szCs w:val="26"/>
              </w:rPr>
              <w:t>4,855</w:t>
            </w:r>
          </w:p>
        </w:tc>
        <w:tc>
          <w:tcPr>
            <w:tcW w:w="266" w:type="dxa"/>
            <w:vAlign w:val="bottom"/>
          </w:tcPr>
          <w:p w14:paraId="6C077BBB" w14:textId="77777777" w:rsidR="006E5701" w:rsidRPr="006E5701" w:rsidRDefault="006E5701" w:rsidP="006E5701">
            <w:pPr>
              <w:tabs>
                <w:tab w:val="left" w:pos="113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23" w:type="dxa"/>
            <w:vAlign w:val="bottom"/>
          </w:tcPr>
          <w:p w14:paraId="7622A4F3" w14:textId="22DF31FB" w:rsidR="006E5701" w:rsidRPr="006E5701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56,819</w:t>
            </w:r>
          </w:p>
        </w:tc>
      </w:tr>
      <w:tr w:rsidR="006E5701" w:rsidRPr="00616E3E" w14:paraId="55CC1C06" w14:textId="77777777" w:rsidTr="006E5701">
        <w:trPr>
          <w:trHeight w:val="110"/>
          <w:tblHeader/>
        </w:trPr>
        <w:tc>
          <w:tcPr>
            <w:tcW w:w="3816" w:type="dxa"/>
          </w:tcPr>
          <w:p w14:paraId="0151FCB9" w14:textId="370E821C" w:rsidR="006E5701" w:rsidRPr="00616E3E" w:rsidRDefault="006E5701" w:rsidP="006E5701">
            <w:pPr>
              <w:spacing w:line="380" w:lineRule="exact"/>
              <w:ind w:left="-41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</w:tcPr>
          <w:p w14:paraId="23B778EC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C9BAA40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58F310" w14:textId="6719DC2E" w:rsidR="006E5701" w:rsidRPr="006E5701" w:rsidRDefault="00990F29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(11,964)</w:t>
            </w:r>
          </w:p>
        </w:tc>
        <w:tc>
          <w:tcPr>
            <w:tcW w:w="266" w:type="dxa"/>
            <w:vAlign w:val="bottom"/>
          </w:tcPr>
          <w:p w14:paraId="0C718CF3" w14:textId="77777777" w:rsidR="006E5701" w:rsidRPr="006E5701" w:rsidRDefault="006E5701" w:rsidP="006E5701">
            <w:pPr>
              <w:tabs>
                <w:tab w:val="left" w:pos="113"/>
              </w:tabs>
              <w:spacing w:line="380" w:lineRule="exact"/>
              <w:ind w:right="-113" w:firstLine="3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vAlign w:val="bottom"/>
          </w:tcPr>
          <w:p w14:paraId="7B3906F0" w14:textId="678D3256" w:rsidR="006E5701" w:rsidRPr="006E5701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6E5701">
              <w:rPr>
                <w:rFonts w:ascii="Cordia New" w:hAnsi="Cordia New" w:cs="Cordia New"/>
                <w:sz w:val="26"/>
                <w:szCs w:val="26"/>
              </w:rPr>
              <w:t>11,964</w:t>
            </w:r>
            <w:r w:rsidRPr="006E5701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</w:tr>
      <w:tr w:rsidR="006E5701" w:rsidRPr="00616E3E" w14:paraId="7ACFC051" w14:textId="77777777" w:rsidTr="006E5701">
        <w:trPr>
          <w:trHeight w:val="110"/>
          <w:tblHeader/>
        </w:trPr>
        <w:tc>
          <w:tcPr>
            <w:tcW w:w="3816" w:type="dxa"/>
          </w:tcPr>
          <w:p w14:paraId="6A604C4C" w14:textId="05FCEA24" w:rsidR="006E5701" w:rsidRPr="00616E3E" w:rsidRDefault="006E5701" w:rsidP="006E5701">
            <w:pPr>
              <w:tabs>
                <w:tab w:val="left" w:pos="113"/>
              </w:tabs>
              <w:spacing w:line="380" w:lineRule="exact"/>
              <w:ind w:left="-41"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</w:tcPr>
          <w:p w14:paraId="32CD4299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1FD1FA8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1B58504" w14:textId="039730CB" w:rsidR="006E5701" w:rsidRPr="006E5701" w:rsidRDefault="00803307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32,891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66" w:type="dxa"/>
            <w:vAlign w:val="bottom"/>
          </w:tcPr>
          <w:p w14:paraId="1BBCBB01" w14:textId="77777777" w:rsidR="006E5701" w:rsidRPr="006E5701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25ED2F5" w14:textId="2ED10A60" w:rsidR="006E5701" w:rsidRPr="006E5701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E5701">
              <w:rPr>
                <w:rFonts w:ascii="Cordia New" w:hAnsi="Cordia New" w:cs="Cordia New"/>
                <w:sz w:val="26"/>
                <w:szCs w:val="26"/>
              </w:rPr>
              <w:t>44,855</w:t>
            </w:r>
          </w:p>
        </w:tc>
      </w:tr>
    </w:tbl>
    <w:p w14:paraId="3418C1B2" w14:textId="77777777" w:rsidR="00043147" w:rsidRDefault="00043147" w:rsidP="006E5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highlight w:val="yellow"/>
        </w:rPr>
      </w:pPr>
    </w:p>
    <w:p w14:paraId="0A3F5564" w14:textId="718D263A" w:rsidR="00606E5F" w:rsidRDefault="006359DE" w:rsidP="00635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5F7D7D">
        <w:rPr>
          <w:rFonts w:ascii="Cordia New" w:hAnsi="Cordia New" w:cs="Cordia New" w:hint="cs"/>
          <w:sz w:val="26"/>
          <w:szCs w:val="26"/>
          <w:cs/>
          <w:lang w:val="en-GB"/>
        </w:rPr>
        <w:t xml:space="preserve">รายการเคลื่อนไหวของเงินกู้ยืมระยะยาวจากบุคคลที่เกี่ยวข้องกัน </w:t>
      </w:r>
      <w:r w:rsidRPr="005F7D7D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Pr="005F7D7D">
        <w:rPr>
          <w:rFonts w:ascii="Cordia New" w:hAnsi="Cordia New" w:cs="Cordia New"/>
          <w:sz w:val="26"/>
          <w:szCs w:val="26"/>
          <w:lang w:val="en-GB"/>
        </w:rPr>
        <w:t>31</w:t>
      </w:r>
      <w:r w:rsidRPr="005F7D7D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</w:t>
      </w:r>
      <w:r w:rsidRPr="005F7D7D">
        <w:rPr>
          <w:rFonts w:ascii="Cordia New" w:hAnsi="Cordia New" w:cs="Cordia New"/>
          <w:sz w:val="26"/>
          <w:szCs w:val="26"/>
          <w:lang w:val="en-GB"/>
        </w:rPr>
        <w:t xml:space="preserve">2568 </w:t>
      </w:r>
      <w:r w:rsidRPr="005F7D7D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r w:rsidRPr="005F7D7D">
        <w:rPr>
          <w:rFonts w:ascii="Cordia New" w:hAnsi="Cordia New" w:cs="Cordia New"/>
          <w:sz w:val="26"/>
          <w:szCs w:val="26"/>
        </w:rPr>
        <w:t>2567</w:t>
      </w:r>
      <w:r w:rsidRPr="005F7D7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F7D7D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5D903B3F" w14:textId="77777777" w:rsidR="006359DE" w:rsidRPr="00616E3E" w:rsidRDefault="006359DE" w:rsidP="00635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6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373"/>
        <w:gridCol w:w="1701"/>
        <w:gridCol w:w="243"/>
        <w:gridCol w:w="1746"/>
      </w:tblGrid>
      <w:tr w:rsidR="006E5701" w:rsidRPr="00616E3E" w14:paraId="52D2DB30" w14:textId="77777777" w:rsidTr="00996D25">
        <w:trPr>
          <w:tblHeader/>
        </w:trPr>
        <w:tc>
          <w:tcPr>
            <w:tcW w:w="5373" w:type="dxa"/>
          </w:tcPr>
          <w:p w14:paraId="02E7256E" w14:textId="22732D11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: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พันบาท)</w:t>
            </w: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7893968B" w14:textId="2CF2D88C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95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งบการเงินรวมและ</w:t>
            </w:r>
            <w:r w:rsidR="00996D25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5701" w:rsidRPr="00616E3E" w14:paraId="405DEA5C" w14:textId="77777777" w:rsidTr="00996D25">
        <w:trPr>
          <w:tblHeader/>
        </w:trPr>
        <w:tc>
          <w:tcPr>
            <w:tcW w:w="5373" w:type="dxa"/>
          </w:tcPr>
          <w:p w14:paraId="40D7247D" w14:textId="77777777" w:rsidR="006E5701" w:rsidRPr="00616E3E" w:rsidRDefault="006E5701" w:rsidP="006E5701">
            <w:pPr>
              <w:pStyle w:val="a7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FB145" w14:textId="37B50701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41606016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2F26D" w14:textId="785A8439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</w:tr>
      <w:tr w:rsidR="006E5701" w:rsidRPr="00616E3E" w14:paraId="29227E35" w14:textId="77777777" w:rsidTr="00996D25">
        <w:trPr>
          <w:trHeight w:hRule="exact" w:val="370"/>
        </w:trPr>
        <w:tc>
          <w:tcPr>
            <w:tcW w:w="5373" w:type="dxa"/>
            <w:vAlign w:val="bottom"/>
          </w:tcPr>
          <w:p w14:paraId="6DF4A230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5CFEF250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BA2D00A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7013D577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E5701" w:rsidRPr="00616E3E" w14:paraId="29A366DC" w14:textId="77777777" w:rsidTr="00996D25">
        <w:trPr>
          <w:trHeight w:val="279"/>
        </w:trPr>
        <w:tc>
          <w:tcPr>
            <w:tcW w:w="5373" w:type="dxa"/>
            <w:vAlign w:val="bottom"/>
          </w:tcPr>
          <w:p w14:paraId="2B509331" w14:textId="4CB82C75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41" w:right="28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701" w:type="dxa"/>
          </w:tcPr>
          <w:p w14:paraId="4D2B93C5" w14:textId="453CAC12" w:rsidR="006E5701" w:rsidRPr="00616E3E" w:rsidRDefault="00420232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56,819</w:t>
            </w:r>
          </w:p>
        </w:tc>
        <w:tc>
          <w:tcPr>
            <w:tcW w:w="243" w:type="dxa"/>
          </w:tcPr>
          <w:p w14:paraId="1BD0C5A9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46" w:type="dxa"/>
          </w:tcPr>
          <w:p w14:paraId="333B96BF" w14:textId="174CAC82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60,807</w:t>
            </w:r>
          </w:p>
        </w:tc>
      </w:tr>
      <w:tr w:rsidR="006E5701" w:rsidRPr="00616E3E" w14:paraId="0476AD5C" w14:textId="77777777" w:rsidTr="00996D25">
        <w:tc>
          <w:tcPr>
            <w:tcW w:w="5373" w:type="dxa"/>
            <w:vAlign w:val="bottom"/>
          </w:tcPr>
          <w:p w14:paraId="154D9A3A" w14:textId="4D5C0BBD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41"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701" w:type="dxa"/>
          </w:tcPr>
          <w:p w14:paraId="5D225DE3" w14:textId="6838A8C0" w:rsidR="006E5701" w:rsidRPr="00616E3E" w:rsidRDefault="00CE41B3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(11,964)</w:t>
            </w:r>
          </w:p>
        </w:tc>
        <w:tc>
          <w:tcPr>
            <w:tcW w:w="243" w:type="dxa"/>
          </w:tcPr>
          <w:p w14:paraId="0A78BDDC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46" w:type="dxa"/>
          </w:tcPr>
          <w:p w14:paraId="55186614" w14:textId="7382C646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3,988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</w:tr>
      <w:tr w:rsidR="006E5701" w:rsidRPr="00616E3E" w14:paraId="7F58A11F" w14:textId="77777777" w:rsidTr="00996D25">
        <w:tc>
          <w:tcPr>
            <w:tcW w:w="5373" w:type="dxa"/>
            <w:vAlign w:val="bottom"/>
          </w:tcPr>
          <w:p w14:paraId="14B206AC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41" w:right="28"/>
              <w:rPr>
                <w:rFonts w:ascii="Cordia New" w:hAnsi="Cordia New" w:cs="Cordia New"/>
                <w:sz w:val="26"/>
                <w:szCs w:val="26"/>
                <w:u w:val="single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</w:tcPr>
          <w:p w14:paraId="0CB6B141" w14:textId="1F966D54" w:rsidR="006E5701" w:rsidRPr="00616E3E" w:rsidRDefault="00CE41B3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44,855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43" w:type="dxa"/>
          </w:tcPr>
          <w:p w14:paraId="57BACA00" w14:textId="77777777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12" w:space="0" w:color="auto"/>
            </w:tcBorders>
          </w:tcPr>
          <w:p w14:paraId="33E45577" w14:textId="7AFD5D78" w:rsidR="006E5701" w:rsidRPr="00616E3E" w:rsidRDefault="006E5701" w:rsidP="006E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56,819</w:t>
            </w:r>
          </w:p>
        </w:tc>
      </w:tr>
    </w:tbl>
    <w:p w14:paraId="065C9EFC" w14:textId="533EC4CB" w:rsidR="00317B9B" w:rsidRPr="00A40C3F" w:rsidRDefault="00317B9B" w:rsidP="00043147">
      <w:pPr>
        <w:tabs>
          <w:tab w:val="left" w:pos="9214"/>
        </w:tabs>
        <w:jc w:val="thaiDistribute"/>
        <w:rPr>
          <w:rFonts w:ascii="Cordia New" w:hAnsi="Cordia New" w:cs="Cordia New"/>
          <w:sz w:val="26"/>
          <w:szCs w:val="26"/>
          <w:cs/>
        </w:rPr>
      </w:pPr>
      <w:r w:rsidRPr="00A40C3F">
        <w:rPr>
          <w:rFonts w:ascii="Cordia New" w:hAnsi="Cordia New" w:cs="Cordia New"/>
          <w:sz w:val="26"/>
          <w:szCs w:val="26"/>
          <w:cs/>
        </w:rPr>
        <w:br w:type="page"/>
      </w:r>
    </w:p>
    <w:p w14:paraId="3AC72839" w14:textId="77777777" w:rsidR="002F2F7C" w:rsidRDefault="002F2F7C" w:rsidP="00996D25">
      <w:pPr>
        <w:tabs>
          <w:tab w:val="left" w:pos="9214"/>
        </w:tabs>
        <w:ind w:left="360"/>
        <w:jc w:val="thaiDistribute"/>
        <w:rPr>
          <w:rFonts w:ascii="Cordia New" w:hAnsi="Cordia New" w:cs="Cordia New"/>
          <w:sz w:val="26"/>
          <w:szCs w:val="26"/>
          <w:highlight w:val="yellow"/>
        </w:rPr>
      </w:pPr>
    </w:p>
    <w:p w14:paraId="415B8117" w14:textId="77777777" w:rsidR="001E7D75" w:rsidRPr="005F7D7D" w:rsidRDefault="001E7D75" w:rsidP="001E7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eastAsia="Cordia New" w:hAnsi="Cordia New" w:cs="Cordia New"/>
          <w:sz w:val="26"/>
          <w:szCs w:val="26"/>
          <w:lang w:eastAsia="th-TH"/>
        </w:rPr>
      </w:pPr>
      <w:r w:rsidRPr="005F7D7D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เงินกู้ยืมจากญาติกรรมการ มีวัตถุประสงค์เพื่อนำเงินไปชำระหนี้กับสถาบันการเงินแห่งหนึ่งก่อนครบกำหนดเพื่อลดภาระดอกเบี้ย</w:t>
      </w:r>
    </w:p>
    <w:p w14:paraId="6E7416E9" w14:textId="77777777" w:rsidR="001E7D75" w:rsidRPr="005F7D7D" w:rsidRDefault="001E7D75" w:rsidP="001E7D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eastAsia="Cordia New" w:hAnsi="Cordia New" w:cs="Cordia New"/>
          <w:sz w:val="26"/>
          <w:szCs w:val="26"/>
          <w:lang w:eastAsia="th-TH"/>
        </w:rPr>
      </w:pPr>
    </w:p>
    <w:p w14:paraId="0A04D515" w14:textId="644E4EB7" w:rsidR="00996D25" w:rsidRDefault="001E7D75" w:rsidP="00237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hAnsi="Cordia New" w:cs="Cordia New"/>
          <w:sz w:val="26"/>
          <w:szCs w:val="26"/>
        </w:rPr>
      </w:pPr>
      <w:r w:rsidRPr="005F7D7D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เงินกู้ยืมจากญาติกรรมการ ไม่มีหลักประกัน และมีอัตราดอกเบี้ยร้อยละ </w:t>
      </w:r>
      <w:r w:rsidRPr="005F7D7D">
        <w:rPr>
          <w:rFonts w:ascii="Cordia New" w:eastAsia="Cordia New" w:hAnsi="Cordia New" w:cs="Cordia New" w:hint="cs"/>
          <w:sz w:val="26"/>
          <w:szCs w:val="26"/>
          <w:lang w:eastAsia="th-TH"/>
        </w:rPr>
        <w:t>MLR</w:t>
      </w:r>
      <w:r w:rsidRPr="005F7D7D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Pr="005F7D7D">
        <w:rPr>
          <w:rFonts w:ascii="Cordia New" w:eastAsia="Cordia New" w:hAnsi="Cordia New" w:cs="Cordia New" w:hint="cs"/>
          <w:sz w:val="26"/>
          <w:szCs w:val="26"/>
          <w:lang w:eastAsia="th-TH"/>
        </w:rPr>
        <w:t>-</w:t>
      </w:r>
      <w:r w:rsidRPr="005F7D7D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Pr="005F7D7D">
        <w:rPr>
          <w:rFonts w:ascii="Cordia New" w:eastAsia="Cordia New" w:hAnsi="Cordia New" w:cs="Cordia New" w:hint="cs"/>
          <w:sz w:val="26"/>
          <w:szCs w:val="26"/>
          <w:lang w:eastAsia="th-TH"/>
        </w:rPr>
        <w:t>0</w:t>
      </w:r>
      <w:r w:rsidRPr="005F7D7D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.</w:t>
      </w:r>
      <w:r w:rsidRPr="005F7D7D">
        <w:rPr>
          <w:rFonts w:ascii="Cordia New" w:eastAsia="Cordia New" w:hAnsi="Cordia New" w:cs="Cordia New" w:hint="cs"/>
          <w:sz w:val="26"/>
          <w:szCs w:val="26"/>
          <w:lang w:eastAsia="th-TH"/>
        </w:rPr>
        <w:t>25</w:t>
      </w:r>
      <w:r w:rsidRPr="005F7D7D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ต่อปี โดยมีกำหนดชำระเงินต้นและดอกเบี้ยเป็นรายงวดตามเงื่อนไขของสัญญาเงินกู้ ทั้งนี้ </w:t>
      </w:r>
      <w:r w:rsidRPr="005F7D7D">
        <w:rPr>
          <w:rFonts w:ascii="Cordia New" w:hAnsi="Cordia New" w:cs="Cordia New" w:hint="cs"/>
          <w:sz w:val="26"/>
          <w:szCs w:val="26"/>
          <w:cs/>
        </w:rPr>
        <w:t xml:space="preserve">บริษัทต้องชำระหนี้ทั้งหมดให้เสร็จสิ้นภายในเดือนกันยายน </w:t>
      </w:r>
      <w:r w:rsidRPr="005F7D7D">
        <w:rPr>
          <w:rFonts w:ascii="Cordia New" w:hAnsi="Cordia New" w:cs="Cordia New"/>
          <w:sz w:val="26"/>
          <w:szCs w:val="26"/>
        </w:rPr>
        <w:t>2571</w:t>
      </w:r>
    </w:p>
    <w:p w14:paraId="7A0DB2A6" w14:textId="77777777" w:rsidR="00606E5F" w:rsidRPr="00EA5164" w:rsidRDefault="00606E5F">
      <w:pPr>
        <w:rPr>
          <w:rFonts w:ascii="Cordia New" w:hAnsi="Cordia New" w:cs="Cordia New"/>
          <w:sz w:val="26"/>
          <w:szCs w:val="26"/>
        </w:rPr>
      </w:pPr>
    </w:p>
    <w:p w14:paraId="7C85F97E" w14:textId="77777777" w:rsidR="00867702" w:rsidRPr="00616E3E" w:rsidRDefault="00867702" w:rsidP="00996D25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Cordia New" w:hAnsi="Cordia New" w:cs="Cordia New"/>
          <w:b/>
          <w:bCs/>
          <w:color w:val="auto"/>
          <w:sz w:val="26"/>
          <w:szCs w:val="26"/>
          <w:lang w:val="th-TH"/>
        </w:rPr>
      </w:pPr>
      <w:r w:rsidRPr="00616E3E">
        <w:rPr>
          <w:rFonts w:ascii="Cordia New" w:hAnsi="Cordia New" w:cs="Cordia New"/>
          <w:b/>
          <w:bCs/>
          <w:color w:val="auto"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3AC152C8" w14:textId="77777777" w:rsidR="00867702" w:rsidRPr="00616E3E" w:rsidRDefault="00867702" w:rsidP="0086770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Cordia New" w:hAnsi="Cordia New" w:cs="Cordia New"/>
          <w:color w:val="auto"/>
          <w:sz w:val="26"/>
          <w:szCs w:val="26"/>
          <w:u w:val="single"/>
          <w:cs/>
          <w:lang w:val="th-TH"/>
        </w:rPr>
      </w:pPr>
    </w:p>
    <w:tbl>
      <w:tblPr>
        <w:tblW w:w="9049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52"/>
        <w:gridCol w:w="1188"/>
        <w:gridCol w:w="236"/>
        <w:gridCol w:w="1159"/>
        <w:gridCol w:w="236"/>
        <w:gridCol w:w="1208"/>
      </w:tblGrid>
      <w:tr w:rsidR="00996D25" w:rsidRPr="00616E3E" w14:paraId="7CACCFE4" w14:textId="77777777" w:rsidTr="00996D25">
        <w:tc>
          <w:tcPr>
            <w:tcW w:w="3600" w:type="dxa"/>
          </w:tcPr>
          <w:p w14:paraId="3E881A57" w14:textId="2B93FA4E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6674710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1DE0EB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03" w:type="dxa"/>
            <w:gridSpan w:val="3"/>
            <w:tcBorders>
              <w:bottom w:val="single" w:sz="4" w:space="0" w:color="auto"/>
            </w:tcBorders>
          </w:tcPr>
          <w:p w14:paraId="6C4A625F" w14:textId="3533218D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6D25" w:rsidRPr="00616E3E" w14:paraId="3C10916F" w14:textId="77777777" w:rsidTr="00996D25">
        <w:tc>
          <w:tcPr>
            <w:tcW w:w="3600" w:type="dxa"/>
          </w:tcPr>
          <w:p w14:paraId="0CB067ED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F9994" w14:textId="551FF021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52" w:type="dxa"/>
            <w:vAlign w:val="bottom"/>
          </w:tcPr>
          <w:p w14:paraId="2E03C298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14D1669" w14:textId="109573D8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  <w:vAlign w:val="bottom"/>
          </w:tcPr>
          <w:p w14:paraId="6561A823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E7C396D" w14:textId="7B9F2EF0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  <w:vAlign w:val="bottom"/>
          </w:tcPr>
          <w:p w14:paraId="2EB40E53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4C964637" w14:textId="2860DCFD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996D25" w:rsidRPr="00616E3E" w14:paraId="40E11292" w14:textId="77777777" w:rsidTr="00996D25">
        <w:tc>
          <w:tcPr>
            <w:tcW w:w="3600" w:type="dxa"/>
          </w:tcPr>
          <w:p w14:paraId="00293EF8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6156C2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364A1FD4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4B3D797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26291F4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A85E5CD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CDD11A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BDB8DF0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96D25" w:rsidRPr="00616E3E" w14:paraId="4C587511" w14:textId="77777777" w:rsidTr="00996D25">
        <w:tc>
          <w:tcPr>
            <w:tcW w:w="3600" w:type="dxa"/>
          </w:tcPr>
          <w:p w14:paraId="7D3767EB" w14:textId="77777777" w:rsidR="00996D25" w:rsidRPr="00616E3E" w:rsidRDefault="00996D25" w:rsidP="009134D1">
            <w:pPr>
              <w:pStyle w:val="a6"/>
              <w:spacing w:line="360" w:lineRule="exact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70" w:type="dxa"/>
          </w:tcPr>
          <w:p w14:paraId="519A9CE1" w14:textId="12D2D4F0" w:rsidR="00996D25" w:rsidRPr="00616E3E" w:rsidRDefault="0050512B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</w:t>
            </w:r>
          </w:p>
        </w:tc>
        <w:tc>
          <w:tcPr>
            <w:tcW w:w="252" w:type="dxa"/>
          </w:tcPr>
          <w:p w14:paraId="33813CFB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000D297A" w14:textId="2ABE248D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82</w:t>
            </w:r>
          </w:p>
        </w:tc>
        <w:tc>
          <w:tcPr>
            <w:tcW w:w="236" w:type="dxa"/>
          </w:tcPr>
          <w:p w14:paraId="13FCDAF4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9" w:type="dxa"/>
          </w:tcPr>
          <w:p w14:paraId="66688DDE" w14:textId="0D487F53" w:rsidR="00996D25" w:rsidRPr="00616E3E" w:rsidRDefault="00DD0932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58</w:t>
            </w:r>
          </w:p>
        </w:tc>
        <w:tc>
          <w:tcPr>
            <w:tcW w:w="236" w:type="dxa"/>
          </w:tcPr>
          <w:p w14:paraId="5417733B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8" w:type="dxa"/>
          </w:tcPr>
          <w:p w14:paraId="22AC702F" w14:textId="2C46D089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66</w:t>
            </w:r>
          </w:p>
        </w:tc>
      </w:tr>
      <w:tr w:rsidR="00996D25" w:rsidRPr="00616E3E" w14:paraId="357184E3" w14:textId="77777777" w:rsidTr="00996D25">
        <w:tc>
          <w:tcPr>
            <w:tcW w:w="3600" w:type="dxa"/>
          </w:tcPr>
          <w:p w14:paraId="788FFDA4" w14:textId="77777777" w:rsidR="00996D25" w:rsidRPr="00616E3E" w:rsidRDefault="00996D25" w:rsidP="009134D1">
            <w:pPr>
              <w:pStyle w:val="a6"/>
              <w:spacing w:line="360" w:lineRule="exact"/>
              <w:jc w:val="lef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170" w:type="dxa"/>
          </w:tcPr>
          <w:p w14:paraId="47026F12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436BCDFF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19CA7BEB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009667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9" w:type="dxa"/>
          </w:tcPr>
          <w:p w14:paraId="1996B175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228648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8" w:type="dxa"/>
          </w:tcPr>
          <w:p w14:paraId="58865B83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96D25" w:rsidRPr="00616E3E" w14:paraId="16712136" w14:textId="77777777" w:rsidTr="00996D25">
        <w:tc>
          <w:tcPr>
            <w:tcW w:w="3600" w:type="dxa"/>
          </w:tcPr>
          <w:p w14:paraId="5F03B934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169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170" w:type="dxa"/>
            <w:vAlign w:val="bottom"/>
          </w:tcPr>
          <w:p w14:paraId="2CE4D755" w14:textId="47E62B8D" w:rsidR="00996D25" w:rsidRPr="00616E3E" w:rsidRDefault="0050512B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17,493</w:t>
            </w:r>
          </w:p>
        </w:tc>
        <w:tc>
          <w:tcPr>
            <w:tcW w:w="252" w:type="dxa"/>
          </w:tcPr>
          <w:p w14:paraId="6225B0BE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5AFA5332" w14:textId="5B8CFD01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11,649</w:t>
            </w:r>
          </w:p>
        </w:tc>
        <w:tc>
          <w:tcPr>
            <w:tcW w:w="236" w:type="dxa"/>
          </w:tcPr>
          <w:p w14:paraId="50568DC3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9" w:type="dxa"/>
          </w:tcPr>
          <w:p w14:paraId="2389618F" w14:textId="7E60C4F0" w:rsidR="00996D25" w:rsidRPr="00616E3E" w:rsidRDefault="00DD0932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15,703</w:t>
            </w:r>
          </w:p>
        </w:tc>
        <w:tc>
          <w:tcPr>
            <w:tcW w:w="236" w:type="dxa"/>
          </w:tcPr>
          <w:p w14:paraId="68707E1E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8" w:type="dxa"/>
          </w:tcPr>
          <w:p w14:paraId="3EA33691" w14:textId="33BADA15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10,218</w:t>
            </w:r>
          </w:p>
        </w:tc>
      </w:tr>
      <w:tr w:rsidR="00996D25" w:rsidRPr="00616E3E" w14:paraId="3B6BCE7D" w14:textId="77777777" w:rsidTr="00996D25">
        <w:tc>
          <w:tcPr>
            <w:tcW w:w="3600" w:type="dxa"/>
          </w:tcPr>
          <w:p w14:paraId="05AFD5EE" w14:textId="3AD78C25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169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170" w:type="dxa"/>
            <w:vAlign w:val="bottom"/>
          </w:tcPr>
          <w:p w14:paraId="45AECF1F" w14:textId="1785796B" w:rsidR="00996D25" w:rsidRPr="00616E3E" w:rsidRDefault="00964FBE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4,40</w:t>
            </w:r>
            <w:r w:rsidR="00C72D1E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252" w:type="dxa"/>
          </w:tcPr>
          <w:p w14:paraId="5E4CB2EC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3F78FFB2" w14:textId="2D46E0ED" w:rsidR="00996D25" w:rsidRPr="00616E3E" w:rsidRDefault="00B66240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67</w:t>
            </w:r>
            <w:r w:rsidR="00996D25" w:rsidRPr="00616E3E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269</w:t>
            </w:r>
          </w:p>
        </w:tc>
        <w:tc>
          <w:tcPr>
            <w:tcW w:w="236" w:type="dxa"/>
          </w:tcPr>
          <w:p w14:paraId="1FF62216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9" w:type="dxa"/>
          </w:tcPr>
          <w:p w14:paraId="40867857" w14:textId="3391F47A" w:rsidR="00996D25" w:rsidRPr="00616E3E" w:rsidRDefault="00DE1C9D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3,918</w:t>
            </w:r>
          </w:p>
        </w:tc>
        <w:tc>
          <w:tcPr>
            <w:tcW w:w="236" w:type="dxa"/>
          </w:tcPr>
          <w:p w14:paraId="01C36CFD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8" w:type="dxa"/>
          </w:tcPr>
          <w:p w14:paraId="4138CF0C" w14:textId="224D27F4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66,512</w:t>
            </w:r>
          </w:p>
        </w:tc>
      </w:tr>
      <w:tr w:rsidR="00996D25" w:rsidRPr="00616E3E" w14:paraId="00CF069B" w14:textId="77777777" w:rsidTr="00996D25">
        <w:tc>
          <w:tcPr>
            <w:tcW w:w="3600" w:type="dxa"/>
            <w:vAlign w:val="center"/>
          </w:tcPr>
          <w:p w14:paraId="31DD54B2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</w:tcPr>
          <w:p w14:paraId="13070EDA" w14:textId="01097B37" w:rsidR="00996D25" w:rsidRPr="00616E3E" w:rsidRDefault="00964FBE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21,95</w:t>
            </w:r>
            <w:r w:rsidR="00C72D1E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252" w:type="dxa"/>
          </w:tcPr>
          <w:p w14:paraId="10D1810A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</w:tcPr>
          <w:p w14:paraId="505006D1" w14:textId="0AF384F7" w:rsidR="00996D25" w:rsidRPr="00616E3E" w:rsidRDefault="00392D57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79</w:t>
            </w:r>
            <w:r w:rsidR="00996D25" w:rsidRPr="00616E3E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292263E2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12" w:space="0" w:color="auto"/>
            </w:tcBorders>
          </w:tcPr>
          <w:p w14:paraId="275E946B" w14:textId="1EAF5A19" w:rsidR="00996D25" w:rsidRPr="00616E3E" w:rsidRDefault="00DE1C9D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19,679</w:t>
            </w:r>
          </w:p>
        </w:tc>
        <w:tc>
          <w:tcPr>
            <w:tcW w:w="236" w:type="dxa"/>
          </w:tcPr>
          <w:p w14:paraId="72709300" w14:textId="77777777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12" w:space="0" w:color="auto"/>
            </w:tcBorders>
          </w:tcPr>
          <w:p w14:paraId="63C467CD" w14:textId="05028AB2" w:rsidR="00996D25" w:rsidRPr="00616E3E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76,796</w:t>
            </w:r>
          </w:p>
        </w:tc>
      </w:tr>
    </w:tbl>
    <w:p w14:paraId="390801C2" w14:textId="77777777" w:rsidR="00043147" w:rsidRPr="00043147" w:rsidRDefault="00043147" w:rsidP="00A658C0">
      <w:pPr>
        <w:pStyle w:val="CordiaNew"/>
        <w:tabs>
          <w:tab w:val="clear" w:pos="4153"/>
          <w:tab w:val="left" w:pos="426"/>
        </w:tabs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p w14:paraId="4228CB21" w14:textId="61003D85" w:rsidR="00867702" w:rsidRPr="00616E3E" w:rsidRDefault="00867702" w:rsidP="00867702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Cordia New" w:hAnsi="Cordia New" w:cs="Cordia New"/>
          <w:b/>
          <w:bCs/>
          <w:sz w:val="26"/>
          <w:szCs w:val="26"/>
          <w:lang w:val="th-TH"/>
        </w:rPr>
      </w:pPr>
      <w:r w:rsidRPr="00616E3E">
        <w:rPr>
          <w:rFonts w:ascii="Cordia New" w:hAnsi="Cordia New" w:cs="Cordia New"/>
          <w:b/>
          <w:bCs/>
          <w:color w:val="auto"/>
          <w:sz w:val="26"/>
          <w:szCs w:val="26"/>
          <w:cs/>
          <w:lang w:val="th-TH"/>
        </w:rPr>
        <w:t>ลูกหนี้การค้า</w:t>
      </w:r>
      <w:r w:rsidR="00E00072" w:rsidRPr="00616E3E">
        <w:rPr>
          <w:rFonts w:ascii="Cordia New" w:hAnsi="Cordia New" w:cs="Cordia New"/>
          <w:b/>
          <w:bCs/>
          <w:color w:val="auto"/>
          <w:sz w:val="26"/>
          <w:szCs w:val="26"/>
          <w:cs/>
          <w:lang w:val="th-TH"/>
        </w:rPr>
        <w:t xml:space="preserve"> - ลูกค้าทั่วไป</w:t>
      </w:r>
    </w:p>
    <w:p w14:paraId="320592CF" w14:textId="0B6EF995" w:rsidR="00867702" w:rsidRPr="00616E3E" w:rsidRDefault="00867702" w:rsidP="00B36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500"/>
        </w:tabs>
        <w:spacing w:line="240" w:lineRule="auto"/>
        <w:jc w:val="thaiDistribute"/>
        <w:rPr>
          <w:rFonts w:ascii="Cordia New" w:eastAsia="Cordia New" w:hAnsi="Cordia New" w:cs="Cordia New"/>
          <w:sz w:val="26"/>
          <w:szCs w:val="26"/>
          <w:u w:val="single"/>
          <w:lang w:eastAsia="th-TH"/>
        </w:rPr>
      </w:pPr>
    </w:p>
    <w:p w14:paraId="1ADDDAE1" w14:textId="666B10D3" w:rsidR="00867702" w:rsidRPr="00616E3E" w:rsidRDefault="00867702" w:rsidP="0086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ยอดคงเหลือ ณ วันที่ </w:t>
      </w:r>
      <w:r w:rsidRPr="00616E3E">
        <w:rPr>
          <w:rFonts w:ascii="Cordia New" w:hAnsi="Cordia New" w:cs="Cordia New"/>
          <w:sz w:val="26"/>
          <w:szCs w:val="26"/>
          <w:lang w:val="en-GB"/>
        </w:rPr>
        <w:t>31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</w:t>
      </w:r>
      <w:r w:rsidRPr="00616E3E">
        <w:rPr>
          <w:rFonts w:ascii="Cordia New" w:hAnsi="Cordia New" w:cs="Cordia New"/>
          <w:sz w:val="26"/>
          <w:szCs w:val="26"/>
          <w:lang w:val="en-GB"/>
        </w:rPr>
        <w:t>25</w:t>
      </w:r>
      <w:r w:rsidR="00003246" w:rsidRPr="00616E3E">
        <w:rPr>
          <w:rFonts w:ascii="Cordia New" w:hAnsi="Cordia New" w:cs="Cordia New"/>
          <w:sz w:val="26"/>
          <w:szCs w:val="26"/>
          <w:lang w:val="en-GB"/>
        </w:rPr>
        <w:t>6</w:t>
      </w:r>
      <w:r w:rsidR="00996D25">
        <w:rPr>
          <w:rFonts w:ascii="Cordia New" w:hAnsi="Cordia New" w:cs="Cordia New"/>
          <w:sz w:val="26"/>
          <w:szCs w:val="26"/>
        </w:rPr>
        <w:t>8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 และ </w:t>
      </w:r>
      <w:r w:rsidRPr="00616E3E">
        <w:rPr>
          <w:rFonts w:ascii="Cordia New" w:hAnsi="Cordia New" w:cs="Cordia New"/>
          <w:sz w:val="26"/>
          <w:szCs w:val="26"/>
          <w:lang w:val="en-GB"/>
        </w:rPr>
        <w:t>25</w:t>
      </w:r>
      <w:r w:rsidR="00003246" w:rsidRPr="00616E3E">
        <w:rPr>
          <w:rFonts w:ascii="Cordia New" w:hAnsi="Cordia New" w:cs="Cordia New"/>
          <w:sz w:val="26"/>
          <w:szCs w:val="26"/>
          <w:lang w:val="en-GB"/>
        </w:rPr>
        <w:t>6</w:t>
      </w:r>
      <w:r w:rsidR="00996D25">
        <w:rPr>
          <w:rFonts w:ascii="Cordia New" w:hAnsi="Cordia New" w:cs="Cordia New"/>
          <w:sz w:val="26"/>
          <w:szCs w:val="26"/>
          <w:lang w:val="en-GB"/>
        </w:rPr>
        <w:t>7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14:paraId="4C22AEBF" w14:textId="77777777" w:rsidR="00867702" w:rsidRPr="00616E3E" w:rsidRDefault="00867702" w:rsidP="00867702">
      <w:pPr>
        <w:tabs>
          <w:tab w:val="clear" w:pos="454"/>
          <w:tab w:val="left" w:pos="450"/>
        </w:tabs>
        <w:spacing w:line="240" w:lineRule="auto"/>
        <w:ind w:left="426" w:firstLine="24"/>
        <w:rPr>
          <w:rFonts w:ascii="Cordia New" w:hAnsi="Cordia New" w:cs="Cordia New"/>
          <w:sz w:val="26"/>
          <w:szCs w:val="26"/>
        </w:rPr>
      </w:pPr>
    </w:p>
    <w:tbl>
      <w:tblPr>
        <w:tblW w:w="8904" w:type="dxa"/>
        <w:tblInd w:w="450" w:type="dxa"/>
        <w:tblLook w:val="01E0" w:firstRow="1" w:lastRow="1" w:firstColumn="1" w:lastColumn="1" w:noHBand="0" w:noVBand="0"/>
      </w:tblPr>
      <w:tblGrid>
        <w:gridCol w:w="3436"/>
        <w:gridCol w:w="1114"/>
        <w:gridCol w:w="282"/>
        <w:gridCol w:w="1127"/>
        <w:gridCol w:w="281"/>
        <w:gridCol w:w="1114"/>
        <w:gridCol w:w="282"/>
        <w:gridCol w:w="1268"/>
      </w:tblGrid>
      <w:tr w:rsidR="00AC1C0A" w:rsidRPr="002A6838" w14:paraId="1A7F18B5" w14:textId="77777777" w:rsidTr="009E2B29">
        <w:trPr>
          <w:trHeight w:val="351"/>
        </w:trPr>
        <w:tc>
          <w:tcPr>
            <w:tcW w:w="3436" w:type="dxa"/>
          </w:tcPr>
          <w:p w14:paraId="2F3CA5F2" w14:textId="7EAF61CD" w:rsidR="00867702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2523" w:type="dxa"/>
            <w:gridSpan w:val="3"/>
            <w:tcBorders>
              <w:bottom w:val="single" w:sz="4" w:space="0" w:color="auto"/>
            </w:tcBorders>
          </w:tcPr>
          <w:p w14:paraId="44B70D08" w14:textId="77777777" w:rsidR="00867702" w:rsidRPr="002A6838" w:rsidRDefault="00867702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" w:type="dxa"/>
          </w:tcPr>
          <w:p w14:paraId="3D7BB6C3" w14:textId="77777777" w:rsidR="00867702" w:rsidRPr="002A6838" w:rsidRDefault="00867702" w:rsidP="009134D1">
            <w:pPr>
              <w:tabs>
                <w:tab w:val="clear" w:pos="454"/>
                <w:tab w:val="clear" w:pos="680"/>
                <w:tab w:val="left" w:pos="0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</w:tcPr>
          <w:p w14:paraId="4E1F1BEC" w14:textId="20FDFF99" w:rsidR="00867702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D52" w:rsidRPr="002A6838" w14:paraId="7230A350" w14:textId="77777777" w:rsidTr="009E2B29">
        <w:trPr>
          <w:trHeight w:val="351"/>
        </w:trPr>
        <w:tc>
          <w:tcPr>
            <w:tcW w:w="3436" w:type="dxa"/>
          </w:tcPr>
          <w:p w14:paraId="18E3A7C8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0A856D4" w14:textId="3C316618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2A6838"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82" w:type="dxa"/>
            <w:vAlign w:val="bottom"/>
          </w:tcPr>
          <w:p w14:paraId="0518058B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05996929" w14:textId="33DFD97D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2A6838"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281" w:type="dxa"/>
            <w:vAlign w:val="bottom"/>
          </w:tcPr>
          <w:p w14:paraId="6963FE31" w14:textId="77777777" w:rsidR="00996D25" w:rsidRPr="002A6838" w:rsidRDefault="00996D25" w:rsidP="009134D1">
            <w:pPr>
              <w:tabs>
                <w:tab w:val="left" w:pos="0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C1B95C3" w14:textId="079BCDD8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2A6838"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82" w:type="dxa"/>
            <w:vAlign w:val="bottom"/>
          </w:tcPr>
          <w:p w14:paraId="094D2C44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70A7D8AF" w14:textId="1DB7B81B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2A6838"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EA5DB2" w:rsidRPr="002A6838" w14:paraId="42C798FF" w14:textId="77777777" w:rsidTr="009E2B29">
        <w:trPr>
          <w:trHeight w:val="113"/>
        </w:trPr>
        <w:tc>
          <w:tcPr>
            <w:tcW w:w="3436" w:type="dxa"/>
          </w:tcPr>
          <w:p w14:paraId="14B13D60" w14:textId="77777777" w:rsidR="00996D25" w:rsidRPr="002A6838" w:rsidRDefault="00996D25" w:rsidP="009134D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E8C4DF6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2" w:type="dxa"/>
          </w:tcPr>
          <w:p w14:paraId="1797B827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3280654B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02BABFC6" w14:textId="77777777" w:rsidR="00996D25" w:rsidRPr="002A6838" w:rsidRDefault="00996D25" w:rsidP="009134D1">
            <w:pPr>
              <w:tabs>
                <w:tab w:val="clear" w:pos="454"/>
                <w:tab w:val="clear" w:pos="680"/>
                <w:tab w:val="left" w:pos="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15BB405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2" w:type="dxa"/>
          </w:tcPr>
          <w:p w14:paraId="4615FA49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542FA486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A5DB2" w:rsidRPr="002A6838" w14:paraId="05471C1E" w14:textId="77777777" w:rsidTr="00D253CB">
        <w:trPr>
          <w:trHeight w:val="113"/>
        </w:trPr>
        <w:tc>
          <w:tcPr>
            <w:tcW w:w="3436" w:type="dxa"/>
          </w:tcPr>
          <w:p w14:paraId="0CE27F06" w14:textId="77777777" w:rsidR="00996D25" w:rsidRPr="002A6838" w:rsidRDefault="00996D25" w:rsidP="009134D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114" w:type="dxa"/>
            <w:vAlign w:val="bottom"/>
          </w:tcPr>
          <w:p w14:paraId="682FCA5D" w14:textId="05BC0CD2" w:rsidR="00996D25" w:rsidRPr="002A6838" w:rsidRDefault="000B53EC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129,546</w:t>
            </w:r>
          </w:p>
        </w:tc>
        <w:tc>
          <w:tcPr>
            <w:tcW w:w="282" w:type="dxa"/>
          </w:tcPr>
          <w:p w14:paraId="0C73530A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3F4566C6" w14:textId="162EAF70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227,917</w:t>
            </w:r>
          </w:p>
        </w:tc>
        <w:tc>
          <w:tcPr>
            <w:tcW w:w="281" w:type="dxa"/>
          </w:tcPr>
          <w:p w14:paraId="64847FFC" w14:textId="77777777" w:rsidR="00996D25" w:rsidRPr="002A6838" w:rsidRDefault="00996D25" w:rsidP="009134D1">
            <w:pPr>
              <w:tabs>
                <w:tab w:val="clear" w:pos="454"/>
                <w:tab w:val="clear" w:pos="680"/>
                <w:tab w:val="left" w:pos="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A2EE061" w14:textId="1A504A00" w:rsidR="00996D25" w:rsidRPr="002A6838" w:rsidRDefault="00827E1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120,</w:t>
            </w:r>
            <w:r w:rsidRPr="006B0617">
              <w:rPr>
                <w:rFonts w:ascii="Cordia New" w:hAnsi="Cordia New" w:cs="Cordia New"/>
                <w:sz w:val="26"/>
                <w:szCs w:val="26"/>
              </w:rPr>
              <w:t>47</w:t>
            </w:r>
            <w:r w:rsidR="006B0617" w:rsidRPr="006B0617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282" w:type="dxa"/>
          </w:tcPr>
          <w:p w14:paraId="0362D06B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00E250EC" w14:textId="2CBF65AD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210,272</w:t>
            </w:r>
          </w:p>
        </w:tc>
      </w:tr>
      <w:tr w:rsidR="00EA5DB2" w:rsidRPr="002A6838" w14:paraId="20BAE0AB" w14:textId="77777777" w:rsidTr="00D253CB">
        <w:trPr>
          <w:trHeight w:val="113"/>
        </w:trPr>
        <w:tc>
          <w:tcPr>
            <w:tcW w:w="3436" w:type="dxa"/>
          </w:tcPr>
          <w:p w14:paraId="140E6F16" w14:textId="77777777" w:rsidR="00996D25" w:rsidRPr="002A6838" w:rsidRDefault="00996D25" w:rsidP="009134D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14" w:type="dxa"/>
            <w:vAlign w:val="bottom"/>
          </w:tcPr>
          <w:p w14:paraId="08C86935" w14:textId="3E17790B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2" w:type="dxa"/>
          </w:tcPr>
          <w:p w14:paraId="0B78D208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351E3649" w14:textId="55D5800F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63154F16" w14:textId="77777777" w:rsidR="00996D25" w:rsidRPr="002A6838" w:rsidRDefault="00996D25" w:rsidP="009134D1">
            <w:pPr>
              <w:tabs>
                <w:tab w:val="clear" w:pos="454"/>
                <w:tab w:val="clear" w:pos="680"/>
                <w:tab w:val="left" w:pos="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387F6BA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2" w:type="dxa"/>
          </w:tcPr>
          <w:p w14:paraId="52112173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763D177C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A5DB2" w:rsidRPr="002A6838" w14:paraId="28F8A9BF" w14:textId="77777777" w:rsidTr="00D253CB">
        <w:trPr>
          <w:trHeight w:val="113"/>
        </w:trPr>
        <w:tc>
          <w:tcPr>
            <w:tcW w:w="3436" w:type="dxa"/>
          </w:tcPr>
          <w:p w14:paraId="3C49B3E6" w14:textId="77777777" w:rsidR="00996D25" w:rsidRPr="002A6838" w:rsidRDefault="00996D25" w:rsidP="009134D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ind w:left="31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  <w:cs/>
              </w:rPr>
              <w:t xml:space="preserve">น้อยกว่า </w:t>
            </w:r>
            <w:r w:rsidRPr="002A6838">
              <w:rPr>
                <w:rFonts w:ascii="Cordia New" w:hAnsi="Cordia New" w:cs="Cordia New"/>
                <w:sz w:val="26"/>
                <w:szCs w:val="26"/>
              </w:rPr>
              <w:t xml:space="preserve">3 </w:t>
            </w:r>
            <w:r w:rsidRPr="002A6838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14" w:type="dxa"/>
            <w:vAlign w:val="bottom"/>
          </w:tcPr>
          <w:p w14:paraId="728745BC" w14:textId="7FBBAFBA" w:rsidR="00996D25" w:rsidRPr="002A6838" w:rsidRDefault="00FE464D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138,667</w:t>
            </w:r>
          </w:p>
        </w:tc>
        <w:tc>
          <w:tcPr>
            <w:tcW w:w="282" w:type="dxa"/>
          </w:tcPr>
          <w:p w14:paraId="4A8B2C91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58398679" w14:textId="180D1F5A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152,210</w:t>
            </w:r>
          </w:p>
        </w:tc>
        <w:tc>
          <w:tcPr>
            <w:tcW w:w="281" w:type="dxa"/>
          </w:tcPr>
          <w:p w14:paraId="31E8BAF5" w14:textId="77777777" w:rsidR="00996D25" w:rsidRPr="002A6838" w:rsidRDefault="00996D25" w:rsidP="009134D1">
            <w:pPr>
              <w:tabs>
                <w:tab w:val="clear" w:pos="454"/>
                <w:tab w:val="clear" w:pos="680"/>
                <w:tab w:val="left" w:pos="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8590B2A" w14:textId="2CC6B610" w:rsidR="00996D25" w:rsidRPr="002A6838" w:rsidRDefault="008F58E8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132,940</w:t>
            </w:r>
          </w:p>
        </w:tc>
        <w:tc>
          <w:tcPr>
            <w:tcW w:w="282" w:type="dxa"/>
          </w:tcPr>
          <w:p w14:paraId="1B0E3303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0AC7AB06" w14:textId="45AC6362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149,674</w:t>
            </w:r>
          </w:p>
        </w:tc>
      </w:tr>
      <w:tr w:rsidR="00EA5DB2" w:rsidRPr="002A6838" w14:paraId="21976661" w14:textId="77777777" w:rsidTr="00D253CB">
        <w:trPr>
          <w:trHeight w:val="113"/>
        </w:trPr>
        <w:tc>
          <w:tcPr>
            <w:tcW w:w="3436" w:type="dxa"/>
          </w:tcPr>
          <w:p w14:paraId="6694D070" w14:textId="48BB7839" w:rsidR="00996D25" w:rsidRPr="002A6838" w:rsidRDefault="00996D25" w:rsidP="009134D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ind w:left="31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2A683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2A6838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  <w:r w:rsidRPr="002A683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2A683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6 </w:t>
            </w:r>
            <w:r w:rsidRPr="002A683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114" w:type="dxa"/>
            <w:vAlign w:val="bottom"/>
          </w:tcPr>
          <w:p w14:paraId="760D4089" w14:textId="39706692" w:rsidR="00996D25" w:rsidRPr="002A6838" w:rsidRDefault="00FE464D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34,</w:t>
            </w:r>
            <w:r w:rsidR="00E27F85" w:rsidRPr="002A6838">
              <w:rPr>
                <w:rFonts w:ascii="Cordia New" w:hAnsi="Cordia New" w:cs="Cordia New"/>
                <w:sz w:val="26"/>
                <w:szCs w:val="26"/>
              </w:rPr>
              <w:t>626</w:t>
            </w:r>
          </w:p>
        </w:tc>
        <w:tc>
          <w:tcPr>
            <w:tcW w:w="282" w:type="dxa"/>
          </w:tcPr>
          <w:p w14:paraId="7571BE87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27A73D80" w14:textId="4A7873FF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29,835</w:t>
            </w:r>
          </w:p>
        </w:tc>
        <w:tc>
          <w:tcPr>
            <w:tcW w:w="281" w:type="dxa"/>
          </w:tcPr>
          <w:p w14:paraId="55EF2619" w14:textId="77777777" w:rsidR="00996D25" w:rsidRPr="002A6838" w:rsidRDefault="00996D25" w:rsidP="009134D1">
            <w:pPr>
              <w:tabs>
                <w:tab w:val="clear" w:pos="454"/>
                <w:tab w:val="clear" w:pos="680"/>
                <w:tab w:val="left" w:pos="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2957BAD" w14:textId="7D00E9BF" w:rsidR="00996D25" w:rsidRPr="002A6838" w:rsidRDefault="008F58E8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33,932</w:t>
            </w:r>
          </w:p>
        </w:tc>
        <w:tc>
          <w:tcPr>
            <w:tcW w:w="282" w:type="dxa"/>
          </w:tcPr>
          <w:p w14:paraId="4BB67995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32632BE3" w14:textId="016D6FA9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29,345</w:t>
            </w:r>
          </w:p>
        </w:tc>
      </w:tr>
      <w:tr w:rsidR="00EA5DB2" w:rsidRPr="002A6838" w14:paraId="659C6A49" w14:textId="77777777" w:rsidTr="00D253CB">
        <w:trPr>
          <w:trHeight w:val="113"/>
        </w:trPr>
        <w:tc>
          <w:tcPr>
            <w:tcW w:w="3436" w:type="dxa"/>
          </w:tcPr>
          <w:p w14:paraId="483F5295" w14:textId="508AF330" w:rsidR="00996D25" w:rsidRPr="002A6838" w:rsidRDefault="00996D25" w:rsidP="009134D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ind w:left="31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2A683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2A6838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  <w:r w:rsidRPr="002A683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2A683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12 </w:t>
            </w:r>
            <w:r w:rsidRPr="002A683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114" w:type="dxa"/>
            <w:vAlign w:val="bottom"/>
          </w:tcPr>
          <w:p w14:paraId="404FF293" w14:textId="20E668A9" w:rsidR="00996D25" w:rsidRPr="002A6838" w:rsidRDefault="006A2A93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20,857</w:t>
            </w:r>
          </w:p>
        </w:tc>
        <w:tc>
          <w:tcPr>
            <w:tcW w:w="282" w:type="dxa"/>
          </w:tcPr>
          <w:p w14:paraId="5619C013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34EA8E77" w14:textId="0A06CF3D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8,351</w:t>
            </w:r>
          </w:p>
        </w:tc>
        <w:tc>
          <w:tcPr>
            <w:tcW w:w="281" w:type="dxa"/>
          </w:tcPr>
          <w:p w14:paraId="256844D9" w14:textId="77777777" w:rsidR="00996D25" w:rsidRPr="002A6838" w:rsidRDefault="00996D25" w:rsidP="009134D1">
            <w:pPr>
              <w:tabs>
                <w:tab w:val="clear" w:pos="454"/>
                <w:tab w:val="clear" w:pos="680"/>
                <w:tab w:val="left" w:pos="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C25F59A" w14:textId="2D2ABED1" w:rsidR="00996D25" w:rsidRPr="002A6838" w:rsidRDefault="008F58E8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20,137</w:t>
            </w:r>
          </w:p>
        </w:tc>
        <w:tc>
          <w:tcPr>
            <w:tcW w:w="282" w:type="dxa"/>
          </w:tcPr>
          <w:p w14:paraId="474BD456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431DB458" w14:textId="5E615DB1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8,300</w:t>
            </w:r>
          </w:p>
        </w:tc>
      </w:tr>
      <w:tr w:rsidR="00580126" w:rsidRPr="002A6838" w14:paraId="7FFB03FA" w14:textId="77777777" w:rsidTr="00D253CB">
        <w:trPr>
          <w:trHeight w:val="113"/>
        </w:trPr>
        <w:tc>
          <w:tcPr>
            <w:tcW w:w="3436" w:type="dxa"/>
          </w:tcPr>
          <w:p w14:paraId="38545784" w14:textId="1542728E" w:rsidR="009E2B29" w:rsidRPr="002A6838" w:rsidRDefault="00897BA3" w:rsidP="009134D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ind w:left="317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2A683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2A6838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  <w:r w:rsidRPr="002A683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2A683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15 </w:t>
            </w:r>
            <w:r w:rsidRPr="002A683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114" w:type="dxa"/>
            <w:vAlign w:val="bottom"/>
          </w:tcPr>
          <w:p w14:paraId="16AE360D" w14:textId="6C850649" w:rsidR="009E2B29" w:rsidRPr="002A6838" w:rsidRDefault="006A2A93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9,875</w:t>
            </w:r>
          </w:p>
        </w:tc>
        <w:tc>
          <w:tcPr>
            <w:tcW w:w="282" w:type="dxa"/>
          </w:tcPr>
          <w:p w14:paraId="345C550F" w14:textId="77777777" w:rsidR="009E2B29" w:rsidRPr="002A6838" w:rsidRDefault="009E2B29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5537ED1A" w14:textId="6DDD0C6E" w:rsidR="009E2B29" w:rsidRPr="002A6838" w:rsidRDefault="00897BA3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74</w:t>
            </w:r>
          </w:p>
        </w:tc>
        <w:tc>
          <w:tcPr>
            <w:tcW w:w="281" w:type="dxa"/>
          </w:tcPr>
          <w:p w14:paraId="5D8FD151" w14:textId="77777777" w:rsidR="009E2B29" w:rsidRPr="002A6838" w:rsidRDefault="009E2B29" w:rsidP="009134D1">
            <w:pPr>
              <w:tabs>
                <w:tab w:val="clear" w:pos="454"/>
                <w:tab w:val="clear" w:pos="680"/>
                <w:tab w:val="left" w:pos="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15DE637" w14:textId="4FABAE4F" w:rsidR="009E2B29" w:rsidRPr="002A6838" w:rsidRDefault="008F58E8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9,849</w:t>
            </w:r>
          </w:p>
        </w:tc>
        <w:tc>
          <w:tcPr>
            <w:tcW w:w="282" w:type="dxa"/>
          </w:tcPr>
          <w:p w14:paraId="3A55CB5C" w14:textId="77777777" w:rsidR="009E2B29" w:rsidRPr="002A6838" w:rsidRDefault="009E2B29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8675A2C" w14:textId="6468379F" w:rsidR="009E2B29" w:rsidRPr="002A6838" w:rsidRDefault="00897BA3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66</w:t>
            </w:r>
          </w:p>
        </w:tc>
      </w:tr>
      <w:tr w:rsidR="00580126" w:rsidRPr="002A6838" w14:paraId="417D5068" w14:textId="77777777" w:rsidTr="00D253CB">
        <w:trPr>
          <w:trHeight w:val="113"/>
        </w:trPr>
        <w:tc>
          <w:tcPr>
            <w:tcW w:w="3436" w:type="dxa"/>
          </w:tcPr>
          <w:p w14:paraId="3CA655F3" w14:textId="504C597B" w:rsidR="00996D25" w:rsidRPr="002A6838" w:rsidRDefault="00996D25" w:rsidP="009134D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ind w:left="317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Pr="002A6838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97BA3" w:rsidRPr="002A6838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2A683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2A683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114" w:type="dxa"/>
            <w:vAlign w:val="bottom"/>
          </w:tcPr>
          <w:p w14:paraId="543C268A" w14:textId="47093D4E" w:rsidR="00996D25" w:rsidRPr="002A6838" w:rsidRDefault="006A2A93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1,413</w:t>
            </w:r>
          </w:p>
        </w:tc>
        <w:tc>
          <w:tcPr>
            <w:tcW w:w="282" w:type="dxa"/>
          </w:tcPr>
          <w:p w14:paraId="229F5F1D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5710B35A" w14:textId="0127AC02" w:rsidR="00996D25" w:rsidRPr="002A6838" w:rsidRDefault="00897BA3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174</w:t>
            </w:r>
          </w:p>
        </w:tc>
        <w:tc>
          <w:tcPr>
            <w:tcW w:w="281" w:type="dxa"/>
          </w:tcPr>
          <w:p w14:paraId="36BD590A" w14:textId="77777777" w:rsidR="00996D25" w:rsidRPr="002A6838" w:rsidRDefault="00996D25" w:rsidP="009134D1">
            <w:pPr>
              <w:tabs>
                <w:tab w:val="clear" w:pos="454"/>
                <w:tab w:val="clear" w:pos="680"/>
                <w:tab w:val="left" w:pos="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90DAA34" w14:textId="65C8A948" w:rsidR="00996D25" w:rsidRPr="002A6838" w:rsidRDefault="00EC6CFA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1,275</w:t>
            </w:r>
          </w:p>
        </w:tc>
        <w:tc>
          <w:tcPr>
            <w:tcW w:w="282" w:type="dxa"/>
          </w:tcPr>
          <w:p w14:paraId="3C475100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6FB4B1D" w14:textId="3047E349" w:rsidR="00996D25" w:rsidRPr="002A6838" w:rsidRDefault="00897BA3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166</w:t>
            </w:r>
          </w:p>
        </w:tc>
      </w:tr>
      <w:tr w:rsidR="00F55D52" w:rsidRPr="002A6838" w14:paraId="441CFF87" w14:textId="77777777" w:rsidTr="00D253CB">
        <w:trPr>
          <w:trHeight w:val="113"/>
        </w:trPr>
        <w:tc>
          <w:tcPr>
            <w:tcW w:w="3436" w:type="dxa"/>
          </w:tcPr>
          <w:p w14:paraId="7F827A72" w14:textId="77777777" w:rsidR="00996D25" w:rsidRPr="002A6838" w:rsidRDefault="00996D25" w:rsidP="009134D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BA0715B" w14:textId="01E8FDB0" w:rsidR="00996D25" w:rsidRPr="002A6838" w:rsidRDefault="00827E1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334,984</w:t>
            </w:r>
          </w:p>
        </w:tc>
        <w:tc>
          <w:tcPr>
            <w:tcW w:w="282" w:type="dxa"/>
          </w:tcPr>
          <w:p w14:paraId="65299955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07EC3397" w14:textId="060D4DB2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418,561</w:t>
            </w:r>
          </w:p>
        </w:tc>
        <w:tc>
          <w:tcPr>
            <w:tcW w:w="281" w:type="dxa"/>
          </w:tcPr>
          <w:p w14:paraId="0B83D5F1" w14:textId="77777777" w:rsidR="00996D25" w:rsidRPr="002A6838" w:rsidRDefault="00996D25" w:rsidP="009134D1">
            <w:pPr>
              <w:tabs>
                <w:tab w:val="clear" w:pos="454"/>
                <w:tab w:val="clear" w:pos="680"/>
                <w:tab w:val="left" w:pos="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BB326DC" w14:textId="54E45457" w:rsidR="00996D25" w:rsidRPr="002A6838" w:rsidRDefault="00EC6CFA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318,</w:t>
            </w:r>
            <w:r w:rsidR="00A00278" w:rsidRPr="006B0617">
              <w:rPr>
                <w:rFonts w:ascii="Cordia New" w:hAnsi="Cordia New" w:cs="Cordia New"/>
                <w:sz w:val="26"/>
                <w:szCs w:val="26"/>
              </w:rPr>
              <w:t>60</w:t>
            </w:r>
            <w:r w:rsidR="00AA06AE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282" w:type="dxa"/>
          </w:tcPr>
          <w:p w14:paraId="02E6BB7D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8B35DA9" w14:textId="3005E3DA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397,823</w:t>
            </w:r>
          </w:p>
        </w:tc>
      </w:tr>
      <w:tr w:rsidR="00F55D52" w:rsidRPr="002A6838" w14:paraId="48CB1523" w14:textId="77777777" w:rsidTr="009E2B29">
        <w:trPr>
          <w:trHeight w:val="113"/>
        </w:trPr>
        <w:tc>
          <w:tcPr>
            <w:tcW w:w="3436" w:type="dxa"/>
          </w:tcPr>
          <w:p w14:paraId="528E0BFB" w14:textId="77777777" w:rsidR="00996D25" w:rsidRPr="002A6838" w:rsidRDefault="00996D25" w:rsidP="009134D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lang w:val="th-TH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2A6838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  <w:p w14:paraId="2783B470" w14:textId="110C4228" w:rsidR="00996D25" w:rsidRPr="002A6838" w:rsidRDefault="00996D25" w:rsidP="009134D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 xml:space="preserve">         ที่คาดว่าจะเกิดขึ้น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2ADF0BA" w14:textId="6413C6BB" w:rsidR="00996D25" w:rsidRPr="002A6838" w:rsidRDefault="00A24448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00278" w:rsidRPr="002A6838">
              <w:rPr>
                <w:rFonts w:ascii="Cordia New" w:hAnsi="Cordia New" w:cs="Cordia New"/>
                <w:sz w:val="26"/>
                <w:szCs w:val="26"/>
              </w:rPr>
              <w:t>8,</w:t>
            </w:r>
            <w:r w:rsidR="002A6838">
              <w:rPr>
                <w:rFonts w:ascii="Cordia New" w:hAnsi="Cordia New" w:cs="Cordia New"/>
                <w:sz w:val="26"/>
                <w:szCs w:val="26"/>
              </w:rPr>
              <w:t>389</w:t>
            </w:r>
            <w:r w:rsidRPr="002A683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82" w:type="dxa"/>
          </w:tcPr>
          <w:p w14:paraId="65F8C059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12F7F9B1" w14:textId="476A4AAE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(58)</w:t>
            </w:r>
          </w:p>
        </w:tc>
        <w:tc>
          <w:tcPr>
            <w:tcW w:w="281" w:type="dxa"/>
          </w:tcPr>
          <w:p w14:paraId="4E32C03C" w14:textId="77777777" w:rsidR="00996D25" w:rsidRPr="002A6838" w:rsidRDefault="00996D25" w:rsidP="009134D1">
            <w:pPr>
              <w:tabs>
                <w:tab w:val="clear" w:pos="454"/>
                <w:tab w:val="clear" w:pos="680"/>
                <w:tab w:val="left" w:pos="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C059BD6" w14:textId="4A002E71" w:rsidR="00996D25" w:rsidRPr="002A6838" w:rsidRDefault="00A00278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(8,</w:t>
            </w:r>
            <w:r w:rsidR="002A6838">
              <w:rPr>
                <w:rFonts w:ascii="Cordia New" w:hAnsi="Cordia New" w:cs="Cordia New"/>
                <w:sz w:val="26"/>
                <w:szCs w:val="26"/>
              </w:rPr>
              <w:t>389</w:t>
            </w:r>
            <w:r w:rsidRPr="002A683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82" w:type="dxa"/>
          </w:tcPr>
          <w:p w14:paraId="4E3812A5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58301CBB" w14:textId="6D02FB82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(58)</w:t>
            </w:r>
          </w:p>
        </w:tc>
      </w:tr>
      <w:tr w:rsidR="00185A09" w:rsidRPr="00616E3E" w14:paraId="13224F91" w14:textId="77777777" w:rsidTr="009E2B29">
        <w:trPr>
          <w:trHeight w:val="267"/>
        </w:trPr>
        <w:tc>
          <w:tcPr>
            <w:tcW w:w="3436" w:type="dxa"/>
          </w:tcPr>
          <w:p w14:paraId="31F6CC70" w14:textId="77777777" w:rsidR="00996D25" w:rsidRPr="002A6838" w:rsidRDefault="00996D25" w:rsidP="009134D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0DADAA" w14:textId="4184194A" w:rsidR="00996D25" w:rsidRPr="002A6838" w:rsidRDefault="00920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253CB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964FBE" w:rsidRPr="00D253CB">
              <w:rPr>
                <w:rFonts w:ascii="Cordia New" w:hAnsi="Cordia New" w:cs="Cordia New"/>
                <w:sz w:val="26"/>
                <w:szCs w:val="26"/>
              </w:rPr>
              <w:t>26,595</w:t>
            </w:r>
          </w:p>
        </w:tc>
        <w:tc>
          <w:tcPr>
            <w:tcW w:w="282" w:type="dxa"/>
          </w:tcPr>
          <w:p w14:paraId="7BCC4FCF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81EBE78" w14:textId="53BFC4B5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418,503</w:t>
            </w:r>
          </w:p>
        </w:tc>
        <w:tc>
          <w:tcPr>
            <w:tcW w:w="281" w:type="dxa"/>
          </w:tcPr>
          <w:p w14:paraId="7E7DEE9C" w14:textId="77777777" w:rsidR="00996D25" w:rsidRPr="002A6838" w:rsidRDefault="00996D25" w:rsidP="009134D1">
            <w:pPr>
              <w:tabs>
                <w:tab w:val="clear" w:pos="454"/>
                <w:tab w:val="clear" w:pos="680"/>
                <w:tab w:val="left" w:pos="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37E1E4" w14:textId="6A484B22" w:rsidR="00996D25" w:rsidRPr="002A6838" w:rsidRDefault="00A00278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F2884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2A6838" w:rsidRPr="001F2884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A24448" w:rsidRPr="001F28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2A6838" w:rsidRPr="001F2884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1F2884" w:rsidRPr="001F2884">
              <w:rPr>
                <w:rFonts w:ascii="Cordia New" w:hAnsi="Cordia New" w:cs="Cordia New"/>
                <w:sz w:val="26"/>
                <w:szCs w:val="26"/>
              </w:rPr>
              <w:t>19</w:t>
            </w:r>
          </w:p>
        </w:tc>
        <w:tc>
          <w:tcPr>
            <w:tcW w:w="282" w:type="dxa"/>
          </w:tcPr>
          <w:p w14:paraId="3AE1AE30" w14:textId="77777777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EE4306A" w14:textId="267797D9" w:rsidR="00996D25" w:rsidRPr="002A6838" w:rsidRDefault="00996D25" w:rsidP="0091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397,765</w:t>
            </w:r>
          </w:p>
        </w:tc>
      </w:tr>
    </w:tbl>
    <w:p w14:paraId="6390AC58" w14:textId="77777777" w:rsidR="00F27C9B" w:rsidRDefault="00F27C9B" w:rsidP="00806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3240AD47" w14:textId="77777777" w:rsidR="008066FE" w:rsidRDefault="008066FE" w:rsidP="00806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F175C3C" w14:textId="29AE55BA" w:rsidR="00867702" w:rsidRPr="008066FE" w:rsidRDefault="00867702" w:rsidP="00F27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Pr="00616E3E">
        <w:rPr>
          <w:rFonts w:ascii="Cordia New" w:hAnsi="Cordia New" w:cs="Cordia New"/>
          <w:sz w:val="26"/>
          <w:szCs w:val="26"/>
          <w:lang w:val="en-GB"/>
        </w:rPr>
        <w:t xml:space="preserve">31 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Pr="00616E3E">
        <w:rPr>
          <w:rFonts w:ascii="Cordia New" w:hAnsi="Cordia New" w:cs="Cordia New"/>
          <w:sz w:val="26"/>
          <w:szCs w:val="26"/>
          <w:lang w:val="en-GB"/>
        </w:rPr>
        <w:t>256</w:t>
      </w:r>
      <w:r w:rsidR="00996D25">
        <w:rPr>
          <w:rFonts w:ascii="Cordia New" w:hAnsi="Cordia New" w:cs="Cordia New"/>
          <w:sz w:val="26"/>
          <w:szCs w:val="26"/>
          <w:lang w:val="en-GB"/>
        </w:rPr>
        <w:t>8</w:t>
      </w:r>
      <w:r w:rsidRPr="00616E3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r w:rsidRPr="00616E3E">
        <w:rPr>
          <w:rFonts w:ascii="Cordia New" w:hAnsi="Cordia New" w:cs="Cordia New"/>
          <w:sz w:val="26"/>
          <w:szCs w:val="26"/>
          <w:lang w:val="en-GB"/>
        </w:rPr>
        <w:t>256</w:t>
      </w:r>
      <w:r w:rsidR="008066FE">
        <w:rPr>
          <w:rFonts w:ascii="Cordia New" w:hAnsi="Cordia New" w:cs="Cordia New"/>
          <w:sz w:val="26"/>
          <w:szCs w:val="26"/>
          <w:lang w:val="en-GB"/>
        </w:rPr>
        <w:t>7</w:t>
      </w:r>
      <w:r w:rsidRPr="00616E3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รายการเคลื่อนไหวของค่าเผื่อผลขาดทุน</w:t>
      </w:r>
      <w:r w:rsidR="00C41919" w:rsidRPr="00616E3E">
        <w:rPr>
          <w:rFonts w:ascii="Cordia New" w:hAnsi="Cordia New" w:cs="Cordia New"/>
          <w:sz w:val="26"/>
          <w:szCs w:val="26"/>
          <w:cs/>
          <w:lang w:val="en-GB"/>
        </w:rPr>
        <w:t>ด้านเครดิตที่คาดว่าจะเกิดขึ้น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>ของลูกหนี้การค้า มีดังต่อไปนี้</w:t>
      </w:r>
    </w:p>
    <w:p w14:paraId="1E3A4A88" w14:textId="77777777" w:rsidR="00867702" w:rsidRPr="00616E3E" w:rsidRDefault="00867702" w:rsidP="00867702">
      <w:pPr>
        <w:spacing w:line="240" w:lineRule="auto"/>
        <w:ind w:left="426" w:firstLine="24"/>
        <w:rPr>
          <w:rFonts w:ascii="Cordia New" w:hAnsi="Cordia New" w:cs="Cordia New"/>
          <w:sz w:val="26"/>
          <w:szCs w:val="26"/>
        </w:rPr>
      </w:pPr>
    </w:p>
    <w:tbl>
      <w:tblPr>
        <w:tblW w:w="9063" w:type="dxa"/>
        <w:tblInd w:w="297" w:type="dxa"/>
        <w:tblLayout w:type="fixed"/>
        <w:tblLook w:val="04A0" w:firstRow="1" w:lastRow="0" w:firstColumn="1" w:lastColumn="0" w:noHBand="0" w:noVBand="1"/>
      </w:tblPr>
      <w:tblGrid>
        <w:gridCol w:w="3663"/>
        <w:gridCol w:w="1134"/>
        <w:gridCol w:w="284"/>
        <w:gridCol w:w="1134"/>
        <w:gridCol w:w="283"/>
        <w:gridCol w:w="1134"/>
        <w:gridCol w:w="284"/>
        <w:gridCol w:w="1147"/>
      </w:tblGrid>
      <w:tr w:rsidR="00183D19" w:rsidRPr="00616E3E" w14:paraId="1BCE6B57" w14:textId="77777777" w:rsidTr="00996D25">
        <w:tc>
          <w:tcPr>
            <w:tcW w:w="3663" w:type="dxa"/>
          </w:tcPr>
          <w:p w14:paraId="2EC981B9" w14:textId="4EF4E911" w:rsidR="00867702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82524E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99C2160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92BB4" w14:textId="6E4C087B" w:rsidR="00867702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6D25" w:rsidRPr="00616E3E" w14:paraId="3123483A" w14:textId="77777777" w:rsidTr="00996D25">
        <w:tc>
          <w:tcPr>
            <w:tcW w:w="3663" w:type="dxa"/>
          </w:tcPr>
          <w:p w14:paraId="58F89F01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8BE42" w14:textId="662BF953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7BC19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E7EA" w14:textId="2AEA2411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283" w:type="dxa"/>
            <w:vAlign w:val="bottom"/>
          </w:tcPr>
          <w:p w14:paraId="51B8FE3C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FE11F3" w14:textId="21DACCA5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35C0F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FA1EA" w14:textId="5C5CE516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183D19" w:rsidRPr="00616E3E" w14:paraId="509D56D2" w14:textId="77777777" w:rsidTr="00996D25">
        <w:tc>
          <w:tcPr>
            <w:tcW w:w="3663" w:type="dxa"/>
            <w:vAlign w:val="bottom"/>
          </w:tcPr>
          <w:p w14:paraId="3196B815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20BD64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90E9545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F81604B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3157EA20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4BD8F0A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7253C10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7A7E0BF3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996D25" w:rsidRPr="00616E3E" w14:paraId="5914C6F4" w14:textId="77777777" w:rsidTr="00996D25">
        <w:tc>
          <w:tcPr>
            <w:tcW w:w="3663" w:type="dxa"/>
            <w:vAlign w:val="bottom"/>
            <w:hideMark/>
          </w:tcPr>
          <w:p w14:paraId="3F18A5B5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134" w:type="dxa"/>
            <w:vAlign w:val="bottom"/>
          </w:tcPr>
          <w:p w14:paraId="2F99EE6A" w14:textId="11153EF1" w:rsidR="00996D25" w:rsidRPr="00C472D9" w:rsidRDefault="00C472D9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58</w:t>
            </w:r>
          </w:p>
        </w:tc>
        <w:tc>
          <w:tcPr>
            <w:tcW w:w="284" w:type="dxa"/>
          </w:tcPr>
          <w:p w14:paraId="3F5C344C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F4F0EA4" w14:textId="64C37ED6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283" w:type="dxa"/>
          </w:tcPr>
          <w:p w14:paraId="26F18AE9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B6AE49D" w14:textId="23288307" w:rsidR="00996D25" w:rsidRPr="00616E3E" w:rsidRDefault="00DB6E17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58</w:t>
            </w:r>
          </w:p>
        </w:tc>
        <w:tc>
          <w:tcPr>
            <w:tcW w:w="284" w:type="dxa"/>
          </w:tcPr>
          <w:p w14:paraId="6ED117F3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6690B8F7" w14:textId="10334526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61</w:t>
            </w:r>
          </w:p>
        </w:tc>
      </w:tr>
      <w:tr w:rsidR="00722F80" w:rsidRPr="00616E3E" w14:paraId="49D616A0" w14:textId="77777777" w:rsidTr="00996D25">
        <w:tc>
          <w:tcPr>
            <w:tcW w:w="3663" w:type="dxa"/>
            <w:vAlign w:val="bottom"/>
          </w:tcPr>
          <w:p w14:paraId="4D081DF8" w14:textId="37CE1C7B" w:rsidR="00722F80" w:rsidRPr="00616E3E" w:rsidRDefault="00722F80" w:rsidP="0072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บวก</w:t>
            </w:r>
            <w:r w:rsidRPr="006B5D9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ผลขาดทุน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4B728C55" w14:textId="55794AA9" w:rsidR="00722F80" w:rsidRDefault="00722F80" w:rsidP="0072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8,525</w:t>
            </w:r>
          </w:p>
        </w:tc>
        <w:tc>
          <w:tcPr>
            <w:tcW w:w="284" w:type="dxa"/>
          </w:tcPr>
          <w:p w14:paraId="047E7F89" w14:textId="77777777" w:rsidR="00722F80" w:rsidRPr="00616E3E" w:rsidRDefault="00722F80" w:rsidP="0072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3EF5868" w14:textId="01D4B52B" w:rsidR="00722F80" w:rsidRPr="00616E3E" w:rsidRDefault="00722F80" w:rsidP="009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15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83" w:type="dxa"/>
          </w:tcPr>
          <w:p w14:paraId="101F32A6" w14:textId="77777777" w:rsidR="00722F80" w:rsidRPr="00616E3E" w:rsidRDefault="00722F80" w:rsidP="0072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7E6CBDF" w14:textId="0DF817DC" w:rsidR="00722F80" w:rsidRDefault="00722F80" w:rsidP="0072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8,525</w:t>
            </w:r>
          </w:p>
        </w:tc>
        <w:tc>
          <w:tcPr>
            <w:tcW w:w="284" w:type="dxa"/>
          </w:tcPr>
          <w:p w14:paraId="0C27DB05" w14:textId="77777777" w:rsidR="00722F80" w:rsidRPr="00616E3E" w:rsidRDefault="00722F80" w:rsidP="0072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7009FA59" w14:textId="5A432016" w:rsidR="00722F80" w:rsidRPr="00616E3E" w:rsidRDefault="00722F80" w:rsidP="009A4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8" w:right="3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722F80" w:rsidRPr="00616E3E" w14:paraId="796F4A82" w14:textId="77777777" w:rsidTr="00996D25">
        <w:tc>
          <w:tcPr>
            <w:tcW w:w="3663" w:type="dxa"/>
            <w:vAlign w:val="bottom"/>
          </w:tcPr>
          <w:p w14:paraId="0A08B2B6" w14:textId="77777777" w:rsidR="00C306E5" w:rsidRDefault="00722F80" w:rsidP="0072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กลับรายการค่าเผื่อผลขาดทุน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ด้านเครดิตที่   </w:t>
            </w:r>
            <w:r w:rsidR="00C306E5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</w:p>
          <w:p w14:paraId="3FDDA2D3" w14:textId="02FE939D" w:rsidR="00722F80" w:rsidRPr="00616E3E" w:rsidRDefault="00C306E5" w:rsidP="00E71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9" w:right="28" w:hanging="49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</w:t>
            </w:r>
            <w:r w:rsidR="00E71C61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722F80">
              <w:rPr>
                <w:rFonts w:ascii="Cordia New" w:hAnsi="Cordia New" w:cs="Cord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134" w:type="dxa"/>
            <w:vAlign w:val="bottom"/>
          </w:tcPr>
          <w:p w14:paraId="34BC50C5" w14:textId="60D82F87" w:rsidR="00722F80" w:rsidRPr="00616E3E" w:rsidRDefault="00722F80" w:rsidP="0072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(194)</w:t>
            </w:r>
          </w:p>
        </w:tc>
        <w:tc>
          <w:tcPr>
            <w:tcW w:w="284" w:type="dxa"/>
            <w:vAlign w:val="bottom"/>
          </w:tcPr>
          <w:p w14:paraId="3773606C" w14:textId="77777777" w:rsidR="00722F80" w:rsidRPr="00616E3E" w:rsidRDefault="00722F80" w:rsidP="0072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046D451" w14:textId="3AE5CDAE" w:rsidR="00722F80" w:rsidRPr="00616E3E" w:rsidRDefault="00722F80" w:rsidP="0072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(3)</w:t>
            </w:r>
          </w:p>
        </w:tc>
        <w:tc>
          <w:tcPr>
            <w:tcW w:w="283" w:type="dxa"/>
          </w:tcPr>
          <w:p w14:paraId="184C1366" w14:textId="77777777" w:rsidR="00722F80" w:rsidRPr="00616E3E" w:rsidRDefault="00722F80" w:rsidP="0072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9910014" w14:textId="0F669FDD" w:rsidR="00722F80" w:rsidRPr="00616E3E" w:rsidRDefault="00722F80" w:rsidP="0072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(194)</w:t>
            </w:r>
          </w:p>
        </w:tc>
        <w:tc>
          <w:tcPr>
            <w:tcW w:w="284" w:type="dxa"/>
          </w:tcPr>
          <w:p w14:paraId="0ABCD8CF" w14:textId="77777777" w:rsidR="00722F80" w:rsidRPr="00616E3E" w:rsidRDefault="00722F80" w:rsidP="0072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vAlign w:val="bottom"/>
          </w:tcPr>
          <w:p w14:paraId="09D63300" w14:textId="19F0899D" w:rsidR="00722F80" w:rsidRPr="00616E3E" w:rsidRDefault="00722F80" w:rsidP="00722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(3)</w:t>
            </w:r>
          </w:p>
        </w:tc>
      </w:tr>
      <w:tr w:rsidR="00996D25" w:rsidRPr="00616E3E" w14:paraId="3BE4FC67" w14:textId="77777777" w:rsidTr="00996D25">
        <w:tc>
          <w:tcPr>
            <w:tcW w:w="3663" w:type="dxa"/>
            <w:vAlign w:val="bottom"/>
            <w:hideMark/>
          </w:tcPr>
          <w:p w14:paraId="0942C554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u w:val="single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198E495" w14:textId="22FEEB40" w:rsidR="00996D25" w:rsidRPr="00616E3E" w:rsidRDefault="00994C0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8,389</w:t>
            </w:r>
          </w:p>
        </w:tc>
        <w:tc>
          <w:tcPr>
            <w:tcW w:w="284" w:type="dxa"/>
          </w:tcPr>
          <w:p w14:paraId="41860364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D3CF64F" w14:textId="1D10624E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58</w:t>
            </w:r>
          </w:p>
        </w:tc>
        <w:tc>
          <w:tcPr>
            <w:tcW w:w="283" w:type="dxa"/>
          </w:tcPr>
          <w:p w14:paraId="36C20C84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D66F94C" w14:textId="033205AE" w:rsidR="00996D25" w:rsidRPr="00616E3E" w:rsidRDefault="00994C0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8,389</w:t>
            </w:r>
          </w:p>
        </w:tc>
        <w:tc>
          <w:tcPr>
            <w:tcW w:w="284" w:type="dxa"/>
          </w:tcPr>
          <w:p w14:paraId="0276AE2E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E04DED3" w14:textId="3BDC1876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58</w:t>
            </w:r>
          </w:p>
        </w:tc>
      </w:tr>
    </w:tbl>
    <w:p w14:paraId="6CFEF89C" w14:textId="0C946852" w:rsidR="00A220E7" w:rsidRDefault="00A220E7" w:rsidP="00A2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10C4AEC" w14:textId="636EDCE6" w:rsidR="00867702" w:rsidRPr="00616E3E" w:rsidRDefault="00867702" w:rsidP="00996D25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16E3E">
        <w:rPr>
          <w:rFonts w:ascii="Cordia New" w:hAnsi="Cordia New" w:cs="Cordia New"/>
          <w:b/>
          <w:bCs/>
          <w:color w:val="auto"/>
          <w:sz w:val="26"/>
          <w:szCs w:val="26"/>
          <w:cs/>
          <w:lang w:val="th-TH"/>
        </w:rPr>
        <w:t>สินค้า</w:t>
      </w:r>
      <w:r w:rsidRPr="00616E3E">
        <w:rPr>
          <w:rFonts w:ascii="Cordia New" w:hAnsi="Cordia New" w:cs="Cordia New"/>
          <w:b/>
          <w:bCs/>
          <w:sz w:val="26"/>
          <w:szCs w:val="26"/>
          <w:cs/>
        </w:rPr>
        <w:t>คงเหลือ</w:t>
      </w:r>
    </w:p>
    <w:p w14:paraId="0FA31395" w14:textId="77777777" w:rsidR="00867702" w:rsidRPr="00616E3E" w:rsidRDefault="00867702" w:rsidP="0086770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Cordia New" w:hAnsi="Cordia New" w:cs="Cordia New"/>
          <w:sz w:val="26"/>
          <w:szCs w:val="26"/>
          <w:u w:val="single"/>
        </w:rPr>
      </w:pPr>
    </w:p>
    <w:tbl>
      <w:tblPr>
        <w:tblW w:w="9077" w:type="dxa"/>
        <w:tblInd w:w="270" w:type="dxa"/>
        <w:tblLook w:val="01E0" w:firstRow="1" w:lastRow="1" w:firstColumn="1" w:lastColumn="1" w:noHBand="0" w:noVBand="0"/>
      </w:tblPr>
      <w:tblGrid>
        <w:gridCol w:w="3690"/>
        <w:gridCol w:w="1134"/>
        <w:gridCol w:w="284"/>
        <w:gridCol w:w="1134"/>
        <w:gridCol w:w="283"/>
        <w:gridCol w:w="1134"/>
        <w:gridCol w:w="284"/>
        <w:gridCol w:w="1134"/>
      </w:tblGrid>
      <w:tr w:rsidR="00AC1C0A" w:rsidRPr="00616E3E" w14:paraId="25C09E3A" w14:textId="77777777" w:rsidTr="00996D25">
        <w:tc>
          <w:tcPr>
            <w:tcW w:w="3690" w:type="dxa"/>
          </w:tcPr>
          <w:p w14:paraId="3565E710" w14:textId="70E21396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215E1779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1B746EA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F283D32" w14:textId="524622B2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D52" w:rsidRPr="00616E3E" w14:paraId="7DA0D576" w14:textId="77777777" w:rsidTr="00996D25">
        <w:trPr>
          <w:trHeight w:val="351"/>
        </w:trPr>
        <w:tc>
          <w:tcPr>
            <w:tcW w:w="3690" w:type="dxa"/>
          </w:tcPr>
          <w:p w14:paraId="6982E299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3BE504" w14:textId="57486C5F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84" w:type="dxa"/>
            <w:vAlign w:val="bottom"/>
          </w:tcPr>
          <w:p w14:paraId="5DCDB7B2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0D216C" w14:textId="0FA557A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283" w:type="dxa"/>
            <w:vAlign w:val="bottom"/>
          </w:tcPr>
          <w:p w14:paraId="6AC80C71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922D96" w14:textId="53586AA8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84" w:type="dxa"/>
            <w:vAlign w:val="bottom"/>
          </w:tcPr>
          <w:p w14:paraId="5DEB8192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D6B314" w14:textId="6BE869A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AC23B5" w:rsidRPr="00616E3E" w14:paraId="5F395E59" w14:textId="77777777" w:rsidTr="00996D25">
        <w:trPr>
          <w:trHeight w:val="287"/>
        </w:trPr>
        <w:tc>
          <w:tcPr>
            <w:tcW w:w="3690" w:type="dxa"/>
          </w:tcPr>
          <w:p w14:paraId="1E2A0FD9" w14:textId="77777777" w:rsidR="00996D25" w:rsidRPr="00616E3E" w:rsidRDefault="00996D25" w:rsidP="00996D25">
            <w:pPr>
              <w:pStyle w:val="1"/>
              <w:widowControl/>
              <w:spacing w:line="38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AEB499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F533756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7EAB58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4802549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32344F3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B18F98B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2A061D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C23B5" w:rsidRPr="00616E3E" w14:paraId="459922EB" w14:textId="77777777" w:rsidTr="00996D25">
        <w:trPr>
          <w:trHeight w:val="185"/>
        </w:trPr>
        <w:tc>
          <w:tcPr>
            <w:tcW w:w="3690" w:type="dxa"/>
          </w:tcPr>
          <w:p w14:paraId="36E5780A" w14:textId="77777777" w:rsidR="00996D25" w:rsidRPr="00616E3E" w:rsidRDefault="00996D25" w:rsidP="00996D25">
            <w:pPr>
              <w:pStyle w:val="1"/>
              <w:widowControl/>
              <w:spacing w:line="380" w:lineRule="exact"/>
              <w:ind w:right="0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14:paraId="1C3AED34" w14:textId="3C0F1E9E" w:rsidR="00996D25" w:rsidRPr="00616E3E" w:rsidRDefault="001D4453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2,231</w:t>
            </w:r>
          </w:p>
        </w:tc>
        <w:tc>
          <w:tcPr>
            <w:tcW w:w="284" w:type="dxa"/>
          </w:tcPr>
          <w:p w14:paraId="1BAAA801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FBE61B" w14:textId="47490030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4,387</w:t>
            </w:r>
          </w:p>
        </w:tc>
        <w:tc>
          <w:tcPr>
            <w:tcW w:w="283" w:type="dxa"/>
          </w:tcPr>
          <w:p w14:paraId="66B79F67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6B2D87" w14:textId="7E2A5C20" w:rsidR="00996D25" w:rsidRPr="00616E3E" w:rsidRDefault="00B61FBB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95</w:t>
            </w:r>
          </w:p>
        </w:tc>
        <w:tc>
          <w:tcPr>
            <w:tcW w:w="284" w:type="dxa"/>
          </w:tcPr>
          <w:p w14:paraId="03BE583B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4B8E26" w14:textId="45057491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4,226</w:t>
            </w:r>
          </w:p>
        </w:tc>
      </w:tr>
      <w:tr w:rsidR="00BC043F" w:rsidRPr="00616E3E" w14:paraId="65999E86" w14:textId="77777777" w:rsidTr="00996D25">
        <w:trPr>
          <w:trHeight w:val="113"/>
        </w:trPr>
        <w:tc>
          <w:tcPr>
            <w:tcW w:w="3690" w:type="dxa"/>
            <w:vAlign w:val="center"/>
          </w:tcPr>
          <w:p w14:paraId="1EDD666B" w14:textId="1A7F5F31" w:rsidR="00996D25" w:rsidRPr="00616E3E" w:rsidRDefault="00996D25" w:rsidP="00996D25">
            <w:pPr>
              <w:pStyle w:val="EnvelopeReturn"/>
              <w:tabs>
                <w:tab w:val="clear" w:pos="1134"/>
              </w:tabs>
              <w:spacing w:line="380" w:lineRule="exact"/>
              <w:ind w:left="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สินค้าเพื่อขาย</w:t>
            </w:r>
          </w:p>
        </w:tc>
        <w:tc>
          <w:tcPr>
            <w:tcW w:w="1134" w:type="dxa"/>
          </w:tcPr>
          <w:p w14:paraId="2EAED091" w14:textId="5C4F7B09" w:rsidR="00996D25" w:rsidRPr="00616E3E" w:rsidRDefault="00BE7ABD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438,23</w:t>
            </w:r>
            <w:r w:rsidR="0047173F">
              <w:rPr>
                <w:rFonts w:ascii="Cordia New" w:hAnsi="Cordia New" w:cs="Cordia New"/>
                <w:sz w:val="26"/>
                <w:szCs w:val="26"/>
              </w:rPr>
              <w:t>0</w:t>
            </w:r>
          </w:p>
        </w:tc>
        <w:tc>
          <w:tcPr>
            <w:tcW w:w="284" w:type="dxa"/>
          </w:tcPr>
          <w:p w14:paraId="03841F46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B076AD" w14:textId="56991C82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396,493</w:t>
            </w:r>
          </w:p>
        </w:tc>
        <w:tc>
          <w:tcPr>
            <w:tcW w:w="283" w:type="dxa"/>
          </w:tcPr>
          <w:p w14:paraId="52C5B82B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372410" w14:textId="41ED66B0" w:rsidR="00996D25" w:rsidRPr="00616E3E" w:rsidRDefault="00B61FBB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6247A">
              <w:rPr>
                <w:rFonts w:ascii="Cordia New" w:hAnsi="Cordia New" w:cs="Cordia New"/>
                <w:sz w:val="26"/>
                <w:szCs w:val="26"/>
              </w:rPr>
              <w:t>67,994</w:t>
            </w:r>
          </w:p>
        </w:tc>
        <w:tc>
          <w:tcPr>
            <w:tcW w:w="284" w:type="dxa"/>
          </w:tcPr>
          <w:p w14:paraId="0C6F3682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8AD1A6" w14:textId="7D55A58E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320,567</w:t>
            </w:r>
          </w:p>
        </w:tc>
      </w:tr>
      <w:tr w:rsidR="00AC1C0A" w:rsidRPr="00616E3E" w14:paraId="4573E37B" w14:textId="77777777" w:rsidTr="00996D25">
        <w:trPr>
          <w:trHeight w:val="173"/>
        </w:trPr>
        <w:tc>
          <w:tcPr>
            <w:tcW w:w="3690" w:type="dxa"/>
          </w:tcPr>
          <w:p w14:paraId="408701AF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585D89" w14:textId="44C1B7F2" w:rsidR="00996D25" w:rsidRPr="00616E3E" w:rsidRDefault="001D4453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BE7ABD">
              <w:rPr>
                <w:rFonts w:ascii="Cordia New" w:hAnsi="Cordia New" w:cs="Cordia New"/>
                <w:noProof/>
                <w:sz w:val="26"/>
                <w:szCs w:val="26"/>
              </w:rPr>
              <w:t>440,46</w:t>
            </w:r>
            <w:r w:rsidR="006D7A3C">
              <w:rPr>
                <w:rFonts w:ascii="Cordia New" w:hAnsi="Cordia New" w:cs="Cordia New"/>
                <w:noProof/>
                <w:sz w:val="26"/>
                <w:szCs w:val="26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84" w:type="dxa"/>
          </w:tcPr>
          <w:p w14:paraId="570904C5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08D5A8" w14:textId="4AE796B8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400,880</w:t>
            </w:r>
          </w:p>
        </w:tc>
        <w:tc>
          <w:tcPr>
            <w:tcW w:w="283" w:type="dxa"/>
          </w:tcPr>
          <w:p w14:paraId="3DF94A93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AEBA41" w14:textId="5B94ABEF" w:rsidR="00996D25" w:rsidRPr="00616E3E" w:rsidRDefault="00B61FBB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66247A">
              <w:rPr>
                <w:rFonts w:ascii="Cordia New" w:hAnsi="Cordia New" w:cs="Cordia New"/>
                <w:noProof/>
                <w:sz w:val="26"/>
                <w:szCs w:val="26"/>
              </w:rPr>
              <w:t>368,089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84" w:type="dxa"/>
          </w:tcPr>
          <w:p w14:paraId="0D2C02B8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70FBAC" w14:textId="59BD3258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324,793</w:t>
            </w:r>
          </w:p>
        </w:tc>
      </w:tr>
      <w:tr w:rsidR="00EA5DB2" w:rsidRPr="00616E3E" w14:paraId="6A8AB416" w14:textId="77777777" w:rsidTr="00996D25">
        <w:trPr>
          <w:trHeight w:val="173"/>
        </w:trPr>
        <w:tc>
          <w:tcPr>
            <w:tcW w:w="3690" w:type="dxa"/>
          </w:tcPr>
          <w:p w14:paraId="09EAB20A" w14:textId="45F620EA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ค่าเผื่อสินค้า</w:t>
            </w:r>
            <w:r w:rsidR="005E36A1">
              <w:rPr>
                <w:rFonts w:ascii="Cordia New" w:hAnsi="Cordia New" w:cs="Cordia New" w:hint="cs"/>
                <w:sz w:val="26"/>
                <w:szCs w:val="26"/>
                <w:cs/>
              </w:rPr>
              <w:t>เคลื่อนไหวช้า</w:t>
            </w:r>
          </w:p>
        </w:tc>
        <w:tc>
          <w:tcPr>
            <w:tcW w:w="1134" w:type="dxa"/>
          </w:tcPr>
          <w:p w14:paraId="0BBCE0A2" w14:textId="706390A7" w:rsidR="00996D25" w:rsidRPr="00616E3E" w:rsidRDefault="00C8060E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"/>
              <w:jc w:val="right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(40,724)</w:t>
            </w:r>
          </w:p>
        </w:tc>
        <w:tc>
          <w:tcPr>
            <w:tcW w:w="284" w:type="dxa"/>
          </w:tcPr>
          <w:p w14:paraId="680266C3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2D44B8" w14:textId="318DF579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(33,830)</w:t>
            </w:r>
          </w:p>
        </w:tc>
        <w:tc>
          <w:tcPr>
            <w:tcW w:w="283" w:type="dxa"/>
          </w:tcPr>
          <w:p w14:paraId="46B226AD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82A0E7" w14:textId="12A5F3EC" w:rsidR="00996D25" w:rsidRPr="00616E3E" w:rsidRDefault="00B61FBB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(28,</w:t>
            </w:r>
            <w:r w:rsidR="001605C5">
              <w:rPr>
                <w:rFonts w:ascii="Cordia New" w:hAnsi="Cordia New" w:cs="Cordia New"/>
                <w:sz w:val="26"/>
                <w:szCs w:val="26"/>
              </w:rPr>
              <w:t>146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1D638088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D46A73E" w14:textId="4A413A40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(24,619)</w:t>
            </w:r>
          </w:p>
        </w:tc>
      </w:tr>
      <w:tr w:rsidR="00AC1C0A" w:rsidRPr="00616E3E" w14:paraId="4CDDE768" w14:textId="77777777" w:rsidTr="00996D25">
        <w:trPr>
          <w:trHeight w:val="173"/>
        </w:trPr>
        <w:tc>
          <w:tcPr>
            <w:tcW w:w="3690" w:type="dxa"/>
          </w:tcPr>
          <w:p w14:paraId="662BA388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332D75B1" w14:textId="329F5BEC" w:rsidR="00996D25" w:rsidRPr="00616E3E" w:rsidRDefault="00BE7ABD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"/>
              <w:jc w:val="right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399,737</w:t>
            </w:r>
          </w:p>
        </w:tc>
        <w:tc>
          <w:tcPr>
            <w:tcW w:w="284" w:type="dxa"/>
          </w:tcPr>
          <w:p w14:paraId="7208E69B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A83CA4F" w14:textId="2E0EFAA0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367,050</w:t>
            </w:r>
          </w:p>
        </w:tc>
        <w:tc>
          <w:tcPr>
            <w:tcW w:w="283" w:type="dxa"/>
          </w:tcPr>
          <w:p w14:paraId="0CF5183C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31AF7FFA" w14:textId="0EFB4661" w:rsidR="00996D25" w:rsidRPr="00616E3E" w:rsidRDefault="001605C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247A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6247A">
              <w:rPr>
                <w:rFonts w:ascii="Cordia New" w:hAnsi="Cordia New" w:cs="Cordia New"/>
                <w:sz w:val="26"/>
                <w:szCs w:val="26"/>
              </w:rPr>
              <w:t>39,943</w:t>
            </w:r>
          </w:p>
        </w:tc>
        <w:tc>
          <w:tcPr>
            <w:tcW w:w="284" w:type="dxa"/>
          </w:tcPr>
          <w:p w14:paraId="34CD6CEB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47D837B5" w14:textId="436492C0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300,174</w:t>
            </w:r>
          </w:p>
        </w:tc>
      </w:tr>
    </w:tbl>
    <w:p w14:paraId="780353A6" w14:textId="313FCB50" w:rsidR="00867702" w:rsidRPr="00616E3E" w:rsidRDefault="00867702" w:rsidP="00996D25">
      <w:pPr>
        <w:pStyle w:val="CordiaNew"/>
        <w:tabs>
          <w:tab w:val="clear" w:pos="4153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lang w:eastAsia="en-US"/>
        </w:rPr>
      </w:pPr>
    </w:p>
    <w:p w14:paraId="32AD0376" w14:textId="375A325F" w:rsidR="00867702" w:rsidRPr="00616E3E" w:rsidRDefault="00867702" w:rsidP="00996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ในระหว่างปี</w:t>
      </w:r>
      <w:r w:rsidR="00B82074" w:rsidRPr="00616E3E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B82074" w:rsidRPr="00616E3E">
        <w:rPr>
          <w:rFonts w:ascii="Cordia New" w:hAnsi="Cordia New" w:cs="Cordia New"/>
          <w:sz w:val="26"/>
          <w:szCs w:val="26"/>
        </w:rPr>
        <w:t xml:space="preserve">31 </w:t>
      </w:r>
      <w:r w:rsidR="00B82074" w:rsidRPr="00616E3E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="00B82074" w:rsidRPr="00616E3E">
        <w:rPr>
          <w:rFonts w:ascii="Cordia New" w:hAnsi="Cordia New" w:cs="Cordia New"/>
          <w:sz w:val="26"/>
          <w:szCs w:val="26"/>
        </w:rPr>
        <w:t>256</w:t>
      </w:r>
      <w:r w:rsidR="00996D25">
        <w:rPr>
          <w:rFonts w:ascii="Cordia New" w:hAnsi="Cordia New" w:cs="Cordia New"/>
          <w:sz w:val="26"/>
          <w:szCs w:val="26"/>
        </w:rPr>
        <w:t>8</w:t>
      </w:r>
      <w:r w:rsidR="00B82074" w:rsidRPr="00616E3E">
        <w:rPr>
          <w:rFonts w:ascii="Cordia New" w:hAnsi="Cordia New" w:cs="Cordia New"/>
          <w:sz w:val="26"/>
          <w:szCs w:val="26"/>
        </w:rPr>
        <w:t xml:space="preserve"> </w:t>
      </w:r>
      <w:r w:rsidR="00B82074" w:rsidRPr="00616E3E">
        <w:rPr>
          <w:rFonts w:ascii="Cordia New" w:hAnsi="Cordia New" w:cs="Cordia New"/>
          <w:sz w:val="26"/>
          <w:szCs w:val="26"/>
          <w:cs/>
        </w:rPr>
        <w:t xml:space="preserve">และ </w:t>
      </w:r>
      <w:r w:rsidR="00E45DE5" w:rsidRPr="00616E3E">
        <w:rPr>
          <w:rFonts w:ascii="Cordia New" w:hAnsi="Cordia New" w:cs="Cordia New"/>
          <w:sz w:val="26"/>
          <w:szCs w:val="26"/>
        </w:rPr>
        <w:t>256</w:t>
      </w:r>
      <w:r w:rsidR="00996D25">
        <w:rPr>
          <w:rFonts w:ascii="Cordia New" w:hAnsi="Cordia New" w:cs="Cordia New"/>
          <w:sz w:val="26"/>
          <w:szCs w:val="26"/>
        </w:rPr>
        <w:t>7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รายการเคลื่อนไหวของค่าเผื่อสินค้า</w:t>
      </w:r>
      <w:r w:rsidR="00A354FA">
        <w:rPr>
          <w:rFonts w:ascii="Cordia New" w:hAnsi="Cordia New" w:cs="Cordia New" w:hint="cs"/>
          <w:sz w:val="26"/>
          <w:szCs w:val="26"/>
          <w:cs/>
        </w:rPr>
        <w:t>เคลื่อนไหวช้า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มีดังต่อไปนี้</w:t>
      </w:r>
    </w:p>
    <w:p w14:paraId="326A9EF5" w14:textId="77777777" w:rsidR="00867702" w:rsidRPr="00616E3E" w:rsidRDefault="00867702" w:rsidP="00996D25">
      <w:pPr>
        <w:tabs>
          <w:tab w:val="clear" w:pos="227"/>
          <w:tab w:val="clear" w:pos="454"/>
        </w:tabs>
        <w:spacing w:line="240" w:lineRule="auto"/>
        <w:ind w:left="360"/>
        <w:rPr>
          <w:rFonts w:ascii="Cordia New" w:hAnsi="Cordia New" w:cs="Cordia New"/>
          <w:sz w:val="26"/>
          <w:szCs w:val="26"/>
        </w:rPr>
      </w:pPr>
    </w:p>
    <w:tbl>
      <w:tblPr>
        <w:tblW w:w="907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90"/>
        <w:gridCol w:w="1134"/>
        <w:gridCol w:w="284"/>
        <w:gridCol w:w="1134"/>
        <w:gridCol w:w="283"/>
        <w:gridCol w:w="1134"/>
        <w:gridCol w:w="284"/>
        <w:gridCol w:w="1134"/>
      </w:tblGrid>
      <w:tr w:rsidR="00464624" w:rsidRPr="00616E3E" w14:paraId="1725F348" w14:textId="77777777" w:rsidTr="00996D25">
        <w:tc>
          <w:tcPr>
            <w:tcW w:w="3690" w:type="dxa"/>
          </w:tcPr>
          <w:p w14:paraId="367A1AC7" w14:textId="042DA185" w:rsidR="00867702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bookmarkStart w:id="2" w:name="_Hlk157074568"/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05621E83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0392F61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4CDB6106" w14:textId="15B57917" w:rsidR="00867702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6D25" w:rsidRPr="00616E3E" w14:paraId="250B8821" w14:textId="77777777" w:rsidTr="00996D25">
        <w:tc>
          <w:tcPr>
            <w:tcW w:w="3690" w:type="dxa"/>
          </w:tcPr>
          <w:p w14:paraId="25F2CB4D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E2103" w14:textId="70DF559E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1F55A57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784F7" w14:textId="55CC554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283" w:type="dxa"/>
            <w:vAlign w:val="bottom"/>
          </w:tcPr>
          <w:p w14:paraId="2BD4A48A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90D70" w14:textId="1695AE8C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1454A38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D1997" w14:textId="05EBDFFF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464624" w:rsidRPr="00616E3E" w14:paraId="10838294" w14:textId="77777777" w:rsidTr="00996D25">
        <w:trPr>
          <w:trHeight w:val="293"/>
        </w:trPr>
        <w:tc>
          <w:tcPr>
            <w:tcW w:w="3690" w:type="dxa"/>
            <w:vAlign w:val="bottom"/>
          </w:tcPr>
          <w:p w14:paraId="46721E66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30502AD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14:paraId="1244759A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76044BF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733A4F3E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EFEE108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30BABC6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1C9A9CA" w14:textId="77777777" w:rsidR="00867702" w:rsidRPr="00616E3E" w:rsidRDefault="00867702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96D25" w:rsidRPr="00616E3E" w14:paraId="4A272A0C" w14:textId="77777777" w:rsidTr="00996D25">
        <w:tc>
          <w:tcPr>
            <w:tcW w:w="3690" w:type="dxa"/>
            <w:vAlign w:val="bottom"/>
          </w:tcPr>
          <w:p w14:paraId="2035133A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มกราคม </w:t>
            </w:r>
          </w:p>
        </w:tc>
        <w:tc>
          <w:tcPr>
            <w:tcW w:w="1134" w:type="dxa"/>
            <w:vAlign w:val="bottom"/>
          </w:tcPr>
          <w:p w14:paraId="2F2F5909" w14:textId="23449120" w:rsidR="00996D25" w:rsidRPr="00616E3E" w:rsidRDefault="00C8060E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33,830</w:t>
            </w:r>
          </w:p>
        </w:tc>
        <w:tc>
          <w:tcPr>
            <w:tcW w:w="284" w:type="dxa"/>
          </w:tcPr>
          <w:p w14:paraId="46777441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FB3AE1D" w14:textId="61F26DF4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41,152</w:t>
            </w:r>
          </w:p>
        </w:tc>
        <w:tc>
          <w:tcPr>
            <w:tcW w:w="283" w:type="dxa"/>
          </w:tcPr>
          <w:p w14:paraId="5B2B79D5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DEDBE6A" w14:textId="5823FDB4" w:rsidR="00996D25" w:rsidRPr="00616E3E" w:rsidRDefault="002C477C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24,619</w:t>
            </w:r>
          </w:p>
        </w:tc>
        <w:tc>
          <w:tcPr>
            <w:tcW w:w="284" w:type="dxa"/>
          </w:tcPr>
          <w:p w14:paraId="14AEC0C7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2644B9" w14:textId="5D6AA9CC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26,315</w:t>
            </w:r>
          </w:p>
        </w:tc>
      </w:tr>
      <w:tr w:rsidR="00996D25" w:rsidRPr="00616E3E" w14:paraId="060559C2" w14:textId="77777777" w:rsidTr="00996D25">
        <w:tc>
          <w:tcPr>
            <w:tcW w:w="3690" w:type="dxa"/>
            <w:vAlign w:val="bottom"/>
          </w:tcPr>
          <w:p w14:paraId="5B84FB14" w14:textId="4E14C4AB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ตั้งเพิ่ม</w:t>
            </w:r>
          </w:p>
        </w:tc>
        <w:tc>
          <w:tcPr>
            <w:tcW w:w="1134" w:type="dxa"/>
            <w:vAlign w:val="bottom"/>
          </w:tcPr>
          <w:p w14:paraId="17A11D9D" w14:textId="65A0A681" w:rsidR="00996D25" w:rsidRPr="00616E3E" w:rsidRDefault="00C8060E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75C3F">
              <w:rPr>
                <w:rFonts w:ascii="Cordia New" w:hAnsi="Cordia New" w:cs="Cordia New"/>
                <w:sz w:val="26"/>
                <w:szCs w:val="26"/>
                <w:lang w:val="en-GB"/>
              </w:rPr>
              <w:t>6,894</w:t>
            </w:r>
          </w:p>
        </w:tc>
        <w:tc>
          <w:tcPr>
            <w:tcW w:w="284" w:type="dxa"/>
          </w:tcPr>
          <w:p w14:paraId="1AF9C05E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A558FB1" w14:textId="2C71218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83" w:type="dxa"/>
          </w:tcPr>
          <w:p w14:paraId="3F766652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C403CB8" w14:textId="3FCAEDAF" w:rsidR="00996D25" w:rsidRPr="00616E3E" w:rsidRDefault="002C477C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3,527</w:t>
            </w:r>
          </w:p>
        </w:tc>
        <w:tc>
          <w:tcPr>
            <w:tcW w:w="284" w:type="dxa"/>
          </w:tcPr>
          <w:p w14:paraId="07662C06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5B39919" w14:textId="6000EFF8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-108" w:right="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96D25" w:rsidRPr="00616E3E" w14:paraId="19542307" w14:textId="77777777" w:rsidTr="00996D25">
        <w:tc>
          <w:tcPr>
            <w:tcW w:w="3690" w:type="dxa"/>
            <w:vAlign w:val="bottom"/>
          </w:tcPr>
          <w:p w14:paraId="16511CC1" w14:textId="0DC9BC0D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6" w:right="28" w:hanging="70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กลับรายการ</w:t>
            </w:r>
          </w:p>
        </w:tc>
        <w:tc>
          <w:tcPr>
            <w:tcW w:w="1134" w:type="dxa"/>
            <w:vAlign w:val="bottom"/>
          </w:tcPr>
          <w:p w14:paraId="40C8D135" w14:textId="5F208910" w:rsidR="00996D25" w:rsidRPr="00616E3E" w:rsidRDefault="00C8060E" w:rsidP="00AB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30EC7D3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914E73C" w14:textId="0B200380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(7,322)</w:t>
            </w:r>
          </w:p>
        </w:tc>
        <w:tc>
          <w:tcPr>
            <w:tcW w:w="283" w:type="dxa"/>
          </w:tcPr>
          <w:p w14:paraId="51F7ACC2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5AB5EA7" w14:textId="670D19D4" w:rsidR="00996D25" w:rsidRPr="00616E3E" w:rsidRDefault="002C477C" w:rsidP="00AB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A5AEDC8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D60E593" w14:textId="1F02D669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(1,696)</w:t>
            </w:r>
          </w:p>
        </w:tc>
      </w:tr>
      <w:tr w:rsidR="00996D25" w:rsidRPr="00616E3E" w14:paraId="1C7CF772" w14:textId="77777777" w:rsidTr="00996D25">
        <w:trPr>
          <w:trHeight w:val="60"/>
        </w:trPr>
        <w:tc>
          <w:tcPr>
            <w:tcW w:w="3690" w:type="dxa"/>
            <w:vAlign w:val="bottom"/>
          </w:tcPr>
          <w:p w14:paraId="4BD0893A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u w:val="single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A2D4D11" w14:textId="6FD3AF87" w:rsidR="00996D25" w:rsidRPr="00616E3E" w:rsidRDefault="00C8060E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40,724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84" w:type="dxa"/>
          </w:tcPr>
          <w:p w14:paraId="56F2343B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4CA97F9" w14:textId="6632F59A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33,830</w:t>
            </w:r>
          </w:p>
        </w:tc>
        <w:tc>
          <w:tcPr>
            <w:tcW w:w="283" w:type="dxa"/>
          </w:tcPr>
          <w:p w14:paraId="0B34EB73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83952E7" w14:textId="4276A87F" w:rsidR="00996D25" w:rsidRPr="00616E3E" w:rsidRDefault="002C477C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28,146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84" w:type="dxa"/>
          </w:tcPr>
          <w:p w14:paraId="1A2E1D45" w14:textId="7777777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25A021" w14:textId="4AE84167" w:rsidR="00996D25" w:rsidRPr="00616E3E" w:rsidRDefault="00996D25" w:rsidP="0099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24,619</w:t>
            </w:r>
          </w:p>
        </w:tc>
      </w:tr>
      <w:bookmarkEnd w:id="2"/>
    </w:tbl>
    <w:p w14:paraId="7BCB4699" w14:textId="77777777" w:rsidR="00C577E4" w:rsidRPr="00616E3E" w:rsidRDefault="00C577E4" w:rsidP="00C577E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Cordia New" w:hAnsi="Cordia New" w:cs="Cordia New"/>
          <w:sz w:val="26"/>
          <w:szCs w:val="26"/>
        </w:rPr>
      </w:pPr>
    </w:p>
    <w:p w14:paraId="7750AC0D" w14:textId="77777777" w:rsidR="00996D25" w:rsidRDefault="00996D25" w:rsidP="00996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161E1343" w14:textId="0F56B533" w:rsidR="00C577E4" w:rsidRPr="00616E3E" w:rsidRDefault="00EE0F14" w:rsidP="00996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ค่าเผื่อสินค้าเคลื่อนไหวช้า</w:t>
      </w:r>
      <w:r w:rsidR="00333834">
        <w:rPr>
          <w:rFonts w:ascii="Cordia New" w:hAnsi="Cordia New" w:cs="Cordia New" w:hint="cs"/>
          <w:sz w:val="26"/>
          <w:szCs w:val="26"/>
          <w:cs/>
        </w:rPr>
        <w:t>ที่</w:t>
      </w:r>
      <w:r w:rsidR="00C577E4" w:rsidRPr="00616E3E">
        <w:rPr>
          <w:rFonts w:ascii="Cordia New" w:hAnsi="Cordia New" w:cs="Cordia New"/>
          <w:sz w:val="26"/>
          <w:szCs w:val="26"/>
          <w:cs/>
        </w:rPr>
        <w:t>บันทึกเป็น</w:t>
      </w:r>
      <w:r w:rsidR="00333834">
        <w:rPr>
          <w:rFonts w:ascii="Cordia New" w:hAnsi="Cordia New" w:cs="Cordia New" w:hint="cs"/>
          <w:sz w:val="26"/>
          <w:szCs w:val="26"/>
          <w:cs/>
        </w:rPr>
        <w:t>ส่วนหนึ่งของต้นทุนขาย</w:t>
      </w:r>
      <w:r w:rsidR="00C577E4" w:rsidRPr="00616E3E">
        <w:rPr>
          <w:rFonts w:ascii="Cordia New" w:hAnsi="Cordia New" w:cs="Cordia New"/>
          <w:sz w:val="26"/>
          <w:szCs w:val="26"/>
          <w:cs/>
        </w:rPr>
        <w:t>สำหรับ</w:t>
      </w:r>
      <w:r w:rsidR="00C919FB" w:rsidRPr="00616E3E">
        <w:rPr>
          <w:rFonts w:ascii="Cordia New" w:hAnsi="Cordia New" w:cs="Cordia New"/>
          <w:sz w:val="26"/>
          <w:szCs w:val="26"/>
          <w:cs/>
        </w:rPr>
        <w:t xml:space="preserve">ปีสิ้นสุดวันที่ </w:t>
      </w:r>
      <w:r w:rsidR="00C919FB" w:rsidRPr="00616E3E">
        <w:rPr>
          <w:rFonts w:ascii="Cordia New" w:hAnsi="Cordia New" w:cs="Cordia New"/>
          <w:sz w:val="26"/>
          <w:szCs w:val="26"/>
        </w:rPr>
        <w:t xml:space="preserve">31 </w:t>
      </w:r>
      <w:r w:rsidR="00C919FB" w:rsidRPr="00616E3E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="00C919FB" w:rsidRPr="00616E3E">
        <w:rPr>
          <w:rFonts w:ascii="Cordia New" w:hAnsi="Cordia New" w:cs="Cordia New"/>
          <w:sz w:val="26"/>
          <w:szCs w:val="26"/>
        </w:rPr>
        <w:t>256</w:t>
      </w:r>
      <w:r w:rsidR="00996D25">
        <w:rPr>
          <w:rFonts w:ascii="Cordia New" w:hAnsi="Cordia New" w:cs="Cordia New"/>
          <w:sz w:val="26"/>
          <w:szCs w:val="26"/>
        </w:rPr>
        <w:t>8</w:t>
      </w:r>
      <w:r w:rsidR="00C919FB" w:rsidRPr="00616E3E">
        <w:rPr>
          <w:rFonts w:ascii="Cordia New" w:hAnsi="Cordia New" w:cs="Cordia New"/>
          <w:sz w:val="26"/>
          <w:szCs w:val="26"/>
        </w:rPr>
        <w:t xml:space="preserve"> </w:t>
      </w:r>
      <w:r w:rsidR="00C919FB" w:rsidRPr="00616E3E">
        <w:rPr>
          <w:rFonts w:ascii="Cordia New" w:hAnsi="Cordia New" w:cs="Cordia New"/>
          <w:sz w:val="26"/>
          <w:szCs w:val="26"/>
          <w:cs/>
        </w:rPr>
        <w:t xml:space="preserve">และ </w:t>
      </w:r>
      <w:r w:rsidR="00C919FB" w:rsidRPr="00616E3E">
        <w:rPr>
          <w:rFonts w:ascii="Cordia New" w:hAnsi="Cordia New" w:cs="Cordia New"/>
          <w:sz w:val="26"/>
          <w:szCs w:val="26"/>
        </w:rPr>
        <w:t>256</w:t>
      </w:r>
      <w:r w:rsidR="00996D25">
        <w:rPr>
          <w:rFonts w:ascii="Cordia New" w:hAnsi="Cordia New" w:cs="Cordia New"/>
          <w:sz w:val="26"/>
          <w:szCs w:val="26"/>
        </w:rPr>
        <w:t>7</w:t>
      </w:r>
      <w:r w:rsidR="00C919FB" w:rsidRPr="00616E3E">
        <w:rPr>
          <w:rFonts w:ascii="Cordia New" w:hAnsi="Cordia New" w:cs="Cordia New"/>
          <w:sz w:val="26"/>
          <w:szCs w:val="26"/>
        </w:rPr>
        <w:t xml:space="preserve"> </w:t>
      </w:r>
      <w:r w:rsidR="00C919FB" w:rsidRPr="00616E3E">
        <w:rPr>
          <w:rFonts w:ascii="Cordia New" w:hAnsi="Cordia New" w:cs="Cordia New"/>
          <w:sz w:val="26"/>
          <w:szCs w:val="26"/>
          <w:cs/>
        </w:rPr>
        <w:t xml:space="preserve">มีดังต่อไปนี้ </w:t>
      </w:r>
    </w:p>
    <w:p w14:paraId="586AAA45" w14:textId="77777777" w:rsidR="001D056A" w:rsidRPr="00616E3E" w:rsidRDefault="001D056A" w:rsidP="00996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91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3807"/>
        <w:gridCol w:w="1134"/>
        <w:gridCol w:w="236"/>
        <w:gridCol w:w="1133"/>
        <w:gridCol w:w="236"/>
        <w:gridCol w:w="1133"/>
        <w:gridCol w:w="241"/>
        <w:gridCol w:w="1171"/>
      </w:tblGrid>
      <w:tr w:rsidR="001D056A" w:rsidRPr="00616E3E" w14:paraId="20499C8B" w14:textId="77777777" w:rsidTr="00996D25">
        <w:tc>
          <w:tcPr>
            <w:tcW w:w="3807" w:type="dxa"/>
          </w:tcPr>
          <w:p w14:paraId="741C6FC9" w14:textId="5B56E3E6" w:rsidR="001D056A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14:paraId="01F9735A" w14:textId="77777777" w:rsidR="001D056A" w:rsidRPr="00616E3E" w:rsidRDefault="001D056A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9CAE496" w14:textId="77777777" w:rsidR="001D056A" w:rsidRPr="00616E3E" w:rsidRDefault="001D056A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14:paraId="57B044BB" w14:textId="5BE7A8B8" w:rsidR="001D056A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6D25" w:rsidRPr="00616E3E" w14:paraId="493F7FFA" w14:textId="77777777" w:rsidTr="00996D25">
        <w:tc>
          <w:tcPr>
            <w:tcW w:w="3807" w:type="dxa"/>
          </w:tcPr>
          <w:p w14:paraId="43073578" w14:textId="77777777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B268C" w14:textId="5E86FD1B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9227632" w14:textId="77777777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D0B86" w14:textId="160C87FB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  <w:vAlign w:val="bottom"/>
          </w:tcPr>
          <w:p w14:paraId="174FBF5E" w14:textId="77777777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D28A7" w14:textId="3CC2B496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1BBD6EA7" w14:textId="77777777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ACA4B" w14:textId="71D78CD4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1D056A" w:rsidRPr="00616E3E" w14:paraId="6F71003A" w14:textId="77777777" w:rsidTr="00996D25">
        <w:trPr>
          <w:trHeight w:val="293"/>
        </w:trPr>
        <w:tc>
          <w:tcPr>
            <w:tcW w:w="3807" w:type="dxa"/>
            <w:vAlign w:val="bottom"/>
          </w:tcPr>
          <w:p w14:paraId="241D86C5" w14:textId="77777777" w:rsidR="001D056A" w:rsidRPr="00616E3E" w:rsidRDefault="001D056A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BC7EB17" w14:textId="77777777" w:rsidR="001D056A" w:rsidRPr="00616E3E" w:rsidRDefault="001D056A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5F929BAF" w14:textId="77777777" w:rsidR="001D056A" w:rsidRPr="00616E3E" w:rsidRDefault="001D056A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166B699C" w14:textId="77777777" w:rsidR="001D056A" w:rsidRPr="00616E3E" w:rsidRDefault="001D056A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31BF41C4" w14:textId="77777777" w:rsidR="001D056A" w:rsidRPr="00616E3E" w:rsidRDefault="001D056A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114AC99B" w14:textId="77777777" w:rsidR="001D056A" w:rsidRPr="00616E3E" w:rsidRDefault="001D056A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D250B22" w14:textId="77777777" w:rsidR="001D056A" w:rsidRPr="00616E3E" w:rsidRDefault="001D056A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112910AA" w14:textId="77777777" w:rsidR="001D056A" w:rsidRPr="00616E3E" w:rsidRDefault="001D056A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96D25" w:rsidRPr="00616E3E" w14:paraId="09B0E7D7" w14:textId="77777777" w:rsidTr="00996D25">
        <w:tc>
          <w:tcPr>
            <w:tcW w:w="3807" w:type="dxa"/>
          </w:tcPr>
          <w:p w14:paraId="5D22B34B" w14:textId="18A95889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34" w:type="dxa"/>
            <w:vAlign w:val="bottom"/>
          </w:tcPr>
          <w:p w14:paraId="174538C3" w14:textId="5AC4923D" w:rsidR="00996D25" w:rsidRPr="00616E3E" w:rsidRDefault="00C8060E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43C37">
              <w:rPr>
                <w:rFonts w:ascii="Cordia New" w:hAnsi="Cordia New" w:cs="Cordia New"/>
                <w:sz w:val="26"/>
                <w:szCs w:val="26"/>
                <w:lang w:val="en-GB"/>
              </w:rPr>
              <w:t>44,614</w:t>
            </w:r>
          </w:p>
        </w:tc>
        <w:tc>
          <w:tcPr>
            <w:tcW w:w="236" w:type="dxa"/>
          </w:tcPr>
          <w:p w14:paraId="559F559F" w14:textId="77777777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CA4AB39" w14:textId="4C629E7F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899,098</w:t>
            </w:r>
          </w:p>
        </w:tc>
        <w:tc>
          <w:tcPr>
            <w:tcW w:w="236" w:type="dxa"/>
          </w:tcPr>
          <w:p w14:paraId="34498A37" w14:textId="77777777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04483806" w14:textId="55FD4CAF" w:rsidR="00996D25" w:rsidRPr="00616E3E" w:rsidRDefault="00416A4E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BE7ABD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0A4E53">
              <w:rPr>
                <w:rFonts w:ascii="Cordia New" w:hAnsi="Cordia New" w:cs="Cordia New"/>
                <w:sz w:val="26"/>
                <w:szCs w:val="26"/>
              </w:rPr>
              <w:t>0,3</w:t>
            </w:r>
            <w:r w:rsidR="00890C19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0A4E53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241" w:type="dxa"/>
          </w:tcPr>
          <w:p w14:paraId="619A0210" w14:textId="77777777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6C4E0F61" w14:textId="5FEBC733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829,059</w:t>
            </w:r>
          </w:p>
        </w:tc>
      </w:tr>
      <w:tr w:rsidR="00996D25" w:rsidRPr="00616E3E" w14:paraId="54375964" w14:textId="77777777" w:rsidTr="00996D25">
        <w:tc>
          <w:tcPr>
            <w:tcW w:w="3807" w:type="dxa"/>
            <w:vAlign w:val="bottom"/>
          </w:tcPr>
          <w:p w14:paraId="62BAD049" w14:textId="21D11DFE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ค่าเผื่อ</w:t>
            </w:r>
            <w:r w:rsidR="00C168D4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C168D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กลับรายการค่าเผื่อ)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สินค้า</w:t>
            </w:r>
            <w:r w:rsidR="00C168D4">
              <w:rPr>
                <w:rFonts w:ascii="Cordia New" w:hAnsi="Cordia New" w:cs="Cordia New" w:hint="cs"/>
                <w:sz w:val="26"/>
                <w:szCs w:val="26"/>
                <w:cs/>
              </w:rPr>
              <w:t>เคลื่อนไหวช้า</w:t>
            </w:r>
          </w:p>
        </w:tc>
        <w:tc>
          <w:tcPr>
            <w:tcW w:w="1134" w:type="dxa"/>
            <w:vAlign w:val="bottom"/>
          </w:tcPr>
          <w:p w14:paraId="33D56EAA" w14:textId="21829AC1" w:rsidR="00996D25" w:rsidRPr="00643C37" w:rsidRDefault="00643C37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6,894</w:t>
            </w:r>
          </w:p>
        </w:tc>
        <w:tc>
          <w:tcPr>
            <w:tcW w:w="236" w:type="dxa"/>
          </w:tcPr>
          <w:p w14:paraId="1E034A0C" w14:textId="77777777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7F3C8379" w14:textId="7E675BAE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(7,322)</w:t>
            </w:r>
          </w:p>
        </w:tc>
        <w:tc>
          <w:tcPr>
            <w:tcW w:w="236" w:type="dxa"/>
          </w:tcPr>
          <w:p w14:paraId="4F8CC659" w14:textId="77777777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66A214E1" w14:textId="02087A0D" w:rsidR="00996D25" w:rsidRPr="00616E3E" w:rsidRDefault="00AD62AF" w:rsidP="00AD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80" w:lineRule="exact"/>
              <w:ind w:right="4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3,5</w:t>
            </w:r>
            <w:r w:rsidR="00890C19">
              <w:rPr>
                <w:rFonts w:ascii="Cordia New" w:hAnsi="Cordia New" w:cs="Cordia New"/>
                <w:sz w:val="26"/>
                <w:szCs w:val="26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241" w:type="dxa"/>
          </w:tcPr>
          <w:p w14:paraId="7307DFB1" w14:textId="77777777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101D6EFB" w14:textId="7345C9E3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(1,696)</w:t>
            </w:r>
          </w:p>
        </w:tc>
      </w:tr>
      <w:tr w:rsidR="00996D25" w:rsidRPr="00616E3E" w14:paraId="17C09AF3" w14:textId="77777777" w:rsidTr="00996D25">
        <w:tc>
          <w:tcPr>
            <w:tcW w:w="3807" w:type="dxa"/>
            <w:vAlign w:val="bottom"/>
          </w:tcPr>
          <w:p w14:paraId="61081CFF" w14:textId="55EE1941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u w:val="single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F4D47F1" w14:textId="2F93B673" w:rsidR="00996D25" w:rsidRPr="00616E3E" w:rsidRDefault="00BA467F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851,508</w:t>
            </w:r>
          </w:p>
        </w:tc>
        <w:tc>
          <w:tcPr>
            <w:tcW w:w="236" w:type="dxa"/>
          </w:tcPr>
          <w:p w14:paraId="22CDB235" w14:textId="77777777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83A63EF" w14:textId="5E35117A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891,776</w:t>
            </w:r>
          </w:p>
        </w:tc>
        <w:tc>
          <w:tcPr>
            <w:tcW w:w="236" w:type="dxa"/>
          </w:tcPr>
          <w:p w14:paraId="0318A903" w14:textId="77777777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187BC1" w14:textId="50EB0F94" w:rsidR="00996D25" w:rsidRPr="00616E3E" w:rsidRDefault="00416A4E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BE7ABD">
              <w:rPr>
                <w:rFonts w:ascii="Cordia New" w:hAnsi="Cordia New" w:cs="Cordia New"/>
                <w:noProof/>
                <w:sz w:val="26"/>
                <w:szCs w:val="26"/>
              </w:rPr>
              <w:t>793,860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41" w:type="dxa"/>
          </w:tcPr>
          <w:p w14:paraId="1A5086A4" w14:textId="77777777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E49FECC" w14:textId="575F0BEA" w:rsidR="00996D25" w:rsidRPr="00616E3E" w:rsidRDefault="00996D25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827,363</w:t>
            </w:r>
          </w:p>
        </w:tc>
      </w:tr>
    </w:tbl>
    <w:p w14:paraId="169C8927" w14:textId="3E88B789" w:rsidR="009849FC" w:rsidRPr="00616E3E" w:rsidRDefault="00984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ordia New" w:hAnsi="Cordia New" w:cs="Cordia New"/>
          <w:b/>
          <w:bCs/>
          <w:color w:val="000000"/>
          <w:sz w:val="26"/>
          <w:szCs w:val="26"/>
          <w:lang w:eastAsia="th-TH"/>
        </w:rPr>
      </w:pPr>
    </w:p>
    <w:p w14:paraId="3B1184D8" w14:textId="040095EC" w:rsidR="00C04DF6" w:rsidRPr="00616E3E" w:rsidRDefault="005753E0" w:rsidP="008509D2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16E3E">
        <w:rPr>
          <w:rFonts w:ascii="Cordia New" w:hAnsi="Cordia New" w:cs="Cordia New"/>
          <w:b/>
          <w:bCs/>
          <w:sz w:val="26"/>
          <w:szCs w:val="26"/>
          <w:cs/>
        </w:rPr>
        <w:t>เงิน</w:t>
      </w:r>
      <w:r w:rsidRPr="00616E3E">
        <w:rPr>
          <w:rFonts w:ascii="Cordia New" w:hAnsi="Cordia New" w:cs="Cordia New"/>
          <w:b/>
          <w:bCs/>
          <w:color w:val="auto"/>
          <w:sz w:val="26"/>
          <w:szCs w:val="26"/>
          <w:cs/>
          <w:lang w:val="th-TH"/>
        </w:rPr>
        <w:t>ลงทุน</w:t>
      </w:r>
      <w:r w:rsidRPr="00616E3E">
        <w:rPr>
          <w:rFonts w:ascii="Cordia New" w:hAnsi="Cordia New" w:cs="Cordia New"/>
          <w:b/>
          <w:bCs/>
          <w:sz w:val="26"/>
          <w:szCs w:val="26"/>
          <w:cs/>
        </w:rPr>
        <w:t>ในบริษัทย่อย</w:t>
      </w:r>
    </w:p>
    <w:p w14:paraId="2A22360D" w14:textId="77777777" w:rsidR="00417310" w:rsidRPr="00616E3E" w:rsidRDefault="00417310" w:rsidP="00417310">
      <w:pPr>
        <w:pStyle w:val="CordiaNew"/>
        <w:tabs>
          <w:tab w:val="clear" w:pos="4153"/>
        </w:tabs>
        <w:ind w:left="426"/>
        <w:jc w:val="thaiDistribute"/>
        <w:rPr>
          <w:rFonts w:ascii="Cordia New" w:hAnsi="Cordia New" w:cs="Cordia New"/>
          <w:sz w:val="26"/>
          <w:szCs w:val="26"/>
          <w:u w:val="single"/>
        </w:rPr>
      </w:pPr>
    </w:p>
    <w:tbl>
      <w:tblPr>
        <w:tblW w:w="9097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1980"/>
        <w:gridCol w:w="877"/>
        <w:gridCol w:w="850"/>
        <w:gridCol w:w="851"/>
        <w:gridCol w:w="850"/>
        <w:gridCol w:w="922"/>
        <w:gridCol w:w="922"/>
        <w:gridCol w:w="9"/>
        <w:gridCol w:w="913"/>
        <w:gridCol w:w="923"/>
      </w:tblGrid>
      <w:tr w:rsidR="00351638" w:rsidRPr="008509D2" w14:paraId="0FC153F7" w14:textId="77777777" w:rsidTr="008509D2">
        <w:trPr>
          <w:cantSplit/>
        </w:trPr>
        <w:tc>
          <w:tcPr>
            <w:tcW w:w="1980" w:type="dxa"/>
          </w:tcPr>
          <w:p w14:paraId="62F53EBB" w14:textId="3B80D9DA" w:rsidR="00351638" w:rsidRPr="008509D2" w:rsidRDefault="008509D2" w:rsidP="0085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</w:rPr>
              <w:t>(</w:t>
            </w:r>
            <w:proofErr w:type="gramStart"/>
            <w:r w:rsidRPr="008509D2">
              <w:rPr>
                <w:rFonts w:ascii="Cordia New" w:hAnsi="Cordia New" w:cs="Cordia New"/>
                <w:sz w:val="24"/>
                <w:szCs w:val="24"/>
                <w:cs/>
              </w:rPr>
              <w:t>หน่วย :</w:t>
            </w:r>
            <w:proofErr w:type="gramEnd"/>
            <w:r w:rsidRPr="008509D2">
              <w:rPr>
                <w:rFonts w:ascii="Cordia New" w:hAnsi="Cordia New" w:cs="Cordia New"/>
                <w:sz w:val="24"/>
                <w:szCs w:val="24"/>
                <w:cs/>
              </w:rPr>
              <w:t xml:space="preserve"> พันบาท)</w:t>
            </w:r>
          </w:p>
        </w:tc>
        <w:tc>
          <w:tcPr>
            <w:tcW w:w="7117" w:type="dxa"/>
            <w:gridSpan w:val="9"/>
          </w:tcPr>
          <w:p w14:paraId="75747534" w14:textId="2D0F3D82" w:rsidR="00351638" w:rsidRPr="008509D2" w:rsidRDefault="00996D25" w:rsidP="008509D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6E24" w:rsidRPr="008509D2" w14:paraId="6781C6CE" w14:textId="77777777" w:rsidTr="008509D2">
        <w:trPr>
          <w:cantSplit/>
        </w:trPr>
        <w:tc>
          <w:tcPr>
            <w:tcW w:w="1980" w:type="dxa"/>
          </w:tcPr>
          <w:p w14:paraId="06BED8D1" w14:textId="77777777" w:rsidR="00351638" w:rsidRPr="008509D2" w:rsidRDefault="00351638" w:rsidP="0085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727" w:type="dxa"/>
            <w:gridSpan w:val="2"/>
            <w:vAlign w:val="bottom"/>
          </w:tcPr>
          <w:p w14:paraId="6290723C" w14:textId="77777777" w:rsidR="00351638" w:rsidRPr="008509D2" w:rsidRDefault="00351638" w:rsidP="008509D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vAlign w:val="bottom"/>
          </w:tcPr>
          <w:p w14:paraId="1991AECA" w14:textId="77777777" w:rsidR="008509D2" w:rsidRDefault="00351638" w:rsidP="008509D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  <w:cs/>
              </w:rPr>
              <w:t>สัดส่วนร้อยละ</w:t>
            </w:r>
          </w:p>
          <w:p w14:paraId="5A7B5D5C" w14:textId="48DE7740" w:rsidR="00351638" w:rsidRPr="008509D2" w:rsidRDefault="00351638" w:rsidP="008509D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853" w:type="dxa"/>
            <w:gridSpan w:val="3"/>
            <w:vAlign w:val="bottom"/>
          </w:tcPr>
          <w:p w14:paraId="49B96C09" w14:textId="77777777" w:rsidR="00351638" w:rsidRPr="008509D2" w:rsidRDefault="00351638" w:rsidP="008509D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 w:right="-2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836" w:type="dxa"/>
            <w:gridSpan w:val="2"/>
            <w:vAlign w:val="bottom"/>
          </w:tcPr>
          <w:p w14:paraId="69727866" w14:textId="77777777" w:rsidR="00351638" w:rsidRPr="008509D2" w:rsidRDefault="00351638" w:rsidP="008509D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  <w:cs/>
              </w:rPr>
              <w:t>เงินปันผลรับ</w:t>
            </w:r>
          </w:p>
        </w:tc>
      </w:tr>
      <w:tr w:rsidR="008509D2" w:rsidRPr="008509D2" w14:paraId="791C99BC" w14:textId="77777777" w:rsidTr="008509D2">
        <w:trPr>
          <w:cantSplit/>
        </w:trPr>
        <w:tc>
          <w:tcPr>
            <w:tcW w:w="1980" w:type="dxa"/>
          </w:tcPr>
          <w:p w14:paraId="78B4C04C" w14:textId="77777777" w:rsidR="008509D2" w:rsidRPr="008509D2" w:rsidRDefault="008509D2" w:rsidP="0085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877" w:type="dxa"/>
          </w:tcPr>
          <w:p w14:paraId="4942204A" w14:textId="7D588A0E" w:rsidR="008509D2" w:rsidRPr="008509D2" w:rsidRDefault="008509D2" w:rsidP="008509D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</w:rPr>
              <w:t>256</w:t>
            </w:r>
            <w:r>
              <w:rPr>
                <w:rFonts w:ascii="Cordia New" w:hAnsi="Cordia New" w:cs="Cordia New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08DD9A51" w14:textId="6D70C374" w:rsidR="008509D2" w:rsidRPr="008509D2" w:rsidRDefault="008509D2" w:rsidP="008509D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</w:rPr>
              <w:t>256</w:t>
            </w:r>
            <w:r>
              <w:rPr>
                <w:rFonts w:ascii="Cordia New" w:hAnsi="Cordia New" w:cs="Cordia New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3875CA53" w14:textId="21F7B785" w:rsidR="008509D2" w:rsidRPr="008509D2" w:rsidRDefault="008509D2" w:rsidP="008509D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</w:rPr>
              <w:t>256</w:t>
            </w:r>
            <w:r>
              <w:rPr>
                <w:rFonts w:ascii="Cordia New" w:hAnsi="Cordia New" w:cs="Cordia New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19DFB523" w14:textId="695F318C" w:rsidR="008509D2" w:rsidRPr="008509D2" w:rsidRDefault="008509D2" w:rsidP="008509D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</w:rPr>
              <w:t>256</w:t>
            </w:r>
            <w:r>
              <w:rPr>
                <w:rFonts w:ascii="Cordia New" w:hAnsi="Cordia New" w:cs="Cordia New"/>
                <w:sz w:val="24"/>
                <w:szCs w:val="24"/>
              </w:rPr>
              <w:t>7</w:t>
            </w:r>
          </w:p>
        </w:tc>
        <w:tc>
          <w:tcPr>
            <w:tcW w:w="922" w:type="dxa"/>
          </w:tcPr>
          <w:p w14:paraId="3634B12B" w14:textId="112CBB2A" w:rsidR="008509D2" w:rsidRPr="008509D2" w:rsidRDefault="008509D2" w:rsidP="008509D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</w:rPr>
              <w:t>256</w:t>
            </w:r>
            <w:r>
              <w:rPr>
                <w:rFonts w:ascii="Cordia New" w:hAnsi="Cordia New" w:cs="Cordia New"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14:paraId="1E7D93F7" w14:textId="49CE9885" w:rsidR="008509D2" w:rsidRPr="008509D2" w:rsidRDefault="008509D2" w:rsidP="008509D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 w:right="-33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</w:rPr>
              <w:t>256</w:t>
            </w:r>
            <w:r>
              <w:rPr>
                <w:rFonts w:ascii="Cordia New" w:hAnsi="Cordia New" w:cs="Cordia New"/>
                <w:sz w:val="24"/>
                <w:szCs w:val="24"/>
              </w:rPr>
              <w:t>7</w:t>
            </w:r>
          </w:p>
        </w:tc>
        <w:tc>
          <w:tcPr>
            <w:tcW w:w="922" w:type="dxa"/>
            <w:gridSpan w:val="2"/>
          </w:tcPr>
          <w:p w14:paraId="52A2404C" w14:textId="36B6BD95" w:rsidR="008509D2" w:rsidRPr="008509D2" w:rsidRDefault="008509D2" w:rsidP="008509D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</w:rPr>
              <w:t>256</w:t>
            </w:r>
            <w:r>
              <w:rPr>
                <w:rFonts w:ascii="Cordia New" w:hAnsi="Cordia New" w:cs="Cordia New"/>
                <w:sz w:val="24"/>
                <w:szCs w:val="24"/>
              </w:rPr>
              <w:t>8</w:t>
            </w:r>
          </w:p>
        </w:tc>
        <w:tc>
          <w:tcPr>
            <w:tcW w:w="923" w:type="dxa"/>
          </w:tcPr>
          <w:p w14:paraId="35898E15" w14:textId="0EE79995" w:rsidR="008509D2" w:rsidRPr="008509D2" w:rsidRDefault="008509D2" w:rsidP="008509D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</w:rPr>
              <w:t>256</w:t>
            </w:r>
            <w:r>
              <w:rPr>
                <w:rFonts w:ascii="Cordia New" w:hAnsi="Cordia New" w:cs="Cordia New"/>
                <w:sz w:val="24"/>
                <w:szCs w:val="24"/>
              </w:rPr>
              <w:t>7</w:t>
            </w:r>
          </w:p>
        </w:tc>
      </w:tr>
      <w:tr w:rsidR="00B66E24" w:rsidRPr="008509D2" w14:paraId="7B72B882" w14:textId="77777777" w:rsidTr="008509D2">
        <w:trPr>
          <w:cantSplit/>
          <w:trHeight w:val="252"/>
        </w:trPr>
        <w:tc>
          <w:tcPr>
            <w:tcW w:w="1980" w:type="dxa"/>
          </w:tcPr>
          <w:p w14:paraId="5942C6E5" w14:textId="77777777" w:rsidR="00351638" w:rsidRPr="008509D2" w:rsidRDefault="00351638" w:rsidP="0085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71D513EF" w14:textId="77777777" w:rsidR="00351638" w:rsidRPr="008509D2" w:rsidRDefault="00351638" w:rsidP="0085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66AA260" w14:textId="77777777" w:rsidR="00351638" w:rsidRPr="008509D2" w:rsidRDefault="00351638" w:rsidP="0085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3E3FBBE" w14:textId="77777777" w:rsidR="00351638" w:rsidRPr="008509D2" w:rsidRDefault="00351638" w:rsidP="0085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C3D6AB6" w14:textId="77777777" w:rsidR="00351638" w:rsidRPr="008509D2" w:rsidRDefault="00351638" w:rsidP="0085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4B3394EB" w14:textId="77777777" w:rsidR="00351638" w:rsidRPr="008509D2" w:rsidRDefault="00351638" w:rsidP="0085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 w14:paraId="14E4DC2E" w14:textId="77777777" w:rsidR="00351638" w:rsidRPr="008509D2" w:rsidRDefault="00351638" w:rsidP="0085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22" w:type="dxa"/>
            <w:gridSpan w:val="2"/>
          </w:tcPr>
          <w:p w14:paraId="2ADF9E43" w14:textId="77777777" w:rsidR="00351638" w:rsidRPr="008509D2" w:rsidRDefault="00351638" w:rsidP="0085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5FC74A1A" w14:textId="77777777" w:rsidR="00351638" w:rsidRPr="008509D2" w:rsidRDefault="00351638" w:rsidP="00850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42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CB7AA2" w:rsidRPr="008509D2" w14:paraId="035531AF" w14:textId="77777777" w:rsidTr="008509D2">
        <w:trPr>
          <w:cantSplit/>
          <w:trHeight w:val="149"/>
        </w:trPr>
        <w:tc>
          <w:tcPr>
            <w:tcW w:w="1980" w:type="dxa"/>
          </w:tcPr>
          <w:p w14:paraId="7B1D5719" w14:textId="77777777" w:rsidR="00CB7AA2" w:rsidRPr="008509D2" w:rsidRDefault="00CB7AA2" w:rsidP="0085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42" w:right="-18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8509D2">
              <w:rPr>
                <w:rFonts w:ascii="Cordia New" w:hAnsi="Cordia New" w:cs="Cordia New"/>
                <w:sz w:val="24"/>
                <w:szCs w:val="24"/>
                <w:cs/>
              </w:rPr>
              <w:t>สเปซเ</w:t>
            </w:r>
            <w:proofErr w:type="spellEnd"/>
            <w:r w:rsidRPr="008509D2">
              <w:rPr>
                <w:rFonts w:ascii="Cordia New" w:hAnsi="Cordia New" w:cs="Cordia New"/>
                <w:sz w:val="24"/>
                <w:szCs w:val="24"/>
                <w:cs/>
              </w:rPr>
              <w:t>มด จำกัด</w:t>
            </w:r>
          </w:p>
        </w:tc>
        <w:tc>
          <w:tcPr>
            <w:tcW w:w="877" w:type="dxa"/>
          </w:tcPr>
          <w:p w14:paraId="2FA34E4C" w14:textId="7EBCF63D" w:rsidR="00CB7AA2" w:rsidRPr="008509D2" w:rsidRDefault="00CB7AA2" w:rsidP="008509D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4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  <w:lang w:val="en-GB"/>
              </w:rPr>
              <w:t>50,000</w:t>
            </w:r>
          </w:p>
        </w:tc>
        <w:tc>
          <w:tcPr>
            <w:tcW w:w="850" w:type="dxa"/>
          </w:tcPr>
          <w:p w14:paraId="26FF88F6" w14:textId="48FA8139" w:rsidR="00CB7AA2" w:rsidRPr="008509D2" w:rsidRDefault="00CB7AA2" w:rsidP="008509D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4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  <w:lang w:val="en-GB"/>
              </w:rPr>
              <w:t>50,000</w:t>
            </w:r>
          </w:p>
        </w:tc>
        <w:tc>
          <w:tcPr>
            <w:tcW w:w="851" w:type="dxa"/>
          </w:tcPr>
          <w:p w14:paraId="3436068E" w14:textId="4D3C3D93" w:rsidR="00CB7AA2" w:rsidRPr="008509D2" w:rsidRDefault="00CB7AA2" w:rsidP="008509D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4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850" w:type="dxa"/>
          </w:tcPr>
          <w:p w14:paraId="17A6507A" w14:textId="45687397" w:rsidR="00CB7AA2" w:rsidRPr="008509D2" w:rsidRDefault="00CB7AA2" w:rsidP="008509D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40" w:lineRule="exact"/>
              <w:ind w:left="-4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922" w:type="dxa"/>
          </w:tcPr>
          <w:p w14:paraId="626A1875" w14:textId="5B967A44" w:rsidR="00CB7AA2" w:rsidRPr="008509D2" w:rsidRDefault="007D0FF5" w:rsidP="008509D2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340" w:lineRule="exact"/>
              <w:ind w:left="-42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59,391</w:t>
            </w:r>
          </w:p>
        </w:tc>
        <w:tc>
          <w:tcPr>
            <w:tcW w:w="922" w:type="dxa"/>
          </w:tcPr>
          <w:p w14:paraId="1B392CED" w14:textId="3A439993" w:rsidR="00CB7AA2" w:rsidRPr="008509D2" w:rsidRDefault="00CB7AA2" w:rsidP="008509D2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340" w:lineRule="exact"/>
              <w:ind w:left="-42" w:right="-33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</w:rPr>
              <w:t>59,391</w:t>
            </w:r>
          </w:p>
        </w:tc>
        <w:tc>
          <w:tcPr>
            <w:tcW w:w="922" w:type="dxa"/>
            <w:gridSpan w:val="2"/>
          </w:tcPr>
          <w:p w14:paraId="7B7D5391" w14:textId="36DD6DED" w:rsidR="00CB7AA2" w:rsidRPr="008509D2" w:rsidRDefault="007D0FF5" w:rsidP="007D0FF5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340" w:lineRule="exact"/>
              <w:ind w:left="-4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11FBC8DB" w14:textId="42119DFD" w:rsidR="00CB7AA2" w:rsidRPr="008509D2" w:rsidRDefault="00CB7AA2" w:rsidP="008509D2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340" w:lineRule="exact"/>
              <w:ind w:left="-4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509D2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</w:tr>
    </w:tbl>
    <w:p w14:paraId="4BE563A2" w14:textId="77777777" w:rsidR="00485157" w:rsidRPr="00616E3E" w:rsidRDefault="00485157" w:rsidP="00966FA7">
      <w:pPr>
        <w:pStyle w:val="ListParagraph"/>
        <w:ind w:left="360"/>
        <w:rPr>
          <w:rFonts w:ascii="Cordia New" w:eastAsia="Cordia New" w:hAnsi="Cordia New" w:cs="Cordia New"/>
          <w:color w:val="000000"/>
          <w:sz w:val="26"/>
          <w:szCs w:val="26"/>
          <w:lang w:eastAsia="th-TH"/>
        </w:rPr>
      </w:pPr>
    </w:p>
    <w:p w14:paraId="1437284A" w14:textId="31057F06" w:rsidR="005753E0" w:rsidRPr="00616E3E" w:rsidRDefault="00B000A4" w:rsidP="008509D2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16E3E">
        <w:rPr>
          <w:rFonts w:ascii="Cordia New" w:hAnsi="Cordia New" w:cs="Cordia New"/>
          <w:b/>
          <w:bCs/>
          <w:sz w:val="26"/>
          <w:szCs w:val="26"/>
          <w:cs/>
        </w:rPr>
        <w:t>สินทรัพย์ทางการเงิน</w:t>
      </w:r>
      <w:r w:rsidR="005753E0" w:rsidRPr="00616E3E">
        <w:rPr>
          <w:rFonts w:ascii="Cordia New" w:hAnsi="Cordia New" w:cs="Cordia New"/>
          <w:b/>
          <w:bCs/>
          <w:sz w:val="26"/>
          <w:szCs w:val="26"/>
          <w:cs/>
        </w:rPr>
        <w:t>อื่น</w:t>
      </w:r>
    </w:p>
    <w:p w14:paraId="685C6090" w14:textId="77777777" w:rsidR="001E401B" w:rsidRPr="00616E3E" w:rsidRDefault="001E401B" w:rsidP="008509D2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  <w:u w:val="single"/>
        </w:rPr>
      </w:pPr>
    </w:p>
    <w:p w14:paraId="72D05DDB" w14:textId="779E22F5" w:rsidR="002F0229" w:rsidRPr="00616E3E" w:rsidRDefault="00081E00" w:rsidP="008509D2">
      <w:pPr>
        <w:tabs>
          <w:tab w:val="clear" w:pos="454"/>
          <w:tab w:val="clear" w:pos="680"/>
          <w:tab w:val="left" w:pos="990"/>
        </w:tabs>
        <w:ind w:left="360" w:hanging="4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Pr="00616E3E">
        <w:rPr>
          <w:rFonts w:ascii="Cordia New" w:hAnsi="Cordia New" w:cs="Cordia New"/>
          <w:sz w:val="26"/>
          <w:szCs w:val="26"/>
        </w:rPr>
        <w:t xml:space="preserve">31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Pr="00616E3E">
        <w:rPr>
          <w:rFonts w:ascii="Cordia New" w:hAnsi="Cordia New" w:cs="Cordia New"/>
          <w:sz w:val="26"/>
          <w:szCs w:val="26"/>
        </w:rPr>
        <w:t>256</w:t>
      </w:r>
      <w:r w:rsidR="00625C63">
        <w:rPr>
          <w:rFonts w:ascii="Cordia New" w:hAnsi="Cordia New" w:cs="Cordia New"/>
          <w:sz w:val="26"/>
          <w:szCs w:val="26"/>
        </w:rPr>
        <w:t>8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616E3E">
        <w:rPr>
          <w:rFonts w:ascii="Cordia New" w:hAnsi="Cordia New" w:cs="Cordia New"/>
          <w:sz w:val="26"/>
          <w:szCs w:val="26"/>
        </w:rPr>
        <w:t>256</w:t>
      </w:r>
      <w:r w:rsidR="00625C63">
        <w:rPr>
          <w:rFonts w:ascii="Cordia New" w:hAnsi="Cordia New" w:cs="Cordia New"/>
          <w:sz w:val="26"/>
          <w:szCs w:val="26"/>
        </w:rPr>
        <w:t>7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กลุ่มบริษัทมีสินทรัพย์ทางการเงินอื่นเป็นเงินลงทุนระยะยาวในบริษัท แดทโซ เอเชีย คอร์ปอร์เรชั่น จำกัด </w:t>
      </w:r>
      <w:r w:rsidRPr="00616E3E">
        <w:rPr>
          <w:rFonts w:ascii="Cordia New" w:hAnsi="Cordia New" w:cs="Cordia New"/>
          <w:sz w:val="26"/>
          <w:szCs w:val="26"/>
        </w:rPr>
        <w:t>(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สัดส่วนการลงทุนร้อยละ </w:t>
      </w:r>
      <w:r w:rsidRPr="00616E3E">
        <w:rPr>
          <w:rFonts w:ascii="Cordia New" w:hAnsi="Cordia New" w:cs="Cordia New"/>
          <w:sz w:val="26"/>
          <w:szCs w:val="26"/>
        </w:rPr>
        <w:t xml:space="preserve">12.00) </w:t>
      </w:r>
      <w:r w:rsidRPr="00616E3E">
        <w:rPr>
          <w:rFonts w:ascii="Cordia New" w:hAnsi="Cordia New" w:cs="Cordia New"/>
          <w:sz w:val="26"/>
          <w:szCs w:val="26"/>
          <w:cs/>
        </w:rPr>
        <w:t>และบริษัท อิเมจิแมก</w:t>
      </w:r>
      <w:proofErr w:type="spellStart"/>
      <w:r w:rsidRPr="00616E3E">
        <w:rPr>
          <w:rFonts w:ascii="Cordia New" w:hAnsi="Cordia New" w:cs="Cordia New"/>
          <w:sz w:val="26"/>
          <w:szCs w:val="26"/>
          <w:cs/>
        </w:rPr>
        <w:t>ซ์</w:t>
      </w:r>
      <w:proofErr w:type="spellEnd"/>
      <w:r w:rsidRPr="00616E3E">
        <w:rPr>
          <w:rFonts w:ascii="Cordia New" w:hAnsi="Cordia New" w:cs="Cordia New"/>
          <w:sz w:val="26"/>
          <w:szCs w:val="26"/>
          <w:cs/>
        </w:rPr>
        <w:t xml:space="preserve"> จำกัด (สัดส่วนการลงทุนร้อยละ </w:t>
      </w:r>
      <w:r w:rsidRPr="00616E3E">
        <w:rPr>
          <w:rFonts w:ascii="Cordia New" w:hAnsi="Cordia New" w:cs="Cordia New"/>
          <w:sz w:val="26"/>
          <w:szCs w:val="26"/>
        </w:rPr>
        <w:t xml:space="preserve">7.40) </w:t>
      </w:r>
      <w:r w:rsidR="00DA6C31" w:rsidRPr="00616E3E">
        <w:rPr>
          <w:rFonts w:ascii="Cordia New" w:hAnsi="Cordia New" w:cs="Cordia New"/>
          <w:sz w:val="26"/>
          <w:szCs w:val="26"/>
          <w:cs/>
        </w:rPr>
        <w:t xml:space="preserve">ซึ่งวัดมูลค่ายุติธรรมผ่านกำไรหรือขาดทุน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อย่างไรก็ตาม สินทรัพย์ดังกล่าวมีมูลค่าเท่ากับ </w:t>
      </w:r>
      <w:r w:rsidRPr="00616E3E">
        <w:rPr>
          <w:rFonts w:ascii="Cordia New" w:hAnsi="Cordia New" w:cs="Cordia New"/>
          <w:sz w:val="26"/>
          <w:szCs w:val="26"/>
        </w:rPr>
        <w:t xml:space="preserve">0 </w:t>
      </w:r>
      <w:r w:rsidR="001154A0" w:rsidRPr="00616E3E">
        <w:rPr>
          <w:rFonts w:ascii="Cordia New" w:hAnsi="Cordia New" w:cs="Cordia New"/>
          <w:sz w:val="26"/>
          <w:szCs w:val="26"/>
          <w:cs/>
        </w:rPr>
        <w:t>บาท</w:t>
      </w:r>
      <w:r w:rsidRPr="00616E3E">
        <w:rPr>
          <w:rFonts w:ascii="Cordia New" w:hAnsi="Cordia New" w:cs="Cordia New"/>
          <w:sz w:val="26"/>
          <w:szCs w:val="26"/>
          <w:cs/>
        </w:rPr>
        <w:t>แล้ว</w:t>
      </w:r>
      <w:r w:rsidR="00D57587" w:rsidRPr="00616E3E">
        <w:rPr>
          <w:rFonts w:ascii="Cordia New" w:hAnsi="Cordia New" w:cs="Cordia New"/>
          <w:sz w:val="26"/>
          <w:szCs w:val="26"/>
        </w:rPr>
        <w:t xml:space="preserve"> (</w:t>
      </w:r>
      <w:r w:rsidR="00D57587" w:rsidRPr="00616E3E">
        <w:rPr>
          <w:rFonts w:ascii="Cordia New" w:hAnsi="Cordia New" w:cs="Cordia New"/>
          <w:sz w:val="26"/>
          <w:szCs w:val="26"/>
          <w:cs/>
        </w:rPr>
        <w:t xml:space="preserve">ข้อมูลระดับ </w:t>
      </w:r>
      <w:r w:rsidR="00D57587" w:rsidRPr="00616E3E">
        <w:rPr>
          <w:rFonts w:ascii="Cordia New" w:hAnsi="Cordia New" w:cs="Cordia New"/>
          <w:sz w:val="26"/>
          <w:szCs w:val="26"/>
        </w:rPr>
        <w:t>3)</w:t>
      </w:r>
    </w:p>
    <w:p w14:paraId="47A76D26" w14:textId="1CDF2FE4" w:rsidR="00AA3A1B" w:rsidRPr="00616E3E" w:rsidRDefault="00AA3A1B" w:rsidP="00AA3A1B">
      <w:pPr>
        <w:spacing w:line="240" w:lineRule="auto"/>
        <w:ind w:left="450" w:right="-45"/>
        <w:jc w:val="thaiDistribute"/>
        <w:rPr>
          <w:rFonts w:ascii="Cordia New" w:hAnsi="Cordia New" w:cs="Cordia New"/>
          <w:sz w:val="26"/>
          <w:szCs w:val="26"/>
        </w:rPr>
        <w:sectPr w:rsidR="00AA3A1B" w:rsidRPr="00616E3E" w:rsidSect="000A4125">
          <w:headerReference w:type="default" r:id="rId11"/>
          <w:footerReference w:type="default" r:id="rId12"/>
          <w:footerReference w:type="first" r:id="rId13"/>
          <w:pgSz w:w="11909" w:h="16834" w:code="9"/>
          <w:pgMar w:top="1440" w:right="1152" w:bottom="432" w:left="1440" w:header="936" w:footer="720" w:gutter="0"/>
          <w:pgNumType w:start="10"/>
          <w:cols w:space="720"/>
          <w:docGrid w:linePitch="245"/>
        </w:sectPr>
      </w:pPr>
    </w:p>
    <w:p w14:paraId="13B83874" w14:textId="77777777" w:rsidR="007F3BE5" w:rsidRPr="007F3BE5" w:rsidRDefault="007F3BE5" w:rsidP="007F3BE5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color w:val="auto"/>
          <w:sz w:val="18"/>
          <w:szCs w:val="18"/>
        </w:rPr>
      </w:pPr>
    </w:p>
    <w:p w14:paraId="50E6F510" w14:textId="42460846" w:rsidR="00903D86" w:rsidRPr="00616E3E" w:rsidRDefault="00466B9C" w:rsidP="007F3BE5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  <w:r w:rsidRPr="00616E3E">
        <w:rPr>
          <w:rFonts w:ascii="Cordia New" w:hAnsi="Cordia New" w:cs="Cordia New"/>
          <w:b/>
          <w:bCs/>
          <w:color w:val="auto"/>
          <w:sz w:val="26"/>
          <w:szCs w:val="26"/>
          <w:cs/>
        </w:rPr>
        <w:t>ที่</w:t>
      </w:r>
      <w:r w:rsidR="00946BD3" w:rsidRPr="00616E3E">
        <w:rPr>
          <w:rFonts w:ascii="Cordia New" w:hAnsi="Cordia New" w:cs="Cordia New"/>
          <w:b/>
          <w:bCs/>
          <w:color w:val="auto"/>
          <w:sz w:val="26"/>
          <w:szCs w:val="26"/>
          <w:cs/>
        </w:rPr>
        <w:t>ดิน</w:t>
      </w:r>
      <w:r w:rsidR="000E519E" w:rsidRPr="00616E3E">
        <w:rPr>
          <w:rFonts w:ascii="Cordia New" w:hAnsi="Cordia New" w:cs="Cordia New"/>
          <w:b/>
          <w:bCs/>
          <w:color w:val="auto"/>
          <w:sz w:val="26"/>
          <w:szCs w:val="26"/>
          <w:cs/>
        </w:rPr>
        <w:t xml:space="preserve"> </w:t>
      </w:r>
      <w:r w:rsidR="00903D86" w:rsidRPr="00616E3E">
        <w:rPr>
          <w:rFonts w:ascii="Cordia New" w:hAnsi="Cordia New" w:cs="Cordia New"/>
          <w:b/>
          <w:bCs/>
          <w:color w:val="auto"/>
          <w:sz w:val="26"/>
          <w:szCs w:val="26"/>
          <w:cs/>
          <w:lang w:val="th-TH"/>
        </w:rPr>
        <w:t>อาคาร</w:t>
      </w:r>
      <w:r w:rsidR="00903D86" w:rsidRPr="00616E3E">
        <w:rPr>
          <w:rFonts w:ascii="Cordia New" w:hAnsi="Cordia New" w:cs="Cordia New"/>
          <w:b/>
          <w:bCs/>
          <w:color w:val="auto"/>
          <w:sz w:val="26"/>
          <w:szCs w:val="26"/>
          <w:cs/>
        </w:rPr>
        <w:t>และอุปกรณ์</w:t>
      </w:r>
    </w:p>
    <w:tbl>
      <w:tblPr>
        <w:tblW w:w="14517" w:type="dxa"/>
        <w:tblInd w:w="28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62"/>
        <w:gridCol w:w="1575"/>
        <w:gridCol w:w="1530"/>
        <w:gridCol w:w="1530"/>
        <w:gridCol w:w="1530"/>
        <w:gridCol w:w="1530"/>
        <w:gridCol w:w="1530"/>
        <w:gridCol w:w="1530"/>
      </w:tblGrid>
      <w:tr w:rsidR="00F34A45" w:rsidRPr="004D16C6" w14:paraId="3F9D5952" w14:textId="77777777" w:rsidTr="00846716">
        <w:trPr>
          <w:cantSplit/>
          <w:tblHeader/>
        </w:trPr>
        <w:tc>
          <w:tcPr>
            <w:tcW w:w="3762" w:type="dxa"/>
          </w:tcPr>
          <w:p w14:paraId="4D1B77DF" w14:textId="77777777" w:rsidR="001A2594" w:rsidRPr="004D16C6" w:rsidRDefault="001A2594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43" w:hanging="180"/>
              <w:rPr>
                <w:rFonts w:ascii="Cordia New" w:hAnsi="Cordia New" w:cs="Cordia New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0755" w:type="dxa"/>
            <w:gridSpan w:val="7"/>
          </w:tcPr>
          <w:p w14:paraId="52C08AE5" w14:textId="3B48CCD7" w:rsidR="001A2594" w:rsidRPr="004D16C6" w:rsidRDefault="001A2594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34A45" w:rsidRPr="004D16C6" w14:paraId="72E95E02" w14:textId="77777777" w:rsidTr="00846716">
        <w:trPr>
          <w:cantSplit/>
          <w:tblHeader/>
        </w:trPr>
        <w:tc>
          <w:tcPr>
            <w:tcW w:w="3762" w:type="dxa"/>
          </w:tcPr>
          <w:p w14:paraId="1278685F" w14:textId="5760DD02" w:rsidR="00247E94" w:rsidRPr="004D16C6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(หน่วย </w:t>
            </w: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: 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พันบาท)</w:t>
            </w:r>
          </w:p>
        </w:tc>
        <w:tc>
          <w:tcPr>
            <w:tcW w:w="10755" w:type="dxa"/>
            <w:gridSpan w:val="7"/>
          </w:tcPr>
          <w:p w14:paraId="3048C63A" w14:textId="77777777" w:rsidR="00247E94" w:rsidRPr="004D16C6" w:rsidRDefault="00247E94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งบการเงิน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3FBE" w:rsidRPr="004D16C6" w14:paraId="2DB6F0E1" w14:textId="77777777" w:rsidTr="00846716">
        <w:trPr>
          <w:cantSplit/>
          <w:tblHeader/>
        </w:trPr>
        <w:tc>
          <w:tcPr>
            <w:tcW w:w="3762" w:type="dxa"/>
          </w:tcPr>
          <w:p w14:paraId="7DC862BE" w14:textId="4A090710" w:rsidR="001B49D7" w:rsidRPr="0077754B" w:rsidRDefault="001B49D7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75" w:type="dxa"/>
            <w:vAlign w:val="bottom"/>
          </w:tcPr>
          <w:p w14:paraId="0B810225" w14:textId="77777777" w:rsidR="001B49D7" w:rsidRPr="0077754B" w:rsidRDefault="001B49D7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1A8C5267" w14:textId="14420014" w:rsidR="007F3BE5" w:rsidRPr="0077754B" w:rsidRDefault="001B49D7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อาคารและ</w:t>
            </w:r>
          </w:p>
          <w:p w14:paraId="6F3C074D" w14:textId="0598F7FC" w:rsidR="001B49D7" w:rsidRPr="0077754B" w:rsidRDefault="001B49D7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bottom"/>
          </w:tcPr>
          <w:p w14:paraId="3FE05262" w14:textId="77777777" w:rsidR="000C472A" w:rsidRPr="0077754B" w:rsidRDefault="001B49D7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อุปกรณ์และ</w:t>
            </w:r>
          </w:p>
          <w:p w14:paraId="75D4E78A" w14:textId="7A448C76" w:rsidR="001B49D7" w:rsidRPr="0077754B" w:rsidRDefault="001B49D7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เครื่องมือ</w:t>
            </w:r>
            <w:r w:rsidR="00160ADA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ทาง</w:t>
            </w:r>
            <w:r w:rsidR="00CC3BA8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การ</w:t>
            </w:r>
            <w:r w:rsidRPr="0077754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แพทย์</w:t>
            </w:r>
          </w:p>
        </w:tc>
        <w:tc>
          <w:tcPr>
            <w:tcW w:w="1530" w:type="dxa"/>
            <w:vAlign w:val="bottom"/>
          </w:tcPr>
          <w:p w14:paraId="03C396F1" w14:textId="1BACC1EC" w:rsidR="001B49D7" w:rsidRPr="0077754B" w:rsidRDefault="001B49D7" w:rsidP="004D16C6">
            <w:pPr>
              <w:pBdr>
                <w:bottom w:val="single" w:sz="4" w:space="1" w:color="auto"/>
              </w:pBdr>
              <w:tabs>
                <w:tab w:val="clear" w:pos="2580"/>
                <w:tab w:val="clear" w:pos="2807"/>
                <w:tab w:val="clear" w:pos="3742"/>
                <w:tab w:val="left" w:pos="229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0" w:type="dxa"/>
            <w:vAlign w:val="bottom"/>
          </w:tcPr>
          <w:p w14:paraId="01824E22" w14:textId="77777777" w:rsidR="001B49D7" w:rsidRPr="0077754B" w:rsidRDefault="001B49D7" w:rsidP="004D16C6">
            <w:pPr>
              <w:pBdr>
                <w:bottom w:val="single" w:sz="4" w:space="1" w:color="auto"/>
              </w:pBdr>
              <w:tabs>
                <w:tab w:val="clear" w:pos="2580"/>
                <w:tab w:val="clear" w:pos="2807"/>
                <w:tab w:val="clear" w:pos="3742"/>
                <w:tab w:val="left" w:pos="229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30" w:type="dxa"/>
            <w:vAlign w:val="bottom"/>
          </w:tcPr>
          <w:p w14:paraId="7EFC12C3" w14:textId="77777777" w:rsidR="001B49D7" w:rsidRPr="0077754B" w:rsidRDefault="001B49D7" w:rsidP="004D16C6">
            <w:pPr>
              <w:pBdr>
                <w:bottom w:val="single" w:sz="4" w:space="1" w:color="auto"/>
              </w:pBdr>
              <w:tabs>
                <w:tab w:val="clear" w:pos="2580"/>
                <w:tab w:val="clear" w:pos="2807"/>
                <w:tab w:val="clear" w:pos="3742"/>
                <w:tab w:val="left" w:pos="229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768CDAF" w14:textId="77777777" w:rsidR="001B49D7" w:rsidRPr="0077754B" w:rsidRDefault="001B49D7" w:rsidP="004D16C6">
            <w:pPr>
              <w:pBdr>
                <w:bottom w:val="single" w:sz="4" w:space="1" w:color="auto"/>
              </w:pBdr>
              <w:tabs>
                <w:tab w:val="clear" w:pos="2580"/>
                <w:tab w:val="clear" w:pos="2807"/>
                <w:tab w:val="clear" w:pos="3742"/>
                <w:tab w:val="left" w:pos="229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52A13CCF" w14:textId="77777777" w:rsidR="001B49D7" w:rsidRPr="0077754B" w:rsidRDefault="001B49D7" w:rsidP="004D16C6">
            <w:pPr>
              <w:pBdr>
                <w:bottom w:val="single" w:sz="4" w:space="1" w:color="auto"/>
              </w:pBdr>
              <w:tabs>
                <w:tab w:val="clear" w:pos="2580"/>
                <w:tab w:val="clear" w:pos="2807"/>
                <w:tab w:val="clear" w:pos="3742"/>
                <w:tab w:val="left" w:pos="229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EA6BD40" w14:textId="77777777" w:rsidR="001B49D7" w:rsidRPr="0077754B" w:rsidRDefault="001B49D7" w:rsidP="004D16C6">
            <w:pPr>
              <w:pBdr>
                <w:bottom w:val="single" w:sz="4" w:space="1" w:color="auto"/>
              </w:pBdr>
              <w:tabs>
                <w:tab w:val="clear" w:pos="2580"/>
                <w:tab w:val="clear" w:pos="2807"/>
                <w:tab w:val="clear" w:pos="3742"/>
                <w:tab w:val="left" w:pos="229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</w:tr>
      <w:tr w:rsidR="00CD3FBE" w:rsidRPr="004D16C6" w14:paraId="0A37A941" w14:textId="77777777" w:rsidTr="00846716">
        <w:trPr>
          <w:cantSplit/>
          <w:tblHeader/>
        </w:trPr>
        <w:tc>
          <w:tcPr>
            <w:tcW w:w="3762" w:type="dxa"/>
            <w:hideMark/>
          </w:tcPr>
          <w:p w14:paraId="5E43BD28" w14:textId="79EDF348" w:rsidR="001B49D7" w:rsidRPr="0077754B" w:rsidRDefault="001B49D7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right="-43" w:hanging="18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7BC8411" w14:textId="77777777" w:rsidR="001B49D7" w:rsidRPr="0077754B" w:rsidRDefault="001B49D7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6236687" w14:textId="77777777" w:rsidR="001B49D7" w:rsidRPr="0077754B" w:rsidRDefault="001B49D7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DF641C2" w14:textId="77777777" w:rsidR="001B49D7" w:rsidRPr="0077754B" w:rsidRDefault="001B49D7" w:rsidP="00EF5156">
            <w:pPr>
              <w:tabs>
                <w:tab w:val="clear" w:pos="2580"/>
                <w:tab w:val="clear" w:pos="2807"/>
                <w:tab w:val="clear" w:pos="3742"/>
                <w:tab w:val="left" w:pos="2299"/>
              </w:tabs>
              <w:spacing w:line="320" w:lineRule="exact"/>
              <w:ind w:right="-4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B456F8A" w14:textId="77777777" w:rsidR="001B49D7" w:rsidRPr="0077754B" w:rsidRDefault="001B49D7" w:rsidP="00EF5156">
            <w:pPr>
              <w:tabs>
                <w:tab w:val="clear" w:pos="2580"/>
                <w:tab w:val="clear" w:pos="2807"/>
                <w:tab w:val="clear" w:pos="3742"/>
                <w:tab w:val="left" w:pos="2299"/>
              </w:tabs>
              <w:spacing w:line="320" w:lineRule="exact"/>
              <w:ind w:right="-4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1D4E697" w14:textId="77777777" w:rsidR="001B49D7" w:rsidRPr="0077754B" w:rsidRDefault="001B49D7" w:rsidP="00EF5156">
            <w:pPr>
              <w:tabs>
                <w:tab w:val="clear" w:pos="2580"/>
                <w:tab w:val="clear" w:pos="2807"/>
                <w:tab w:val="clear" w:pos="3742"/>
                <w:tab w:val="left" w:pos="2299"/>
              </w:tabs>
              <w:spacing w:line="320" w:lineRule="exact"/>
              <w:ind w:right="-4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F9EE016" w14:textId="77777777" w:rsidR="001B49D7" w:rsidRPr="0077754B" w:rsidRDefault="001B49D7" w:rsidP="00EF5156">
            <w:pPr>
              <w:tabs>
                <w:tab w:val="clear" w:pos="2580"/>
                <w:tab w:val="clear" w:pos="2807"/>
                <w:tab w:val="clear" w:pos="3742"/>
                <w:tab w:val="left" w:pos="2299"/>
              </w:tabs>
              <w:spacing w:line="320" w:lineRule="exact"/>
              <w:ind w:right="-4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0D799E5" w14:textId="77777777" w:rsidR="001B49D7" w:rsidRPr="0077754B" w:rsidRDefault="001B49D7" w:rsidP="00EF5156">
            <w:pPr>
              <w:tabs>
                <w:tab w:val="clear" w:pos="2580"/>
                <w:tab w:val="clear" w:pos="2807"/>
                <w:tab w:val="clear" w:pos="3742"/>
                <w:tab w:val="left" w:pos="2299"/>
              </w:tabs>
              <w:spacing w:line="320" w:lineRule="exact"/>
              <w:ind w:right="-4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D3FBE" w:rsidRPr="004D16C6" w14:paraId="5ED58D5F" w14:textId="77777777" w:rsidTr="00846716">
        <w:trPr>
          <w:cantSplit/>
        </w:trPr>
        <w:tc>
          <w:tcPr>
            <w:tcW w:w="3762" w:type="dxa"/>
          </w:tcPr>
          <w:p w14:paraId="0B236930" w14:textId="389AF9FB" w:rsidR="001B49D7" w:rsidRPr="0077754B" w:rsidRDefault="001B49D7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7754B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14:paraId="68870172" w14:textId="77777777" w:rsidR="001B49D7" w:rsidRPr="0077754B" w:rsidRDefault="001B49D7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E4F564C" w14:textId="77777777" w:rsidR="001B49D7" w:rsidRPr="0077754B" w:rsidRDefault="001B49D7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FBDD643" w14:textId="77777777" w:rsidR="001B49D7" w:rsidRPr="0077754B" w:rsidRDefault="001B49D7" w:rsidP="004D16C6">
            <w:pPr>
              <w:tabs>
                <w:tab w:val="clear" w:pos="2580"/>
                <w:tab w:val="clear" w:pos="2807"/>
                <w:tab w:val="clear" w:pos="3742"/>
                <w:tab w:val="left" w:pos="229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0D17C0B" w14:textId="77777777" w:rsidR="001B49D7" w:rsidRPr="0077754B" w:rsidRDefault="001B49D7" w:rsidP="004D16C6">
            <w:pPr>
              <w:tabs>
                <w:tab w:val="clear" w:pos="2580"/>
                <w:tab w:val="clear" w:pos="2807"/>
                <w:tab w:val="clear" w:pos="3742"/>
                <w:tab w:val="left" w:pos="229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F907235" w14:textId="77777777" w:rsidR="001B49D7" w:rsidRPr="0077754B" w:rsidRDefault="001B49D7" w:rsidP="004D16C6">
            <w:pPr>
              <w:tabs>
                <w:tab w:val="clear" w:pos="2580"/>
                <w:tab w:val="clear" w:pos="2807"/>
                <w:tab w:val="clear" w:pos="3742"/>
                <w:tab w:val="left" w:pos="229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37A4EA5" w14:textId="77777777" w:rsidR="001B49D7" w:rsidRPr="0077754B" w:rsidRDefault="001B49D7" w:rsidP="004D16C6">
            <w:pPr>
              <w:tabs>
                <w:tab w:val="clear" w:pos="2580"/>
                <w:tab w:val="clear" w:pos="2807"/>
                <w:tab w:val="clear" w:pos="3742"/>
                <w:tab w:val="left" w:pos="229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468AD85" w14:textId="77777777" w:rsidR="001B49D7" w:rsidRPr="0077754B" w:rsidRDefault="001B49D7" w:rsidP="004D16C6">
            <w:pPr>
              <w:tabs>
                <w:tab w:val="clear" w:pos="2580"/>
                <w:tab w:val="clear" w:pos="2807"/>
                <w:tab w:val="clear" w:pos="3742"/>
                <w:tab w:val="left" w:pos="229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F7336" w:rsidRPr="004D16C6" w14:paraId="0F3D1C10" w14:textId="77777777" w:rsidTr="00846716">
        <w:trPr>
          <w:cantSplit/>
        </w:trPr>
        <w:tc>
          <w:tcPr>
            <w:tcW w:w="3762" w:type="dxa"/>
            <w:hideMark/>
          </w:tcPr>
          <w:p w14:paraId="1464EBE5" w14:textId="40AA9A61" w:rsidR="003F7336" w:rsidRPr="0077754B" w:rsidRDefault="003F7336" w:rsidP="003F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ณ วันที่</w:t>
            </w:r>
            <w:r w:rsidRPr="0077754B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7754B">
              <w:rPr>
                <w:rFonts w:ascii="Cordia New" w:hAnsi="Cordia New" w:cs="Cordia New" w:hint="cs"/>
                <w:sz w:val="26"/>
                <w:szCs w:val="26"/>
              </w:rPr>
              <w:t>1</w:t>
            </w: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มกราคม </w:t>
            </w:r>
            <w:r w:rsidRPr="0077754B">
              <w:rPr>
                <w:rFonts w:ascii="Cordia New" w:hAnsi="Cordia New" w:cs="Cordia New" w:hint="cs"/>
                <w:sz w:val="26"/>
                <w:szCs w:val="26"/>
              </w:rPr>
              <w:t>25</w:t>
            </w: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67</w:t>
            </w:r>
          </w:p>
        </w:tc>
        <w:tc>
          <w:tcPr>
            <w:tcW w:w="1575" w:type="dxa"/>
            <w:vAlign w:val="bottom"/>
          </w:tcPr>
          <w:p w14:paraId="7EBA7C64" w14:textId="2B7EE78A" w:rsidR="003F7336" w:rsidRPr="0077754B" w:rsidRDefault="003F733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174,392</w:t>
            </w:r>
          </w:p>
        </w:tc>
        <w:tc>
          <w:tcPr>
            <w:tcW w:w="1530" w:type="dxa"/>
            <w:vAlign w:val="bottom"/>
          </w:tcPr>
          <w:p w14:paraId="5342FE1D" w14:textId="62D5BF07" w:rsidR="003F7336" w:rsidRPr="0077754B" w:rsidRDefault="003F733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11</w:t>
            </w:r>
            <w:r w:rsidR="005B2D9F">
              <w:rPr>
                <w:rFonts w:ascii="Cordia New" w:hAnsi="Cordia New" w:cs="Cordia New"/>
                <w:sz w:val="26"/>
                <w:szCs w:val="26"/>
                <w:lang w:val="en-GB"/>
              </w:rPr>
              <w:t>1,</w:t>
            </w:r>
            <w:r w:rsidR="00611F33">
              <w:rPr>
                <w:rFonts w:ascii="Cordia New" w:hAnsi="Cordia New" w:cs="Cord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30" w:type="dxa"/>
          </w:tcPr>
          <w:p w14:paraId="57FF28DA" w14:textId="4DEC48F2" w:rsidR="003F7336" w:rsidRPr="0077754B" w:rsidRDefault="003F733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2</w:t>
            </w:r>
            <w:r w:rsidR="005C3EF2">
              <w:rPr>
                <w:rFonts w:ascii="Cordia New" w:hAnsi="Cordia New" w:cs="Cordia New"/>
                <w:sz w:val="26"/>
                <w:szCs w:val="26"/>
              </w:rPr>
              <w:t>56,003</w:t>
            </w: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72CF1A12" w14:textId="4BA7D85F" w:rsidR="003F7336" w:rsidRPr="0077754B" w:rsidRDefault="003F733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5,363 </w:t>
            </w:r>
          </w:p>
        </w:tc>
        <w:tc>
          <w:tcPr>
            <w:tcW w:w="1530" w:type="dxa"/>
            <w:vAlign w:val="bottom"/>
          </w:tcPr>
          <w:p w14:paraId="0E280D71" w14:textId="4711BF34" w:rsidR="003F7336" w:rsidRPr="0077754B" w:rsidRDefault="003F733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8,</w:t>
            </w:r>
            <w:r w:rsidR="004E2FB1">
              <w:rPr>
                <w:rFonts w:ascii="Cordia New" w:hAnsi="Cordia New" w:cs="Cord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30" w:type="dxa"/>
          </w:tcPr>
          <w:p w14:paraId="319866EB" w14:textId="4C9FF668" w:rsidR="003F7336" w:rsidRPr="0077754B" w:rsidRDefault="003F733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3,279 </w:t>
            </w:r>
          </w:p>
        </w:tc>
        <w:tc>
          <w:tcPr>
            <w:tcW w:w="1530" w:type="dxa"/>
          </w:tcPr>
          <w:p w14:paraId="288EF441" w14:textId="1F05D038" w:rsidR="003F7336" w:rsidRPr="0077754B" w:rsidRDefault="003F733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558,776 </w:t>
            </w:r>
          </w:p>
        </w:tc>
      </w:tr>
      <w:tr w:rsidR="00846716" w:rsidRPr="004D16C6" w14:paraId="14877080" w14:textId="77777777" w:rsidTr="00846716">
        <w:trPr>
          <w:cantSplit/>
        </w:trPr>
        <w:tc>
          <w:tcPr>
            <w:tcW w:w="3762" w:type="dxa"/>
            <w:hideMark/>
          </w:tcPr>
          <w:p w14:paraId="47299D04" w14:textId="2AAB16C1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75" w:type="dxa"/>
          </w:tcPr>
          <w:p w14:paraId="22796C1C" w14:textId="51E796E3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273536DB" w14:textId="3C945CAE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9149545" w14:textId="2E96F1B5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16,701 </w:t>
            </w:r>
          </w:p>
        </w:tc>
        <w:tc>
          <w:tcPr>
            <w:tcW w:w="1530" w:type="dxa"/>
          </w:tcPr>
          <w:p w14:paraId="45AF3D3A" w14:textId="75D15DB2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223 </w:t>
            </w:r>
          </w:p>
        </w:tc>
        <w:tc>
          <w:tcPr>
            <w:tcW w:w="1530" w:type="dxa"/>
            <w:vAlign w:val="bottom"/>
          </w:tcPr>
          <w:p w14:paraId="6ECCA6A5" w14:textId="39F78A23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>249</w:t>
            </w:r>
          </w:p>
        </w:tc>
        <w:tc>
          <w:tcPr>
            <w:tcW w:w="1530" w:type="dxa"/>
          </w:tcPr>
          <w:p w14:paraId="3C21FA35" w14:textId="1E04FC1E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6F4D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A053321" w14:textId="69A7D1BA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17,173 </w:t>
            </w:r>
          </w:p>
        </w:tc>
      </w:tr>
      <w:tr w:rsidR="00846716" w:rsidRPr="004D16C6" w14:paraId="4F8A4548" w14:textId="77777777" w:rsidTr="00846716">
        <w:trPr>
          <w:cantSplit/>
        </w:trPr>
        <w:tc>
          <w:tcPr>
            <w:tcW w:w="3762" w:type="dxa"/>
          </w:tcPr>
          <w:p w14:paraId="7EEE417D" w14:textId="612C32FD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รับโอนจากสินค้าคงเหลือ</w:t>
            </w:r>
          </w:p>
        </w:tc>
        <w:tc>
          <w:tcPr>
            <w:tcW w:w="1575" w:type="dxa"/>
          </w:tcPr>
          <w:p w14:paraId="15534F79" w14:textId="13839687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381CA08F" w14:textId="3A3282A0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1F57CFD2" w14:textId="3BA4C02B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14,097 </w:t>
            </w:r>
          </w:p>
        </w:tc>
        <w:tc>
          <w:tcPr>
            <w:tcW w:w="1530" w:type="dxa"/>
          </w:tcPr>
          <w:p w14:paraId="06CC7F10" w14:textId="3D376DFF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-</w:t>
            </w:r>
          </w:p>
        </w:tc>
        <w:tc>
          <w:tcPr>
            <w:tcW w:w="1530" w:type="dxa"/>
          </w:tcPr>
          <w:p w14:paraId="6E333F22" w14:textId="5880AE03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3F09EFA4" w14:textId="465F6523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46F4D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A9920C1" w14:textId="4F2B67C5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14,097 </w:t>
            </w:r>
          </w:p>
        </w:tc>
      </w:tr>
      <w:tr w:rsidR="00846716" w:rsidRPr="004D16C6" w14:paraId="3FB524F4" w14:textId="77777777" w:rsidTr="00846716">
        <w:trPr>
          <w:cantSplit/>
        </w:trPr>
        <w:tc>
          <w:tcPr>
            <w:tcW w:w="3762" w:type="dxa"/>
          </w:tcPr>
          <w:p w14:paraId="79EAEFA2" w14:textId="45540065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75" w:type="dxa"/>
          </w:tcPr>
          <w:p w14:paraId="44F81ED9" w14:textId="04EE1ECD" w:rsidR="00846716" w:rsidRPr="0077754B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7DC4548D" w14:textId="3E2063A2" w:rsidR="00846716" w:rsidRPr="0077754B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664524E4" w14:textId="00F3A6DC" w:rsidR="00846716" w:rsidRPr="0077754B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(35,682)</w:t>
            </w:r>
          </w:p>
        </w:tc>
        <w:tc>
          <w:tcPr>
            <w:tcW w:w="1530" w:type="dxa"/>
          </w:tcPr>
          <w:p w14:paraId="05A51DC4" w14:textId="45B88E62" w:rsidR="00846716" w:rsidRPr="0077754B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(264)</w:t>
            </w:r>
          </w:p>
        </w:tc>
        <w:tc>
          <w:tcPr>
            <w:tcW w:w="1530" w:type="dxa"/>
            <w:vAlign w:val="bottom"/>
          </w:tcPr>
          <w:p w14:paraId="2A73A100" w14:textId="46779D46" w:rsidR="00846716" w:rsidRPr="0077754B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>(235)</w:t>
            </w:r>
          </w:p>
        </w:tc>
        <w:tc>
          <w:tcPr>
            <w:tcW w:w="1530" w:type="dxa"/>
          </w:tcPr>
          <w:p w14:paraId="30F44AB4" w14:textId="27915738" w:rsidR="00846716" w:rsidRPr="0077754B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46F4D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EA37465" w14:textId="52AB1314" w:rsidR="00846716" w:rsidRPr="0077754B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(36,181)</w:t>
            </w:r>
          </w:p>
        </w:tc>
      </w:tr>
      <w:tr w:rsidR="0083544D" w:rsidRPr="004D16C6" w14:paraId="1B1664FD" w14:textId="77777777" w:rsidTr="00846716">
        <w:trPr>
          <w:cantSplit/>
        </w:trPr>
        <w:tc>
          <w:tcPr>
            <w:tcW w:w="3762" w:type="dxa"/>
            <w:hideMark/>
          </w:tcPr>
          <w:p w14:paraId="6C547269" w14:textId="5B1CE91E" w:rsidR="0083544D" w:rsidRPr="0077754B" w:rsidRDefault="0083544D" w:rsidP="0083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ณ วันที่</w:t>
            </w:r>
            <w:r w:rsidRPr="0077754B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7754B">
              <w:rPr>
                <w:rFonts w:ascii="Cordia New" w:hAnsi="Cordia New" w:cs="Cordia New" w:hint="cs"/>
                <w:sz w:val="26"/>
                <w:szCs w:val="26"/>
              </w:rPr>
              <w:t>31</w:t>
            </w: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77754B">
              <w:rPr>
                <w:rFonts w:ascii="Cordia New" w:hAnsi="Cordia New" w:cs="Cordia New" w:hint="cs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7EB60779" w14:textId="313CEDB5" w:rsidR="0083544D" w:rsidRPr="0077754B" w:rsidRDefault="0083544D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174,392</w:t>
            </w:r>
          </w:p>
        </w:tc>
        <w:tc>
          <w:tcPr>
            <w:tcW w:w="1530" w:type="dxa"/>
            <w:vAlign w:val="bottom"/>
          </w:tcPr>
          <w:p w14:paraId="2849AB5D" w14:textId="2131C6C6" w:rsidR="0083544D" w:rsidRPr="0077754B" w:rsidRDefault="0083544D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111,</w:t>
            </w:r>
            <w:r w:rsidR="00611F33">
              <w:rPr>
                <w:rFonts w:ascii="Cordia New" w:hAnsi="Cordia New" w:cs="Cord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30" w:type="dxa"/>
          </w:tcPr>
          <w:p w14:paraId="0484B990" w14:textId="68084181" w:rsidR="0083544D" w:rsidRPr="0077754B" w:rsidRDefault="004E2FB1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251,119</w:t>
            </w:r>
            <w:r w:rsidR="0083544D"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 </w:t>
            </w:r>
          </w:p>
        </w:tc>
        <w:tc>
          <w:tcPr>
            <w:tcW w:w="1530" w:type="dxa"/>
            <w:vAlign w:val="bottom"/>
          </w:tcPr>
          <w:p w14:paraId="72CF8A6C" w14:textId="72DFD83C" w:rsidR="0083544D" w:rsidRPr="0077754B" w:rsidRDefault="0083544D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5,322</w:t>
            </w:r>
          </w:p>
        </w:tc>
        <w:tc>
          <w:tcPr>
            <w:tcW w:w="1530" w:type="dxa"/>
            <w:vAlign w:val="bottom"/>
          </w:tcPr>
          <w:p w14:paraId="1EFE4B85" w14:textId="147DE669" w:rsidR="0083544D" w:rsidRPr="0077754B" w:rsidRDefault="0083544D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8,</w:t>
            </w:r>
            <w:r w:rsidR="004E2FB1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30" w:type="dxa"/>
          </w:tcPr>
          <w:p w14:paraId="1CA3F194" w14:textId="4E418DCE" w:rsidR="0083544D" w:rsidRPr="0077754B" w:rsidRDefault="0083544D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3,279 </w:t>
            </w:r>
          </w:p>
        </w:tc>
        <w:tc>
          <w:tcPr>
            <w:tcW w:w="1530" w:type="dxa"/>
          </w:tcPr>
          <w:p w14:paraId="7B8792C4" w14:textId="6FCE91AD" w:rsidR="0083544D" w:rsidRPr="0077754B" w:rsidRDefault="0083544D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553,865 </w:t>
            </w:r>
          </w:p>
        </w:tc>
      </w:tr>
      <w:tr w:rsidR="00846716" w:rsidRPr="004D16C6" w14:paraId="0036A98A" w14:textId="77777777" w:rsidTr="00846716">
        <w:trPr>
          <w:cantSplit/>
        </w:trPr>
        <w:tc>
          <w:tcPr>
            <w:tcW w:w="3762" w:type="dxa"/>
            <w:hideMark/>
          </w:tcPr>
          <w:p w14:paraId="452CF415" w14:textId="3B4F0570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75" w:type="dxa"/>
          </w:tcPr>
          <w:p w14:paraId="689CAFFB" w14:textId="32FD5010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5E180EAB" w14:textId="0998618E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3A27ECE" w14:textId="16F2D336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17,160</w:t>
            </w:r>
          </w:p>
        </w:tc>
        <w:tc>
          <w:tcPr>
            <w:tcW w:w="1530" w:type="dxa"/>
          </w:tcPr>
          <w:p w14:paraId="4BE78A4A" w14:textId="6618DC6F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12</w:t>
            </w: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0CB1107A" w14:textId="1268A112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250 </w:t>
            </w:r>
          </w:p>
        </w:tc>
        <w:tc>
          <w:tcPr>
            <w:tcW w:w="1530" w:type="dxa"/>
          </w:tcPr>
          <w:p w14:paraId="7FD1D8C1" w14:textId="6A058159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80" w:lineRule="exact"/>
              <w:ind w:right="-3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D2093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3CCBB35" w14:textId="62B79301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17,533 </w:t>
            </w:r>
          </w:p>
        </w:tc>
      </w:tr>
      <w:tr w:rsidR="00846716" w:rsidRPr="004D16C6" w14:paraId="6420888C" w14:textId="77777777" w:rsidTr="00846716">
        <w:trPr>
          <w:cantSplit/>
        </w:trPr>
        <w:tc>
          <w:tcPr>
            <w:tcW w:w="3762" w:type="dxa"/>
          </w:tcPr>
          <w:p w14:paraId="6E3B0D09" w14:textId="48512280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รับโอนจากสินค้าคงเหลือ</w:t>
            </w:r>
          </w:p>
        </w:tc>
        <w:tc>
          <w:tcPr>
            <w:tcW w:w="1575" w:type="dxa"/>
          </w:tcPr>
          <w:p w14:paraId="6A70020F" w14:textId="3AF53DBF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660BF9F3" w14:textId="35E335AA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0C3E8390" w14:textId="6458E47C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22,357</w:t>
            </w:r>
          </w:p>
        </w:tc>
        <w:tc>
          <w:tcPr>
            <w:tcW w:w="1530" w:type="dxa"/>
          </w:tcPr>
          <w:p w14:paraId="5549D4BF" w14:textId="6591E8B4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-</w:t>
            </w:r>
          </w:p>
        </w:tc>
        <w:tc>
          <w:tcPr>
            <w:tcW w:w="1530" w:type="dxa"/>
          </w:tcPr>
          <w:p w14:paraId="0C738E63" w14:textId="187025B1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3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-</w:t>
            </w:r>
          </w:p>
        </w:tc>
        <w:tc>
          <w:tcPr>
            <w:tcW w:w="1530" w:type="dxa"/>
          </w:tcPr>
          <w:p w14:paraId="482A2E20" w14:textId="69848642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80" w:lineRule="exact"/>
              <w:ind w:right="-3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D2093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055BC2B" w14:textId="670470D8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22,35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</w:p>
        </w:tc>
      </w:tr>
      <w:tr w:rsidR="00846716" w:rsidRPr="004D16C6" w14:paraId="3AA7E6E3" w14:textId="77777777" w:rsidTr="00846716">
        <w:trPr>
          <w:cantSplit/>
        </w:trPr>
        <w:tc>
          <w:tcPr>
            <w:tcW w:w="3762" w:type="dxa"/>
            <w:hideMark/>
          </w:tcPr>
          <w:p w14:paraId="4C12B8F9" w14:textId="77777777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75" w:type="dxa"/>
          </w:tcPr>
          <w:p w14:paraId="054EF7E3" w14:textId="6D4E8A3F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41886FA5" w14:textId="688E939F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098785E9" w14:textId="25F8B10B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(26,936)</w:t>
            </w:r>
          </w:p>
        </w:tc>
        <w:tc>
          <w:tcPr>
            <w:tcW w:w="1530" w:type="dxa"/>
          </w:tcPr>
          <w:p w14:paraId="2F28F963" w14:textId="0692810D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(2,813)</w:t>
            </w:r>
          </w:p>
        </w:tc>
        <w:tc>
          <w:tcPr>
            <w:tcW w:w="1530" w:type="dxa"/>
          </w:tcPr>
          <w:p w14:paraId="51F41837" w14:textId="09994FF7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(718)</w:t>
            </w:r>
          </w:p>
        </w:tc>
        <w:tc>
          <w:tcPr>
            <w:tcW w:w="1530" w:type="dxa"/>
          </w:tcPr>
          <w:p w14:paraId="1C51DA3D" w14:textId="01350C07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80" w:lineRule="exact"/>
              <w:ind w:right="-3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D2093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0684190" w14:textId="6D54CA17" w:rsidR="00846716" w:rsidRPr="0077754B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(30,46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77754B">
              <w:rPr>
                <w:rFonts w:ascii="Cordia New" w:hAnsi="Cordia New" w:cs="Cordia New" w:hint="cs"/>
                <w:sz w:val="26"/>
                <w:szCs w:val="26"/>
              </w:rPr>
              <w:t>)</w:t>
            </w:r>
          </w:p>
        </w:tc>
      </w:tr>
      <w:tr w:rsidR="0083544D" w:rsidRPr="004D16C6" w14:paraId="192B56F7" w14:textId="77777777" w:rsidTr="00846716">
        <w:trPr>
          <w:cantSplit/>
        </w:trPr>
        <w:tc>
          <w:tcPr>
            <w:tcW w:w="3762" w:type="dxa"/>
          </w:tcPr>
          <w:p w14:paraId="7CE4DE9B" w14:textId="7BA5B9F9" w:rsidR="0083544D" w:rsidRPr="0077754B" w:rsidRDefault="0083544D" w:rsidP="00835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75" w:type="dxa"/>
          </w:tcPr>
          <w:p w14:paraId="733CD378" w14:textId="791A8620" w:rsidR="0083544D" w:rsidRPr="0077754B" w:rsidRDefault="002D4D3C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7F89A9D6" w14:textId="40C224EF" w:rsidR="0083544D" w:rsidRPr="0077754B" w:rsidRDefault="002D4D3C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5F4571B3" w14:textId="5432D90A" w:rsidR="0083544D" w:rsidRPr="0077754B" w:rsidRDefault="004E2FB1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(39)</w:t>
            </w:r>
          </w:p>
        </w:tc>
        <w:tc>
          <w:tcPr>
            <w:tcW w:w="1530" w:type="dxa"/>
          </w:tcPr>
          <w:p w14:paraId="0627BCB8" w14:textId="252344E9" w:rsidR="0083544D" w:rsidRPr="0077754B" w:rsidRDefault="00611C2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D7F8668" w14:textId="599D7CB6" w:rsidR="0083544D" w:rsidRPr="0077754B" w:rsidRDefault="0083544D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(633)</w:t>
            </w:r>
          </w:p>
        </w:tc>
        <w:tc>
          <w:tcPr>
            <w:tcW w:w="1530" w:type="dxa"/>
          </w:tcPr>
          <w:p w14:paraId="60541A06" w14:textId="765D0BA7" w:rsidR="0083544D" w:rsidRPr="0077754B" w:rsidRDefault="0083544D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80" w:lineRule="exact"/>
              <w:ind w:right="-3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57734A5" w14:textId="01155CB0" w:rsidR="0083544D" w:rsidRPr="0077754B" w:rsidRDefault="0083544D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</w:rPr>
              <w:t xml:space="preserve"> (672)</w:t>
            </w:r>
          </w:p>
        </w:tc>
      </w:tr>
      <w:tr w:rsidR="007F3BE5" w:rsidRPr="004D16C6" w14:paraId="5301AEC3" w14:textId="77777777" w:rsidTr="00846716">
        <w:trPr>
          <w:cantSplit/>
          <w:trHeight w:val="243"/>
        </w:trPr>
        <w:tc>
          <w:tcPr>
            <w:tcW w:w="3762" w:type="dxa"/>
            <w:hideMark/>
          </w:tcPr>
          <w:p w14:paraId="182AC07E" w14:textId="12071FDE" w:rsidR="007F3BE5" w:rsidRPr="0077754B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>ณ วันที่</w:t>
            </w:r>
            <w:r w:rsidRPr="0077754B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7754B">
              <w:rPr>
                <w:rFonts w:ascii="Cordia New" w:hAnsi="Cordia New" w:cs="Cordia New" w:hint="cs"/>
                <w:sz w:val="26"/>
                <w:szCs w:val="26"/>
              </w:rPr>
              <w:t>31</w:t>
            </w:r>
            <w:r w:rsidRPr="0077754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77754B">
              <w:rPr>
                <w:rFonts w:ascii="Cordia New" w:hAnsi="Cordia New" w:cs="Cordia New" w:hint="cs"/>
                <w:sz w:val="26"/>
                <w:szCs w:val="26"/>
              </w:rPr>
              <w:t>2568</w:t>
            </w:r>
          </w:p>
        </w:tc>
        <w:tc>
          <w:tcPr>
            <w:tcW w:w="1575" w:type="dxa"/>
            <w:vAlign w:val="bottom"/>
          </w:tcPr>
          <w:p w14:paraId="3B276403" w14:textId="6712F727" w:rsidR="007F3BE5" w:rsidRPr="0077754B" w:rsidRDefault="0083544D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174,392</w:t>
            </w:r>
          </w:p>
        </w:tc>
        <w:tc>
          <w:tcPr>
            <w:tcW w:w="1530" w:type="dxa"/>
            <w:vAlign w:val="bottom"/>
          </w:tcPr>
          <w:p w14:paraId="71349071" w14:textId="51D4D1CD" w:rsidR="007F3BE5" w:rsidRPr="0077754B" w:rsidRDefault="00C63BD1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111,490</w:t>
            </w:r>
          </w:p>
        </w:tc>
        <w:tc>
          <w:tcPr>
            <w:tcW w:w="1530" w:type="dxa"/>
            <w:vAlign w:val="bottom"/>
          </w:tcPr>
          <w:p w14:paraId="06059DF3" w14:textId="0F50C0D1" w:rsidR="007F3BE5" w:rsidRPr="0077754B" w:rsidRDefault="004E2FB1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263,6</w:t>
            </w:r>
            <w:r w:rsidR="000120B6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530" w:type="dxa"/>
            <w:vAlign w:val="bottom"/>
          </w:tcPr>
          <w:p w14:paraId="20892362" w14:textId="007A7E65" w:rsidR="007F3BE5" w:rsidRPr="0077754B" w:rsidRDefault="00D155D7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2,63</w:t>
            </w:r>
            <w:r w:rsidR="000120B6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30" w:type="dxa"/>
            <w:vAlign w:val="bottom"/>
          </w:tcPr>
          <w:p w14:paraId="481F319B" w14:textId="7D4565C6" w:rsidR="007F3BE5" w:rsidRPr="0077754B" w:rsidRDefault="00403B38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7,162</w:t>
            </w:r>
          </w:p>
        </w:tc>
        <w:tc>
          <w:tcPr>
            <w:tcW w:w="1530" w:type="dxa"/>
            <w:vAlign w:val="bottom"/>
          </w:tcPr>
          <w:p w14:paraId="6FBEDA54" w14:textId="33214279" w:rsidR="007F3BE5" w:rsidRPr="0077754B" w:rsidRDefault="00403B38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3,279</w:t>
            </w:r>
          </w:p>
        </w:tc>
        <w:tc>
          <w:tcPr>
            <w:tcW w:w="1530" w:type="dxa"/>
            <w:vAlign w:val="bottom"/>
          </w:tcPr>
          <w:p w14:paraId="053EBDBD" w14:textId="0316393E" w:rsidR="007F3BE5" w:rsidRPr="0077754B" w:rsidRDefault="00403B38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7754B">
              <w:rPr>
                <w:rFonts w:ascii="Cordia New" w:hAnsi="Cordia New" w:cs="Cordia New" w:hint="cs"/>
                <w:sz w:val="26"/>
                <w:szCs w:val="26"/>
                <w:lang w:val="en-GB"/>
              </w:rPr>
              <w:t>562,61</w:t>
            </w:r>
            <w:r w:rsidR="000120B6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</w:tr>
      <w:tr w:rsidR="007F3BE5" w:rsidRPr="004D16C6" w14:paraId="7635EC95" w14:textId="77777777" w:rsidTr="00846716">
        <w:trPr>
          <w:cantSplit/>
        </w:trPr>
        <w:tc>
          <w:tcPr>
            <w:tcW w:w="3762" w:type="dxa"/>
          </w:tcPr>
          <w:p w14:paraId="029A440A" w14:textId="77777777" w:rsidR="007F3BE5" w:rsidRPr="0077754B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330D4E6" w14:textId="1151E692" w:rsidR="007F3BE5" w:rsidRPr="0077754B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33646E46" w14:textId="0CE39182" w:rsidR="007F3BE5" w:rsidRPr="0077754B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78C5F62B" w14:textId="126162A8" w:rsidR="007F3BE5" w:rsidRPr="0077754B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5D81CE53" w14:textId="0C2F6C7B" w:rsidR="007F3BE5" w:rsidRPr="0077754B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57D525FC" w14:textId="6C7629D3" w:rsidR="007F3BE5" w:rsidRPr="0077754B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271F1A9A" w14:textId="45F1E8A0" w:rsidR="007F3BE5" w:rsidRPr="0077754B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5C885BC8" w14:textId="042D3EC9" w:rsidR="007F3BE5" w:rsidRPr="0077754B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</w:tr>
      <w:tr w:rsidR="004D16C6" w:rsidRPr="004D16C6" w14:paraId="7812325B" w14:textId="77777777" w:rsidTr="00846716">
        <w:trPr>
          <w:cantSplit/>
        </w:trPr>
        <w:tc>
          <w:tcPr>
            <w:tcW w:w="3762" w:type="dxa"/>
          </w:tcPr>
          <w:p w14:paraId="5DA961ED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461EB1F1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229D3329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03C05FC0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0625F08A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7889A2EA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533BE178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3B45992D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</w:tr>
      <w:tr w:rsidR="007F3BE5" w:rsidRPr="004D16C6" w14:paraId="0E1B43C5" w14:textId="77777777" w:rsidTr="00846716">
        <w:trPr>
          <w:cantSplit/>
        </w:trPr>
        <w:tc>
          <w:tcPr>
            <w:tcW w:w="3762" w:type="dxa"/>
            <w:hideMark/>
          </w:tcPr>
          <w:p w14:paraId="0DC203AC" w14:textId="77777777" w:rsidR="007F3BE5" w:rsidRPr="004D16C6" w:rsidRDefault="007F3BE5" w:rsidP="00846716">
            <w:pPr>
              <w:pStyle w:val="Heading6"/>
              <w:spacing w:line="340" w:lineRule="exact"/>
              <w:ind w:left="162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575" w:type="dxa"/>
          </w:tcPr>
          <w:p w14:paraId="6713948E" w14:textId="1A2275D6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7536F8D4" w14:textId="51D2AC22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43E04A36" w14:textId="5692A1E4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0E8BE31F" w14:textId="47EC7D60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2794C626" w14:textId="201E5D42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118267E4" w14:textId="54782488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</w:tcPr>
          <w:p w14:paraId="4CFFD856" w14:textId="3F308A5D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</w:tr>
      <w:tr w:rsidR="007F3BE5" w:rsidRPr="004D16C6" w14:paraId="3B4600A5" w14:textId="77777777" w:rsidTr="00846716">
        <w:trPr>
          <w:cantSplit/>
        </w:trPr>
        <w:tc>
          <w:tcPr>
            <w:tcW w:w="3762" w:type="dxa"/>
            <w:hideMark/>
          </w:tcPr>
          <w:p w14:paraId="47039EF4" w14:textId="29608EE0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 มกราคม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70F5CDEE" w14:textId="49C68756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20EA14C1" w14:textId="45A647E1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20,</w:t>
            </w:r>
            <w:r w:rsidR="00F92E47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30" w:type="dxa"/>
            <w:vAlign w:val="bottom"/>
          </w:tcPr>
          <w:p w14:paraId="3F18BF1C" w14:textId="2DA5D012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F92E47">
              <w:rPr>
                <w:rFonts w:ascii="Cordia New" w:hAnsi="Cordia New" w:cs="Cordia New"/>
                <w:sz w:val="26"/>
                <w:szCs w:val="26"/>
              </w:rPr>
              <w:t>6,316</w:t>
            </w:r>
          </w:p>
        </w:tc>
        <w:tc>
          <w:tcPr>
            <w:tcW w:w="1530" w:type="dxa"/>
            <w:vAlign w:val="bottom"/>
          </w:tcPr>
          <w:p w14:paraId="33686592" w14:textId="71C8858F" w:rsidR="007F3BE5" w:rsidRPr="004D16C6" w:rsidRDefault="00B144F2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4,686</w:t>
            </w:r>
          </w:p>
        </w:tc>
        <w:tc>
          <w:tcPr>
            <w:tcW w:w="1530" w:type="dxa"/>
            <w:vAlign w:val="bottom"/>
          </w:tcPr>
          <w:p w14:paraId="470D680E" w14:textId="26C56A9F" w:rsidR="007F3BE5" w:rsidRPr="004D16C6" w:rsidRDefault="00B144F2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7,110</w:t>
            </w:r>
          </w:p>
        </w:tc>
        <w:tc>
          <w:tcPr>
            <w:tcW w:w="1530" w:type="dxa"/>
            <w:vAlign w:val="bottom"/>
          </w:tcPr>
          <w:p w14:paraId="685DCF01" w14:textId="52962480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3,2</w:t>
            </w:r>
            <w:r w:rsidR="00FA1591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530" w:type="dxa"/>
            <w:vAlign w:val="bottom"/>
          </w:tcPr>
          <w:p w14:paraId="03F724A8" w14:textId="33BF603A" w:rsidR="007F3BE5" w:rsidRPr="004D16C6" w:rsidRDefault="00BB7897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201,843</w:t>
            </w:r>
          </w:p>
        </w:tc>
      </w:tr>
      <w:tr w:rsidR="00846716" w:rsidRPr="004D16C6" w14:paraId="47AB3F5F" w14:textId="77777777">
        <w:trPr>
          <w:cantSplit/>
        </w:trPr>
        <w:tc>
          <w:tcPr>
            <w:tcW w:w="3762" w:type="dxa"/>
            <w:hideMark/>
          </w:tcPr>
          <w:p w14:paraId="4DF166FD" w14:textId="27E42EF9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75" w:type="dxa"/>
            <w:vAlign w:val="bottom"/>
          </w:tcPr>
          <w:p w14:paraId="4108D93E" w14:textId="5771DFAB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0B82F77E" w14:textId="469E9670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5,590</w:t>
            </w:r>
          </w:p>
        </w:tc>
        <w:tc>
          <w:tcPr>
            <w:tcW w:w="1530" w:type="dxa"/>
            <w:vAlign w:val="bottom"/>
          </w:tcPr>
          <w:p w14:paraId="2A46A8A1" w14:textId="4013A296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2,988</w:t>
            </w:r>
          </w:p>
        </w:tc>
        <w:tc>
          <w:tcPr>
            <w:tcW w:w="1530" w:type="dxa"/>
            <w:vAlign w:val="bottom"/>
          </w:tcPr>
          <w:p w14:paraId="73BFED58" w14:textId="524B6FED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530" w:type="dxa"/>
            <w:vAlign w:val="bottom"/>
          </w:tcPr>
          <w:p w14:paraId="25014667" w14:textId="71026158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30" w:type="dxa"/>
          </w:tcPr>
          <w:p w14:paraId="3CF69397" w14:textId="4BA07EB3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32C7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22745BD" w14:textId="2EDF2903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39,492</w:t>
            </w:r>
          </w:p>
        </w:tc>
      </w:tr>
      <w:tr w:rsidR="00846716" w:rsidRPr="004D16C6" w14:paraId="0EB49F6B" w14:textId="77777777">
        <w:trPr>
          <w:cantSplit/>
        </w:trPr>
        <w:tc>
          <w:tcPr>
            <w:tcW w:w="3762" w:type="dxa"/>
          </w:tcPr>
          <w:p w14:paraId="62C18ED4" w14:textId="1577EF21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สะสม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สำหรับส่วนที่จำหน่าย</w:t>
            </w:r>
          </w:p>
        </w:tc>
        <w:tc>
          <w:tcPr>
            <w:tcW w:w="1575" w:type="dxa"/>
            <w:vAlign w:val="bottom"/>
          </w:tcPr>
          <w:p w14:paraId="369134DB" w14:textId="423530A8" w:rsidR="00846716" w:rsidRPr="004D16C6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7BA5873A" w14:textId="0D986B56" w:rsidR="00846716" w:rsidRPr="004D16C6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2CCF5BF4" w14:textId="2B5A6E9A" w:rsidR="00846716" w:rsidRPr="004D16C6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(34,119)</w:t>
            </w:r>
          </w:p>
        </w:tc>
        <w:tc>
          <w:tcPr>
            <w:tcW w:w="1530" w:type="dxa"/>
            <w:vAlign w:val="bottom"/>
          </w:tcPr>
          <w:p w14:paraId="2A07725D" w14:textId="31A05F4B" w:rsidR="00846716" w:rsidRPr="004D16C6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(26</w:t>
            </w:r>
            <w:r>
              <w:rPr>
                <w:rFonts w:ascii="Cordia New" w:hAnsi="Cordia New" w:cs="Cordia New"/>
                <w:sz w:val="26"/>
                <w:szCs w:val="26"/>
              </w:rPr>
              <w:t>2)</w:t>
            </w:r>
          </w:p>
        </w:tc>
        <w:tc>
          <w:tcPr>
            <w:tcW w:w="1530" w:type="dxa"/>
            <w:vAlign w:val="bottom"/>
          </w:tcPr>
          <w:p w14:paraId="7ABB21A3" w14:textId="28EA86BB" w:rsidR="00846716" w:rsidRPr="004D16C6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(235)</w:t>
            </w:r>
          </w:p>
        </w:tc>
        <w:tc>
          <w:tcPr>
            <w:tcW w:w="1530" w:type="dxa"/>
          </w:tcPr>
          <w:p w14:paraId="780671D5" w14:textId="3A6534A0" w:rsidR="00846716" w:rsidRPr="004D16C6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32C7">
              <w:rPr>
                <w:rFonts w:ascii="Cordia New" w:hAnsi="Cordia New" w:cs="Cordia New" w:hint="cs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184CCE0" w14:textId="2FA13E51" w:rsidR="00846716" w:rsidRPr="004D16C6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(34,61</w:t>
            </w:r>
            <w:r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F3BE5" w:rsidRPr="004D16C6" w14:paraId="4475557F" w14:textId="77777777" w:rsidTr="00846716">
        <w:trPr>
          <w:cantSplit/>
        </w:trPr>
        <w:tc>
          <w:tcPr>
            <w:tcW w:w="3762" w:type="dxa"/>
            <w:hideMark/>
          </w:tcPr>
          <w:p w14:paraId="59746BD3" w14:textId="6E95565C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625950D2" w14:textId="4BAB3C3C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177E79F5" w14:textId="1CE5A5DC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26,</w:t>
            </w:r>
            <w:r w:rsidR="00F92E47">
              <w:rPr>
                <w:rFonts w:ascii="Cordia New" w:hAnsi="Cordia New" w:cs="Cord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30" w:type="dxa"/>
            <w:vAlign w:val="bottom"/>
          </w:tcPr>
          <w:p w14:paraId="6D987F03" w14:textId="147B057E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6E2227">
              <w:rPr>
                <w:rFonts w:ascii="Cordia New" w:hAnsi="Cordia New" w:cs="Cordia New"/>
                <w:sz w:val="26"/>
                <w:szCs w:val="26"/>
              </w:rPr>
              <w:t>5,185</w:t>
            </w:r>
          </w:p>
        </w:tc>
        <w:tc>
          <w:tcPr>
            <w:tcW w:w="1530" w:type="dxa"/>
            <w:vAlign w:val="bottom"/>
          </w:tcPr>
          <w:p w14:paraId="0E4D8EBA" w14:textId="6B95226F" w:rsidR="007F3BE5" w:rsidRPr="004D16C6" w:rsidRDefault="00B144F2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4,732</w:t>
            </w:r>
          </w:p>
        </w:tc>
        <w:tc>
          <w:tcPr>
            <w:tcW w:w="1530" w:type="dxa"/>
            <w:vAlign w:val="bottom"/>
          </w:tcPr>
          <w:p w14:paraId="50693A21" w14:textId="6C671495" w:rsidR="007F3BE5" w:rsidRPr="004D16C6" w:rsidRDefault="00F656FB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7,481</w:t>
            </w:r>
          </w:p>
        </w:tc>
        <w:tc>
          <w:tcPr>
            <w:tcW w:w="1530" w:type="dxa"/>
            <w:vAlign w:val="bottom"/>
          </w:tcPr>
          <w:p w14:paraId="6FE7E58B" w14:textId="77854D7B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3,2</w:t>
            </w:r>
            <w:r w:rsidR="00FA1591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530" w:type="dxa"/>
            <w:vAlign w:val="bottom"/>
          </w:tcPr>
          <w:p w14:paraId="6527D723" w14:textId="31A92166" w:rsidR="007F3BE5" w:rsidRPr="004D16C6" w:rsidRDefault="00BB7897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206,719</w:t>
            </w:r>
          </w:p>
        </w:tc>
      </w:tr>
      <w:tr w:rsidR="00846716" w:rsidRPr="004D16C6" w14:paraId="56FBC19E" w14:textId="77777777" w:rsidTr="00846716">
        <w:trPr>
          <w:cantSplit/>
        </w:trPr>
        <w:tc>
          <w:tcPr>
            <w:tcW w:w="3762" w:type="dxa"/>
          </w:tcPr>
          <w:p w14:paraId="08AA336D" w14:textId="77777777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75" w:type="dxa"/>
            <w:vAlign w:val="bottom"/>
          </w:tcPr>
          <w:p w14:paraId="048391F3" w14:textId="450E14E3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682D757" w14:textId="4DC0ACF2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330CB">
              <w:rPr>
                <w:rFonts w:ascii="Cordia New" w:hAnsi="Cordia New" w:cs="Cordia New"/>
                <w:sz w:val="26"/>
                <w:szCs w:val="26"/>
              </w:rPr>
              <w:t>5,57</w:t>
            </w:r>
            <w:r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1530" w:type="dxa"/>
            <w:vAlign w:val="bottom"/>
          </w:tcPr>
          <w:p w14:paraId="2B6AB90B" w14:textId="424C8AE1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330CB">
              <w:rPr>
                <w:rFonts w:ascii="Cordia New" w:hAnsi="Cordia New" w:cs="Cordia New"/>
                <w:sz w:val="26"/>
                <w:szCs w:val="26"/>
                <w:lang w:val="en-GB"/>
              </w:rPr>
              <w:t>32,754</w:t>
            </w:r>
          </w:p>
        </w:tc>
        <w:tc>
          <w:tcPr>
            <w:tcW w:w="1530" w:type="dxa"/>
            <w:vAlign w:val="bottom"/>
          </w:tcPr>
          <w:p w14:paraId="38499B6F" w14:textId="00568E2A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F5F33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30" w:type="dxa"/>
            <w:vAlign w:val="bottom"/>
          </w:tcPr>
          <w:p w14:paraId="7ADCD341" w14:textId="38D04DE9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46FF6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30" w:type="dxa"/>
          </w:tcPr>
          <w:p w14:paraId="04A14DF7" w14:textId="0369C9EE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2322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0B0B9910" w14:textId="147CFC87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174D">
              <w:rPr>
                <w:rFonts w:ascii="Cordia New" w:hAnsi="Cordia New" w:cs="Cordia New"/>
                <w:sz w:val="26"/>
                <w:szCs w:val="26"/>
                <w:lang w:val="en-GB"/>
              </w:rPr>
              <w:t>38,925</w:t>
            </w:r>
          </w:p>
        </w:tc>
      </w:tr>
      <w:tr w:rsidR="00846716" w:rsidRPr="004D16C6" w14:paraId="4E472D45" w14:textId="77777777" w:rsidTr="00846716">
        <w:trPr>
          <w:cantSplit/>
        </w:trPr>
        <w:tc>
          <w:tcPr>
            <w:tcW w:w="3762" w:type="dxa"/>
          </w:tcPr>
          <w:p w14:paraId="133FBD31" w14:textId="769293B3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สะสม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สำหรับส่วนที่จำหน่าย</w:t>
            </w:r>
          </w:p>
        </w:tc>
        <w:tc>
          <w:tcPr>
            <w:tcW w:w="1575" w:type="dxa"/>
            <w:vAlign w:val="bottom"/>
          </w:tcPr>
          <w:p w14:paraId="0F49BEC5" w14:textId="078FC9C0" w:rsidR="00846716" w:rsidRPr="006F174D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1B28475D" w14:textId="209ECF9F" w:rsidR="00846716" w:rsidRPr="006F174D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6FB6155F" w14:textId="1F3D0C6D" w:rsidR="00846716" w:rsidRPr="006F174D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506C2">
              <w:rPr>
                <w:rFonts w:ascii="Cordia New" w:hAnsi="Cordia New" w:cs="Cordia New"/>
                <w:sz w:val="26"/>
                <w:szCs w:val="26"/>
              </w:rPr>
              <w:t>(26,769)</w:t>
            </w:r>
          </w:p>
        </w:tc>
        <w:tc>
          <w:tcPr>
            <w:tcW w:w="1530" w:type="dxa"/>
            <w:vAlign w:val="bottom"/>
          </w:tcPr>
          <w:p w14:paraId="375ED553" w14:textId="7728C538" w:rsidR="00846716" w:rsidRPr="006F174D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506C2">
              <w:rPr>
                <w:rFonts w:ascii="Cordia New" w:hAnsi="Cordia New" w:cs="Cordia New"/>
                <w:sz w:val="26"/>
                <w:szCs w:val="26"/>
              </w:rPr>
              <w:t>(2,81</w:t>
            </w: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E506C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4C2A95B6" w14:textId="554F6041" w:rsidR="00846716" w:rsidRPr="006F174D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300C">
              <w:rPr>
                <w:rFonts w:ascii="Cordia New" w:hAnsi="Cordia New" w:cs="Cordia New"/>
                <w:sz w:val="26"/>
                <w:szCs w:val="26"/>
              </w:rPr>
              <w:t>(71</w:t>
            </w:r>
            <w:r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B0300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18BE48AD" w14:textId="6A6B872E" w:rsidR="00846716" w:rsidRPr="006F174D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2322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574A08F9" w14:textId="0BFB5B0B" w:rsidR="00846716" w:rsidRPr="006F174D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300C">
              <w:rPr>
                <w:rFonts w:ascii="Cordia New" w:hAnsi="Cordia New" w:cs="Cordia New"/>
                <w:sz w:val="26"/>
                <w:szCs w:val="26"/>
              </w:rPr>
              <w:t>(30,29</w:t>
            </w:r>
            <w:r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B0300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46716" w:rsidRPr="004D16C6" w14:paraId="2D4A1CBC" w14:textId="77777777" w:rsidTr="00846716">
        <w:trPr>
          <w:cantSplit/>
        </w:trPr>
        <w:tc>
          <w:tcPr>
            <w:tcW w:w="3762" w:type="dxa"/>
          </w:tcPr>
          <w:p w14:paraId="2FFC798D" w14:textId="0AED9319" w:rsidR="00846716" w:rsidRPr="004D16C6" w:rsidRDefault="00846716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C5653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สะสม</w:t>
            </w:r>
            <w:proofErr w:type="spellStart"/>
            <w:r w:rsidRPr="00EC5653">
              <w:rPr>
                <w:rFonts w:ascii="Cordia New" w:hAnsi="Cordia New" w:cs="Cordia New"/>
                <w:sz w:val="26"/>
                <w:szCs w:val="26"/>
                <w:cs/>
              </w:rPr>
              <w:t>สําหรับ</w:t>
            </w:r>
            <w:proofErr w:type="spellEnd"/>
            <w:r w:rsidRPr="00EC5653">
              <w:rPr>
                <w:rFonts w:ascii="Cordia New" w:hAnsi="Cordia New" w:cs="Cordia New"/>
                <w:sz w:val="26"/>
                <w:szCs w:val="26"/>
                <w:cs/>
              </w:rPr>
              <w:t>การตั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ด</w:t>
            </w:r>
            <w:r w:rsidRPr="00EC5653">
              <w:rPr>
                <w:rFonts w:ascii="Cordia New" w:hAnsi="Cordia New" w:cs="Cordia New"/>
                <w:sz w:val="26"/>
                <w:szCs w:val="26"/>
                <w:cs/>
              </w:rPr>
              <w:t>จําหน่าย</w:t>
            </w:r>
          </w:p>
        </w:tc>
        <w:tc>
          <w:tcPr>
            <w:tcW w:w="1575" w:type="dxa"/>
            <w:vAlign w:val="bottom"/>
          </w:tcPr>
          <w:p w14:paraId="03CFD1B8" w14:textId="323B8D10" w:rsidR="00846716" w:rsidRPr="006F174D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56AD3BDC" w14:textId="46896970" w:rsidR="00846716" w:rsidRPr="006F174D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4EDE53B8" w14:textId="52EA6351" w:rsidR="00846716" w:rsidRPr="006F174D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2DD">
              <w:rPr>
                <w:rFonts w:ascii="Cordia New" w:hAnsi="Cordia New" w:cs="Cordia New"/>
                <w:sz w:val="26"/>
                <w:szCs w:val="26"/>
              </w:rPr>
              <w:t>(39)</w:t>
            </w:r>
          </w:p>
        </w:tc>
        <w:tc>
          <w:tcPr>
            <w:tcW w:w="1530" w:type="dxa"/>
            <w:vAlign w:val="bottom"/>
          </w:tcPr>
          <w:p w14:paraId="423E89CB" w14:textId="77AC0A2C" w:rsidR="00846716" w:rsidRPr="006F174D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842D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4390350" w14:textId="14DE3B72" w:rsidR="00846716" w:rsidRPr="006F174D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2DD">
              <w:rPr>
                <w:rFonts w:ascii="Cordia New" w:hAnsi="Cordia New" w:cs="Cordia New"/>
                <w:sz w:val="26"/>
                <w:szCs w:val="26"/>
              </w:rPr>
              <w:t>(633)</w:t>
            </w:r>
          </w:p>
        </w:tc>
        <w:tc>
          <w:tcPr>
            <w:tcW w:w="1530" w:type="dxa"/>
          </w:tcPr>
          <w:p w14:paraId="4A411AB5" w14:textId="0F59B5AF" w:rsidR="00846716" w:rsidRPr="006F174D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2322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3EAA7B54" w14:textId="3D1E7BEC" w:rsidR="00846716" w:rsidRPr="006F174D" w:rsidRDefault="00846716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2DD">
              <w:rPr>
                <w:rFonts w:ascii="Cordia New" w:hAnsi="Cordia New" w:cs="Cordia New"/>
                <w:sz w:val="26"/>
                <w:szCs w:val="26"/>
              </w:rPr>
              <w:t>(672)</w:t>
            </w:r>
          </w:p>
        </w:tc>
      </w:tr>
      <w:tr w:rsidR="007F3BE5" w:rsidRPr="004D16C6" w14:paraId="2A070A64" w14:textId="77777777" w:rsidTr="00846716">
        <w:trPr>
          <w:cantSplit/>
          <w:trHeight w:val="289"/>
        </w:trPr>
        <w:tc>
          <w:tcPr>
            <w:tcW w:w="3762" w:type="dxa"/>
            <w:hideMark/>
          </w:tcPr>
          <w:p w14:paraId="7647C7EB" w14:textId="32E5E43A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575" w:type="dxa"/>
            <w:vAlign w:val="bottom"/>
          </w:tcPr>
          <w:p w14:paraId="3ACD7D1B" w14:textId="319F6F23" w:rsidR="007F3BE5" w:rsidRPr="004D16C6" w:rsidRDefault="000E3A9F" w:rsidP="0084671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78453CA9" w14:textId="1FD8FEE2" w:rsidR="007F3BE5" w:rsidRPr="004D16C6" w:rsidRDefault="000E3A9F" w:rsidP="0084671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E3A9F">
              <w:rPr>
                <w:rFonts w:ascii="Cordia New" w:hAnsi="Cordia New" w:cs="Cordia New"/>
                <w:sz w:val="26"/>
                <w:szCs w:val="26"/>
                <w:lang w:val="en-GB"/>
              </w:rPr>
              <w:t>31,61</w:t>
            </w:r>
            <w:r w:rsidR="00AF76F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30" w:type="dxa"/>
            <w:vAlign w:val="bottom"/>
          </w:tcPr>
          <w:p w14:paraId="79269599" w14:textId="33DFA235" w:rsidR="007F3BE5" w:rsidRPr="004D16C6" w:rsidRDefault="000E3A9F" w:rsidP="0084671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E3A9F">
              <w:rPr>
                <w:rFonts w:ascii="Cordia New" w:hAnsi="Cordia New" w:cs="Cordia New"/>
                <w:sz w:val="26"/>
                <w:szCs w:val="26"/>
              </w:rPr>
              <w:t>171,131</w:t>
            </w:r>
          </w:p>
        </w:tc>
        <w:tc>
          <w:tcPr>
            <w:tcW w:w="1530" w:type="dxa"/>
            <w:vAlign w:val="bottom"/>
          </w:tcPr>
          <w:p w14:paraId="584603EB" w14:textId="3F27D094" w:rsidR="007F3BE5" w:rsidRPr="004D16C6" w:rsidRDefault="000E3A9F" w:rsidP="0084671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E3A9F">
              <w:rPr>
                <w:rFonts w:ascii="Cordia New" w:hAnsi="Cordia New" w:cs="Cordia New"/>
                <w:sz w:val="26"/>
                <w:szCs w:val="26"/>
                <w:lang w:val="en-GB"/>
              </w:rPr>
              <w:t>2,16</w:t>
            </w:r>
            <w:r w:rsidR="00CE5E59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30" w:type="dxa"/>
            <w:vAlign w:val="bottom"/>
          </w:tcPr>
          <w:p w14:paraId="11113999" w14:textId="044553EB" w:rsidR="007F3BE5" w:rsidRPr="004D16C6" w:rsidRDefault="000E3A9F" w:rsidP="0084671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E3A9F">
              <w:rPr>
                <w:rFonts w:ascii="Cordia New" w:hAnsi="Cordia New" w:cs="Cordia New"/>
                <w:sz w:val="26"/>
                <w:szCs w:val="26"/>
              </w:rPr>
              <w:t>6,48</w:t>
            </w:r>
            <w:r w:rsidR="00CE5E59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530" w:type="dxa"/>
            <w:vAlign w:val="bottom"/>
          </w:tcPr>
          <w:p w14:paraId="5CDB5349" w14:textId="518011A2" w:rsidR="007F3BE5" w:rsidRPr="004D16C6" w:rsidRDefault="0058396D" w:rsidP="0084671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8396D">
              <w:rPr>
                <w:rFonts w:ascii="Cordia New" w:hAnsi="Cordia New" w:cs="Cordia New"/>
                <w:sz w:val="26"/>
                <w:szCs w:val="26"/>
                <w:lang w:val="en-GB"/>
              </w:rPr>
              <w:t>3,2</w:t>
            </w:r>
            <w:r w:rsidR="00FA1591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530" w:type="dxa"/>
            <w:vAlign w:val="bottom"/>
          </w:tcPr>
          <w:p w14:paraId="3C97E3B2" w14:textId="562F4600" w:rsidR="007F3BE5" w:rsidRPr="004D16C6" w:rsidRDefault="0058396D" w:rsidP="0084671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8396D">
              <w:rPr>
                <w:rFonts w:ascii="Cordia New" w:hAnsi="Cordia New" w:cs="Cordia New"/>
                <w:sz w:val="26"/>
                <w:szCs w:val="26"/>
                <w:lang w:val="en-GB"/>
              </w:rPr>
              <w:t>214,6</w:t>
            </w:r>
            <w:r w:rsidR="00CE5E59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</w:tr>
      <w:tr w:rsidR="007F3BE5" w:rsidRPr="004D16C6" w14:paraId="52AF8B2B" w14:textId="77777777" w:rsidTr="00846716">
        <w:trPr>
          <w:cantSplit/>
        </w:trPr>
        <w:tc>
          <w:tcPr>
            <w:tcW w:w="3762" w:type="dxa"/>
          </w:tcPr>
          <w:p w14:paraId="5D9EDA6D" w14:textId="77777777" w:rsidR="007F3BE5" w:rsidRPr="004D16C6" w:rsidRDefault="007F3BE5" w:rsidP="00D6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36" w:hanging="180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75" w:type="dxa"/>
            <w:vAlign w:val="bottom"/>
          </w:tcPr>
          <w:p w14:paraId="322E7572" w14:textId="77777777" w:rsidR="007F3BE5" w:rsidRPr="004D16C6" w:rsidRDefault="007F3BE5" w:rsidP="00D6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0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3B5C54D4" w14:textId="77777777" w:rsidR="007F3BE5" w:rsidRPr="004D16C6" w:rsidRDefault="007F3BE5" w:rsidP="00D6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0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0D1C48EE" w14:textId="77777777" w:rsidR="007F3BE5" w:rsidRPr="004D16C6" w:rsidRDefault="007F3BE5" w:rsidP="00D6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0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1268AA9" w14:textId="77777777" w:rsidR="007F3BE5" w:rsidRPr="004D16C6" w:rsidRDefault="007F3BE5" w:rsidP="00D6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0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0EA231B7" w14:textId="77777777" w:rsidR="007F3BE5" w:rsidRPr="004D16C6" w:rsidRDefault="007F3BE5" w:rsidP="00D6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0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F59F56B" w14:textId="77777777" w:rsidR="007F3BE5" w:rsidRPr="004D16C6" w:rsidRDefault="007F3BE5" w:rsidP="00D6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0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84037F4" w14:textId="77777777" w:rsidR="007F3BE5" w:rsidRPr="004D16C6" w:rsidRDefault="007F3BE5" w:rsidP="00D60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0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F3BE5" w:rsidRPr="004D16C6" w14:paraId="606EE4EE" w14:textId="77777777" w:rsidTr="00846716">
        <w:trPr>
          <w:cantSplit/>
        </w:trPr>
        <w:tc>
          <w:tcPr>
            <w:tcW w:w="3762" w:type="dxa"/>
          </w:tcPr>
          <w:p w14:paraId="25EEA9CE" w14:textId="2FB20CBA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575" w:type="dxa"/>
            <w:vAlign w:val="bottom"/>
          </w:tcPr>
          <w:p w14:paraId="4FF51A9A" w14:textId="77777777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90A6CD3" w14:textId="77777777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F841FAA" w14:textId="77777777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4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ABFA5E2" w14:textId="77777777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654BA2F2" w14:textId="77777777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1B70192" w14:textId="77777777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F6DC015" w14:textId="77777777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F3BE5" w:rsidRPr="004D16C6" w14:paraId="17EB8B59" w14:textId="77777777" w:rsidTr="00846716">
        <w:trPr>
          <w:cantSplit/>
        </w:trPr>
        <w:tc>
          <w:tcPr>
            <w:tcW w:w="3762" w:type="dxa"/>
          </w:tcPr>
          <w:p w14:paraId="19516FAE" w14:textId="1CD18799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 มกราคม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575" w:type="dxa"/>
          </w:tcPr>
          <w:p w14:paraId="64362B4B" w14:textId="24E62A33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15,100</w:t>
            </w:r>
          </w:p>
        </w:tc>
        <w:tc>
          <w:tcPr>
            <w:tcW w:w="1530" w:type="dxa"/>
            <w:vAlign w:val="bottom"/>
          </w:tcPr>
          <w:p w14:paraId="0D27C839" w14:textId="2CEDABC3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7,920</w:t>
            </w:r>
          </w:p>
        </w:tc>
        <w:tc>
          <w:tcPr>
            <w:tcW w:w="1530" w:type="dxa"/>
            <w:vAlign w:val="bottom"/>
          </w:tcPr>
          <w:p w14:paraId="026ADBB1" w14:textId="34E32B63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587ACB19" w14:textId="0A043CC0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79CE67F4" w14:textId="5F9B45AC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7E7705BB" w14:textId="62CCD2F7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73A83AFA" w14:textId="66C634C1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23,020</w:t>
            </w:r>
          </w:p>
        </w:tc>
      </w:tr>
      <w:tr w:rsidR="007F3BE5" w:rsidRPr="004D16C6" w14:paraId="2C997AB6" w14:textId="77777777" w:rsidTr="00846716">
        <w:trPr>
          <w:cantSplit/>
        </w:trPr>
        <w:tc>
          <w:tcPr>
            <w:tcW w:w="3762" w:type="dxa"/>
          </w:tcPr>
          <w:p w14:paraId="1F7799FF" w14:textId="7F75AC27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575" w:type="dxa"/>
          </w:tcPr>
          <w:p w14:paraId="4A5B86FB" w14:textId="5CE2C6F3" w:rsidR="007F3BE5" w:rsidRPr="004D16C6" w:rsidRDefault="007F3BE5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4561FA1" w14:textId="02F73544" w:rsidR="007F3BE5" w:rsidRPr="004D16C6" w:rsidRDefault="007F3BE5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(452)</w:t>
            </w:r>
          </w:p>
        </w:tc>
        <w:tc>
          <w:tcPr>
            <w:tcW w:w="1530" w:type="dxa"/>
            <w:vAlign w:val="bottom"/>
          </w:tcPr>
          <w:p w14:paraId="67083229" w14:textId="60C33523" w:rsidR="007F3BE5" w:rsidRPr="004D16C6" w:rsidRDefault="007F3BE5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0794475" w14:textId="3BDA6BD7" w:rsidR="007F3BE5" w:rsidRPr="004D16C6" w:rsidRDefault="007F3BE5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0744161F" w14:textId="4567E5B5" w:rsidR="007F3BE5" w:rsidRPr="004D16C6" w:rsidRDefault="007F3BE5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5A116007" w14:textId="3DE418FC" w:rsidR="007F3BE5" w:rsidRPr="004D16C6" w:rsidRDefault="007F3BE5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679DD24B" w14:textId="729F5948" w:rsidR="007F3BE5" w:rsidRPr="004D16C6" w:rsidRDefault="007F3BE5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(452)</w:t>
            </w:r>
          </w:p>
        </w:tc>
      </w:tr>
      <w:tr w:rsidR="007F3BE5" w:rsidRPr="004D16C6" w14:paraId="524D2BF1" w14:textId="77777777" w:rsidTr="00846716">
        <w:trPr>
          <w:cantSplit/>
        </w:trPr>
        <w:tc>
          <w:tcPr>
            <w:tcW w:w="3762" w:type="dxa"/>
          </w:tcPr>
          <w:p w14:paraId="7BAC1951" w14:textId="4EDD418A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575" w:type="dxa"/>
          </w:tcPr>
          <w:p w14:paraId="14543303" w14:textId="663101E9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15,100</w:t>
            </w:r>
          </w:p>
        </w:tc>
        <w:tc>
          <w:tcPr>
            <w:tcW w:w="1530" w:type="dxa"/>
            <w:vAlign w:val="bottom"/>
          </w:tcPr>
          <w:p w14:paraId="7D35B3DB" w14:textId="01233113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7,468</w:t>
            </w:r>
          </w:p>
        </w:tc>
        <w:tc>
          <w:tcPr>
            <w:tcW w:w="1530" w:type="dxa"/>
            <w:vAlign w:val="bottom"/>
          </w:tcPr>
          <w:p w14:paraId="49679FB0" w14:textId="3E1E48D2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2765F835" w14:textId="2ADC6C7E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0DEFD7DB" w14:textId="653AF8A9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4538B4CA" w14:textId="226251E6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63586CA7" w14:textId="30ECAA9D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22,568</w:t>
            </w:r>
          </w:p>
        </w:tc>
      </w:tr>
      <w:tr w:rsidR="007F3BE5" w:rsidRPr="004D16C6" w14:paraId="0A21ED59" w14:textId="77777777" w:rsidTr="00846716">
        <w:trPr>
          <w:cantSplit/>
        </w:trPr>
        <w:tc>
          <w:tcPr>
            <w:tcW w:w="3762" w:type="dxa"/>
          </w:tcPr>
          <w:p w14:paraId="41F1DBE6" w14:textId="02E17285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575" w:type="dxa"/>
          </w:tcPr>
          <w:p w14:paraId="768DCC76" w14:textId="50B2B467" w:rsidR="007F3BE5" w:rsidRPr="004D16C6" w:rsidRDefault="003172A8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8E9B6C4" w14:textId="00188A19" w:rsidR="007F3BE5" w:rsidRPr="004D16C6" w:rsidRDefault="0053050C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(454)</w:t>
            </w:r>
          </w:p>
        </w:tc>
        <w:tc>
          <w:tcPr>
            <w:tcW w:w="1530" w:type="dxa"/>
            <w:vAlign w:val="bottom"/>
          </w:tcPr>
          <w:p w14:paraId="40352FA3" w14:textId="7FF66994" w:rsidR="007F3BE5" w:rsidRPr="004D16C6" w:rsidRDefault="0053050C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3715C27" w14:textId="6809E3D8" w:rsidR="007F3BE5" w:rsidRPr="004D16C6" w:rsidRDefault="0053050C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3EE91923" w14:textId="0AB7554C" w:rsidR="007F3BE5" w:rsidRPr="004D16C6" w:rsidRDefault="0053050C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0F762CCF" w14:textId="349419AD" w:rsidR="007F3BE5" w:rsidRPr="004D16C6" w:rsidRDefault="0053050C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2D720476" w14:textId="762B4076" w:rsidR="007F3BE5" w:rsidRPr="004D16C6" w:rsidRDefault="0053050C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(454)</w:t>
            </w:r>
          </w:p>
        </w:tc>
      </w:tr>
      <w:tr w:rsidR="007F3BE5" w:rsidRPr="004D16C6" w14:paraId="6B22FC95" w14:textId="77777777" w:rsidTr="00846716">
        <w:trPr>
          <w:cantSplit/>
        </w:trPr>
        <w:tc>
          <w:tcPr>
            <w:tcW w:w="3762" w:type="dxa"/>
          </w:tcPr>
          <w:p w14:paraId="5BEE5FF0" w14:textId="7F8E0F44" w:rsidR="007F3BE5" w:rsidRPr="004D16C6" w:rsidRDefault="007F3BE5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575" w:type="dxa"/>
          </w:tcPr>
          <w:p w14:paraId="62E35BAB" w14:textId="01112D87" w:rsidR="007F3BE5" w:rsidRPr="004D16C6" w:rsidRDefault="003172A8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15,100</w:t>
            </w:r>
          </w:p>
        </w:tc>
        <w:tc>
          <w:tcPr>
            <w:tcW w:w="1530" w:type="dxa"/>
            <w:vAlign w:val="bottom"/>
          </w:tcPr>
          <w:p w14:paraId="47409506" w14:textId="7920F225" w:rsidR="007F3BE5" w:rsidRPr="004D16C6" w:rsidRDefault="0053050C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7,014</w:t>
            </w:r>
          </w:p>
        </w:tc>
        <w:tc>
          <w:tcPr>
            <w:tcW w:w="1530" w:type="dxa"/>
            <w:vAlign w:val="bottom"/>
          </w:tcPr>
          <w:p w14:paraId="44704C6B" w14:textId="2B3D4196" w:rsidR="007F3BE5" w:rsidRPr="004D16C6" w:rsidRDefault="0053050C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2330890D" w14:textId="5E76B2D4" w:rsidR="007F3BE5" w:rsidRPr="004D16C6" w:rsidRDefault="0053050C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18068BF2" w14:textId="364FF5C3" w:rsidR="007F3BE5" w:rsidRPr="004D16C6" w:rsidRDefault="0053050C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4E337CAF" w14:textId="30A9C18A" w:rsidR="007F3BE5" w:rsidRPr="004D16C6" w:rsidRDefault="0053050C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325B1435" w14:textId="1FFB4C43" w:rsidR="007F3BE5" w:rsidRPr="004D16C6" w:rsidRDefault="0053050C" w:rsidP="008467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22,114</w:t>
            </w:r>
          </w:p>
        </w:tc>
      </w:tr>
      <w:tr w:rsidR="00654AC7" w:rsidRPr="004D16C6" w14:paraId="3017335E" w14:textId="77777777" w:rsidTr="00846716">
        <w:trPr>
          <w:cantSplit/>
        </w:trPr>
        <w:tc>
          <w:tcPr>
            <w:tcW w:w="3762" w:type="dxa"/>
          </w:tcPr>
          <w:p w14:paraId="6BB8BFC8" w14:textId="1D82580F" w:rsidR="00654AC7" w:rsidRPr="004D16C6" w:rsidRDefault="00654AC7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575" w:type="dxa"/>
          </w:tcPr>
          <w:p w14:paraId="29A243E2" w14:textId="77777777" w:rsidR="00654AC7" w:rsidRPr="004D16C6" w:rsidRDefault="00654AC7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5113020D" w14:textId="77777777" w:rsidR="00654AC7" w:rsidRPr="004D16C6" w:rsidRDefault="00654AC7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61429B77" w14:textId="77777777" w:rsidR="00654AC7" w:rsidRPr="004D16C6" w:rsidRDefault="00654AC7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53530FE7" w14:textId="77777777" w:rsidR="00654AC7" w:rsidRPr="004D16C6" w:rsidRDefault="00654AC7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3495EB6F" w14:textId="77777777" w:rsidR="00654AC7" w:rsidRPr="004D16C6" w:rsidRDefault="00654AC7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7675C4FB" w14:textId="77777777" w:rsidR="00654AC7" w:rsidRPr="004D16C6" w:rsidRDefault="00654AC7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1F12D236" w14:textId="77777777" w:rsidR="00654AC7" w:rsidRPr="004D16C6" w:rsidRDefault="00654AC7" w:rsidP="0084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F3BE5" w:rsidRPr="004D16C6" w14:paraId="6CB0FAC7" w14:textId="77777777" w:rsidTr="00846716">
        <w:trPr>
          <w:cantSplit/>
        </w:trPr>
        <w:tc>
          <w:tcPr>
            <w:tcW w:w="3762" w:type="dxa"/>
          </w:tcPr>
          <w:p w14:paraId="3A67BFB4" w14:textId="714178FA" w:rsidR="007F3BE5" w:rsidRPr="004D16C6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575" w:type="dxa"/>
            <w:vAlign w:val="bottom"/>
          </w:tcPr>
          <w:p w14:paraId="393239E7" w14:textId="636C84D1" w:rsidR="007F3BE5" w:rsidRPr="00AD3349" w:rsidRDefault="007F3BE5" w:rsidP="00846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159,292</w:t>
            </w:r>
          </w:p>
        </w:tc>
        <w:tc>
          <w:tcPr>
            <w:tcW w:w="1530" w:type="dxa"/>
            <w:vAlign w:val="bottom"/>
          </w:tcPr>
          <w:p w14:paraId="56E420C4" w14:textId="51E5C088" w:rsidR="007F3BE5" w:rsidRPr="00AD3349" w:rsidRDefault="007F3BE5" w:rsidP="00846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</w:rPr>
              <w:t>77,98</w:t>
            </w:r>
            <w:r w:rsidR="00DD3F16">
              <w:rPr>
                <w:rFonts w:ascii="Cordia New" w:hAnsi="Cordia New" w:cs="Cordia New"/>
                <w:sz w:val="26"/>
                <w:szCs w:val="26"/>
              </w:rPr>
              <w:t>0</w:t>
            </w:r>
          </w:p>
        </w:tc>
        <w:tc>
          <w:tcPr>
            <w:tcW w:w="1530" w:type="dxa"/>
            <w:vAlign w:val="bottom"/>
          </w:tcPr>
          <w:p w14:paraId="46C2BCB0" w14:textId="6EB19F3C" w:rsidR="007F3BE5" w:rsidRPr="00AD3349" w:rsidRDefault="007F3BE5" w:rsidP="00846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</w:rPr>
              <w:t>8</w:t>
            </w:r>
            <w:r w:rsidR="00DD3F16">
              <w:rPr>
                <w:rFonts w:ascii="Cordia New" w:hAnsi="Cordia New" w:cs="Cordia New"/>
                <w:sz w:val="26"/>
                <w:szCs w:val="26"/>
              </w:rPr>
              <w:t>5,934</w:t>
            </w:r>
          </w:p>
        </w:tc>
        <w:tc>
          <w:tcPr>
            <w:tcW w:w="1530" w:type="dxa"/>
            <w:vAlign w:val="bottom"/>
          </w:tcPr>
          <w:p w14:paraId="37CD8AF3" w14:textId="6295E149" w:rsidR="007F3BE5" w:rsidRPr="00AD3349" w:rsidRDefault="006850DB" w:rsidP="00846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30" w:type="dxa"/>
            <w:vAlign w:val="bottom"/>
          </w:tcPr>
          <w:p w14:paraId="63584C0A" w14:textId="0F7B2A57" w:rsidR="007F3BE5" w:rsidRPr="00AD3349" w:rsidRDefault="007F3BE5" w:rsidP="00846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  <w:lang w:val="en-GB"/>
              </w:rPr>
              <w:t>782</w:t>
            </w:r>
          </w:p>
        </w:tc>
        <w:tc>
          <w:tcPr>
            <w:tcW w:w="1530" w:type="dxa"/>
            <w:vAlign w:val="bottom"/>
          </w:tcPr>
          <w:p w14:paraId="4D6A0B93" w14:textId="03140741" w:rsidR="007F3BE5" w:rsidRPr="00AD3349" w:rsidRDefault="007F3BE5" w:rsidP="00846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6DABA39F" w14:textId="3266EC35" w:rsidR="007F3BE5" w:rsidRPr="00AD3349" w:rsidRDefault="007F3BE5" w:rsidP="00846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</w:rPr>
              <w:t>324,578</w:t>
            </w:r>
          </w:p>
        </w:tc>
      </w:tr>
      <w:tr w:rsidR="007F3BE5" w:rsidRPr="004D16C6" w14:paraId="05A9BC72" w14:textId="77777777" w:rsidTr="00846716">
        <w:trPr>
          <w:cantSplit/>
        </w:trPr>
        <w:tc>
          <w:tcPr>
            <w:tcW w:w="3762" w:type="dxa"/>
          </w:tcPr>
          <w:p w14:paraId="043D6CC6" w14:textId="42C199B9" w:rsidR="007F3BE5" w:rsidRPr="004D16C6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575" w:type="dxa"/>
            <w:vAlign w:val="bottom"/>
          </w:tcPr>
          <w:p w14:paraId="43829CFB" w14:textId="23206CB4" w:rsidR="007F3BE5" w:rsidRPr="00AD3349" w:rsidRDefault="001B0AB6" w:rsidP="00846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159</w:t>
            </w:r>
            <w:r w:rsidRPr="00AD3349">
              <w:rPr>
                <w:rFonts w:ascii="Cordia New" w:hAnsi="Cordia New" w:cs="Cordia New" w:hint="cs"/>
                <w:sz w:val="26"/>
                <w:szCs w:val="26"/>
                <w:lang w:val="en-GB"/>
              </w:rPr>
              <w:t>,</w:t>
            </w:r>
            <w:r w:rsidRPr="00AD334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292</w:t>
            </w:r>
          </w:p>
        </w:tc>
        <w:tc>
          <w:tcPr>
            <w:tcW w:w="1530" w:type="dxa"/>
            <w:vAlign w:val="bottom"/>
          </w:tcPr>
          <w:p w14:paraId="04CD13BE" w14:textId="1B6B742C" w:rsidR="007F3BE5" w:rsidRPr="00AD3349" w:rsidRDefault="001B0AB6" w:rsidP="00846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  <w:cs/>
              </w:rPr>
              <w:t>72</w:t>
            </w:r>
            <w:r w:rsidRPr="00AD3349">
              <w:rPr>
                <w:rFonts w:ascii="Cordia New" w:hAnsi="Cordia New" w:cs="Cordia New" w:hint="cs"/>
                <w:sz w:val="26"/>
                <w:szCs w:val="26"/>
              </w:rPr>
              <w:t>,</w:t>
            </w:r>
            <w:r w:rsidRPr="00AD3349"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  <w:r w:rsidR="00E14DF6">
              <w:rPr>
                <w:rFonts w:ascii="Cordia New" w:hAnsi="Cordia New" w:cs="Cordia New"/>
                <w:sz w:val="26"/>
                <w:szCs w:val="26"/>
              </w:rPr>
              <w:t>60</w:t>
            </w:r>
          </w:p>
        </w:tc>
        <w:tc>
          <w:tcPr>
            <w:tcW w:w="1530" w:type="dxa"/>
            <w:vAlign w:val="bottom"/>
          </w:tcPr>
          <w:p w14:paraId="6D1E18E3" w14:textId="1BA2D919" w:rsidR="007F3BE5" w:rsidRPr="00AD3349" w:rsidRDefault="00576409" w:rsidP="00846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  <w:cs/>
              </w:rPr>
              <w:t>92</w:t>
            </w:r>
            <w:r w:rsidRPr="00AD3349">
              <w:rPr>
                <w:rFonts w:ascii="Cordia New" w:hAnsi="Cordia New" w:cs="Cordia New" w:hint="cs"/>
                <w:sz w:val="26"/>
                <w:szCs w:val="26"/>
              </w:rPr>
              <w:t>,</w:t>
            </w:r>
            <w:r w:rsidRPr="00AD3349">
              <w:rPr>
                <w:rFonts w:ascii="Cordia New" w:hAnsi="Cordia New" w:cs="Cordia New" w:hint="cs"/>
                <w:sz w:val="26"/>
                <w:szCs w:val="26"/>
                <w:cs/>
              </w:rPr>
              <w:t>5</w:t>
            </w:r>
            <w:r w:rsidR="000E14EC">
              <w:rPr>
                <w:rFonts w:ascii="Cordia New" w:hAnsi="Cordia New" w:cs="Cordia New"/>
                <w:sz w:val="26"/>
                <w:szCs w:val="26"/>
              </w:rPr>
              <w:t>30</w:t>
            </w:r>
          </w:p>
        </w:tc>
        <w:tc>
          <w:tcPr>
            <w:tcW w:w="1530" w:type="dxa"/>
            <w:vAlign w:val="bottom"/>
          </w:tcPr>
          <w:p w14:paraId="36ADB15B" w14:textId="7571FC82" w:rsidR="007F3BE5" w:rsidRPr="00AD3349" w:rsidRDefault="00576409" w:rsidP="00846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46</w:t>
            </w:r>
            <w:r w:rsidR="00D2733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30" w:type="dxa"/>
            <w:vAlign w:val="bottom"/>
          </w:tcPr>
          <w:p w14:paraId="4079B152" w14:textId="6A590B8E" w:rsidR="007F3BE5" w:rsidRPr="00AD3349" w:rsidRDefault="00F371AF" w:rsidP="00846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67</w:t>
            </w:r>
            <w:r w:rsidR="0070202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30" w:type="dxa"/>
            <w:vAlign w:val="bottom"/>
          </w:tcPr>
          <w:p w14:paraId="179478A6" w14:textId="1CD8A1F9" w:rsidR="007F3BE5" w:rsidRPr="00AD3349" w:rsidRDefault="00846716" w:rsidP="00846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35151A96" w14:textId="4F07D10A" w:rsidR="007F3BE5" w:rsidRPr="00AD3349" w:rsidRDefault="0011727C" w:rsidP="008467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  <w:cs/>
              </w:rPr>
              <w:t>325</w:t>
            </w:r>
            <w:r w:rsidRPr="00AD3349">
              <w:rPr>
                <w:rFonts w:ascii="Cordia New" w:hAnsi="Cordia New" w:cs="Cordia New" w:hint="cs"/>
                <w:sz w:val="26"/>
                <w:szCs w:val="26"/>
              </w:rPr>
              <w:t>,</w:t>
            </w:r>
            <w:r w:rsidRPr="00AD3349">
              <w:rPr>
                <w:rFonts w:ascii="Cordia New" w:hAnsi="Cordia New" w:cs="Cordia New" w:hint="cs"/>
                <w:sz w:val="26"/>
                <w:szCs w:val="26"/>
                <w:cs/>
              </w:rPr>
              <w:t>822</w:t>
            </w:r>
          </w:p>
        </w:tc>
      </w:tr>
      <w:tr w:rsidR="007F3BE5" w:rsidRPr="004D16C6" w14:paraId="7EC043F1" w14:textId="77777777" w:rsidTr="00846716">
        <w:trPr>
          <w:cantSplit/>
        </w:trPr>
        <w:tc>
          <w:tcPr>
            <w:tcW w:w="3762" w:type="dxa"/>
          </w:tcPr>
          <w:p w14:paraId="7D166011" w14:textId="77777777" w:rsidR="007F3BE5" w:rsidRPr="004D16C6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5E70651C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18E3C39B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7FA0919B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4DFED694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447ABB90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337A6E50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7FC33474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F3BE5" w:rsidRPr="004D16C6" w14:paraId="709E84F7" w14:textId="77777777" w:rsidTr="00846716">
        <w:trPr>
          <w:cantSplit/>
        </w:trPr>
        <w:tc>
          <w:tcPr>
            <w:tcW w:w="3762" w:type="dxa"/>
            <w:hideMark/>
          </w:tcPr>
          <w:p w14:paraId="1C3E42E8" w14:textId="79C153E1" w:rsidR="007F3BE5" w:rsidRPr="004D16C6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ค่าเสื่อมราคาสำหรับปี 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75" w:type="dxa"/>
            <w:tcBorders>
              <w:left w:val="nil"/>
            </w:tcBorders>
          </w:tcPr>
          <w:p w14:paraId="1B998817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C068A9B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2C760E3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65DCCFE9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632109C4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0580822B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771B627E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F3BE5" w:rsidRPr="004D16C6" w14:paraId="32DC59EE" w14:textId="77777777" w:rsidTr="00846716">
        <w:trPr>
          <w:cantSplit/>
        </w:trPr>
        <w:tc>
          <w:tcPr>
            <w:tcW w:w="3762" w:type="dxa"/>
            <w:hideMark/>
          </w:tcPr>
          <w:p w14:paraId="0C5FE80D" w14:textId="77777777" w:rsidR="007F3BE5" w:rsidRPr="004D16C6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75" w:type="dxa"/>
          </w:tcPr>
          <w:p w14:paraId="5655F8FD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B3DD994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AE8D7CC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11AB7079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790690BE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0BEBD179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  <w:vAlign w:val="center"/>
          </w:tcPr>
          <w:p w14:paraId="6C0FBD41" w14:textId="0DA3BC11" w:rsidR="007F3BE5" w:rsidRPr="00AD3349" w:rsidRDefault="00D2261F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</w:rPr>
              <w:t>32,988</w:t>
            </w:r>
          </w:p>
        </w:tc>
      </w:tr>
      <w:tr w:rsidR="007F3BE5" w:rsidRPr="004D16C6" w14:paraId="7431D924" w14:textId="77777777" w:rsidTr="00846716">
        <w:trPr>
          <w:cantSplit/>
        </w:trPr>
        <w:tc>
          <w:tcPr>
            <w:tcW w:w="3762" w:type="dxa"/>
            <w:hideMark/>
          </w:tcPr>
          <w:p w14:paraId="4A72C7EB" w14:textId="77777777" w:rsidR="007F3BE5" w:rsidRPr="004D16C6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75" w:type="dxa"/>
          </w:tcPr>
          <w:p w14:paraId="306C4EA6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6120CB2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3E283F5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43ED0AFF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77CBACEE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5BB60D90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  <w:vAlign w:val="center"/>
          </w:tcPr>
          <w:p w14:paraId="2F15D8FB" w14:textId="3534A668" w:rsidR="007F3BE5" w:rsidRPr="00AD3349" w:rsidRDefault="00D2261F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  <w:lang w:val="en-GB"/>
              </w:rPr>
              <w:t>6,504</w:t>
            </w:r>
          </w:p>
        </w:tc>
      </w:tr>
      <w:tr w:rsidR="007F3BE5" w:rsidRPr="004D16C6" w14:paraId="51A94987" w14:textId="77777777" w:rsidTr="00846716">
        <w:trPr>
          <w:cantSplit/>
        </w:trPr>
        <w:tc>
          <w:tcPr>
            <w:tcW w:w="3762" w:type="dxa"/>
            <w:hideMark/>
          </w:tcPr>
          <w:p w14:paraId="3764309E" w14:textId="5FA964DC" w:rsidR="007F3BE5" w:rsidRPr="004D16C6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75" w:type="dxa"/>
          </w:tcPr>
          <w:p w14:paraId="19A9DEAA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4CFDB41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69CC178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36B6EB2A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22688A8B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1F97B9A2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  <w:vAlign w:val="center"/>
          </w:tcPr>
          <w:p w14:paraId="1AB94C1A" w14:textId="3C943A10" w:rsidR="007F3BE5" w:rsidRPr="00AD3349" w:rsidRDefault="007F3BE5" w:rsidP="004D16C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39,492</w:t>
            </w:r>
          </w:p>
        </w:tc>
      </w:tr>
      <w:tr w:rsidR="007F3BE5" w:rsidRPr="004D16C6" w14:paraId="29B904A2" w14:textId="77777777" w:rsidTr="00846716">
        <w:trPr>
          <w:cantSplit/>
        </w:trPr>
        <w:tc>
          <w:tcPr>
            <w:tcW w:w="3762" w:type="dxa"/>
          </w:tcPr>
          <w:p w14:paraId="66768FD7" w14:textId="77777777" w:rsidR="007F3BE5" w:rsidRPr="004D16C6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75" w:type="dxa"/>
          </w:tcPr>
          <w:p w14:paraId="6D79161A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951CBF8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485C7A8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2B496AD3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3A93DE9E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55D0358E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2FA3607A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F3BE5" w:rsidRPr="004D16C6" w14:paraId="028FD067" w14:textId="77777777" w:rsidTr="00846716">
        <w:trPr>
          <w:cantSplit/>
        </w:trPr>
        <w:tc>
          <w:tcPr>
            <w:tcW w:w="3762" w:type="dxa"/>
            <w:hideMark/>
          </w:tcPr>
          <w:p w14:paraId="39F38C4D" w14:textId="2770973D" w:rsidR="007F3BE5" w:rsidRPr="004D16C6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ค่าเสื่อมราคาสำหรับปี 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75" w:type="dxa"/>
            <w:tcBorders>
              <w:left w:val="nil"/>
            </w:tcBorders>
          </w:tcPr>
          <w:p w14:paraId="4F5A2A75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11BA517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99F5359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2072578A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5D951662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3B8891DB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015059C0" w14:textId="77777777" w:rsidR="007F3BE5" w:rsidRPr="00AD3349" w:rsidRDefault="007F3BE5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6137D" w:rsidRPr="004D16C6" w14:paraId="37977761" w14:textId="77777777" w:rsidTr="00846716">
        <w:trPr>
          <w:cantSplit/>
        </w:trPr>
        <w:tc>
          <w:tcPr>
            <w:tcW w:w="3762" w:type="dxa"/>
            <w:hideMark/>
          </w:tcPr>
          <w:p w14:paraId="623AB4FE" w14:textId="77777777" w:rsidR="0066137D" w:rsidRPr="004D16C6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75" w:type="dxa"/>
          </w:tcPr>
          <w:p w14:paraId="013E54BF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F45CDCC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933F998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39FB21BF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724A7AF2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2E5B7899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062E419A" w14:textId="6D3BA590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="00530743">
              <w:rPr>
                <w:rFonts w:ascii="Cordia New" w:hAnsi="Cordia New" w:cs="Cordia New"/>
                <w:sz w:val="26"/>
                <w:szCs w:val="26"/>
              </w:rPr>
              <w:t>28,</w:t>
            </w:r>
            <w:r w:rsidR="00CA6618">
              <w:rPr>
                <w:rFonts w:ascii="Cordia New" w:hAnsi="Cordia New" w:cs="Cordia New"/>
                <w:sz w:val="26"/>
                <w:szCs w:val="26"/>
              </w:rPr>
              <w:t>626</w:t>
            </w:r>
            <w:r w:rsidRPr="00AD3349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</w:p>
        </w:tc>
      </w:tr>
      <w:tr w:rsidR="0066137D" w:rsidRPr="004D16C6" w14:paraId="73E6886E" w14:textId="77777777" w:rsidTr="00846716">
        <w:trPr>
          <w:cantSplit/>
        </w:trPr>
        <w:tc>
          <w:tcPr>
            <w:tcW w:w="3762" w:type="dxa"/>
            <w:hideMark/>
          </w:tcPr>
          <w:p w14:paraId="48CB9430" w14:textId="77777777" w:rsidR="0066137D" w:rsidRPr="004D16C6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75" w:type="dxa"/>
          </w:tcPr>
          <w:p w14:paraId="4500C802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05D502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AD17DDE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51D6A3CF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32572746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548A718F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5E335F94" w14:textId="68EA5D83" w:rsidR="0066137D" w:rsidRPr="00AD3349" w:rsidRDefault="0066137D" w:rsidP="006613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="00CA6618">
              <w:rPr>
                <w:rFonts w:ascii="Cordia New" w:hAnsi="Cordia New" w:cs="Cordia New"/>
                <w:sz w:val="26"/>
                <w:szCs w:val="26"/>
              </w:rPr>
              <w:t>10,299</w:t>
            </w:r>
            <w:r w:rsidRPr="00AD3349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</w:p>
        </w:tc>
      </w:tr>
      <w:tr w:rsidR="0066137D" w:rsidRPr="004D16C6" w14:paraId="05A7FFA5" w14:textId="77777777" w:rsidTr="00846716">
        <w:trPr>
          <w:cantSplit/>
        </w:trPr>
        <w:tc>
          <w:tcPr>
            <w:tcW w:w="3762" w:type="dxa"/>
            <w:hideMark/>
          </w:tcPr>
          <w:p w14:paraId="6E0CD1BA" w14:textId="008F3FEA" w:rsidR="0066137D" w:rsidRPr="004D16C6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75" w:type="dxa"/>
          </w:tcPr>
          <w:p w14:paraId="7CD6D0D1" w14:textId="0D40EF6E" w:rsidR="0066137D" w:rsidRPr="00AD3349" w:rsidRDefault="0066137D" w:rsidP="00892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815D2B1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554E5D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72AC34D3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53738A32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128990A2" w14:textId="77777777" w:rsidR="0066137D" w:rsidRPr="00AD3349" w:rsidRDefault="0066137D" w:rsidP="0066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530" w:type="dxa"/>
          </w:tcPr>
          <w:p w14:paraId="427E62FB" w14:textId="08DF5338" w:rsidR="0066137D" w:rsidRPr="00AD3349" w:rsidRDefault="0066137D" w:rsidP="006613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D3349">
              <w:rPr>
                <w:rFonts w:ascii="Cordia New" w:hAnsi="Cordia New" w:cs="Cordia New" w:hint="cs"/>
                <w:sz w:val="26"/>
                <w:szCs w:val="26"/>
              </w:rPr>
              <w:t xml:space="preserve"> 38,925 </w:t>
            </w:r>
          </w:p>
        </w:tc>
      </w:tr>
    </w:tbl>
    <w:p w14:paraId="7F32E7C2" w14:textId="0A39580C" w:rsidR="00CD3FBE" w:rsidRPr="007F3BE5" w:rsidRDefault="00CD3FBE" w:rsidP="007F3BE5">
      <w:pPr>
        <w:tabs>
          <w:tab w:val="clear" w:pos="227"/>
          <w:tab w:val="clear" w:pos="454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 New" w:hAnsi="Cordia New" w:cs="Cordia New"/>
          <w:sz w:val="24"/>
          <w:szCs w:val="24"/>
        </w:rPr>
      </w:pPr>
    </w:p>
    <w:tbl>
      <w:tblPr>
        <w:tblW w:w="14543" w:type="dxa"/>
        <w:tblInd w:w="279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1"/>
        <w:gridCol w:w="1616"/>
        <w:gridCol w:w="1616"/>
        <w:gridCol w:w="1616"/>
        <w:gridCol w:w="1616"/>
        <w:gridCol w:w="1616"/>
        <w:gridCol w:w="1616"/>
        <w:gridCol w:w="1616"/>
      </w:tblGrid>
      <w:tr w:rsidR="00DA46BE" w:rsidRPr="004D16C6" w14:paraId="270E0734" w14:textId="77777777" w:rsidTr="004D16C6">
        <w:trPr>
          <w:tblHeader/>
        </w:trPr>
        <w:tc>
          <w:tcPr>
            <w:tcW w:w="3231" w:type="dxa"/>
          </w:tcPr>
          <w:p w14:paraId="2BA2F7C7" w14:textId="77777777" w:rsidR="00D859F1" w:rsidRPr="004D16C6" w:rsidRDefault="00D859F1" w:rsidP="008927F3">
            <w:pPr>
              <w:tabs>
                <w:tab w:val="clear" w:pos="227"/>
              </w:tabs>
              <w:spacing w:line="380" w:lineRule="exact"/>
              <w:ind w:right="-3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2" w:type="dxa"/>
            <w:gridSpan w:val="7"/>
          </w:tcPr>
          <w:p w14:paraId="41A01073" w14:textId="7C630018" w:rsidR="00D859F1" w:rsidRPr="004D16C6" w:rsidRDefault="00D859F1" w:rsidP="004D16C6">
            <w:pPr>
              <w:tabs>
                <w:tab w:val="left" w:pos="2160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4D16C6" w:rsidRPr="004D16C6" w14:paraId="67864929" w14:textId="77777777" w:rsidTr="004D16C6">
        <w:trPr>
          <w:tblHeader/>
        </w:trPr>
        <w:tc>
          <w:tcPr>
            <w:tcW w:w="3231" w:type="dxa"/>
          </w:tcPr>
          <w:p w14:paraId="06FDAFE9" w14:textId="4EAD113F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(หน่วย </w:t>
            </w: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: 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พันบาท)</w:t>
            </w:r>
          </w:p>
        </w:tc>
        <w:tc>
          <w:tcPr>
            <w:tcW w:w="11312" w:type="dxa"/>
            <w:gridSpan w:val="7"/>
          </w:tcPr>
          <w:p w14:paraId="4BF2235C" w14:textId="18FAF29E" w:rsidR="004D16C6" w:rsidRPr="004D16C6" w:rsidRDefault="004D16C6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16C6" w:rsidRPr="004D16C6" w14:paraId="303119E1" w14:textId="77777777" w:rsidTr="004D16C6">
        <w:trPr>
          <w:tblHeader/>
        </w:trPr>
        <w:tc>
          <w:tcPr>
            <w:tcW w:w="3231" w:type="dxa"/>
          </w:tcPr>
          <w:p w14:paraId="25B1A095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616" w:type="dxa"/>
            <w:vAlign w:val="bottom"/>
          </w:tcPr>
          <w:p w14:paraId="49A00763" w14:textId="4DEEF242" w:rsidR="004D16C6" w:rsidRPr="004D16C6" w:rsidRDefault="004D16C6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616" w:type="dxa"/>
            <w:vAlign w:val="bottom"/>
          </w:tcPr>
          <w:p w14:paraId="2C1D557D" w14:textId="77777777" w:rsidR="004D16C6" w:rsidRPr="004D16C6" w:rsidRDefault="004D16C6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อาคารและ</w:t>
            </w:r>
          </w:p>
          <w:p w14:paraId="43624FE3" w14:textId="1A65588A" w:rsidR="004D16C6" w:rsidRPr="004D16C6" w:rsidRDefault="004D16C6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616" w:type="dxa"/>
            <w:vAlign w:val="bottom"/>
          </w:tcPr>
          <w:p w14:paraId="6AF2294B" w14:textId="77777777" w:rsidR="004D16C6" w:rsidRPr="004D16C6" w:rsidRDefault="004D16C6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อุปกรณ์และ</w:t>
            </w:r>
          </w:p>
          <w:p w14:paraId="3FA5643F" w14:textId="5FBA9180" w:rsidR="004D16C6" w:rsidRPr="004D16C6" w:rsidRDefault="004D16C6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เครื่องมือ</w:t>
            </w:r>
            <w:r w:rsidR="0022020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ทางการ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แพทย์</w:t>
            </w:r>
          </w:p>
        </w:tc>
        <w:tc>
          <w:tcPr>
            <w:tcW w:w="1616" w:type="dxa"/>
            <w:vAlign w:val="bottom"/>
          </w:tcPr>
          <w:p w14:paraId="47039908" w14:textId="59B6229A" w:rsidR="004D16C6" w:rsidRPr="004D16C6" w:rsidRDefault="004D16C6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616" w:type="dxa"/>
            <w:vAlign w:val="bottom"/>
          </w:tcPr>
          <w:p w14:paraId="7012A111" w14:textId="77777777" w:rsidR="004D16C6" w:rsidRPr="004D16C6" w:rsidRDefault="004D16C6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16" w:type="dxa"/>
            <w:vAlign w:val="bottom"/>
          </w:tcPr>
          <w:p w14:paraId="15BA0F3A" w14:textId="77777777" w:rsidR="004D16C6" w:rsidRPr="004D16C6" w:rsidRDefault="004D16C6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DE6D5E6" w14:textId="77777777" w:rsidR="004D16C6" w:rsidRPr="004D16C6" w:rsidRDefault="004D16C6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16" w:type="dxa"/>
            <w:vAlign w:val="bottom"/>
          </w:tcPr>
          <w:p w14:paraId="509D0C33" w14:textId="77777777" w:rsidR="004D16C6" w:rsidRPr="004D16C6" w:rsidRDefault="004D16C6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3E9ECE0" w14:textId="77777777" w:rsidR="004D16C6" w:rsidRPr="004D16C6" w:rsidRDefault="004D16C6" w:rsidP="004D16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4D16C6" w:rsidRPr="004D16C6" w14:paraId="2CD2B93C" w14:textId="77777777" w:rsidTr="004D16C6">
        <w:trPr>
          <w:cantSplit/>
          <w:tblHeader/>
        </w:trPr>
        <w:tc>
          <w:tcPr>
            <w:tcW w:w="3231" w:type="dxa"/>
            <w:hideMark/>
          </w:tcPr>
          <w:p w14:paraId="66BA91AC" w14:textId="2E32057B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</w:tcPr>
          <w:p w14:paraId="490B3395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35512FBB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5AF12193" w14:textId="273B9F0B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6FA1F11F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32AC219B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10920E27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7D868614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D16C6" w:rsidRPr="004D16C6" w14:paraId="5BCA008A" w14:textId="77777777" w:rsidTr="004D16C6">
        <w:trPr>
          <w:cantSplit/>
        </w:trPr>
        <w:tc>
          <w:tcPr>
            <w:tcW w:w="3231" w:type="dxa"/>
          </w:tcPr>
          <w:p w14:paraId="02FB892D" w14:textId="50090943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16" w:type="dxa"/>
          </w:tcPr>
          <w:p w14:paraId="06CA3C5F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177AC4C2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5BDB1271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7E5F710C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2E80C269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1CAF0319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01169E78" w14:textId="77777777" w:rsidR="004D16C6" w:rsidRPr="004D16C6" w:rsidRDefault="004D16C6" w:rsidP="004D1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F5E55" w:rsidRPr="004D16C6" w14:paraId="75F9AD5D" w14:textId="77777777" w:rsidTr="004D16C6">
        <w:trPr>
          <w:cantSplit/>
        </w:trPr>
        <w:tc>
          <w:tcPr>
            <w:tcW w:w="3231" w:type="dxa"/>
            <w:hideMark/>
          </w:tcPr>
          <w:p w14:paraId="2B18F1F7" w14:textId="72C3236D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 มกราคม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</w:t>
            </w: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616" w:type="dxa"/>
            <w:vAlign w:val="center"/>
          </w:tcPr>
          <w:p w14:paraId="6D858EC7" w14:textId="35AB2435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174,392</w:t>
            </w:r>
          </w:p>
        </w:tc>
        <w:tc>
          <w:tcPr>
            <w:tcW w:w="1616" w:type="dxa"/>
            <w:vAlign w:val="center"/>
          </w:tcPr>
          <w:p w14:paraId="15197251" w14:textId="0198CB3E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111,490</w:t>
            </w:r>
          </w:p>
        </w:tc>
        <w:tc>
          <w:tcPr>
            <w:tcW w:w="1616" w:type="dxa"/>
            <w:vAlign w:val="center"/>
          </w:tcPr>
          <w:p w14:paraId="5A14955B" w14:textId="5DB9AFA9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247,692</w:t>
            </w:r>
          </w:p>
        </w:tc>
        <w:tc>
          <w:tcPr>
            <w:tcW w:w="1616" w:type="dxa"/>
            <w:vAlign w:val="center"/>
          </w:tcPr>
          <w:p w14:paraId="62B29AF9" w14:textId="3794D1B2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5,363</w:t>
            </w:r>
          </w:p>
        </w:tc>
        <w:tc>
          <w:tcPr>
            <w:tcW w:w="1616" w:type="dxa"/>
            <w:vAlign w:val="center"/>
          </w:tcPr>
          <w:p w14:paraId="78F03744" w14:textId="633D5CCC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5,516</w:t>
            </w:r>
          </w:p>
        </w:tc>
        <w:tc>
          <w:tcPr>
            <w:tcW w:w="1616" w:type="dxa"/>
            <w:vAlign w:val="center"/>
          </w:tcPr>
          <w:p w14:paraId="328532BA" w14:textId="441DF4B9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2,729</w:t>
            </w:r>
          </w:p>
        </w:tc>
        <w:tc>
          <w:tcPr>
            <w:tcW w:w="1616" w:type="dxa"/>
            <w:vAlign w:val="center"/>
          </w:tcPr>
          <w:p w14:paraId="4EF3B1D2" w14:textId="4C42254A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547,182</w:t>
            </w:r>
          </w:p>
        </w:tc>
      </w:tr>
      <w:tr w:rsidR="00DF5E55" w:rsidRPr="004D16C6" w14:paraId="46EF6A3F" w14:textId="77777777" w:rsidTr="004D16C6">
        <w:trPr>
          <w:cantSplit/>
        </w:trPr>
        <w:tc>
          <w:tcPr>
            <w:tcW w:w="3231" w:type="dxa"/>
            <w:hideMark/>
          </w:tcPr>
          <w:p w14:paraId="067CAE18" w14:textId="628956A4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1616" w:type="dxa"/>
          </w:tcPr>
          <w:p w14:paraId="4F35A5C5" w14:textId="209D57AF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68677690" w14:textId="4F399935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616" w:type="dxa"/>
            <w:vAlign w:val="center"/>
          </w:tcPr>
          <w:p w14:paraId="2BA9EA86" w14:textId="6FB76EC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16,701</w:t>
            </w:r>
          </w:p>
        </w:tc>
        <w:tc>
          <w:tcPr>
            <w:tcW w:w="1616" w:type="dxa"/>
            <w:vAlign w:val="center"/>
          </w:tcPr>
          <w:p w14:paraId="3096D399" w14:textId="180A81E8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5815C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616" w:type="dxa"/>
            <w:vAlign w:val="center"/>
          </w:tcPr>
          <w:p w14:paraId="254061E9" w14:textId="0691CA71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616" w:type="dxa"/>
            <w:vAlign w:val="center"/>
          </w:tcPr>
          <w:p w14:paraId="31F8EC81" w14:textId="221003A1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52EF71D9" w14:textId="5954B5D6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17,16</w:t>
            </w:r>
            <w:r w:rsidR="00FD25C4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</w:tr>
      <w:tr w:rsidR="00DF5E55" w:rsidRPr="004D16C6" w14:paraId="7A191536" w14:textId="77777777" w:rsidTr="004D16C6">
        <w:trPr>
          <w:cantSplit/>
        </w:trPr>
        <w:tc>
          <w:tcPr>
            <w:tcW w:w="3231" w:type="dxa"/>
          </w:tcPr>
          <w:p w14:paraId="1040B3F1" w14:textId="49CDBF46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รับโอนจากสินค้าคงเหลือ</w:t>
            </w:r>
          </w:p>
        </w:tc>
        <w:tc>
          <w:tcPr>
            <w:tcW w:w="1616" w:type="dxa"/>
          </w:tcPr>
          <w:p w14:paraId="1D43E391" w14:textId="402BCF2F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507E024C" w14:textId="6BB807CD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D2B0889" w14:textId="0E10397D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14,097</w:t>
            </w:r>
          </w:p>
        </w:tc>
        <w:tc>
          <w:tcPr>
            <w:tcW w:w="1616" w:type="dxa"/>
          </w:tcPr>
          <w:p w14:paraId="46F32AF6" w14:textId="1F7A272F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79C40C3C" w14:textId="2C3E0773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71165713" w14:textId="62B0844B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11768B8" w14:textId="28D00FF5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14,097</w:t>
            </w:r>
          </w:p>
        </w:tc>
      </w:tr>
      <w:tr w:rsidR="00DF5E55" w:rsidRPr="004D16C6" w14:paraId="2CA6E2E9" w14:textId="77777777" w:rsidTr="004D16C6">
        <w:trPr>
          <w:cantSplit/>
        </w:trPr>
        <w:tc>
          <w:tcPr>
            <w:tcW w:w="3231" w:type="dxa"/>
          </w:tcPr>
          <w:p w14:paraId="0BF32179" w14:textId="0721BDF4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16" w:type="dxa"/>
            <w:vAlign w:val="center"/>
          </w:tcPr>
          <w:p w14:paraId="0A16B3A7" w14:textId="5100F442" w:rsidR="00DF5E55" w:rsidRPr="004D16C6" w:rsidRDefault="00DF5E55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5D1A22B" w14:textId="2CA7620B" w:rsidR="00DF5E55" w:rsidRPr="004D16C6" w:rsidRDefault="00DF5E55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4EA11FFD" w14:textId="2C690036" w:rsidR="00DF5E55" w:rsidRPr="004D16C6" w:rsidRDefault="00DF5E55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(35,682)</w:t>
            </w:r>
          </w:p>
        </w:tc>
        <w:tc>
          <w:tcPr>
            <w:tcW w:w="1616" w:type="dxa"/>
            <w:vAlign w:val="center"/>
          </w:tcPr>
          <w:p w14:paraId="165511D7" w14:textId="5339E4A5" w:rsidR="00DF5E55" w:rsidRPr="004D16C6" w:rsidRDefault="00DF5E55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(264)</w:t>
            </w:r>
          </w:p>
        </w:tc>
        <w:tc>
          <w:tcPr>
            <w:tcW w:w="1616" w:type="dxa"/>
            <w:vAlign w:val="center"/>
          </w:tcPr>
          <w:p w14:paraId="589A3248" w14:textId="6F055D4A" w:rsidR="00DF5E55" w:rsidRPr="004D16C6" w:rsidRDefault="00DF5E55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(162)</w:t>
            </w:r>
          </w:p>
        </w:tc>
        <w:tc>
          <w:tcPr>
            <w:tcW w:w="1616" w:type="dxa"/>
          </w:tcPr>
          <w:p w14:paraId="2E87D172" w14:textId="3BD8C76F" w:rsidR="00DF5E55" w:rsidRPr="004D16C6" w:rsidRDefault="00DF5E55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E729410" w14:textId="0667C85E" w:rsidR="00DF5E55" w:rsidRPr="004D16C6" w:rsidRDefault="00DF5E55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(36,108)</w:t>
            </w:r>
          </w:p>
        </w:tc>
      </w:tr>
      <w:tr w:rsidR="00DF5E55" w:rsidRPr="004D16C6" w14:paraId="5E709926" w14:textId="77777777" w:rsidTr="004D16C6">
        <w:trPr>
          <w:cantSplit/>
        </w:trPr>
        <w:tc>
          <w:tcPr>
            <w:tcW w:w="3231" w:type="dxa"/>
            <w:hideMark/>
          </w:tcPr>
          <w:p w14:paraId="36A9860A" w14:textId="18A72469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616" w:type="dxa"/>
            <w:vAlign w:val="center"/>
          </w:tcPr>
          <w:p w14:paraId="1C06D07A" w14:textId="567E65DC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174,392</w:t>
            </w:r>
          </w:p>
        </w:tc>
        <w:tc>
          <w:tcPr>
            <w:tcW w:w="1616" w:type="dxa"/>
            <w:vAlign w:val="center"/>
          </w:tcPr>
          <w:p w14:paraId="7486E882" w14:textId="4A168D1A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111,490</w:t>
            </w:r>
          </w:p>
        </w:tc>
        <w:tc>
          <w:tcPr>
            <w:tcW w:w="1616" w:type="dxa"/>
            <w:vAlign w:val="center"/>
          </w:tcPr>
          <w:p w14:paraId="4C43ACFB" w14:textId="5E2FF2AA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242,808</w:t>
            </w:r>
          </w:p>
        </w:tc>
        <w:tc>
          <w:tcPr>
            <w:tcW w:w="1616" w:type="dxa"/>
            <w:vAlign w:val="center"/>
          </w:tcPr>
          <w:p w14:paraId="5B4FFE8F" w14:textId="260A5095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5,32</w:t>
            </w:r>
            <w:r w:rsidR="00FD25C4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616" w:type="dxa"/>
            <w:vAlign w:val="center"/>
          </w:tcPr>
          <w:p w14:paraId="26E5AAF0" w14:textId="10A25D65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5,592</w:t>
            </w:r>
          </w:p>
        </w:tc>
        <w:tc>
          <w:tcPr>
            <w:tcW w:w="1616" w:type="dxa"/>
            <w:vAlign w:val="center"/>
          </w:tcPr>
          <w:p w14:paraId="53DB7DBF" w14:textId="3FE59DF8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2,729</w:t>
            </w:r>
          </w:p>
        </w:tc>
        <w:tc>
          <w:tcPr>
            <w:tcW w:w="1616" w:type="dxa"/>
            <w:vAlign w:val="center"/>
          </w:tcPr>
          <w:p w14:paraId="47E2AF6C" w14:textId="5E76966B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542,33</w:t>
            </w:r>
            <w:r w:rsidR="00FD25C4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DF5E55" w:rsidRPr="004D16C6" w14:paraId="690A77B9" w14:textId="77777777" w:rsidTr="004D16C6">
        <w:trPr>
          <w:cantSplit/>
        </w:trPr>
        <w:tc>
          <w:tcPr>
            <w:tcW w:w="3231" w:type="dxa"/>
            <w:hideMark/>
          </w:tcPr>
          <w:p w14:paraId="20B03B9F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1616" w:type="dxa"/>
          </w:tcPr>
          <w:p w14:paraId="2F57E811" w14:textId="0996140B" w:rsidR="00DF5E55" w:rsidRPr="004D16C6" w:rsidRDefault="0093021D" w:rsidP="00B9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4D1B2F9C" w14:textId="07F7E393" w:rsidR="00DF5E55" w:rsidRPr="004D16C6" w:rsidRDefault="008A44EA" w:rsidP="00B9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616" w:type="dxa"/>
            <w:vAlign w:val="center"/>
          </w:tcPr>
          <w:p w14:paraId="5E90353E" w14:textId="6212FF21" w:rsidR="00DF5E55" w:rsidRPr="004D16C6" w:rsidRDefault="00C0405E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16,99</w:t>
            </w:r>
            <w:r w:rsidR="00EE5ED2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616" w:type="dxa"/>
            <w:vAlign w:val="center"/>
          </w:tcPr>
          <w:p w14:paraId="5D577013" w14:textId="479C69AA" w:rsidR="00DF5E55" w:rsidRPr="004D16C6" w:rsidRDefault="00E4675D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B86D6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616" w:type="dxa"/>
            <w:vAlign w:val="center"/>
          </w:tcPr>
          <w:p w14:paraId="7E737FF6" w14:textId="63DB1A85" w:rsidR="00DF5E55" w:rsidRPr="004D16C6" w:rsidRDefault="00651186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616" w:type="dxa"/>
            <w:vAlign w:val="center"/>
          </w:tcPr>
          <w:p w14:paraId="3000F242" w14:textId="473F2278" w:rsidR="00DF5E55" w:rsidRPr="004D16C6" w:rsidRDefault="00651186" w:rsidP="00B9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446EC864" w14:textId="17FF9565" w:rsidR="00DF5E55" w:rsidRPr="004D16C6" w:rsidRDefault="00651186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17,23</w:t>
            </w:r>
            <w:r w:rsidR="00A36988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</w:tr>
      <w:tr w:rsidR="00DF5E55" w:rsidRPr="004D16C6" w14:paraId="701C5134" w14:textId="77777777" w:rsidTr="004D16C6">
        <w:trPr>
          <w:cantSplit/>
        </w:trPr>
        <w:tc>
          <w:tcPr>
            <w:tcW w:w="3231" w:type="dxa"/>
          </w:tcPr>
          <w:p w14:paraId="76A7FE60" w14:textId="586C2453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รับโอนจากสินค้าคงเหลือ</w:t>
            </w:r>
          </w:p>
        </w:tc>
        <w:tc>
          <w:tcPr>
            <w:tcW w:w="1616" w:type="dxa"/>
          </w:tcPr>
          <w:p w14:paraId="34DC9023" w14:textId="5D8B8D36" w:rsidR="00DF5E55" w:rsidRPr="004D16C6" w:rsidRDefault="0093021D" w:rsidP="00B9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520447BF" w14:textId="4BE24090" w:rsidR="00DF5E55" w:rsidRPr="004D16C6" w:rsidRDefault="008A44EA" w:rsidP="00B9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670149EC" w14:textId="06BC9BBF" w:rsidR="00DF5E55" w:rsidRPr="004D16C6" w:rsidRDefault="00C0405E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22,35</w:t>
            </w:r>
            <w:r w:rsidR="00E4688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616" w:type="dxa"/>
          </w:tcPr>
          <w:p w14:paraId="377DC3B1" w14:textId="5809D842" w:rsidR="00DF5E55" w:rsidRPr="004D16C6" w:rsidRDefault="00E4675D" w:rsidP="00B9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6EC938C9" w14:textId="6795532E" w:rsidR="00DF5E55" w:rsidRPr="004D16C6" w:rsidRDefault="00651186" w:rsidP="00B9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38946EE8" w14:textId="5C1A2D8F" w:rsidR="00DF5E55" w:rsidRPr="004D16C6" w:rsidRDefault="00651186" w:rsidP="00B9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E6A53C4" w14:textId="15A7DB3D" w:rsidR="00DF5E55" w:rsidRPr="004D16C6" w:rsidRDefault="00651186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22,35</w:t>
            </w:r>
            <w:r w:rsidR="00E4688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</w:tr>
      <w:tr w:rsidR="00DF5E55" w:rsidRPr="004D16C6" w14:paraId="19118DC2" w14:textId="77777777" w:rsidTr="004D16C6">
        <w:trPr>
          <w:cantSplit/>
        </w:trPr>
        <w:tc>
          <w:tcPr>
            <w:tcW w:w="3231" w:type="dxa"/>
          </w:tcPr>
          <w:p w14:paraId="23E98DEB" w14:textId="5C87224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16" w:type="dxa"/>
            <w:vAlign w:val="center"/>
          </w:tcPr>
          <w:p w14:paraId="6C1D3E3E" w14:textId="4DB538B1" w:rsidR="00DF5E55" w:rsidRPr="004D16C6" w:rsidRDefault="0093021D" w:rsidP="00B90A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0B9D611" w14:textId="41D3BD10" w:rsidR="00DF5E55" w:rsidRPr="004D16C6" w:rsidRDefault="008A44EA" w:rsidP="00B90A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9056ED6" w14:textId="210F648C" w:rsidR="00DF5E55" w:rsidRPr="004D16C6" w:rsidRDefault="00C0405E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(26,93</w:t>
            </w:r>
            <w:r w:rsidR="00036B15">
              <w:rPr>
                <w:rFonts w:ascii="Cordia New" w:hAnsi="Cordia New" w:cs="Cordia New"/>
                <w:sz w:val="26"/>
                <w:szCs w:val="26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616" w:type="dxa"/>
            <w:vAlign w:val="center"/>
          </w:tcPr>
          <w:p w14:paraId="607A0745" w14:textId="2EFEB20F" w:rsidR="00DF5E55" w:rsidRPr="004D16C6" w:rsidRDefault="00E4675D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(2,813)</w:t>
            </w:r>
          </w:p>
        </w:tc>
        <w:tc>
          <w:tcPr>
            <w:tcW w:w="1616" w:type="dxa"/>
            <w:vAlign w:val="center"/>
          </w:tcPr>
          <w:p w14:paraId="4475C1C0" w14:textId="7DD376C9" w:rsidR="00DF5E55" w:rsidRPr="004D16C6" w:rsidRDefault="00651186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(179)</w:t>
            </w:r>
          </w:p>
        </w:tc>
        <w:tc>
          <w:tcPr>
            <w:tcW w:w="1616" w:type="dxa"/>
          </w:tcPr>
          <w:p w14:paraId="7496BADD" w14:textId="7352AA3A" w:rsidR="00DF5E55" w:rsidRPr="004D16C6" w:rsidRDefault="00651186" w:rsidP="00B90A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68BF9705" w14:textId="4D9A9083" w:rsidR="00DF5E55" w:rsidRPr="004D16C6" w:rsidRDefault="00651186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(29,92</w:t>
            </w:r>
            <w:r w:rsidR="00A36988">
              <w:rPr>
                <w:rFonts w:ascii="Cordia New" w:hAnsi="Cordia New" w:cs="Cordia New"/>
                <w:sz w:val="26"/>
                <w:szCs w:val="26"/>
              </w:rPr>
              <w:t>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F5E55" w:rsidRPr="004D16C6" w14:paraId="28528AD3" w14:textId="77777777" w:rsidTr="004D16C6">
        <w:trPr>
          <w:cantSplit/>
        </w:trPr>
        <w:tc>
          <w:tcPr>
            <w:tcW w:w="3231" w:type="dxa"/>
            <w:hideMark/>
          </w:tcPr>
          <w:p w14:paraId="5A002FA5" w14:textId="4D967055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616" w:type="dxa"/>
            <w:vAlign w:val="center"/>
          </w:tcPr>
          <w:p w14:paraId="69419AEA" w14:textId="37A9CBB0" w:rsidR="00DF5E55" w:rsidRPr="004D16C6" w:rsidRDefault="008A44EA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174,392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616" w:type="dxa"/>
            <w:vAlign w:val="center"/>
          </w:tcPr>
          <w:p w14:paraId="4F2838E0" w14:textId="70018D75" w:rsidR="00DF5E55" w:rsidRPr="004D16C6" w:rsidRDefault="00CC15F3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111,490</w:t>
            </w:r>
          </w:p>
        </w:tc>
        <w:tc>
          <w:tcPr>
            <w:tcW w:w="1616" w:type="dxa"/>
            <w:vAlign w:val="center"/>
          </w:tcPr>
          <w:p w14:paraId="124E7974" w14:textId="49D8A1D6" w:rsidR="00DF5E55" w:rsidRPr="004D16C6" w:rsidRDefault="0023295F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255</w:t>
            </w:r>
            <w:r w:rsidR="00127C78">
              <w:rPr>
                <w:rFonts w:ascii="Cordia New" w:hAnsi="Cordia New" w:cs="Cordia New"/>
                <w:sz w:val="26"/>
                <w:szCs w:val="26"/>
                <w:lang w:val="en-GB"/>
              </w:rPr>
              <w:t>,21</w:t>
            </w:r>
            <w:r w:rsidR="00E4688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616" w:type="dxa"/>
            <w:vAlign w:val="center"/>
          </w:tcPr>
          <w:p w14:paraId="67961C99" w14:textId="2CD9FE5B" w:rsidR="00DF5E55" w:rsidRPr="004D16C6" w:rsidRDefault="00FD0820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D0820">
              <w:rPr>
                <w:rFonts w:ascii="Cordia New" w:hAnsi="Cordia New" w:cs="Cordia New"/>
                <w:sz w:val="26"/>
                <w:szCs w:val="26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D0820">
              <w:rPr>
                <w:rFonts w:ascii="Cordia New" w:hAnsi="Cordia New" w:cs="Cordia New"/>
                <w:sz w:val="26"/>
                <w:szCs w:val="26"/>
              </w:rPr>
              <w:t>63</w:t>
            </w:r>
            <w:r w:rsidR="00E46880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616" w:type="dxa"/>
            <w:vAlign w:val="center"/>
          </w:tcPr>
          <w:p w14:paraId="04D40209" w14:textId="47168D7F" w:rsidR="00DF5E55" w:rsidRPr="004D16C6" w:rsidRDefault="00651186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5,536</w:t>
            </w:r>
          </w:p>
        </w:tc>
        <w:tc>
          <w:tcPr>
            <w:tcW w:w="1616" w:type="dxa"/>
            <w:vAlign w:val="center"/>
          </w:tcPr>
          <w:p w14:paraId="545ECEB0" w14:textId="0490163A" w:rsidR="00DF5E55" w:rsidRPr="004D16C6" w:rsidRDefault="00651186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2,729</w:t>
            </w:r>
          </w:p>
        </w:tc>
        <w:tc>
          <w:tcPr>
            <w:tcW w:w="1616" w:type="dxa"/>
            <w:vAlign w:val="center"/>
          </w:tcPr>
          <w:p w14:paraId="39A27440" w14:textId="3BECB473" w:rsidR="00DF5E55" w:rsidRPr="004D16C6" w:rsidRDefault="00651186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551,99</w:t>
            </w:r>
            <w:r w:rsidR="0028491A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  <w:tr w:rsidR="00DF5E55" w:rsidRPr="004D16C6" w14:paraId="70F0AFE7" w14:textId="77777777" w:rsidTr="004D16C6">
        <w:trPr>
          <w:cantSplit/>
        </w:trPr>
        <w:tc>
          <w:tcPr>
            <w:tcW w:w="3231" w:type="dxa"/>
          </w:tcPr>
          <w:p w14:paraId="01A496C0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56623145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0812E5E0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46EE4D3A" w14:textId="797B3E53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3F15809D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36F3D902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43D8F0A0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6EF2BAAF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F5E55" w:rsidRPr="004D16C6" w14:paraId="7D2BC494" w14:textId="77777777" w:rsidTr="004D16C6">
        <w:trPr>
          <w:cantSplit/>
        </w:trPr>
        <w:tc>
          <w:tcPr>
            <w:tcW w:w="3231" w:type="dxa"/>
          </w:tcPr>
          <w:p w14:paraId="6EB31FB0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68D387A4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16077D37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385B6A44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260890E4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31AB3AAB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10F682AC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5BFFBE13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F5E55" w:rsidRPr="004D16C6" w14:paraId="3E43A482" w14:textId="77777777" w:rsidTr="004D16C6">
        <w:trPr>
          <w:cantSplit/>
        </w:trPr>
        <w:tc>
          <w:tcPr>
            <w:tcW w:w="3231" w:type="dxa"/>
          </w:tcPr>
          <w:p w14:paraId="3A247478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2394F1A4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2406F673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3A295366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5E713DAE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39581CF2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045B3680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3A468406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F5E55" w:rsidRPr="004D16C6" w14:paraId="088E40AF" w14:textId="77777777" w:rsidTr="004D16C6">
        <w:trPr>
          <w:cantSplit/>
        </w:trPr>
        <w:tc>
          <w:tcPr>
            <w:tcW w:w="3231" w:type="dxa"/>
          </w:tcPr>
          <w:p w14:paraId="19E67410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38FF4C93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3529772C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12CDAFAC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77D92768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60C9BD63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36735B81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028A23DB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F5E55" w:rsidRPr="004D16C6" w14:paraId="0E46B129" w14:textId="77777777" w:rsidTr="004D16C6">
        <w:trPr>
          <w:cantSplit/>
        </w:trPr>
        <w:tc>
          <w:tcPr>
            <w:tcW w:w="3231" w:type="dxa"/>
            <w:hideMark/>
          </w:tcPr>
          <w:p w14:paraId="5C991326" w14:textId="77777777" w:rsidR="00DF5E55" w:rsidRPr="004D16C6" w:rsidRDefault="00DF5E55" w:rsidP="00EF5156">
            <w:pPr>
              <w:pStyle w:val="Heading6"/>
              <w:spacing w:line="340" w:lineRule="exact"/>
              <w:ind w:left="162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616" w:type="dxa"/>
          </w:tcPr>
          <w:p w14:paraId="167E6CD2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2AE14717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1F8A6E5B" w14:textId="38B5A0A9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1CB85348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665FA9CD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7F020399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</w:tcPr>
          <w:p w14:paraId="3BC1A0E8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F5E55" w:rsidRPr="004D16C6" w14:paraId="7627B9D9" w14:textId="77777777" w:rsidTr="004D16C6">
        <w:trPr>
          <w:cantSplit/>
        </w:trPr>
        <w:tc>
          <w:tcPr>
            <w:tcW w:w="3231" w:type="dxa"/>
            <w:hideMark/>
          </w:tcPr>
          <w:p w14:paraId="4907334F" w14:textId="4D93DAD9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 มกราคม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616" w:type="dxa"/>
            <w:vAlign w:val="center"/>
          </w:tcPr>
          <w:p w14:paraId="4F11F720" w14:textId="1DF19080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E52846E" w14:textId="57413FB0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20,452</w:t>
            </w:r>
          </w:p>
        </w:tc>
        <w:tc>
          <w:tcPr>
            <w:tcW w:w="1616" w:type="dxa"/>
            <w:vAlign w:val="center"/>
          </w:tcPr>
          <w:p w14:paraId="336F84E4" w14:textId="7D351DD2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165,020</w:t>
            </w:r>
          </w:p>
        </w:tc>
        <w:tc>
          <w:tcPr>
            <w:tcW w:w="1616" w:type="dxa"/>
            <w:vAlign w:val="center"/>
          </w:tcPr>
          <w:p w14:paraId="5849EEA0" w14:textId="79C60E2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4,686</w:t>
            </w:r>
          </w:p>
        </w:tc>
        <w:tc>
          <w:tcPr>
            <w:tcW w:w="1616" w:type="dxa"/>
            <w:vAlign w:val="center"/>
          </w:tcPr>
          <w:p w14:paraId="27545B20" w14:textId="3E19DA9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4,637</w:t>
            </w:r>
          </w:p>
        </w:tc>
        <w:tc>
          <w:tcPr>
            <w:tcW w:w="1616" w:type="dxa"/>
            <w:vAlign w:val="center"/>
          </w:tcPr>
          <w:p w14:paraId="6A389CC9" w14:textId="00E3A668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2,729</w:t>
            </w:r>
          </w:p>
        </w:tc>
        <w:tc>
          <w:tcPr>
            <w:tcW w:w="1616" w:type="dxa"/>
            <w:vAlign w:val="center"/>
          </w:tcPr>
          <w:p w14:paraId="727463DB" w14:textId="38738533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197,524</w:t>
            </w:r>
          </w:p>
        </w:tc>
      </w:tr>
      <w:tr w:rsidR="00DF5E55" w:rsidRPr="004D16C6" w14:paraId="6027DCAC" w14:textId="77777777" w:rsidTr="004D16C6">
        <w:trPr>
          <w:cantSplit/>
        </w:trPr>
        <w:tc>
          <w:tcPr>
            <w:tcW w:w="3231" w:type="dxa"/>
            <w:hideMark/>
          </w:tcPr>
          <w:p w14:paraId="6D11AC3F" w14:textId="2AB70F06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16" w:type="dxa"/>
            <w:vAlign w:val="center"/>
          </w:tcPr>
          <w:p w14:paraId="46360701" w14:textId="42C9CFD1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29DCDB3" w14:textId="53366582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5,590</w:t>
            </w:r>
          </w:p>
        </w:tc>
        <w:tc>
          <w:tcPr>
            <w:tcW w:w="1616" w:type="dxa"/>
            <w:vAlign w:val="center"/>
          </w:tcPr>
          <w:p w14:paraId="193EBD3F" w14:textId="68E10B3C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31,527</w:t>
            </w:r>
          </w:p>
        </w:tc>
        <w:tc>
          <w:tcPr>
            <w:tcW w:w="1616" w:type="dxa"/>
            <w:vAlign w:val="center"/>
          </w:tcPr>
          <w:p w14:paraId="16EEDC20" w14:textId="1C78E2ED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616" w:type="dxa"/>
            <w:vAlign w:val="center"/>
          </w:tcPr>
          <w:p w14:paraId="647F80FA" w14:textId="64A667AD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616" w:type="dxa"/>
            <w:vAlign w:val="center"/>
          </w:tcPr>
          <w:p w14:paraId="0A83F05C" w14:textId="5EE43FEC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9D01E52" w14:textId="75752609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37,818</w:t>
            </w:r>
          </w:p>
        </w:tc>
      </w:tr>
      <w:tr w:rsidR="00DF5E55" w:rsidRPr="004D16C6" w14:paraId="191CE8C0" w14:textId="77777777" w:rsidTr="004D16C6">
        <w:trPr>
          <w:cantSplit/>
        </w:trPr>
        <w:tc>
          <w:tcPr>
            <w:tcW w:w="3231" w:type="dxa"/>
          </w:tcPr>
          <w:p w14:paraId="3D741EBE" w14:textId="35D65D5B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  <w:r w:rsidR="002A6132">
              <w:rPr>
                <w:rFonts w:ascii="Cordia New" w:hAnsi="Cordia New" w:cs="Cordia New" w:hint="cs"/>
                <w:sz w:val="26"/>
                <w:szCs w:val="26"/>
                <w:cs/>
              </w:rPr>
              <w:t>สะสม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สำหรับส่วนที่จำหน่าย</w:t>
            </w:r>
          </w:p>
        </w:tc>
        <w:tc>
          <w:tcPr>
            <w:tcW w:w="1616" w:type="dxa"/>
            <w:vAlign w:val="center"/>
          </w:tcPr>
          <w:p w14:paraId="2ACC326C" w14:textId="2A41174A" w:rsidR="00DF5E55" w:rsidRPr="004D16C6" w:rsidRDefault="00DF5E55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8C81BC8" w14:textId="1E273AA4" w:rsidR="00DF5E55" w:rsidRPr="004D16C6" w:rsidRDefault="00DF5E55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6B71313" w14:textId="6201675D" w:rsidR="00DF5E55" w:rsidRPr="004D16C6" w:rsidRDefault="00DF5E55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(34,119)</w:t>
            </w:r>
          </w:p>
        </w:tc>
        <w:tc>
          <w:tcPr>
            <w:tcW w:w="1616" w:type="dxa"/>
            <w:vAlign w:val="center"/>
          </w:tcPr>
          <w:p w14:paraId="6863C8CB" w14:textId="6AE7470E" w:rsidR="00DF5E55" w:rsidRPr="004D16C6" w:rsidRDefault="00DF5E55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(262)</w:t>
            </w:r>
          </w:p>
        </w:tc>
        <w:tc>
          <w:tcPr>
            <w:tcW w:w="1616" w:type="dxa"/>
            <w:vAlign w:val="center"/>
          </w:tcPr>
          <w:p w14:paraId="571B0E8D" w14:textId="459DCFFC" w:rsidR="00DF5E55" w:rsidRPr="004D16C6" w:rsidRDefault="00DF5E55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(162)</w:t>
            </w:r>
          </w:p>
        </w:tc>
        <w:tc>
          <w:tcPr>
            <w:tcW w:w="1616" w:type="dxa"/>
            <w:vAlign w:val="center"/>
          </w:tcPr>
          <w:p w14:paraId="440A2C43" w14:textId="5240BF9A" w:rsidR="00DF5E55" w:rsidRPr="004D16C6" w:rsidRDefault="00DF5E55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5550D58A" w14:textId="1903549C" w:rsidR="00DF5E55" w:rsidRPr="004D16C6" w:rsidRDefault="00DF5E55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(34,543)</w:t>
            </w:r>
          </w:p>
        </w:tc>
      </w:tr>
      <w:tr w:rsidR="00DF5E55" w:rsidRPr="004D16C6" w14:paraId="20096310" w14:textId="77777777" w:rsidTr="004D16C6">
        <w:trPr>
          <w:cantSplit/>
        </w:trPr>
        <w:tc>
          <w:tcPr>
            <w:tcW w:w="3231" w:type="dxa"/>
            <w:hideMark/>
          </w:tcPr>
          <w:p w14:paraId="2E8AF95F" w14:textId="6F83B24C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616" w:type="dxa"/>
            <w:vAlign w:val="center"/>
          </w:tcPr>
          <w:p w14:paraId="61E912BE" w14:textId="2FD19A19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B2C69FE" w14:textId="1711781E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26,042</w:t>
            </w:r>
          </w:p>
        </w:tc>
        <w:tc>
          <w:tcPr>
            <w:tcW w:w="1616" w:type="dxa"/>
            <w:vAlign w:val="center"/>
          </w:tcPr>
          <w:p w14:paraId="7BD6B9C1" w14:textId="1439D1DF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162,428</w:t>
            </w:r>
          </w:p>
        </w:tc>
        <w:tc>
          <w:tcPr>
            <w:tcW w:w="1616" w:type="dxa"/>
            <w:vAlign w:val="center"/>
          </w:tcPr>
          <w:p w14:paraId="77A12788" w14:textId="0935099E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4,732</w:t>
            </w:r>
          </w:p>
        </w:tc>
        <w:tc>
          <w:tcPr>
            <w:tcW w:w="1616" w:type="dxa"/>
            <w:vAlign w:val="center"/>
          </w:tcPr>
          <w:p w14:paraId="7C768783" w14:textId="52BEAF50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4,868</w:t>
            </w:r>
          </w:p>
        </w:tc>
        <w:tc>
          <w:tcPr>
            <w:tcW w:w="1616" w:type="dxa"/>
            <w:vAlign w:val="center"/>
          </w:tcPr>
          <w:p w14:paraId="6A399736" w14:textId="785883C0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2,729</w:t>
            </w:r>
          </w:p>
        </w:tc>
        <w:tc>
          <w:tcPr>
            <w:tcW w:w="1616" w:type="dxa"/>
            <w:vAlign w:val="center"/>
          </w:tcPr>
          <w:p w14:paraId="24EFD69F" w14:textId="76C347F8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200,799</w:t>
            </w:r>
          </w:p>
        </w:tc>
      </w:tr>
      <w:tr w:rsidR="00DF5E55" w:rsidRPr="000849D2" w14:paraId="72B123BD" w14:textId="77777777" w:rsidTr="004D16C6">
        <w:trPr>
          <w:cantSplit/>
        </w:trPr>
        <w:tc>
          <w:tcPr>
            <w:tcW w:w="3231" w:type="dxa"/>
            <w:hideMark/>
          </w:tcPr>
          <w:p w14:paraId="232A135D" w14:textId="19C74C00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  <w:r w:rsidR="008B0FC7">
              <w:rPr>
                <w:rFonts w:ascii="Cordia New" w:hAnsi="Cordia New" w:cs="Cordia New" w:hint="cs"/>
                <w:sz w:val="26"/>
                <w:szCs w:val="26"/>
                <w:cs/>
              </w:rPr>
              <w:t>สะสม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616" w:type="dxa"/>
            <w:vAlign w:val="center"/>
          </w:tcPr>
          <w:p w14:paraId="425EEE7E" w14:textId="701A233E" w:rsidR="00DF5E55" w:rsidRPr="004D16C6" w:rsidRDefault="00F73F74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1C99E15" w14:textId="5B2EB6EC" w:rsidR="00DF5E55" w:rsidRPr="004D16C6" w:rsidRDefault="00F73F74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5,57</w:t>
            </w:r>
            <w:r w:rsidR="009C54D6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616" w:type="dxa"/>
            <w:vAlign w:val="center"/>
          </w:tcPr>
          <w:p w14:paraId="703BDF3D" w14:textId="42FAB36A" w:rsidR="00DF5E55" w:rsidRPr="004D16C6" w:rsidRDefault="00953F19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31,290</w:t>
            </w:r>
          </w:p>
        </w:tc>
        <w:tc>
          <w:tcPr>
            <w:tcW w:w="1616" w:type="dxa"/>
            <w:vAlign w:val="center"/>
          </w:tcPr>
          <w:p w14:paraId="43F018AD" w14:textId="0838F6CC" w:rsidR="00DF5E55" w:rsidRPr="004D16C6" w:rsidRDefault="00F92E3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C53486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616" w:type="dxa"/>
            <w:vAlign w:val="center"/>
          </w:tcPr>
          <w:p w14:paraId="6CEF85E1" w14:textId="16DDC210" w:rsidR="00DF5E55" w:rsidRPr="004D16C6" w:rsidRDefault="0050708D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616" w:type="dxa"/>
            <w:vAlign w:val="center"/>
          </w:tcPr>
          <w:p w14:paraId="3BEFEB32" w14:textId="5698BF65" w:rsidR="00DF5E55" w:rsidRPr="004D16C6" w:rsidRDefault="0050708D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988083E" w14:textId="1DEC2CCC" w:rsidR="00DF5E55" w:rsidRPr="000849D2" w:rsidRDefault="001C1374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037DE3">
              <w:rPr>
                <w:rFonts w:ascii="Cordia New" w:hAnsi="Cordia New" w:cs="Cordia New"/>
                <w:sz w:val="26"/>
                <w:szCs w:val="26"/>
                <w:lang w:val="en-GB"/>
              </w:rPr>
              <w:t>37,41</w:t>
            </w:r>
            <w:r w:rsidR="008A1EE5" w:rsidRPr="00037DE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</w:tr>
      <w:tr w:rsidR="00DF5E55" w:rsidRPr="004D16C6" w14:paraId="4D11F5E8" w14:textId="77777777" w:rsidTr="004D16C6">
        <w:trPr>
          <w:cantSplit/>
        </w:trPr>
        <w:tc>
          <w:tcPr>
            <w:tcW w:w="3231" w:type="dxa"/>
          </w:tcPr>
          <w:p w14:paraId="4C493EAB" w14:textId="28BFB8D2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  <w:r w:rsidR="00B76078">
              <w:rPr>
                <w:rFonts w:ascii="Cordia New" w:hAnsi="Cordia New" w:cs="Cordia New" w:hint="cs"/>
                <w:sz w:val="26"/>
                <w:szCs w:val="26"/>
                <w:cs/>
              </w:rPr>
              <w:t>สะสม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สำหรับส่วนที่จำหน่าย</w:t>
            </w:r>
          </w:p>
        </w:tc>
        <w:tc>
          <w:tcPr>
            <w:tcW w:w="1616" w:type="dxa"/>
            <w:vAlign w:val="center"/>
          </w:tcPr>
          <w:p w14:paraId="66C2C50C" w14:textId="35C6F690" w:rsidR="00DF5E55" w:rsidRPr="004D16C6" w:rsidRDefault="00F73F74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7136F114" w14:textId="339A6542" w:rsidR="00DF5E55" w:rsidRPr="004D16C6" w:rsidRDefault="00F73F74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5E35D9A" w14:textId="54674FDB" w:rsidR="00DF5E55" w:rsidRPr="004D16C6" w:rsidRDefault="00953F19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(26,</w:t>
            </w:r>
            <w:r w:rsidR="00310CF5">
              <w:rPr>
                <w:rFonts w:ascii="Cordia New" w:hAnsi="Cordia New" w:cs="Cordia New"/>
                <w:sz w:val="26"/>
                <w:szCs w:val="26"/>
              </w:rPr>
              <w:t>769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616" w:type="dxa"/>
            <w:vAlign w:val="center"/>
          </w:tcPr>
          <w:p w14:paraId="4E8A954A" w14:textId="63DF5215" w:rsidR="00DF5E55" w:rsidRPr="004D16C6" w:rsidRDefault="00F92E35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(2,81</w:t>
            </w:r>
            <w:r w:rsidR="00C51ED2">
              <w:rPr>
                <w:rFonts w:ascii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616" w:type="dxa"/>
            <w:vAlign w:val="center"/>
          </w:tcPr>
          <w:p w14:paraId="358E2880" w14:textId="75464293" w:rsidR="00DF5E55" w:rsidRPr="004D16C6" w:rsidRDefault="0050708D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(17</w:t>
            </w:r>
            <w:r w:rsidR="00FD4452">
              <w:rPr>
                <w:rFonts w:ascii="Cordia New" w:hAnsi="Cordia New" w:cs="Cordia New"/>
                <w:sz w:val="26"/>
                <w:szCs w:val="26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616" w:type="dxa"/>
            <w:vAlign w:val="center"/>
          </w:tcPr>
          <w:p w14:paraId="29B49091" w14:textId="3CF35D5C" w:rsidR="00DF5E55" w:rsidRPr="004D16C6" w:rsidRDefault="0050708D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11E659DC" w14:textId="6F4464AD" w:rsidR="00DF5E55" w:rsidRPr="004D16C6" w:rsidRDefault="001C1374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(29,75</w:t>
            </w:r>
            <w:r w:rsidR="008059FF">
              <w:rPr>
                <w:rFonts w:ascii="Cordia New" w:hAnsi="Cordia New" w:cs="Cordia New"/>
                <w:sz w:val="26"/>
                <w:szCs w:val="26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F5E55" w:rsidRPr="004D16C6" w14:paraId="3E34594C" w14:textId="77777777" w:rsidTr="004D16C6">
        <w:trPr>
          <w:cantSplit/>
        </w:trPr>
        <w:tc>
          <w:tcPr>
            <w:tcW w:w="3231" w:type="dxa"/>
            <w:hideMark/>
          </w:tcPr>
          <w:p w14:paraId="2053E456" w14:textId="27966161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616" w:type="dxa"/>
            <w:vAlign w:val="center"/>
          </w:tcPr>
          <w:p w14:paraId="2C826B2C" w14:textId="2CEDC1AA" w:rsidR="00DF5E55" w:rsidRPr="004D16C6" w:rsidRDefault="00F73F74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2EC7EFBC" w14:textId="4B249BDD" w:rsidR="00DF5E55" w:rsidRPr="004D16C6" w:rsidRDefault="00F73F74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31,61</w:t>
            </w:r>
            <w:r w:rsidR="007B6891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616" w:type="dxa"/>
            <w:vAlign w:val="center"/>
          </w:tcPr>
          <w:p w14:paraId="6392C9E4" w14:textId="03E9C46D" w:rsidR="00DF5E55" w:rsidRPr="004D16C6" w:rsidRDefault="00953F19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166,9</w:t>
            </w:r>
            <w:r w:rsidR="00310CF5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616" w:type="dxa"/>
            <w:vAlign w:val="center"/>
          </w:tcPr>
          <w:p w14:paraId="11582DA3" w14:textId="7E48A308" w:rsidR="00DF5E55" w:rsidRPr="004D16C6" w:rsidRDefault="00F92E35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2,16</w:t>
            </w:r>
            <w:r w:rsidR="008059F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616" w:type="dxa"/>
            <w:vAlign w:val="center"/>
          </w:tcPr>
          <w:p w14:paraId="7EDB78B7" w14:textId="61965CD7" w:rsidR="00DF5E55" w:rsidRPr="004D16C6" w:rsidRDefault="0050708D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4,9</w:t>
            </w:r>
            <w:r w:rsidR="00FD4452">
              <w:rPr>
                <w:rFonts w:ascii="Cordia New" w:hAnsi="Cordia New" w:cs="Cordia New"/>
                <w:sz w:val="26"/>
                <w:szCs w:val="26"/>
              </w:rPr>
              <w:t>96</w:t>
            </w:r>
          </w:p>
        </w:tc>
        <w:tc>
          <w:tcPr>
            <w:tcW w:w="1616" w:type="dxa"/>
            <w:vAlign w:val="center"/>
          </w:tcPr>
          <w:p w14:paraId="44B2EEA7" w14:textId="47ADB1A0" w:rsidR="00DF5E55" w:rsidRPr="004D16C6" w:rsidRDefault="0050708D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2,729</w:t>
            </w:r>
          </w:p>
        </w:tc>
        <w:tc>
          <w:tcPr>
            <w:tcW w:w="1616" w:type="dxa"/>
            <w:vAlign w:val="center"/>
          </w:tcPr>
          <w:p w14:paraId="358EB14B" w14:textId="3607001F" w:rsidR="00DF5E55" w:rsidRPr="004D16C6" w:rsidRDefault="001C1374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208,45</w:t>
            </w:r>
            <w:r w:rsidR="008059F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</w:tr>
      <w:tr w:rsidR="00DF5E55" w:rsidRPr="004D16C6" w14:paraId="58301855" w14:textId="77777777" w:rsidTr="004D16C6">
        <w:trPr>
          <w:cantSplit/>
        </w:trPr>
        <w:tc>
          <w:tcPr>
            <w:tcW w:w="3231" w:type="dxa"/>
          </w:tcPr>
          <w:p w14:paraId="6D6AD992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16" w:type="dxa"/>
            <w:vAlign w:val="center"/>
          </w:tcPr>
          <w:p w14:paraId="3729A815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5421F2C9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356BFBF6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0AADD846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4A4EA8FB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46B57DD3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center"/>
          </w:tcPr>
          <w:p w14:paraId="3BA8DCEC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F5E55" w:rsidRPr="004D16C6" w14:paraId="055A7009" w14:textId="77777777" w:rsidTr="004D16C6">
        <w:trPr>
          <w:cantSplit/>
          <w:trHeight w:val="187"/>
        </w:trPr>
        <w:tc>
          <w:tcPr>
            <w:tcW w:w="3231" w:type="dxa"/>
          </w:tcPr>
          <w:p w14:paraId="73CE97C0" w14:textId="26B727EA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ค่าเผื่อด้อยค่าของสินทรัพย์</w:t>
            </w:r>
          </w:p>
        </w:tc>
        <w:tc>
          <w:tcPr>
            <w:tcW w:w="1616" w:type="dxa"/>
          </w:tcPr>
          <w:p w14:paraId="57A092DD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462F1AB3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18202CE1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25668423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68E808BB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28A3DBDB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313625F2" w14:textId="77777777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F5E55" w:rsidRPr="004D16C6" w14:paraId="5D8602E9" w14:textId="77777777" w:rsidTr="004D16C6">
        <w:trPr>
          <w:cantSplit/>
          <w:trHeight w:val="187"/>
        </w:trPr>
        <w:tc>
          <w:tcPr>
            <w:tcW w:w="3231" w:type="dxa"/>
          </w:tcPr>
          <w:p w14:paraId="47270383" w14:textId="7B6A3335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616" w:type="dxa"/>
            <w:vAlign w:val="bottom"/>
          </w:tcPr>
          <w:p w14:paraId="3EBE871D" w14:textId="29122DB6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15,100</w:t>
            </w:r>
          </w:p>
        </w:tc>
        <w:tc>
          <w:tcPr>
            <w:tcW w:w="1616" w:type="dxa"/>
            <w:vAlign w:val="bottom"/>
          </w:tcPr>
          <w:p w14:paraId="2E524B2A" w14:textId="1BBAF9E4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7,</w:t>
            </w:r>
            <w:r w:rsidR="000B4749">
              <w:rPr>
                <w:rFonts w:ascii="Cordia New" w:hAnsi="Cordia New" w:cs="Cord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616" w:type="dxa"/>
          </w:tcPr>
          <w:p w14:paraId="261A45C1" w14:textId="2A61863D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58F2B921" w14:textId="7A679CEF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72B513C8" w14:textId="73FC87AA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27C4D5F8" w14:textId="39ED74ED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45515DBD" w14:textId="215437C9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8C196C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FB7D1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8C196C">
              <w:rPr>
                <w:rFonts w:ascii="Cordia New" w:hAnsi="Cordia New" w:cs="Cordia New"/>
                <w:sz w:val="26"/>
                <w:szCs w:val="26"/>
              </w:rPr>
              <w:t>020</w:t>
            </w:r>
          </w:p>
        </w:tc>
      </w:tr>
      <w:tr w:rsidR="00DF5E55" w:rsidRPr="004D16C6" w14:paraId="57626AEF" w14:textId="77777777" w:rsidTr="004D16C6">
        <w:trPr>
          <w:cantSplit/>
          <w:trHeight w:val="187"/>
        </w:trPr>
        <w:tc>
          <w:tcPr>
            <w:tcW w:w="3231" w:type="dxa"/>
          </w:tcPr>
          <w:p w14:paraId="5A5AF2DF" w14:textId="321A1850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616" w:type="dxa"/>
          </w:tcPr>
          <w:p w14:paraId="6E243824" w14:textId="7F2BEB4A" w:rsidR="00DF5E55" w:rsidRPr="004D16C6" w:rsidRDefault="00DF5E55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616" w:type="dxa"/>
          </w:tcPr>
          <w:p w14:paraId="7E8AA2D4" w14:textId="4CA72F26" w:rsidR="00DF5E55" w:rsidRPr="004D16C6" w:rsidRDefault="000B4749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(452)</w:t>
            </w:r>
          </w:p>
        </w:tc>
        <w:tc>
          <w:tcPr>
            <w:tcW w:w="1616" w:type="dxa"/>
          </w:tcPr>
          <w:p w14:paraId="279592A2" w14:textId="1E551CD9" w:rsidR="00DF5E55" w:rsidRPr="004D16C6" w:rsidRDefault="00DF5E55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30270ED2" w14:textId="42407E02" w:rsidR="00DF5E55" w:rsidRPr="004D16C6" w:rsidRDefault="00DF5E55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65704A14" w14:textId="3F2EF003" w:rsidR="00DF5E55" w:rsidRPr="004D16C6" w:rsidRDefault="00DF5E55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1FD6DF86" w14:textId="06BA8267" w:rsidR="00DF5E55" w:rsidRPr="004D16C6" w:rsidRDefault="00DF5E55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1149CDA2" w14:textId="12B7879F" w:rsidR="00DF5E55" w:rsidRPr="00540497" w:rsidRDefault="00540497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(452)</w:t>
            </w:r>
          </w:p>
        </w:tc>
      </w:tr>
      <w:tr w:rsidR="00DF5E55" w:rsidRPr="004D16C6" w14:paraId="480199D0" w14:textId="77777777" w:rsidTr="004D16C6">
        <w:trPr>
          <w:cantSplit/>
          <w:trHeight w:val="187"/>
        </w:trPr>
        <w:tc>
          <w:tcPr>
            <w:tcW w:w="3231" w:type="dxa"/>
          </w:tcPr>
          <w:p w14:paraId="27534050" w14:textId="6566F641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616" w:type="dxa"/>
            <w:vAlign w:val="bottom"/>
          </w:tcPr>
          <w:p w14:paraId="3FD7109C" w14:textId="1A228BC3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15,100</w:t>
            </w:r>
          </w:p>
        </w:tc>
        <w:tc>
          <w:tcPr>
            <w:tcW w:w="1616" w:type="dxa"/>
            <w:vAlign w:val="bottom"/>
          </w:tcPr>
          <w:p w14:paraId="38A4F874" w14:textId="3A587B0D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7,468</w:t>
            </w:r>
          </w:p>
        </w:tc>
        <w:tc>
          <w:tcPr>
            <w:tcW w:w="1616" w:type="dxa"/>
          </w:tcPr>
          <w:p w14:paraId="2BDC546E" w14:textId="6F7578F0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3E9FD514" w14:textId="08AD7984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14BE474C" w14:textId="021B66D8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62C1D8B8" w14:textId="70450E2F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41A3E7D4" w14:textId="243E173E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22,568</w:t>
            </w:r>
          </w:p>
        </w:tc>
      </w:tr>
      <w:tr w:rsidR="00DF5E55" w:rsidRPr="004D16C6" w14:paraId="279E69C1" w14:textId="77777777" w:rsidTr="004D16C6">
        <w:trPr>
          <w:cantSplit/>
          <w:trHeight w:val="187"/>
        </w:trPr>
        <w:tc>
          <w:tcPr>
            <w:tcW w:w="3231" w:type="dxa"/>
          </w:tcPr>
          <w:p w14:paraId="004ACC99" w14:textId="63CC217C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616" w:type="dxa"/>
          </w:tcPr>
          <w:p w14:paraId="5097C7B2" w14:textId="22AA3227" w:rsidR="00DF5E55" w:rsidRPr="004D16C6" w:rsidRDefault="00C67910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616" w:type="dxa"/>
          </w:tcPr>
          <w:p w14:paraId="69D4E7C2" w14:textId="36DD58C2" w:rsidR="00DF5E55" w:rsidRPr="004D16C6" w:rsidRDefault="00C67910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(45</w:t>
            </w:r>
            <w:r w:rsidR="00E40A4B">
              <w:rPr>
                <w:rFonts w:ascii="Cordia New" w:hAnsi="Cordia New" w:cs="Cordia New"/>
                <w:sz w:val="26"/>
                <w:szCs w:val="26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616" w:type="dxa"/>
          </w:tcPr>
          <w:p w14:paraId="27CBDB83" w14:textId="15030A36" w:rsidR="00DF5E55" w:rsidRPr="004D16C6" w:rsidRDefault="006B4C12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52B108DB" w14:textId="3E8D2079" w:rsidR="00DF5E55" w:rsidRPr="004D16C6" w:rsidRDefault="006B4C12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6CAD9259" w14:textId="3C05B3D1" w:rsidR="00DF5E55" w:rsidRPr="004D16C6" w:rsidRDefault="006B4C12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59D44389" w14:textId="6A5824F6" w:rsidR="00DF5E55" w:rsidRPr="004D16C6" w:rsidRDefault="006B4C12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3F2FCB7E" w14:textId="39EACBD6" w:rsidR="00DF5E55" w:rsidRPr="004D16C6" w:rsidRDefault="006B4C12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(45</w:t>
            </w:r>
            <w:r w:rsidR="00E40A4B">
              <w:rPr>
                <w:rFonts w:ascii="Cordia New" w:hAnsi="Cordia New" w:cs="Cordia New"/>
                <w:sz w:val="26"/>
                <w:szCs w:val="26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DF5E55" w:rsidRPr="004D16C6" w14:paraId="107D3A82" w14:textId="77777777" w:rsidTr="004D16C6">
        <w:trPr>
          <w:cantSplit/>
          <w:trHeight w:val="187"/>
        </w:trPr>
        <w:tc>
          <w:tcPr>
            <w:tcW w:w="3231" w:type="dxa"/>
          </w:tcPr>
          <w:p w14:paraId="0F3542C2" w14:textId="7DB5954F" w:rsidR="00DF5E55" w:rsidRPr="004D16C6" w:rsidRDefault="00DF5E55" w:rsidP="00EF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616" w:type="dxa"/>
            <w:vAlign w:val="bottom"/>
          </w:tcPr>
          <w:p w14:paraId="094EB8FD" w14:textId="1209C720" w:rsidR="00DF5E55" w:rsidRPr="004D16C6" w:rsidRDefault="00C67910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15,100</w:t>
            </w:r>
          </w:p>
        </w:tc>
        <w:tc>
          <w:tcPr>
            <w:tcW w:w="1616" w:type="dxa"/>
            <w:vAlign w:val="bottom"/>
          </w:tcPr>
          <w:p w14:paraId="2C1B7157" w14:textId="024AB3EA" w:rsidR="00DF5E55" w:rsidRPr="004D16C6" w:rsidRDefault="00C67910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7,01</w:t>
            </w:r>
            <w:r w:rsidR="008A1EE5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616" w:type="dxa"/>
          </w:tcPr>
          <w:p w14:paraId="33D7EF9F" w14:textId="30AB8153" w:rsidR="00DF5E55" w:rsidRPr="004D16C6" w:rsidRDefault="006B4C12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7E107881" w14:textId="47239B32" w:rsidR="00DF5E55" w:rsidRPr="004D16C6" w:rsidRDefault="006B4C12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58EBF395" w14:textId="41D02CEC" w:rsidR="00DF5E55" w:rsidRPr="004D16C6" w:rsidRDefault="006B4C12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6EEC8BBE" w14:textId="528ED94B" w:rsidR="00DF5E55" w:rsidRPr="004D16C6" w:rsidRDefault="006B4C12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</w:tcPr>
          <w:p w14:paraId="03B9F874" w14:textId="6CA2DB62" w:rsidR="00DF5E55" w:rsidRPr="004D16C6" w:rsidRDefault="006B4C12" w:rsidP="00EF51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4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22,11</w:t>
            </w:r>
            <w:r w:rsidR="00E40A4B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</w:tr>
      <w:tr w:rsidR="00DF5E55" w:rsidRPr="004D16C6" w14:paraId="542546E4" w14:textId="77777777" w:rsidTr="004D16C6">
        <w:trPr>
          <w:cantSplit/>
          <w:trHeight w:val="187"/>
        </w:trPr>
        <w:tc>
          <w:tcPr>
            <w:tcW w:w="3231" w:type="dxa"/>
          </w:tcPr>
          <w:p w14:paraId="41A46A2A" w14:textId="77777777" w:rsidR="00DF5E55" w:rsidRPr="004D16C6" w:rsidRDefault="00DF5E55" w:rsidP="00DF5E55">
            <w:pPr>
              <w:pStyle w:val="Heading6"/>
              <w:spacing w:line="380" w:lineRule="exact"/>
              <w:ind w:left="162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616" w:type="dxa"/>
          </w:tcPr>
          <w:p w14:paraId="2BF96303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4A88DF81" w14:textId="27776F66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305EF136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4558637B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6AED4EBB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2CF24F1A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0768A241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F5E55" w:rsidRPr="004D16C6" w14:paraId="3912AEB9" w14:textId="77777777" w:rsidTr="004D16C6">
        <w:trPr>
          <w:cantSplit/>
          <w:trHeight w:val="187"/>
        </w:trPr>
        <w:tc>
          <w:tcPr>
            <w:tcW w:w="3231" w:type="dxa"/>
            <w:hideMark/>
          </w:tcPr>
          <w:p w14:paraId="351D8A45" w14:textId="4C8360BB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616" w:type="dxa"/>
            <w:vAlign w:val="center"/>
          </w:tcPr>
          <w:p w14:paraId="0638B0AC" w14:textId="79D543EC" w:rsidR="00DF5E55" w:rsidRPr="004D16C6" w:rsidRDefault="00DF5E55" w:rsidP="00DF5E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159,292</w:t>
            </w:r>
          </w:p>
        </w:tc>
        <w:tc>
          <w:tcPr>
            <w:tcW w:w="1616" w:type="dxa"/>
            <w:vAlign w:val="center"/>
          </w:tcPr>
          <w:p w14:paraId="5CD51FB1" w14:textId="059BBD8F" w:rsidR="00DF5E55" w:rsidRPr="004D16C6" w:rsidRDefault="00DF5E55" w:rsidP="00DF5E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77,980</w:t>
            </w:r>
          </w:p>
        </w:tc>
        <w:tc>
          <w:tcPr>
            <w:tcW w:w="1616" w:type="dxa"/>
            <w:vAlign w:val="center"/>
          </w:tcPr>
          <w:p w14:paraId="314ABA8A" w14:textId="42C3BE23" w:rsidR="00DF5E55" w:rsidRPr="004D16C6" w:rsidRDefault="00DF5E55" w:rsidP="00DF5E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80,380</w:t>
            </w:r>
          </w:p>
        </w:tc>
        <w:tc>
          <w:tcPr>
            <w:tcW w:w="1616" w:type="dxa"/>
            <w:vAlign w:val="center"/>
          </w:tcPr>
          <w:p w14:paraId="1AE304FF" w14:textId="356EDA68" w:rsidR="00DF5E55" w:rsidRPr="004D16C6" w:rsidRDefault="00DF5E55" w:rsidP="00DF5E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9A08D5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616" w:type="dxa"/>
            <w:vAlign w:val="center"/>
          </w:tcPr>
          <w:p w14:paraId="12435B58" w14:textId="51381F63" w:rsidR="00DF5E55" w:rsidRPr="004D16C6" w:rsidRDefault="00DF5E55" w:rsidP="00DF5E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</w:rPr>
              <w:t>724</w:t>
            </w:r>
          </w:p>
        </w:tc>
        <w:tc>
          <w:tcPr>
            <w:tcW w:w="1616" w:type="dxa"/>
            <w:vAlign w:val="center"/>
          </w:tcPr>
          <w:p w14:paraId="3D13F4FE" w14:textId="7118F679" w:rsidR="00DF5E55" w:rsidRPr="004D16C6" w:rsidRDefault="00DF5E55" w:rsidP="00DF5E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46E422AA" w14:textId="7F2F697B" w:rsidR="00DF5E55" w:rsidRPr="004D16C6" w:rsidRDefault="00DF5E55" w:rsidP="00DF5E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318,96</w:t>
            </w:r>
            <w:r w:rsidR="0071590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</w:tr>
      <w:tr w:rsidR="00DF5E55" w:rsidRPr="004D16C6" w14:paraId="4A60235F" w14:textId="77777777" w:rsidTr="004D16C6">
        <w:trPr>
          <w:cantSplit/>
          <w:trHeight w:val="187"/>
        </w:trPr>
        <w:tc>
          <w:tcPr>
            <w:tcW w:w="3231" w:type="dxa"/>
            <w:hideMark/>
          </w:tcPr>
          <w:p w14:paraId="1CC5B651" w14:textId="3AE4A373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ณ วันที่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4D16C6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616" w:type="dxa"/>
            <w:vAlign w:val="center"/>
          </w:tcPr>
          <w:p w14:paraId="4D91EC64" w14:textId="6A53212D" w:rsidR="00DF5E55" w:rsidRPr="00EE2741" w:rsidRDefault="006B4C12" w:rsidP="00DF5E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E2741">
              <w:rPr>
                <w:rFonts w:ascii="Cordia New" w:hAnsi="Cordia New" w:cs="Cordia New"/>
                <w:sz w:val="26"/>
                <w:szCs w:val="26"/>
              </w:rPr>
              <w:t>159,292</w:t>
            </w:r>
          </w:p>
        </w:tc>
        <w:tc>
          <w:tcPr>
            <w:tcW w:w="1616" w:type="dxa"/>
            <w:vAlign w:val="center"/>
          </w:tcPr>
          <w:p w14:paraId="7DBDDAA0" w14:textId="55952BF3" w:rsidR="00DF5E55" w:rsidRPr="00EE2741" w:rsidRDefault="006B4C12" w:rsidP="00DF5E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E2741">
              <w:rPr>
                <w:rFonts w:ascii="Cordia New" w:hAnsi="Cordia New" w:cs="Cordia New"/>
                <w:sz w:val="26"/>
                <w:szCs w:val="26"/>
              </w:rPr>
              <w:t>72,8</w:t>
            </w:r>
            <w:r w:rsidR="00F059B6">
              <w:rPr>
                <w:rFonts w:ascii="Cordia New" w:hAnsi="Cordia New" w:cs="Cordia New"/>
                <w:sz w:val="26"/>
                <w:szCs w:val="26"/>
              </w:rPr>
              <w:t>60</w:t>
            </w:r>
          </w:p>
        </w:tc>
        <w:tc>
          <w:tcPr>
            <w:tcW w:w="1616" w:type="dxa"/>
            <w:vAlign w:val="center"/>
          </w:tcPr>
          <w:p w14:paraId="001EF366" w14:textId="5E6E168C" w:rsidR="00DF5E55" w:rsidRPr="00EE2741" w:rsidRDefault="006B4C12" w:rsidP="00DF5E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E2741">
              <w:rPr>
                <w:rFonts w:ascii="Cordia New" w:hAnsi="Cordia New" w:cs="Cordia New"/>
                <w:sz w:val="26"/>
                <w:szCs w:val="26"/>
                <w:lang w:val="en-GB"/>
              </w:rPr>
              <w:t>88,</w:t>
            </w:r>
            <w:r w:rsidR="00F91649" w:rsidRPr="00EE2741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A08D5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616" w:type="dxa"/>
            <w:vAlign w:val="center"/>
          </w:tcPr>
          <w:p w14:paraId="3E6C4E52" w14:textId="503812F7" w:rsidR="00DF5E55" w:rsidRPr="00EE2741" w:rsidRDefault="006B4C12" w:rsidP="00DF5E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E2741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="009A08D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616" w:type="dxa"/>
            <w:vAlign w:val="center"/>
          </w:tcPr>
          <w:p w14:paraId="5C057775" w14:textId="086DB305" w:rsidR="00DF5E55" w:rsidRPr="00EE2741" w:rsidRDefault="006B4C12" w:rsidP="00DF5E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E2741">
              <w:rPr>
                <w:rFonts w:ascii="Cordia New" w:hAnsi="Cordia New" w:cs="Cordia New"/>
                <w:sz w:val="26"/>
                <w:szCs w:val="26"/>
              </w:rPr>
              <w:t>54</w:t>
            </w:r>
            <w:r w:rsidR="00627D41" w:rsidRPr="00EE2741">
              <w:rPr>
                <w:rFonts w:ascii="Cordia New" w:hAnsi="Cordia New" w:cs="Cordia New"/>
                <w:sz w:val="26"/>
                <w:szCs w:val="26"/>
              </w:rPr>
              <w:t>0</w:t>
            </w:r>
          </w:p>
        </w:tc>
        <w:tc>
          <w:tcPr>
            <w:tcW w:w="1616" w:type="dxa"/>
            <w:vAlign w:val="center"/>
          </w:tcPr>
          <w:p w14:paraId="58C4994C" w14:textId="7D08E097" w:rsidR="00DF5E55" w:rsidRPr="00EE2741" w:rsidRDefault="00991E45" w:rsidP="00DF5E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E274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16" w:type="dxa"/>
            <w:vAlign w:val="center"/>
          </w:tcPr>
          <w:p w14:paraId="0A2BB8E0" w14:textId="3405B3E9" w:rsidR="00DF5E55" w:rsidRPr="00EE2741" w:rsidRDefault="00991E45" w:rsidP="00DF5E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E2741">
              <w:rPr>
                <w:rFonts w:ascii="Cordia New" w:hAnsi="Cordia New" w:cs="Cordia New"/>
                <w:sz w:val="26"/>
                <w:szCs w:val="26"/>
                <w:lang w:val="en-GB"/>
              </w:rPr>
              <w:t>321,42</w:t>
            </w:r>
            <w:r w:rsidR="00EE1A75" w:rsidRPr="00EE2741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DF5E55" w:rsidRPr="004D16C6" w14:paraId="0F6A86A9" w14:textId="77777777" w:rsidTr="004D16C6">
        <w:trPr>
          <w:cantSplit/>
          <w:trHeight w:val="187"/>
        </w:trPr>
        <w:tc>
          <w:tcPr>
            <w:tcW w:w="3231" w:type="dxa"/>
          </w:tcPr>
          <w:p w14:paraId="3F0BE8FF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4B9647D7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70855655" w14:textId="14098093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33E63D02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22BF399D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1D12053E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575FE0C2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34111BF6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F5E55" w:rsidRPr="004D16C6" w14:paraId="15DFC38D" w14:textId="77777777" w:rsidTr="004D16C6">
        <w:trPr>
          <w:cantSplit/>
          <w:trHeight w:val="187"/>
        </w:trPr>
        <w:tc>
          <w:tcPr>
            <w:tcW w:w="3231" w:type="dxa"/>
            <w:hideMark/>
          </w:tcPr>
          <w:p w14:paraId="39125290" w14:textId="2DA189E1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ค่าเสื่อมราคาสำหรับปี 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16" w:type="dxa"/>
          </w:tcPr>
          <w:p w14:paraId="26FC724D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1872EF38" w14:textId="7C215D12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73ECE98F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62C8FCAC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539237B6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2B702A2B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0C61900C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F5E55" w:rsidRPr="004D16C6" w14:paraId="111E4740" w14:textId="77777777" w:rsidTr="004D16C6">
        <w:trPr>
          <w:cantSplit/>
          <w:trHeight w:val="187"/>
        </w:trPr>
        <w:tc>
          <w:tcPr>
            <w:tcW w:w="3231" w:type="dxa"/>
            <w:hideMark/>
          </w:tcPr>
          <w:p w14:paraId="445DABA0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616" w:type="dxa"/>
          </w:tcPr>
          <w:p w14:paraId="71211686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566A1986" w14:textId="0E1906A8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3221A977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506F1AD0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51647C92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170BD32B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  <w:vAlign w:val="center"/>
          </w:tcPr>
          <w:p w14:paraId="0BE2A69B" w14:textId="445D91E6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31,527</w:t>
            </w:r>
          </w:p>
        </w:tc>
      </w:tr>
      <w:tr w:rsidR="00DF5E55" w:rsidRPr="004D16C6" w14:paraId="4420EEDA" w14:textId="77777777" w:rsidTr="004D16C6">
        <w:trPr>
          <w:cantSplit/>
          <w:trHeight w:val="117"/>
        </w:trPr>
        <w:tc>
          <w:tcPr>
            <w:tcW w:w="3231" w:type="dxa"/>
            <w:hideMark/>
          </w:tcPr>
          <w:p w14:paraId="51A02BE7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16" w:type="dxa"/>
          </w:tcPr>
          <w:p w14:paraId="3DE7E334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75C05D8C" w14:textId="4D3679B5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5AFCE6C5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332E0695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07BF5501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522CB6CB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  <w:vAlign w:val="center"/>
          </w:tcPr>
          <w:p w14:paraId="3772A496" w14:textId="54B30F7A" w:rsidR="00DF5E55" w:rsidRPr="004D16C6" w:rsidRDefault="00DF5E55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6,291</w:t>
            </w:r>
          </w:p>
        </w:tc>
      </w:tr>
      <w:tr w:rsidR="00DF5E55" w:rsidRPr="004D16C6" w14:paraId="2985498C" w14:textId="77777777" w:rsidTr="004D16C6">
        <w:trPr>
          <w:cantSplit/>
          <w:trHeight w:val="187"/>
        </w:trPr>
        <w:tc>
          <w:tcPr>
            <w:tcW w:w="3231" w:type="dxa"/>
            <w:hideMark/>
          </w:tcPr>
          <w:p w14:paraId="3E77EB4D" w14:textId="20E9482E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16" w:type="dxa"/>
          </w:tcPr>
          <w:p w14:paraId="6B2D60B4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79526EE6" w14:textId="101405C0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33F834B5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540AD5B9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3EB60F78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697C52B2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23630A0D" w14:textId="74659CE0" w:rsidR="00DF5E55" w:rsidRPr="004D16C6" w:rsidRDefault="00DF5E55" w:rsidP="00DF5E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lang w:val="en-GB"/>
              </w:rPr>
              <w:t>37,818</w:t>
            </w:r>
          </w:p>
        </w:tc>
      </w:tr>
      <w:tr w:rsidR="00DF5E55" w:rsidRPr="004D16C6" w14:paraId="6E541031" w14:textId="77777777" w:rsidTr="004D16C6">
        <w:trPr>
          <w:cantSplit/>
          <w:trHeight w:val="187"/>
        </w:trPr>
        <w:tc>
          <w:tcPr>
            <w:tcW w:w="3231" w:type="dxa"/>
          </w:tcPr>
          <w:p w14:paraId="79635BDE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4E747487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67962052" w14:textId="134EBB4F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39E93E4C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4407C21A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78AE26C6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4C127722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42E1DFD0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F5E55" w:rsidRPr="004D16C6" w14:paraId="5111E12F" w14:textId="77777777" w:rsidTr="004D16C6">
        <w:trPr>
          <w:cantSplit/>
          <w:trHeight w:val="187"/>
        </w:trPr>
        <w:tc>
          <w:tcPr>
            <w:tcW w:w="3231" w:type="dxa"/>
            <w:hideMark/>
          </w:tcPr>
          <w:p w14:paraId="29FE1BA4" w14:textId="30E684F1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ค่าเสื่อมราคาสำหรับปี </w:t>
            </w:r>
            <w:r w:rsidRPr="004D16C6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16" w:type="dxa"/>
          </w:tcPr>
          <w:p w14:paraId="63582E8F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3C4D3271" w14:textId="0CBA54E9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04792F0A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380E491B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17176CAC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78B0D07B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  <w:vAlign w:val="bottom"/>
          </w:tcPr>
          <w:p w14:paraId="1CD27652" w14:textId="0A599B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F5E55" w:rsidRPr="004D16C6" w14:paraId="6AAF6B39" w14:textId="77777777" w:rsidTr="004D16C6">
        <w:trPr>
          <w:cantSplit/>
          <w:trHeight w:val="187"/>
        </w:trPr>
        <w:tc>
          <w:tcPr>
            <w:tcW w:w="3231" w:type="dxa"/>
            <w:hideMark/>
          </w:tcPr>
          <w:p w14:paraId="35F8A729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616" w:type="dxa"/>
          </w:tcPr>
          <w:p w14:paraId="3BCD2C84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4C6C63F2" w14:textId="77CE2E25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2BB08891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2E73FE2A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32EA62C8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</w:tcPr>
          <w:p w14:paraId="64DC5E1B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616" w:type="dxa"/>
            <w:vAlign w:val="center"/>
          </w:tcPr>
          <w:p w14:paraId="7BF11494" w14:textId="39EF868F" w:rsidR="00DF5E55" w:rsidRPr="005C0D4D" w:rsidRDefault="005C0D4D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27,</w:t>
            </w:r>
            <w:r w:rsidR="00530743">
              <w:rPr>
                <w:rFonts w:ascii="Cordia New" w:hAnsi="Cordia New" w:cs="Cordia New"/>
                <w:sz w:val="26"/>
                <w:szCs w:val="26"/>
              </w:rPr>
              <w:t>162</w:t>
            </w:r>
          </w:p>
        </w:tc>
      </w:tr>
      <w:tr w:rsidR="00DF5E55" w:rsidRPr="004D16C6" w14:paraId="5B3DE133" w14:textId="77777777" w:rsidTr="004D16C6">
        <w:trPr>
          <w:cantSplit/>
          <w:trHeight w:val="187"/>
        </w:trPr>
        <w:tc>
          <w:tcPr>
            <w:tcW w:w="3231" w:type="dxa"/>
            <w:hideMark/>
          </w:tcPr>
          <w:p w14:paraId="66B1547A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16" w:type="dxa"/>
          </w:tcPr>
          <w:p w14:paraId="3D8F5B8D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517E6D16" w14:textId="7FAD7C88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7AB7E962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7C815E8B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0A14E3C6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5E72DE59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  <w:vAlign w:val="center"/>
          </w:tcPr>
          <w:p w14:paraId="6F0984F0" w14:textId="799520F0" w:rsidR="00DF5E55" w:rsidRPr="004D16C6" w:rsidRDefault="00257006" w:rsidP="00DF5E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10,249</w:t>
            </w:r>
          </w:p>
        </w:tc>
      </w:tr>
      <w:tr w:rsidR="00DF5E55" w:rsidRPr="004D16C6" w14:paraId="6EF2D633" w14:textId="77777777" w:rsidTr="004D16C6">
        <w:trPr>
          <w:cantSplit/>
          <w:trHeight w:val="187"/>
        </w:trPr>
        <w:tc>
          <w:tcPr>
            <w:tcW w:w="3231" w:type="dxa"/>
            <w:hideMark/>
          </w:tcPr>
          <w:p w14:paraId="6FF53EA9" w14:textId="3D026BAB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36" w:hanging="180"/>
              <w:rPr>
                <w:rFonts w:ascii="Cordia New" w:hAnsi="Cordia New" w:cs="Cordia New"/>
                <w:sz w:val="26"/>
                <w:szCs w:val="26"/>
              </w:rPr>
            </w:pPr>
            <w:r w:rsidRPr="004D16C6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616" w:type="dxa"/>
          </w:tcPr>
          <w:p w14:paraId="02346F8A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5F70C304" w14:textId="00E59291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1D5E7076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4B0D1351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4FAAE9F5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</w:tcPr>
          <w:p w14:paraId="6ADE4C8B" w14:textId="77777777" w:rsidR="00DF5E55" w:rsidRPr="004D16C6" w:rsidRDefault="00DF5E55" w:rsidP="00DF5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16" w:type="dxa"/>
            <w:vAlign w:val="bottom"/>
          </w:tcPr>
          <w:p w14:paraId="358CA06A" w14:textId="7715AED0" w:rsidR="00DF5E55" w:rsidRPr="004D16C6" w:rsidRDefault="00C64938" w:rsidP="00DF5E5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37,411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89D8062" w14:textId="6A957EB7" w:rsidR="00324E22" w:rsidRPr="00616E3E" w:rsidRDefault="00324E22" w:rsidP="00324E2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</w:p>
    <w:p w14:paraId="48292A73" w14:textId="5F2A4D3D" w:rsidR="001E1C6D" w:rsidRPr="00616E3E" w:rsidRDefault="001E1C6D" w:rsidP="001E1C6D">
      <w:pPr>
        <w:rPr>
          <w:rFonts w:ascii="Cordia New" w:hAnsi="Cordia New" w:cs="Cordia New"/>
          <w:sz w:val="26"/>
          <w:szCs w:val="26"/>
        </w:rPr>
        <w:sectPr w:rsidR="001E1C6D" w:rsidRPr="00616E3E" w:rsidSect="00846716">
          <w:footerReference w:type="default" r:id="rId14"/>
          <w:pgSz w:w="16834" w:h="11909" w:orient="landscape" w:code="9"/>
          <w:pgMar w:top="1152" w:right="1008" w:bottom="432" w:left="1008" w:header="1152" w:footer="576" w:gutter="0"/>
          <w:cols w:space="720"/>
          <w:docGrid w:linePitch="245"/>
        </w:sectPr>
      </w:pPr>
    </w:p>
    <w:p w14:paraId="6F66CAC1" w14:textId="77777777" w:rsidR="00DF5E55" w:rsidRDefault="00DF5E55" w:rsidP="00DF5E55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Style w:val="normaltextrun"/>
          <w:rFonts w:ascii="Cordia New" w:hAnsi="Cordia New" w:cs="Cordia New"/>
          <w:sz w:val="26"/>
          <w:szCs w:val="26"/>
        </w:rPr>
      </w:pPr>
    </w:p>
    <w:p w14:paraId="7B1B20B4" w14:textId="0A67ED6E" w:rsidR="00F9187D" w:rsidRPr="00346865" w:rsidRDefault="00F9187D" w:rsidP="00657B49">
      <w:pPr>
        <w:pStyle w:val="CordiaNew"/>
        <w:tabs>
          <w:tab w:val="clear" w:pos="4153"/>
        </w:tabs>
        <w:ind w:left="360"/>
        <w:jc w:val="thaiDistribute"/>
        <w:rPr>
          <w:rStyle w:val="normaltextrun"/>
          <w:rFonts w:ascii="Cordia New" w:hAnsi="Cordia New" w:cs="Cordia New"/>
          <w:sz w:val="26"/>
          <w:szCs w:val="26"/>
        </w:rPr>
      </w:pPr>
      <w:r w:rsidRPr="00346865">
        <w:rPr>
          <w:rStyle w:val="normaltextrun"/>
          <w:rFonts w:ascii="Cordia New" w:hAnsi="Cordia New" w:cs="Cordia New"/>
          <w:sz w:val="26"/>
          <w:szCs w:val="26"/>
          <w:cs/>
        </w:rPr>
        <w:t>ณ</w:t>
      </w:r>
      <w:r w:rsidRPr="00346865">
        <w:rPr>
          <w:rStyle w:val="normaltextrun"/>
          <w:rFonts w:ascii="Cordia New" w:hAnsi="Cordia New" w:cs="Cordia New"/>
          <w:sz w:val="26"/>
          <w:szCs w:val="26"/>
        </w:rPr>
        <w:t xml:space="preserve"> </w:t>
      </w:r>
      <w:r w:rsidRPr="00346865">
        <w:rPr>
          <w:rStyle w:val="normaltextrun"/>
          <w:rFonts w:ascii="Cordia New" w:hAnsi="Cordia New" w:cs="Cordia New"/>
          <w:sz w:val="26"/>
          <w:szCs w:val="26"/>
          <w:cs/>
        </w:rPr>
        <w:t>วันที่</w:t>
      </w:r>
      <w:r w:rsidRPr="00346865">
        <w:rPr>
          <w:rStyle w:val="normaltextrun"/>
          <w:rFonts w:ascii="Cordia New" w:hAnsi="Cordia New" w:cs="Cordia New"/>
          <w:sz w:val="26"/>
          <w:szCs w:val="26"/>
        </w:rPr>
        <w:t xml:space="preserve"> 31 </w:t>
      </w:r>
      <w:r w:rsidRPr="00346865">
        <w:rPr>
          <w:rStyle w:val="normaltextrun"/>
          <w:rFonts w:ascii="Cordia New" w:hAnsi="Cordia New" w:cs="Cordia New"/>
          <w:sz w:val="26"/>
          <w:szCs w:val="26"/>
          <w:cs/>
        </w:rPr>
        <w:t>ธันวาคม</w:t>
      </w:r>
      <w:r w:rsidRPr="00346865">
        <w:rPr>
          <w:rStyle w:val="normaltextrun"/>
          <w:rFonts w:ascii="Cordia New" w:hAnsi="Cordia New" w:cs="Cordia New"/>
          <w:sz w:val="26"/>
          <w:szCs w:val="26"/>
        </w:rPr>
        <w:t xml:space="preserve"> 256</w:t>
      </w:r>
      <w:r w:rsidR="00DF5E55" w:rsidRPr="00346865">
        <w:rPr>
          <w:rStyle w:val="normaltextrun"/>
          <w:rFonts w:ascii="Cordia New" w:hAnsi="Cordia New" w:cs="Cordia New"/>
          <w:sz w:val="26"/>
          <w:szCs w:val="26"/>
        </w:rPr>
        <w:t>8</w:t>
      </w:r>
      <w:r w:rsidRPr="00346865">
        <w:rPr>
          <w:rStyle w:val="normaltextrun"/>
          <w:rFonts w:ascii="Cordia New" w:hAnsi="Cordia New" w:cs="Cordia New"/>
          <w:sz w:val="26"/>
          <w:szCs w:val="26"/>
        </w:rPr>
        <w:t xml:space="preserve"> </w:t>
      </w:r>
      <w:r w:rsidRPr="00346865">
        <w:rPr>
          <w:rStyle w:val="normaltextrun"/>
          <w:rFonts w:ascii="Cordia New" w:hAnsi="Cordia New" w:cs="Cordia New"/>
          <w:sz w:val="26"/>
          <w:szCs w:val="26"/>
          <w:cs/>
        </w:rPr>
        <w:t>กลุ่มบริษัทและบริษัทมีอุปกรณ์ส่วนหนึ่งที่คิดค่าเสื่อมราคาเต็มมูลค่าและยังใช้งานอยู่ โดยมีราคาทุนประมาณ</w:t>
      </w:r>
      <w:r w:rsidRPr="00346865">
        <w:rPr>
          <w:rStyle w:val="normaltextrun"/>
          <w:rFonts w:ascii="Cordia New" w:hAnsi="Cordia New" w:cs="Cordia New"/>
          <w:sz w:val="26"/>
          <w:szCs w:val="26"/>
        </w:rPr>
        <w:t xml:space="preserve"> </w:t>
      </w:r>
      <w:r w:rsidR="0027542A" w:rsidRPr="00346865">
        <w:rPr>
          <w:rStyle w:val="normaltextrun"/>
          <w:rFonts w:ascii="Cordia New" w:hAnsi="Cordia New" w:cs="Cordia New"/>
          <w:sz w:val="26"/>
          <w:szCs w:val="26"/>
        </w:rPr>
        <w:t>107.15</w:t>
      </w:r>
      <w:r w:rsidRPr="00346865">
        <w:rPr>
          <w:rStyle w:val="normaltextrun"/>
          <w:rFonts w:ascii="Cordia New" w:hAnsi="Cordia New" w:cs="Cordia New"/>
          <w:sz w:val="26"/>
          <w:szCs w:val="26"/>
        </w:rPr>
        <w:t xml:space="preserve"> </w:t>
      </w:r>
      <w:r w:rsidRPr="00346865">
        <w:rPr>
          <w:rStyle w:val="normaltextrun"/>
          <w:rFonts w:ascii="Cordia New" w:hAnsi="Cordia New" w:cs="Cordia New"/>
          <w:sz w:val="26"/>
          <w:szCs w:val="26"/>
          <w:cs/>
        </w:rPr>
        <w:t xml:space="preserve">ล้านบาท และ </w:t>
      </w:r>
      <w:r w:rsidR="0027542A" w:rsidRPr="00346865">
        <w:rPr>
          <w:rStyle w:val="normaltextrun"/>
          <w:rFonts w:ascii="Cordia New" w:hAnsi="Cordia New" w:cs="Cordia New"/>
          <w:sz w:val="26"/>
          <w:szCs w:val="26"/>
        </w:rPr>
        <w:t>104.06</w:t>
      </w:r>
      <w:r w:rsidRPr="00346865">
        <w:rPr>
          <w:rStyle w:val="normaltextrun"/>
          <w:rFonts w:ascii="Cordia New" w:hAnsi="Cordia New" w:cs="Cordia New"/>
          <w:sz w:val="26"/>
          <w:szCs w:val="26"/>
        </w:rPr>
        <w:t xml:space="preserve"> </w:t>
      </w:r>
      <w:r w:rsidRPr="00346865">
        <w:rPr>
          <w:rStyle w:val="normaltextrun"/>
          <w:rFonts w:ascii="Cordia New" w:hAnsi="Cordia New" w:cs="Cordia New"/>
          <w:sz w:val="26"/>
          <w:szCs w:val="26"/>
          <w:cs/>
        </w:rPr>
        <w:t xml:space="preserve">ล้านบาท </w:t>
      </w:r>
      <w:r w:rsidRPr="00346865">
        <w:rPr>
          <w:rStyle w:val="normaltextrun"/>
          <w:rFonts w:ascii="Cordia New" w:hAnsi="Cordia New" w:cs="Cordia New"/>
          <w:sz w:val="26"/>
          <w:szCs w:val="26"/>
          <w:lang w:val="en-GB"/>
        </w:rPr>
        <w:t>(256</w:t>
      </w:r>
      <w:r w:rsidR="00DF5E55" w:rsidRPr="00346865">
        <w:rPr>
          <w:rStyle w:val="normaltextrun"/>
          <w:rFonts w:ascii="Cordia New" w:hAnsi="Cordia New" w:cs="Cordia New"/>
          <w:sz w:val="26"/>
          <w:szCs w:val="26"/>
          <w:lang w:val="en-GB"/>
        </w:rPr>
        <w:t>7</w:t>
      </w:r>
      <w:r w:rsidRPr="00346865">
        <w:rPr>
          <w:rStyle w:val="normaltextrun"/>
          <w:rFonts w:ascii="Cordia New" w:hAnsi="Cordia New" w:cs="Cordia New"/>
          <w:sz w:val="26"/>
          <w:szCs w:val="26"/>
          <w:lang w:val="en-GB"/>
        </w:rPr>
        <w:t xml:space="preserve">: </w:t>
      </w:r>
      <w:r w:rsidR="00461B0E" w:rsidRPr="00346865">
        <w:rPr>
          <w:rStyle w:val="normaltextrun"/>
          <w:rFonts w:ascii="Cordia New" w:hAnsi="Cordia New" w:cs="Cordia New"/>
          <w:sz w:val="26"/>
          <w:szCs w:val="26"/>
        </w:rPr>
        <w:t>108.92</w:t>
      </w:r>
      <w:r w:rsidR="00DF5E55" w:rsidRPr="00346865">
        <w:rPr>
          <w:rStyle w:val="normaltextrun"/>
          <w:rFonts w:ascii="Cordia New" w:hAnsi="Cordia New" w:cs="Cordia New"/>
          <w:sz w:val="26"/>
          <w:szCs w:val="26"/>
        </w:rPr>
        <w:t xml:space="preserve"> </w:t>
      </w:r>
      <w:r w:rsidR="00DF5E55" w:rsidRPr="00346865">
        <w:rPr>
          <w:rStyle w:val="normaltextrun"/>
          <w:rFonts w:ascii="Cordia New" w:hAnsi="Cordia New" w:cs="Cordia New"/>
          <w:sz w:val="26"/>
          <w:szCs w:val="26"/>
          <w:cs/>
        </w:rPr>
        <w:t xml:space="preserve">ล้านบาท และ </w:t>
      </w:r>
      <w:r w:rsidR="00C41779" w:rsidRPr="00346865">
        <w:rPr>
          <w:rStyle w:val="normaltextrun"/>
          <w:rFonts w:ascii="Cordia New" w:hAnsi="Cordia New" w:cs="Cordia New"/>
          <w:sz w:val="26"/>
          <w:szCs w:val="26"/>
        </w:rPr>
        <w:t>105.45</w:t>
      </w:r>
      <w:r w:rsidR="00DF5E55" w:rsidRPr="00346865">
        <w:rPr>
          <w:rStyle w:val="normaltextrun"/>
          <w:rFonts w:ascii="Cordia New" w:hAnsi="Cordia New" w:cs="Cordia New"/>
          <w:sz w:val="26"/>
          <w:szCs w:val="26"/>
        </w:rPr>
        <w:t xml:space="preserve"> </w:t>
      </w:r>
      <w:r w:rsidRPr="00346865">
        <w:rPr>
          <w:rStyle w:val="normaltextrun"/>
          <w:rFonts w:ascii="Cordia New" w:hAnsi="Cordia New" w:cs="Cordia New"/>
          <w:sz w:val="26"/>
          <w:szCs w:val="26"/>
          <w:cs/>
        </w:rPr>
        <w:t>ล้านบาท ตามลำดับ</w:t>
      </w:r>
      <w:r w:rsidRPr="00346865">
        <w:rPr>
          <w:rStyle w:val="normaltextrun"/>
          <w:rFonts w:ascii="Cordia New" w:hAnsi="Cordia New" w:cs="Cordia New"/>
          <w:sz w:val="26"/>
          <w:szCs w:val="26"/>
        </w:rPr>
        <w:t>)</w:t>
      </w:r>
    </w:p>
    <w:p w14:paraId="5AC29C70" w14:textId="77777777" w:rsidR="00F9187D" w:rsidRPr="00346865" w:rsidRDefault="00F9187D" w:rsidP="00657B49">
      <w:pPr>
        <w:pStyle w:val="CordiaNew"/>
        <w:tabs>
          <w:tab w:val="clear" w:pos="4153"/>
        </w:tabs>
        <w:ind w:left="360"/>
        <w:jc w:val="thaiDistribute"/>
        <w:rPr>
          <w:rStyle w:val="normaltextrun"/>
          <w:rFonts w:ascii="Cordia New" w:hAnsi="Cordia New" w:cs="Cordia New"/>
          <w:sz w:val="26"/>
          <w:szCs w:val="26"/>
        </w:rPr>
      </w:pPr>
    </w:p>
    <w:p w14:paraId="350AD1B0" w14:textId="6135F526" w:rsidR="00F9187D" w:rsidRPr="00616E3E" w:rsidRDefault="00F9187D" w:rsidP="00657B49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346865">
        <w:rPr>
          <w:rStyle w:val="normaltextrun"/>
          <w:rFonts w:ascii="Cordia New" w:hAnsi="Cordia New" w:cs="Cordia New"/>
          <w:sz w:val="26"/>
          <w:szCs w:val="26"/>
          <w:cs/>
        </w:rPr>
        <w:t xml:space="preserve">ณ วันที่ </w:t>
      </w:r>
      <w:r w:rsidRPr="00346865">
        <w:rPr>
          <w:rStyle w:val="normaltextrun"/>
          <w:rFonts w:ascii="Cordia New" w:hAnsi="Cordia New" w:cs="Cordia New"/>
          <w:sz w:val="26"/>
          <w:szCs w:val="26"/>
        </w:rPr>
        <w:t xml:space="preserve">31 </w:t>
      </w:r>
      <w:r w:rsidRPr="00346865">
        <w:rPr>
          <w:rStyle w:val="normaltextrun"/>
          <w:rFonts w:ascii="Cordia New" w:hAnsi="Cordia New" w:cs="Cordia New"/>
          <w:sz w:val="26"/>
          <w:szCs w:val="26"/>
          <w:cs/>
        </w:rPr>
        <w:t>ธันวาคม</w:t>
      </w:r>
      <w:r w:rsidRPr="00346865">
        <w:rPr>
          <w:rStyle w:val="normaltextrun"/>
          <w:rFonts w:ascii="Cordia New" w:hAnsi="Cordia New" w:cs="Cordia New"/>
          <w:sz w:val="26"/>
          <w:szCs w:val="26"/>
        </w:rPr>
        <w:t xml:space="preserve"> 256</w:t>
      </w:r>
      <w:r w:rsidR="00DF5E55" w:rsidRPr="00346865">
        <w:rPr>
          <w:rStyle w:val="normaltextrun"/>
          <w:rFonts w:ascii="Cordia New" w:hAnsi="Cordia New" w:cs="Cordia New"/>
          <w:sz w:val="26"/>
          <w:szCs w:val="26"/>
        </w:rPr>
        <w:t>8</w:t>
      </w:r>
      <w:r w:rsidRPr="00346865">
        <w:rPr>
          <w:rStyle w:val="normaltextrun"/>
          <w:rFonts w:ascii="Cordia New" w:hAnsi="Cordia New" w:cs="Cordia New"/>
          <w:sz w:val="26"/>
          <w:szCs w:val="26"/>
        </w:rPr>
        <w:t xml:space="preserve"> </w:t>
      </w:r>
      <w:r w:rsidRPr="00346865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346865">
        <w:rPr>
          <w:rFonts w:ascii="Cordia New" w:hAnsi="Cordia New" w:cs="Cordia New"/>
          <w:sz w:val="26"/>
          <w:szCs w:val="26"/>
        </w:rPr>
        <w:t>256</w:t>
      </w:r>
      <w:r w:rsidR="00DF5E55" w:rsidRPr="00346865">
        <w:rPr>
          <w:rFonts w:ascii="Cordia New" w:hAnsi="Cordia New" w:cs="Cordia New"/>
          <w:sz w:val="26"/>
          <w:szCs w:val="26"/>
        </w:rPr>
        <w:t>7</w:t>
      </w:r>
      <w:r w:rsidRPr="00346865">
        <w:rPr>
          <w:rFonts w:ascii="Cordia New" w:hAnsi="Cordia New" w:cs="Cordia New"/>
          <w:sz w:val="26"/>
          <w:szCs w:val="26"/>
        </w:rPr>
        <w:t xml:space="preserve"> </w:t>
      </w:r>
      <w:r w:rsidRPr="00346865">
        <w:rPr>
          <w:rFonts w:ascii="Cordia New" w:hAnsi="Cordia New" w:cs="Cordia New"/>
          <w:sz w:val="26"/>
          <w:szCs w:val="26"/>
          <w:cs/>
        </w:rPr>
        <w:t>ที่ดินและอาคาร</w:t>
      </w:r>
      <w:r w:rsidR="003B339A">
        <w:rPr>
          <w:rFonts w:ascii="Cordia New" w:hAnsi="Cordia New" w:cs="Cordia New" w:hint="cs"/>
          <w:sz w:val="26"/>
          <w:szCs w:val="26"/>
          <w:cs/>
        </w:rPr>
        <w:t>ใช้</w:t>
      </w:r>
      <w:r w:rsidRPr="00346865">
        <w:rPr>
          <w:rFonts w:ascii="Cordia New" w:hAnsi="Cordia New" w:cs="Cordia New"/>
          <w:sz w:val="26"/>
          <w:szCs w:val="26"/>
          <w:cs/>
        </w:rPr>
        <w:t>เป็นหลักประกันสำหรับเงินกู้ยืมระยะสั้นจากสถาบันการเงินแห่งหนึ่ง</w:t>
      </w:r>
      <w:r w:rsidRPr="0034686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F5E55" w:rsidRPr="00346865">
        <w:rPr>
          <w:rFonts w:ascii="Cordia New" w:hAnsi="Cordia New" w:cs="Cordia New"/>
          <w:sz w:val="26"/>
          <w:szCs w:val="26"/>
          <w:lang w:val="en-GB"/>
        </w:rPr>
        <w:br/>
      </w:r>
      <w:r w:rsidRPr="00346865">
        <w:rPr>
          <w:rFonts w:ascii="Cordia New" w:hAnsi="Cordia New" w:cs="Cordia New"/>
          <w:sz w:val="26"/>
          <w:szCs w:val="26"/>
          <w:lang w:val="en-GB"/>
        </w:rPr>
        <w:t>(</w:t>
      </w:r>
      <w:r w:rsidRPr="00346865">
        <w:rPr>
          <w:rFonts w:ascii="Cordia New" w:hAnsi="Cordia New" w:cs="Cordia New"/>
          <w:sz w:val="26"/>
          <w:szCs w:val="26"/>
          <w:cs/>
          <w:lang w:val="en-GB"/>
        </w:rPr>
        <w:t xml:space="preserve">หมายเหตุ </w:t>
      </w:r>
      <w:r w:rsidRPr="00346865">
        <w:rPr>
          <w:rFonts w:ascii="Cordia New" w:hAnsi="Cordia New" w:cs="Cordia New"/>
          <w:sz w:val="26"/>
          <w:szCs w:val="26"/>
        </w:rPr>
        <w:t>3</w:t>
      </w:r>
      <w:r w:rsidR="009D3B22" w:rsidRPr="00346865">
        <w:rPr>
          <w:rFonts w:ascii="Cordia New" w:hAnsi="Cordia New" w:cs="Cordia New"/>
          <w:sz w:val="26"/>
          <w:szCs w:val="26"/>
        </w:rPr>
        <w:t>3</w:t>
      </w:r>
      <w:r w:rsidRPr="00346865">
        <w:rPr>
          <w:rFonts w:ascii="Cordia New" w:hAnsi="Cordia New" w:cs="Cordia New"/>
          <w:sz w:val="26"/>
          <w:szCs w:val="26"/>
        </w:rPr>
        <w:t>)</w:t>
      </w:r>
    </w:p>
    <w:p w14:paraId="0F6E8C8A" w14:textId="77777777" w:rsidR="00F9187D" w:rsidRDefault="00F9187D" w:rsidP="00657B49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color w:val="auto"/>
          <w:sz w:val="26"/>
          <w:szCs w:val="26"/>
        </w:rPr>
      </w:pPr>
    </w:p>
    <w:p w14:paraId="4CC6EE38" w14:textId="2853E1D1" w:rsidR="00AD2607" w:rsidRPr="00616E3E" w:rsidRDefault="00120762" w:rsidP="00657B49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  <w:r w:rsidRPr="00616E3E">
        <w:rPr>
          <w:rFonts w:ascii="Cordia New" w:hAnsi="Cordia New" w:cs="Cordia New"/>
          <w:b/>
          <w:bCs/>
          <w:color w:val="auto"/>
          <w:sz w:val="26"/>
          <w:szCs w:val="26"/>
          <w:cs/>
          <w:lang w:val="th-TH"/>
        </w:rPr>
        <w:t>สัญญา</w:t>
      </w:r>
      <w:r w:rsidRPr="00616E3E">
        <w:rPr>
          <w:rFonts w:ascii="Cordia New" w:hAnsi="Cordia New" w:cs="Cordia New"/>
          <w:b/>
          <w:bCs/>
          <w:color w:val="auto"/>
          <w:sz w:val="26"/>
          <w:szCs w:val="26"/>
          <w:cs/>
        </w:rPr>
        <w:t>เช่า</w:t>
      </w:r>
    </w:p>
    <w:p w14:paraId="297AB571" w14:textId="77777777" w:rsidR="00AD2607" w:rsidRPr="00616E3E" w:rsidRDefault="00AD2607" w:rsidP="00657B49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</w:p>
    <w:p w14:paraId="0FBAB02D" w14:textId="6F5BA49A" w:rsidR="00F74D7E" w:rsidRPr="001321E1" w:rsidRDefault="00F74D7E" w:rsidP="00657B49">
      <w:pPr>
        <w:pStyle w:val="CordiaNew"/>
        <w:numPr>
          <w:ilvl w:val="1"/>
          <w:numId w:val="24"/>
        </w:numPr>
        <w:tabs>
          <w:tab w:val="clear" w:pos="4153"/>
        </w:tabs>
        <w:ind w:left="900" w:hanging="540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1321E1">
        <w:rPr>
          <w:rFonts w:ascii="Cordia New" w:hAnsi="Cordia New" w:cs="Cordia New"/>
          <w:color w:val="auto"/>
          <w:sz w:val="26"/>
          <w:szCs w:val="26"/>
          <w:cs/>
        </w:rPr>
        <w:t>สินทรัพย์สิทธิการใช้</w:t>
      </w:r>
    </w:p>
    <w:p w14:paraId="080570E3" w14:textId="77777777" w:rsidR="00F74D7E" w:rsidRPr="00775BB3" w:rsidRDefault="00F74D7E" w:rsidP="00657B49">
      <w:pPr>
        <w:pStyle w:val="ListParagraph"/>
        <w:spacing w:line="240" w:lineRule="auto"/>
        <w:ind w:left="1195"/>
        <w:rPr>
          <w:rFonts w:ascii="Cordia New" w:eastAsia="Cordia New" w:hAnsi="Cordia New" w:cs="Cordia New"/>
          <w:sz w:val="26"/>
          <w:szCs w:val="26"/>
          <w:highlight w:val="yellow"/>
          <w:lang w:eastAsia="th-TH"/>
        </w:rPr>
      </w:pPr>
    </w:p>
    <w:tbl>
      <w:tblPr>
        <w:tblW w:w="8595" w:type="dxa"/>
        <w:tblInd w:w="783" w:type="dxa"/>
        <w:tblLayout w:type="fixed"/>
        <w:tblLook w:val="0000" w:firstRow="0" w:lastRow="0" w:firstColumn="0" w:lastColumn="0" w:noHBand="0" w:noVBand="0"/>
      </w:tblPr>
      <w:tblGrid>
        <w:gridCol w:w="3033"/>
        <w:gridCol w:w="1350"/>
        <w:gridCol w:w="1350"/>
        <w:gridCol w:w="1453"/>
        <w:gridCol w:w="1409"/>
      </w:tblGrid>
      <w:tr w:rsidR="00DF5E55" w:rsidRPr="00775BB3" w14:paraId="6DBEE4F8" w14:textId="77777777" w:rsidTr="00CD75A8">
        <w:trPr>
          <w:cantSplit/>
          <w:tblHeader/>
        </w:trPr>
        <w:tc>
          <w:tcPr>
            <w:tcW w:w="3033" w:type="dxa"/>
          </w:tcPr>
          <w:p w14:paraId="773E2A20" w14:textId="6CAC8A52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(หน่วย </w:t>
            </w:r>
            <w:r w:rsidRPr="00A70ECB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  <w:r w:rsidRPr="00A70EC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  <w:tc>
          <w:tcPr>
            <w:tcW w:w="5562" w:type="dxa"/>
            <w:gridSpan w:val="4"/>
          </w:tcPr>
          <w:p w14:paraId="26E3018A" w14:textId="6EA13052" w:rsidR="00DF5E55" w:rsidRPr="00A70ECB" w:rsidRDefault="00DF5E55" w:rsidP="004720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F5E55" w:rsidRPr="00775BB3" w14:paraId="18020BBC" w14:textId="77777777" w:rsidTr="00CD75A8">
        <w:trPr>
          <w:cantSplit/>
          <w:trHeight w:val="342"/>
          <w:tblHeader/>
        </w:trPr>
        <w:tc>
          <w:tcPr>
            <w:tcW w:w="3033" w:type="dxa"/>
          </w:tcPr>
          <w:p w14:paraId="6C207A4D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DEBBCC" w14:textId="2916A83B" w:rsidR="00DF5E55" w:rsidRPr="00A70ECB" w:rsidRDefault="00DF5E55" w:rsidP="004720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</w:tcPr>
          <w:p w14:paraId="00CD5020" w14:textId="7B562F09" w:rsidR="00DF5E55" w:rsidRPr="00A70ECB" w:rsidRDefault="00DF5E55" w:rsidP="004720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53" w:type="dxa"/>
          </w:tcPr>
          <w:p w14:paraId="3500CAF1" w14:textId="52A463FC" w:rsidR="00DF5E55" w:rsidRPr="00A70ECB" w:rsidRDefault="00DF5E55" w:rsidP="00472088">
            <w:pPr>
              <w:pBdr>
                <w:bottom w:val="single" w:sz="4" w:space="1" w:color="auto"/>
              </w:pBdr>
              <w:tabs>
                <w:tab w:val="clear" w:pos="4678"/>
                <w:tab w:val="left" w:pos="2492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09" w:type="dxa"/>
          </w:tcPr>
          <w:p w14:paraId="2961623A" w14:textId="16E986BA" w:rsidR="00DF5E55" w:rsidRPr="00A70ECB" w:rsidRDefault="00DF5E55" w:rsidP="00472088">
            <w:pPr>
              <w:pBdr>
                <w:bottom w:val="single" w:sz="4" w:space="1" w:color="auto"/>
              </w:pBdr>
              <w:tabs>
                <w:tab w:val="clear" w:pos="4678"/>
                <w:tab w:val="left" w:pos="2492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DF5E55" w:rsidRPr="00775BB3" w14:paraId="63996C38" w14:textId="77777777" w:rsidTr="00CD75A8">
        <w:trPr>
          <w:cantSplit/>
          <w:trHeight w:val="333"/>
          <w:tblHeader/>
        </w:trPr>
        <w:tc>
          <w:tcPr>
            <w:tcW w:w="3033" w:type="dxa"/>
          </w:tcPr>
          <w:p w14:paraId="2188FBC6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4C9CC7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F6E822A" w14:textId="47AA535B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53" w:type="dxa"/>
          </w:tcPr>
          <w:p w14:paraId="1F2F918E" w14:textId="14EEFD0C" w:rsidR="00DF5E55" w:rsidRPr="00A70ECB" w:rsidRDefault="00DF5E55" w:rsidP="00472088">
            <w:pPr>
              <w:tabs>
                <w:tab w:val="clear" w:pos="4678"/>
                <w:tab w:val="left" w:pos="2492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09" w:type="dxa"/>
          </w:tcPr>
          <w:p w14:paraId="4D7383F0" w14:textId="77777777" w:rsidR="00DF5E55" w:rsidRPr="00A70ECB" w:rsidRDefault="00DF5E55" w:rsidP="00472088">
            <w:pPr>
              <w:tabs>
                <w:tab w:val="clear" w:pos="4678"/>
                <w:tab w:val="left" w:pos="2492"/>
              </w:tabs>
              <w:spacing w:line="380" w:lineRule="exact"/>
              <w:ind w:right="-3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DF5E55" w:rsidRPr="00775BB3" w14:paraId="0CE70A53" w14:textId="77777777" w:rsidTr="00CD75A8">
        <w:trPr>
          <w:cantSplit/>
        </w:trPr>
        <w:tc>
          <w:tcPr>
            <w:tcW w:w="3033" w:type="dxa"/>
            <w:vAlign w:val="bottom"/>
          </w:tcPr>
          <w:p w14:paraId="0FD99EFA" w14:textId="609699D6" w:rsidR="00DF5E55" w:rsidRPr="00A70ECB" w:rsidRDefault="00345FCA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6" w:right="-36" w:hanging="28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70ECB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592E254E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C25A22" w14:textId="78FB3BB2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3" w:type="dxa"/>
          </w:tcPr>
          <w:p w14:paraId="2AB48F40" w14:textId="50605C50" w:rsidR="00DF5E55" w:rsidRPr="00A70ECB" w:rsidRDefault="00DF5E55" w:rsidP="00472088">
            <w:pPr>
              <w:tabs>
                <w:tab w:val="clear" w:pos="4678"/>
                <w:tab w:val="left" w:pos="2492"/>
              </w:tabs>
              <w:spacing w:line="380" w:lineRule="exact"/>
              <w:ind w:left="-12" w:right="-1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09" w:type="dxa"/>
          </w:tcPr>
          <w:p w14:paraId="48FC2A14" w14:textId="77777777" w:rsidR="00DF5E55" w:rsidRPr="00A70ECB" w:rsidRDefault="00DF5E55" w:rsidP="00472088">
            <w:pPr>
              <w:tabs>
                <w:tab w:val="clear" w:pos="4678"/>
                <w:tab w:val="left" w:pos="2492"/>
              </w:tabs>
              <w:spacing w:line="380" w:lineRule="exact"/>
              <w:ind w:left="-12" w:right="-1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F5E55" w:rsidRPr="00775BB3" w14:paraId="3966B4D8" w14:textId="77777777" w:rsidTr="00CD75A8">
        <w:trPr>
          <w:cantSplit/>
        </w:trPr>
        <w:tc>
          <w:tcPr>
            <w:tcW w:w="3033" w:type="dxa"/>
            <w:vAlign w:val="bottom"/>
          </w:tcPr>
          <w:p w14:paraId="71BABF8D" w14:textId="19A0B602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6" w:right="-36" w:hanging="28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A70ECB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A70ECB">
              <w:rPr>
                <w:rFonts w:ascii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00A70ECB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9B1855" w:rsidRPr="00A70ECB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7D65B1A2" w14:textId="2C04B604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>4,928</w:t>
            </w:r>
          </w:p>
        </w:tc>
        <w:tc>
          <w:tcPr>
            <w:tcW w:w="1350" w:type="dxa"/>
            <w:vAlign w:val="bottom"/>
          </w:tcPr>
          <w:p w14:paraId="71FCAAAC" w14:textId="27D0CF25" w:rsidR="00DF5E55" w:rsidRPr="00A70ECB" w:rsidRDefault="000248FF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>15,515</w:t>
            </w:r>
          </w:p>
        </w:tc>
        <w:tc>
          <w:tcPr>
            <w:tcW w:w="1453" w:type="dxa"/>
            <w:vAlign w:val="bottom"/>
          </w:tcPr>
          <w:p w14:paraId="24537CB6" w14:textId="63397AEE" w:rsidR="00DF5E55" w:rsidRPr="00A70ECB" w:rsidRDefault="00A8612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>3,311</w:t>
            </w:r>
          </w:p>
        </w:tc>
        <w:tc>
          <w:tcPr>
            <w:tcW w:w="1409" w:type="dxa"/>
            <w:vAlign w:val="bottom"/>
          </w:tcPr>
          <w:p w14:paraId="142A64B8" w14:textId="1B8861AA" w:rsidR="00DF5E55" w:rsidRPr="00A70ECB" w:rsidRDefault="00875F48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>23</w:t>
            </w:r>
            <w:r w:rsidR="00351C02" w:rsidRPr="00A70ECB">
              <w:rPr>
                <w:rFonts w:ascii="Cordia New" w:hAnsi="Cordia New" w:cs="Cordia New"/>
                <w:sz w:val="26"/>
                <w:szCs w:val="26"/>
              </w:rPr>
              <w:t>,754</w:t>
            </w:r>
          </w:p>
        </w:tc>
      </w:tr>
      <w:tr w:rsidR="00DF5E55" w:rsidRPr="00775BB3" w14:paraId="0A2C3ADB" w14:textId="77777777" w:rsidTr="00CD75A8">
        <w:trPr>
          <w:cantSplit/>
        </w:trPr>
        <w:tc>
          <w:tcPr>
            <w:tcW w:w="3033" w:type="dxa"/>
            <w:vAlign w:val="bottom"/>
          </w:tcPr>
          <w:p w14:paraId="0A73F5ED" w14:textId="5D07E751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6" w:right="-36" w:hanging="28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DAE2FF6" w14:textId="005D534E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E729FF2" w14:textId="17517E2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>1,099</w:t>
            </w:r>
          </w:p>
        </w:tc>
        <w:tc>
          <w:tcPr>
            <w:tcW w:w="1453" w:type="dxa"/>
            <w:vAlign w:val="bottom"/>
          </w:tcPr>
          <w:p w14:paraId="4E6EEDDD" w14:textId="2C615518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14:paraId="1DF2E447" w14:textId="2D0A4109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>1,099</w:t>
            </w:r>
          </w:p>
        </w:tc>
      </w:tr>
      <w:tr w:rsidR="00351C02" w:rsidRPr="00775BB3" w14:paraId="61BF2BEE" w14:textId="77777777" w:rsidTr="00CD75A8">
        <w:trPr>
          <w:cantSplit/>
        </w:trPr>
        <w:tc>
          <w:tcPr>
            <w:tcW w:w="3033" w:type="dxa"/>
            <w:vAlign w:val="bottom"/>
          </w:tcPr>
          <w:p w14:paraId="50042C09" w14:textId="259F5161" w:rsidR="00351C02" w:rsidRPr="00A70ECB" w:rsidRDefault="006670D8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6" w:right="-36" w:hanging="28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70ECB">
              <w:rPr>
                <w:rFonts w:ascii="Cordia New" w:hAnsi="Cordia New" w:cs="Cordia New" w:hint="cs"/>
                <w:sz w:val="26"/>
                <w:szCs w:val="26"/>
                <w:cs/>
              </w:rPr>
              <w:t>ค่าเสื่อมราคา</w:t>
            </w:r>
            <w:r w:rsidR="00EF706A" w:rsidRPr="00A70ECB">
              <w:rPr>
                <w:rFonts w:ascii="Cordia New" w:hAnsi="Cordia New" w:cs="Cordi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50" w:type="dxa"/>
            <w:vAlign w:val="bottom"/>
          </w:tcPr>
          <w:p w14:paraId="4B1A260B" w14:textId="6C659F4E" w:rsidR="00351C02" w:rsidRPr="00A70ECB" w:rsidRDefault="00EF706A" w:rsidP="004720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53251F5" w14:textId="252E89F8" w:rsidR="00351C02" w:rsidRPr="00A70ECB" w:rsidRDefault="00EF706A" w:rsidP="004720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F72E1" w:rsidRPr="00A70ECB">
              <w:rPr>
                <w:rFonts w:ascii="Cordia New" w:hAnsi="Cordia New" w:cs="Cordia New"/>
                <w:sz w:val="26"/>
                <w:szCs w:val="26"/>
              </w:rPr>
              <w:t>6,395)</w:t>
            </w:r>
          </w:p>
        </w:tc>
        <w:tc>
          <w:tcPr>
            <w:tcW w:w="1453" w:type="dxa"/>
            <w:vAlign w:val="bottom"/>
          </w:tcPr>
          <w:p w14:paraId="367EF54D" w14:textId="5538D3E1" w:rsidR="00351C02" w:rsidRPr="00A70ECB" w:rsidRDefault="00FF72E1" w:rsidP="004720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 xml:space="preserve">  (827)</w:t>
            </w:r>
          </w:p>
        </w:tc>
        <w:tc>
          <w:tcPr>
            <w:tcW w:w="1409" w:type="dxa"/>
            <w:vAlign w:val="bottom"/>
          </w:tcPr>
          <w:p w14:paraId="3F9567E2" w14:textId="691377CE" w:rsidR="00351C02" w:rsidRPr="00A70ECB" w:rsidRDefault="006D7B9A" w:rsidP="004720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>(7,222)</w:t>
            </w:r>
          </w:p>
        </w:tc>
      </w:tr>
      <w:tr w:rsidR="00DF5E55" w:rsidRPr="00775BB3" w14:paraId="1360C224" w14:textId="77777777" w:rsidTr="00CD75A8">
        <w:trPr>
          <w:cantSplit/>
        </w:trPr>
        <w:tc>
          <w:tcPr>
            <w:tcW w:w="3033" w:type="dxa"/>
            <w:vAlign w:val="bottom"/>
          </w:tcPr>
          <w:p w14:paraId="15C9D1E8" w14:textId="10600AB5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6" w:right="-36" w:hanging="28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A70ECB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A70ECB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A70ECB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9B1855" w:rsidRPr="00A70ECB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7A865E16" w14:textId="7D6DAE9D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>4,928</w:t>
            </w:r>
          </w:p>
        </w:tc>
        <w:tc>
          <w:tcPr>
            <w:tcW w:w="1350" w:type="dxa"/>
            <w:vAlign w:val="bottom"/>
          </w:tcPr>
          <w:p w14:paraId="0FD463A9" w14:textId="0E386412" w:rsidR="00DF5E55" w:rsidRPr="00A70ECB" w:rsidRDefault="00AD64F8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>10,219</w:t>
            </w:r>
          </w:p>
        </w:tc>
        <w:tc>
          <w:tcPr>
            <w:tcW w:w="1453" w:type="dxa"/>
            <w:vAlign w:val="bottom"/>
          </w:tcPr>
          <w:p w14:paraId="62001300" w14:textId="0AF82697" w:rsidR="00DF5E55" w:rsidRPr="00A70ECB" w:rsidRDefault="00AD64F8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>2,484</w:t>
            </w:r>
          </w:p>
        </w:tc>
        <w:tc>
          <w:tcPr>
            <w:tcW w:w="1409" w:type="dxa"/>
            <w:vAlign w:val="bottom"/>
          </w:tcPr>
          <w:p w14:paraId="04322922" w14:textId="7BBF4815" w:rsidR="00DF5E55" w:rsidRPr="00A70ECB" w:rsidRDefault="00AD64F8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>17,631</w:t>
            </w:r>
          </w:p>
        </w:tc>
      </w:tr>
      <w:tr w:rsidR="00CC6568" w:rsidRPr="00775BB3" w14:paraId="3B2CE9A5" w14:textId="77777777" w:rsidTr="00CD75A8">
        <w:trPr>
          <w:cantSplit/>
        </w:trPr>
        <w:tc>
          <w:tcPr>
            <w:tcW w:w="3033" w:type="dxa"/>
            <w:vAlign w:val="bottom"/>
          </w:tcPr>
          <w:p w14:paraId="1ED083AE" w14:textId="01D117FC" w:rsidR="00CC6568" w:rsidRPr="00A70ECB" w:rsidRDefault="00CC6568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6" w:right="-36" w:hanging="28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05871D8" w14:textId="2E1C3056" w:rsidR="00CC6568" w:rsidRPr="00A70ECB" w:rsidRDefault="00BE2C36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C1437D3" w14:textId="0A770C6B" w:rsidR="00CC6568" w:rsidRPr="00A70ECB" w:rsidRDefault="00BE2C36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53" w:type="dxa"/>
            <w:vAlign w:val="bottom"/>
          </w:tcPr>
          <w:p w14:paraId="4EAE50A6" w14:textId="548E1500" w:rsidR="00CC6568" w:rsidRPr="00A70ECB" w:rsidRDefault="00150E5A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14:paraId="1058D696" w14:textId="27B5F3E3" w:rsidR="00CC6568" w:rsidRPr="00A70ECB" w:rsidRDefault="00150E5A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78D3" w:rsidRPr="00A70ECB" w14:paraId="5AA9D931" w14:textId="77777777" w:rsidTr="00CD75A8">
        <w:trPr>
          <w:cantSplit/>
        </w:trPr>
        <w:tc>
          <w:tcPr>
            <w:tcW w:w="3033" w:type="dxa"/>
            <w:vAlign w:val="bottom"/>
          </w:tcPr>
          <w:p w14:paraId="7DF98BAF" w14:textId="61192106" w:rsidR="009178D3" w:rsidRPr="00A70ECB" w:rsidRDefault="00561232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6" w:right="-36" w:hanging="284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ปรับปรุง</w:t>
            </w:r>
            <w:r w:rsidR="00D51CEC" w:rsidRPr="00A70ECB">
              <w:rPr>
                <w:rFonts w:ascii="Cordia New" w:hAnsi="Cordia New" w:cs="Cordia New" w:hint="cs"/>
                <w:sz w:val="26"/>
                <w:szCs w:val="26"/>
                <w:cs/>
              </w:rPr>
              <w:t>จากการประเมินสัญญา</w:t>
            </w:r>
            <w:r w:rsidR="001B095D" w:rsidRPr="00A70ECB">
              <w:rPr>
                <w:rFonts w:ascii="Cordia New" w:hAnsi="Cordia New" w:cs="Cordia New" w:hint="cs"/>
                <w:sz w:val="26"/>
                <w:szCs w:val="26"/>
                <w:cs/>
              </w:rPr>
              <w:t>เช่า</w:t>
            </w:r>
            <w:r w:rsidR="00D51CEC" w:rsidRPr="00A70ECB">
              <w:rPr>
                <w:rFonts w:ascii="Cordia New" w:hAnsi="Cordia New" w:cs="Cordia New" w:hint="cs"/>
                <w:sz w:val="26"/>
                <w:szCs w:val="26"/>
                <w:cs/>
              </w:rPr>
              <w:t>ใหม่</w:t>
            </w:r>
          </w:p>
        </w:tc>
        <w:tc>
          <w:tcPr>
            <w:tcW w:w="1350" w:type="dxa"/>
            <w:vAlign w:val="bottom"/>
          </w:tcPr>
          <w:p w14:paraId="6970C357" w14:textId="59D8D6D2" w:rsidR="009178D3" w:rsidRPr="00A70ECB" w:rsidRDefault="00F502BE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602C9BB" w14:textId="3DE82A3D" w:rsidR="009178D3" w:rsidRPr="00A70ECB" w:rsidRDefault="00BE2C36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3,546</w:t>
            </w:r>
          </w:p>
        </w:tc>
        <w:tc>
          <w:tcPr>
            <w:tcW w:w="1453" w:type="dxa"/>
            <w:vAlign w:val="bottom"/>
          </w:tcPr>
          <w:p w14:paraId="5401DEB4" w14:textId="0E50E947" w:rsidR="009178D3" w:rsidRPr="00A70ECB" w:rsidRDefault="00150E5A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14:paraId="66C97C13" w14:textId="58D7C6EA" w:rsidR="009178D3" w:rsidRPr="00A70ECB" w:rsidRDefault="00150E5A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3,546</w:t>
            </w:r>
          </w:p>
        </w:tc>
      </w:tr>
      <w:tr w:rsidR="009178D3" w:rsidRPr="00A70ECB" w14:paraId="59B07B21" w14:textId="77777777" w:rsidTr="00CD75A8">
        <w:trPr>
          <w:cantSplit/>
        </w:trPr>
        <w:tc>
          <w:tcPr>
            <w:tcW w:w="3033" w:type="dxa"/>
            <w:vAlign w:val="bottom"/>
          </w:tcPr>
          <w:p w14:paraId="388749A5" w14:textId="73F9266F" w:rsidR="009178D3" w:rsidRPr="00A70ECB" w:rsidRDefault="009178D3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6" w:right="-36" w:hanging="28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70ECB">
              <w:rPr>
                <w:rFonts w:ascii="Cordia New" w:hAnsi="Cordia New" w:cs="Cordia New" w:hint="cs"/>
                <w:sz w:val="26"/>
                <w:szCs w:val="26"/>
                <w:cs/>
              </w:rPr>
              <w:t>กำไรจากกา</w:t>
            </w:r>
            <w:r w:rsidR="00833891" w:rsidRPr="00A70ECB">
              <w:rPr>
                <w:rFonts w:ascii="Cordia New" w:hAnsi="Cordia New" w:cs="Cordia New" w:hint="cs"/>
                <w:sz w:val="26"/>
                <w:szCs w:val="26"/>
                <w:cs/>
              </w:rPr>
              <w:t>รยกเลิกสัญญา</w:t>
            </w:r>
          </w:p>
        </w:tc>
        <w:tc>
          <w:tcPr>
            <w:tcW w:w="1350" w:type="dxa"/>
            <w:vAlign w:val="bottom"/>
          </w:tcPr>
          <w:p w14:paraId="39210A65" w14:textId="7FDA27C3" w:rsidR="009178D3" w:rsidRPr="00A70ECB" w:rsidRDefault="00BE2C36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3989B29" w14:textId="26AA4A90" w:rsidR="009178D3" w:rsidRPr="00A70ECB" w:rsidRDefault="00BE2C36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464</w:t>
            </w:r>
          </w:p>
        </w:tc>
        <w:tc>
          <w:tcPr>
            <w:tcW w:w="1453" w:type="dxa"/>
            <w:vAlign w:val="bottom"/>
          </w:tcPr>
          <w:p w14:paraId="50853EE6" w14:textId="51120ABB" w:rsidR="009178D3" w:rsidRPr="00A70ECB" w:rsidRDefault="00150E5A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14:paraId="22CAD094" w14:textId="1A2B627E" w:rsidR="009178D3" w:rsidRPr="00A70ECB" w:rsidRDefault="00150E5A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464</w:t>
            </w:r>
          </w:p>
        </w:tc>
      </w:tr>
      <w:tr w:rsidR="00DF5E55" w:rsidRPr="00775BB3" w14:paraId="2513FF5B" w14:textId="77777777" w:rsidTr="00CD75A8">
        <w:trPr>
          <w:cantSplit/>
        </w:trPr>
        <w:tc>
          <w:tcPr>
            <w:tcW w:w="3033" w:type="dxa"/>
            <w:vAlign w:val="bottom"/>
          </w:tcPr>
          <w:p w14:paraId="423297A3" w14:textId="5317A074" w:rsidR="00DF5E55" w:rsidRPr="00A70ECB" w:rsidRDefault="00CC6568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6" w:right="-36" w:hanging="28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70ECB">
              <w:rPr>
                <w:rFonts w:ascii="Cordia New" w:hAnsi="Cordia New" w:cs="Cordi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29F020DB" w14:textId="6F345F2B" w:rsidR="00DF5E55" w:rsidRPr="00A70ECB" w:rsidRDefault="00BE2C36" w:rsidP="004720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C2946D3" w14:textId="52BDE353" w:rsidR="00DF5E55" w:rsidRPr="00A70ECB" w:rsidRDefault="00BE2C36" w:rsidP="004720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(6,302)</w:t>
            </w:r>
          </w:p>
        </w:tc>
        <w:tc>
          <w:tcPr>
            <w:tcW w:w="1453" w:type="dxa"/>
            <w:vAlign w:val="bottom"/>
          </w:tcPr>
          <w:p w14:paraId="568F019D" w14:textId="31467DB3" w:rsidR="00DF5E55" w:rsidRPr="00A70ECB" w:rsidRDefault="00150E5A" w:rsidP="004720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(830)</w:t>
            </w:r>
          </w:p>
        </w:tc>
        <w:tc>
          <w:tcPr>
            <w:tcW w:w="1409" w:type="dxa"/>
            <w:vAlign w:val="bottom"/>
          </w:tcPr>
          <w:p w14:paraId="29C92819" w14:textId="366FC463" w:rsidR="00DF5E55" w:rsidRPr="00A70ECB" w:rsidRDefault="00150E5A" w:rsidP="004720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(7,132)</w:t>
            </w:r>
          </w:p>
        </w:tc>
      </w:tr>
      <w:tr w:rsidR="00DF5E55" w:rsidRPr="00775BB3" w14:paraId="53CF5033" w14:textId="77777777" w:rsidTr="00CD75A8">
        <w:trPr>
          <w:cantSplit/>
        </w:trPr>
        <w:tc>
          <w:tcPr>
            <w:tcW w:w="3033" w:type="dxa"/>
            <w:vAlign w:val="bottom"/>
          </w:tcPr>
          <w:p w14:paraId="484C56FA" w14:textId="57F5B94C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6" w:right="-36" w:hanging="28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A70ECB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A70ECB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A70ECB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9B1855" w:rsidRPr="00A70ECB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1FFE3ABA" w14:textId="4365A949" w:rsidR="00DF5E55" w:rsidRPr="00A70ECB" w:rsidRDefault="00BE2C36" w:rsidP="004720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4,928</w:t>
            </w:r>
          </w:p>
        </w:tc>
        <w:tc>
          <w:tcPr>
            <w:tcW w:w="1350" w:type="dxa"/>
            <w:vAlign w:val="bottom"/>
          </w:tcPr>
          <w:p w14:paraId="0AADCB2D" w14:textId="222738A7" w:rsidR="00DF5E55" w:rsidRPr="00A70ECB" w:rsidRDefault="00BE2C36" w:rsidP="004720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7,</w:t>
            </w:r>
            <w:r w:rsidR="00A9417E">
              <w:rPr>
                <w:rFonts w:ascii="Cordia New" w:hAnsi="Cordia New" w:cs="Cordia New"/>
                <w:sz w:val="26"/>
                <w:szCs w:val="26"/>
              </w:rPr>
              <w:t>92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453" w:type="dxa"/>
            <w:vAlign w:val="bottom"/>
          </w:tcPr>
          <w:p w14:paraId="33B1A19E" w14:textId="30C8F042" w:rsidR="00DF5E55" w:rsidRPr="00A70ECB" w:rsidRDefault="00150E5A" w:rsidP="004720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1,654</w:t>
            </w:r>
          </w:p>
        </w:tc>
        <w:tc>
          <w:tcPr>
            <w:tcW w:w="1409" w:type="dxa"/>
            <w:vAlign w:val="bottom"/>
          </w:tcPr>
          <w:p w14:paraId="3B3DFAE7" w14:textId="63C212D4" w:rsidR="00DF5E55" w:rsidRPr="00A70ECB" w:rsidRDefault="00150E5A" w:rsidP="0047208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14,509</w:t>
            </w:r>
          </w:p>
        </w:tc>
      </w:tr>
      <w:tr w:rsidR="00DF5E55" w:rsidRPr="00775BB3" w14:paraId="64A42F8F" w14:textId="77777777" w:rsidTr="00CD75A8">
        <w:trPr>
          <w:cantSplit/>
        </w:trPr>
        <w:tc>
          <w:tcPr>
            <w:tcW w:w="3033" w:type="dxa"/>
            <w:vAlign w:val="bottom"/>
          </w:tcPr>
          <w:p w14:paraId="53449E07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6" w:right="-36" w:hanging="28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976C659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D8F854" w14:textId="450D4758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3" w:type="dxa"/>
            <w:vAlign w:val="bottom"/>
          </w:tcPr>
          <w:p w14:paraId="0A6F42CB" w14:textId="165EE73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7684EDD0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F5E55" w:rsidRPr="00775BB3" w14:paraId="786E1E65" w14:textId="77777777" w:rsidTr="00CD75A8">
        <w:trPr>
          <w:cantSplit/>
          <w:trHeight w:val="285"/>
        </w:trPr>
        <w:tc>
          <w:tcPr>
            <w:tcW w:w="3033" w:type="dxa"/>
            <w:vAlign w:val="bottom"/>
          </w:tcPr>
          <w:p w14:paraId="4DA4CC1A" w14:textId="0BBF52D8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6" w:right="-36" w:hanging="28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70EC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  <w:r w:rsidRPr="00A70EC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2567</w:t>
            </w:r>
          </w:p>
        </w:tc>
        <w:tc>
          <w:tcPr>
            <w:tcW w:w="1350" w:type="dxa"/>
          </w:tcPr>
          <w:p w14:paraId="4636F2A9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350" w:type="dxa"/>
          </w:tcPr>
          <w:p w14:paraId="450828D7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453" w:type="dxa"/>
          </w:tcPr>
          <w:p w14:paraId="6513AC13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409" w:type="dxa"/>
          </w:tcPr>
          <w:p w14:paraId="7EFE2F6B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F5E55" w:rsidRPr="00775BB3" w14:paraId="00705FE2" w14:textId="77777777" w:rsidTr="00CD75A8">
        <w:trPr>
          <w:cantSplit/>
          <w:trHeight w:val="285"/>
        </w:trPr>
        <w:tc>
          <w:tcPr>
            <w:tcW w:w="3033" w:type="dxa"/>
            <w:vAlign w:val="bottom"/>
          </w:tcPr>
          <w:p w14:paraId="431EC2A5" w14:textId="00601B1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6" w:right="-36" w:hanging="28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0E1E0E02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350" w:type="dxa"/>
          </w:tcPr>
          <w:p w14:paraId="320C22F1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453" w:type="dxa"/>
          </w:tcPr>
          <w:p w14:paraId="16A54494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409" w:type="dxa"/>
          </w:tcPr>
          <w:p w14:paraId="2F4B8D16" w14:textId="431BA4A7" w:rsidR="00DF5E55" w:rsidRPr="00A70ECB" w:rsidRDefault="00DF5E55" w:rsidP="0047208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</w:rPr>
              <w:t>7,222</w:t>
            </w:r>
          </w:p>
        </w:tc>
      </w:tr>
      <w:tr w:rsidR="00DF5E55" w:rsidRPr="00775BB3" w14:paraId="49F4BDB0" w14:textId="77777777" w:rsidTr="00CD75A8">
        <w:trPr>
          <w:cantSplit/>
          <w:trHeight w:val="285"/>
        </w:trPr>
        <w:tc>
          <w:tcPr>
            <w:tcW w:w="3033" w:type="dxa"/>
            <w:vAlign w:val="bottom"/>
          </w:tcPr>
          <w:p w14:paraId="1E102EE5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6" w:right="-36" w:hanging="28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DE3C022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350" w:type="dxa"/>
          </w:tcPr>
          <w:p w14:paraId="554EDA5A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453" w:type="dxa"/>
          </w:tcPr>
          <w:p w14:paraId="4D1B8E3A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409" w:type="dxa"/>
          </w:tcPr>
          <w:p w14:paraId="7C5E5521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F5E55" w:rsidRPr="00775BB3" w14:paraId="31BC7DDF" w14:textId="77777777" w:rsidTr="00CD75A8">
        <w:trPr>
          <w:cantSplit/>
          <w:trHeight w:val="285"/>
        </w:trPr>
        <w:tc>
          <w:tcPr>
            <w:tcW w:w="3033" w:type="dxa"/>
            <w:vAlign w:val="bottom"/>
          </w:tcPr>
          <w:p w14:paraId="0332D1E5" w14:textId="4F8A5F19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6" w:right="-36" w:hanging="284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70EC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  <w:r w:rsidRPr="00A70EC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2568</w:t>
            </w:r>
          </w:p>
        </w:tc>
        <w:tc>
          <w:tcPr>
            <w:tcW w:w="1350" w:type="dxa"/>
          </w:tcPr>
          <w:p w14:paraId="4FAAFF27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350" w:type="dxa"/>
          </w:tcPr>
          <w:p w14:paraId="6E0B6784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453" w:type="dxa"/>
          </w:tcPr>
          <w:p w14:paraId="468F1675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409" w:type="dxa"/>
          </w:tcPr>
          <w:p w14:paraId="6C87D327" w14:textId="77777777" w:rsidR="00DF5E55" w:rsidRPr="00A70ECB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F5E55" w:rsidRPr="00616E3E" w14:paraId="69C3D425" w14:textId="77777777" w:rsidTr="00CD75A8">
        <w:trPr>
          <w:cantSplit/>
          <w:trHeight w:val="285"/>
        </w:trPr>
        <w:tc>
          <w:tcPr>
            <w:tcW w:w="3033" w:type="dxa"/>
            <w:vAlign w:val="bottom"/>
          </w:tcPr>
          <w:p w14:paraId="55605C90" w14:textId="6A2383C5" w:rsidR="00DF5E55" w:rsidRPr="00616E3E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16" w:right="-36" w:hanging="284"/>
              <w:rPr>
                <w:rFonts w:ascii="Cordia New" w:hAnsi="Cordia New" w:cs="Cordia New"/>
                <w:sz w:val="26"/>
                <w:szCs w:val="26"/>
              </w:rPr>
            </w:pPr>
            <w:r w:rsidRPr="00A70ECB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3A9A6B3D" w14:textId="77777777" w:rsidR="00DF5E55" w:rsidRPr="00616E3E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350" w:type="dxa"/>
          </w:tcPr>
          <w:p w14:paraId="6CCBD14F" w14:textId="1FDE9F85" w:rsidR="00DF5E55" w:rsidRPr="00616E3E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453" w:type="dxa"/>
          </w:tcPr>
          <w:p w14:paraId="6229AB19" w14:textId="77777777" w:rsidR="00DF5E55" w:rsidRPr="00616E3E" w:rsidRDefault="00DF5E55" w:rsidP="00472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1409" w:type="dxa"/>
          </w:tcPr>
          <w:p w14:paraId="558EFE6F" w14:textId="66CEDDAB" w:rsidR="00DF5E55" w:rsidRPr="00616E3E" w:rsidRDefault="00150E5A" w:rsidP="0047208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7,132</w:t>
            </w:r>
          </w:p>
        </w:tc>
      </w:tr>
    </w:tbl>
    <w:p w14:paraId="2E5B00DA" w14:textId="365232D3" w:rsidR="00C32162" w:rsidRDefault="00C32162" w:rsidP="009B1855">
      <w:pPr>
        <w:pStyle w:val="CordiaNew"/>
        <w:tabs>
          <w:tab w:val="clear" w:pos="4153"/>
          <w:tab w:val="left" w:pos="426"/>
        </w:tabs>
        <w:ind w:left="990"/>
        <w:jc w:val="thaiDistribute"/>
        <w:rPr>
          <w:rFonts w:ascii="Cordia New" w:hAnsi="Cordia New" w:cs="Cordia New"/>
          <w:color w:val="auto"/>
          <w:sz w:val="26"/>
          <w:szCs w:val="26"/>
        </w:rPr>
      </w:pPr>
      <w:r>
        <w:rPr>
          <w:rFonts w:ascii="Cordia New" w:hAnsi="Cordia New" w:cs="Cordia New"/>
          <w:color w:val="auto"/>
          <w:sz w:val="26"/>
          <w:szCs w:val="26"/>
        </w:rPr>
        <w:br w:type="page"/>
      </w:r>
    </w:p>
    <w:p w14:paraId="54B59921" w14:textId="77777777" w:rsidR="00C32162" w:rsidRDefault="00C32162" w:rsidP="009B1855">
      <w:pPr>
        <w:pStyle w:val="CordiaNew"/>
        <w:tabs>
          <w:tab w:val="clear" w:pos="4153"/>
          <w:tab w:val="left" w:pos="426"/>
        </w:tabs>
        <w:ind w:left="990"/>
        <w:jc w:val="thaiDistribute"/>
        <w:rPr>
          <w:rFonts w:ascii="Cordia New" w:hAnsi="Cordia New" w:cs="Cordia New"/>
          <w:color w:val="auto"/>
          <w:sz w:val="26"/>
          <w:szCs w:val="26"/>
        </w:rPr>
      </w:pPr>
    </w:p>
    <w:p w14:paraId="5DD63956" w14:textId="169AE26A" w:rsidR="004D3A57" w:rsidRPr="00616E3E" w:rsidRDefault="00F74D7E" w:rsidP="00166E12">
      <w:pPr>
        <w:pStyle w:val="CordiaNew"/>
        <w:numPr>
          <w:ilvl w:val="1"/>
          <w:numId w:val="37"/>
        </w:numPr>
        <w:tabs>
          <w:tab w:val="clear" w:pos="4153"/>
        </w:tabs>
        <w:ind w:left="900" w:hanging="540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616E3E">
        <w:rPr>
          <w:rFonts w:ascii="Cordia New" w:hAnsi="Cordia New" w:cs="Cordia New"/>
          <w:color w:val="auto"/>
          <w:sz w:val="26"/>
          <w:szCs w:val="26"/>
          <w:cs/>
        </w:rPr>
        <w:t>หนี้สินตามสัญญาเช่า</w:t>
      </w:r>
    </w:p>
    <w:p w14:paraId="50B8F826" w14:textId="77777777" w:rsidR="004D3A57" w:rsidRPr="00616E3E" w:rsidRDefault="004D3A57" w:rsidP="004D3A57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4589" w:type="pct"/>
        <w:tblInd w:w="8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9"/>
        <w:gridCol w:w="1635"/>
        <w:gridCol w:w="282"/>
        <w:gridCol w:w="1685"/>
      </w:tblGrid>
      <w:tr w:rsidR="00A93CD2" w:rsidRPr="00616E3E" w14:paraId="72A4291D" w14:textId="77777777" w:rsidTr="009B1855">
        <w:trPr>
          <w:cantSplit/>
        </w:trPr>
        <w:tc>
          <w:tcPr>
            <w:tcW w:w="2894" w:type="pct"/>
          </w:tcPr>
          <w:p w14:paraId="7D88A79F" w14:textId="4A870A0F" w:rsidR="003C7629" w:rsidRPr="00616E3E" w:rsidRDefault="009B1855" w:rsidP="009B1855">
            <w:pPr>
              <w:spacing w:line="380" w:lineRule="exact"/>
              <w:ind w:left="11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bookmarkStart w:id="3" w:name="_Hlk157080190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พันบาท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06" w:type="pct"/>
            <w:gridSpan w:val="3"/>
            <w:tcBorders>
              <w:bottom w:val="single" w:sz="4" w:space="0" w:color="auto"/>
            </w:tcBorders>
          </w:tcPr>
          <w:p w14:paraId="5B8E2A37" w14:textId="77777777" w:rsidR="001D6B1C" w:rsidRDefault="00AA2E78" w:rsidP="009B1855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</w:t>
            </w:r>
            <w:r w:rsidR="00C05C97"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เงินรวมและ</w:t>
            </w:r>
          </w:p>
          <w:p w14:paraId="7E3C8416" w14:textId="729BBC27" w:rsidR="003C7629" w:rsidRPr="00616E3E" w:rsidRDefault="00996D25" w:rsidP="009B1855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0126" w:rsidRPr="00616E3E" w14:paraId="770FED62" w14:textId="77777777" w:rsidTr="009B1855">
        <w:trPr>
          <w:cantSplit/>
        </w:trPr>
        <w:tc>
          <w:tcPr>
            <w:tcW w:w="2894" w:type="pct"/>
          </w:tcPr>
          <w:p w14:paraId="1ECA37BF" w14:textId="77777777" w:rsidR="003C7629" w:rsidRPr="00616E3E" w:rsidRDefault="003C7629" w:rsidP="009B1855">
            <w:pPr>
              <w:spacing w:line="38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14:paraId="3E0FD7D5" w14:textId="45425FAB" w:rsidR="003C7629" w:rsidRPr="00616E3E" w:rsidRDefault="003C7629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9B1855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65" w:type="pct"/>
          </w:tcPr>
          <w:p w14:paraId="00D7D642" w14:textId="77777777" w:rsidR="003C7629" w:rsidRPr="00616E3E" w:rsidRDefault="003C7629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5" w:type="pct"/>
            <w:tcBorders>
              <w:bottom w:val="single" w:sz="4" w:space="0" w:color="auto"/>
            </w:tcBorders>
          </w:tcPr>
          <w:p w14:paraId="73434737" w14:textId="00BD3133" w:rsidR="003C7629" w:rsidRPr="00616E3E" w:rsidRDefault="003C7629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9B1855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</w:tr>
      <w:tr w:rsidR="00580126" w:rsidRPr="00616E3E" w14:paraId="11144E0A" w14:textId="77777777" w:rsidTr="009B1855">
        <w:trPr>
          <w:cantSplit/>
        </w:trPr>
        <w:tc>
          <w:tcPr>
            <w:tcW w:w="2894" w:type="pct"/>
          </w:tcPr>
          <w:p w14:paraId="3912BD44" w14:textId="4506D116" w:rsidR="003C7629" w:rsidRPr="00616E3E" w:rsidRDefault="003C7629" w:rsidP="009B1855">
            <w:pPr>
              <w:pStyle w:val="CordiaNew"/>
              <w:tabs>
                <w:tab w:val="clear" w:pos="4153"/>
                <w:tab w:val="left" w:pos="426"/>
              </w:tabs>
              <w:spacing w:line="380" w:lineRule="exact"/>
              <w:ind w:left="66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หนี้สินตาม</w:t>
            </w:r>
            <w:r w:rsidRPr="00616E3E">
              <w:rPr>
                <w:rFonts w:ascii="Cordia New" w:hAnsi="Cordia New" w:cs="Cord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เช่า </w:t>
            </w:r>
          </w:p>
        </w:tc>
        <w:tc>
          <w:tcPr>
            <w:tcW w:w="956" w:type="pct"/>
          </w:tcPr>
          <w:p w14:paraId="4257BB7E" w14:textId="77777777" w:rsidR="003C7629" w:rsidRPr="00616E3E" w:rsidRDefault="003C7629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5" w:type="pct"/>
          </w:tcPr>
          <w:p w14:paraId="3AC0AF7C" w14:textId="77777777" w:rsidR="003C7629" w:rsidRPr="00616E3E" w:rsidRDefault="003C7629" w:rsidP="009B1855">
            <w:pPr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pct"/>
          </w:tcPr>
          <w:p w14:paraId="0D18F24E" w14:textId="77777777" w:rsidR="003C7629" w:rsidRPr="00616E3E" w:rsidRDefault="003C7629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80126" w:rsidRPr="00616E3E" w14:paraId="1352F76D" w14:textId="77777777" w:rsidTr="009B1855">
        <w:trPr>
          <w:cantSplit/>
        </w:trPr>
        <w:tc>
          <w:tcPr>
            <w:tcW w:w="2894" w:type="pct"/>
          </w:tcPr>
          <w:p w14:paraId="530295D8" w14:textId="77777777" w:rsidR="009B1855" w:rsidRPr="00616E3E" w:rsidRDefault="009B1855" w:rsidP="009B1855">
            <w:pPr>
              <w:pStyle w:val="CordiaNew"/>
              <w:tabs>
                <w:tab w:val="clear" w:pos="4153"/>
                <w:tab w:val="left" w:pos="426"/>
              </w:tabs>
              <w:spacing w:line="380" w:lineRule="exact"/>
              <w:ind w:left="66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Pr="00616E3E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1 </w:t>
            </w:r>
            <w:r w:rsidRPr="00616E3E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956" w:type="pct"/>
          </w:tcPr>
          <w:p w14:paraId="745BA1D6" w14:textId="5B019950" w:rsidR="009B1855" w:rsidRPr="00616E3E" w:rsidRDefault="00150E5A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7,463</w:t>
            </w:r>
          </w:p>
        </w:tc>
        <w:tc>
          <w:tcPr>
            <w:tcW w:w="165" w:type="pct"/>
          </w:tcPr>
          <w:p w14:paraId="7A5C79E3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5" w:type="pct"/>
          </w:tcPr>
          <w:p w14:paraId="48BCF013" w14:textId="0D4F0FD4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8,517</w:t>
            </w:r>
          </w:p>
        </w:tc>
      </w:tr>
      <w:tr w:rsidR="00580126" w:rsidRPr="00616E3E" w14:paraId="6F08F183" w14:textId="77777777" w:rsidTr="009B1855">
        <w:trPr>
          <w:cantSplit/>
        </w:trPr>
        <w:tc>
          <w:tcPr>
            <w:tcW w:w="2894" w:type="pct"/>
          </w:tcPr>
          <w:p w14:paraId="2A694DBD" w14:textId="1ABCECFF" w:rsidR="009B1855" w:rsidRPr="00616E3E" w:rsidRDefault="009B1855" w:rsidP="009B1855">
            <w:pPr>
              <w:pStyle w:val="CordiaNew"/>
              <w:tabs>
                <w:tab w:val="clear" w:pos="4153"/>
                <w:tab w:val="left" w:pos="426"/>
              </w:tabs>
              <w:spacing w:line="380" w:lineRule="exact"/>
              <w:ind w:left="66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Pr="00616E3E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1 </w:t>
            </w:r>
            <w:r w:rsidRPr="00616E3E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ปี แต่ไม่เกิน </w:t>
            </w:r>
            <w:r w:rsidRPr="00616E3E">
              <w:rPr>
                <w:rFonts w:ascii="Cordia New" w:hAnsi="Cordia New" w:cs="Cordia New"/>
                <w:color w:val="auto"/>
                <w:sz w:val="26"/>
                <w:szCs w:val="26"/>
              </w:rPr>
              <w:t xml:space="preserve">5 </w:t>
            </w:r>
            <w:r w:rsidRPr="00616E3E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956" w:type="pct"/>
          </w:tcPr>
          <w:p w14:paraId="55550582" w14:textId="0A0E23B5" w:rsidR="009B1855" w:rsidRPr="00616E3E" w:rsidRDefault="00150E5A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10,050</w:t>
            </w:r>
          </w:p>
        </w:tc>
        <w:tc>
          <w:tcPr>
            <w:tcW w:w="165" w:type="pct"/>
          </w:tcPr>
          <w:p w14:paraId="39C13BCC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5" w:type="pct"/>
          </w:tcPr>
          <w:p w14:paraId="451FC658" w14:textId="2D1EE114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12,650</w:t>
            </w:r>
          </w:p>
        </w:tc>
      </w:tr>
      <w:tr w:rsidR="00580126" w:rsidRPr="00616E3E" w14:paraId="471226DE" w14:textId="77777777" w:rsidTr="009B1855">
        <w:trPr>
          <w:cantSplit/>
        </w:trPr>
        <w:tc>
          <w:tcPr>
            <w:tcW w:w="2894" w:type="pct"/>
          </w:tcPr>
          <w:p w14:paraId="767957D0" w14:textId="77777777" w:rsidR="009B1855" w:rsidRPr="00616E3E" w:rsidRDefault="009B1855" w:rsidP="009B1855">
            <w:pPr>
              <w:pStyle w:val="CordiaNew"/>
              <w:tabs>
                <w:tab w:val="clear" w:pos="4153"/>
                <w:tab w:val="left" w:pos="426"/>
              </w:tabs>
              <w:spacing w:line="380" w:lineRule="exact"/>
              <w:ind w:left="66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46EB1B76" w14:textId="57C793A9" w:rsidR="009B1855" w:rsidRPr="00616E3E" w:rsidRDefault="0048721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17,513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65" w:type="pct"/>
          </w:tcPr>
          <w:p w14:paraId="4489657E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5" w:type="pct"/>
            <w:tcBorders>
              <w:top w:val="single" w:sz="4" w:space="0" w:color="auto"/>
            </w:tcBorders>
          </w:tcPr>
          <w:p w14:paraId="660774A1" w14:textId="14AD846D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21,167</w:t>
            </w:r>
          </w:p>
        </w:tc>
      </w:tr>
      <w:tr w:rsidR="00580126" w:rsidRPr="00616E3E" w14:paraId="5C7611E3" w14:textId="77777777" w:rsidTr="009B1855">
        <w:trPr>
          <w:cantSplit/>
          <w:trHeight w:val="306"/>
        </w:trPr>
        <w:tc>
          <w:tcPr>
            <w:tcW w:w="2894" w:type="pct"/>
          </w:tcPr>
          <w:p w14:paraId="1E69FF72" w14:textId="73568F75" w:rsidR="009B1855" w:rsidRPr="00616E3E" w:rsidRDefault="009B1855" w:rsidP="009B1855">
            <w:pPr>
              <w:pStyle w:val="CordiaNew"/>
              <w:tabs>
                <w:tab w:val="clear" w:pos="4153"/>
                <w:tab w:val="left" w:pos="426"/>
              </w:tabs>
              <w:spacing w:line="380" w:lineRule="exact"/>
              <w:ind w:left="66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16E3E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14:paraId="561DD00E" w14:textId="7BB1D9E3" w:rsidR="009B1855" w:rsidRPr="00616E3E" w:rsidRDefault="0048721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(1,996)</w:t>
            </w:r>
          </w:p>
        </w:tc>
        <w:tc>
          <w:tcPr>
            <w:tcW w:w="165" w:type="pct"/>
          </w:tcPr>
          <w:p w14:paraId="50C39788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5" w:type="pct"/>
            <w:tcBorders>
              <w:bottom w:val="single" w:sz="4" w:space="0" w:color="auto"/>
            </w:tcBorders>
          </w:tcPr>
          <w:p w14:paraId="7A990C34" w14:textId="5FBDFA00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(1,871)</w:t>
            </w:r>
          </w:p>
        </w:tc>
      </w:tr>
      <w:tr w:rsidR="00580126" w:rsidRPr="00616E3E" w14:paraId="6D839D49" w14:textId="77777777" w:rsidTr="009B1855">
        <w:trPr>
          <w:cantSplit/>
          <w:trHeight w:val="278"/>
        </w:trPr>
        <w:tc>
          <w:tcPr>
            <w:tcW w:w="2894" w:type="pct"/>
          </w:tcPr>
          <w:p w14:paraId="389919FE" w14:textId="77777777" w:rsidR="009B1855" w:rsidRPr="00616E3E" w:rsidRDefault="009B1855" w:rsidP="009B1855">
            <w:pPr>
              <w:pStyle w:val="CordiaNew"/>
              <w:tabs>
                <w:tab w:val="clear" w:pos="4153"/>
                <w:tab w:val="left" w:pos="426"/>
              </w:tabs>
              <w:spacing w:line="380" w:lineRule="exact"/>
              <w:ind w:left="66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12A7EDE2" w14:textId="4520D3BD" w:rsidR="009B1855" w:rsidRPr="00616E3E" w:rsidRDefault="0048721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15,517</w:t>
            </w:r>
          </w:p>
        </w:tc>
        <w:tc>
          <w:tcPr>
            <w:tcW w:w="165" w:type="pct"/>
          </w:tcPr>
          <w:p w14:paraId="4F5DB824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5" w:type="pct"/>
            <w:tcBorders>
              <w:top w:val="single" w:sz="4" w:space="0" w:color="auto"/>
            </w:tcBorders>
          </w:tcPr>
          <w:p w14:paraId="596E0A07" w14:textId="162CB8E1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19,296</w:t>
            </w:r>
          </w:p>
        </w:tc>
      </w:tr>
      <w:tr w:rsidR="00580126" w:rsidRPr="00616E3E" w14:paraId="12B8623F" w14:textId="77777777" w:rsidTr="009B1855">
        <w:trPr>
          <w:cantSplit/>
          <w:trHeight w:val="287"/>
        </w:trPr>
        <w:tc>
          <w:tcPr>
            <w:tcW w:w="2894" w:type="pct"/>
          </w:tcPr>
          <w:p w14:paraId="6D35E530" w14:textId="77777777" w:rsidR="009B1855" w:rsidRPr="00616E3E" w:rsidRDefault="009B1855" w:rsidP="009B1855">
            <w:pPr>
              <w:pStyle w:val="CordiaNew"/>
              <w:tabs>
                <w:tab w:val="clear" w:pos="4153"/>
                <w:tab w:val="left" w:pos="426"/>
              </w:tabs>
              <w:spacing w:line="380" w:lineRule="exact"/>
              <w:ind w:left="66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16E3E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56" w:type="pct"/>
          </w:tcPr>
          <w:p w14:paraId="5CEF8C7B" w14:textId="2749371B" w:rsidR="009B1855" w:rsidRPr="00616E3E" w:rsidRDefault="00B44B03" w:rsidP="00B44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spacing w:line="380" w:lineRule="exact"/>
              <w:ind w:right="88" w:hanging="8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(6,690)</w:t>
            </w:r>
          </w:p>
        </w:tc>
        <w:tc>
          <w:tcPr>
            <w:tcW w:w="165" w:type="pct"/>
          </w:tcPr>
          <w:p w14:paraId="6CED2B44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5" w:type="pct"/>
          </w:tcPr>
          <w:p w14:paraId="61A1AEB6" w14:textId="4CBD5246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spacing w:line="380" w:lineRule="exact"/>
              <w:ind w:right="88" w:hanging="8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(7,595)</w:t>
            </w:r>
          </w:p>
        </w:tc>
      </w:tr>
      <w:tr w:rsidR="00580126" w:rsidRPr="00616E3E" w14:paraId="743FDA46" w14:textId="77777777" w:rsidTr="009B1855">
        <w:trPr>
          <w:cantSplit/>
          <w:trHeight w:val="280"/>
        </w:trPr>
        <w:tc>
          <w:tcPr>
            <w:tcW w:w="2894" w:type="pct"/>
          </w:tcPr>
          <w:p w14:paraId="469DD477" w14:textId="77777777" w:rsidR="009B1855" w:rsidRPr="00616E3E" w:rsidRDefault="009B1855" w:rsidP="009B1855">
            <w:pPr>
              <w:pStyle w:val="CordiaNew"/>
              <w:tabs>
                <w:tab w:val="clear" w:pos="4153"/>
                <w:tab w:val="left" w:pos="426"/>
              </w:tabs>
              <w:spacing w:line="380" w:lineRule="exact"/>
              <w:ind w:left="66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12" w:space="0" w:color="auto"/>
            </w:tcBorders>
          </w:tcPr>
          <w:p w14:paraId="033E9682" w14:textId="7A564FD3" w:rsidR="009B1855" w:rsidRPr="00616E3E" w:rsidRDefault="0072443D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8,827</w:t>
            </w:r>
          </w:p>
        </w:tc>
        <w:tc>
          <w:tcPr>
            <w:tcW w:w="165" w:type="pct"/>
          </w:tcPr>
          <w:p w14:paraId="13209CE5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5" w:type="pct"/>
            <w:tcBorders>
              <w:top w:val="single" w:sz="4" w:space="0" w:color="auto"/>
              <w:bottom w:val="single" w:sz="12" w:space="0" w:color="auto"/>
            </w:tcBorders>
          </w:tcPr>
          <w:p w14:paraId="652FC25A" w14:textId="160A2CA9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4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11,701</w:t>
            </w:r>
          </w:p>
        </w:tc>
      </w:tr>
      <w:bookmarkEnd w:id="3"/>
    </w:tbl>
    <w:p w14:paraId="50A598A1" w14:textId="77777777" w:rsidR="00F74D7E" w:rsidRPr="00616E3E" w:rsidRDefault="00F74D7E" w:rsidP="009B1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63BFE575" w14:textId="105EF407" w:rsidR="00B718E4" w:rsidRPr="00616E3E" w:rsidRDefault="00B718E4" w:rsidP="009B18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รายการเปลี่ยนแปลงของหนี้สินตามสัญญาเช่าสำหรับปีสิ้นสุดวันที่ </w:t>
      </w:r>
      <w:r w:rsidRPr="00616E3E">
        <w:rPr>
          <w:rFonts w:ascii="Cordia New" w:hAnsi="Cordia New" w:cs="Cordia New"/>
          <w:sz w:val="26"/>
          <w:szCs w:val="26"/>
          <w:lang w:val="en-GB"/>
        </w:rPr>
        <w:t>31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</w:t>
      </w:r>
      <w:r w:rsidRPr="00616E3E">
        <w:rPr>
          <w:rFonts w:ascii="Cordia New" w:hAnsi="Cordia New" w:cs="Cordia New"/>
          <w:sz w:val="26"/>
          <w:szCs w:val="26"/>
          <w:lang w:val="en-GB"/>
        </w:rPr>
        <w:t>256</w:t>
      </w:r>
      <w:r w:rsidR="009B1855">
        <w:rPr>
          <w:rFonts w:ascii="Cordia New" w:hAnsi="Cordia New" w:cs="Cordia New"/>
          <w:sz w:val="26"/>
          <w:szCs w:val="26"/>
          <w:lang w:val="en-GB"/>
        </w:rPr>
        <w:t>8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243E6"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r w:rsidR="001243E6" w:rsidRPr="00616E3E">
        <w:rPr>
          <w:rFonts w:ascii="Cordia New" w:hAnsi="Cordia New" w:cs="Cordia New"/>
          <w:sz w:val="26"/>
          <w:szCs w:val="26"/>
          <w:lang w:val="en-GB"/>
        </w:rPr>
        <w:t>256</w:t>
      </w:r>
      <w:r w:rsidR="009B1855">
        <w:rPr>
          <w:rFonts w:ascii="Cordia New" w:hAnsi="Cordia New" w:cs="Cordia New"/>
          <w:sz w:val="26"/>
          <w:szCs w:val="26"/>
          <w:lang w:val="en-GB"/>
        </w:rPr>
        <w:t>7</w:t>
      </w:r>
      <w:r w:rsidR="001243E6" w:rsidRPr="00616E3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>สรุปได้ดังนี้</w:t>
      </w:r>
    </w:p>
    <w:p w14:paraId="5C98530C" w14:textId="77777777" w:rsidR="00312FBC" w:rsidRPr="00616E3E" w:rsidRDefault="00312FBC" w:rsidP="009B18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4589" w:type="pct"/>
        <w:tblInd w:w="8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9"/>
        <w:gridCol w:w="1637"/>
        <w:gridCol w:w="282"/>
        <w:gridCol w:w="1683"/>
      </w:tblGrid>
      <w:tr w:rsidR="00A93CD2" w:rsidRPr="00616E3E" w14:paraId="4CDAE01D" w14:textId="77777777" w:rsidTr="009B1855">
        <w:trPr>
          <w:cantSplit/>
        </w:trPr>
        <w:tc>
          <w:tcPr>
            <w:tcW w:w="2894" w:type="pct"/>
          </w:tcPr>
          <w:p w14:paraId="244DBD72" w14:textId="1D03FA9D" w:rsidR="00312FBC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7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พันบาท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06" w:type="pct"/>
            <w:gridSpan w:val="3"/>
            <w:tcBorders>
              <w:bottom w:val="single" w:sz="4" w:space="0" w:color="auto"/>
            </w:tcBorders>
          </w:tcPr>
          <w:p w14:paraId="00F28317" w14:textId="77777777" w:rsidR="001D6B1C" w:rsidRDefault="00312FBC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งบการเงินรวมและ</w:t>
            </w:r>
          </w:p>
          <w:p w14:paraId="556989DE" w14:textId="31A779A5" w:rsidR="00312FBC" w:rsidRPr="00616E3E" w:rsidRDefault="00996D2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0126" w:rsidRPr="00616E3E" w14:paraId="650C98EF" w14:textId="77777777" w:rsidTr="009B1855">
        <w:trPr>
          <w:cantSplit/>
        </w:trPr>
        <w:tc>
          <w:tcPr>
            <w:tcW w:w="2894" w:type="pct"/>
          </w:tcPr>
          <w:p w14:paraId="03D4A9E8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1086D5F1" w14:textId="54B0B55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65" w:type="pct"/>
          </w:tcPr>
          <w:p w14:paraId="1FCA3BEB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4" w:type="pct"/>
            <w:tcBorders>
              <w:bottom w:val="single" w:sz="4" w:space="0" w:color="auto"/>
            </w:tcBorders>
          </w:tcPr>
          <w:p w14:paraId="2C697725" w14:textId="4A939B3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</w:tr>
      <w:tr w:rsidR="00580126" w:rsidRPr="00616E3E" w14:paraId="318B9AD5" w14:textId="77777777" w:rsidTr="009B1855">
        <w:trPr>
          <w:cantSplit/>
        </w:trPr>
        <w:tc>
          <w:tcPr>
            <w:tcW w:w="2894" w:type="pct"/>
          </w:tcPr>
          <w:p w14:paraId="2F540881" w14:textId="71654218" w:rsidR="00312FBC" w:rsidRPr="00616E3E" w:rsidRDefault="00312FBC" w:rsidP="009B1855">
            <w:pPr>
              <w:pStyle w:val="CordiaNew"/>
              <w:tabs>
                <w:tab w:val="clear" w:pos="4153"/>
                <w:tab w:val="clear" w:pos="8306"/>
              </w:tabs>
              <w:spacing w:line="380" w:lineRule="exact"/>
              <w:ind w:left="66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7" w:type="pct"/>
          </w:tcPr>
          <w:p w14:paraId="45D7041F" w14:textId="77777777" w:rsidR="00312FBC" w:rsidRPr="00616E3E" w:rsidRDefault="00312FBC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5" w:type="pct"/>
          </w:tcPr>
          <w:p w14:paraId="64C5E922" w14:textId="77777777" w:rsidR="00312FBC" w:rsidRPr="00616E3E" w:rsidRDefault="00312FBC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84" w:type="pct"/>
          </w:tcPr>
          <w:p w14:paraId="178DAF52" w14:textId="77777777" w:rsidR="00312FBC" w:rsidRPr="00616E3E" w:rsidRDefault="00312FBC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80126" w:rsidRPr="00616E3E" w14:paraId="6C102DA2" w14:textId="77777777" w:rsidTr="009B1855">
        <w:trPr>
          <w:cantSplit/>
        </w:trPr>
        <w:tc>
          <w:tcPr>
            <w:tcW w:w="2894" w:type="pct"/>
          </w:tcPr>
          <w:p w14:paraId="53BFA024" w14:textId="43A06D20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</w:tabs>
              <w:spacing w:line="380" w:lineRule="exact"/>
              <w:ind w:left="66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957" w:type="pct"/>
          </w:tcPr>
          <w:p w14:paraId="796F58D8" w14:textId="4849271C" w:rsidR="009B1855" w:rsidRPr="00616E3E" w:rsidRDefault="0048721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19,</w:t>
            </w:r>
            <w:r w:rsidR="00645D48">
              <w:rPr>
                <w:rFonts w:ascii="Cordia New" w:hAnsi="Cordia New" w:cs="Cordia New"/>
                <w:sz w:val="26"/>
                <w:szCs w:val="26"/>
              </w:rPr>
              <w:t>296</w:t>
            </w:r>
          </w:p>
        </w:tc>
        <w:tc>
          <w:tcPr>
            <w:tcW w:w="165" w:type="pct"/>
          </w:tcPr>
          <w:p w14:paraId="3FB05985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4" w:type="pct"/>
          </w:tcPr>
          <w:p w14:paraId="6B671150" w14:textId="30C3310F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25,800</w:t>
            </w:r>
          </w:p>
        </w:tc>
      </w:tr>
      <w:tr w:rsidR="00580126" w:rsidRPr="00616E3E" w14:paraId="02DB18F4" w14:textId="77777777" w:rsidTr="009B1855">
        <w:trPr>
          <w:cantSplit/>
        </w:trPr>
        <w:tc>
          <w:tcPr>
            <w:tcW w:w="2894" w:type="pct"/>
          </w:tcPr>
          <w:p w14:paraId="43B39E8E" w14:textId="5279930A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</w:tabs>
              <w:spacing w:line="380" w:lineRule="exact"/>
              <w:ind w:left="66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เพิ่มขึ้นจากดอกเบี้ย</w:t>
            </w:r>
          </w:p>
        </w:tc>
        <w:tc>
          <w:tcPr>
            <w:tcW w:w="957" w:type="pct"/>
          </w:tcPr>
          <w:p w14:paraId="5CD68D6B" w14:textId="60DBEE29" w:rsidR="009B1855" w:rsidRPr="00616E3E" w:rsidRDefault="00645D48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1,192</w:t>
            </w:r>
          </w:p>
        </w:tc>
        <w:tc>
          <w:tcPr>
            <w:tcW w:w="165" w:type="pct"/>
          </w:tcPr>
          <w:p w14:paraId="2DFC27ED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4" w:type="pct"/>
          </w:tcPr>
          <w:p w14:paraId="3D9471B6" w14:textId="4B3DE65D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1,2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66</w:t>
            </w:r>
          </w:p>
        </w:tc>
      </w:tr>
      <w:tr w:rsidR="00580126" w:rsidRPr="00616E3E" w14:paraId="0D382549" w14:textId="77777777" w:rsidTr="009B1855">
        <w:trPr>
          <w:cantSplit/>
          <w:trHeight w:val="306"/>
        </w:trPr>
        <w:tc>
          <w:tcPr>
            <w:tcW w:w="2894" w:type="pct"/>
          </w:tcPr>
          <w:p w14:paraId="34EA412E" w14:textId="79EF6E09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</w:tabs>
              <w:spacing w:line="380" w:lineRule="exact"/>
              <w:ind w:left="66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ปรับปรุงจากการประเมินสัญญาเช่าใหม่</w:t>
            </w:r>
          </w:p>
        </w:tc>
        <w:tc>
          <w:tcPr>
            <w:tcW w:w="957" w:type="pct"/>
          </w:tcPr>
          <w:p w14:paraId="19D36465" w14:textId="0EDCD2B5" w:rsidR="009B1855" w:rsidRPr="00616E3E" w:rsidRDefault="00645D48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3,546</w:t>
            </w:r>
          </w:p>
        </w:tc>
        <w:tc>
          <w:tcPr>
            <w:tcW w:w="165" w:type="pct"/>
          </w:tcPr>
          <w:p w14:paraId="5DBF32A2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4" w:type="pct"/>
          </w:tcPr>
          <w:p w14:paraId="0B0656AF" w14:textId="20BB566D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832</w:t>
            </w:r>
          </w:p>
        </w:tc>
      </w:tr>
      <w:tr w:rsidR="00580126" w:rsidRPr="00616E3E" w14:paraId="29D084B3" w14:textId="77777777" w:rsidTr="009B1855">
        <w:trPr>
          <w:cantSplit/>
          <w:trHeight w:val="287"/>
        </w:trPr>
        <w:tc>
          <w:tcPr>
            <w:tcW w:w="2894" w:type="pct"/>
          </w:tcPr>
          <w:p w14:paraId="4DCD009F" w14:textId="082A0172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</w:tabs>
              <w:spacing w:line="380" w:lineRule="exact"/>
              <w:ind w:left="66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ชำระค่าเช่าระหว่างปี</w:t>
            </w:r>
          </w:p>
        </w:tc>
        <w:tc>
          <w:tcPr>
            <w:tcW w:w="957" w:type="pct"/>
          </w:tcPr>
          <w:p w14:paraId="4C9DB565" w14:textId="799C21C1" w:rsidR="009B1855" w:rsidRPr="00616E3E" w:rsidRDefault="00645D48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(8,517)</w:t>
            </w:r>
          </w:p>
        </w:tc>
        <w:tc>
          <w:tcPr>
            <w:tcW w:w="165" w:type="pct"/>
          </w:tcPr>
          <w:p w14:paraId="5944B12B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4" w:type="pct"/>
          </w:tcPr>
          <w:p w14:paraId="3B4D916B" w14:textId="4DEF68DE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 w:hanging="8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(8,602)</w:t>
            </w:r>
          </w:p>
        </w:tc>
      </w:tr>
      <w:tr w:rsidR="00580126" w:rsidRPr="00616E3E" w14:paraId="0DF63D41" w14:textId="77777777" w:rsidTr="009B1855">
        <w:trPr>
          <w:cantSplit/>
          <w:trHeight w:val="280"/>
        </w:trPr>
        <w:tc>
          <w:tcPr>
            <w:tcW w:w="2894" w:type="pct"/>
          </w:tcPr>
          <w:p w14:paraId="3F7F7DCD" w14:textId="66049EAC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</w:tabs>
              <w:spacing w:line="380" w:lineRule="exact"/>
              <w:ind w:left="66"/>
              <w:jc w:val="thaiDistribute"/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12" w:space="0" w:color="auto"/>
            </w:tcBorders>
          </w:tcPr>
          <w:p w14:paraId="1909F2D9" w14:textId="35817ECA" w:rsidR="009B1855" w:rsidRPr="00616E3E" w:rsidRDefault="00645D48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15,517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65" w:type="pct"/>
          </w:tcPr>
          <w:p w14:paraId="2DB62C59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4" w:type="pct"/>
            <w:tcBorders>
              <w:top w:val="single" w:sz="4" w:space="0" w:color="auto"/>
              <w:bottom w:val="single" w:sz="12" w:space="0" w:color="auto"/>
            </w:tcBorders>
          </w:tcPr>
          <w:p w14:paraId="40D0310B" w14:textId="7496DB3F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19,296</w:t>
            </w:r>
          </w:p>
        </w:tc>
      </w:tr>
    </w:tbl>
    <w:p w14:paraId="23C817CE" w14:textId="77777777" w:rsidR="00312FBC" w:rsidRPr="00616E3E" w:rsidRDefault="00312FBC" w:rsidP="009B1855">
      <w:pPr>
        <w:pStyle w:val="CordiaNew"/>
        <w:tabs>
          <w:tab w:val="clear" w:pos="4153"/>
          <w:tab w:val="left" w:pos="426"/>
        </w:tabs>
        <w:ind w:left="900"/>
        <w:jc w:val="thaiDistribute"/>
        <w:rPr>
          <w:rFonts w:ascii="Cordia New" w:hAnsi="Cordia New" w:cs="Cordia New"/>
          <w:color w:val="auto"/>
          <w:sz w:val="26"/>
          <w:szCs w:val="26"/>
        </w:rPr>
      </w:pPr>
    </w:p>
    <w:p w14:paraId="40A20BAA" w14:textId="77777777" w:rsidR="00F74D7E" w:rsidRPr="00616E3E" w:rsidRDefault="00F74D7E" w:rsidP="009B18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u w:val="single"/>
          <w:lang w:val="en-GB"/>
        </w:rPr>
      </w:pPr>
      <w:r w:rsidRPr="00616E3E">
        <w:rPr>
          <w:rFonts w:ascii="Cordia New" w:hAnsi="Cordia New" w:cs="Cordia New"/>
          <w:sz w:val="26"/>
          <w:szCs w:val="26"/>
          <w:u w:val="single"/>
          <w:cs/>
          <w:lang w:val="en-GB"/>
        </w:rPr>
        <w:t>การชำระค่าเช่าที่ไม่ได้รับรู้เป็นหนี้สินตามสัญญาเช่า</w:t>
      </w:r>
    </w:p>
    <w:p w14:paraId="3FC3FD5B" w14:textId="6E77C717" w:rsidR="00F74D7E" w:rsidRPr="00616E3E" w:rsidRDefault="00F74D7E" w:rsidP="009B18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กลุ่มบริษัทเลือกไม่รับรู้หนี้สินตามสัญญาเช่าสำหรับสัญญาเช่าระยะสั้น (สัญญาเช่าที่มีระยะเวลาสัญญาไม่เกิน </w:t>
      </w:r>
      <w:r w:rsidRPr="00616E3E">
        <w:rPr>
          <w:rFonts w:ascii="Cordia New" w:hAnsi="Cordia New" w:cs="Cordia New"/>
          <w:sz w:val="26"/>
          <w:szCs w:val="26"/>
          <w:lang w:val="en-GB"/>
        </w:rPr>
        <w:t xml:space="preserve">12 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>เดือน)</w:t>
      </w:r>
      <w:r w:rsidRPr="00616E3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B1867">
        <w:rPr>
          <w:rFonts w:ascii="Cordia New" w:hAnsi="Cordia New" w:cs="Cordia New" w:hint="cs"/>
          <w:sz w:val="26"/>
          <w:szCs w:val="26"/>
          <w:cs/>
          <w:lang w:val="en-GB"/>
        </w:rPr>
        <w:t>และ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>สัญญาเช่าซึ่งสินทรัพย์มีมูลค่าต่ำ การจ่ายชำระภายใต้สัญญาเช่าดังกล่าวถือเป็นค่าใช้จ่ายแบบเส้นตรง</w:t>
      </w:r>
      <w:r w:rsidR="009B1867">
        <w:rPr>
          <w:rFonts w:ascii="Cordia New" w:hAnsi="Cordia New" w:cs="Cordia New" w:hint="cs"/>
          <w:sz w:val="26"/>
          <w:szCs w:val="26"/>
          <w:cs/>
          <w:lang w:val="en-GB"/>
        </w:rPr>
        <w:t>ในงบ</w:t>
      </w:r>
      <w:r w:rsidR="003704B5">
        <w:rPr>
          <w:rFonts w:ascii="Cordia New" w:hAnsi="Cordia New" w:cs="Cordia New" w:hint="cs"/>
          <w:sz w:val="26"/>
          <w:szCs w:val="26"/>
          <w:cs/>
          <w:lang w:val="en-GB"/>
        </w:rPr>
        <w:t>กำไรขาดทุนเบ็ดเสร็จ</w:t>
      </w:r>
    </w:p>
    <w:p w14:paraId="315FA3D7" w14:textId="162FE85C" w:rsidR="007D6937" w:rsidRPr="00616E3E" w:rsidRDefault="00F07A0D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6F1C233" w14:textId="77777777" w:rsidR="007D6937" w:rsidRPr="00616E3E" w:rsidRDefault="007D6937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87C333E" w14:textId="61486318" w:rsidR="00F74D7E" w:rsidRPr="00616E3E" w:rsidRDefault="00F74D7E" w:rsidP="00CF0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Cordia New" w:hAnsi="Cordia New" w:cs="Cordia New"/>
          <w:sz w:val="26"/>
          <w:szCs w:val="26"/>
          <w:lang w:val="en-GB"/>
        </w:rPr>
      </w:pPr>
      <w:r w:rsidRPr="00616E3E">
        <w:rPr>
          <w:rFonts w:ascii="Cordia New" w:hAnsi="Cordia New" w:cs="Cordia New"/>
          <w:sz w:val="26"/>
          <w:szCs w:val="26"/>
          <w:cs/>
          <w:lang w:val="en-GB"/>
        </w:rPr>
        <w:t>ค่าใช้จ่ายที่เกี่ยวกับสัญญาเช่าดังกล่าวที่ไม่ได้รวมอยู่ในการวัดมูลค่าหนี้สินตามสัญญาเช่า</w:t>
      </w:r>
      <w:r w:rsidRPr="00616E3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253F6F47" w14:textId="0D9CBC41" w:rsidR="00162217" w:rsidRPr="00616E3E" w:rsidRDefault="00162217" w:rsidP="009B18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532" w:type="dxa"/>
        <w:tblInd w:w="837" w:type="dxa"/>
        <w:tblLook w:val="01E0" w:firstRow="1" w:lastRow="1" w:firstColumn="1" w:lastColumn="1" w:noHBand="0" w:noVBand="0"/>
      </w:tblPr>
      <w:tblGrid>
        <w:gridCol w:w="3241"/>
        <w:gridCol w:w="1106"/>
        <w:gridCol w:w="236"/>
        <w:gridCol w:w="1134"/>
        <w:gridCol w:w="236"/>
        <w:gridCol w:w="1134"/>
        <w:gridCol w:w="236"/>
        <w:gridCol w:w="1209"/>
      </w:tblGrid>
      <w:tr w:rsidR="00185A09" w:rsidRPr="00616E3E" w14:paraId="587D2277" w14:textId="77777777" w:rsidTr="009B1855">
        <w:tc>
          <w:tcPr>
            <w:tcW w:w="3241" w:type="dxa"/>
          </w:tcPr>
          <w:p w14:paraId="2434FC6E" w14:textId="47A9873E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C4DE0E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878D9C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0814D" w14:textId="67B474A3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3CD2" w:rsidRPr="00616E3E" w14:paraId="3BF7FDB3" w14:textId="77777777" w:rsidTr="009B1855">
        <w:trPr>
          <w:trHeight w:val="351"/>
        </w:trPr>
        <w:tc>
          <w:tcPr>
            <w:tcW w:w="3241" w:type="dxa"/>
          </w:tcPr>
          <w:p w14:paraId="53A0119C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D07A78" w14:textId="1A593B25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  <w:vAlign w:val="bottom"/>
          </w:tcPr>
          <w:p w14:paraId="5EF71D8A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53011" w14:textId="3C94572E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  <w:vAlign w:val="bottom"/>
          </w:tcPr>
          <w:p w14:paraId="1881DC76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F35E01" w14:textId="5D0749F6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  <w:vAlign w:val="bottom"/>
          </w:tcPr>
          <w:p w14:paraId="3B6A1C9D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D87B1D" w14:textId="43FC201C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AC1C0A" w:rsidRPr="00616E3E" w14:paraId="494D8242" w14:textId="77777777" w:rsidTr="009B1855">
        <w:trPr>
          <w:trHeight w:val="85"/>
        </w:trPr>
        <w:tc>
          <w:tcPr>
            <w:tcW w:w="3241" w:type="dxa"/>
          </w:tcPr>
          <w:p w14:paraId="33CC80BD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60" w:right="-36" w:hanging="360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47739BCA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2C7903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A2B3FC1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39BCE2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A1007FE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0F3F3E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</w:tcPr>
          <w:p w14:paraId="77F9E830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C043F" w:rsidRPr="00616E3E" w14:paraId="7DC02B2A" w14:textId="77777777" w:rsidTr="009B1855">
        <w:trPr>
          <w:trHeight w:val="171"/>
        </w:trPr>
        <w:tc>
          <w:tcPr>
            <w:tcW w:w="3241" w:type="dxa"/>
          </w:tcPr>
          <w:p w14:paraId="5A5B7F81" w14:textId="587E31DE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</w:tabs>
              <w:spacing w:line="380" w:lineRule="exact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06" w:type="dxa"/>
            <w:vAlign w:val="bottom"/>
          </w:tcPr>
          <w:p w14:paraId="03376EDA" w14:textId="77CAA706" w:rsidR="009B1855" w:rsidRPr="00A91364" w:rsidRDefault="002147F2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63097">
              <w:rPr>
                <w:rFonts w:ascii="Cordia New" w:hAnsi="Cordia New" w:cs="Cordia New"/>
                <w:sz w:val="26"/>
                <w:szCs w:val="26"/>
              </w:rPr>
              <w:t>90</w:t>
            </w:r>
          </w:p>
        </w:tc>
        <w:tc>
          <w:tcPr>
            <w:tcW w:w="236" w:type="dxa"/>
            <w:vAlign w:val="bottom"/>
          </w:tcPr>
          <w:p w14:paraId="00A465C2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E07EAC" w14:textId="764D91FF" w:rsidR="009B1855" w:rsidRPr="00616E3E" w:rsidRDefault="00B84711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187</w:t>
            </w:r>
          </w:p>
        </w:tc>
        <w:tc>
          <w:tcPr>
            <w:tcW w:w="236" w:type="dxa"/>
            <w:vAlign w:val="bottom"/>
          </w:tcPr>
          <w:p w14:paraId="686869FD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8B6F005" w14:textId="77B707A1" w:rsidR="009B1855" w:rsidRPr="00616E3E" w:rsidRDefault="00204237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147F2">
              <w:rPr>
                <w:rFonts w:ascii="Cordia New" w:hAnsi="Cordia New" w:cs="Cordia New"/>
                <w:sz w:val="26"/>
                <w:szCs w:val="26"/>
              </w:rPr>
              <w:t>90</w:t>
            </w:r>
          </w:p>
        </w:tc>
        <w:tc>
          <w:tcPr>
            <w:tcW w:w="236" w:type="dxa"/>
            <w:vAlign w:val="bottom"/>
          </w:tcPr>
          <w:p w14:paraId="6D22B2E0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14:paraId="67352B04" w14:textId="6D8CC47A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187</w:t>
            </w:r>
          </w:p>
        </w:tc>
      </w:tr>
      <w:tr w:rsidR="00A93CD2" w:rsidRPr="00616E3E" w14:paraId="02CE7934" w14:textId="77777777" w:rsidTr="009B1855">
        <w:trPr>
          <w:trHeight w:val="173"/>
        </w:trPr>
        <w:tc>
          <w:tcPr>
            <w:tcW w:w="3241" w:type="dxa"/>
            <w:vAlign w:val="bottom"/>
            <w:hideMark/>
          </w:tcPr>
          <w:p w14:paraId="68CA320F" w14:textId="77777777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</w:tabs>
              <w:spacing w:line="38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ค่าใช้จ่ายเกี่ยวกับสัญญาเช่า</w:t>
            </w:r>
          </w:p>
          <w:p w14:paraId="5044EDFB" w14:textId="18DA1268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</w:tabs>
              <w:spacing w:line="38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  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A9C9B" w14:textId="7238951A" w:rsidR="009B1855" w:rsidRPr="00A91364" w:rsidRDefault="00063097" w:rsidP="000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33</w:t>
            </w:r>
          </w:p>
        </w:tc>
        <w:tc>
          <w:tcPr>
            <w:tcW w:w="236" w:type="dxa"/>
            <w:vAlign w:val="bottom"/>
          </w:tcPr>
          <w:p w14:paraId="3806F220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CCB71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7D838D5D" w14:textId="105573BD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33</w:t>
            </w:r>
          </w:p>
        </w:tc>
        <w:tc>
          <w:tcPr>
            <w:tcW w:w="236" w:type="dxa"/>
            <w:vAlign w:val="bottom"/>
          </w:tcPr>
          <w:p w14:paraId="3AD31D86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07785" w14:textId="7EC14A87" w:rsidR="009B1855" w:rsidRPr="00616E3E" w:rsidRDefault="00204237" w:rsidP="007A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95FAFE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A7D92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7CCA954C" w14:textId="411C9CFE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55D52" w:rsidRPr="00616E3E" w14:paraId="37320749" w14:textId="77777777" w:rsidTr="009B1855">
        <w:trPr>
          <w:trHeight w:val="173"/>
        </w:trPr>
        <w:tc>
          <w:tcPr>
            <w:tcW w:w="3241" w:type="dxa"/>
            <w:hideMark/>
          </w:tcPr>
          <w:p w14:paraId="460C6548" w14:textId="6957C8FA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</w:tabs>
              <w:spacing w:line="38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4964722" w14:textId="4D76B6F3" w:rsidR="009B1855" w:rsidRPr="00616E3E" w:rsidRDefault="002147F2" w:rsidP="000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F78CF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AF78CF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AF78CF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AF78CF" w:rsidRPr="00AF78CF">
              <w:rPr>
                <w:rFonts w:ascii="Cordia New" w:hAnsi="Cordia New" w:cs="Cordia New"/>
                <w:sz w:val="26"/>
                <w:szCs w:val="26"/>
              </w:rPr>
              <w:t>223</w:t>
            </w:r>
            <w:r w:rsidRPr="00AF78CF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7433DB3C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46E7E9E" w14:textId="79FB849B" w:rsidR="009B1855" w:rsidRPr="00616E3E" w:rsidRDefault="000B5A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220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1DFC2394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CEDB6BC" w14:textId="6E3F1274" w:rsidR="009B1855" w:rsidRPr="00616E3E" w:rsidRDefault="002147F2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190</w:t>
            </w:r>
          </w:p>
        </w:tc>
        <w:tc>
          <w:tcPr>
            <w:tcW w:w="236" w:type="dxa"/>
            <w:vAlign w:val="bottom"/>
          </w:tcPr>
          <w:p w14:paraId="76883F8F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3FB3520" w14:textId="24A5EA6D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187</w:t>
            </w:r>
          </w:p>
        </w:tc>
      </w:tr>
    </w:tbl>
    <w:p w14:paraId="36FE7862" w14:textId="77777777" w:rsidR="00596D8A" w:rsidRPr="00616E3E" w:rsidRDefault="00596D8A" w:rsidP="008214C0">
      <w:p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8B6F1B3" w14:textId="77777777" w:rsidR="0091490F" w:rsidRPr="00715A3D" w:rsidRDefault="0091490F" w:rsidP="008214C0">
      <w:pPr>
        <w:pStyle w:val="CordiaNew"/>
        <w:numPr>
          <w:ilvl w:val="1"/>
          <w:numId w:val="37"/>
        </w:numPr>
        <w:tabs>
          <w:tab w:val="clear" w:pos="4153"/>
        </w:tabs>
        <w:ind w:left="900" w:hanging="540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715A3D">
        <w:rPr>
          <w:rFonts w:ascii="Cordia New" w:hAnsi="Cordia New" w:cs="Cordia New"/>
          <w:color w:val="auto"/>
          <w:sz w:val="26"/>
          <w:szCs w:val="26"/>
          <w:cs/>
        </w:rPr>
        <w:t>ลูกหนี้ตามสัญญาเช่า</w:t>
      </w:r>
    </w:p>
    <w:p w14:paraId="0D633A2B" w14:textId="77777777" w:rsidR="0091490F" w:rsidRPr="00616E3E" w:rsidRDefault="0091490F" w:rsidP="009B185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Cordia New" w:hAnsi="Cordia New" w:cs="Cordia New"/>
          <w:color w:val="auto"/>
          <w:sz w:val="26"/>
          <w:szCs w:val="26"/>
          <w:u w:val="single"/>
        </w:rPr>
      </w:pPr>
    </w:p>
    <w:tbl>
      <w:tblPr>
        <w:tblW w:w="8475" w:type="dxa"/>
        <w:tblInd w:w="837" w:type="dxa"/>
        <w:tblLook w:val="01E0" w:firstRow="1" w:lastRow="1" w:firstColumn="1" w:lastColumn="1" w:noHBand="0" w:noVBand="0"/>
      </w:tblPr>
      <w:tblGrid>
        <w:gridCol w:w="3259"/>
        <w:gridCol w:w="1106"/>
        <w:gridCol w:w="236"/>
        <w:gridCol w:w="1134"/>
        <w:gridCol w:w="236"/>
        <w:gridCol w:w="1134"/>
        <w:gridCol w:w="236"/>
        <w:gridCol w:w="1134"/>
      </w:tblGrid>
      <w:tr w:rsidR="00185A09" w:rsidRPr="00616E3E" w14:paraId="73E9F02D" w14:textId="77777777" w:rsidTr="009B1855">
        <w:tc>
          <w:tcPr>
            <w:tcW w:w="3259" w:type="dxa"/>
          </w:tcPr>
          <w:p w14:paraId="0FE23C6B" w14:textId="78F032D9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ind w:right="-18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49B27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310F8A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2E2262" w14:textId="35B86441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3CD2" w:rsidRPr="00616E3E" w14:paraId="3379C000" w14:textId="77777777" w:rsidTr="009B1855">
        <w:trPr>
          <w:trHeight w:val="351"/>
        </w:trPr>
        <w:tc>
          <w:tcPr>
            <w:tcW w:w="3259" w:type="dxa"/>
          </w:tcPr>
          <w:p w14:paraId="70AFE1BC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73DF03" w14:textId="3362A2DD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  <w:vAlign w:val="bottom"/>
          </w:tcPr>
          <w:p w14:paraId="463F375A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B598E" w14:textId="53B73D48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  <w:vAlign w:val="bottom"/>
          </w:tcPr>
          <w:p w14:paraId="39E7589B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3EF8BE" w14:textId="7C5313C0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  <w:vAlign w:val="bottom"/>
          </w:tcPr>
          <w:p w14:paraId="39D977FA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DC7B79" w14:textId="4D3B8E9C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AC1C0A" w:rsidRPr="00616E3E" w14:paraId="0DAEE4D4" w14:textId="77777777" w:rsidTr="009B1855">
        <w:trPr>
          <w:trHeight w:val="203"/>
        </w:trPr>
        <w:tc>
          <w:tcPr>
            <w:tcW w:w="3259" w:type="dxa"/>
          </w:tcPr>
          <w:p w14:paraId="60C7A12E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60" w:right="-36" w:hanging="360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657F521A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7D9AF7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DAEE8AC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20DA63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966E1E0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F44D61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9495781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C23B5" w:rsidRPr="00616E3E" w14:paraId="07AFBA68" w14:textId="77777777" w:rsidTr="009B1855">
        <w:trPr>
          <w:trHeight w:val="113"/>
        </w:trPr>
        <w:tc>
          <w:tcPr>
            <w:tcW w:w="3259" w:type="dxa"/>
            <w:hideMark/>
          </w:tcPr>
          <w:p w14:paraId="098D6153" w14:textId="77777777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80" w:lineRule="exact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106" w:type="dxa"/>
          </w:tcPr>
          <w:p w14:paraId="0FDB6B7F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B79F68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6B426D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E0544C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0EB576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543F25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0728AA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6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C23B5" w:rsidRPr="00616E3E" w14:paraId="75811015" w14:textId="77777777" w:rsidTr="005951B9">
        <w:trPr>
          <w:trHeight w:val="171"/>
        </w:trPr>
        <w:tc>
          <w:tcPr>
            <w:tcW w:w="3259" w:type="dxa"/>
            <w:hideMark/>
          </w:tcPr>
          <w:p w14:paraId="7B8EE78B" w14:textId="77777777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8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1106" w:type="dxa"/>
          </w:tcPr>
          <w:p w14:paraId="3455AF71" w14:textId="79EF1684" w:rsidR="009B1855" w:rsidRPr="00EA2765" w:rsidRDefault="00F878E3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A2765">
              <w:rPr>
                <w:rFonts w:ascii="Cordia New" w:hAnsi="Cordia New" w:cs="Cordia New"/>
                <w:sz w:val="26"/>
                <w:szCs w:val="26"/>
                <w:cs/>
              </w:rPr>
              <w:t>13</w:t>
            </w:r>
            <w:r w:rsidRPr="00EA27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A2765">
              <w:rPr>
                <w:rFonts w:ascii="Cordia New" w:hAnsi="Cordia New" w:cs="Cordia New"/>
                <w:sz w:val="26"/>
                <w:szCs w:val="26"/>
                <w:cs/>
              </w:rPr>
              <w:t>083</w:t>
            </w:r>
          </w:p>
        </w:tc>
        <w:tc>
          <w:tcPr>
            <w:tcW w:w="236" w:type="dxa"/>
          </w:tcPr>
          <w:p w14:paraId="563843E9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9234E2" w14:textId="598AE51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7,397</w:t>
            </w:r>
          </w:p>
        </w:tc>
        <w:tc>
          <w:tcPr>
            <w:tcW w:w="236" w:type="dxa"/>
          </w:tcPr>
          <w:p w14:paraId="4F03A9E0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98E62B" w14:textId="09AD1CBA" w:rsidR="009B1855" w:rsidRPr="00616E3E" w:rsidRDefault="0069217C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11,343</w:t>
            </w:r>
          </w:p>
        </w:tc>
        <w:tc>
          <w:tcPr>
            <w:tcW w:w="236" w:type="dxa"/>
          </w:tcPr>
          <w:p w14:paraId="36C2D9C3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28D505" w14:textId="17B58DD4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5,512</w:t>
            </w:r>
          </w:p>
        </w:tc>
      </w:tr>
      <w:tr w:rsidR="00AC1C0A" w:rsidRPr="00616E3E" w14:paraId="3C343B8D" w14:textId="77777777" w:rsidTr="005951B9">
        <w:trPr>
          <w:trHeight w:val="173"/>
        </w:trPr>
        <w:tc>
          <w:tcPr>
            <w:tcW w:w="3259" w:type="dxa"/>
            <w:hideMark/>
          </w:tcPr>
          <w:p w14:paraId="7352EBCA" w14:textId="667DB052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8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เกิน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ปี แต่ไม่เกิน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4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C8F74" w14:textId="6643F89D" w:rsidR="009B1855" w:rsidRPr="00EA2765" w:rsidRDefault="002D5250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A2765">
              <w:rPr>
                <w:rFonts w:ascii="Cordia New" w:hAnsi="Cordia New" w:cs="Cordia New"/>
                <w:sz w:val="26"/>
                <w:szCs w:val="26"/>
                <w:cs/>
              </w:rPr>
              <w:t>5</w:t>
            </w:r>
            <w:r w:rsidRPr="00EA27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A2765">
              <w:rPr>
                <w:rFonts w:ascii="Cordia New" w:hAnsi="Cordia New" w:cs="Cordia New"/>
                <w:sz w:val="26"/>
                <w:szCs w:val="26"/>
                <w:cs/>
              </w:rPr>
              <w:t>948</w:t>
            </w:r>
          </w:p>
        </w:tc>
        <w:tc>
          <w:tcPr>
            <w:tcW w:w="236" w:type="dxa"/>
          </w:tcPr>
          <w:p w14:paraId="7B8844B5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0BF5A" w14:textId="40839A91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1,595</w:t>
            </w:r>
          </w:p>
        </w:tc>
        <w:tc>
          <w:tcPr>
            <w:tcW w:w="236" w:type="dxa"/>
          </w:tcPr>
          <w:p w14:paraId="3E79B33E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E194E" w14:textId="1E0DA63D" w:rsidR="009B1855" w:rsidRPr="00616E3E" w:rsidRDefault="0069217C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5,948</w:t>
            </w:r>
          </w:p>
        </w:tc>
        <w:tc>
          <w:tcPr>
            <w:tcW w:w="236" w:type="dxa"/>
          </w:tcPr>
          <w:p w14:paraId="2C7D9FA0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1923E" w14:textId="2B0EB2B1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C1C0A" w:rsidRPr="00616E3E" w14:paraId="2EFBC3C2" w14:textId="77777777" w:rsidTr="005951B9">
        <w:trPr>
          <w:trHeight w:val="173"/>
        </w:trPr>
        <w:tc>
          <w:tcPr>
            <w:tcW w:w="3259" w:type="dxa"/>
            <w:hideMark/>
          </w:tcPr>
          <w:p w14:paraId="3ADD60B2" w14:textId="77777777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8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59D369A6" w14:textId="0E2A3CD6" w:rsidR="009B1855" w:rsidRPr="00EA2765" w:rsidRDefault="00351EB9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38" w:right="-2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A2765">
              <w:rPr>
                <w:rFonts w:ascii="Cordia New" w:hAnsi="Cordia New" w:cs="Cordia New"/>
                <w:sz w:val="26"/>
                <w:szCs w:val="26"/>
                <w:cs/>
              </w:rPr>
              <w:t>19</w:t>
            </w:r>
            <w:r w:rsidRPr="00EA27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A2765">
              <w:rPr>
                <w:rFonts w:ascii="Cordia New" w:hAnsi="Cordia New" w:cs="Cordia New"/>
                <w:sz w:val="26"/>
                <w:szCs w:val="26"/>
                <w:cs/>
              </w:rPr>
              <w:t>031</w:t>
            </w:r>
          </w:p>
        </w:tc>
        <w:tc>
          <w:tcPr>
            <w:tcW w:w="236" w:type="dxa"/>
          </w:tcPr>
          <w:p w14:paraId="1E88EF1B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649A492" w14:textId="13CD8625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8,992</w:t>
            </w:r>
          </w:p>
        </w:tc>
        <w:tc>
          <w:tcPr>
            <w:tcW w:w="236" w:type="dxa"/>
          </w:tcPr>
          <w:p w14:paraId="523B2CA3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432C3A83" w14:textId="1A8EC9BF" w:rsidR="009B1855" w:rsidRPr="00616E3E" w:rsidRDefault="0069217C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17,291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</w:tcPr>
          <w:p w14:paraId="12CD9081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32D6154" w14:textId="6DEA09E0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38" w:right="-2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5,512</w:t>
            </w:r>
          </w:p>
        </w:tc>
      </w:tr>
      <w:tr w:rsidR="00AC1C0A" w:rsidRPr="00616E3E" w14:paraId="2889402B" w14:textId="77777777" w:rsidTr="005951B9">
        <w:trPr>
          <w:trHeight w:val="173"/>
        </w:trPr>
        <w:tc>
          <w:tcPr>
            <w:tcW w:w="3259" w:type="dxa"/>
            <w:hideMark/>
          </w:tcPr>
          <w:p w14:paraId="0E38141B" w14:textId="1C5505F7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8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ดอกเบี้ยรับรอตัดบัญชี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18680B4E" w14:textId="18E9B486" w:rsidR="009B1855" w:rsidRPr="00EA2765" w:rsidRDefault="000D7BF7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A2765">
              <w:rPr>
                <w:rFonts w:ascii="Cordia New" w:hAnsi="Cordia New" w:cs="Cordia New"/>
                <w:sz w:val="26"/>
                <w:szCs w:val="26"/>
                <w:cs/>
              </w:rPr>
              <w:t>(1</w:t>
            </w:r>
            <w:r w:rsidRPr="00EA27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A2765">
              <w:rPr>
                <w:rFonts w:ascii="Cordia New" w:hAnsi="Cordia New" w:cs="Cordia New"/>
                <w:sz w:val="26"/>
                <w:szCs w:val="26"/>
                <w:cs/>
              </w:rPr>
              <w:t>901)</w:t>
            </w:r>
          </w:p>
        </w:tc>
        <w:tc>
          <w:tcPr>
            <w:tcW w:w="236" w:type="dxa"/>
          </w:tcPr>
          <w:p w14:paraId="6A866B5A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1D1487E" w14:textId="4E9FE845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(758)</w:t>
            </w:r>
          </w:p>
        </w:tc>
        <w:tc>
          <w:tcPr>
            <w:tcW w:w="236" w:type="dxa"/>
          </w:tcPr>
          <w:p w14:paraId="14D6D9BA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16B60C8" w14:textId="751B9B49" w:rsidR="009B1855" w:rsidRPr="00616E3E" w:rsidRDefault="0069217C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(1,828)</w:t>
            </w:r>
          </w:p>
        </w:tc>
        <w:tc>
          <w:tcPr>
            <w:tcW w:w="236" w:type="dxa"/>
          </w:tcPr>
          <w:p w14:paraId="5F6C9293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33FFAE6" w14:textId="4689C934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(486)</w:t>
            </w:r>
          </w:p>
        </w:tc>
      </w:tr>
      <w:tr w:rsidR="00AC1C0A" w:rsidRPr="00616E3E" w14:paraId="447AEC08" w14:textId="77777777" w:rsidTr="005951B9">
        <w:trPr>
          <w:trHeight w:val="173"/>
        </w:trPr>
        <w:tc>
          <w:tcPr>
            <w:tcW w:w="3259" w:type="dxa"/>
            <w:hideMark/>
          </w:tcPr>
          <w:p w14:paraId="346F79B4" w14:textId="77777777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8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CBE31" w14:textId="2DCB2B9C" w:rsidR="009B1855" w:rsidRPr="00EA2765" w:rsidRDefault="00DD7731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A2765">
              <w:rPr>
                <w:rFonts w:ascii="Cordia New" w:hAnsi="Cordia New" w:cs="Cordia New"/>
                <w:sz w:val="26"/>
                <w:szCs w:val="26"/>
                <w:cs/>
              </w:rPr>
              <w:t>17</w:t>
            </w:r>
            <w:r w:rsidRPr="00EA27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A2765">
              <w:rPr>
                <w:rFonts w:ascii="Cordia New" w:hAnsi="Cordia New" w:cs="Cordia New"/>
                <w:sz w:val="26"/>
                <w:szCs w:val="26"/>
                <w:cs/>
              </w:rPr>
              <w:t>130</w:t>
            </w:r>
          </w:p>
        </w:tc>
        <w:tc>
          <w:tcPr>
            <w:tcW w:w="236" w:type="dxa"/>
          </w:tcPr>
          <w:p w14:paraId="1F392270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AE4D9" w14:textId="679E8D0F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8,234</w:t>
            </w:r>
          </w:p>
        </w:tc>
        <w:tc>
          <w:tcPr>
            <w:tcW w:w="236" w:type="dxa"/>
          </w:tcPr>
          <w:p w14:paraId="675A4194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2C893" w14:textId="298AF9A3" w:rsidR="009B1855" w:rsidRPr="00616E3E" w:rsidRDefault="002912CE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15,463</w:t>
            </w:r>
          </w:p>
        </w:tc>
        <w:tc>
          <w:tcPr>
            <w:tcW w:w="236" w:type="dxa"/>
          </w:tcPr>
          <w:p w14:paraId="762561E7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9C518" w14:textId="2EF8A4A3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5,026</w:t>
            </w:r>
          </w:p>
        </w:tc>
      </w:tr>
      <w:tr w:rsidR="00AC1C0A" w:rsidRPr="00616E3E" w14:paraId="56182C38" w14:textId="77777777" w:rsidTr="005951B9">
        <w:trPr>
          <w:trHeight w:val="173"/>
        </w:trPr>
        <w:tc>
          <w:tcPr>
            <w:tcW w:w="3259" w:type="dxa"/>
            <w:hideMark/>
          </w:tcPr>
          <w:p w14:paraId="3ABDBF3B" w14:textId="77777777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80" w:lineRule="exact"/>
              <w:ind w:right="-197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E097C" w14:textId="33F78133" w:rsidR="009B1855" w:rsidRPr="00EA2765" w:rsidRDefault="00F62416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A2765">
              <w:rPr>
                <w:rFonts w:ascii="Cordia New" w:hAnsi="Cordia New" w:cs="Cordia New"/>
                <w:sz w:val="26"/>
                <w:szCs w:val="26"/>
                <w:cs/>
              </w:rPr>
              <w:t>(11</w:t>
            </w:r>
            <w:r w:rsidRPr="00EA27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A2765">
              <w:rPr>
                <w:rFonts w:ascii="Cordia New" w:hAnsi="Cordia New" w:cs="Cordia New"/>
                <w:sz w:val="26"/>
                <w:szCs w:val="26"/>
                <w:cs/>
              </w:rPr>
              <w:t>493)</w:t>
            </w:r>
          </w:p>
        </w:tc>
        <w:tc>
          <w:tcPr>
            <w:tcW w:w="236" w:type="dxa"/>
          </w:tcPr>
          <w:p w14:paraId="5E9EA5B9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89595" w14:textId="48966B2A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(6,701)</w:t>
            </w:r>
          </w:p>
        </w:tc>
        <w:tc>
          <w:tcPr>
            <w:tcW w:w="236" w:type="dxa"/>
          </w:tcPr>
          <w:p w14:paraId="069F33C6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1E0B6" w14:textId="1A50C044" w:rsidR="009B1855" w:rsidRPr="00616E3E" w:rsidRDefault="002912CE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(9,826)</w:t>
            </w:r>
          </w:p>
        </w:tc>
        <w:tc>
          <w:tcPr>
            <w:tcW w:w="236" w:type="dxa"/>
          </w:tcPr>
          <w:p w14:paraId="0B667F49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DCCD6" w14:textId="13D0C56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(5,026)</w:t>
            </w:r>
          </w:p>
        </w:tc>
      </w:tr>
      <w:tr w:rsidR="00F55D52" w:rsidRPr="00616E3E" w14:paraId="24D0E56B" w14:textId="77777777" w:rsidTr="005951B9">
        <w:trPr>
          <w:trHeight w:val="224"/>
        </w:trPr>
        <w:tc>
          <w:tcPr>
            <w:tcW w:w="3259" w:type="dxa"/>
            <w:hideMark/>
          </w:tcPr>
          <w:p w14:paraId="7865518F" w14:textId="77777777" w:rsidR="009B1855" w:rsidRPr="00616E3E" w:rsidRDefault="009B1855" w:rsidP="009B1855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8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1F6C665" w14:textId="37B5BDB5" w:rsidR="009B1855" w:rsidRPr="00EA2765" w:rsidRDefault="000930F0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A2765">
              <w:rPr>
                <w:rFonts w:ascii="Cordia New" w:hAnsi="Cordia New" w:cs="Cordia New"/>
                <w:sz w:val="26"/>
                <w:szCs w:val="26"/>
                <w:cs/>
              </w:rPr>
              <w:t>5</w:t>
            </w:r>
            <w:r w:rsidRPr="00EA276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EA2765">
              <w:rPr>
                <w:rFonts w:ascii="Cordia New" w:hAnsi="Cordia New" w:cs="Cordia New"/>
                <w:sz w:val="26"/>
                <w:szCs w:val="26"/>
                <w:cs/>
              </w:rPr>
              <w:t>637</w:t>
            </w:r>
          </w:p>
        </w:tc>
        <w:tc>
          <w:tcPr>
            <w:tcW w:w="236" w:type="dxa"/>
          </w:tcPr>
          <w:p w14:paraId="5325FCD0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3609585" w14:textId="4D9A079E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1,533</w:t>
            </w:r>
          </w:p>
        </w:tc>
        <w:tc>
          <w:tcPr>
            <w:tcW w:w="236" w:type="dxa"/>
          </w:tcPr>
          <w:p w14:paraId="5B5506FA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F981CE" w14:textId="50BD4BEC" w:rsidR="009B1855" w:rsidRPr="00616E3E" w:rsidRDefault="002912CE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5,637</w:t>
            </w:r>
          </w:p>
        </w:tc>
        <w:tc>
          <w:tcPr>
            <w:tcW w:w="236" w:type="dxa"/>
          </w:tcPr>
          <w:p w14:paraId="69F5A5A2" w14:textId="77777777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FE023FA" w14:textId="4B31BF22" w:rsidR="009B1855" w:rsidRPr="00616E3E" w:rsidRDefault="009B1855" w:rsidP="009B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7CFE0B2A" w14:textId="77777777" w:rsidR="0091490F" w:rsidRPr="00616E3E" w:rsidRDefault="0091490F" w:rsidP="009B1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8FF4D88" w14:textId="5BBEE1B1" w:rsidR="0091490F" w:rsidRPr="00616E3E" w:rsidRDefault="002053D1" w:rsidP="009B18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 w:hint="cs"/>
          <w:sz w:val="26"/>
          <w:szCs w:val="26"/>
          <w:cs/>
          <w:lang w:val="en-GB"/>
        </w:rPr>
        <w:t>กลุ่ม</w:t>
      </w:r>
      <w:r w:rsidR="0091490F"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บริษัทได้ทำสัญญาให้เช่าเครื่องมือแพทย์กับลูกค้า </w:t>
      </w:r>
      <w:r w:rsidR="00AA628E">
        <w:rPr>
          <w:rFonts w:ascii="Cordia New" w:hAnsi="Cordia New" w:cs="Cordia New" w:hint="cs"/>
          <w:sz w:val="26"/>
          <w:szCs w:val="26"/>
          <w:cs/>
          <w:lang w:val="en-GB"/>
        </w:rPr>
        <w:t>โดย</w:t>
      </w:r>
      <w:r w:rsidR="0091490F" w:rsidRPr="00616E3E">
        <w:rPr>
          <w:rFonts w:ascii="Cordia New" w:hAnsi="Cordia New" w:cs="Cordia New"/>
          <w:sz w:val="26"/>
          <w:szCs w:val="26"/>
          <w:cs/>
          <w:lang w:val="en-GB"/>
        </w:rPr>
        <w:t>มีระยะเวลา</w:t>
      </w:r>
      <w:r w:rsidR="00AA628E">
        <w:rPr>
          <w:rFonts w:ascii="Cordia New" w:hAnsi="Cordia New" w:cs="Cordia New" w:hint="cs"/>
          <w:sz w:val="26"/>
          <w:szCs w:val="26"/>
          <w:cs/>
          <w:lang w:val="en-GB"/>
        </w:rPr>
        <w:t>ตามสัญญา</w:t>
      </w:r>
      <w:r w:rsidR="0091490F"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91490F" w:rsidRPr="00616E3E">
        <w:rPr>
          <w:rFonts w:ascii="Cordia New" w:hAnsi="Cordia New" w:cs="Cordia New"/>
          <w:sz w:val="26"/>
          <w:szCs w:val="26"/>
          <w:lang w:val="en-GB"/>
        </w:rPr>
        <w:t xml:space="preserve">2 - 4 </w:t>
      </w:r>
      <w:r w:rsidR="0091490F" w:rsidRPr="00616E3E">
        <w:rPr>
          <w:rFonts w:ascii="Cordia New" w:hAnsi="Cordia New" w:cs="Cordia New"/>
          <w:sz w:val="26"/>
          <w:szCs w:val="26"/>
          <w:cs/>
          <w:lang w:val="en-GB"/>
        </w:rPr>
        <w:t>ปี</w:t>
      </w:r>
    </w:p>
    <w:p w14:paraId="0624BFD5" w14:textId="44312EEA" w:rsidR="00480F48" w:rsidRPr="00616E3E" w:rsidRDefault="00480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ordia New" w:hAnsi="Cordia New" w:cs="Cordia New"/>
          <w:b/>
          <w:bCs/>
          <w:sz w:val="26"/>
          <w:szCs w:val="26"/>
          <w:lang w:eastAsia="th-TH"/>
        </w:rPr>
      </w:pPr>
      <w:r w:rsidRPr="00616E3E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7E615725" w14:textId="77777777" w:rsidR="009B1855" w:rsidRPr="009B1855" w:rsidRDefault="009B1855" w:rsidP="009B185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Cordia New" w:hAnsi="Cordia New" w:cs="Cordia New"/>
          <w:color w:val="auto"/>
          <w:sz w:val="26"/>
          <w:szCs w:val="26"/>
        </w:rPr>
      </w:pPr>
    </w:p>
    <w:p w14:paraId="4E412548" w14:textId="4BD9D230" w:rsidR="007B62A6" w:rsidRPr="00616E3E" w:rsidRDefault="00474F48" w:rsidP="009B1855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  <w:r w:rsidRPr="00616E3E">
        <w:rPr>
          <w:rFonts w:ascii="Cordia New" w:hAnsi="Cordia New" w:cs="Cordia New"/>
          <w:b/>
          <w:bCs/>
          <w:color w:val="auto"/>
          <w:sz w:val="26"/>
          <w:szCs w:val="26"/>
          <w:cs/>
          <w:lang w:val="th-TH"/>
        </w:rPr>
        <w:t>สินทรัพย์</w:t>
      </w:r>
      <w:r w:rsidRPr="00616E3E">
        <w:rPr>
          <w:rFonts w:ascii="Cordia New" w:hAnsi="Cordia New" w:cs="Cordia New"/>
          <w:b/>
          <w:bCs/>
          <w:color w:val="auto"/>
          <w:sz w:val="26"/>
          <w:szCs w:val="26"/>
          <w:cs/>
        </w:rPr>
        <w:t>ไม่มีตัวต</w:t>
      </w:r>
      <w:r w:rsidR="009060B2" w:rsidRPr="00616E3E">
        <w:rPr>
          <w:rFonts w:ascii="Cordia New" w:hAnsi="Cordia New" w:cs="Cordia New"/>
          <w:b/>
          <w:bCs/>
          <w:color w:val="auto"/>
          <w:sz w:val="26"/>
          <w:szCs w:val="26"/>
          <w:cs/>
        </w:rPr>
        <w:t>น</w:t>
      </w:r>
    </w:p>
    <w:p w14:paraId="6A090C01" w14:textId="77777777" w:rsidR="009060B2" w:rsidRPr="009B1855" w:rsidRDefault="009060B2" w:rsidP="009B1855">
      <w:pPr>
        <w:pStyle w:val="CordiaNew"/>
        <w:tabs>
          <w:tab w:val="clear" w:pos="4153"/>
          <w:tab w:val="left" w:pos="426"/>
        </w:tabs>
        <w:ind w:left="446"/>
        <w:jc w:val="thaiDistribute"/>
        <w:rPr>
          <w:rFonts w:ascii="Cordia New" w:hAnsi="Cordia New" w:cs="Cordia New"/>
          <w:color w:val="auto"/>
          <w:sz w:val="26"/>
          <w:szCs w:val="26"/>
        </w:rPr>
      </w:pPr>
    </w:p>
    <w:tbl>
      <w:tblPr>
        <w:tblW w:w="4856" w:type="pct"/>
        <w:tblInd w:w="29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45"/>
        <w:gridCol w:w="1638"/>
        <w:gridCol w:w="281"/>
        <w:gridCol w:w="1685"/>
      </w:tblGrid>
      <w:tr w:rsidR="006A0B1F" w:rsidRPr="00616E3E" w14:paraId="02DA924C" w14:textId="77777777" w:rsidTr="00E60AF0">
        <w:trPr>
          <w:cantSplit/>
        </w:trPr>
        <w:tc>
          <w:tcPr>
            <w:tcW w:w="3009" w:type="pct"/>
          </w:tcPr>
          <w:p w14:paraId="21B4EF25" w14:textId="307E2DFF" w:rsidR="003648CD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พันบาท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91" w:type="pct"/>
            <w:gridSpan w:val="3"/>
            <w:tcBorders>
              <w:bottom w:val="single" w:sz="4" w:space="0" w:color="auto"/>
            </w:tcBorders>
          </w:tcPr>
          <w:p w14:paraId="35471417" w14:textId="492AA5C0" w:rsidR="003648CD" w:rsidRPr="00616E3E" w:rsidRDefault="003648CD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3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</w:tc>
      </w:tr>
      <w:tr w:rsidR="00580126" w:rsidRPr="00616E3E" w14:paraId="4958359C" w14:textId="77777777" w:rsidTr="00E60AF0">
        <w:trPr>
          <w:cantSplit/>
        </w:trPr>
        <w:tc>
          <w:tcPr>
            <w:tcW w:w="3009" w:type="pct"/>
          </w:tcPr>
          <w:p w14:paraId="68943063" w14:textId="77777777" w:rsidR="003648CD" w:rsidRPr="00616E3E" w:rsidRDefault="003648CD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12FB1" w14:textId="4E6D536E" w:rsidR="003648CD" w:rsidRPr="00616E3E" w:rsidRDefault="003648CD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55" w:type="pct"/>
            <w:tcBorders>
              <w:top w:val="single" w:sz="4" w:space="0" w:color="auto"/>
            </w:tcBorders>
            <w:vAlign w:val="bottom"/>
          </w:tcPr>
          <w:p w14:paraId="665F5817" w14:textId="77777777" w:rsidR="003648CD" w:rsidRPr="00616E3E" w:rsidRDefault="003648CD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34C6F" w14:textId="07704A22" w:rsidR="003648CD" w:rsidRPr="00616E3E" w:rsidRDefault="003648CD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</w:t>
            </w:r>
            <w:r w:rsidR="009B1855">
              <w:rPr>
                <w:rFonts w:ascii="Cordia New" w:hAnsi="Cordia New" w:cs="Cordia New" w:hint="cs"/>
                <w:sz w:val="26"/>
                <w:szCs w:val="26"/>
                <w:cs/>
              </w:rPr>
              <w:t>กิจการ</w:t>
            </w:r>
          </w:p>
        </w:tc>
      </w:tr>
      <w:tr w:rsidR="00580126" w:rsidRPr="00616E3E" w14:paraId="10019483" w14:textId="77777777" w:rsidTr="00E60AF0">
        <w:trPr>
          <w:cantSplit/>
        </w:trPr>
        <w:tc>
          <w:tcPr>
            <w:tcW w:w="3009" w:type="pct"/>
          </w:tcPr>
          <w:p w14:paraId="5E7D6004" w14:textId="77777777" w:rsidR="003648CD" w:rsidRPr="00616E3E" w:rsidRDefault="003648CD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</w:tcPr>
          <w:p w14:paraId="0AD95F49" w14:textId="77777777" w:rsidR="003648CD" w:rsidRPr="00616E3E" w:rsidRDefault="003648CD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5" w:type="pct"/>
          </w:tcPr>
          <w:p w14:paraId="5029213A" w14:textId="77777777" w:rsidR="003648CD" w:rsidRPr="00616E3E" w:rsidRDefault="003648CD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</w:tcPr>
          <w:p w14:paraId="54EC8044" w14:textId="77777777" w:rsidR="003648CD" w:rsidRPr="00616E3E" w:rsidRDefault="003648CD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580126" w:rsidRPr="00616E3E" w14:paraId="3131E21F" w14:textId="77777777" w:rsidTr="00E60AF0">
        <w:trPr>
          <w:cantSplit/>
        </w:trPr>
        <w:tc>
          <w:tcPr>
            <w:tcW w:w="3009" w:type="pct"/>
          </w:tcPr>
          <w:p w14:paraId="580D821A" w14:textId="77777777" w:rsidR="003648CD" w:rsidRPr="00616E3E" w:rsidRDefault="003648CD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905" w:type="pct"/>
          </w:tcPr>
          <w:p w14:paraId="194516E2" w14:textId="77777777" w:rsidR="003648CD" w:rsidRPr="00616E3E" w:rsidRDefault="003648CD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5" w:type="pct"/>
          </w:tcPr>
          <w:p w14:paraId="0A8BA41C" w14:textId="77777777" w:rsidR="003648CD" w:rsidRPr="00616E3E" w:rsidRDefault="003648CD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31" w:type="pct"/>
          </w:tcPr>
          <w:p w14:paraId="2A238F01" w14:textId="77777777" w:rsidR="003648CD" w:rsidRPr="00616E3E" w:rsidRDefault="003648CD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80126" w:rsidRPr="00616E3E" w14:paraId="1D78B57B" w14:textId="77777777" w:rsidTr="00E60AF0">
        <w:trPr>
          <w:cantSplit/>
        </w:trPr>
        <w:tc>
          <w:tcPr>
            <w:tcW w:w="3009" w:type="pct"/>
          </w:tcPr>
          <w:p w14:paraId="61BC810C" w14:textId="691B4A33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05" w:type="pct"/>
          </w:tcPr>
          <w:p w14:paraId="17AF95A2" w14:textId="29B15986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85,872</w:t>
            </w:r>
          </w:p>
        </w:tc>
        <w:tc>
          <w:tcPr>
            <w:tcW w:w="155" w:type="pct"/>
          </w:tcPr>
          <w:p w14:paraId="460C2D63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</w:tcPr>
          <w:p w14:paraId="5C35F805" w14:textId="13C42626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85,309</w:t>
            </w:r>
          </w:p>
        </w:tc>
      </w:tr>
      <w:tr w:rsidR="00580126" w:rsidRPr="00616E3E" w14:paraId="1D1F21C4" w14:textId="77777777" w:rsidTr="00E60AF0">
        <w:trPr>
          <w:cantSplit/>
        </w:trPr>
        <w:tc>
          <w:tcPr>
            <w:tcW w:w="3009" w:type="pct"/>
          </w:tcPr>
          <w:p w14:paraId="3AD6E51C" w14:textId="77777777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61202A34" w14:textId="66F849AF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13,000</w:t>
            </w:r>
          </w:p>
        </w:tc>
        <w:tc>
          <w:tcPr>
            <w:tcW w:w="155" w:type="pct"/>
          </w:tcPr>
          <w:p w14:paraId="29FFEE39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5A62D8AC" w14:textId="5E2F9C28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13,000</w:t>
            </w:r>
          </w:p>
        </w:tc>
      </w:tr>
      <w:tr w:rsidR="00580126" w:rsidRPr="00616E3E" w14:paraId="66C15C0E" w14:textId="77777777" w:rsidTr="00E60AF0">
        <w:trPr>
          <w:cantSplit/>
        </w:trPr>
        <w:tc>
          <w:tcPr>
            <w:tcW w:w="3009" w:type="pct"/>
          </w:tcPr>
          <w:p w14:paraId="4E5F2987" w14:textId="5E3A53CD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05" w:type="pct"/>
            <w:tcBorders>
              <w:top w:val="single" w:sz="4" w:space="0" w:color="auto"/>
            </w:tcBorders>
          </w:tcPr>
          <w:p w14:paraId="33C90B44" w14:textId="6386A5B6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98,872</w:t>
            </w:r>
          </w:p>
        </w:tc>
        <w:tc>
          <w:tcPr>
            <w:tcW w:w="155" w:type="pct"/>
          </w:tcPr>
          <w:p w14:paraId="42C206C5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</w:tcPr>
          <w:p w14:paraId="288A8FF4" w14:textId="3F9028A2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98,309</w:t>
            </w:r>
          </w:p>
        </w:tc>
      </w:tr>
      <w:tr w:rsidR="00580126" w:rsidRPr="00616E3E" w14:paraId="6408DCA7" w14:textId="77777777" w:rsidTr="00E60AF0">
        <w:trPr>
          <w:cantSplit/>
          <w:trHeight w:val="306"/>
        </w:trPr>
        <w:tc>
          <w:tcPr>
            <w:tcW w:w="3009" w:type="pct"/>
          </w:tcPr>
          <w:p w14:paraId="22F56BD1" w14:textId="77777777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905" w:type="pct"/>
          </w:tcPr>
          <w:p w14:paraId="3C35E587" w14:textId="6FDDD37E" w:rsidR="009B1855" w:rsidRPr="00616E3E" w:rsidRDefault="009465A3" w:rsidP="0094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5" w:type="pct"/>
          </w:tcPr>
          <w:p w14:paraId="7AB33326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</w:tcPr>
          <w:p w14:paraId="47BE211B" w14:textId="39DC438F" w:rsidR="009B1855" w:rsidRPr="00F91CEE" w:rsidRDefault="00920E17" w:rsidP="0092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3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</w:tr>
      <w:tr w:rsidR="00580126" w:rsidRPr="00616E3E" w14:paraId="15C58435" w14:textId="77777777" w:rsidTr="00E60AF0">
        <w:trPr>
          <w:cantSplit/>
          <w:trHeight w:val="306"/>
        </w:trPr>
        <w:tc>
          <w:tcPr>
            <w:tcW w:w="3009" w:type="pct"/>
          </w:tcPr>
          <w:p w14:paraId="4346BDA2" w14:textId="325BE8BE" w:rsidR="0020740A" w:rsidRPr="00616E3E" w:rsidRDefault="00F91CEE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A2765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0BE5B803" w14:textId="1BA0DEF6" w:rsidR="0020740A" w:rsidRPr="00616E3E" w:rsidRDefault="004E689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(13,250)</w:t>
            </w:r>
          </w:p>
        </w:tc>
        <w:tc>
          <w:tcPr>
            <w:tcW w:w="155" w:type="pct"/>
          </w:tcPr>
          <w:p w14:paraId="06D0FB7F" w14:textId="77777777" w:rsidR="0020740A" w:rsidRPr="00616E3E" w:rsidRDefault="0020740A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1A4CF7A7" w14:textId="5BD0652B" w:rsidR="0020740A" w:rsidRDefault="004E689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A07AC">
              <w:rPr>
                <w:rFonts w:ascii="Cordia New" w:hAnsi="Cordia New" w:cs="Cordia New"/>
                <w:sz w:val="26"/>
                <w:szCs w:val="26"/>
              </w:rPr>
              <w:t>13,250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580126" w:rsidRPr="00616E3E" w14:paraId="12E6C82C" w14:textId="77777777" w:rsidTr="00E60AF0">
        <w:trPr>
          <w:cantSplit/>
          <w:trHeight w:val="278"/>
        </w:trPr>
        <w:tc>
          <w:tcPr>
            <w:tcW w:w="3009" w:type="pct"/>
          </w:tcPr>
          <w:p w14:paraId="4305D653" w14:textId="7FD7091D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</w:tcPr>
          <w:p w14:paraId="51FBF7F5" w14:textId="4BEE14B6" w:rsidR="009B1855" w:rsidRPr="00616E3E" w:rsidRDefault="004E689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96850">
              <w:rPr>
                <w:rFonts w:ascii="Cordia New" w:hAnsi="Cordia New" w:cs="Cordia New"/>
                <w:sz w:val="26"/>
                <w:szCs w:val="26"/>
                <w:lang w:val="en-GB"/>
              </w:rPr>
              <w:t>6,422</w:t>
            </w:r>
          </w:p>
        </w:tc>
        <w:tc>
          <w:tcPr>
            <w:tcW w:w="155" w:type="pct"/>
          </w:tcPr>
          <w:p w14:paraId="4A64489F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</w:tcPr>
          <w:p w14:paraId="0442D4B5" w14:textId="7B9CCD98" w:rsidR="009B1855" w:rsidRPr="00FA28E6" w:rsidRDefault="000A07AC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</w:t>
            </w:r>
            <w:r w:rsidR="0023359A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797752">
              <w:rPr>
                <w:rFonts w:ascii="Cordia New" w:hAnsi="Cordia New" w:cs="Cordia New"/>
                <w:sz w:val="26"/>
                <w:szCs w:val="26"/>
              </w:rPr>
              <w:t>59</w:t>
            </w:r>
          </w:p>
        </w:tc>
      </w:tr>
      <w:tr w:rsidR="00580126" w:rsidRPr="00616E3E" w14:paraId="4FF0026E" w14:textId="77777777" w:rsidTr="00E60AF0">
        <w:trPr>
          <w:cantSplit/>
          <w:trHeight w:val="278"/>
        </w:trPr>
        <w:tc>
          <w:tcPr>
            <w:tcW w:w="3009" w:type="pct"/>
          </w:tcPr>
          <w:p w14:paraId="3A99FE1A" w14:textId="77777777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</w:tcPr>
          <w:p w14:paraId="40B5F52D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" w:type="pct"/>
          </w:tcPr>
          <w:p w14:paraId="1F8B8F00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</w:tcPr>
          <w:p w14:paraId="47F9A9B3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80126" w:rsidRPr="00616E3E" w14:paraId="6C55B0E0" w14:textId="77777777" w:rsidTr="00E60AF0">
        <w:trPr>
          <w:cantSplit/>
          <w:trHeight w:val="278"/>
        </w:trPr>
        <w:tc>
          <w:tcPr>
            <w:tcW w:w="3009" w:type="pct"/>
            <w:vAlign w:val="center"/>
          </w:tcPr>
          <w:p w14:paraId="459A1DF6" w14:textId="77777777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905" w:type="pct"/>
          </w:tcPr>
          <w:p w14:paraId="447C44B4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" w:type="pct"/>
          </w:tcPr>
          <w:p w14:paraId="6E647B2A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</w:tcPr>
          <w:p w14:paraId="1FD5E8EE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80126" w:rsidRPr="00616E3E" w14:paraId="11F5138A" w14:textId="77777777" w:rsidTr="00E60AF0">
        <w:trPr>
          <w:cantSplit/>
          <w:trHeight w:val="278"/>
        </w:trPr>
        <w:tc>
          <w:tcPr>
            <w:tcW w:w="3009" w:type="pct"/>
            <w:vAlign w:val="center"/>
          </w:tcPr>
          <w:p w14:paraId="2E6F66FB" w14:textId="1747F158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มกราคม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05" w:type="pct"/>
          </w:tcPr>
          <w:p w14:paraId="02CE6A5A" w14:textId="19096876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74,723</w:t>
            </w:r>
          </w:p>
        </w:tc>
        <w:tc>
          <w:tcPr>
            <w:tcW w:w="155" w:type="pct"/>
          </w:tcPr>
          <w:p w14:paraId="43D2B6E4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</w:tcPr>
          <w:p w14:paraId="05BF2B84" w14:textId="18F9325D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74,160</w:t>
            </w:r>
          </w:p>
        </w:tc>
      </w:tr>
      <w:tr w:rsidR="00580126" w:rsidRPr="00616E3E" w14:paraId="6024A1E5" w14:textId="77777777" w:rsidTr="00E60AF0">
        <w:trPr>
          <w:cantSplit/>
          <w:trHeight w:val="278"/>
        </w:trPr>
        <w:tc>
          <w:tcPr>
            <w:tcW w:w="3009" w:type="pct"/>
            <w:vAlign w:val="center"/>
          </w:tcPr>
          <w:p w14:paraId="01FB4B89" w14:textId="77777777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208D754D" w14:textId="2B0DD5CE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5,968</w:t>
            </w:r>
          </w:p>
        </w:tc>
        <w:tc>
          <w:tcPr>
            <w:tcW w:w="155" w:type="pct"/>
          </w:tcPr>
          <w:p w14:paraId="6DD9DD18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5A03D58E" w14:textId="4CD00645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5,968</w:t>
            </w:r>
          </w:p>
        </w:tc>
      </w:tr>
      <w:tr w:rsidR="00580126" w:rsidRPr="00616E3E" w14:paraId="3812EE83" w14:textId="77777777" w:rsidTr="00F83A83">
        <w:trPr>
          <w:cantSplit/>
          <w:trHeight w:val="278"/>
        </w:trPr>
        <w:tc>
          <w:tcPr>
            <w:tcW w:w="3009" w:type="pct"/>
            <w:vAlign w:val="center"/>
          </w:tcPr>
          <w:p w14:paraId="7863AAF3" w14:textId="68389620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05" w:type="pct"/>
            <w:tcBorders>
              <w:top w:val="single" w:sz="4" w:space="0" w:color="auto"/>
            </w:tcBorders>
          </w:tcPr>
          <w:p w14:paraId="22A22789" w14:textId="638D5503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80,691</w:t>
            </w:r>
          </w:p>
        </w:tc>
        <w:tc>
          <w:tcPr>
            <w:tcW w:w="155" w:type="pct"/>
          </w:tcPr>
          <w:p w14:paraId="41D384F7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</w:tcPr>
          <w:p w14:paraId="6AA0DB88" w14:textId="40034D06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80,128</w:t>
            </w:r>
          </w:p>
        </w:tc>
      </w:tr>
      <w:tr w:rsidR="00580126" w:rsidRPr="00616E3E" w14:paraId="6A6FF41E" w14:textId="77777777" w:rsidTr="00F83A83">
        <w:trPr>
          <w:cantSplit/>
          <w:trHeight w:val="278"/>
        </w:trPr>
        <w:tc>
          <w:tcPr>
            <w:tcW w:w="3009" w:type="pct"/>
            <w:vAlign w:val="center"/>
          </w:tcPr>
          <w:p w14:paraId="4954E5F7" w14:textId="77777777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905" w:type="pct"/>
          </w:tcPr>
          <w:p w14:paraId="59070E6B" w14:textId="064D509E" w:rsidR="009B1855" w:rsidRPr="00616E3E" w:rsidRDefault="00D86EB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5,476</w:t>
            </w:r>
          </w:p>
        </w:tc>
        <w:tc>
          <w:tcPr>
            <w:tcW w:w="155" w:type="pct"/>
          </w:tcPr>
          <w:p w14:paraId="7EC108F7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</w:tcPr>
          <w:p w14:paraId="4E81F3BA" w14:textId="57E612C0" w:rsidR="009B1855" w:rsidRPr="00616E3E" w:rsidRDefault="00F83A83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5,476</w:t>
            </w:r>
          </w:p>
        </w:tc>
      </w:tr>
      <w:tr w:rsidR="00580126" w:rsidRPr="00616E3E" w14:paraId="7A8F8747" w14:textId="77777777" w:rsidTr="00F83A83">
        <w:trPr>
          <w:cantSplit/>
          <w:trHeight w:val="278"/>
        </w:trPr>
        <w:tc>
          <w:tcPr>
            <w:tcW w:w="3009" w:type="pct"/>
            <w:vAlign w:val="center"/>
          </w:tcPr>
          <w:p w14:paraId="4D9CE553" w14:textId="7AF88019" w:rsidR="00F83A83" w:rsidRPr="00616E3E" w:rsidRDefault="00B86ACB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A2765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17168E7A" w14:textId="00344B50" w:rsidR="00F83A83" w:rsidRPr="00616E3E" w:rsidRDefault="00D86EB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(13,250)</w:t>
            </w:r>
          </w:p>
        </w:tc>
        <w:tc>
          <w:tcPr>
            <w:tcW w:w="155" w:type="pct"/>
          </w:tcPr>
          <w:p w14:paraId="57649252" w14:textId="77777777" w:rsidR="00F83A83" w:rsidRPr="00616E3E" w:rsidRDefault="00F83A83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484E2FE0" w14:textId="15149BC5" w:rsidR="00F83A83" w:rsidRPr="00507DA1" w:rsidRDefault="00507DA1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(13,250)</w:t>
            </w:r>
          </w:p>
        </w:tc>
      </w:tr>
      <w:tr w:rsidR="00580126" w:rsidRPr="00616E3E" w14:paraId="3634958E" w14:textId="77777777" w:rsidTr="00E60AF0">
        <w:trPr>
          <w:cantSplit/>
          <w:trHeight w:val="278"/>
        </w:trPr>
        <w:tc>
          <w:tcPr>
            <w:tcW w:w="3009" w:type="pct"/>
            <w:vAlign w:val="center"/>
          </w:tcPr>
          <w:p w14:paraId="63F52306" w14:textId="6E5D0AEA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</w:tcPr>
          <w:p w14:paraId="4E4D8E3F" w14:textId="4ACE7CCC" w:rsidR="009B1855" w:rsidRPr="00616E3E" w:rsidRDefault="004047F1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72,917</w:t>
            </w:r>
          </w:p>
        </w:tc>
        <w:tc>
          <w:tcPr>
            <w:tcW w:w="155" w:type="pct"/>
          </w:tcPr>
          <w:p w14:paraId="1056E467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</w:tcPr>
          <w:p w14:paraId="7084EAE7" w14:textId="2691E3F0" w:rsidR="009B1855" w:rsidRPr="00616E3E" w:rsidRDefault="00507DA1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72,354</w:t>
            </w:r>
          </w:p>
        </w:tc>
      </w:tr>
      <w:tr w:rsidR="00580126" w:rsidRPr="00616E3E" w14:paraId="12ABCAA3" w14:textId="77777777" w:rsidTr="00E60AF0">
        <w:trPr>
          <w:cantSplit/>
          <w:trHeight w:val="278"/>
        </w:trPr>
        <w:tc>
          <w:tcPr>
            <w:tcW w:w="3009" w:type="pct"/>
            <w:vAlign w:val="center"/>
          </w:tcPr>
          <w:p w14:paraId="1A5A4952" w14:textId="77777777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</w:tcPr>
          <w:p w14:paraId="14BB9560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" w:type="pct"/>
          </w:tcPr>
          <w:p w14:paraId="7B5E3B65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</w:tcPr>
          <w:p w14:paraId="69198262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80126" w:rsidRPr="00616E3E" w14:paraId="780DF7A3" w14:textId="77777777" w:rsidTr="00E60AF0">
        <w:trPr>
          <w:cantSplit/>
          <w:trHeight w:val="278"/>
        </w:trPr>
        <w:tc>
          <w:tcPr>
            <w:tcW w:w="3009" w:type="pct"/>
            <w:vAlign w:val="center"/>
          </w:tcPr>
          <w:p w14:paraId="63898B4E" w14:textId="77777777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905" w:type="pct"/>
          </w:tcPr>
          <w:p w14:paraId="2EB2231A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" w:type="pct"/>
          </w:tcPr>
          <w:p w14:paraId="02F96847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</w:tcPr>
          <w:p w14:paraId="35221860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80126" w:rsidRPr="00616E3E" w14:paraId="07D65E0F" w14:textId="77777777" w:rsidTr="00E60AF0">
        <w:trPr>
          <w:cantSplit/>
          <w:trHeight w:val="278"/>
        </w:trPr>
        <w:tc>
          <w:tcPr>
            <w:tcW w:w="3009" w:type="pct"/>
            <w:vAlign w:val="center"/>
          </w:tcPr>
          <w:p w14:paraId="4AE2141C" w14:textId="462B8D40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05" w:type="pct"/>
            <w:tcBorders>
              <w:bottom w:val="single" w:sz="12" w:space="0" w:color="auto"/>
            </w:tcBorders>
          </w:tcPr>
          <w:p w14:paraId="5E2A6597" w14:textId="4480C155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18,181</w:t>
            </w:r>
          </w:p>
        </w:tc>
        <w:tc>
          <w:tcPr>
            <w:tcW w:w="155" w:type="pct"/>
          </w:tcPr>
          <w:p w14:paraId="1B882F85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bottom w:val="single" w:sz="12" w:space="0" w:color="auto"/>
            </w:tcBorders>
          </w:tcPr>
          <w:p w14:paraId="5293B6BD" w14:textId="1A85A988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18,181</w:t>
            </w:r>
          </w:p>
        </w:tc>
      </w:tr>
      <w:tr w:rsidR="00580126" w:rsidRPr="00616E3E" w14:paraId="70B72415" w14:textId="77777777" w:rsidTr="00E60AF0">
        <w:trPr>
          <w:cantSplit/>
          <w:trHeight w:val="278"/>
        </w:trPr>
        <w:tc>
          <w:tcPr>
            <w:tcW w:w="3009" w:type="pct"/>
            <w:vAlign w:val="center"/>
          </w:tcPr>
          <w:p w14:paraId="45E3206B" w14:textId="398D02ED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905" w:type="pct"/>
            <w:tcBorders>
              <w:top w:val="single" w:sz="12" w:space="0" w:color="auto"/>
              <w:bottom w:val="single" w:sz="12" w:space="0" w:color="auto"/>
            </w:tcBorders>
          </w:tcPr>
          <w:p w14:paraId="355F80D6" w14:textId="17F202D9" w:rsidR="009B1855" w:rsidRPr="00616E3E" w:rsidRDefault="004E689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27D45">
              <w:rPr>
                <w:rFonts w:ascii="Cordia New" w:hAnsi="Cordia New" w:cs="Cordia New"/>
                <w:sz w:val="26"/>
                <w:szCs w:val="26"/>
                <w:lang w:val="en-GB"/>
              </w:rPr>
              <w:t>3,505</w:t>
            </w:r>
          </w:p>
        </w:tc>
        <w:tc>
          <w:tcPr>
            <w:tcW w:w="155" w:type="pct"/>
          </w:tcPr>
          <w:p w14:paraId="2BDE7506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12" w:space="0" w:color="auto"/>
              <w:bottom w:val="single" w:sz="12" w:space="0" w:color="auto"/>
            </w:tcBorders>
          </w:tcPr>
          <w:p w14:paraId="103C3482" w14:textId="73686B2A" w:rsidR="009B1855" w:rsidRPr="00616E3E" w:rsidRDefault="00507DA1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33B96">
              <w:rPr>
                <w:rFonts w:ascii="Cordia New" w:hAnsi="Cordia New" w:cs="Cordia New"/>
                <w:sz w:val="26"/>
                <w:szCs w:val="26"/>
              </w:rPr>
              <w:t>3,505</w:t>
            </w:r>
          </w:p>
        </w:tc>
      </w:tr>
      <w:tr w:rsidR="00580126" w:rsidRPr="00616E3E" w14:paraId="3631B859" w14:textId="77777777" w:rsidTr="00E60AF0">
        <w:trPr>
          <w:cantSplit/>
          <w:trHeight w:val="278"/>
        </w:trPr>
        <w:tc>
          <w:tcPr>
            <w:tcW w:w="3009" w:type="pct"/>
            <w:vAlign w:val="center"/>
          </w:tcPr>
          <w:p w14:paraId="3CF0370F" w14:textId="77777777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05" w:type="pct"/>
            <w:tcBorders>
              <w:top w:val="single" w:sz="12" w:space="0" w:color="auto"/>
            </w:tcBorders>
          </w:tcPr>
          <w:p w14:paraId="667D16FC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" w:type="pct"/>
          </w:tcPr>
          <w:p w14:paraId="67E7A7E6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12" w:space="0" w:color="auto"/>
            </w:tcBorders>
          </w:tcPr>
          <w:p w14:paraId="3D21010A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80126" w:rsidRPr="00616E3E" w14:paraId="7217AEB1" w14:textId="77777777" w:rsidTr="00E60AF0">
        <w:trPr>
          <w:cantSplit/>
          <w:trHeight w:val="278"/>
        </w:trPr>
        <w:tc>
          <w:tcPr>
            <w:tcW w:w="3009" w:type="pct"/>
            <w:vAlign w:val="center"/>
          </w:tcPr>
          <w:p w14:paraId="18D3EDED" w14:textId="540C7C1F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ค่าตัดจำหน่ายสำหรับปี </w:t>
            </w: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05" w:type="pct"/>
          </w:tcPr>
          <w:p w14:paraId="155B5F6A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5" w:type="pct"/>
          </w:tcPr>
          <w:p w14:paraId="6D680F77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</w:tcPr>
          <w:p w14:paraId="4C263DA5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80126" w:rsidRPr="00616E3E" w14:paraId="5F681827" w14:textId="77777777" w:rsidTr="00E60AF0">
        <w:trPr>
          <w:cantSplit/>
          <w:trHeight w:val="278"/>
        </w:trPr>
        <w:tc>
          <w:tcPr>
            <w:tcW w:w="3009" w:type="pct"/>
            <w:vAlign w:val="center"/>
          </w:tcPr>
          <w:p w14:paraId="1195AEA5" w14:textId="77777777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5" w:type="pct"/>
            <w:vAlign w:val="center"/>
          </w:tcPr>
          <w:p w14:paraId="3659AA9C" w14:textId="3302DF5A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5,968</w:t>
            </w:r>
          </w:p>
        </w:tc>
        <w:tc>
          <w:tcPr>
            <w:tcW w:w="155" w:type="pct"/>
          </w:tcPr>
          <w:p w14:paraId="28F30521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</w:tcPr>
          <w:p w14:paraId="0E189065" w14:textId="103F5D22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5,968</w:t>
            </w:r>
          </w:p>
        </w:tc>
      </w:tr>
      <w:tr w:rsidR="00580126" w:rsidRPr="00616E3E" w14:paraId="253F76A4" w14:textId="77777777" w:rsidTr="00E60AF0">
        <w:trPr>
          <w:cantSplit/>
          <w:trHeight w:val="278"/>
        </w:trPr>
        <w:tc>
          <w:tcPr>
            <w:tcW w:w="3009" w:type="pct"/>
            <w:vAlign w:val="center"/>
          </w:tcPr>
          <w:p w14:paraId="4C3055A3" w14:textId="7B970D01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552232E" w14:textId="69E4A83B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5,968</w:t>
            </w:r>
          </w:p>
        </w:tc>
        <w:tc>
          <w:tcPr>
            <w:tcW w:w="155" w:type="pct"/>
          </w:tcPr>
          <w:p w14:paraId="6B1C9B29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single" w:sz="12" w:space="0" w:color="auto"/>
            </w:tcBorders>
          </w:tcPr>
          <w:p w14:paraId="4379730C" w14:textId="0416D932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5,968</w:t>
            </w:r>
          </w:p>
        </w:tc>
      </w:tr>
      <w:tr w:rsidR="00580126" w:rsidRPr="00616E3E" w14:paraId="6E6DDB2A" w14:textId="77777777" w:rsidTr="00E60AF0">
        <w:trPr>
          <w:cantSplit/>
          <w:trHeight w:val="278"/>
        </w:trPr>
        <w:tc>
          <w:tcPr>
            <w:tcW w:w="3009" w:type="pct"/>
            <w:vAlign w:val="center"/>
          </w:tcPr>
          <w:p w14:paraId="0AAA9BF2" w14:textId="77777777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5" w:type="pct"/>
            <w:tcBorders>
              <w:top w:val="single" w:sz="12" w:space="0" w:color="auto"/>
            </w:tcBorders>
            <w:vAlign w:val="center"/>
          </w:tcPr>
          <w:p w14:paraId="4E2D4C29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5" w:type="pct"/>
          </w:tcPr>
          <w:p w14:paraId="3ACF920B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12" w:space="0" w:color="auto"/>
            </w:tcBorders>
          </w:tcPr>
          <w:p w14:paraId="48227EF8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80126" w:rsidRPr="00616E3E" w14:paraId="7B3A9C34" w14:textId="77777777" w:rsidTr="00E60AF0">
        <w:trPr>
          <w:cantSplit/>
          <w:trHeight w:val="278"/>
        </w:trPr>
        <w:tc>
          <w:tcPr>
            <w:tcW w:w="3009" w:type="pct"/>
            <w:vAlign w:val="center"/>
          </w:tcPr>
          <w:p w14:paraId="7E39E1E1" w14:textId="7ED5FDFB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ค่าตัดจำหน่ายสำหรับปี </w:t>
            </w: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5" w:type="pct"/>
            <w:vAlign w:val="center"/>
          </w:tcPr>
          <w:p w14:paraId="0D9B5F84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5" w:type="pct"/>
          </w:tcPr>
          <w:p w14:paraId="1CABF84A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</w:tcPr>
          <w:p w14:paraId="0C60DE3E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80126" w:rsidRPr="00616E3E" w14:paraId="037A2474" w14:textId="77777777" w:rsidTr="00E60AF0">
        <w:trPr>
          <w:cantSplit/>
          <w:trHeight w:val="278"/>
        </w:trPr>
        <w:tc>
          <w:tcPr>
            <w:tcW w:w="3009" w:type="pct"/>
            <w:vAlign w:val="center"/>
          </w:tcPr>
          <w:p w14:paraId="06F748B0" w14:textId="012C83E3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5" w:type="pct"/>
            <w:vAlign w:val="center"/>
          </w:tcPr>
          <w:p w14:paraId="57AC356B" w14:textId="04B4E916" w:rsidR="009B1855" w:rsidRPr="00616E3E" w:rsidRDefault="00A21AC0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5,476</w:t>
            </w:r>
          </w:p>
        </w:tc>
        <w:tc>
          <w:tcPr>
            <w:tcW w:w="155" w:type="pct"/>
          </w:tcPr>
          <w:p w14:paraId="048A2D88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</w:tcPr>
          <w:p w14:paraId="44015DD9" w14:textId="7E9C87D4" w:rsidR="009B1855" w:rsidRPr="00616E3E" w:rsidRDefault="00FC1D88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5,476</w:t>
            </w:r>
          </w:p>
        </w:tc>
      </w:tr>
      <w:tr w:rsidR="00580126" w:rsidRPr="00616E3E" w14:paraId="453CA70F" w14:textId="77777777" w:rsidTr="00E60AF0">
        <w:trPr>
          <w:cantSplit/>
          <w:trHeight w:val="278"/>
        </w:trPr>
        <w:tc>
          <w:tcPr>
            <w:tcW w:w="3009" w:type="pct"/>
            <w:vAlign w:val="center"/>
          </w:tcPr>
          <w:p w14:paraId="524F835F" w14:textId="6CDAE841" w:rsidR="009B1855" w:rsidRPr="00616E3E" w:rsidRDefault="009B1855" w:rsidP="00CA55AC">
            <w:pPr>
              <w:pStyle w:val="CordiaNew"/>
              <w:tabs>
                <w:tab w:val="clear" w:pos="4153"/>
                <w:tab w:val="clear" w:pos="8306"/>
                <w:tab w:val="left" w:pos="-136"/>
              </w:tabs>
              <w:spacing w:line="340" w:lineRule="exact"/>
              <w:ind w:left="14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6FAAA7" w14:textId="21CE7D67" w:rsidR="009B1855" w:rsidRPr="00616E3E" w:rsidRDefault="00A21AC0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5,</w:t>
            </w:r>
            <w:r w:rsidR="00DC0435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5" w:type="pct"/>
          </w:tcPr>
          <w:p w14:paraId="09F2AC07" w14:textId="77777777" w:rsidR="009B1855" w:rsidRPr="00616E3E" w:rsidRDefault="009B1855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single" w:sz="12" w:space="0" w:color="auto"/>
            </w:tcBorders>
          </w:tcPr>
          <w:p w14:paraId="3DBE3679" w14:textId="25F9125F" w:rsidR="009B1855" w:rsidRPr="00616E3E" w:rsidRDefault="00FC1D88" w:rsidP="00CA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5,476</w:t>
            </w:r>
          </w:p>
        </w:tc>
      </w:tr>
    </w:tbl>
    <w:p w14:paraId="0FB2B25D" w14:textId="77777777" w:rsidR="00CA55AC" w:rsidRDefault="00CA55AC" w:rsidP="00BE2BE1">
      <w:pPr>
        <w:pStyle w:val="CordiaNew"/>
        <w:tabs>
          <w:tab w:val="clear" w:pos="4153"/>
          <w:tab w:val="left" w:pos="426"/>
        </w:tabs>
        <w:jc w:val="thaiDistribute"/>
        <w:rPr>
          <w:rStyle w:val="normaltextrun"/>
          <w:rFonts w:ascii="Cordia New" w:hAnsi="Cordia New" w:cs="Cordia New"/>
          <w:sz w:val="26"/>
          <w:szCs w:val="26"/>
        </w:rPr>
      </w:pPr>
    </w:p>
    <w:p w14:paraId="3093BA4A" w14:textId="233F6848" w:rsidR="00634736" w:rsidRDefault="00634736" w:rsidP="00BE2BE1">
      <w:pPr>
        <w:pStyle w:val="CordiaNew"/>
        <w:tabs>
          <w:tab w:val="clear" w:pos="4153"/>
          <w:tab w:val="left" w:pos="426"/>
        </w:tabs>
        <w:jc w:val="thaiDistribute"/>
        <w:rPr>
          <w:rStyle w:val="normaltextrun"/>
          <w:rFonts w:ascii="Cordia New" w:hAnsi="Cordia New" w:cs="Cordia New"/>
          <w:sz w:val="26"/>
          <w:szCs w:val="26"/>
        </w:rPr>
      </w:pPr>
      <w:bookmarkStart w:id="4" w:name="_Hlk157035378"/>
    </w:p>
    <w:p w14:paraId="5DA3C53F" w14:textId="77777777" w:rsidR="00063097" w:rsidRDefault="00063097" w:rsidP="00BE2BE1">
      <w:pPr>
        <w:pStyle w:val="CordiaNew"/>
        <w:tabs>
          <w:tab w:val="clear" w:pos="4153"/>
          <w:tab w:val="left" w:pos="426"/>
        </w:tabs>
        <w:jc w:val="thaiDistribute"/>
        <w:rPr>
          <w:rStyle w:val="normaltextrun"/>
          <w:rFonts w:ascii="Cordia New" w:hAnsi="Cordia New" w:cs="Cordia New"/>
          <w:sz w:val="26"/>
          <w:szCs w:val="26"/>
        </w:rPr>
      </w:pPr>
    </w:p>
    <w:p w14:paraId="2C4F68B5" w14:textId="77777777" w:rsidR="00063097" w:rsidRPr="00634736" w:rsidRDefault="00063097" w:rsidP="00BE2BE1">
      <w:pPr>
        <w:pStyle w:val="CordiaNew"/>
        <w:tabs>
          <w:tab w:val="clear" w:pos="4153"/>
          <w:tab w:val="left" w:pos="426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1A49D826" w14:textId="77777777" w:rsidR="005D5BE5" w:rsidRDefault="005D5BE5" w:rsidP="005D5BE5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75709500" w14:textId="174A5920" w:rsidR="00054311" w:rsidRPr="00616E3E" w:rsidRDefault="00054311" w:rsidP="00634736">
      <w:pPr>
        <w:pStyle w:val="CordiaNew"/>
        <w:numPr>
          <w:ilvl w:val="0"/>
          <w:numId w:val="16"/>
        </w:numPr>
        <w:tabs>
          <w:tab w:val="clear" w:pos="4153"/>
          <w:tab w:val="num" w:pos="9858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16E3E">
        <w:rPr>
          <w:rFonts w:ascii="Cordia New" w:hAnsi="Cordia New" w:cs="Cordia New"/>
          <w:b/>
          <w:bCs/>
          <w:sz w:val="26"/>
          <w:szCs w:val="26"/>
          <w:cs/>
        </w:rPr>
        <w:t>เงินกู้ยืมระยะสั้นจากสถาบันการเงิน</w:t>
      </w:r>
      <w:r w:rsidRPr="00616E3E"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bookmarkEnd w:id="4"/>
    <w:p w14:paraId="7B112A44" w14:textId="77777777" w:rsidR="00054311" w:rsidRPr="00634736" w:rsidRDefault="00054311" w:rsidP="00634736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65" w:type="dxa"/>
        <w:tblInd w:w="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2"/>
        <w:gridCol w:w="1276"/>
        <w:gridCol w:w="142"/>
        <w:gridCol w:w="1134"/>
        <w:gridCol w:w="141"/>
        <w:gridCol w:w="1134"/>
        <w:gridCol w:w="142"/>
        <w:gridCol w:w="1134"/>
        <w:gridCol w:w="142"/>
        <w:gridCol w:w="1138"/>
      </w:tblGrid>
      <w:tr w:rsidR="001B5C6E" w:rsidRPr="00634736" w14:paraId="310B6EB0" w14:textId="77777777" w:rsidTr="00634736">
        <w:trPr>
          <w:cantSplit/>
          <w:trHeight w:val="20"/>
        </w:trPr>
        <w:tc>
          <w:tcPr>
            <w:tcW w:w="2682" w:type="dxa"/>
          </w:tcPr>
          <w:p w14:paraId="21323419" w14:textId="71AA3CE9" w:rsidR="00054311" w:rsidRPr="00634736" w:rsidRDefault="00634736" w:rsidP="00634736">
            <w:pPr>
              <w:spacing w:line="340" w:lineRule="exact"/>
              <w:ind w:left="114"/>
              <w:jc w:val="thaiDistribute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634736">
              <w:rPr>
                <w:rFonts w:ascii="Cordia New" w:hAnsi="Cordia New" w:cs="Cordia New"/>
                <w:sz w:val="24"/>
                <w:szCs w:val="24"/>
                <w:cs/>
              </w:rPr>
              <w:t xml:space="preserve">(หน่วย </w:t>
            </w:r>
            <w:r w:rsidRPr="00634736">
              <w:rPr>
                <w:rFonts w:ascii="Cordia New" w:hAnsi="Cordia New" w:cs="Cordia New"/>
                <w:sz w:val="24"/>
                <w:szCs w:val="24"/>
                <w:lang w:val="en-GB"/>
              </w:rPr>
              <w:t>:</w:t>
            </w:r>
            <w:r w:rsidRPr="00634736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พันบาท</w:t>
            </w:r>
            <w:r w:rsidRPr="00634736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</w:tcBorders>
          </w:tcPr>
          <w:p w14:paraId="1E0574C2" w14:textId="1CC51392" w:rsidR="00054311" w:rsidRPr="00634736" w:rsidRDefault="00BD5C6C" w:rsidP="0063473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340" w:lineRule="exact"/>
              <w:ind w:left="114" w:hanging="115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634736">
              <w:rPr>
                <w:rFonts w:ascii="Cordia New" w:hAnsi="Cordia New" w:cs="Cord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left w:val="nil"/>
            </w:tcBorders>
          </w:tcPr>
          <w:p w14:paraId="525CE980" w14:textId="77777777" w:rsidR="00054311" w:rsidRPr="00634736" w:rsidRDefault="00054311" w:rsidP="00634736">
            <w:pPr>
              <w:spacing w:line="340" w:lineRule="exact"/>
              <w:ind w:left="11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5176C816" w14:textId="77777777" w:rsidR="00054311" w:rsidRPr="00634736" w:rsidRDefault="00054311" w:rsidP="0063473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340" w:lineRule="exact"/>
              <w:ind w:left="114" w:hanging="115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634736">
              <w:rPr>
                <w:rFonts w:ascii="Cordia New" w:hAnsi="Cordia New" w:cs="Cord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4E6E61B" w14:textId="77777777" w:rsidR="00054311" w:rsidRPr="00634736" w:rsidRDefault="00054311" w:rsidP="0063473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340" w:lineRule="exact"/>
              <w:ind w:left="114" w:hanging="11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</w:tcPr>
          <w:p w14:paraId="39168C26" w14:textId="37661DAD" w:rsidR="00054311" w:rsidRPr="00634736" w:rsidRDefault="00996D25" w:rsidP="0063473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340" w:lineRule="exact"/>
              <w:ind w:left="114" w:hanging="115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634736">
              <w:rPr>
                <w:rFonts w:ascii="Cordia New" w:hAnsi="Cordia New" w:cs="Cord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96D25" w:rsidRPr="00634736" w14:paraId="0D2D3C32" w14:textId="77777777" w:rsidTr="00634736">
        <w:trPr>
          <w:cantSplit/>
          <w:trHeight w:val="20"/>
        </w:trPr>
        <w:tc>
          <w:tcPr>
            <w:tcW w:w="2682" w:type="dxa"/>
          </w:tcPr>
          <w:p w14:paraId="1EA22A75" w14:textId="77777777" w:rsidR="00996D25" w:rsidRPr="00634736" w:rsidRDefault="00996D25" w:rsidP="00634736">
            <w:pPr>
              <w:spacing w:line="340" w:lineRule="exact"/>
              <w:ind w:left="114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13639CE3" w14:textId="7EBC29B6" w:rsidR="00996D25" w:rsidRPr="00634736" w:rsidRDefault="00996D25" w:rsidP="00634736">
            <w:pPr>
              <w:tabs>
                <w:tab w:val="clear" w:pos="227"/>
                <w:tab w:val="left" w:pos="141"/>
              </w:tabs>
              <w:spacing w:line="340" w:lineRule="exact"/>
              <w:ind w:left="114" w:hanging="11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634736">
              <w:rPr>
                <w:rFonts w:ascii="Cordia New" w:hAnsi="Cordia New" w:cs="Cordia New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42" w:type="dxa"/>
            <w:tcBorders>
              <w:left w:val="nil"/>
            </w:tcBorders>
          </w:tcPr>
          <w:p w14:paraId="11BAA5F8" w14:textId="77777777" w:rsidR="00996D25" w:rsidRPr="00634736" w:rsidRDefault="00996D25" w:rsidP="00634736">
            <w:pPr>
              <w:spacing w:line="340" w:lineRule="exact"/>
              <w:ind w:left="114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DC5E1" w14:textId="36611FF6" w:rsidR="00996D25" w:rsidRPr="00634736" w:rsidRDefault="00996D25" w:rsidP="0063473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340" w:lineRule="exact"/>
              <w:ind w:left="114" w:hanging="115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634736">
              <w:rPr>
                <w:rFonts w:ascii="Cordia New" w:hAnsi="Cordia New" w:cs="Cordia New"/>
                <w:sz w:val="24"/>
                <w:szCs w:val="24"/>
              </w:rPr>
              <w:t>256</w:t>
            </w:r>
            <w:r w:rsidRPr="00634736">
              <w:rPr>
                <w:rFonts w:ascii="Cordia New" w:hAnsi="Cordia New" w:cs="Cordia New" w:hint="cs"/>
                <w:sz w:val="24"/>
                <w:szCs w:val="24"/>
                <w:cs/>
              </w:rPr>
              <w:t>8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341D17B7" w14:textId="77777777" w:rsidR="00996D25" w:rsidRPr="00634736" w:rsidRDefault="00996D25" w:rsidP="00634736">
            <w:pPr>
              <w:tabs>
                <w:tab w:val="clear" w:pos="227"/>
                <w:tab w:val="clear" w:pos="454"/>
                <w:tab w:val="left" w:pos="282"/>
                <w:tab w:val="left" w:pos="424"/>
                <w:tab w:val="left" w:pos="540"/>
              </w:tabs>
              <w:spacing w:line="340" w:lineRule="exact"/>
              <w:ind w:left="114" w:hanging="11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38C30" w14:textId="64B791D2" w:rsidR="00996D25" w:rsidRPr="00634736" w:rsidRDefault="00996D25" w:rsidP="0063473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340" w:lineRule="exact"/>
              <w:ind w:left="114" w:hanging="115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634736">
              <w:rPr>
                <w:rFonts w:ascii="Cordia New" w:hAnsi="Cordia New" w:cs="Cordia New"/>
                <w:sz w:val="24"/>
                <w:szCs w:val="24"/>
              </w:rPr>
              <w:t>256</w:t>
            </w:r>
            <w:r w:rsidRPr="00634736">
              <w:rPr>
                <w:rFonts w:ascii="Cordia New" w:hAnsi="Cordia New" w:cs="Cordia New" w:hint="cs"/>
                <w:sz w:val="24"/>
                <w:szCs w:val="24"/>
                <w:cs/>
              </w:rPr>
              <w:t>7</w:t>
            </w:r>
          </w:p>
        </w:tc>
        <w:tc>
          <w:tcPr>
            <w:tcW w:w="142" w:type="dxa"/>
            <w:vAlign w:val="bottom"/>
          </w:tcPr>
          <w:p w14:paraId="7DC5FCED" w14:textId="77777777" w:rsidR="00996D25" w:rsidRPr="00634736" w:rsidRDefault="00996D25" w:rsidP="00634736">
            <w:pPr>
              <w:tabs>
                <w:tab w:val="left" w:pos="282"/>
                <w:tab w:val="left" w:pos="424"/>
              </w:tabs>
              <w:spacing w:line="340" w:lineRule="exact"/>
              <w:ind w:left="114" w:hanging="11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851B17" w14:textId="59E10B80" w:rsidR="00996D25" w:rsidRPr="00634736" w:rsidRDefault="00996D25" w:rsidP="0063473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340" w:lineRule="exact"/>
              <w:ind w:left="114" w:hanging="115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634736">
              <w:rPr>
                <w:rFonts w:ascii="Cordia New" w:hAnsi="Cordia New" w:cs="Cordia New"/>
                <w:sz w:val="24"/>
                <w:szCs w:val="24"/>
              </w:rPr>
              <w:t>256</w:t>
            </w:r>
            <w:r w:rsidRPr="00634736">
              <w:rPr>
                <w:rFonts w:ascii="Cordia New" w:hAnsi="Cordia New" w:cs="Cordia New" w:hint="cs"/>
                <w:sz w:val="24"/>
                <w:szCs w:val="24"/>
                <w:cs/>
              </w:rPr>
              <w:t>8</w:t>
            </w:r>
          </w:p>
        </w:tc>
        <w:tc>
          <w:tcPr>
            <w:tcW w:w="142" w:type="dxa"/>
            <w:vAlign w:val="bottom"/>
          </w:tcPr>
          <w:p w14:paraId="206D1919" w14:textId="77777777" w:rsidR="00996D25" w:rsidRPr="00634736" w:rsidRDefault="00996D25" w:rsidP="00634736">
            <w:pPr>
              <w:tabs>
                <w:tab w:val="clear" w:pos="227"/>
                <w:tab w:val="clear" w:pos="454"/>
                <w:tab w:val="left" w:pos="282"/>
                <w:tab w:val="left" w:pos="424"/>
                <w:tab w:val="left" w:pos="540"/>
              </w:tabs>
              <w:spacing w:line="340" w:lineRule="exact"/>
              <w:ind w:left="114" w:hanging="11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468A276" w14:textId="2535C9D4" w:rsidR="00996D25" w:rsidRPr="00634736" w:rsidRDefault="00996D25" w:rsidP="0063473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340" w:lineRule="exact"/>
              <w:ind w:left="114" w:hanging="115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634736">
              <w:rPr>
                <w:rFonts w:ascii="Cordia New" w:hAnsi="Cordia New" w:cs="Cordia New"/>
                <w:sz w:val="24"/>
                <w:szCs w:val="24"/>
              </w:rPr>
              <w:t>256</w:t>
            </w:r>
            <w:r w:rsidRPr="00634736">
              <w:rPr>
                <w:rFonts w:ascii="Cordia New" w:hAnsi="Cordia New" w:cs="Cordia New" w:hint="cs"/>
                <w:sz w:val="24"/>
                <w:szCs w:val="24"/>
                <w:cs/>
              </w:rPr>
              <w:t>7</w:t>
            </w:r>
          </w:p>
        </w:tc>
      </w:tr>
      <w:tr w:rsidR="005526FF" w:rsidRPr="00634736" w14:paraId="611A5118" w14:textId="77777777" w:rsidTr="00634736">
        <w:trPr>
          <w:cantSplit/>
          <w:trHeight w:val="341"/>
        </w:trPr>
        <w:tc>
          <w:tcPr>
            <w:tcW w:w="2682" w:type="dxa"/>
          </w:tcPr>
          <w:p w14:paraId="1B6B0DE7" w14:textId="77777777" w:rsidR="005526FF" w:rsidRPr="00634736" w:rsidRDefault="005526FF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1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7501122F" w14:textId="77777777" w:rsidR="005526FF" w:rsidRPr="00634736" w:rsidRDefault="005526FF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1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52388EA" w14:textId="77777777" w:rsidR="005526FF" w:rsidRPr="00634736" w:rsidRDefault="005526FF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14"/>
              <w:jc w:val="thaiDistribute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F484BF3" w14:textId="77777777" w:rsidR="005526FF" w:rsidRPr="00634736" w:rsidRDefault="005526FF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396AC68" w14:textId="77777777" w:rsidR="005526FF" w:rsidRPr="00634736" w:rsidRDefault="005526FF" w:rsidP="00634736">
            <w:pPr>
              <w:spacing w:line="340" w:lineRule="exact"/>
              <w:ind w:right="106"/>
              <w:jc w:val="right"/>
              <w:rPr>
                <w:rFonts w:ascii="Cordia New" w:hAnsi="Cordia New" w:cs="Cord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</w:tcPr>
          <w:p w14:paraId="1660C077" w14:textId="77777777" w:rsidR="005526FF" w:rsidRPr="00634736" w:rsidRDefault="005526FF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C44EEE" w14:textId="77777777" w:rsidR="005526FF" w:rsidRPr="00634736" w:rsidRDefault="005526FF" w:rsidP="00634736">
            <w:pPr>
              <w:spacing w:line="340" w:lineRule="exact"/>
              <w:ind w:right="106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E14AEB1" w14:textId="77777777" w:rsidR="005526FF" w:rsidRPr="00634736" w:rsidRDefault="005526FF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3A7E98EA" w14:textId="77777777" w:rsidR="005526FF" w:rsidRPr="00634736" w:rsidRDefault="005526FF" w:rsidP="00634736">
            <w:pPr>
              <w:spacing w:line="340" w:lineRule="exact"/>
              <w:ind w:right="106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8" w:type="dxa"/>
          </w:tcPr>
          <w:p w14:paraId="25BD0FF8" w14:textId="77777777" w:rsidR="005526FF" w:rsidRPr="00634736" w:rsidRDefault="005526FF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634736" w:rsidRPr="00634736" w14:paraId="05335AF9" w14:textId="77777777" w:rsidTr="00634736">
        <w:trPr>
          <w:cantSplit/>
          <w:trHeight w:val="20"/>
        </w:trPr>
        <w:tc>
          <w:tcPr>
            <w:tcW w:w="2682" w:type="dxa"/>
            <w:vAlign w:val="bottom"/>
          </w:tcPr>
          <w:p w14:paraId="71B75F43" w14:textId="77777777" w:rsidR="00634736" w:rsidRPr="00634736" w:rsidRDefault="00634736" w:rsidP="00634736">
            <w:pPr>
              <w:tabs>
                <w:tab w:val="clear" w:pos="454"/>
                <w:tab w:val="left" w:pos="459"/>
              </w:tabs>
              <w:spacing w:line="340" w:lineRule="exact"/>
              <w:ind w:left="8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634736">
              <w:rPr>
                <w:rFonts w:ascii="Cordia New" w:hAnsi="Cordia New" w:cs="Cordia New"/>
                <w:sz w:val="24"/>
                <w:szCs w:val="24"/>
                <w:cs/>
              </w:rPr>
              <w:t>หนี้สินภายใต้สัญญาท</w:t>
            </w:r>
            <w:proofErr w:type="spellStart"/>
            <w:r w:rsidRPr="00634736">
              <w:rPr>
                <w:rFonts w:ascii="Cordia New" w:hAnsi="Cordia New" w:cs="Cordia New"/>
                <w:sz w:val="24"/>
                <w:szCs w:val="24"/>
                <w:cs/>
              </w:rPr>
              <w:t>รั</w:t>
            </w:r>
            <w:proofErr w:type="spellEnd"/>
            <w:r w:rsidRPr="00634736">
              <w:rPr>
                <w:rFonts w:ascii="Cordia New" w:hAnsi="Cordia New" w:cs="Cordia New"/>
                <w:sz w:val="24"/>
                <w:szCs w:val="24"/>
                <w:cs/>
              </w:rPr>
              <w:t>สต์รีซีท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2CE81B5" w14:textId="70B7A499" w:rsidR="00634736" w:rsidRPr="00634736" w:rsidRDefault="00634736" w:rsidP="00634736">
            <w:pPr>
              <w:tabs>
                <w:tab w:val="clear" w:pos="454"/>
                <w:tab w:val="left" w:pos="45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634736">
              <w:rPr>
                <w:rFonts w:ascii="Cordia New" w:hAnsi="Cordia New" w:cs="Cordia New"/>
                <w:sz w:val="24"/>
                <w:szCs w:val="24"/>
                <w:lang w:val="en-GB"/>
              </w:rPr>
              <w:t>3.75 - 4.60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752B3AD" w14:textId="77777777" w:rsidR="00634736" w:rsidRPr="00634736" w:rsidRDefault="00634736" w:rsidP="00634736">
            <w:pPr>
              <w:tabs>
                <w:tab w:val="clear" w:pos="454"/>
                <w:tab w:val="left" w:pos="45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6AC3D327" w14:textId="609D70D9" w:rsidR="00634736" w:rsidRPr="00634736" w:rsidRDefault="006B030C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340" w:lineRule="exact"/>
              <w:ind w:left="-108" w:right="69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4,200</w:t>
            </w:r>
          </w:p>
        </w:tc>
        <w:tc>
          <w:tcPr>
            <w:tcW w:w="141" w:type="dxa"/>
          </w:tcPr>
          <w:p w14:paraId="7588812A" w14:textId="77777777" w:rsidR="00634736" w:rsidRPr="00634736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54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D02E15" w14:textId="2FF8B8D9" w:rsidR="00634736" w:rsidRPr="00634736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99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634736">
              <w:rPr>
                <w:rFonts w:ascii="Cordia New" w:hAnsi="Cordia New" w:cs="Cordia New"/>
                <w:sz w:val="24"/>
                <w:szCs w:val="24"/>
              </w:rPr>
              <w:t>11,739</w:t>
            </w:r>
          </w:p>
        </w:tc>
        <w:tc>
          <w:tcPr>
            <w:tcW w:w="142" w:type="dxa"/>
          </w:tcPr>
          <w:p w14:paraId="1D849EFE" w14:textId="77777777" w:rsidR="00634736" w:rsidRPr="00634736" w:rsidRDefault="00634736" w:rsidP="00634736">
            <w:pPr>
              <w:spacing w:line="340" w:lineRule="exact"/>
              <w:ind w:right="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D43511" w14:textId="79B928CC" w:rsidR="00634736" w:rsidRPr="00634736" w:rsidRDefault="00710721" w:rsidP="00F3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106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0488E4" w14:textId="77777777" w:rsidR="00634736" w:rsidRPr="00634736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C048A1D" w14:textId="71073A05" w:rsidR="00634736" w:rsidRPr="00634736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right="99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634736">
              <w:rPr>
                <w:rFonts w:ascii="Cordia New" w:hAnsi="Cordia New" w:cs="Cordia New"/>
                <w:sz w:val="24"/>
                <w:szCs w:val="24"/>
              </w:rPr>
              <w:t>5,205</w:t>
            </w:r>
          </w:p>
        </w:tc>
      </w:tr>
      <w:tr w:rsidR="00634736" w:rsidRPr="00634736" w14:paraId="68701EA9" w14:textId="77777777" w:rsidTr="00634736">
        <w:trPr>
          <w:cantSplit/>
          <w:trHeight w:val="20"/>
        </w:trPr>
        <w:tc>
          <w:tcPr>
            <w:tcW w:w="2682" w:type="dxa"/>
            <w:vAlign w:val="bottom"/>
          </w:tcPr>
          <w:p w14:paraId="1A56A994" w14:textId="02B694DA" w:rsidR="00634736" w:rsidRPr="00634736" w:rsidRDefault="00634736" w:rsidP="00634736">
            <w:pPr>
              <w:pStyle w:val="Heading7"/>
              <w:spacing w:line="340" w:lineRule="exact"/>
              <w:ind w:left="294" w:firstLine="0"/>
              <w:rPr>
                <w:rFonts w:ascii="Cordia New" w:hAnsi="Cordia New" w:cs="Cordia New"/>
                <w:b w:val="0"/>
                <w:bCs w:val="0"/>
                <w:sz w:val="24"/>
                <w:szCs w:val="24"/>
                <w:lang w:val="en-GB"/>
              </w:rPr>
            </w:pPr>
            <w:r w:rsidRPr="00634736">
              <w:rPr>
                <w:rFonts w:ascii="Cordia New" w:hAnsi="Cordia New" w:cs="Cordia New"/>
                <w:b w:val="0"/>
                <w:bCs w:val="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9B44D70" w14:textId="77777777" w:rsidR="00634736" w:rsidRPr="00634736" w:rsidRDefault="00634736" w:rsidP="00634736">
            <w:pPr>
              <w:pStyle w:val="Heading7"/>
              <w:spacing w:line="340" w:lineRule="exact"/>
              <w:ind w:firstLine="0"/>
              <w:rPr>
                <w:rFonts w:ascii="Cordia New" w:hAnsi="Cordia New" w:cs="Cord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50B7DC7" w14:textId="77777777" w:rsidR="00634736" w:rsidRPr="00634736" w:rsidRDefault="00634736" w:rsidP="00634736">
            <w:pPr>
              <w:pStyle w:val="Heading7"/>
              <w:spacing w:line="340" w:lineRule="exact"/>
              <w:ind w:firstLine="0"/>
              <w:rPr>
                <w:rFonts w:ascii="Cordia New" w:hAnsi="Cordia New" w:cs="Cord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04E52F10" w14:textId="09A5EC87" w:rsidR="00634736" w:rsidRPr="00634736" w:rsidRDefault="00E45F54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9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4,200</w:t>
            </w:r>
          </w:p>
        </w:tc>
        <w:tc>
          <w:tcPr>
            <w:tcW w:w="141" w:type="dxa"/>
          </w:tcPr>
          <w:p w14:paraId="674B1E46" w14:textId="77777777" w:rsidR="00634736" w:rsidRPr="00634736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54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47D55CBD" w14:textId="73D82223" w:rsidR="00634736" w:rsidRPr="00634736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99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634736">
              <w:rPr>
                <w:rFonts w:ascii="Cordia New" w:hAnsi="Cordia New" w:cs="Cordia New"/>
                <w:sz w:val="24"/>
                <w:szCs w:val="24"/>
              </w:rPr>
              <w:t>11,739</w:t>
            </w:r>
          </w:p>
        </w:tc>
        <w:tc>
          <w:tcPr>
            <w:tcW w:w="142" w:type="dxa"/>
          </w:tcPr>
          <w:p w14:paraId="5F539B6B" w14:textId="77777777" w:rsidR="00634736" w:rsidRPr="00634736" w:rsidRDefault="00634736" w:rsidP="00634736">
            <w:pPr>
              <w:spacing w:line="340" w:lineRule="exact"/>
              <w:ind w:right="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257E5321" w14:textId="4F5F161D" w:rsidR="00634736" w:rsidRPr="00634736" w:rsidRDefault="00710721" w:rsidP="00F3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106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47EB1B" w14:textId="77777777" w:rsidR="00634736" w:rsidRPr="00634736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5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34136E02" w14:textId="3D49D132" w:rsidR="00634736" w:rsidRPr="00634736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40" w:lineRule="exact"/>
              <w:ind w:right="99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634736">
              <w:rPr>
                <w:rFonts w:ascii="Cordia New" w:hAnsi="Cordia New" w:cs="Cordia New"/>
                <w:sz w:val="24"/>
                <w:szCs w:val="24"/>
              </w:rPr>
              <w:t>5,205</w:t>
            </w:r>
          </w:p>
        </w:tc>
      </w:tr>
    </w:tbl>
    <w:p w14:paraId="31109655" w14:textId="77777777" w:rsidR="00815A99" w:rsidRPr="00616E3E" w:rsidRDefault="00815A99" w:rsidP="0063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4FD49CA9" w14:textId="31F43941" w:rsidR="00054311" w:rsidRPr="00616E3E" w:rsidRDefault="00054311" w:rsidP="0063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การเปลี่ยนแปลงของเงินกู้ยืมระยะสั้น</w:t>
      </w:r>
      <w:r w:rsidR="007C0E0F" w:rsidRPr="00616E3E">
        <w:rPr>
          <w:rFonts w:ascii="Cordia New" w:hAnsi="Cordia New" w:cs="Cordia New"/>
          <w:sz w:val="26"/>
          <w:szCs w:val="26"/>
          <w:cs/>
        </w:rPr>
        <w:t>จากสถาบันการเงิน</w:t>
      </w:r>
      <w:r w:rsidRPr="00616E3E">
        <w:rPr>
          <w:rFonts w:ascii="Cordia New" w:hAnsi="Cordia New" w:cs="Cordia New"/>
          <w:sz w:val="26"/>
          <w:szCs w:val="26"/>
          <w:cs/>
        </w:rPr>
        <w:t>สำหรับ</w:t>
      </w:r>
      <w:r w:rsidR="00B1150A" w:rsidRPr="00616E3E">
        <w:rPr>
          <w:rFonts w:ascii="Cordia New" w:hAnsi="Cordia New" w:cs="Cordia New"/>
          <w:sz w:val="26"/>
          <w:szCs w:val="26"/>
          <w:cs/>
        </w:rPr>
        <w:t>ปี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Pr="00616E3E">
        <w:rPr>
          <w:rFonts w:ascii="Cordia New" w:hAnsi="Cordia New" w:cs="Cordia New"/>
          <w:sz w:val="26"/>
          <w:szCs w:val="26"/>
          <w:lang w:val="en-GB"/>
        </w:rPr>
        <w:t>31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Pr="00616E3E">
        <w:rPr>
          <w:rFonts w:ascii="Cordia New" w:hAnsi="Cordia New" w:cs="Cordia New"/>
          <w:sz w:val="26"/>
          <w:szCs w:val="26"/>
          <w:lang w:val="en-GB"/>
        </w:rPr>
        <w:t>256</w:t>
      </w:r>
      <w:r w:rsidR="00634736">
        <w:rPr>
          <w:rFonts w:ascii="Cordia New" w:hAnsi="Cordia New" w:cs="Cordia New"/>
          <w:sz w:val="26"/>
          <w:szCs w:val="26"/>
          <w:lang w:val="en-GB"/>
        </w:rPr>
        <w:t>8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</w:t>
      </w:r>
      <w:r w:rsidR="0037363E" w:rsidRPr="00616E3E">
        <w:rPr>
          <w:rFonts w:ascii="Cordia New" w:hAnsi="Cordia New" w:cs="Cordia New"/>
          <w:sz w:val="26"/>
          <w:szCs w:val="26"/>
          <w:cs/>
        </w:rPr>
        <w:t xml:space="preserve">และ </w:t>
      </w:r>
      <w:r w:rsidR="0037363E" w:rsidRPr="00616E3E">
        <w:rPr>
          <w:rFonts w:ascii="Cordia New" w:hAnsi="Cordia New" w:cs="Cordia New"/>
          <w:sz w:val="26"/>
          <w:szCs w:val="26"/>
        </w:rPr>
        <w:t>256</w:t>
      </w:r>
      <w:r w:rsidR="00634736">
        <w:rPr>
          <w:rFonts w:ascii="Cordia New" w:hAnsi="Cordia New" w:cs="Cordia New"/>
          <w:sz w:val="26"/>
          <w:szCs w:val="26"/>
        </w:rPr>
        <w:t>7</w:t>
      </w:r>
      <w:r w:rsidR="0037363E"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มีดังนี้</w:t>
      </w:r>
    </w:p>
    <w:p w14:paraId="2A8AD81C" w14:textId="3B46FB28" w:rsidR="00054311" w:rsidRPr="00616E3E" w:rsidRDefault="00054311" w:rsidP="0063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51" w:type="dxa"/>
        <w:tblInd w:w="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519"/>
        <w:gridCol w:w="1134"/>
        <w:gridCol w:w="141"/>
        <w:gridCol w:w="1134"/>
        <w:gridCol w:w="142"/>
        <w:gridCol w:w="1134"/>
        <w:gridCol w:w="142"/>
        <w:gridCol w:w="1138"/>
      </w:tblGrid>
      <w:tr w:rsidR="00634736" w:rsidRPr="00616E3E" w14:paraId="4C817AE4" w14:textId="77777777" w:rsidTr="00634736">
        <w:trPr>
          <w:cantSplit/>
          <w:trHeight w:val="20"/>
        </w:trPr>
        <w:tc>
          <w:tcPr>
            <w:tcW w:w="4086" w:type="dxa"/>
            <w:gridSpan w:val="2"/>
          </w:tcPr>
          <w:p w14:paraId="0DC09FD9" w14:textId="3FB39ADC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bookmarkStart w:id="5" w:name="_Hlk157084592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พันบาท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31C0EF05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19E6C94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</w:tcPr>
          <w:p w14:paraId="45B85AD5" w14:textId="3F4DE393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4736" w:rsidRPr="00616E3E" w14:paraId="113BD732" w14:textId="77777777" w:rsidTr="00634736">
        <w:trPr>
          <w:cantSplit/>
          <w:trHeight w:val="20"/>
        </w:trPr>
        <w:tc>
          <w:tcPr>
            <w:tcW w:w="4086" w:type="dxa"/>
            <w:gridSpan w:val="2"/>
          </w:tcPr>
          <w:p w14:paraId="7E9BA9A0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76480" w14:textId="167C89E2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60674243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5F448" w14:textId="33BFA61A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142" w:type="dxa"/>
            <w:vAlign w:val="bottom"/>
          </w:tcPr>
          <w:p w14:paraId="0659563C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C4DFAD0" w14:textId="669F8EE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2" w:type="dxa"/>
            <w:vAlign w:val="bottom"/>
          </w:tcPr>
          <w:p w14:paraId="469BCE2F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6241CBFF" w14:textId="5CAF494A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634736" w:rsidRPr="00616E3E" w14:paraId="65FD862C" w14:textId="77777777" w:rsidTr="00634736">
        <w:trPr>
          <w:cantSplit/>
          <w:trHeight w:val="20"/>
        </w:trPr>
        <w:tc>
          <w:tcPr>
            <w:tcW w:w="4086" w:type="dxa"/>
            <w:gridSpan w:val="2"/>
          </w:tcPr>
          <w:p w14:paraId="73B1DDDD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9996E4F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E298C76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</w:tcPr>
          <w:p w14:paraId="7AFE7ACF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FBA3F47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771A45CE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5F4E6D2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8" w:type="dxa"/>
          </w:tcPr>
          <w:p w14:paraId="5F47F136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34736" w:rsidRPr="00616E3E" w14:paraId="1E18F0F1" w14:textId="77777777" w:rsidTr="00634736">
        <w:trPr>
          <w:cantSplit/>
          <w:trHeight w:val="20"/>
        </w:trPr>
        <w:tc>
          <w:tcPr>
            <w:tcW w:w="4086" w:type="dxa"/>
            <w:gridSpan w:val="2"/>
          </w:tcPr>
          <w:p w14:paraId="690F60C5" w14:textId="4495807A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มกราคม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0E00463A" w14:textId="39A83C3A" w:rsidR="00634736" w:rsidRPr="00204F49" w:rsidRDefault="00226CB3" w:rsidP="00204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04F49">
              <w:rPr>
                <w:rFonts w:ascii="Cordia New" w:hAnsi="Cordia New" w:cs="Cordia New"/>
                <w:sz w:val="26"/>
                <w:szCs w:val="26"/>
              </w:rPr>
              <w:t>11,739</w:t>
            </w:r>
          </w:p>
        </w:tc>
        <w:tc>
          <w:tcPr>
            <w:tcW w:w="141" w:type="dxa"/>
            <w:vAlign w:val="bottom"/>
          </w:tcPr>
          <w:p w14:paraId="3B92DEAF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</w:tcPr>
          <w:p w14:paraId="0C75C195" w14:textId="0F686C45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5,000</w:t>
            </w:r>
          </w:p>
        </w:tc>
        <w:tc>
          <w:tcPr>
            <w:tcW w:w="142" w:type="dxa"/>
            <w:vAlign w:val="bottom"/>
          </w:tcPr>
          <w:p w14:paraId="1C903B16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437792E" w14:textId="3D6DF502" w:rsidR="00634736" w:rsidRPr="00AE57FD" w:rsidRDefault="009125F5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E57FD">
              <w:rPr>
                <w:rFonts w:ascii="Cordia New" w:hAnsi="Cordia New" w:cs="Cordia New"/>
                <w:sz w:val="26"/>
                <w:szCs w:val="26"/>
              </w:rPr>
              <w:t>5,205</w:t>
            </w:r>
          </w:p>
        </w:tc>
        <w:tc>
          <w:tcPr>
            <w:tcW w:w="142" w:type="dxa"/>
          </w:tcPr>
          <w:p w14:paraId="3F30D0C6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8" w:type="dxa"/>
          </w:tcPr>
          <w:p w14:paraId="4EC60775" w14:textId="75CBAEAD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34736" w:rsidRPr="00616E3E" w14:paraId="2498684D" w14:textId="77777777" w:rsidTr="00634736">
        <w:trPr>
          <w:cantSplit/>
          <w:trHeight w:val="20"/>
        </w:trPr>
        <w:tc>
          <w:tcPr>
            <w:tcW w:w="567" w:type="dxa"/>
            <w:vAlign w:val="bottom"/>
          </w:tcPr>
          <w:p w14:paraId="3DE0146F" w14:textId="37395E19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3519" w:type="dxa"/>
            <w:tcBorders>
              <w:left w:val="nil"/>
            </w:tcBorders>
            <w:vAlign w:val="bottom"/>
          </w:tcPr>
          <w:p w14:paraId="43EDA80D" w14:textId="1AC26EE3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เงินกู้เพิ่ม</w:t>
            </w:r>
          </w:p>
        </w:tc>
        <w:tc>
          <w:tcPr>
            <w:tcW w:w="1134" w:type="dxa"/>
          </w:tcPr>
          <w:p w14:paraId="0F54DD42" w14:textId="272523F4" w:rsidR="00634736" w:rsidRPr="00204F49" w:rsidRDefault="00D23DAC" w:rsidP="00204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226CB3" w:rsidRPr="00204F49">
              <w:rPr>
                <w:rFonts w:ascii="Cordia New" w:hAnsi="Cordia New" w:cs="Cordia New"/>
                <w:sz w:val="26"/>
                <w:szCs w:val="26"/>
              </w:rPr>
              <w:t>3,</w:t>
            </w:r>
            <w:r>
              <w:rPr>
                <w:rFonts w:ascii="Cordia New" w:hAnsi="Cordia New" w:cs="Cordia New"/>
                <w:sz w:val="26"/>
                <w:szCs w:val="26"/>
              </w:rPr>
              <w:t>39</w:t>
            </w:r>
            <w:r w:rsidR="005C3633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45B8DAFC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B5BD40" w14:textId="574E92DB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65,444</w:t>
            </w:r>
          </w:p>
        </w:tc>
        <w:tc>
          <w:tcPr>
            <w:tcW w:w="142" w:type="dxa"/>
          </w:tcPr>
          <w:p w14:paraId="5A2A39EF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20FD5F11" w14:textId="361DCF05" w:rsidR="00634736" w:rsidRPr="00AE57FD" w:rsidRDefault="009125F5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E57FD">
              <w:rPr>
                <w:rFonts w:ascii="Cordia New" w:hAnsi="Cordia New" w:cs="Cordia New"/>
                <w:sz w:val="26"/>
                <w:szCs w:val="26"/>
              </w:rPr>
              <w:t>75,194</w:t>
            </w:r>
          </w:p>
        </w:tc>
        <w:tc>
          <w:tcPr>
            <w:tcW w:w="142" w:type="dxa"/>
          </w:tcPr>
          <w:p w14:paraId="3334CF77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C07DC3B" w14:textId="3BFDE9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63,910</w:t>
            </w:r>
          </w:p>
        </w:tc>
      </w:tr>
      <w:tr w:rsidR="00634736" w:rsidRPr="00616E3E" w14:paraId="723BD2BA" w14:textId="77777777" w:rsidTr="00634736">
        <w:trPr>
          <w:cantSplit/>
          <w:trHeight w:val="20"/>
        </w:trPr>
        <w:tc>
          <w:tcPr>
            <w:tcW w:w="567" w:type="dxa"/>
            <w:vAlign w:val="bottom"/>
          </w:tcPr>
          <w:p w14:paraId="403FE8F4" w14:textId="30E4BA79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3519" w:type="dxa"/>
            <w:tcBorders>
              <w:left w:val="nil"/>
            </w:tcBorders>
            <w:vAlign w:val="bottom"/>
          </w:tcPr>
          <w:p w14:paraId="6ED8B998" w14:textId="3CE0228B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134" w:type="dxa"/>
          </w:tcPr>
          <w:p w14:paraId="0B54FE13" w14:textId="50BCF97B" w:rsidR="00634736" w:rsidRPr="00204F49" w:rsidRDefault="00226CB3" w:rsidP="00204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04F4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23DAC">
              <w:rPr>
                <w:rFonts w:ascii="Cordia New" w:hAnsi="Cordia New" w:cs="Cordia New"/>
                <w:sz w:val="26"/>
                <w:szCs w:val="26"/>
              </w:rPr>
              <w:t>110</w:t>
            </w:r>
            <w:r w:rsidRPr="00204F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23DAC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526756">
              <w:rPr>
                <w:rFonts w:ascii="Cordia New" w:hAnsi="Cordia New" w:cs="Cordia New"/>
                <w:sz w:val="26"/>
                <w:szCs w:val="26"/>
              </w:rPr>
              <w:t>32</w:t>
            </w:r>
            <w:r w:rsidRPr="00204F4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56A3CA23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8E7322" w14:textId="51B21A3B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(58,680)</w:t>
            </w:r>
          </w:p>
        </w:tc>
        <w:tc>
          <w:tcPr>
            <w:tcW w:w="142" w:type="dxa"/>
          </w:tcPr>
          <w:p w14:paraId="47E3D810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E4A932" w14:textId="68633300" w:rsidR="00634736" w:rsidRPr="00AE57FD" w:rsidRDefault="00226CB3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E57FD">
              <w:rPr>
                <w:rFonts w:ascii="Cordia New" w:hAnsi="Cordia New" w:cs="Cordia New"/>
                <w:sz w:val="26"/>
                <w:szCs w:val="26"/>
              </w:rPr>
              <w:t>(80,399)</w:t>
            </w:r>
          </w:p>
        </w:tc>
        <w:tc>
          <w:tcPr>
            <w:tcW w:w="142" w:type="dxa"/>
          </w:tcPr>
          <w:p w14:paraId="013B8C4E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4823518" w14:textId="026292C5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(58,680)</w:t>
            </w:r>
          </w:p>
        </w:tc>
      </w:tr>
      <w:tr w:rsidR="00634736" w:rsidRPr="00616E3E" w14:paraId="6052331A" w14:textId="557732A2" w:rsidTr="00634736">
        <w:trPr>
          <w:cantSplit/>
          <w:trHeight w:val="371"/>
        </w:trPr>
        <w:tc>
          <w:tcPr>
            <w:tcW w:w="4086" w:type="dxa"/>
            <w:gridSpan w:val="2"/>
            <w:vAlign w:val="bottom"/>
          </w:tcPr>
          <w:p w14:paraId="6BDC56D6" w14:textId="604EF9E5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ปรับปรุงอัตราแลกเปลี่ยน</w:t>
            </w:r>
          </w:p>
        </w:tc>
        <w:tc>
          <w:tcPr>
            <w:tcW w:w="1134" w:type="dxa"/>
            <w:vAlign w:val="bottom"/>
          </w:tcPr>
          <w:p w14:paraId="7EFC43BA" w14:textId="7AE7E19B" w:rsidR="00634736" w:rsidRPr="00204F49" w:rsidRDefault="00526756" w:rsidP="006C5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29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2EBF3DAB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9AD8FC6" w14:textId="59FB2316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25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1271AA26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D993A2A" w14:textId="40A86B41" w:rsidR="00634736" w:rsidRPr="00AE57FD" w:rsidRDefault="00226CB3" w:rsidP="00F3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E57F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A59263C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791CC8D9" w14:textId="621D0FFC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25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634736" w:rsidRPr="00616E3E" w14:paraId="6F5D6808" w14:textId="174E4658" w:rsidTr="00634736">
        <w:trPr>
          <w:cantSplit/>
          <w:trHeight w:val="20"/>
        </w:trPr>
        <w:tc>
          <w:tcPr>
            <w:tcW w:w="4086" w:type="dxa"/>
            <w:gridSpan w:val="2"/>
            <w:vAlign w:val="bottom"/>
          </w:tcPr>
          <w:p w14:paraId="00878534" w14:textId="366E9AE4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6A0DD6EF" w14:textId="4F36F2B8" w:rsidR="00634736" w:rsidRPr="00204F49" w:rsidRDefault="00204F49" w:rsidP="00D2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D23DAC">
              <w:rPr>
                <w:rFonts w:ascii="Cordia New" w:hAnsi="Cordia New" w:cs="Cordia New"/>
                <w:sz w:val="26"/>
                <w:szCs w:val="26"/>
              </w:rPr>
              <w:t>4,</w:t>
            </w:r>
            <w:r w:rsidR="00E013E2">
              <w:rPr>
                <w:rFonts w:ascii="Cordia New" w:hAnsi="Cordia New" w:cs="Cordia New"/>
                <w:noProof/>
                <w:sz w:val="26"/>
                <w:szCs w:val="26"/>
              </w:rPr>
              <w:t>200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41" w:type="dxa"/>
          </w:tcPr>
          <w:p w14:paraId="2FFB6DC3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BAE9619" w14:textId="3D30DF58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11,739</w:t>
            </w:r>
          </w:p>
        </w:tc>
        <w:tc>
          <w:tcPr>
            <w:tcW w:w="142" w:type="dxa"/>
          </w:tcPr>
          <w:p w14:paraId="53C12921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3453ADFB" w14:textId="182777CE" w:rsidR="00634736" w:rsidRPr="00AE57FD" w:rsidRDefault="00226CB3" w:rsidP="00F3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E57F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9464B9B" w14:textId="77777777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68CF2F7B" w14:textId="0FFB24EB" w:rsidR="00634736" w:rsidRPr="00616E3E" w:rsidRDefault="00634736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5,205</w:t>
            </w:r>
          </w:p>
        </w:tc>
      </w:tr>
      <w:bookmarkEnd w:id="5"/>
    </w:tbl>
    <w:p w14:paraId="3B2500D5" w14:textId="77777777" w:rsidR="005318A7" w:rsidRDefault="005318A7" w:rsidP="00567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68F19569" w14:textId="2CD889F9" w:rsidR="00526756" w:rsidRDefault="00526756" w:rsidP="0052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เงินกู้ยืมระยะสั้นจากสถาบันการเงิน </w:t>
      </w:r>
      <w:r w:rsidR="00D01B28">
        <w:rPr>
          <w:rFonts w:ascii="Cordia New" w:hAnsi="Cordia New" w:cs="Cordia New" w:hint="cs"/>
          <w:sz w:val="26"/>
          <w:szCs w:val="26"/>
          <w:cs/>
        </w:rPr>
        <w:t>ค้ำ</w:t>
      </w:r>
      <w:r>
        <w:rPr>
          <w:rFonts w:ascii="Cordia New" w:hAnsi="Cordia New" w:cs="Cordia New" w:hint="cs"/>
          <w:sz w:val="26"/>
          <w:szCs w:val="26"/>
          <w:cs/>
        </w:rPr>
        <w:t>ประกันโดยการจดจำนองที่ดินพร้อมสิ่งปลูกสร้างของบ</w:t>
      </w:r>
      <w:r w:rsidR="00B2003E">
        <w:rPr>
          <w:rFonts w:ascii="Cordia New" w:hAnsi="Cordia New" w:cs="Cordia New" w:hint="cs"/>
          <w:sz w:val="26"/>
          <w:szCs w:val="26"/>
          <w:cs/>
        </w:rPr>
        <w:t>ุคคลอื่น</w:t>
      </w:r>
      <w:r>
        <w:rPr>
          <w:rFonts w:ascii="Cordia New" w:hAnsi="Cordia New" w:cs="Cordia New" w:hint="cs"/>
          <w:sz w:val="26"/>
          <w:szCs w:val="26"/>
          <w:cs/>
        </w:rPr>
        <w:t>และเงินฝาก</w:t>
      </w:r>
      <w:r w:rsidR="00567395">
        <w:rPr>
          <w:rFonts w:ascii="Cordia New" w:hAnsi="Cordia New" w:cs="Cordia New" w:hint="cs"/>
          <w:sz w:val="26"/>
          <w:szCs w:val="26"/>
          <w:cs/>
        </w:rPr>
        <w:t>ออมทรัพย์</w:t>
      </w:r>
      <w:r>
        <w:rPr>
          <w:rFonts w:ascii="Cordia New" w:hAnsi="Cordia New" w:cs="Cordia New" w:hint="cs"/>
          <w:sz w:val="26"/>
          <w:szCs w:val="26"/>
          <w:cs/>
        </w:rPr>
        <w:t>ของ</w:t>
      </w:r>
      <w:r w:rsidR="00567395">
        <w:rPr>
          <w:rFonts w:ascii="Cordia New" w:hAnsi="Cordia New" w:cs="Cordia New" w:hint="cs"/>
          <w:sz w:val="26"/>
          <w:szCs w:val="26"/>
          <w:cs/>
        </w:rPr>
        <w:t>กลุ่มบริษัท</w:t>
      </w:r>
    </w:p>
    <w:p w14:paraId="20EEB5D0" w14:textId="77777777" w:rsidR="008D6033" w:rsidRPr="00616E3E" w:rsidRDefault="008D6033" w:rsidP="00526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61901356" w14:textId="77777777" w:rsidR="003A1D70" w:rsidRPr="002202BD" w:rsidRDefault="003A1D70" w:rsidP="00634736">
      <w:pPr>
        <w:pStyle w:val="CordiaNew"/>
        <w:numPr>
          <w:ilvl w:val="0"/>
          <w:numId w:val="16"/>
        </w:numPr>
        <w:tabs>
          <w:tab w:val="clear" w:pos="4153"/>
          <w:tab w:val="num" w:pos="9858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2202BD">
        <w:rPr>
          <w:rFonts w:ascii="Cordia New" w:hAnsi="Cordia New" w:cs="Cordia New"/>
          <w:b/>
          <w:bCs/>
          <w:sz w:val="26"/>
          <w:szCs w:val="26"/>
          <w:cs/>
        </w:rPr>
        <w:t>เงินกู้ยืมระยะสั้นจากบุคคลอื่น</w:t>
      </w:r>
    </w:p>
    <w:p w14:paraId="23312BEA" w14:textId="77777777" w:rsidR="00042E4C" w:rsidRDefault="00042E4C" w:rsidP="00042E4C">
      <w:pPr>
        <w:pStyle w:val="CordiaNew"/>
        <w:tabs>
          <w:tab w:val="clear" w:pos="4153"/>
          <w:tab w:val="num" w:pos="9858"/>
        </w:tabs>
        <w:ind w:left="360"/>
        <w:jc w:val="thaiDistribute"/>
        <w:rPr>
          <w:rFonts w:ascii="Cordia New" w:hAnsi="Cordia New" w:cs="Cordia New"/>
          <w:b/>
          <w:bCs/>
          <w:sz w:val="26"/>
          <w:szCs w:val="26"/>
          <w:highlight w:val="yellow"/>
        </w:rPr>
      </w:pPr>
    </w:p>
    <w:tbl>
      <w:tblPr>
        <w:tblW w:w="9051" w:type="dxa"/>
        <w:tblInd w:w="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134"/>
        <w:gridCol w:w="141"/>
        <w:gridCol w:w="1134"/>
        <w:gridCol w:w="142"/>
        <w:gridCol w:w="1134"/>
        <w:gridCol w:w="142"/>
        <w:gridCol w:w="1138"/>
      </w:tblGrid>
      <w:tr w:rsidR="00E1162F" w:rsidRPr="00616E3E" w14:paraId="589E0B6A" w14:textId="77777777" w:rsidTr="000F61A7">
        <w:trPr>
          <w:cantSplit/>
          <w:trHeight w:val="20"/>
        </w:trPr>
        <w:tc>
          <w:tcPr>
            <w:tcW w:w="4086" w:type="dxa"/>
          </w:tcPr>
          <w:p w14:paraId="50409845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พันบาท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591E5E44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D133050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</w:tcPr>
          <w:p w14:paraId="6431768E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62F" w:rsidRPr="00616E3E" w14:paraId="6B01FADA" w14:textId="77777777" w:rsidTr="000F61A7">
        <w:trPr>
          <w:cantSplit/>
          <w:trHeight w:val="20"/>
        </w:trPr>
        <w:tc>
          <w:tcPr>
            <w:tcW w:w="4086" w:type="dxa"/>
          </w:tcPr>
          <w:p w14:paraId="4228B594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AC0F7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3359812C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D4CBB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142" w:type="dxa"/>
            <w:vAlign w:val="bottom"/>
          </w:tcPr>
          <w:p w14:paraId="783549F1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62A29B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2" w:type="dxa"/>
            <w:vAlign w:val="bottom"/>
          </w:tcPr>
          <w:p w14:paraId="7604D81E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32E3DF80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E1162F" w:rsidRPr="00616E3E" w14:paraId="4712277D" w14:textId="77777777" w:rsidTr="002A633E">
        <w:trPr>
          <w:cantSplit/>
          <w:trHeight w:val="20"/>
        </w:trPr>
        <w:tc>
          <w:tcPr>
            <w:tcW w:w="4086" w:type="dxa"/>
          </w:tcPr>
          <w:p w14:paraId="460176BB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134AF63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D393F6F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</w:tcPr>
          <w:p w14:paraId="38435054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96D798A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47DC6080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C6EDF45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8" w:type="dxa"/>
          </w:tcPr>
          <w:p w14:paraId="747852EC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1162F" w:rsidRPr="00616E3E" w14:paraId="1E280895" w14:textId="77777777" w:rsidTr="002A633E">
        <w:trPr>
          <w:cantSplit/>
          <w:trHeight w:val="20"/>
        </w:trPr>
        <w:tc>
          <w:tcPr>
            <w:tcW w:w="4086" w:type="dxa"/>
            <w:vAlign w:val="bottom"/>
          </w:tcPr>
          <w:p w14:paraId="026C8191" w14:textId="4E1EDE26" w:rsidR="00E1162F" w:rsidRPr="00616E3E" w:rsidRDefault="00B21557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บุลคคลอื่น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17B35A11" w14:textId="50F8295A" w:rsidR="00E1162F" w:rsidRPr="00616E3E" w:rsidRDefault="00964FBE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6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58</w:t>
            </w:r>
            <w:r w:rsidR="004913A4">
              <w:rPr>
                <w:rFonts w:ascii="Cordia New" w:hAnsi="Cordia New" w:cs="Cordia New"/>
                <w:sz w:val="26"/>
                <w:szCs w:val="26"/>
              </w:rPr>
              <w:t>,000</w:t>
            </w:r>
          </w:p>
        </w:tc>
        <w:tc>
          <w:tcPr>
            <w:tcW w:w="141" w:type="dxa"/>
          </w:tcPr>
          <w:p w14:paraId="5692EF1B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5DEBC0BD" w14:textId="1BCA31F3" w:rsidR="00E1162F" w:rsidRPr="00616E3E" w:rsidRDefault="00406917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57,000</w:t>
            </w:r>
          </w:p>
        </w:tc>
        <w:tc>
          <w:tcPr>
            <w:tcW w:w="142" w:type="dxa"/>
          </w:tcPr>
          <w:p w14:paraId="384DFC03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2C9C167" w14:textId="3028FAD4" w:rsidR="00E1162F" w:rsidRPr="004913A4" w:rsidRDefault="007F1EA2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57,000</w:t>
            </w:r>
          </w:p>
        </w:tc>
        <w:tc>
          <w:tcPr>
            <w:tcW w:w="142" w:type="dxa"/>
          </w:tcPr>
          <w:p w14:paraId="310D5CBE" w14:textId="77777777" w:rsidR="00E1162F" w:rsidRPr="00616E3E" w:rsidRDefault="00E1162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12" w:space="0" w:color="auto"/>
            </w:tcBorders>
          </w:tcPr>
          <w:p w14:paraId="68ABB412" w14:textId="6E1E09AF" w:rsidR="00E1162F" w:rsidRPr="00616E3E" w:rsidRDefault="00406917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50,000</w:t>
            </w:r>
          </w:p>
        </w:tc>
      </w:tr>
    </w:tbl>
    <w:p w14:paraId="5224EB32" w14:textId="77777777" w:rsidR="00042E4C" w:rsidRDefault="00042E4C" w:rsidP="008C6873">
      <w:pPr>
        <w:pStyle w:val="CordiaNew"/>
        <w:tabs>
          <w:tab w:val="left" w:pos="126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039AB7FA" w14:textId="77777777" w:rsidR="006F2B24" w:rsidRDefault="006F2B24" w:rsidP="005212E0">
      <w:pPr>
        <w:pStyle w:val="CordiaNew"/>
        <w:tabs>
          <w:tab w:val="left" w:pos="1260"/>
        </w:tabs>
        <w:ind w:left="369"/>
        <w:jc w:val="thaiDistribute"/>
        <w:rPr>
          <w:rFonts w:ascii="Cordia New" w:hAnsi="Cordia New" w:cs="Cordia New"/>
          <w:sz w:val="26"/>
          <w:szCs w:val="26"/>
        </w:rPr>
      </w:pPr>
    </w:p>
    <w:p w14:paraId="513EF9C5" w14:textId="77777777" w:rsidR="006F2B24" w:rsidRDefault="006F2B24" w:rsidP="005212E0">
      <w:pPr>
        <w:pStyle w:val="CordiaNew"/>
        <w:tabs>
          <w:tab w:val="left" w:pos="1260"/>
        </w:tabs>
        <w:ind w:left="369"/>
        <w:jc w:val="thaiDistribute"/>
        <w:rPr>
          <w:rFonts w:ascii="Cordia New" w:hAnsi="Cordia New" w:cs="Cordia New"/>
          <w:sz w:val="26"/>
          <w:szCs w:val="26"/>
        </w:rPr>
      </w:pPr>
    </w:p>
    <w:p w14:paraId="48010800" w14:textId="3288B3E1" w:rsidR="006F2B24" w:rsidRDefault="00E84ED4" w:rsidP="005212E0">
      <w:pPr>
        <w:pStyle w:val="CordiaNew"/>
        <w:tabs>
          <w:tab w:val="left" w:pos="1260"/>
        </w:tabs>
        <w:ind w:left="369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337042C7" w14:textId="77777777" w:rsidR="006F2B24" w:rsidRDefault="006F2B24" w:rsidP="005212E0">
      <w:pPr>
        <w:pStyle w:val="CordiaNew"/>
        <w:tabs>
          <w:tab w:val="left" w:pos="1260"/>
        </w:tabs>
        <w:ind w:left="369"/>
        <w:jc w:val="thaiDistribute"/>
        <w:rPr>
          <w:rFonts w:ascii="Cordia New" w:hAnsi="Cordia New" w:cs="Cordia New"/>
          <w:sz w:val="26"/>
          <w:szCs w:val="26"/>
        </w:rPr>
      </w:pPr>
    </w:p>
    <w:p w14:paraId="4B85A090" w14:textId="1C96A58A" w:rsidR="002850F3" w:rsidRDefault="002850F3" w:rsidP="005212E0">
      <w:pPr>
        <w:pStyle w:val="CordiaNew"/>
        <w:tabs>
          <w:tab w:val="left" w:pos="1260"/>
        </w:tabs>
        <w:ind w:left="369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การเปลี่ยนแปลงของเงินกู้ยืมระยะสั</w:t>
      </w:r>
      <w:r w:rsidR="008D6033">
        <w:rPr>
          <w:rFonts w:ascii="Cordia New" w:hAnsi="Cordia New" w:cs="Cordia New" w:hint="cs"/>
          <w:sz w:val="26"/>
          <w:szCs w:val="26"/>
          <w:cs/>
        </w:rPr>
        <w:t>้น</w:t>
      </w:r>
      <w:r w:rsidRPr="00616E3E">
        <w:rPr>
          <w:rFonts w:ascii="Cordia New" w:hAnsi="Cordia New" w:cs="Cordia New"/>
          <w:sz w:val="26"/>
          <w:szCs w:val="26"/>
          <w:cs/>
        </w:rPr>
        <w:t>จาก</w:t>
      </w:r>
      <w:r>
        <w:rPr>
          <w:rFonts w:ascii="Cordia New" w:hAnsi="Cordia New" w:cs="Cordia New" w:hint="cs"/>
          <w:sz w:val="26"/>
          <w:szCs w:val="26"/>
          <w:cs/>
        </w:rPr>
        <w:t>บุคคลอื่น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สำหรับปีสิ้นสุดวันที่ </w:t>
      </w:r>
      <w:r w:rsidRPr="00616E3E">
        <w:rPr>
          <w:rFonts w:ascii="Cordia New" w:hAnsi="Cordia New" w:cs="Cordia New"/>
          <w:sz w:val="26"/>
          <w:szCs w:val="26"/>
          <w:lang w:val="en-GB"/>
        </w:rPr>
        <w:t>31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Pr="00616E3E">
        <w:rPr>
          <w:rFonts w:ascii="Cordia New" w:hAnsi="Cordia New" w:cs="Cordia New"/>
          <w:sz w:val="26"/>
          <w:szCs w:val="26"/>
          <w:lang w:val="en-GB"/>
        </w:rPr>
        <w:t>256</w:t>
      </w:r>
      <w:r>
        <w:rPr>
          <w:rFonts w:ascii="Cordia New" w:hAnsi="Cordia New" w:cs="Cordia New"/>
          <w:sz w:val="26"/>
          <w:szCs w:val="26"/>
          <w:lang w:val="en-GB"/>
        </w:rPr>
        <w:t>8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และ </w:t>
      </w:r>
      <w:r w:rsidRPr="00616E3E">
        <w:rPr>
          <w:rFonts w:ascii="Cordia New" w:hAnsi="Cordia New" w:cs="Cordia New"/>
          <w:sz w:val="26"/>
          <w:szCs w:val="26"/>
        </w:rPr>
        <w:t>256</w:t>
      </w:r>
      <w:r>
        <w:rPr>
          <w:rFonts w:ascii="Cordia New" w:hAnsi="Cordia New" w:cs="Cordia New"/>
          <w:sz w:val="26"/>
          <w:szCs w:val="26"/>
        </w:rPr>
        <w:t>7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มีดังนี้</w:t>
      </w:r>
    </w:p>
    <w:p w14:paraId="5B2CD63B" w14:textId="77777777" w:rsidR="009079C2" w:rsidRDefault="009079C2" w:rsidP="005212E0">
      <w:pPr>
        <w:pStyle w:val="CordiaNew"/>
        <w:tabs>
          <w:tab w:val="left" w:pos="1260"/>
        </w:tabs>
        <w:ind w:left="369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51" w:type="dxa"/>
        <w:tblInd w:w="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519"/>
        <w:gridCol w:w="1134"/>
        <w:gridCol w:w="141"/>
        <w:gridCol w:w="1134"/>
        <w:gridCol w:w="142"/>
        <w:gridCol w:w="1134"/>
        <w:gridCol w:w="142"/>
        <w:gridCol w:w="1138"/>
      </w:tblGrid>
      <w:tr w:rsidR="00EF084A" w:rsidRPr="00616E3E" w14:paraId="226CEFC4" w14:textId="77777777">
        <w:trPr>
          <w:cantSplit/>
          <w:trHeight w:val="20"/>
        </w:trPr>
        <w:tc>
          <w:tcPr>
            <w:tcW w:w="4086" w:type="dxa"/>
            <w:gridSpan w:val="2"/>
          </w:tcPr>
          <w:p w14:paraId="74F91F40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พันบาท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1430C507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E034AE0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</w:tcPr>
          <w:p w14:paraId="4F5C4918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084A" w:rsidRPr="00616E3E" w14:paraId="22B20117" w14:textId="77777777">
        <w:trPr>
          <w:cantSplit/>
          <w:trHeight w:val="20"/>
        </w:trPr>
        <w:tc>
          <w:tcPr>
            <w:tcW w:w="4086" w:type="dxa"/>
            <w:gridSpan w:val="2"/>
          </w:tcPr>
          <w:p w14:paraId="48370812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D7A87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0B92344F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D7513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142" w:type="dxa"/>
            <w:vAlign w:val="bottom"/>
          </w:tcPr>
          <w:p w14:paraId="6AB1111D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EA7177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2" w:type="dxa"/>
            <w:vAlign w:val="bottom"/>
          </w:tcPr>
          <w:p w14:paraId="2E0FA358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28FA3AE4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EF084A" w:rsidRPr="00616E3E" w14:paraId="11DBE555" w14:textId="77777777">
        <w:trPr>
          <w:cantSplit/>
          <w:trHeight w:val="20"/>
        </w:trPr>
        <w:tc>
          <w:tcPr>
            <w:tcW w:w="4086" w:type="dxa"/>
            <w:gridSpan w:val="2"/>
          </w:tcPr>
          <w:p w14:paraId="21E0950A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FC277A0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2740A8C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</w:tcPr>
          <w:p w14:paraId="58C55308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50F4043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5210276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E684494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8" w:type="dxa"/>
          </w:tcPr>
          <w:p w14:paraId="311BC832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F084A" w:rsidRPr="00616E3E" w14:paraId="62AD93FE" w14:textId="77777777">
        <w:trPr>
          <w:cantSplit/>
          <w:trHeight w:val="20"/>
        </w:trPr>
        <w:tc>
          <w:tcPr>
            <w:tcW w:w="4086" w:type="dxa"/>
            <w:gridSpan w:val="2"/>
          </w:tcPr>
          <w:p w14:paraId="3BF9A613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มกราคม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73650995" w14:textId="67756EDC" w:rsidR="00EF084A" w:rsidRPr="00204F49" w:rsidRDefault="00BE2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2343">
              <w:rPr>
                <w:rFonts w:ascii="Cordia New" w:hAnsi="Cordia New" w:cs="Cordia New"/>
                <w:sz w:val="26"/>
                <w:szCs w:val="26"/>
              </w:rPr>
              <w:t>57,000</w:t>
            </w:r>
          </w:p>
        </w:tc>
        <w:tc>
          <w:tcPr>
            <w:tcW w:w="141" w:type="dxa"/>
            <w:vAlign w:val="bottom"/>
          </w:tcPr>
          <w:p w14:paraId="062D7B70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</w:tcPr>
          <w:p w14:paraId="19E53728" w14:textId="6081A49C" w:rsidR="00EF084A" w:rsidRPr="00616E3E" w:rsidRDefault="00BE2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EF084A" w:rsidRPr="00616E3E">
              <w:rPr>
                <w:rFonts w:ascii="Cordia New" w:hAnsi="Cordia New" w:cs="Cordia New"/>
                <w:sz w:val="26"/>
                <w:szCs w:val="26"/>
              </w:rPr>
              <w:t>5,000</w:t>
            </w:r>
          </w:p>
        </w:tc>
        <w:tc>
          <w:tcPr>
            <w:tcW w:w="142" w:type="dxa"/>
            <w:vAlign w:val="bottom"/>
          </w:tcPr>
          <w:p w14:paraId="0981A73E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4DF9A15B" w14:textId="10561775" w:rsidR="00EF084A" w:rsidRPr="00AE57FD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E57FD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A96C47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AE57F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25CD9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  <w:tc>
          <w:tcPr>
            <w:tcW w:w="142" w:type="dxa"/>
          </w:tcPr>
          <w:p w14:paraId="7CB003DC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8" w:type="dxa"/>
          </w:tcPr>
          <w:p w14:paraId="07910D08" w14:textId="42163E5D" w:rsidR="00EF084A" w:rsidRPr="00616E3E" w:rsidRDefault="000F38A5" w:rsidP="000F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E57FD">
              <w:rPr>
                <w:rFonts w:ascii="Cordia New" w:hAnsi="Cordia New" w:cs="Cordia New"/>
                <w:sz w:val="26"/>
                <w:szCs w:val="26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AE57FD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</w:tr>
      <w:tr w:rsidR="00EF084A" w:rsidRPr="00616E3E" w14:paraId="1123274E" w14:textId="77777777">
        <w:trPr>
          <w:cantSplit/>
          <w:trHeight w:val="20"/>
        </w:trPr>
        <w:tc>
          <w:tcPr>
            <w:tcW w:w="567" w:type="dxa"/>
            <w:vAlign w:val="bottom"/>
          </w:tcPr>
          <w:p w14:paraId="381357EF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3519" w:type="dxa"/>
            <w:tcBorders>
              <w:left w:val="nil"/>
            </w:tcBorders>
            <w:vAlign w:val="bottom"/>
          </w:tcPr>
          <w:p w14:paraId="59212B70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เงินกู้เพิ่ม</w:t>
            </w:r>
          </w:p>
        </w:tc>
        <w:tc>
          <w:tcPr>
            <w:tcW w:w="1134" w:type="dxa"/>
          </w:tcPr>
          <w:p w14:paraId="688C49B1" w14:textId="66DA7F79" w:rsidR="00EF084A" w:rsidRPr="00204F49" w:rsidRDefault="00BE2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29,500</w:t>
            </w:r>
          </w:p>
        </w:tc>
        <w:tc>
          <w:tcPr>
            <w:tcW w:w="141" w:type="dxa"/>
          </w:tcPr>
          <w:p w14:paraId="68F3FB9E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08C0F3" w14:textId="6527A981" w:rsidR="00EF084A" w:rsidRPr="00616E3E" w:rsidRDefault="00BE2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2,000</w:t>
            </w:r>
          </w:p>
        </w:tc>
        <w:tc>
          <w:tcPr>
            <w:tcW w:w="142" w:type="dxa"/>
          </w:tcPr>
          <w:p w14:paraId="31DF2157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580ED235" w14:textId="7E253D24" w:rsidR="00EF084A" w:rsidRPr="00AE57FD" w:rsidRDefault="000F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28,500</w:t>
            </w:r>
          </w:p>
        </w:tc>
        <w:tc>
          <w:tcPr>
            <w:tcW w:w="142" w:type="dxa"/>
          </w:tcPr>
          <w:p w14:paraId="4BA31FA8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C025928" w14:textId="3D752C9C" w:rsidR="00EF084A" w:rsidRPr="00616E3E" w:rsidRDefault="000F38A5" w:rsidP="000F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E57F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F084A" w:rsidRPr="00616E3E" w14:paraId="51B8477C" w14:textId="77777777">
        <w:trPr>
          <w:cantSplit/>
          <w:trHeight w:val="20"/>
        </w:trPr>
        <w:tc>
          <w:tcPr>
            <w:tcW w:w="567" w:type="dxa"/>
            <w:vAlign w:val="bottom"/>
          </w:tcPr>
          <w:p w14:paraId="0CA791AA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3519" w:type="dxa"/>
            <w:tcBorders>
              <w:left w:val="nil"/>
            </w:tcBorders>
            <w:vAlign w:val="bottom"/>
          </w:tcPr>
          <w:p w14:paraId="138BCE53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134" w:type="dxa"/>
          </w:tcPr>
          <w:p w14:paraId="7576F607" w14:textId="3155C7A5" w:rsidR="00EF084A" w:rsidRPr="00204F49" w:rsidRDefault="00BE2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04F4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2148A">
              <w:rPr>
                <w:rFonts w:ascii="Cordia New" w:hAnsi="Cordia New" w:cs="Cordia New"/>
                <w:sz w:val="26"/>
                <w:szCs w:val="26"/>
              </w:rPr>
              <w:t>24,500</w:t>
            </w:r>
            <w:r w:rsidRPr="00204F4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6FC96D5D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D758EAF" w14:textId="76A48555" w:rsidR="00EF084A" w:rsidRPr="00616E3E" w:rsidRDefault="00BE2343" w:rsidP="00BE2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E57F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1EF99D4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ED3415" w14:textId="30BAF9B6" w:rsidR="00EF084A" w:rsidRPr="00AE57FD" w:rsidRDefault="00BE2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E57FD">
              <w:rPr>
                <w:rFonts w:ascii="Cordia New" w:hAnsi="Cordia New" w:cs="Cordia New"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sz w:val="26"/>
                <w:szCs w:val="26"/>
              </w:rPr>
              <w:t>21</w:t>
            </w:r>
            <w:r w:rsidRPr="00AE57FD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500</w:t>
            </w:r>
            <w:r w:rsidRPr="00AE57F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9F3C9D7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4893307F" w14:textId="37895ECE" w:rsidR="00EF084A" w:rsidRPr="00616E3E" w:rsidRDefault="00BE2343" w:rsidP="00BE2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E57F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51EB3" w:rsidRPr="00616E3E" w14:paraId="2378B33B" w14:textId="77777777" w:rsidTr="00E53AC9">
        <w:trPr>
          <w:cantSplit/>
          <w:trHeight w:val="20"/>
        </w:trPr>
        <w:tc>
          <w:tcPr>
            <w:tcW w:w="567" w:type="dxa"/>
            <w:vAlign w:val="bottom"/>
          </w:tcPr>
          <w:p w14:paraId="391A6163" w14:textId="03DDEF60" w:rsidR="00D51EB3" w:rsidRPr="00616E3E" w:rsidRDefault="00D51EB3" w:rsidP="00D5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3519" w:type="dxa"/>
            <w:tcBorders>
              <w:left w:val="nil"/>
            </w:tcBorders>
            <w:vAlign w:val="bottom"/>
          </w:tcPr>
          <w:p w14:paraId="4416E456" w14:textId="2B03926C" w:rsidR="00D51EB3" w:rsidRPr="00616E3E" w:rsidRDefault="00D51EB3" w:rsidP="00D5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จัดประเภทรายการ</w:t>
            </w:r>
            <w:r w:rsidR="0035625D">
              <w:rPr>
                <w:rFonts w:ascii="Cordia New" w:hAnsi="Cordia New" w:cs="Cordia New" w:hint="cs"/>
                <w:sz w:val="26"/>
                <w:szCs w:val="26"/>
                <w:cs/>
              </w:rPr>
              <w:t>เป็นเงินกู้ยืมระยะ</w:t>
            </w:r>
            <w:r w:rsidR="00797A2A">
              <w:rPr>
                <w:rFonts w:ascii="Cordia New" w:hAnsi="Cordia New" w:cs="Cordia New" w:hint="cs"/>
                <w:sz w:val="26"/>
                <w:szCs w:val="26"/>
                <w:cs/>
              </w:rPr>
              <w:t>ยาว</w:t>
            </w:r>
          </w:p>
        </w:tc>
        <w:tc>
          <w:tcPr>
            <w:tcW w:w="1134" w:type="dxa"/>
            <w:vAlign w:val="bottom"/>
          </w:tcPr>
          <w:p w14:paraId="3D429B1F" w14:textId="7BEF9601" w:rsidR="00D51EB3" w:rsidRPr="00204F49" w:rsidRDefault="00D51EB3" w:rsidP="00D5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04F49">
              <w:rPr>
                <w:rFonts w:ascii="Cordia New" w:hAnsi="Cordia New" w:cs="Cordia New"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sz w:val="26"/>
                <w:szCs w:val="26"/>
              </w:rPr>
              <w:t>4,000</w:t>
            </w:r>
            <w:r w:rsidRPr="00204F4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1" w:type="dxa"/>
            <w:vAlign w:val="bottom"/>
          </w:tcPr>
          <w:p w14:paraId="3F45D2F9" w14:textId="77777777" w:rsidR="00D51EB3" w:rsidRPr="00616E3E" w:rsidRDefault="00D51EB3" w:rsidP="00D5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BB64B5" w14:textId="315A998D" w:rsidR="00D51EB3" w:rsidRPr="00AE57FD" w:rsidRDefault="00D51EB3" w:rsidP="00D5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E57F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413742E" w14:textId="77777777" w:rsidR="00D51EB3" w:rsidRPr="00616E3E" w:rsidRDefault="00D51EB3" w:rsidP="00D5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95CEF71" w14:textId="7BC1935B" w:rsidR="00D51EB3" w:rsidRPr="00AE57FD" w:rsidRDefault="00D51EB3" w:rsidP="00F47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3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E57F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D5A76A6" w14:textId="77777777" w:rsidR="00D51EB3" w:rsidRPr="00616E3E" w:rsidRDefault="00D51EB3" w:rsidP="00D5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2286ABC7" w14:textId="4C3F01CB" w:rsidR="00D51EB3" w:rsidRPr="00AE57FD" w:rsidRDefault="00D51EB3" w:rsidP="00D51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E57F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F084A" w:rsidRPr="00616E3E" w14:paraId="33DCFF7D" w14:textId="77777777" w:rsidTr="005F098E">
        <w:trPr>
          <w:cantSplit/>
          <w:trHeight w:val="20"/>
        </w:trPr>
        <w:tc>
          <w:tcPr>
            <w:tcW w:w="4086" w:type="dxa"/>
            <w:gridSpan w:val="2"/>
            <w:vAlign w:val="bottom"/>
          </w:tcPr>
          <w:p w14:paraId="4CB4DBB8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15DF970" w14:textId="118CA3FD" w:rsidR="00EF084A" w:rsidRPr="00204F49" w:rsidRDefault="00F2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58,000</w:t>
            </w:r>
          </w:p>
        </w:tc>
        <w:tc>
          <w:tcPr>
            <w:tcW w:w="141" w:type="dxa"/>
          </w:tcPr>
          <w:p w14:paraId="1D371522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65326BDA" w14:textId="51594A05" w:rsidR="00EF084A" w:rsidRPr="00616E3E" w:rsidRDefault="00BE2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E2343">
              <w:rPr>
                <w:rFonts w:ascii="Cordia New" w:hAnsi="Cordia New" w:cs="Cordia New"/>
                <w:sz w:val="26"/>
                <w:szCs w:val="26"/>
              </w:rPr>
              <w:t>57,000</w:t>
            </w:r>
          </w:p>
        </w:tc>
        <w:tc>
          <w:tcPr>
            <w:tcW w:w="142" w:type="dxa"/>
          </w:tcPr>
          <w:p w14:paraId="5A60745E" w14:textId="77777777" w:rsidR="00EF084A" w:rsidRPr="00616E3E" w:rsidRDefault="00EF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12" w:space="0" w:color="auto"/>
            </w:tcBorders>
          </w:tcPr>
          <w:p w14:paraId="415D22C0" w14:textId="03D0D1DF" w:rsidR="00EF084A" w:rsidRPr="00AE57FD" w:rsidRDefault="00BE2343" w:rsidP="00BE2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E2343">
              <w:rPr>
                <w:rFonts w:ascii="Cordia New" w:hAnsi="Cordia New" w:cs="Cordia New"/>
                <w:sz w:val="26"/>
                <w:szCs w:val="26"/>
              </w:rPr>
              <w:t>57,000</w:t>
            </w:r>
          </w:p>
        </w:tc>
        <w:tc>
          <w:tcPr>
            <w:tcW w:w="142" w:type="dxa"/>
          </w:tcPr>
          <w:p w14:paraId="2D0AE91B" w14:textId="77777777" w:rsidR="00EF084A" w:rsidRPr="00616E3E" w:rsidRDefault="00EF084A" w:rsidP="00BE2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169D83FB" w14:textId="050DDB17" w:rsidR="00EF084A" w:rsidRPr="00616E3E" w:rsidRDefault="00BE2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E57FD">
              <w:rPr>
                <w:rFonts w:ascii="Cordia New" w:hAnsi="Cordia New" w:cs="Cordia New"/>
                <w:sz w:val="26"/>
                <w:szCs w:val="26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AE57FD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</w:tr>
    </w:tbl>
    <w:p w14:paraId="7D0112B4" w14:textId="77777777" w:rsidR="002850F3" w:rsidRDefault="002850F3" w:rsidP="005212E0">
      <w:pPr>
        <w:pStyle w:val="CordiaNew"/>
        <w:tabs>
          <w:tab w:val="left" w:pos="1260"/>
        </w:tabs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3E482558" w14:textId="77777777" w:rsidR="005212E0" w:rsidRPr="00262F10" w:rsidRDefault="005212E0" w:rsidP="00786FA5">
      <w:pPr>
        <w:pStyle w:val="CordiaNew"/>
        <w:tabs>
          <w:tab w:val="left" w:pos="1260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  <w:r w:rsidRPr="00262F10">
        <w:rPr>
          <w:rFonts w:asciiTheme="minorBidi" w:hAnsiTheme="minorBidi" w:cstheme="minorBidi"/>
          <w:sz w:val="26"/>
          <w:szCs w:val="26"/>
          <w:u w:val="single"/>
          <w:cs/>
        </w:rPr>
        <w:t>บริษัท</w:t>
      </w:r>
    </w:p>
    <w:p w14:paraId="70CD8273" w14:textId="77777777" w:rsidR="005212E0" w:rsidRDefault="005212E0" w:rsidP="00786FA5">
      <w:pPr>
        <w:pStyle w:val="CordiaNew"/>
        <w:tabs>
          <w:tab w:val="left" w:pos="1260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39DE7D19" w14:textId="661F0937" w:rsidR="00596D8A" w:rsidRPr="008D6033" w:rsidRDefault="005212E0" w:rsidP="00786FA5">
      <w:pPr>
        <w:pStyle w:val="CordiaNew"/>
        <w:tabs>
          <w:tab w:val="clear" w:pos="4153"/>
          <w:tab w:val="left" w:pos="426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</w:rPr>
      </w:pPr>
      <w:r w:rsidRPr="008D6033">
        <w:rPr>
          <w:rFonts w:asciiTheme="minorBidi" w:hAnsiTheme="minorBidi" w:cstheme="minorBidi"/>
          <w:sz w:val="26"/>
          <w:szCs w:val="26"/>
          <w:cs/>
        </w:rPr>
        <w:t xml:space="preserve">เงินกู้ยืมจากบุคคลอื่นจำนวนรวม </w:t>
      </w:r>
      <w:r w:rsidRPr="008D6033">
        <w:rPr>
          <w:rFonts w:asciiTheme="minorBidi" w:hAnsiTheme="minorBidi" w:cstheme="minorBidi"/>
          <w:sz w:val="26"/>
          <w:szCs w:val="26"/>
        </w:rPr>
        <w:t>50</w:t>
      </w:r>
      <w:r w:rsidRPr="008D6033">
        <w:rPr>
          <w:rFonts w:asciiTheme="minorBidi" w:hAnsiTheme="minorBidi" w:cstheme="minorBidi"/>
          <w:sz w:val="26"/>
          <w:szCs w:val="26"/>
          <w:cs/>
        </w:rPr>
        <w:t xml:space="preserve"> ล้านบาท มีอัตราดอกเบี้ยร้อยละ </w:t>
      </w:r>
      <w:r w:rsidRPr="008D6033">
        <w:rPr>
          <w:rFonts w:asciiTheme="minorBidi" w:hAnsiTheme="minorBidi" w:cstheme="minorBidi"/>
          <w:sz w:val="26"/>
          <w:szCs w:val="26"/>
        </w:rPr>
        <w:t>14.00</w:t>
      </w:r>
      <w:r w:rsidRPr="008D6033">
        <w:rPr>
          <w:rFonts w:asciiTheme="minorBidi" w:hAnsiTheme="minorBidi" w:cstheme="minorBidi"/>
          <w:sz w:val="26"/>
          <w:szCs w:val="26"/>
          <w:cs/>
        </w:rPr>
        <w:t xml:space="preserve"> ต่อปี และค้ำประกันโดยบุคคลอื่น โดยมีค่าธรรมเนียมการค้ำประกันร้อยละ </w:t>
      </w:r>
      <w:r w:rsidRPr="008D6033">
        <w:rPr>
          <w:rFonts w:asciiTheme="minorBidi" w:hAnsiTheme="minorBidi" w:cstheme="minorBidi"/>
          <w:sz w:val="26"/>
          <w:szCs w:val="26"/>
        </w:rPr>
        <w:t>2.00</w:t>
      </w:r>
      <w:r w:rsidRPr="008D6033">
        <w:rPr>
          <w:rFonts w:asciiTheme="minorBidi" w:hAnsiTheme="minorBidi" w:cstheme="minorBidi"/>
          <w:sz w:val="26"/>
          <w:szCs w:val="26"/>
          <w:cs/>
        </w:rPr>
        <w:t xml:space="preserve"> ต่อปี เงินกู้ยืมดังกล่าวมีกำหนดชำระคืนเงินต้นจำนวน </w:t>
      </w:r>
      <w:r w:rsidRPr="008D6033">
        <w:rPr>
          <w:rFonts w:asciiTheme="minorBidi" w:hAnsiTheme="minorBidi" w:cstheme="minorBidi"/>
          <w:sz w:val="26"/>
          <w:szCs w:val="26"/>
        </w:rPr>
        <w:t>30</w:t>
      </w:r>
      <w:r w:rsidRPr="008D6033">
        <w:rPr>
          <w:rFonts w:asciiTheme="minorBidi" w:hAnsiTheme="minorBidi" w:cstheme="minorBidi"/>
          <w:sz w:val="26"/>
          <w:szCs w:val="26"/>
          <w:cs/>
        </w:rPr>
        <w:t xml:space="preserve"> ล้านบาท ภายในวันที่ </w:t>
      </w:r>
      <w:r w:rsidRPr="008D6033">
        <w:rPr>
          <w:rFonts w:asciiTheme="minorBidi" w:hAnsiTheme="minorBidi" w:cstheme="minorBidi"/>
          <w:sz w:val="26"/>
          <w:szCs w:val="26"/>
        </w:rPr>
        <w:t>5</w:t>
      </w:r>
      <w:r w:rsidRPr="008D6033">
        <w:rPr>
          <w:rFonts w:asciiTheme="minorBidi" w:hAnsiTheme="minorBidi" w:cstheme="minorBidi"/>
          <w:sz w:val="26"/>
          <w:szCs w:val="26"/>
          <w:cs/>
        </w:rPr>
        <w:t xml:space="preserve"> เมษายน </w:t>
      </w:r>
      <w:r w:rsidRPr="008D6033">
        <w:rPr>
          <w:rFonts w:asciiTheme="minorBidi" w:hAnsiTheme="minorBidi" w:cstheme="minorBidi"/>
          <w:sz w:val="26"/>
          <w:szCs w:val="26"/>
        </w:rPr>
        <w:t>2568</w:t>
      </w:r>
      <w:r w:rsidRPr="008D6033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8D6033">
        <w:rPr>
          <w:rFonts w:asciiTheme="minorBidi" w:hAnsiTheme="minorBidi" w:cstheme="minorBidi" w:hint="cs"/>
          <w:sz w:val="26"/>
          <w:szCs w:val="26"/>
          <w:cs/>
        </w:rPr>
        <w:t xml:space="preserve">และกำหนดชำระคืนเงินต้นจำนวน </w:t>
      </w:r>
      <w:r w:rsidRPr="008D6033">
        <w:rPr>
          <w:rFonts w:asciiTheme="minorBidi" w:hAnsiTheme="minorBidi" w:cstheme="minorBidi"/>
          <w:sz w:val="26"/>
          <w:szCs w:val="26"/>
        </w:rPr>
        <w:t xml:space="preserve">20 </w:t>
      </w:r>
      <w:r w:rsidRPr="008D6033">
        <w:rPr>
          <w:rFonts w:asciiTheme="minorBidi" w:hAnsiTheme="minorBidi" w:cstheme="minorBidi" w:hint="cs"/>
          <w:sz w:val="26"/>
          <w:szCs w:val="26"/>
          <w:cs/>
        </w:rPr>
        <w:t xml:space="preserve">ล้านบาท ภายในวันที่ </w:t>
      </w:r>
      <w:r w:rsidRPr="008D6033">
        <w:rPr>
          <w:rFonts w:asciiTheme="minorBidi" w:hAnsiTheme="minorBidi" w:cstheme="minorBidi"/>
          <w:sz w:val="26"/>
          <w:szCs w:val="26"/>
        </w:rPr>
        <w:t xml:space="preserve">11 </w:t>
      </w:r>
      <w:r w:rsidRPr="008D6033">
        <w:rPr>
          <w:rFonts w:asciiTheme="minorBidi" w:hAnsiTheme="minorBidi" w:cstheme="minorBidi" w:hint="cs"/>
          <w:sz w:val="26"/>
          <w:szCs w:val="26"/>
          <w:cs/>
        </w:rPr>
        <w:t xml:space="preserve">กันยายน </w:t>
      </w:r>
      <w:r w:rsidRPr="008D6033">
        <w:rPr>
          <w:rFonts w:asciiTheme="minorBidi" w:hAnsiTheme="minorBidi" w:cstheme="minorBidi"/>
          <w:sz w:val="26"/>
          <w:szCs w:val="26"/>
        </w:rPr>
        <w:t>2568</w:t>
      </w:r>
      <w:r w:rsidRPr="008D6033">
        <w:rPr>
          <w:rFonts w:asciiTheme="minorBidi" w:hAnsiTheme="minorBidi" w:cstheme="minorBidi" w:hint="cs"/>
          <w:sz w:val="26"/>
          <w:szCs w:val="26"/>
          <w:cs/>
        </w:rPr>
        <w:t xml:space="preserve"> </w:t>
      </w:r>
    </w:p>
    <w:p w14:paraId="46EF45E0" w14:textId="77777777" w:rsidR="008C6873" w:rsidRPr="008D6033" w:rsidRDefault="008C6873" w:rsidP="00786FA5">
      <w:pPr>
        <w:pStyle w:val="CordiaNew"/>
        <w:tabs>
          <w:tab w:val="clear" w:pos="4153"/>
          <w:tab w:val="left" w:pos="426"/>
        </w:tabs>
        <w:spacing w:line="340" w:lineRule="exact"/>
        <w:jc w:val="thaiDistribute"/>
        <w:rPr>
          <w:rFonts w:asciiTheme="minorBidi" w:hAnsiTheme="minorBidi" w:cstheme="minorBidi"/>
          <w:sz w:val="26"/>
          <w:szCs w:val="26"/>
        </w:rPr>
      </w:pPr>
    </w:p>
    <w:p w14:paraId="4F274E53" w14:textId="580989DB" w:rsidR="005212E0" w:rsidRPr="008D6033" w:rsidRDefault="005212E0" w:rsidP="00786FA5">
      <w:pPr>
        <w:pStyle w:val="CordiaNew"/>
        <w:tabs>
          <w:tab w:val="clear" w:pos="4153"/>
          <w:tab w:val="left" w:pos="426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8D6033">
        <w:rPr>
          <w:rFonts w:asciiTheme="minorBidi" w:hAnsiTheme="minorBidi" w:cs="Cordia New" w:hint="cs"/>
          <w:sz w:val="26"/>
          <w:szCs w:val="26"/>
          <w:cs/>
        </w:rPr>
        <w:t>เ</w:t>
      </w:r>
      <w:r w:rsidRPr="008D6033">
        <w:rPr>
          <w:rFonts w:asciiTheme="minorBidi" w:hAnsiTheme="minorBidi" w:cstheme="minorBidi" w:hint="cs"/>
          <w:sz w:val="26"/>
          <w:szCs w:val="26"/>
          <w:cs/>
        </w:rPr>
        <w:t xml:space="preserve">มื่อวันที่ </w:t>
      </w:r>
      <w:r w:rsidRPr="008D6033">
        <w:rPr>
          <w:rFonts w:asciiTheme="minorBidi" w:hAnsiTheme="minorBidi" w:cstheme="minorBidi"/>
          <w:sz w:val="26"/>
          <w:szCs w:val="26"/>
        </w:rPr>
        <w:t xml:space="preserve">4 </w:t>
      </w:r>
      <w:r w:rsidRPr="008D6033">
        <w:rPr>
          <w:rFonts w:asciiTheme="minorBidi" w:hAnsiTheme="minorBidi" w:cstheme="minorBidi" w:hint="cs"/>
          <w:sz w:val="26"/>
          <w:szCs w:val="26"/>
          <w:cs/>
        </w:rPr>
        <w:t xml:space="preserve">เมษายน </w:t>
      </w:r>
      <w:r w:rsidRPr="008D6033">
        <w:rPr>
          <w:rFonts w:asciiTheme="minorBidi" w:hAnsiTheme="minorBidi" w:cstheme="minorBidi"/>
          <w:sz w:val="26"/>
          <w:szCs w:val="26"/>
        </w:rPr>
        <w:t xml:space="preserve">2568 </w:t>
      </w:r>
      <w:r w:rsidRPr="008D6033">
        <w:rPr>
          <w:rFonts w:asciiTheme="minorBidi" w:hAnsiTheme="minorBidi" w:cstheme="minorBidi" w:hint="cs"/>
          <w:sz w:val="26"/>
          <w:szCs w:val="26"/>
          <w:cs/>
        </w:rPr>
        <w:t xml:space="preserve">บริษัททำบันทึกข้อตกลงขยายระยะเวลาชำระเงินต้นจำนวน </w:t>
      </w:r>
      <w:r w:rsidRPr="008D6033">
        <w:rPr>
          <w:rFonts w:asciiTheme="minorBidi" w:hAnsiTheme="minorBidi" w:cstheme="minorBidi"/>
          <w:sz w:val="26"/>
          <w:szCs w:val="26"/>
        </w:rPr>
        <w:t xml:space="preserve">30 </w:t>
      </w:r>
      <w:r w:rsidRPr="008D6033">
        <w:rPr>
          <w:rFonts w:asciiTheme="minorBidi" w:hAnsiTheme="minorBidi" w:cstheme="minorBidi" w:hint="cs"/>
          <w:sz w:val="26"/>
          <w:szCs w:val="26"/>
          <w:cs/>
        </w:rPr>
        <w:t xml:space="preserve">ล้านบาท จากภายในวันที่ </w:t>
      </w:r>
      <w:r w:rsidRPr="008D6033">
        <w:rPr>
          <w:rFonts w:asciiTheme="minorBidi" w:hAnsiTheme="minorBidi" w:cstheme="minorBidi"/>
          <w:sz w:val="26"/>
          <w:szCs w:val="26"/>
        </w:rPr>
        <w:t xml:space="preserve">5 </w:t>
      </w:r>
      <w:r w:rsidRPr="008D6033">
        <w:rPr>
          <w:rFonts w:asciiTheme="minorBidi" w:hAnsiTheme="minorBidi" w:cstheme="minorBidi" w:hint="cs"/>
          <w:sz w:val="26"/>
          <w:szCs w:val="26"/>
          <w:cs/>
        </w:rPr>
        <w:t xml:space="preserve">เมษายน </w:t>
      </w:r>
      <w:r w:rsidRPr="008D6033">
        <w:rPr>
          <w:rFonts w:asciiTheme="minorBidi" w:hAnsiTheme="minorBidi" w:cstheme="minorBidi"/>
          <w:sz w:val="26"/>
          <w:szCs w:val="26"/>
        </w:rPr>
        <w:t xml:space="preserve">2568 </w:t>
      </w:r>
      <w:r w:rsidRPr="008D6033">
        <w:rPr>
          <w:rFonts w:asciiTheme="minorBidi" w:hAnsiTheme="minorBidi" w:cstheme="minorBidi" w:hint="cs"/>
          <w:sz w:val="26"/>
          <w:szCs w:val="26"/>
          <w:cs/>
        </w:rPr>
        <w:t xml:space="preserve">เป็นภายในวันที่ </w:t>
      </w:r>
      <w:r w:rsidRPr="008D6033">
        <w:rPr>
          <w:rFonts w:asciiTheme="minorBidi" w:hAnsiTheme="minorBidi" w:cstheme="minorBidi"/>
          <w:sz w:val="26"/>
          <w:szCs w:val="26"/>
        </w:rPr>
        <w:t xml:space="preserve">5 </w:t>
      </w:r>
      <w:r w:rsidRPr="008D6033">
        <w:rPr>
          <w:rFonts w:asciiTheme="minorBidi" w:hAnsiTheme="minorBidi" w:cstheme="minorBidi" w:hint="cs"/>
          <w:sz w:val="26"/>
          <w:szCs w:val="26"/>
          <w:cs/>
        </w:rPr>
        <w:t xml:space="preserve">เมษายน </w:t>
      </w:r>
      <w:r w:rsidRPr="008D6033">
        <w:rPr>
          <w:rFonts w:asciiTheme="minorBidi" w:hAnsiTheme="minorBidi" w:cstheme="minorBidi"/>
          <w:sz w:val="26"/>
          <w:szCs w:val="26"/>
        </w:rPr>
        <w:t>2569</w:t>
      </w:r>
      <w:r w:rsidR="008D6033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8D6033" w:rsidRPr="008D6033">
        <w:rPr>
          <w:rFonts w:asciiTheme="minorBidi" w:hAnsiTheme="minorBidi" w:cstheme="minorBidi" w:hint="cs"/>
          <w:sz w:val="26"/>
          <w:szCs w:val="26"/>
          <w:cs/>
        </w:rPr>
        <w:t>และได้</w:t>
      </w:r>
      <w:r w:rsidR="008D6033">
        <w:rPr>
          <w:rFonts w:asciiTheme="minorBidi" w:hAnsiTheme="minorBidi" w:cstheme="minorBidi" w:hint="cs"/>
          <w:sz w:val="26"/>
          <w:szCs w:val="26"/>
          <w:cs/>
        </w:rPr>
        <w:t xml:space="preserve">ชำระคืนเงินต้นส่วนที่เหลือจำนวน </w:t>
      </w:r>
      <w:r w:rsidR="008D6033">
        <w:rPr>
          <w:rFonts w:asciiTheme="minorBidi" w:hAnsiTheme="minorBidi" w:cstheme="minorBidi"/>
          <w:sz w:val="26"/>
          <w:szCs w:val="26"/>
        </w:rPr>
        <w:t xml:space="preserve">20 </w:t>
      </w:r>
      <w:r w:rsidR="008D6033">
        <w:rPr>
          <w:rFonts w:asciiTheme="minorBidi" w:hAnsiTheme="minorBidi" w:cstheme="minorBidi" w:hint="cs"/>
          <w:sz w:val="26"/>
          <w:szCs w:val="26"/>
          <w:cs/>
        </w:rPr>
        <w:t>ล้านบาทแล้วในระหว่างปี</w:t>
      </w:r>
    </w:p>
    <w:p w14:paraId="31F4AA55" w14:textId="77777777" w:rsidR="005212E0" w:rsidRPr="008D6033" w:rsidRDefault="005212E0" w:rsidP="00786FA5">
      <w:pPr>
        <w:pStyle w:val="CordiaNew"/>
        <w:tabs>
          <w:tab w:val="clear" w:pos="4153"/>
          <w:tab w:val="left" w:pos="426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</w:rPr>
      </w:pPr>
    </w:p>
    <w:p w14:paraId="0D0758A8" w14:textId="4FF4E7DB" w:rsidR="0074162D" w:rsidRPr="008D6033" w:rsidRDefault="005212E0" w:rsidP="00786FA5">
      <w:pPr>
        <w:pStyle w:val="CordiaNew"/>
        <w:tabs>
          <w:tab w:val="clear" w:pos="4153"/>
          <w:tab w:val="left" w:pos="426"/>
        </w:tabs>
        <w:spacing w:line="340" w:lineRule="exact"/>
        <w:ind w:left="369"/>
        <w:jc w:val="thaiDistribute"/>
        <w:rPr>
          <w:rFonts w:asciiTheme="minorBidi" w:hAnsiTheme="minorBidi" w:cs="Cordia New"/>
          <w:sz w:val="26"/>
          <w:szCs w:val="26"/>
        </w:rPr>
      </w:pPr>
      <w:r w:rsidRPr="008D6033">
        <w:rPr>
          <w:rFonts w:asciiTheme="minorBidi" w:hAnsiTheme="minorBidi" w:cs="Cordia New"/>
          <w:sz w:val="26"/>
          <w:szCs w:val="26"/>
          <w:cs/>
        </w:rPr>
        <w:t xml:space="preserve">เมื่อวันที่ </w:t>
      </w:r>
      <w:r w:rsidRPr="008D6033">
        <w:rPr>
          <w:rFonts w:asciiTheme="minorBidi" w:hAnsiTheme="minorBidi" w:cs="Cordia New"/>
          <w:sz w:val="26"/>
          <w:szCs w:val="26"/>
        </w:rPr>
        <w:t>19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และ </w:t>
      </w:r>
      <w:r w:rsidRPr="008D6033">
        <w:rPr>
          <w:rFonts w:asciiTheme="minorBidi" w:hAnsiTheme="minorBidi" w:cs="Cordia New"/>
          <w:sz w:val="26"/>
          <w:szCs w:val="26"/>
        </w:rPr>
        <w:t>25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กุมภาพันธ์ </w:t>
      </w:r>
      <w:r w:rsidRPr="008D6033">
        <w:rPr>
          <w:rFonts w:asciiTheme="minorBidi" w:hAnsiTheme="minorBidi" w:cs="Cordia New"/>
          <w:sz w:val="26"/>
          <w:szCs w:val="26"/>
        </w:rPr>
        <w:t>2568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บริษัทกู้ยืมเงินจากบุคคลอื่นเพิ่มเติมในรูปตั๋วสัญญาใช้เงินจำนวนรวม </w:t>
      </w:r>
      <w:r w:rsidRPr="008D6033">
        <w:rPr>
          <w:rFonts w:asciiTheme="minorBidi" w:hAnsiTheme="minorBidi" w:cs="Cordia New"/>
          <w:sz w:val="26"/>
          <w:szCs w:val="26"/>
        </w:rPr>
        <w:t>1.50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ล้านบาท </w:t>
      </w:r>
      <w:r w:rsidRPr="008D6033">
        <w:rPr>
          <w:rFonts w:asciiTheme="minorBidi" w:hAnsiTheme="minorBidi" w:cs="Cordia New"/>
          <w:sz w:val="26"/>
          <w:szCs w:val="26"/>
          <w:cs/>
        </w:rPr>
        <w:br/>
        <w:t xml:space="preserve">โดยมีอัตราดอกเบี้ยร้อยละ </w:t>
      </w:r>
      <w:r w:rsidRPr="008D6033">
        <w:rPr>
          <w:rFonts w:asciiTheme="minorBidi" w:hAnsiTheme="minorBidi" w:cs="Cordia New"/>
          <w:sz w:val="26"/>
          <w:szCs w:val="26"/>
        </w:rPr>
        <w:t>7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ต่อปี และชำระคืนเงินต้นพร้อมดอกเบี้ยแล้วทั้งจำนวน</w:t>
      </w:r>
    </w:p>
    <w:p w14:paraId="6F7BC636" w14:textId="77777777" w:rsidR="005212E0" w:rsidRPr="008D6033" w:rsidRDefault="005212E0" w:rsidP="00786FA5">
      <w:pPr>
        <w:pStyle w:val="CordiaNew"/>
        <w:tabs>
          <w:tab w:val="clear" w:pos="4153"/>
          <w:tab w:val="left" w:pos="426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</w:rPr>
      </w:pPr>
    </w:p>
    <w:p w14:paraId="773EFBE5" w14:textId="1A29205F" w:rsidR="009758EC" w:rsidRDefault="009758EC" w:rsidP="00786FA5">
      <w:pPr>
        <w:pStyle w:val="CordiaNew"/>
        <w:tabs>
          <w:tab w:val="clear" w:pos="4153"/>
          <w:tab w:val="left" w:pos="426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</w:rPr>
      </w:pPr>
      <w:r w:rsidRPr="008D6033">
        <w:rPr>
          <w:rFonts w:asciiTheme="minorBidi" w:hAnsiTheme="minorBidi" w:cs="Cordia New"/>
          <w:sz w:val="26"/>
          <w:szCs w:val="26"/>
          <w:cs/>
        </w:rPr>
        <w:t xml:space="preserve">เมื่อวันที่ </w:t>
      </w:r>
      <w:r w:rsidR="008D6033">
        <w:rPr>
          <w:rFonts w:asciiTheme="minorBidi" w:hAnsiTheme="minorBidi" w:cs="Cordia New"/>
          <w:sz w:val="26"/>
          <w:szCs w:val="26"/>
        </w:rPr>
        <w:t>17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และ </w:t>
      </w:r>
      <w:r w:rsidR="008D6033">
        <w:rPr>
          <w:rFonts w:asciiTheme="minorBidi" w:hAnsiTheme="minorBidi" w:cs="Cordia New"/>
          <w:sz w:val="26"/>
          <w:szCs w:val="26"/>
        </w:rPr>
        <w:t>20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ตุลาคม </w:t>
      </w:r>
      <w:r w:rsidR="008D6033">
        <w:rPr>
          <w:rFonts w:asciiTheme="minorBidi" w:hAnsiTheme="minorBidi" w:cs="Cordia New"/>
          <w:sz w:val="26"/>
          <w:szCs w:val="26"/>
        </w:rPr>
        <w:t>2568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บริษัทได้กู้ยืมเงินจากบุคคลอื่นเพิ่มเติมจำนวนรวม </w:t>
      </w:r>
      <w:r w:rsidR="008D6033">
        <w:rPr>
          <w:rFonts w:asciiTheme="minorBidi" w:hAnsiTheme="minorBidi" w:cs="Cordia New"/>
          <w:sz w:val="26"/>
          <w:szCs w:val="26"/>
        </w:rPr>
        <w:t>27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ล้านบาท โดยมีอัตราดอกเบี้ยร้อยละ </w:t>
      </w:r>
      <w:r w:rsidR="008D6033">
        <w:rPr>
          <w:rFonts w:asciiTheme="minorBidi" w:hAnsiTheme="minorBidi" w:cs="Cordia New"/>
          <w:sz w:val="26"/>
          <w:szCs w:val="26"/>
        </w:rPr>
        <w:t>12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ต่อปี และกำหนดชำระคืนภายใน </w:t>
      </w:r>
      <w:r w:rsidR="008D6033">
        <w:rPr>
          <w:rFonts w:asciiTheme="minorBidi" w:hAnsiTheme="minorBidi" w:cs="Cordia New"/>
          <w:sz w:val="26"/>
          <w:szCs w:val="26"/>
        </w:rPr>
        <w:t>1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ปี โดยเงินกู้ยืมบางส่วนจำนวน </w:t>
      </w:r>
      <w:r w:rsidR="008D6033">
        <w:rPr>
          <w:rFonts w:asciiTheme="minorBidi" w:hAnsiTheme="minorBidi" w:cs="Cordia New"/>
          <w:sz w:val="26"/>
          <w:szCs w:val="26"/>
        </w:rPr>
        <w:t>20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ล้านบาท ค้ำประกันโดยบุคคลอื่น และมีค่าธรรมเนียมการค้ำประกันร้อยละ</w:t>
      </w:r>
      <w:r w:rsidR="00EA1D44">
        <w:rPr>
          <w:rFonts w:asciiTheme="minorBidi" w:hAnsiTheme="minorBidi" w:cs="Cordia New"/>
          <w:sz w:val="26"/>
          <w:szCs w:val="26"/>
        </w:rPr>
        <w:t xml:space="preserve"> 2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ต่อปี</w:t>
      </w:r>
    </w:p>
    <w:p w14:paraId="5F6C534B" w14:textId="77777777" w:rsidR="002202BD" w:rsidRDefault="002202BD" w:rsidP="00786FA5">
      <w:pPr>
        <w:pStyle w:val="CordiaNew"/>
        <w:tabs>
          <w:tab w:val="clear" w:pos="4153"/>
          <w:tab w:val="left" w:pos="426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</w:rPr>
      </w:pPr>
    </w:p>
    <w:p w14:paraId="7A70078A" w14:textId="1456B050" w:rsidR="005212E0" w:rsidRPr="00C90A3A" w:rsidRDefault="005212E0" w:rsidP="00786FA5">
      <w:pPr>
        <w:pStyle w:val="CordiaNew"/>
        <w:tabs>
          <w:tab w:val="clear" w:pos="4153"/>
          <w:tab w:val="left" w:pos="426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u w:val="single"/>
          <w:cs/>
        </w:rPr>
        <w:t>บริษัทย่อย</w:t>
      </w:r>
    </w:p>
    <w:p w14:paraId="36DE3823" w14:textId="77777777" w:rsidR="005212E0" w:rsidRPr="00262F10" w:rsidRDefault="005212E0" w:rsidP="00786FA5">
      <w:pPr>
        <w:pStyle w:val="CordiaNew"/>
        <w:tabs>
          <w:tab w:val="left" w:pos="1260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061C6C10" w14:textId="270F154C" w:rsidR="005212E0" w:rsidRPr="00C52FC8" w:rsidRDefault="005212E0" w:rsidP="00786FA5">
      <w:pPr>
        <w:pStyle w:val="CordiaNew"/>
        <w:tabs>
          <w:tab w:val="clear" w:pos="4153"/>
          <w:tab w:val="left" w:pos="426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</w:rPr>
      </w:pPr>
      <w:r w:rsidRPr="00C52FC8">
        <w:rPr>
          <w:rFonts w:asciiTheme="minorBidi" w:hAnsiTheme="minorBidi" w:cs="Cordia New"/>
          <w:sz w:val="26"/>
          <w:szCs w:val="26"/>
          <w:cs/>
        </w:rPr>
        <w:t xml:space="preserve">เงินกู้ยืมระยะสั้นจากบุคคลอื่นในรูปตั๋วสัญญาใช้เงินจำนวนรวม </w:t>
      </w:r>
      <w:r w:rsidRPr="00C52FC8">
        <w:rPr>
          <w:rFonts w:asciiTheme="minorBidi" w:hAnsiTheme="minorBidi" w:cs="Cordia New"/>
          <w:sz w:val="26"/>
          <w:szCs w:val="26"/>
        </w:rPr>
        <w:t>7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 ล้านบาท มีอัตราดอกเบี้ยร้อยละ </w:t>
      </w:r>
      <w:r w:rsidRPr="00C52FC8">
        <w:rPr>
          <w:rFonts w:asciiTheme="minorBidi" w:hAnsiTheme="minorBidi" w:cs="Cordia New"/>
          <w:sz w:val="26"/>
          <w:szCs w:val="26"/>
        </w:rPr>
        <w:t>12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 ต่อปี</w:t>
      </w:r>
      <w:r w:rsidRPr="00C52FC8">
        <w:rPr>
          <w:rFonts w:asciiTheme="minorBidi" w:hAnsiTheme="minorBidi" w:cs="Cordia New" w:hint="cs"/>
          <w:sz w:val="26"/>
          <w:szCs w:val="26"/>
          <w:cs/>
        </w:rPr>
        <w:t xml:space="preserve"> โดยไม่มีหลักประกัน และมีกำหนดชำระคืนเงินต้นพร้อมดอกเบี้ยภายในไตรมาสที่ </w:t>
      </w:r>
      <w:r w:rsidRPr="00C52FC8">
        <w:rPr>
          <w:rFonts w:asciiTheme="minorBidi" w:hAnsiTheme="minorBidi" w:cs="Cordia New"/>
          <w:sz w:val="26"/>
          <w:szCs w:val="26"/>
        </w:rPr>
        <w:t xml:space="preserve">3 </w:t>
      </w:r>
      <w:r w:rsidRPr="00C52FC8">
        <w:rPr>
          <w:rFonts w:asciiTheme="minorBidi" w:hAnsiTheme="minorBidi" w:cs="Cordia New" w:hint="cs"/>
          <w:sz w:val="26"/>
          <w:szCs w:val="26"/>
          <w:cs/>
        </w:rPr>
        <w:t xml:space="preserve">และ </w:t>
      </w:r>
      <w:r w:rsidRPr="00C52FC8">
        <w:rPr>
          <w:rFonts w:asciiTheme="minorBidi" w:hAnsiTheme="minorBidi" w:cs="Cordia New"/>
          <w:sz w:val="26"/>
          <w:szCs w:val="26"/>
        </w:rPr>
        <w:t xml:space="preserve">4 </w:t>
      </w:r>
      <w:r w:rsidRPr="00C52FC8">
        <w:rPr>
          <w:rFonts w:asciiTheme="minorBidi" w:hAnsiTheme="minorBidi" w:cs="Cordia New" w:hint="cs"/>
          <w:sz w:val="26"/>
          <w:szCs w:val="26"/>
          <w:cs/>
        </w:rPr>
        <w:t xml:space="preserve">ของปี </w:t>
      </w:r>
      <w:r w:rsidRPr="00C52FC8">
        <w:rPr>
          <w:rFonts w:asciiTheme="minorBidi" w:hAnsiTheme="minorBidi" w:cs="Cordia New"/>
          <w:sz w:val="26"/>
          <w:szCs w:val="26"/>
        </w:rPr>
        <w:t>2568</w:t>
      </w:r>
      <w:r w:rsidRPr="00C52FC8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ทั้งนี้ บริษัทย่อยได้ชำระคืนเงินต้นจำนวน </w:t>
      </w:r>
      <w:r w:rsidRPr="00C52FC8">
        <w:rPr>
          <w:rFonts w:asciiTheme="minorBidi" w:hAnsiTheme="minorBidi" w:cstheme="minorBidi"/>
          <w:sz w:val="26"/>
          <w:szCs w:val="26"/>
        </w:rPr>
        <w:t xml:space="preserve">3 </w:t>
      </w:r>
      <w:r w:rsidRPr="00C52FC8">
        <w:rPr>
          <w:rFonts w:asciiTheme="minorBidi" w:hAnsiTheme="minorBidi" w:cs="Cordia New"/>
          <w:sz w:val="26"/>
          <w:szCs w:val="26"/>
          <w:cs/>
        </w:rPr>
        <w:t>ล้านบาท แล้วในระหว่าง</w:t>
      </w:r>
      <w:r w:rsidR="005C2083">
        <w:rPr>
          <w:rFonts w:asciiTheme="minorBidi" w:hAnsiTheme="minorBidi" w:cs="Cordia New" w:hint="cs"/>
          <w:sz w:val="26"/>
          <w:szCs w:val="26"/>
          <w:cs/>
        </w:rPr>
        <w:t>ปี</w:t>
      </w:r>
    </w:p>
    <w:p w14:paraId="1AAFD788" w14:textId="77777777" w:rsidR="005C2083" w:rsidRDefault="005C2083" w:rsidP="00786FA5">
      <w:pPr>
        <w:pStyle w:val="CordiaNew"/>
        <w:tabs>
          <w:tab w:val="clear" w:pos="4153"/>
          <w:tab w:val="left" w:pos="426"/>
        </w:tabs>
        <w:spacing w:line="340" w:lineRule="exact"/>
        <w:ind w:left="369"/>
        <w:jc w:val="thaiDistribute"/>
        <w:rPr>
          <w:rFonts w:asciiTheme="minorBidi" w:hAnsiTheme="minorBidi" w:cs="Cordia New"/>
          <w:sz w:val="26"/>
          <w:szCs w:val="26"/>
        </w:rPr>
      </w:pPr>
    </w:p>
    <w:p w14:paraId="0B6A5105" w14:textId="1B49D674" w:rsidR="005212E0" w:rsidRDefault="005C2083" w:rsidP="00786FA5">
      <w:pPr>
        <w:pStyle w:val="CordiaNew"/>
        <w:tabs>
          <w:tab w:val="clear" w:pos="4153"/>
          <w:tab w:val="left" w:pos="426"/>
        </w:tabs>
        <w:spacing w:line="340" w:lineRule="exact"/>
        <w:ind w:left="369"/>
        <w:jc w:val="thaiDistribute"/>
        <w:rPr>
          <w:rFonts w:asciiTheme="minorBidi" w:hAnsiTheme="minorBidi" w:cs="Cordia New"/>
          <w:sz w:val="26"/>
          <w:szCs w:val="26"/>
        </w:rPr>
      </w:pPr>
      <w:r w:rsidRPr="005C2083">
        <w:rPr>
          <w:rFonts w:asciiTheme="minorBidi" w:hAnsiTheme="minorBidi" w:cs="Cordia New"/>
          <w:sz w:val="26"/>
          <w:szCs w:val="26"/>
          <w:cs/>
        </w:rPr>
        <w:t xml:space="preserve">ในระหว่างปี </w:t>
      </w:r>
      <w:r w:rsidR="00797A2A">
        <w:rPr>
          <w:rFonts w:asciiTheme="minorBidi" w:hAnsiTheme="minorBidi" w:cs="Cordia New"/>
          <w:sz w:val="26"/>
          <w:szCs w:val="26"/>
          <w:lang w:val="en-GB"/>
        </w:rPr>
        <w:t xml:space="preserve">2568 </w:t>
      </w:r>
      <w:r w:rsidRPr="005C2083">
        <w:rPr>
          <w:rFonts w:asciiTheme="minorBidi" w:hAnsiTheme="minorBidi" w:cs="Cordia New"/>
          <w:sz w:val="26"/>
          <w:szCs w:val="26"/>
          <w:cs/>
        </w:rPr>
        <w:t>บริษัท</w:t>
      </w:r>
      <w:r w:rsidR="00443878">
        <w:rPr>
          <w:rFonts w:asciiTheme="minorBidi" w:hAnsiTheme="minorBidi" w:cs="Cordia New" w:hint="cs"/>
          <w:sz w:val="26"/>
          <w:szCs w:val="26"/>
          <w:cs/>
          <w:lang w:val="en-GB"/>
        </w:rPr>
        <w:t>ย่อย</w:t>
      </w:r>
      <w:r w:rsidRPr="005C2083">
        <w:rPr>
          <w:rFonts w:asciiTheme="minorBidi" w:hAnsiTheme="minorBidi" w:cs="Cordia New"/>
          <w:sz w:val="26"/>
          <w:szCs w:val="26"/>
          <w:cs/>
        </w:rPr>
        <w:t>ได้</w:t>
      </w:r>
      <w:r w:rsidR="00315F18">
        <w:rPr>
          <w:rFonts w:asciiTheme="minorBidi" w:hAnsiTheme="minorBidi" w:cs="Cordia New" w:hint="cs"/>
          <w:sz w:val="26"/>
          <w:szCs w:val="26"/>
          <w:cs/>
        </w:rPr>
        <w:t>พิจารณา</w:t>
      </w:r>
      <w:r w:rsidRPr="005C2083">
        <w:rPr>
          <w:rFonts w:asciiTheme="minorBidi" w:hAnsiTheme="minorBidi" w:cs="Cordia New"/>
          <w:sz w:val="26"/>
          <w:szCs w:val="26"/>
          <w:cs/>
        </w:rPr>
        <w:t>จัดประเภทรายการเงินกู้ยืมระยะสั้น</w:t>
      </w:r>
      <w:r w:rsidR="00AB7374">
        <w:rPr>
          <w:rFonts w:asciiTheme="minorBidi" w:hAnsiTheme="minorBidi" w:cs="Cordia New" w:hint="cs"/>
          <w:sz w:val="26"/>
          <w:szCs w:val="26"/>
          <w:cs/>
        </w:rPr>
        <w:t>จากบุคคลอื่น</w:t>
      </w:r>
      <w:r w:rsidR="009930A1">
        <w:rPr>
          <w:rFonts w:asciiTheme="minorBidi" w:hAnsiTheme="minorBidi" w:cs="Cordia New" w:hint="cs"/>
          <w:sz w:val="26"/>
          <w:szCs w:val="26"/>
          <w:cs/>
        </w:rPr>
        <w:t xml:space="preserve"> จำนวน </w:t>
      </w:r>
      <w:r w:rsidR="009930A1">
        <w:rPr>
          <w:rFonts w:asciiTheme="minorBidi" w:hAnsiTheme="minorBidi" w:cs="Cordia New"/>
          <w:sz w:val="26"/>
          <w:szCs w:val="26"/>
          <w:lang w:val="en-GB"/>
        </w:rPr>
        <w:t xml:space="preserve">4 </w:t>
      </w:r>
      <w:r w:rsidR="009930A1">
        <w:rPr>
          <w:rFonts w:asciiTheme="minorBidi" w:hAnsiTheme="minorBidi" w:cs="Cordia New" w:hint="cs"/>
          <w:sz w:val="26"/>
          <w:szCs w:val="26"/>
          <w:cs/>
          <w:lang w:val="en-GB"/>
        </w:rPr>
        <w:t xml:space="preserve">ล้านบาท </w:t>
      </w:r>
      <w:r w:rsidRPr="005C2083">
        <w:rPr>
          <w:rFonts w:asciiTheme="minorBidi" w:hAnsiTheme="minorBidi" w:cs="Cordia New"/>
          <w:sz w:val="26"/>
          <w:szCs w:val="26"/>
          <w:cs/>
        </w:rPr>
        <w:t>เป็นเงินกู้ยืม</w:t>
      </w:r>
      <w:r w:rsidR="00F37CB8">
        <w:rPr>
          <w:rFonts w:asciiTheme="minorBidi" w:hAnsiTheme="minorBidi" w:cs="Cordia New" w:hint="cs"/>
          <w:sz w:val="26"/>
          <w:szCs w:val="26"/>
          <w:cs/>
        </w:rPr>
        <w:t xml:space="preserve">    </w:t>
      </w:r>
      <w:r w:rsidRPr="005C2083">
        <w:rPr>
          <w:rFonts w:asciiTheme="minorBidi" w:hAnsiTheme="minorBidi" w:cs="Cordia New"/>
          <w:sz w:val="26"/>
          <w:szCs w:val="26"/>
          <w:cs/>
        </w:rPr>
        <w:t>ระยะยาว</w:t>
      </w:r>
      <w:r w:rsidR="009930A1">
        <w:rPr>
          <w:rFonts w:asciiTheme="minorBidi" w:hAnsiTheme="minorBidi" w:cs="Cordia New" w:hint="cs"/>
          <w:sz w:val="26"/>
          <w:szCs w:val="26"/>
          <w:cs/>
        </w:rPr>
        <w:t xml:space="preserve"> โดย</w:t>
      </w:r>
      <w:r w:rsidRPr="005C2083">
        <w:rPr>
          <w:rFonts w:asciiTheme="minorBidi" w:hAnsiTheme="minorBidi" w:cs="Cordia New"/>
          <w:sz w:val="26"/>
          <w:szCs w:val="26"/>
          <w:cs/>
        </w:rPr>
        <w:t>มีอัตราดอกเบี้ยร้อยละ</w:t>
      </w:r>
      <w:r w:rsidR="00F80F88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F80F88">
        <w:rPr>
          <w:rFonts w:asciiTheme="minorBidi" w:hAnsiTheme="minorBidi" w:cs="Cordia New"/>
          <w:sz w:val="26"/>
          <w:szCs w:val="26"/>
        </w:rPr>
        <w:t>12</w:t>
      </w:r>
      <w:r w:rsidRPr="005C2083">
        <w:rPr>
          <w:rFonts w:asciiTheme="minorBidi" w:hAnsiTheme="minorBidi" w:cs="Cordia New"/>
          <w:sz w:val="26"/>
          <w:szCs w:val="26"/>
          <w:cs/>
        </w:rPr>
        <w:t xml:space="preserve"> ต่อปี </w:t>
      </w:r>
      <w:r w:rsidR="00315F18">
        <w:rPr>
          <w:rFonts w:asciiTheme="minorBidi" w:hAnsiTheme="minorBidi" w:cs="Cordia New" w:hint="cs"/>
          <w:sz w:val="26"/>
          <w:szCs w:val="26"/>
          <w:cs/>
        </w:rPr>
        <w:t>และ</w:t>
      </w:r>
      <w:r w:rsidRPr="005C2083">
        <w:rPr>
          <w:rFonts w:asciiTheme="minorBidi" w:hAnsiTheme="minorBidi" w:cs="Cordia New"/>
          <w:sz w:val="26"/>
          <w:szCs w:val="26"/>
          <w:cs/>
        </w:rPr>
        <w:t>ไม่มีหลักประกัน</w:t>
      </w:r>
      <w:r w:rsidR="00786FA5">
        <w:rPr>
          <w:rFonts w:asciiTheme="minorBidi" w:hAnsiTheme="minorBidi" w:cs="Cordia New"/>
          <w:sz w:val="26"/>
          <w:szCs w:val="26"/>
          <w:cs/>
        </w:rPr>
        <w:br w:type="page"/>
      </w:r>
    </w:p>
    <w:p w14:paraId="13040A13" w14:textId="77777777" w:rsidR="005C2083" w:rsidRPr="00C52FC8" w:rsidRDefault="005C2083" w:rsidP="005C2083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="Cordia New"/>
          <w:sz w:val="26"/>
          <w:szCs w:val="26"/>
          <w:cs/>
        </w:rPr>
      </w:pPr>
    </w:p>
    <w:p w14:paraId="181E52A1" w14:textId="05570566" w:rsidR="00043019" w:rsidRDefault="005212E0" w:rsidP="00043019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="Cordia New"/>
          <w:sz w:val="26"/>
          <w:szCs w:val="26"/>
        </w:rPr>
      </w:pPr>
      <w:r w:rsidRPr="00C52FC8">
        <w:rPr>
          <w:rFonts w:asciiTheme="minorBidi" w:hAnsiTheme="minorBidi" w:cs="Cordia New"/>
          <w:sz w:val="26"/>
          <w:szCs w:val="26"/>
          <w:cs/>
        </w:rPr>
        <w:t xml:space="preserve">เมื่อวันที่ </w:t>
      </w:r>
      <w:r w:rsidRPr="00C52FC8">
        <w:rPr>
          <w:rFonts w:asciiTheme="minorBidi" w:hAnsiTheme="minorBidi" w:cs="Cordia New"/>
          <w:sz w:val="26"/>
          <w:szCs w:val="26"/>
        </w:rPr>
        <w:t>13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 มีนาคม </w:t>
      </w:r>
      <w:r w:rsidRPr="00C52FC8">
        <w:rPr>
          <w:rFonts w:asciiTheme="minorBidi" w:hAnsiTheme="minorBidi" w:cs="Cordia New"/>
          <w:sz w:val="26"/>
          <w:szCs w:val="26"/>
        </w:rPr>
        <w:t>2568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 บริษัทย่อยกู้ยืมเงินจากบุคคลอื่นในรูปตั๋วสัญญาใช้เงิน จำนวน </w:t>
      </w:r>
      <w:r w:rsidRPr="00C52FC8">
        <w:rPr>
          <w:rFonts w:asciiTheme="minorBidi" w:hAnsiTheme="minorBidi" w:cs="Cordia New"/>
          <w:sz w:val="26"/>
          <w:szCs w:val="26"/>
        </w:rPr>
        <w:t>1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 ล้านบาท โดยมีอัตราดอกเบี้ย</w:t>
      </w:r>
      <w:r w:rsidRPr="00C52FC8">
        <w:rPr>
          <w:rFonts w:asciiTheme="minorBidi" w:hAnsiTheme="minorBidi" w:cs="Cordia New"/>
          <w:sz w:val="26"/>
          <w:szCs w:val="26"/>
          <w:cs/>
        </w:rPr>
        <w:br/>
        <w:t xml:space="preserve">ร้อยละ </w:t>
      </w:r>
      <w:r w:rsidRPr="00C52FC8">
        <w:rPr>
          <w:rFonts w:asciiTheme="minorBidi" w:hAnsiTheme="minorBidi" w:cs="Cordia New"/>
          <w:sz w:val="26"/>
          <w:szCs w:val="26"/>
        </w:rPr>
        <w:t>12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 ต่อปี </w:t>
      </w:r>
      <w:r>
        <w:rPr>
          <w:rFonts w:asciiTheme="minorBidi" w:hAnsiTheme="minorBidi" w:cs="Cordia New" w:hint="cs"/>
          <w:sz w:val="26"/>
          <w:szCs w:val="26"/>
          <w:cs/>
        </w:rPr>
        <w:t>เดิม</w:t>
      </w:r>
      <w:r w:rsidRPr="00C52FC8">
        <w:rPr>
          <w:rFonts w:asciiTheme="minorBidi" w:hAnsiTheme="minorBidi" w:cs="Cordia New"/>
          <w:sz w:val="26"/>
          <w:szCs w:val="26"/>
          <w:cs/>
        </w:rPr>
        <w:t>มีกำหนดชำระคืนเงินต้นพร้อมดอกเบี้ย</w:t>
      </w:r>
      <w:r>
        <w:rPr>
          <w:rFonts w:asciiTheme="minorBidi" w:hAnsiTheme="minorBidi" w:cs="Cordia New" w:hint="cs"/>
          <w:sz w:val="26"/>
          <w:szCs w:val="26"/>
          <w:cs/>
        </w:rPr>
        <w:t>ภายใน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วันที่ </w:t>
      </w:r>
      <w:r w:rsidRPr="00C52FC8">
        <w:rPr>
          <w:rFonts w:asciiTheme="minorBidi" w:hAnsiTheme="minorBidi" w:cs="Cordia New"/>
          <w:sz w:val="26"/>
          <w:szCs w:val="26"/>
        </w:rPr>
        <w:t>30</w:t>
      </w:r>
      <w:r w:rsidRPr="00C52FC8">
        <w:rPr>
          <w:rFonts w:asciiTheme="minorBidi" w:hAnsiTheme="minorBidi" w:cs="Cordia New"/>
          <w:sz w:val="26"/>
          <w:szCs w:val="26"/>
          <w:cs/>
        </w:rPr>
        <w:t xml:space="preserve"> กันยายน </w:t>
      </w:r>
      <w:r w:rsidRPr="00C52FC8">
        <w:rPr>
          <w:rFonts w:asciiTheme="minorBidi" w:hAnsiTheme="minorBidi" w:cs="Cordia New"/>
          <w:sz w:val="26"/>
          <w:szCs w:val="26"/>
        </w:rPr>
        <w:t>2568</w:t>
      </w:r>
      <w:r w:rsidRPr="00D36192">
        <w:rPr>
          <w:rFonts w:asciiTheme="minorBidi" w:hAnsiTheme="minorBidi" w:cs="Cordia New"/>
          <w:sz w:val="26"/>
          <w:szCs w:val="26"/>
          <w:cs/>
        </w:rPr>
        <w:t xml:space="preserve"> </w:t>
      </w:r>
      <w:r>
        <w:rPr>
          <w:rFonts w:asciiTheme="minorBidi" w:hAnsiTheme="minorBidi" w:cs="Cordia New" w:hint="cs"/>
          <w:sz w:val="26"/>
          <w:szCs w:val="26"/>
          <w:cs/>
        </w:rPr>
        <w:t>ต่อมา</w:t>
      </w:r>
      <w:r w:rsidR="005C2083">
        <w:rPr>
          <w:rFonts w:asciiTheme="minorBidi" w:hAnsiTheme="minorBidi" w:cs="Cordia New" w:hint="cs"/>
          <w:sz w:val="26"/>
          <w:szCs w:val="26"/>
          <w:cs/>
        </w:rPr>
        <w:t>บริษัทย่อยได้ทำบันทึกข้อตกลง</w:t>
      </w:r>
      <w:r>
        <w:rPr>
          <w:rFonts w:asciiTheme="minorBidi" w:hAnsiTheme="minorBidi" w:cs="Cordia New" w:hint="cs"/>
          <w:sz w:val="26"/>
          <w:szCs w:val="26"/>
          <w:cs/>
        </w:rPr>
        <w:t>ขยายกำหนด</w:t>
      </w:r>
      <w:r w:rsidR="005C2083">
        <w:rPr>
          <w:rFonts w:asciiTheme="minorBidi" w:hAnsiTheme="minorBidi" w:cs="Cordia New" w:hint="cs"/>
          <w:sz w:val="26"/>
          <w:szCs w:val="26"/>
          <w:cs/>
        </w:rPr>
        <w:t>ระยะเวลา</w:t>
      </w:r>
      <w:r>
        <w:rPr>
          <w:rFonts w:asciiTheme="minorBidi" w:hAnsiTheme="minorBidi" w:cs="Cordia New" w:hint="cs"/>
          <w:sz w:val="26"/>
          <w:szCs w:val="26"/>
          <w:cs/>
        </w:rPr>
        <w:t>ชำระออกไปเป็น</w:t>
      </w:r>
      <w:r w:rsidRPr="003A77FC">
        <w:rPr>
          <w:rFonts w:asciiTheme="minorBidi" w:hAnsiTheme="minorBidi" w:cs="Cordia New" w:hint="cs"/>
          <w:sz w:val="26"/>
          <w:szCs w:val="26"/>
          <w:cs/>
        </w:rPr>
        <w:t xml:space="preserve">ภายในวันที่ </w:t>
      </w:r>
      <w:r w:rsidR="000232DF" w:rsidRPr="003A77FC">
        <w:rPr>
          <w:rFonts w:asciiTheme="minorBidi" w:hAnsiTheme="minorBidi" w:cs="Cordia New"/>
          <w:sz w:val="26"/>
          <w:szCs w:val="26"/>
        </w:rPr>
        <w:t xml:space="preserve">29 </w:t>
      </w:r>
      <w:r w:rsidR="000232DF" w:rsidRPr="003A77FC">
        <w:rPr>
          <w:rFonts w:asciiTheme="minorBidi" w:hAnsiTheme="minorBidi" w:cs="Cordia New" w:hint="cs"/>
          <w:sz w:val="26"/>
          <w:szCs w:val="26"/>
          <w:cs/>
        </w:rPr>
        <w:t>พฤษภาคม</w:t>
      </w:r>
      <w:r w:rsidRPr="003A77FC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Pr="003A77FC">
        <w:rPr>
          <w:rFonts w:asciiTheme="minorBidi" w:hAnsiTheme="minorBidi" w:cs="Cordia New"/>
          <w:sz w:val="26"/>
          <w:szCs w:val="26"/>
        </w:rPr>
        <w:t>2569</w:t>
      </w:r>
    </w:p>
    <w:p w14:paraId="6F6DBC34" w14:textId="77777777" w:rsidR="00043019" w:rsidRPr="00043019" w:rsidRDefault="00043019" w:rsidP="00043019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="Cordia New"/>
          <w:sz w:val="26"/>
          <w:szCs w:val="26"/>
        </w:rPr>
      </w:pPr>
    </w:p>
    <w:p w14:paraId="11703260" w14:textId="0D62FF20" w:rsidR="006C2ABD" w:rsidRPr="00F63488" w:rsidRDefault="006C2ABD" w:rsidP="00634736">
      <w:pPr>
        <w:pStyle w:val="CordiaNew"/>
        <w:numPr>
          <w:ilvl w:val="0"/>
          <w:numId w:val="16"/>
        </w:numPr>
        <w:tabs>
          <w:tab w:val="clear" w:pos="4153"/>
          <w:tab w:val="num" w:pos="9858"/>
        </w:tabs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  <w:r w:rsidRPr="00F63488">
        <w:rPr>
          <w:rFonts w:ascii="Cordia New" w:hAnsi="Cordia New" w:cs="Cordia New"/>
          <w:b/>
          <w:bCs/>
          <w:color w:val="auto"/>
          <w:sz w:val="26"/>
          <w:szCs w:val="26"/>
          <w:cs/>
        </w:rPr>
        <w:t>เงินกู้ยืมระยะยาวจากผู้ถือหุ้นและบุคคลอื่น</w:t>
      </w:r>
    </w:p>
    <w:p w14:paraId="4E50C1FC" w14:textId="2A0381C7" w:rsidR="006C2ABD" w:rsidRPr="00634736" w:rsidRDefault="006C2ABD" w:rsidP="006C2AB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Cordia New" w:hAnsi="Cordia New" w:cs="Cordia New"/>
          <w:color w:val="auto"/>
          <w:sz w:val="26"/>
          <w:szCs w:val="26"/>
        </w:rPr>
      </w:pPr>
    </w:p>
    <w:p w14:paraId="79188F21" w14:textId="17E9355A" w:rsidR="00BB4297" w:rsidRDefault="006919B3" w:rsidP="0063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6919B3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Pr="006919B3">
        <w:rPr>
          <w:rFonts w:ascii="Cordia New" w:hAnsi="Cordia New" w:cs="Cordia New"/>
          <w:sz w:val="26"/>
          <w:szCs w:val="26"/>
        </w:rPr>
        <w:t>3</w:t>
      </w:r>
      <w:r>
        <w:rPr>
          <w:rFonts w:ascii="Cordia New" w:hAnsi="Cordia New" w:cs="Cordia New"/>
          <w:sz w:val="26"/>
          <w:szCs w:val="26"/>
        </w:rPr>
        <w:t xml:space="preserve">1 </w:t>
      </w:r>
      <w:r>
        <w:rPr>
          <w:rFonts w:ascii="Cordia New" w:hAnsi="Cordia New" w:cs="Cordia New" w:hint="cs"/>
          <w:sz w:val="26"/>
          <w:szCs w:val="26"/>
          <w:cs/>
        </w:rPr>
        <w:t>ธันวาคม</w:t>
      </w:r>
      <w:r w:rsidRPr="006919B3">
        <w:rPr>
          <w:rFonts w:ascii="Cordia New" w:hAnsi="Cordia New" w:cs="Cordia New"/>
          <w:sz w:val="26"/>
          <w:szCs w:val="26"/>
          <w:cs/>
        </w:rPr>
        <w:t xml:space="preserve"> </w:t>
      </w:r>
      <w:r w:rsidRPr="006919B3">
        <w:rPr>
          <w:rFonts w:ascii="Cordia New" w:hAnsi="Cordia New" w:cs="Cordia New"/>
          <w:sz w:val="26"/>
          <w:szCs w:val="26"/>
        </w:rPr>
        <w:t xml:space="preserve">2568 </w:t>
      </w:r>
      <w:r w:rsidR="00C34AD6">
        <w:rPr>
          <w:rFonts w:ascii="Cordia New" w:hAnsi="Cordia New" w:cs="Cordia New" w:hint="cs"/>
          <w:sz w:val="26"/>
          <w:szCs w:val="26"/>
          <w:cs/>
        </w:rPr>
        <w:t xml:space="preserve">และ </w:t>
      </w:r>
      <w:r w:rsidR="00C34AD6">
        <w:rPr>
          <w:rFonts w:ascii="Cordia New" w:hAnsi="Cordia New" w:cs="Cordia New"/>
          <w:sz w:val="26"/>
          <w:szCs w:val="26"/>
        </w:rPr>
        <w:t xml:space="preserve">2567 </w:t>
      </w:r>
      <w:r w:rsidRPr="006919B3">
        <w:rPr>
          <w:rFonts w:ascii="Cordia New" w:hAnsi="Cordia New" w:cs="Cordia New"/>
          <w:sz w:val="26"/>
          <w:szCs w:val="26"/>
          <w:cs/>
        </w:rPr>
        <w:t>เงินกู้ยืมดังกล่าวจำแนกดังนี้</w:t>
      </w:r>
    </w:p>
    <w:p w14:paraId="53F0A100" w14:textId="77777777" w:rsidR="000A5D29" w:rsidRPr="00616E3E" w:rsidRDefault="000A5D29" w:rsidP="00C34AD6">
      <w:pPr>
        <w:tabs>
          <w:tab w:val="left" w:pos="9214"/>
        </w:tabs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9072" w:type="dxa"/>
        <w:tblInd w:w="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350"/>
        <w:gridCol w:w="180"/>
        <w:gridCol w:w="1080"/>
        <w:gridCol w:w="180"/>
        <w:gridCol w:w="990"/>
        <w:gridCol w:w="180"/>
        <w:gridCol w:w="990"/>
        <w:gridCol w:w="180"/>
        <w:gridCol w:w="990"/>
      </w:tblGrid>
      <w:tr w:rsidR="00ED70A1" w:rsidRPr="00616E3E" w14:paraId="2E5247EC" w14:textId="77777777" w:rsidTr="00E549E3">
        <w:trPr>
          <w:cantSplit/>
          <w:trHeight w:val="20"/>
        </w:trPr>
        <w:tc>
          <w:tcPr>
            <w:tcW w:w="2952" w:type="dxa"/>
          </w:tcPr>
          <w:p w14:paraId="3192062D" w14:textId="6557458D" w:rsidR="00ED70A1" w:rsidRPr="00616E3E" w:rsidRDefault="00ED70A1" w:rsidP="00634736">
            <w:pPr>
              <w:spacing w:line="360" w:lineRule="exact"/>
              <w:ind w:left="11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พันบาท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Merge w:val="restart"/>
            <w:tcBorders>
              <w:left w:val="nil"/>
            </w:tcBorders>
            <w:vAlign w:val="bottom"/>
          </w:tcPr>
          <w:p w14:paraId="45AEEF92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360" w:lineRule="exact"/>
              <w:ind w:left="114" w:hanging="11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อัตราดอกเบี้ย</w:t>
            </w:r>
          </w:p>
          <w:p w14:paraId="4A03CB22" w14:textId="63298F3A" w:rsidR="00ED70A1" w:rsidRPr="00616E3E" w:rsidRDefault="00ED70A1" w:rsidP="00634736">
            <w:pPr>
              <w:tabs>
                <w:tab w:val="left" w:pos="141"/>
              </w:tabs>
              <w:spacing w:line="360" w:lineRule="exact"/>
              <w:ind w:left="114" w:hanging="1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80" w:type="dxa"/>
            <w:tcBorders>
              <w:left w:val="nil"/>
            </w:tcBorders>
          </w:tcPr>
          <w:p w14:paraId="2E4E2383" w14:textId="77777777" w:rsidR="00ED70A1" w:rsidRPr="00616E3E" w:rsidRDefault="00ED70A1" w:rsidP="00634736">
            <w:pPr>
              <w:spacing w:line="360" w:lineRule="exact"/>
              <w:ind w:left="1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</w:tcBorders>
          </w:tcPr>
          <w:p w14:paraId="249E9449" w14:textId="45722A3E" w:rsidR="00ED70A1" w:rsidRPr="00616E3E" w:rsidRDefault="00E541EB" w:rsidP="00634736">
            <w:pPr>
              <w:spacing w:line="36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left w:val="nil"/>
            </w:tcBorders>
          </w:tcPr>
          <w:p w14:paraId="0E94A894" w14:textId="67908513" w:rsidR="00ED70A1" w:rsidRPr="00616E3E" w:rsidRDefault="00ED70A1" w:rsidP="00634736">
            <w:pPr>
              <w:spacing w:line="360" w:lineRule="exact"/>
              <w:ind w:left="1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7813E558" w14:textId="580C972E" w:rsidR="00ED70A1" w:rsidRPr="00616E3E" w:rsidRDefault="00ED70A1" w:rsidP="00634736">
            <w:pPr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70A1" w:rsidRPr="00616E3E" w14:paraId="0C4F868C" w14:textId="77777777" w:rsidTr="00E549E3">
        <w:trPr>
          <w:cantSplit/>
          <w:trHeight w:val="321"/>
        </w:trPr>
        <w:tc>
          <w:tcPr>
            <w:tcW w:w="2952" w:type="dxa"/>
          </w:tcPr>
          <w:p w14:paraId="259DF264" w14:textId="77777777" w:rsidR="00ED70A1" w:rsidRPr="00616E3E" w:rsidRDefault="00ED70A1" w:rsidP="00634736">
            <w:pPr>
              <w:spacing w:line="36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</w:tcPr>
          <w:p w14:paraId="460EC0E9" w14:textId="403D73C6" w:rsidR="00ED70A1" w:rsidRPr="00616E3E" w:rsidRDefault="00ED70A1" w:rsidP="00634736">
            <w:pPr>
              <w:tabs>
                <w:tab w:val="clear" w:pos="227"/>
                <w:tab w:val="left" w:pos="141"/>
              </w:tabs>
              <w:spacing w:line="360" w:lineRule="exact"/>
              <w:ind w:left="114" w:hanging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6A30F51" w14:textId="77777777" w:rsidR="00ED70A1" w:rsidRPr="00616E3E" w:rsidRDefault="00ED70A1" w:rsidP="00634736">
            <w:pPr>
              <w:spacing w:line="36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8F7F2C" w14:textId="5AF837AF" w:rsidR="00ED70A1" w:rsidRPr="00616E3E" w:rsidRDefault="00E541EB" w:rsidP="00634736">
            <w:pPr>
              <w:spacing w:line="36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</w:tcBorders>
            <w:vAlign w:val="bottom"/>
          </w:tcPr>
          <w:p w14:paraId="640EB8C9" w14:textId="77777777" w:rsidR="00ED70A1" w:rsidRPr="00616E3E" w:rsidRDefault="00ED70A1" w:rsidP="00634736">
            <w:pPr>
              <w:spacing w:line="36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3D3F640" w14:textId="7F7D12C1" w:rsidR="00ED70A1" w:rsidRPr="00616E3E" w:rsidRDefault="00E541EB" w:rsidP="00634736">
            <w:pPr>
              <w:spacing w:line="36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80" w:type="dxa"/>
            <w:tcBorders>
              <w:left w:val="nil"/>
            </w:tcBorders>
          </w:tcPr>
          <w:p w14:paraId="3587D602" w14:textId="2F9B5F48" w:rsidR="00ED70A1" w:rsidRPr="00616E3E" w:rsidRDefault="00ED70A1" w:rsidP="00634736">
            <w:pPr>
              <w:spacing w:line="36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29D74E" w14:textId="7929BAA3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80" w:type="dxa"/>
            <w:vAlign w:val="bottom"/>
          </w:tcPr>
          <w:p w14:paraId="5B35973D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F7D913" w14:textId="3D2C0FDB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</w:tr>
      <w:tr w:rsidR="00ED70A1" w:rsidRPr="00616E3E" w14:paraId="035F233A" w14:textId="77777777" w:rsidTr="0018043E">
        <w:trPr>
          <w:cantSplit/>
          <w:trHeight w:val="20"/>
        </w:trPr>
        <w:tc>
          <w:tcPr>
            <w:tcW w:w="2952" w:type="dxa"/>
          </w:tcPr>
          <w:p w14:paraId="61E957C3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</w:tcPr>
          <w:p w14:paraId="4FD8C8CD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006AD51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1B33B5E6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9D5F83F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</w:tcPr>
          <w:p w14:paraId="10A15923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A9C4F11" w14:textId="5CF6B83C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9921CE9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14:paraId="256BF967" w14:textId="77777777" w:rsidR="00ED70A1" w:rsidRPr="00616E3E" w:rsidRDefault="00ED70A1" w:rsidP="00634736">
            <w:pPr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</w:tcPr>
          <w:p w14:paraId="3A4BA754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D70A1" w:rsidRPr="00616E3E" w14:paraId="1160FC69" w14:textId="77777777" w:rsidTr="00ED70A1">
        <w:trPr>
          <w:cantSplit/>
          <w:trHeight w:val="20"/>
        </w:trPr>
        <w:tc>
          <w:tcPr>
            <w:tcW w:w="2952" w:type="dxa"/>
          </w:tcPr>
          <w:p w14:paraId="73D71626" w14:textId="47242B38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 w:hanging="1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เงินกู้ยืมจากผู้ถือหุ้น</w:t>
            </w:r>
          </w:p>
        </w:tc>
        <w:tc>
          <w:tcPr>
            <w:tcW w:w="1350" w:type="dxa"/>
            <w:tcBorders>
              <w:left w:val="nil"/>
            </w:tcBorders>
          </w:tcPr>
          <w:p w14:paraId="1D79A4D8" w14:textId="77777777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MLR - 0.25</w:t>
            </w:r>
          </w:p>
        </w:tc>
        <w:tc>
          <w:tcPr>
            <w:tcW w:w="180" w:type="dxa"/>
            <w:tcBorders>
              <w:left w:val="nil"/>
            </w:tcBorders>
          </w:tcPr>
          <w:p w14:paraId="6A9D8622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382FA49D" w14:textId="68DCEA14" w:rsidR="00ED70A1" w:rsidRPr="00616E3E" w:rsidRDefault="0018043E" w:rsidP="001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 93</w:t>
            </w:r>
            <w:r w:rsidR="002149AC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05</w:t>
            </w:r>
            <w:r w:rsidR="0060737E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80" w:type="dxa"/>
            <w:tcBorders>
              <w:left w:val="nil"/>
            </w:tcBorders>
          </w:tcPr>
          <w:p w14:paraId="16CAE1D8" w14:textId="77777777" w:rsidR="00ED70A1" w:rsidRPr="00616E3E" w:rsidRDefault="00ED70A1" w:rsidP="001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0046E7E6" w14:textId="2A4DD17C" w:rsidR="00ED70A1" w:rsidRPr="00616E3E" w:rsidRDefault="0018043E" w:rsidP="0018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121,652</w:t>
            </w:r>
          </w:p>
        </w:tc>
        <w:tc>
          <w:tcPr>
            <w:tcW w:w="180" w:type="dxa"/>
            <w:tcBorders>
              <w:left w:val="nil"/>
            </w:tcBorders>
          </w:tcPr>
          <w:p w14:paraId="5EB5C1D1" w14:textId="5CA2BF9B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DD95679" w14:textId="3C5F26D8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93,052</w:t>
            </w:r>
          </w:p>
        </w:tc>
        <w:tc>
          <w:tcPr>
            <w:tcW w:w="180" w:type="dxa"/>
          </w:tcPr>
          <w:p w14:paraId="15D76136" w14:textId="77777777" w:rsidR="00ED70A1" w:rsidRPr="00616E3E" w:rsidRDefault="00ED70A1" w:rsidP="00634736">
            <w:pPr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</w:tcPr>
          <w:p w14:paraId="02B914D6" w14:textId="32F27A59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121,652</w:t>
            </w:r>
          </w:p>
        </w:tc>
      </w:tr>
      <w:tr w:rsidR="00ED70A1" w:rsidRPr="00616E3E" w14:paraId="7BE7F16C" w14:textId="77777777">
        <w:trPr>
          <w:cantSplit/>
          <w:trHeight w:val="20"/>
        </w:trPr>
        <w:tc>
          <w:tcPr>
            <w:tcW w:w="2952" w:type="dxa"/>
            <w:vAlign w:val="bottom"/>
          </w:tcPr>
          <w:p w14:paraId="50BFF122" w14:textId="1CFF5FCD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 w:hanging="1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เงินกู้ยืมจากบุคคลอื่น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E927D8A" w14:textId="77777777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MLR - 0.25 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51EC2B6" w14:textId="77777777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3820AA71" w14:textId="59744594" w:rsidR="00ED70A1" w:rsidRPr="00616E3E" w:rsidRDefault="0018043E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  5</w:t>
            </w:r>
            <w:r w:rsidR="006F12F7">
              <w:rPr>
                <w:rFonts w:ascii="Cordia New" w:hAnsi="Cordia New" w:cs="Cordia New"/>
                <w:sz w:val="26"/>
                <w:szCs w:val="26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</w:rPr>
              <w:t>,526</w:t>
            </w:r>
          </w:p>
        </w:tc>
        <w:tc>
          <w:tcPr>
            <w:tcW w:w="180" w:type="dxa"/>
            <w:tcBorders>
              <w:left w:val="nil"/>
            </w:tcBorders>
          </w:tcPr>
          <w:p w14:paraId="5837814C" w14:textId="77777777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</w:tcPr>
          <w:p w14:paraId="64682F0D" w14:textId="37F3BC41" w:rsidR="00ED70A1" w:rsidRPr="00616E3E" w:rsidRDefault="0018043E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60,826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04E70F52" w14:textId="5312038B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437DC1" w14:textId="2C13B0BA" w:rsidR="00ED70A1" w:rsidRPr="00616E3E" w:rsidRDefault="004246E0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46</w:t>
            </w:r>
            <w:r w:rsidR="00ED70A1">
              <w:rPr>
                <w:rFonts w:ascii="Cordia New" w:hAnsi="Cordia New" w:cs="Cordia New"/>
                <w:sz w:val="26"/>
                <w:szCs w:val="26"/>
              </w:rPr>
              <w:t>,526</w:t>
            </w:r>
          </w:p>
        </w:tc>
        <w:tc>
          <w:tcPr>
            <w:tcW w:w="180" w:type="dxa"/>
          </w:tcPr>
          <w:p w14:paraId="4B3C1B19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E85A95" w14:textId="1B4C809A" w:rsidR="00ED70A1" w:rsidRPr="00616E3E" w:rsidRDefault="00ED70A1" w:rsidP="00634736">
            <w:pPr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60,826</w:t>
            </w:r>
          </w:p>
        </w:tc>
      </w:tr>
      <w:tr w:rsidR="00ED70A1" w:rsidRPr="00616E3E" w14:paraId="5FBDBAD0" w14:textId="77777777">
        <w:trPr>
          <w:cantSplit/>
          <w:trHeight w:val="20"/>
        </w:trPr>
        <w:tc>
          <w:tcPr>
            <w:tcW w:w="2952" w:type="dxa"/>
            <w:vAlign w:val="bottom"/>
          </w:tcPr>
          <w:p w14:paraId="0C25C0A3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 w:hanging="1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F5BDF32" w14:textId="77777777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1DE8E107" w14:textId="77777777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0A0D96B9" w14:textId="439DD33F" w:rsidR="00ED70A1" w:rsidRPr="00616E3E" w:rsidRDefault="0018043E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14</w:t>
            </w:r>
            <w:r w:rsidR="006757A1">
              <w:rPr>
                <w:rFonts w:ascii="Cordia New" w:hAnsi="Cordia New" w:cs="Cordia New"/>
                <w:noProof/>
                <w:sz w:val="26"/>
                <w:szCs w:val="26"/>
              </w:rPr>
              <w:t>3</w:t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,578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80" w:type="dxa"/>
            <w:tcBorders>
              <w:left w:val="nil"/>
            </w:tcBorders>
          </w:tcPr>
          <w:p w14:paraId="465BEE21" w14:textId="77777777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</w:tcPr>
          <w:p w14:paraId="4FCB474C" w14:textId="70693080" w:rsidR="00ED70A1" w:rsidRPr="00616E3E" w:rsidRDefault="0018043E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182,478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228E3A90" w14:textId="5222D8ED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695F09" w14:textId="56333224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4246E0">
              <w:rPr>
                <w:rFonts w:ascii="Cordia New" w:hAnsi="Cordia New" w:cs="Cordia New"/>
                <w:noProof/>
                <w:sz w:val="26"/>
                <w:szCs w:val="26"/>
              </w:rPr>
              <w:t>139</w:t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,578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80" w:type="dxa"/>
          </w:tcPr>
          <w:p w14:paraId="766FA300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CD22D3" w14:textId="60EE465F" w:rsidR="00ED70A1" w:rsidRPr="00616E3E" w:rsidRDefault="00ED70A1" w:rsidP="00634736">
            <w:pPr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182,478</w:t>
            </w:r>
          </w:p>
        </w:tc>
      </w:tr>
      <w:tr w:rsidR="00ED70A1" w:rsidRPr="00616E3E" w14:paraId="0E1DE00B" w14:textId="77777777">
        <w:trPr>
          <w:cantSplit/>
          <w:trHeight w:val="20"/>
        </w:trPr>
        <w:tc>
          <w:tcPr>
            <w:tcW w:w="2952" w:type="dxa"/>
            <w:vAlign w:val="bottom"/>
          </w:tcPr>
          <w:p w14:paraId="0CB4A651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 w:hanging="12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95D225C" w14:textId="77777777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36ED15D2" w14:textId="77777777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406AD934" w14:textId="392FDFEA" w:rsidR="00ED70A1" w:rsidRPr="00616E3E" w:rsidRDefault="0018043E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(4</w:t>
            </w:r>
            <w:r w:rsidR="00AC2319">
              <w:rPr>
                <w:rFonts w:ascii="Cordia New" w:hAnsi="Cordia New" w:cs="Cordia New"/>
                <w:sz w:val="26"/>
                <w:szCs w:val="26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,800)</w:t>
            </w:r>
          </w:p>
        </w:tc>
        <w:tc>
          <w:tcPr>
            <w:tcW w:w="180" w:type="dxa"/>
            <w:tcBorders>
              <w:left w:val="nil"/>
            </w:tcBorders>
          </w:tcPr>
          <w:p w14:paraId="5E1B7768" w14:textId="77777777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</w:tcPr>
          <w:p w14:paraId="5EC0B09D" w14:textId="760F8404" w:rsidR="00ED70A1" w:rsidRPr="00616E3E" w:rsidRDefault="0018043E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42,900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4FBC7FC" w14:textId="4C2808F9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3400F6" w14:textId="2894CD1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18043E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4246E0">
              <w:rPr>
                <w:rFonts w:ascii="Cordia New" w:hAnsi="Cordia New" w:cs="Cordia New"/>
                <w:sz w:val="26"/>
                <w:szCs w:val="26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,800)</w:t>
            </w:r>
          </w:p>
        </w:tc>
        <w:tc>
          <w:tcPr>
            <w:tcW w:w="180" w:type="dxa"/>
          </w:tcPr>
          <w:p w14:paraId="1815C538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3BC5BF" w14:textId="300E8DB8" w:rsidR="00ED70A1" w:rsidRPr="00616E3E" w:rsidRDefault="00ED70A1" w:rsidP="00634736">
            <w:pPr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42,900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</w:tr>
      <w:tr w:rsidR="00ED70A1" w:rsidRPr="00616E3E" w14:paraId="1B187E68" w14:textId="77777777">
        <w:trPr>
          <w:cantSplit/>
          <w:trHeight w:val="20"/>
        </w:trPr>
        <w:tc>
          <w:tcPr>
            <w:tcW w:w="2952" w:type="dxa"/>
            <w:vAlign w:val="bottom"/>
          </w:tcPr>
          <w:p w14:paraId="2B28CD8E" w14:textId="77777777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ind w:left="1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  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576285F8" w14:textId="77777777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6D32039" w14:textId="77777777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C880F43" w14:textId="414F4B3B" w:rsidR="00ED70A1" w:rsidRPr="00616E3E" w:rsidRDefault="0018043E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 96,778</w:t>
            </w:r>
          </w:p>
        </w:tc>
        <w:tc>
          <w:tcPr>
            <w:tcW w:w="180" w:type="dxa"/>
            <w:tcBorders>
              <w:left w:val="nil"/>
            </w:tcBorders>
          </w:tcPr>
          <w:p w14:paraId="2ABE4E30" w14:textId="77777777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1CA60E6" w14:textId="1C81B608" w:rsidR="00ED70A1" w:rsidRPr="00616E3E" w:rsidRDefault="0018043E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139,578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9BA5C92" w14:textId="3EEF2109" w:rsidR="00ED70A1" w:rsidRPr="00616E3E" w:rsidRDefault="00ED70A1" w:rsidP="00634736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7D7E594D" w14:textId="64EF15DD" w:rsidR="00ED70A1" w:rsidRPr="00616E3E" w:rsidRDefault="0018043E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7E6405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ED70A1">
              <w:rPr>
                <w:rFonts w:ascii="Cordia New" w:hAnsi="Cordia New" w:cs="Cordia New"/>
                <w:sz w:val="26"/>
                <w:szCs w:val="26"/>
              </w:rPr>
              <w:t>,778</w:t>
            </w:r>
          </w:p>
        </w:tc>
        <w:tc>
          <w:tcPr>
            <w:tcW w:w="180" w:type="dxa"/>
          </w:tcPr>
          <w:p w14:paraId="7334E05F" w14:textId="77777777" w:rsidR="00ED70A1" w:rsidRPr="00616E3E" w:rsidRDefault="00ED70A1" w:rsidP="00634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12" w:space="0" w:color="auto"/>
            </w:tcBorders>
          </w:tcPr>
          <w:p w14:paraId="4E909106" w14:textId="395F9234" w:rsidR="00ED70A1" w:rsidRPr="00616E3E" w:rsidRDefault="00ED70A1" w:rsidP="00634736">
            <w:pPr>
              <w:tabs>
                <w:tab w:val="left" w:pos="550"/>
              </w:tabs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139,578</w:t>
            </w:r>
          </w:p>
        </w:tc>
      </w:tr>
    </w:tbl>
    <w:p w14:paraId="4EC394D4" w14:textId="77777777" w:rsidR="00596D8A" w:rsidRPr="00616E3E" w:rsidRDefault="00596D8A" w:rsidP="00B41657">
      <w:pPr>
        <w:pStyle w:val="CordiaNew"/>
        <w:tabs>
          <w:tab w:val="clear" w:pos="4153"/>
          <w:tab w:val="clear" w:pos="8306"/>
        </w:tabs>
        <w:jc w:val="thaiDistribute"/>
        <w:rPr>
          <w:rFonts w:ascii="Cordia New" w:hAnsi="Cordia New" w:cs="Cordia New"/>
          <w:color w:val="auto"/>
          <w:sz w:val="26"/>
          <w:szCs w:val="26"/>
        </w:rPr>
      </w:pPr>
    </w:p>
    <w:p w14:paraId="0156BDCE" w14:textId="002CDAB4" w:rsidR="00A84314" w:rsidRPr="00616E3E" w:rsidRDefault="00A84314" w:rsidP="0063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  <w:bookmarkStart w:id="6" w:name="_Hlk157035918"/>
      <w:r w:rsidRPr="00616E3E">
        <w:rPr>
          <w:rFonts w:ascii="Cordia New" w:hAnsi="Cordia New" w:cs="Cordia New"/>
          <w:sz w:val="26"/>
          <w:szCs w:val="26"/>
          <w:cs/>
        </w:rPr>
        <w:t>การเปลี่ยนแปลงของ</w:t>
      </w:r>
      <w:r w:rsidR="00907E31" w:rsidRPr="00616E3E">
        <w:rPr>
          <w:rFonts w:ascii="Cordia New" w:hAnsi="Cordia New" w:cs="Cordia New"/>
          <w:sz w:val="26"/>
          <w:szCs w:val="26"/>
          <w:cs/>
        </w:rPr>
        <w:t>เงินกู้ยืมระยะยาวจากผู้ถือหุ้นและบุคคลอื่น</w:t>
      </w:r>
      <w:r w:rsidR="00907E31"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สำหรับปีสิ้นสุดวันที่ </w:t>
      </w:r>
      <w:r w:rsidRPr="00616E3E">
        <w:rPr>
          <w:rFonts w:ascii="Cordia New" w:hAnsi="Cordia New" w:cs="Cordia New"/>
          <w:sz w:val="26"/>
          <w:szCs w:val="26"/>
        </w:rPr>
        <w:t>31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Pr="00616E3E">
        <w:rPr>
          <w:rFonts w:ascii="Cordia New" w:hAnsi="Cordia New" w:cs="Cordia New"/>
          <w:sz w:val="26"/>
          <w:szCs w:val="26"/>
        </w:rPr>
        <w:t>256</w:t>
      </w:r>
      <w:r w:rsidR="00634736">
        <w:rPr>
          <w:rFonts w:ascii="Cordia New" w:hAnsi="Cordia New" w:cs="Cordia New"/>
          <w:sz w:val="26"/>
          <w:szCs w:val="26"/>
        </w:rPr>
        <w:t>8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และ </w:t>
      </w:r>
      <w:r w:rsidRPr="00616E3E">
        <w:rPr>
          <w:rFonts w:ascii="Cordia New" w:hAnsi="Cordia New" w:cs="Cordia New"/>
          <w:sz w:val="26"/>
          <w:szCs w:val="26"/>
        </w:rPr>
        <w:t>256</w:t>
      </w:r>
      <w:r w:rsidR="00634736">
        <w:rPr>
          <w:rFonts w:ascii="Cordia New" w:hAnsi="Cordia New" w:cs="Cordia New"/>
          <w:sz w:val="26"/>
          <w:szCs w:val="26"/>
        </w:rPr>
        <w:t>7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มีดังนี้</w:t>
      </w:r>
    </w:p>
    <w:bookmarkEnd w:id="6"/>
    <w:p w14:paraId="5F94579F" w14:textId="58F24826" w:rsidR="00C32FA8" w:rsidRPr="00616E3E" w:rsidRDefault="00C32FA8" w:rsidP="0063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90" w:type="dxa"/>
        <w:tblInd w:w="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350"/>
        <w:gridCol w:w="180"/>
        <w:gridCol w:w="1278"/>
        <w:gridCol w:w="143"/>
        <w:gridCol w:w="1353"/>
        <w:gridCol w:w="162"/>
        <w:gridCol w:w="1402"/>
      </w:tblGrid>
      <w:tr w:rsidR="00634736" w:rsidRPr="00616E3E" w14:paraId="5B3BB7C7" w14:textId="77777777" w:rsidTr="00971E43">
        <w:trPr>
          <w:cantSplit/>
          <w:trHeight w:val="20"/>
        </w:trPr>
        <w:tc>
          <w:tcPr>
            <w:tcW w:w="3222" w:type="dxa"/>
          </w:tcPr>
          <w:p w14:paraId="1ED99A81" w14:textId="128A10F0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bookmarkStart w:id="7" w:name="_Hlk157074801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พันบาท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808" w:type="dxa"/>
            <w:gridSpan w:val="3"/>
            <w:tcBorders>
              <w:left w:val="nil"/>
              <w:bottom w:val="single" w:sz="4" w:space="0" w:color="auto"/>
            </w:tcBorders>
          </w:tcPr>
          <w:p w14:paraId="1D08FA7E" w14:textId="35AF629E" w:rsidR="00634736" w:rsidRPr="00616E3E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left w:val="nil"/>
            </w:tcBorders>
          </w:tcPr>
          <w:p w14:paraId="7C7E6D04" w14:textId="77777777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917" w:type="dxa"/>
            <w:gridSpan w:val="3"/>
            <w:tcBorders>
              <w:bottom w:val="single" w:sz="4" w:space="0" w:color="auto"/>
            </w:tcBorders>
          </w:tcPr>
          <w:p w14:paraId="192929F7" w14:textId="17C07B95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4736" w:rsidRPr="00616E3E" w14:paraId="55F60181" w14:textId="77777777" w:rsidTr="00971E43">
        <w:trPr>
          <w:cantSplit/>
          <w:trHeight w:val="20"/>
        </w:trPr>
        <w:tc>
          <w:tcPr>
            <w:tcW w:w="3222" w:type="dxa"/>
          </w:tcPr>
          <w:p w14:paraId="1D063F56" w14:textId="77777777" w:rsidR="00634736" w:rsidRPr="00616E3E" w:rsidRDefault="00634736" w:rsidP="00B90DCD">
            <w:pPr>
              <w:spacing w:line="34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1B92515" w14:textId="4144B5FA" w:rsidR="00971E43" w:rsidRPr="00616E3E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5A40FC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</w:tcBorders>
            <w:vAlign w:val="bottom"/>
          </w:tcPr>
          <w:p w14:paraId="46D06F6B" w14:textId="77777777" w:rsidR="00971E43" w:rsidRPr="00616E3E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9C2FB41" w14:textId="09E84445" w:rsidR="00634736" w:rsidRPr="00616E3E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  <w:r w:rsidR="005A40F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3" w:type="dxa"/>
            <w:tcBorders>
              <w:left w:val="nil"/>
            </w:tcBorders>
          </w:tcPr>
          <w:p w14:paraId="4E48ABA4" w14:textId="77777777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54ED9243" w14:textId="0401A868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5A40FC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62" w:type="dxa"/>
            <w:vAlign w:val="bottom"/>
          </w:tcPr>
          <w:p w14:paraId="3910EC75" w14:textId="77777777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594C0F5B" w14:textId="258B841E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  <w:r w:rsidR="005A40F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</w:tr>
      <w:tr w:rsidR="00634736" w:rsidRPr="00616E3E" w14:paraId="7C889233" w14:textId="77777777" w:rsidTr="00971E43">
        <w:trPr>
          <w:cantSplit/>
          <w:trHeight w:val="20"/>
        </w:trPr>
        <w:tc>
          <w:tcPr>
            <w:tcW w:w="3222" w:type="dxa"/>
          </w:tcPr>
          <w:p w14:paraId="59A49DD5" w14:textId="77777777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</w:tcPr>
          <w:p w14:paraId="43B613B4" w14:textId="77777777" w:rsidR="00971E43" w:rsidRPr="00616E3E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B1EA660" w14:textId="77777777" w:rsidR="00971E43" w:rsidRPr="00616E3E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</w:tcBorders>
          </w:tcPr>
          <w:p w14:paraId="1B47EAC5" w14:textId="77777777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left w:val="nil"/>
            </w:tcBorders>
          </w:tcPr>
          <w:p w14:paraId="31063ABE" w14:textId="77777777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5708672F" w14:textId="77777777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2" w:type="dxa"/>
          </w:tcPr>
          <w:p w14:paraId="786B5FF2" w14:textId="77777777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2" w:type="dxa"/>
          </w:tcPr>
          <w:p w14:paraId="4A4CBA01" w14:textId="77777777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34736" w:rsidRPr="00616E3E" w14:paraId="350EBD7C" w14:textId="77777777" w:rsidTr="00971E43">
        <w:trPr>
          <w:cantSplit/>
          <w:trHeight w:val="20"/>
        </w:trPr>
        <w:tc>
          <w:tcPr>
            <w:tcW w:w="3222" w:type="dxa"/>
          </w:tcPr>
          <w:p w14:paraId="1E5DA691" w14:textId="7EA02DC5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14" w:hanging="1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50" w:type="dxa"/>
            <w:tcBorders>
              <w:left w:val="nil"/>
            </w:tcBorders>
          </w:tcPr>
          <w:p w14:paraId="39E74E88" w14:textId="2C12EED0" w:rsidR="00971E43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right="8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      182,478</w:t>
            </w:r>
          </w:p>
        </w:tc>
        <w:tc>
          <w:tcPr>
            <w:tcW w:w="180" w:type="dxa"/>
            <w:tcBorders>
              <w:left w:val="nil"/>
            </w:tcBorders>
          </w:tcPr>
          <w:p w14:paraId="79BC9091" w14:textId="77777777" w:rsidR="00971E43" w:rsidRPr="00616E3E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left w:val="nil"/>
            </w:tcBorders>
          </w:tcPr>
          <w:p w14:paraId="09CBBBDB" w14:textId="39B2F4BF" w:rsidR="00634736" w:rsidRPr="00616E3E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    182,478</w:t>
            </w:r>
          </w:p>
        </w:tc>
        <w:tc>
          <w:tcPr>
            <w:tcW w:w="143" w:type="dxa"/>
            <w:tcBorders>
              <w:left w:val="nil"/>
            </w:tcBorders>
          </w:tcPr>
          <w:p w14:paraId="67F2765B" w14:textId="77777777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5BB36AEE" w14:textId="18590DE8" w:rsidR="00634736" w:rsidRPr="00616E3E" w:rsidRDefault="006A5C28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182,478</w:t>
            </w:r>
          </w:p>
        </w:tc>
        <w:tc>
          <w:tcPr>
            <w:tcW w:w="162" w:type="dxa"/>
          </w:tcPr>
          <w:p w14:paraId="0D1A1F8E" w14:textId="77777777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2" w:type="dxa"/>
          </w:tcPr>
          <w:p w14:paraId="3E393E10" w14:textId="7301DDD7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182,478</w:t>
            </w:r>
          </w:p>
        </w:tc>
      </w:tr>
      <w:tr w:rsidR="00964FBE" w:rsidRPr="00616E3E" w14:paraId="3ED1E4FD" w14:textId="77777777" w:rsidTr="00B90DCD">
        <w:trPr>
          <w:cantSplit/>
          <w:trHeight w:val="20"/>
        </w:trPr>
        <w:tc>
          <w:tcPr>
            <w:tcW w:w="3222" w:type="dxa"/>
            <w:vAlign w:val="bottom"/>
          </w:tcPr>
          <w:p w14:paraId="641691C5" w14:textId="2773E920" w:rsidR="00964FBE" w:rsidRPr="00B9753F" w:rsidRDefault="00964FBE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615" w:hanging="513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บวก</w:t>
            </w:r>
            <w:r w:rsidR="0085674F" w:rsidRPr="0085674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B9753F" w:rsidRPr="003B5A23">
              <w:rPr>
                <w:rFonts w:ascii="Cordia New" w:hAnsi="Cordia New" w:cs="Cordia New" w:hint="cs"/>
                <w:sz w:val="26"/>
                <w:szCs w:val="26"/>
                <w:cs/>
              </w:rPr>
              <w:t>จั</w:t>
            </w:r>
            <w:r w:rsidR="00B9753F" w:rsidRPr="003B5A2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ดประเภทรายการ</w:t>
            </w:r>
            <w:r w:rsidR="003B5A23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="00B9753F" w:rsidRPr="003B5A2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เป็นเงินกู้ยืมระยะยาว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EE2FC15" w14:textId="41852616" w:rsidR="00971E43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right="8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          4,000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4ED80AD" w14:textId="77777777" w:rsidR="00971E43" w:rsidRPr="00616E3E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</w:tcBorders>
            <w:vAlign w:val="bottom"/>
          </w:tcPr>
          <w:p w14:paraId="50E31F10" w14:textId="6500669B" w:rsidR="00964FBE" w:rsidRPr="00616E3E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       -</w:t>
            </w:r>
          </w:p>
        </w:tc>
        <w:tc>
          <w:tcPr>
            <w:tcW w:w="143" w:type="dxa"/>
            <w:tcBorders>
              <w:left w:val="nil"/>
            </w:tcBorders>
            <w:vAlign w:val="bottom"/>
          </w:tcPr>
          <w:p w14:paraId="342B8341" w14:textId="77777777" w:rsidR="00964FBE" w:rsidRPr="00616E3E" w:rsidRDefault="00964FBE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3" w:type="dxa"/>
            <w:vAlign w:val="bottom"/>
          </w:tcPr>
          <w:p w14:paraId="0457114F" w14:textId="3968B0A5" w:rsidR="00964FBE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62" w:type="dxa"/>
            <w:vAlign w:val="bottom"/>
          </w:tcPr>
          <w:p w14:paraId="1B3FBC1F" w14:textId="77777777" w:rsidR="00964FBE" w:rsidRPr="00616E3E" w:rsidRDefault="00964FBE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right="54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02" w:type="dxa"/>
            <w:vAlign w:val="bottom"/>
          </w:tcPr>
          <w:p w14:paraId="7720C27B" w14:textId="0A61A7DE" w:rsidR="00964FBE" w:rsidRPr="00616E3E" w:rsidRDefault="0085674F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right="99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34736" w:rsidRPr="00616E3E" w14:paraId="088A847F" w14:textId="77777777" w:rsidTr="00E937CA">
        <w:trPr>
          <w:cantSplit/>
          <w:trHeight w:val="20"/>
        </w:trPr>
        <w:tc>
          <w:tcPr>
            <w:tcW w:w="3222" w:type="dxa"/>
            <w:vAlign w:val="bottom"/>
          </w:tcPr>
          <w:p w14:paraId="39ECD373" w14:textId="04A069DA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14" w:hanging="12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/>
              </w:rPr>
              <w:t>จ่ายชำระ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14:paraId="55E57C78" w14:textId="61EA5379" w:rsidR="00971E43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      (42,900)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FE4F271" w14:textId="77777777" w:rsidR="00971E43" w:rsidRPr="00616E3E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</w:tcBorders>
            <w:vAlign w:val="bottom"/>
          </w:tcPr>
          <w:p w14:paraId="4D78AED4" w14:textId="6FCB70FC" w:rsidR="00634736" w:rsidRPr="00616E3E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       -</w:t>
            </w:r>
          </w:p>
        </w:tc>
        <w:tc>
          <w:tcPr>
            <w:tcW w:w="143" w:type="dxa"/>
            <w:tcBorders>
              <w:left w:val="nil"/>
            </w:tcBorders>
            <w:vAlign w:val="bottom"/>
          </w:tcPr>
          <w:p w14:paraId="29D7E2DE" w14:textId="77777777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A272F0C" w14:textId="677996EB" w:rsidR="00634736" w:rsidRPr="00616E3E" w:rsidRDefault="00742A11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(42,900)</w:t>
            </w:r>
          </w:p>
        </w:tc>
        <w:tc>
          <w:tcPr>
            <w:tcW w:w="162" w:type="dxa"/>
          </w:tcPr>
          <w:p w14:paraId="2C44B561" w14:textId="77777777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62EF11CB" w14:textId="29A86F7A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right="99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34736" w:rsidRPr="00616E3E" w14:paraId="2B4A4E56" w14:textId="77777777" w:rsidTr="00E937CA">
        <w:trPr>
          <w:cantSplit/>
          <w:trHeight w:val="20"/>
        </w:trPr>
        <w:tc>
          <w:tcPr>
            <w:tcW w:w="3222" w:type="dxa"/>
            <w:vAlign w:val="bottom"/>
          </w:tcPr>
          <w:p w14:paraId="4509B741" w14:textId="67BE36B4" w:rsidR="00634736" w:rsidRPr="00616E3E" w:rsidRDefault="00634736" w:rsidP="00B90DCD">
            <w:pPr>
              <w:spacing w:line="340" w:lineRule="exact"/>
              <w:ind w:left="1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951422E" w14:textId="27B8E701" w:rsidR="00971E43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      143,578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1D64C30B" w14:textId="77777777" w:rsidR="00971E43" w:rsidRPr="00616E3E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20C81E85" w14:textId="5C3D393A" w:rsidR="00634736" w:rsidRPr="00616E3E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       182,478</w:t>
            </w:r>
          </w:p>
        </w:tc>
        <w:tc>
          <w:tcPr>
            <w:tcW w:w="143" w:type="dxa"/>
            <w:tcBorders>
              <w:left w:val="nil"/>
            </w:tcBorders>
            <w:vAlign w:val="bottom"/>
          </w:tcPr>
          <w:p w14:paraId="384788FE" w14:textId="77777777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12" w:space="0" w:color="auto"/>
            </w:tcBorders>
          </w:tcPr>
          <w:p w14:paraId="2B5F465A" w14:textId="2507B879" w:rsidR="00634736" w:rsidRPr="00616E3E" w:rsidRDefault="00971E43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139</w:t>
            </w:r>
            <w:r w:rsidR="00742A11">
              <w:rPr>
                <w:rFonts w:ascii="Cordia New" w:hAnsi="Cordia New" w:cs="Cordia New"/>
                <w:sz w:val="26"/>
                <w:szCs w:val="26"/>
              </w:rPr>
              <w:t>,578</w:t>
            </w:r>
          </w:p>
        </w:tc>
        <w:tc>
          <w:tcPr>
            <w:tcW w:w="162" w:type="dxa"/>
          </w:tcPr>
          <w:p w14:paraId="011AA884" w14:textId="77777777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12" w:space="0" w:color="auto"/>
            </w:tcBorders>
          </w:tcPr>
          <w:p w14:paraId="76BF7DCE" w14:textId="3DC9643A" w:rsidR="00634736" w:rsidRPr="00616E3E" w:rsidRDefault="00634736" w:rsidP="00B9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4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182,478</w:t>
            </w:r>
          </w:p>
        </w:tc>
      </w:tr>
      <w:bookmarkEnd w:id="7"/>
    </w:tbl>
    <w:p w14:paraId="2609B777" w14:textId="77777777" w:rsidR="00C4501B" w:rsidRDefault="00C4501B" w:rsidP="00B2372F">
      <w:pPr>
        <w:pStyle w:val="CordiaNew"/>
        <w:tabs>
          <w:tab w:val="left" w:pos="1260"/>
        </w:tabs>
        <w:spacing w:line="340" w:lineRule="exact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7C6231BA" w14:textId="77777777" w:rsidR="00D43A16" w:rsidRPr="00262F10" w:rsidRDefault="00D43A16" w:rsidP="00B2372F">
      <w:pPr>
        <w:pStyle w:val="CordiaNew"/>
        <w:tabs>
          <w:tab w:val="left" w:pos="1260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  <w:r w:rsidRPr="00262F10">
        <w:rPr>
          <w:rFonts w:asciiTheme="minorBidi" w:hAnsiTheme="minorBidi" w:cstheme="minorBidi"/>
          <w:sz w:val="26"/>
          <w:szCs w:val="26"/>
          <w:u w:val="single"/>
          <w:cs/>
        </w:rPr>
        <w:t>บริษัท</w:t>
      </w:r>
    </w:p>
    <w:p w14:paraId="43D27869" w14:textId="77777777" w:rsidR="00D43A16" w:rsidRDefault="00D43A16" w:rsidP="00B2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 New" w:hAnsi="Cordia New" w:cs="Cordia New"/>
          <w:sz w:val="26"/>
          <w:szCs w:val="26"/>
        </w:rPr>
      </w:pPr>
    </w:p>
    <w:p w14:paraId="49B6B03F" w14:textId="49D3B42E" w:rsidR="00B76C16" w:rsidRDefault="00EA56B9" w:rsidP="00B2372F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262F10">
        <w:rPr>
          <w:rFonts w:asciiTheme="minorBidi" w:hAnsiTheme="minorBidi" w:cstheme="minorBidi" w:hint="cs"/>
          <w:spacing w:val="-4"/>
          <w:sz w:val="26"/>
          <w:szCs w:val="26"/>
          <w:cs/>
        </w:rPr>
        <w:t>เงิน</w:t>
      </w:r>
      <w:r w:rsidRPr="00262F10">
        <w:rPr>
          <w:rFonts w:asciiTheme="minorBidi" w:hAnsiTheme="minorBidi" w:cstheme="minorBidi"/>
          <w:spacing w:val="-4"/>
          <w:sz w:val="26"/>
          <w:szCs w:val="26"/>
          <w:cs/>
        </w:rPr>
        <w:t>กู้ยืมจากผู้ถือหุ้นและจากบุคคลอื่น</w:t>
      </w:r>
      <w:r w:rsidRPr="00262F10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ไม่มีหลักประกัน </w:t>
      </w:r>
      <w:r w:rsidRPr="00262F10">
        <w:rPr>
          <w:rFonts w:asciiTheme="minorBidi" w:hAnsiTheme="minorBidi" w:cstheme="minorBidi" w:hint="cs"/>
          <w:sz w:val="26"/>
          <w:szCs w:val="26"/>
          <w:cs/>
        </w:rPr>
        <w:t>และมีวัตถุประสงค์</w:t>
      </w:r>
      <w:r w:rsidRPr="00262F10">
        <w:rPr>
          <w:rFonts w:asciiTheme="minorBidi" w:hAnsiTheme="minorBidi" w:cstheme="minorBidi"/>
          <w:sz w:val="26"/>
          <w:szCs w:val="26"/>
          <w:cs/>
        </w:rPr>
        <w:t>เพื่อนำเงินไปชำระหนี้กับสถาบันการเงินแห่งหนึ่งก่อนครบกำหนด</w:t>
      </w:r>
      <w:r w:rsidRPr="00262F10">
        <w:rPr>
          <w:rFonts w:asciiTheme="minorBidi" w:hAnsiTheme="minorBidi" w:cstheme="minorBidi" w:hint="cs"/>
          <w:sz w:val="26"/>
          <w:szCs w:val="26"/>
          <w:cs/>
        </w:rPr>
        <w:t xml:space="preserve"> เพื่อ</w:t>
      </w:r>
      <w:r w:rsidRPr="00262F10">
        <w:rPr>
          <w:rFonts w:asciiTheme="minorBidi" w:hAnsiTheme="minorBidi" w:cstheme="minorBidi"/>
          <w:sz w:val="26"/>
          <w:szCs w:val="26"/>
          <w:cs/>
        </w:rPr>
        <w:t>ลดภาระดอกเบี้ย</w:t>
      </w:r>
    </w:p>
    <w:p w14:paraId="009431F7" w14:textId="77777777" w:rsidR="00EA56B9" w:rsidRPr="00262F10" w:rsidRDefault="00EA56B9" w:rsidP="00B2372F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3C3E2975" w14:textId="77777777" w:rsidR="00596D8A" w:rsidRDefault="00EA56B9" w:rsidP="00B2372F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EA56B9">
        <w:rPr>
          <w:rFonts w:asciiTheme="minorBidi" w:hAnsiTheme="minorBidi" w:cstheme="minorBidi" w:hint="cs"/>
          <w:spacing w:val="-4"/>
          <w:sz w:val="26"/>
          <w:szCs w:val="26"/>
          <w:cs/>
        </w:rPr>
        <w:t>ทั้งนี้ ผู้ให้กู้ยินยอมให้บริษัท</w:t>
      </w:r>
      <w:r w:rsidRPr="00EA56B9">
        <w:rPr>
          <w:rFonts w:asciiTheme="minorBidi" w:hAnsiTheme="minorBidi" w:cstheme="minorBidi"/>
          <w:spacing w:val="-4"/>
          <w:sz w:val="26"/>
          <w:szCs w:val="26"/>
          <w:cs/>
        </w:rPr>
        <w:t xml:space="preserve">ชำระเฉพาะดอกเบี้ยตั้งแต่เดือนกันยายน </w:t>
      </w:r>
      <w:r w:rsidRPr="00EA56B9">
        <w:rPr>
          <w:rFonts w:asciiTheme="minorBidi" w:hAnsiTheme="minorBidi" w:cstheme="minorBidi"/>
          <w:spacing w:val="-4"/>
          <w:sz w:val="26"/>
          <w:szCs w:val="26"/>
        </w:rPr>
        <w:t xml:space="preserve">2567 </w:t>
      </w:r>
      <w:r w:rsidRPr="00EA56B9">
        <w:rPr>
          <w:rFonts w:asciiTheme="minorBidi" w:hAnsiTheme="minorBidi" w:cstheme="minorBidi"/>
          <w:spacing w:val="-4"/>
          <w:sz w:val="26"/>
          <w:szCs w:val="26"/>
          <w:cs/>
        </w:rPr>
        <w:t xml:space="preserve">ถึงเดือนมกราคม </w:t>
      </w:r>
      <w:r w:rsidRPr="00EA56B9">
        <w:rPr>
          <w:rFonts w:asciiTheme="minorBidi" w:hAnsiTheme="minorBidi" w:cstheme="minorBidi"/>
          <w:spacing w:val="-4"/>
          <w:sz w:val="26"/>
          <w:szCs w:val="26"/>
        </w:rPr>
        <w:t xml:space="preserve">2568 </w:t>
      </w:r>
      <w:r w:rsidRPr="00EA56B9">
        <w:rPr>
          <w:rFonts w:asciiTheme="minorBidi" w:hAnsiTheme="minorBidi" w:cstheme="minorBidi"/>
          <w:spacing w:val="-4"/>
          <w:sz w:val="26"/>
          <w:szCs w:val="26"/>
          <w:cs/>
        </w:rPr>
        <w:t>และชำระหนี้เงินต้น</w:t>
      </w:r>
      <w:r w:rsidRPr="00EA56B9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EA56B9">
        <w:rPr>
          <w:rFonts w:asciiTheme="minorBidi" w:hAnsiTheme="minorBidi" w:cstheme="minorBidi"/>
          <w:spacing w:val="-4"/>
          <w:sz w:val="26"/>
          <w:szCs w:val="26"/>
          <w:cs/>
        </w:rPr>
        <w:t>(ตามที่ตกลงใหม่) พร้อมดอกเบี้ย</w:t>
      </w:r>
      <w:r w:rsidRPr="00EA56B9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EA56B9">
        <w:rPr>
          <w:rFonts w:asciiTheme="minorBidi" w:hAnsiTheme="minorBidi" w:cstheme="minorBidi"/>
          <w:spacing w:val="-4"/>
          <w:sz w:val="26"/>
          <w:szCs w:val="26"/>
          <w:cs/>
        </w:rPr>
        <w:t xml:space="preserve">ตั้งแต่เดือนกุมภาพันธ์ </w:t>
      </w:r>
      <w:r w:rsidRPr="00EA56B9">
        <w:rPr>
          <w:rFonts w:asciiTheme="minorBidi" w:hAnsiTheme="minorBidi" w:cstheme="minorBidi"/>
          <w:spacing w:val="-4"/>
          <w:sz w:val="26"/>
          <w:szCs w:val="26"/>
        </w:rPr>
        <w:t xml:space="preserve">2568 </w:t>
      </w:r>
      <w:r w:rsidRPr="00EA56B9">
        <w:rPr>
          <w:rFonts w:asciiTheme="minorBidi" w:hAnsiTheme="minorBidi" w:cstheme="minorBidi"/>
          <w:spacing w:val="-4"/>
          <w:sz w:val="26"/>
          <w:szCs w:val="26"/>
          <w:cs/>
        </w:rPr>
        <w:t xml:space="preserve">ถึงเดือนธันวาคม </w:t>
      </w:r>
      <w:r w:rsidRPr="00EA56B9">
        <w:rPr>
          <w:rFonts w:asciiTheme="minorBidi" w:hAnsiTheme="minorBidi" w:cstheme="minorBidi"/>
          <w:spacing w:val="-4"/>
          <w:sz w:val="26"/>
          <w:szCs w:val="26"/>
        </w:rPr>
        <w:t>2571</w:t>
      </w:r>
    </w:p>
    <w:p w14:paraId="52AA7CAD" w14:textId="2F393DBB" w:rsidR="00D43A16" w:rsidRDefault="00054BD1" w:rsidP="00B2372F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>
        <w:rPr>
          <w:rFonts w:asciiTheme="minorBidi" w:hAnsiTheme="minorBidi" w:cstheme="minorBidi"/>
          <w:spacing w:val="-4"/>
          <w:sz w:val="26"/>
          <w:szCs w:val="26"/>
          <w:cs/>
        </w:rPr>
        <w:br w:type="page"/>
      </w:r>
    </w:p>
    <w:p w14:paraId="420200AE" w14:textId="77777777" w:rsidR="00D43A16" w:rsidRDefault="00D43A16" w:rsidP="00B2372F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34C00033" w14:textId="36F11EC4" w:rsidR="00463174" w:rsidRPr="00616E3E" w:rsidRDefault="00D76D04" w:rsidP="00E11F27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16E3E">
        <w:rPr>
          <w:rFonts w:ascii="Cordia New" w:hAnsi="Cordia New" w:cs="Cordia New"/>
          <w:b/>
          <w:bCs/>
          <w:sz w:val="26"/>
          <w:szCs w:val="26"/>
          <w:cs/>
        </w:rPr>
        <w:t>หนี้สินจาก</w:t>
      </w:r>
      <w:r w:rsidR="00501CE0" w:rsidRPr="00616E3E">
        <w:rPr>
          <w:rFonts w:ascii="Cordia New" w:hAnsi="Cordia New" w:cs="Cordia New"/>
          <w:b/>
          <w:bCs/>
          <w:sz w:val="26"/>
          <w:szCs w:val="26"/>
          <w:cs/>
        </w:rPr>
        <w:t>ภาระ</w:t>
      </w:r>
      <w:r w:rsidRPr="00616E3E">
        <w:rPr>
          <w:rFonts w:ascii="Cordia New" w:hAnsi="Cordia New" w:cs="Cordia New"/>
          <w:b/>
          <w:bCs/>
          <w:sz w:val="26"/>
          <w:szCs w:val="26"/>
          <w:cs/>
        </w:rPr>
        <w:t>ค้ำประกันเง</w:t>
      </w:r>
      <w:r w:rsidR="005368E9" w:rsidRPr="00616E3E">
        <w:rPr>
          <w:rFonts w:ascii="Cordia New" w:hAnsi="Cordia New" w:cs="Cordia New"/>
          <w:b/>
          <w:bCs/>
          <w:sz w:val="26"/>
          <w:szCs w:val="26"/>
          <w:cs/>
        </w:rPr>
        <w:t xml:space="preserve">ินกู้ยืมของบริษัทอื่น </w:t>
      </w:r>
    </w:p>
    <w:p w14:paraId="25C30C1D" w14:textId="77777777" w:rsidR="00463174" w:rsidRPr="00616E3E" w:rsidRDefault="00463174" w:rsidP="00E11F27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1BDBA7EB" w14:textId="0F31630C" w:rsidR="00D76D04" w:rsidRPr="00616E3E" w:rsidRDefault="000833D0" w:rsidP="00E11F27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หนี้สินจาก</w:t>
      </w:r>
      <w:r w:rsidR="00501CE0" w:rsidRPr="00616E3E">
        <w:rPr>
          <w:rFonts w:ascii="Cordia New" w:hAnsi="Cordia New" w:cs="Cordia New"/>
          <w:sz w:val="26"/>
          <w:szCs w:val="26"/>
          <w:cs/>
        </w:rPr>
        <w:t>ภาระ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ค้ำประกันเงินกู้ยืมของบริษัทอื่น </w:t>
      </w:r>
      <w:r w:rsidR="005368E9" w:rsidRPr="00616E3E">
        <w:rPr>
          <w:rFonts w:ascii="Cordia New" w:hAnsi="Cordia New" w:cs="Cordia New"/>
          <w:sz w:val="26"/>
          <w:szCs w:val="26"/>
          <w:cs/>
        </w:rPr>
        <w:t>เป็นการค้ำประกันเงินกู้ยืมของบริษัทอื่นซึ่งเคย</w:t>
      </w:r>
      <w:r w:rsidR="00463174" w:rsidRPr="00616E3E">
        <w:rPr>
          <w:rFonts w:ascii="Cordia New" w:hAnsi="Cordia New" w:cs="Cordia New"/>
          <w:sz w:val="26"/>
          <w:szCs w:val="26"/>
          <w:cs/>
        </w:rPr>
        <w:t>เป็น</w:t>
      </w:r>
      <w:r w:rsidR="005368E9" w:rsidRPr="00616E3E">
        <w:rPr>
          <w:rFonts w:ascii="Cordia New" w:hAnsi="Cordia New" w:cs="Cordia New"/>
          <w:sz w:val="26"/>
          <w:szCs w:val="26"/>
          <w:cs/>
        </w:rPr>
        <w:t>บริษัทย่อย</w:t>
      </w:r>
      <w:r w:rsidR="00463174" w:rsidRPr="00616E3E">
        <w:rPr>
          <w:rFonts w:ascii="Cordia New" w:hAnsi="Cordia New" w:cs="Cordia New"/>
          <w:sz w:val="26"/>
          <w:szCs w:val="26"/>
          <w:cs/>
        </w:rPr>
        <w:t>ของบริษัทมาก่อน โดยมีรายละเอียดดังนี้</w:t>
      </w:r>
    </w:p>
    <w:p w14:paraId="1586EFEA" w14:textId="77777777" w:rsidR="008E730E" w:rsidRPr="00616E3E" w:rsidRDefault="008E730E" w:rsidP="004631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Style w:val="TableGrid"/>
        <w:tblW w:w="9122" w:type="dxa"/>
        <w:tblInd w:w="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3"/>
        <w:gridCol w:w="992"/>
        <w:gridCol w:w="1133"/>
        <w:gridCol w:w="993"/>
        <w:gridCol w:w="949"/>
        <w:gridCol w:w="1134"/>
        <w:gridCol w:w="948"/>
      </w:tblGrid>
      <w:tr w:rsidR="00EB750A" w:rsidRPr="00E11F27" w14:paraId="5492A162" w14:textId="69CFEC06" w:rsidTr="00E11F27">
        <w:tc>
          <w:tcPr>
            <w:tcW w:w="1980" w:type="dxa"/>
          </w:tcPr>
          <w:p w14:paraId="57E05333" w14:textId="0B4B9DA6" w:rsidR="00EB750A" w:rsidRPr="00E11F27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t>(หน่วย</w:t>
            </w:r>
            <w:r w:rsidRPr="00E11F27">
              <w:rPr>
                <w:rFonts w:ascii="Cordia New" w:hAnsi="Cordia New" w:cs="Cordia New"/>
                <w:sz w:val="24"/>
                <w:szCs w:val="24"/>
              </w:rPr>
              <w:t>:</w:t>
            </w: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t xml:space="preserve"> พันบาท)</w:t>
            </w:r>
          </w:p>
        </w:tc>
        <w:tc>
          <w:tcPr>
            <w:tcW w:w="993" w:type="dxa"/>
          </w:tcPr>
          <w:p w14:paraId="53E4A884" w14:textId="77777777" w:rsidR="00EB750A" w:rsidRPr="00E11F27" w:rsidRDefault="00EB750A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6149" w:type="dxa"/>
            <w:gridSpan w:val="6"/>
          </w:tcPr>
          <w:p w14:paraId="689E829C" w14:textId="59A80FD5" w:rsidR="00EB750A" w:rsidRPr="00E11F27" w:rsidRDefault="00FD3DF4" w:rsidP="00E11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งบการเงินรวมและ</w:t>
            </w:r>
            <w:r w:rsidR="00996D25" w:rsidRPr="00E11F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B750A" w:rsidRPr="00E11F27" w14:paraId="722E8E4D" w14:textId="4884218B" w:rsidTr="00E11F27">
        <w:tc>
          <w:tcPr>
            <w:tcW w:w="1980" w:type="dxa"/>
          </w:tcPr>
          <w:p w14:paraId="18460B63" w14:textId="77777777" w:rsidR="00EB750A" w:rsidRPr="00E11F27" w:rsidRDefault="00EB750A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2FA630" w14:textId="77777777" w:rsidR="00EB750A" w:rsidRPr="00E11F27" w:rsidRDefault="00EB750A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3"/>
          </w:tcPr>
          <w:p w14:paraId="09075562" w14:textId="25488208" w:rsidR="00EB750A" w:rsidRPr="00E11F27" w:rsidRDefault="00FD3DF4" w:rsidP="00E11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</w:rPr>
              <w:t>256</w:t>
            </w:r>
            <w:r w:rsidR="00E11F27">
              <w:rPr>
                <w:rFonts w:ascii="Cordia New" w:hAnsi="Cordia New" w:cs="Cordia New" w:hint="cs"/>
                <w:sz w:val="24"/>
                <w:szCs w:val="24"/>
                <w:cs/>
              </w:rPr>
              <w:t>8</w:t>
            </w:r>
          </w:p>
        </w:tc>
        <w:tc>
          <w:tcPr>
            <w:tcW w:w="3031" w:type="dxa"/>
            <w:gridSpan w:val="3"/>
          </w:tcPr>
          <w:p w14:paraId="10079A41" w14:textId="4B53BFDA" w:rsidR="00EB750A" w:rsidRPr="00E11F27" w:rsidRDefault="00FD3DF4" w:rsidP="00E11F27">
            <w:pPr>
              <w:pBdr>
                <w:bottom w:val="single" w:sz="4" w:space="1" w:color="auto"/>
              </w:pBdr>
              <w:tabs>
                <w:tab w:val="clear" w:pos="454"/>
                <w:tab w:val="clear" w:pos="1871"/>
                <w:tab w:val="left" w:pos="459"/>
                <w:tab w:val="left" w:pos="1765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</w:rPr>
              <w:t>256</w:t>
            </w:r>
            <w:r w:rsidR="00E11F27">
              <w:rPr>
                <w:rFonts w:ascii="Cordia New" w:hAnsi="Cordia New" w:cs="Cordia New" w:hint="cs"/>
                <w:sz w:val="24"/>
                <w:szCs w:val="24"/>
                <w:cs/>
              </w:rPr>
              <w:t>7</w:t>
            </w:r>
          </w:p>
        </w:tc>
      </w:tr>
      <w:tr w:rsidR="00EB750A" w:rsidRPr="00E11F27" w14:paraId="7742C149" w14:textId="7419560C" w:rsidTr="00E11F27">
        <w:tc>
          <w:tcPr>
            <w:tcW w:w="1980" w:type="dxa"/>
          </w:tcPr>
          <w:p w14:paraId="7F162784" w14:textId="77777777" w:rsidR="00EB750A" w:rsidRPr="00E11F27" w:rsidRDefault="00EB750A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F6E36C" w14:textId="77777777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992" w:type="dxa"/>
          </w:tcPr>
          <w:p w14:paraId="0D7F7271" w14:textId="77777777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14:paraId="6D56021C" w14:textId="77777777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14:paraId="179BDAB2" w14:textId="77777777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3" w:type="dxa"/>
          </w:tcPr>
          <w:p w14:paraId="51218F24" w14:textId="77777777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t>ค่าธรรมเนียม</w:t>
            </w: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br/>
              <w:t>ทางการเงิน</w:t>
            </w:r>
          </w:p>
          <w:p w14:paraId="0F7D45ED" w14:textId="77777777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</w:tcPr>
          <w:p w14:paraId="53F05383" w14:textId="77777777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454"/>
                <w:tab w:val="clear" w:pos="1871"/>
                <w:tab w:val="left" w:pos="459"/>
                <w:tab w:val="left" w:pos="1765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14:paraId="45C0AE31" w14:textId="77777777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454"/>
                <w:tab w:val="clear" w:pos="1871"/>
                <w:tab w:val="left" w:pos="459"/>
                <w:tab w:val="left" w:pos="1765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14:paraId="0BE77355" w14:textId="77777777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454"/>
                <w:tab w:val="clear" w:pos="1871"/>
                <w:tab w:val="left" w:pos="459"/>
                <w:tab w:val="left" w:pos="1765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49" w:type="dxa"/>
          </w:tcPr>
          <w:p w14:paraId="25735AD2" w14:textId="77777777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454"/>
                <w:tab w:val="clear" w:pos="1871"/>
                <w:tab w:val="left" w:pos="459"/>
                <w:tab w:val="left" w:pos="1765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14:paraId="556FFE5C" w14:textId="77777777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454"/>
                <w:tab w:val="clear" w:pos="1871"/>
                <w:tab w:val="left" w:pos="459"/>
                <w:tab w:val="left" w:pos="1765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14:paraId="6F675B42" w14:textId="447DE19E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454"/>
                <w:tab w:val="clear" w:pos="1871"/>
                <w:tab w:val="left" w:pos="459"/>
                <w:tab w:val="left" w:pos="1765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</w:tcPr>
          <w:p w14:paraId="2C454E34" w14:textId="77777777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454"/>
                <w:tab w:val="clear" w:pos="1871"/>
                <w:tab w:val="left" w:pos="459"/>
                <w:tab w:val="left" w:pos="1765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t>ค่าธรรมเนียม</w:t>
            </w: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br/>
              <w:t>ทางการเงิน</w:t>
            </w:r>
          </w:p>
          <w:p w14:paraId="07E62521" w14:textId="79D5F8A1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454"/>
                <w:tab w:val="clear" w:pos="1871"/>
                <w:tab w:val="left" w:pos="459"/>
                <w:tab w:val="left" w:pos="1765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48" w:type="dxa"/>
          </w:tcPr>
          <w:p w14:paraId="20B02D3B" w14:textId="77777777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454"/>
                <w:tab w:val="clear" w:pos="1871"/>
                <w:tab w:val="left" w:pos="459"/>
                <w:tab w:val="left" w:pos="1765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14:paraId="21C3E3E9" w14:textId="77777777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454"/>
                <w:tab w:val="clear" w:pos="1871"/>
                <w:tab w:val="left" w:pos="459"/>
                <w:tab w:val="left" w:pos="1765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  <w:p w14:paraId="0B06F9C8" w14:textId="730B3350" w:rsidR="00EB750A" w:rsidRPr="00E11F27" w:rsidRDefault="00EB750A" w:rsidP="00E11F27">
            <w:pPr>
              <w:pBdr>
                <w:bottom w:val="single" w:sz="4" w:space="1" w:color="auto"/>
              </w:pBdr>
              <w:tabs>
                <w:tab w:val="clear" w:pos="454"/>
                <w:tab w:val="clear" w:pos="1871"/>
                <w:tab w:val="left" w:pos="459"/>
                <w:tab w:val="left" w:pos="1765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t>สุทธิ</w:t>
            </w:r>
          </w:p>
        </w:tc>
      </w:tr>
      <w:tr w:rsidR="00C15BC3" w:rsidRPr="00E11F27" w14:paraId="6556F15C" w14:textId="0DC12CE3" w:rsidTr="00E11F27">
        <w:tc>
          <w:tcPr>
            <w:tcW w:w="1980" w:type="dxa"/>
          </w:tcPr>
          <w:p w14:paraId="56FDF8F7" w14:textId="77777777" w:rsidR="00C15BC3" w:rsidRPr="00E11F27" w:rsidRDefault="00C15BC3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4507DA" w14:textId="77777777" w:rsidR="00C15BC3" w:rsidRPr="00E11F27" w:rsidRDefault="00C15BC3" w:rsidP="00E11F27">
            <w:pPr>
              <w:tabs>
                <w:tab w:val="clear" w:pos="454"/>
                <w:tab w:val="left" w:pos="45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4B1428" w14:textId="77777777" w:rsidR="00C15BC3" w:rsidRPr="00E11F27" w:rsidRDefault="00C15BC3" w:rsidP="00E11F27">
            <w:pPr>
              <w:tabs>
                <w:tab w:val="clear" w:pos="454"/>
                <w:tab w:val="left" w:pos="45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A5113D4" w14:textId="77777777" w:rsidR="00C15BC3" w:rsidRPr="00E11F27" w:rsidRDefault="00C15BC3" w:rsidP="00E11F27">
            <w:pPr>
              <w:tabs>
                <w:tab w:val="clear" w:pos="454"/>
                <w:tab w:val="left" w:pos="45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37288EE" w14:textId="77777777" w:rsidR="00C15BC3" w:rsidRPr="00E11F27" w:rsidRDefault="00C15BC3" w:rsidP="00E11F27">
            <w:pPr>
              <w:tabs>
                <w:tab w:val="clear" w:pos="454"/>
                <w:tab w:val="left" w:pos="45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600CFAAC" w14:textId="77777777" w:rsidR="00C15BC3" w:rsidRPr="00E11F27" w:rsidRDefault="00C15BC3" w:rsidP="00E11F27">
            <w:pPr>
              <w:tabs>
                <w:tab w:val="clear" w:pos="454"/>
                <w:tab w:val="left" w:pos="45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406E80" w14:textId="77777777" w:rsidR="00C15BC3" w:rsidRPr="00E11F27" w:rsidRDefault="00C15BC3" w:rsidP="00E11F27">
            <w:pPr>
              <w:tabs>
                <w:tab w:val="clear" w:pos="454"/>
                <w:tab w:val="left" w:pos="45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48" w:type="dxa"/>
          </w:tcPr>
          <w:p w14:paraId="46E3BBCF" w14:textId="77777777" w:rsidR="00C15BC3" w:rsidRPr="00E11F27" w:rsidRDefault="00C15BC3" w:rsidP="00E11F27">
            <w:pPr>
              <w:tabs>
                <w:tab w:val="clear" w:pos="454"/>
                <w:tab w:val="left" w:pos="459"/>
              </w:tabs>
              <w:spacing w:line="34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1660E5" w:rsidRPr="00E11F27" w14:paraId="21474E71" w14:textId="4A133C1A" w:rsidTr="00E11F27">
        <w:tc>
          <w:tcPr>
            <w:tcW w:w="1980" w:type="dxa"/>
          </w:tcPr>
          <w:p w14:paraId="3A8F4EA3" w14:textId="77777777" w:rsidR="001660E5" w:rsidRPr="00E11F27" w:rsidRDefault="001660E5" w:rsidP="0016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วงเงิน </w:t>
            </w:r>
            <w:r w:rsidRPr="00E11F27">
              <w:rPr>
                <w:rFonts w:ascii="Cordia New" w:hAnsi="Cordia New" w:cs="Cordia New"/>
                <w:sz w:val="24"/>
                <w:szCs w:val="24"/>
              </w:rPr>
              <w:t>105</w:t>
            </w:r>
            <w:r w:rsidRPr="00E11F27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  <w:r w:rsidRPr="00E11F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3" w:type="dxa"/>
          </w:tcPr>
          <w:p w14:paraId="26C88873" w14:textId="1B52F0E7" w:rsidR="001660E5" w:rsidRPr="00E11F27" w:rsidRDefault="006503A3" w:rsidP="001660E5">
            <w:pPr>
              <w:tabs>
                <w:tab w:val="clear" w:pos="454"/>
                <w:tab w:val="left" w:pos="459"/>
              </w:tabs>
              <w:spacing w:line="340" w:lineRule="exact"/>
              <w:ind w:left="34" w:hanging="3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ร้อยละ </w:t>
            </w:r>
            <w:r w:rsidR="001660E5" w:rsidRPr="00E11F27">
              <w:rPr>
                <w:rFonts w:ascii="Cordia New" w:hAnsi="Cordia New" w:cs="Cordia New"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bottom"/>
          </w:tcPr>
          <w:p w14:paraId="76277752" w14:textId="46F64347" w:rsidR="001660E5" w:rsidRPr="00E11F27" w:rsidRDefault="00D85E95" w:rsidP="00D57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631972EF" w14:textId="3EFDD754" w:rsidR="001660E5" w:rsidRPr="00E11F27" w:rsidRDefault="00D85E95" w:rsidP="00800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625B1543" w14:textId="3DBEEC07" w:rsidR="001660E5" w:rsidRPr="00E11F27" w:rsidRDefault="00D85E95" w:rsidP="00D57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763964B7" w14:textId="36FC1B5C" w:rsidR="001660E5" w:rsidRPr="00E11F27" w:rsidRDefault="001660E5" w:rsidP="0016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</w:rPr>
              <w:t>2,006</w:t>
            </w:r>
          </w:p>
        </w:tc>
        <w:tc>
          <w:tcPr>
            <w:tcW w:w="1134" w:type="dxa"/>
            <w:vAlign w:val="bottom"/>
          </w:tcPr>
          <w:p w14:paraId="478C6C55" w14:textId="00B2708B" w:rsidR="001660E5" w:rsidRPr="00E11F27" w:rsidRDefault="001660E5" w:rsidP="0016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E11F27">
              <w:rPr>
                <w:rFonts w:ascii="Cordia New" w:hAnsi="Cordia New" w:cs="Cordia New"/>
                <w:sz w:val="24"/>
                <w:szCs w:val="24"/>
              </w:rPr>
              <w:t>36</w:t>
            </w: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948" w:type="dxa"/>
            <w:vAlign w:val="bottom"/>
          </w:tcPr>
          <w:p w14:paraId="5EF587C3" w14:textId="589428FC" w:rsidR="001660E5" w:rsidRPr="00E11F27" w:rsidRDefault="001660E5" w:rsidP="0016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</w:rPr>
              <w:t>1,970</w:t>
            </w:r>
          </w:p>
        </w:tc>
      </w:tr>
      <w:tr w:rsidR="001660E5" w:rsidRPr="00E11F27" w14:paraId="7501E750" w14:textId="23F2427F" w:rsidTr="00E11F27">
        <w:tc>
          <w:tcPr>
            <w:tcW w:w="1980" w:type="dxa"/>
          </w:tcPr>
          <w:p w14:paraId="479905A4" w14:textId="77777777" w:rsidR="001660E5" w:rsidRPr="00E11F27" w:rsidRDefault="001660E5" w:rsidP="0016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วงเงิน</w:t>
            </w:r>
            <w:r w:rsidRPr="00E11F27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150 </w:t>
            </w:r>
            <w:r w:rsidRPr="00E11F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3" w:type="dxa"/>
          </w:tcPr>
          <w:p w14:paraId="547A2E15" w14:textId="1312DDB6" w:rsidR="001660E5" w:rsidRPr="00E11F27" w:rsidRDefault="006503A3" w:rsidP="001660E5">
            <w:pPr>
              <w:tabs>
                <w:tab w:val="clear" w:pos="454"/>
                <w:tab w:val="left" w:pos="459"/>
              </w:tabs>
              <w:spacing w:line="340" w:lineRule="exact"/>
              <w:ind w:left="34" w:hanging="34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ร้อยละ </w:t>
            </w:r>
            <w:r w:rsidR="001660E5" w:rsidRPr="00E11F27">
              <w:rPr>
                <w:rFonts w:ascii="Cordia New" w:hAnsi="Cordia New" w:cs="Cordia New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bottom"/>
          </w:tcPr>
          <w:p w14:paraId="6E46BCBC" w14:textId="1B928429" w:rsidR="001660E5" w:rsidRPr="00E11F27" w:rsidRDefault="00D85E95" w:rsidP="00D574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2AC361B9" w14:textId="49DC003B" w:rsidR="001660E5" w:rsidRPr="00E11F27" w:rsidRDefault="00D85E95" w:rsidP="008004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2488BF90" w14:textId="5A389872" w:rsidR="001660E5" w:rsidRPr="00E11F27" w:rsidRDefault="00D85E95" w:rsidP="00D574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6BA23ADC" w14:textId="46F536FF" w:rsidR="001660E5" w:rsidRPr="00E11F27" w:rsidRDefault="001660E5" w:rsidP="00166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</w:rPr>
              <w:t>1,942</w:t>
            </w:r>
          </w:p>
        </w:tc>
        <w:tc>
          <w:tcPr>
            <w:tcW w:w="1134" w:type="dxa"/>
            <w:vAlign w:val="bottom"/>
          </w:tcPr>
          <w:p w14:paraId="639DC5FC" w14:textId="484BA5B5" w:rsidR="001660E5" w:rsidRPr="00E11F27" w:rsidRDefault="001660E5" w:rsidP="00166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E11F27">
              <w:rPr>
                <w:rFonts w:ascii="Cordia New" w:hAnsi="Cordia New" w:cs="Cordia New"/>
                <w:sz w:val="24"/>
                <w:szCs w:val="24"/>
              </w:rPr>
              <w:t>7</w:t>
            </w:r>
            <w:r w:rsidRPr="00E11F27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948" w:type="dxa"/>
            <w:vAlign w:val="bottom"/>
          </w:tcPr>
          <w:p w14:paraId="1FEDD9F4" w14:textId="1920FF20" w:rsidR="001660E5" w:rsidRPr="00E11F27" w:rsidRDefault="001660E5" w:rsidP="00166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</w:rPr>
              <w:t>1,935</w:t>
            </w:r>
          </w:p>
        </w:tc>
      </w:tr>
      <w:tr w:rsidR="001660E5" w:rsidRPr="00E11F27" w14:paraId="728958EA" w14:textId="77AF6202" w:rsidTr="00E11F27">
        <w:tc>
          <w:tcPr>
            <w:tcW w:w="1980" w:type="dxa"/>
          </w:tcPr>
          <w:p w14:paraId="6513E0B2" w14:textId="77777777" w:rsidR="001660E5" w:rsidRPr="00E11F27" w:rsidRDefault="001660E5" w:rsidP="0016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3" w:type="dxa"/>
          </w:tcPr>
          <w:p w14:paraId="469FF796" w14:textId="77777777" w:rsidR="001660E5" w:rsidRPr="00E11F27" w:rsidRDefault="001660E5" w:rsidP="001660E5">
            <w:pPr>
              <w:tabs>
                <w:tab w:val="clear" w:pos="454"/>
                <w:tab w:val="left" w:pos="459"/>
              </w:tabs>
              <w:spacing w:line="340" w:lineRule="exact"/>
              <w:ind w:left="34" w:hanging="34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EA170E" w14:textId="4E0D416A" w:rsidR="001660E5" w:rsidRPr="00E11F27" w:rsidRDefault="00D85E95" w:rsidP="00D57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0C83143C" w14:textId="493B9D08" w:rsidR="001660E5" w:rsidRPr="00E11F27" w:rsidRDefault="00D85E95" w:rsidP="00800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1BABF25B" w14:textId="4913BF1C" w:rsidR="001660E5" w:rsidRPr="00E11F27" w:rsidRDefault="00D85E95" w:rsidP="00D57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79AE3312" w14:textId="21E83775" w:rsidR="001660E5" w:rsidRPr="00E11F27" w:rsidRDefault="001660E5" w:rsidP="0016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</w:rPr>
              <w:t>3,948</w:t>
            </w:r>
          </w:p>
        </w:tc>
        <w:tc>
          <w:tcPr>
            <w:tcW w:w="1134" w:type="dxa"/>
            <w:vAlign w:val="bottom"/>
          </w:tcPr>
          <w:p w14:paraId="61CAA5B5" w14:textId="64A44C42" w:rsidR="001660E5" w:rsidRPr="00E11F27" w:rsidRDefault="001660E5" w:rsidP="0016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</w:rPr>
              <w:t>(43)</w:t>
            </w:r>
          </w:p>
        </w:tc>
        <w:tc>
          <w:tcPr>
            <w:tcW w:w="948" w:type="dxa"/>
            <w:vAlign w:val="bottom"/>
          </w:tcPr>
          <w:p w14:paraId="1E4FDBD8" w14:textId="0E0E6821" w:rsidR="001660E5" w:rsidRPr="00E11F27" w:rsidRDefault="001660E5" w:rsidP="0016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</w:rPr>
              <w:t>3,905</w:t>
            </w:r>
          </w:p>
        </w:tc>
      </w:tr>
      <w:tr w:rsidR="001660E5" w:rsidRPr="00E11F27" w14:paraId="78EF7D5C" w14:textId="5E78BA47" w:rsidTr="00E11F27">
        <w:tc>
          <w:tcPr>
            <w:tcW w:w="1980" w:type="dxa"/>
          </w:tcPr>
          <w:p w14:paraId="1A24F2CF" w14:textId="77777777" w:rsidR="001660E5" w:rsidRPr="00E11F27" w:rsidRDefault="001660E5" w:rsidP="0016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E11F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ส่วนที่ถึงกำหนดชำระ</w:t>
            </w:r>
            <w:r w:rsidRPr="00E11F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br/>
              <w:t xml:space="preserve">  </w:t>
            </w:r>
            <w:r w:rsidRPr="00E11F27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     </w:t>
            </w:r>
            <w:r w:rsidRPr="00E11F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993" w:type="dxa"/>
          </w:tcPr>
          <w:p w14:paraId="1683B4F6" w14:textId="77777777" w:rsidR="001660E5" w:rsidRPr="00E11F27" w:rsidRDefault="001660E5" w:rsidP="001660E5">
            <w:pPr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36953AD" w14:textId="77777777" w:rsidR="001660E5" w:rsidRPr="00E11F27" w:rsidRDefault="001660E5" w:rsidP="00D574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14:paraId="0D78ED08" w14:textId="1C5099D9" w:rsidR="001660E5" w:rsidRPr="00E11F27" w:rsidRDefault="00D85E95" w:rsidP="00D574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76948ADD" w14:textId="77777777" w:rsidR="001660E5" w:rsidRPr="00E11F27" w:rsidRDefault="001660E5" w:rsidP="008004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  <w:tab w:val="decimal" w:pos="705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14:paraId="2DACFEF9" w14:textId="111C2FB1" w:rsidR="001660E5" w:rsidRPr="00E11F27" w:rsidRDefault="00D85E95" w:rsidP="008004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0F01BFB6" w14:textId="77777777" w:rsidR="001660E5" w:rsidRPr="00E11F27" w:rsidRDefault="001660E5" w:rsidP="00D574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14:paraId="028580B4" w14:textId="479FB32D" w:rsidR="001660E5" w:rsidRPr="00E11F27" w:rsidRDefault="00D85E95" w:rsidP="00D574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59BD7FE5" w14:textId="77777777" w:rsidR="001660E5" w:rsidRPr="00E11F27" w:rsidRDefault="001660E5" w:rsidP="00166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14:paraId="0FDFBB6A" w14:textId="55E06016" w:rsidR="001660E5" w:rsidRPr="00E11F27" w:rsidRDefault="001660E5" w:rsidP="00166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</w:rPr>
              <w:t>(3,948)</w:t>
            </w:r>
          </w:p>
        </w:tc>
        <w:tc>
          <w:tcPr>
            <w:tcW w:w="1134" w:type="dxa"/>
            <w:vAlign w:val="bottom"/>
          </w:tcPr>
          <w:p w14:paraId="1BD31B6A" w14:textId="77777777" w:rsidR="001660E5" w:rsidRPr="00E11F27" w:rsidRDefault="001660E5" w:rsidP="00166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14:paraId="7E560887" w14:textId="0CCF68CF" w:rsidR="001660E5" w:rsidRPr="00E11F27" w:rsidRDefault="001660E5" w:rsidP="00166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</w:rPr>
              <w:t>43</w:t>
            </w:r>
          </w:p>
        </w:tc>
        <w:tc>
          <w:tcPr>
            <w:tcW w:w="948" w:type="dxa"/>
            <w:vAlign w:val="bottom"/>
          </w:tcPr>
          <w:p w14:paraId="0BF482A0" w14:textId="77777777" w:rsidR="001660E5" w:rsidRPr="00E11F27" w:rsidRDefault="001660E5" w:rsidP="00166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  <w:p w14:paraId="588F2656" w14:textId="3E43FB28" w:rsidR="001660E5" w:rsidRPr="00E11F27" w:rsidRDefault="001660E5" w:rsidP="00166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</w:rPr>
              <w:t>(3,905)</w:t>
            </w:r>
          </w:p>
        </w:tc>
      </w:tr>
      <w:tr w:rsidR="001660E5" w:rsidRPr="00E11F27" w14:paraId="7F521F9C" w14:textId="37080734" w:rsidTr="00E11F27">
        <w:tc>
          <w:tcPr>
            <w:tcW w:w="1980" w:type="dxa"/>
          </w:tcPr>
          <w:p w14:paraId="16A93147" w14:textId="0571C51B" w:rsidR="001660E5" w:rsidRPr="00E11F27" w:rsidRDefault="001660E5" w:rsidP="00166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z w:val="24"/>
                <w:szCs w:val="24"/>
                <w:u w:val="single"/>
                <w:cs/>
                <w:lang w:val="en-GB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3" w:type="dxa"/>
          </w:tcPr>
          <w:p w14:paraId="73D43832" w14:textId="77777777" w:rsidR="001660E5" w:rsidRPr="00E11F27" w:rsidRDefault="001660E5" w:rsidP="001660E5">
            <w:pPr>
              <w:tabs>
                <w:tab w:val="clear" w:pos="454"/>
                <w:tab w:val="left" w:pos="459"/>
              </w:tabs>
              <w:spacing w:line="340" w:lineRule="exact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F7CDA57" w14:textId="7C715178" w:rsidR="001660E5" w:rsidRPr="001660E5" w:rsidRDefault="001660E5" w:rsidP="00D574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3" w:type="dxa"/>
            <w:vAlign w:val="bottom"/>
          </w:tcPr>
          <w:p w14:paraId="63D0FEF7" w14:textId="3FB35B23" w:rsidR="001660E5" w:rsidRPr="00E11F27" w:rsidRDefault="001660E5" w:rsidP="008004F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63D22EE2" w14:textId="5EBC1CEA" w:rsidR="001660E5" w:rsidRPr="00E11F27" w:rsidRDefault="001660E5" w:rsidP="00D5747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bottom"/>
          </w:tcPr>
          <w:p w14:paraId="363F2044" w14:textId="51070EDD" w:rsidR="001660E5" w:rsidRPr="00E11F27" w:rsidRDefault="001660E5" w:rsidP="001660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2142C8B" w14:textId="16D20C41" w:rsidR="001660E5" w:rsidRPr="00E11F27" w:rsidRDefault="001660E5" w:rsidP="001660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948" w:type="dxa"/>
            <w:vAlign w:val="bottom"/>
          </w:tcPr>
          <w:p w14:paraId="4A0928C3" w14:textId="132CD688" w:rsidR="001660E5" w:rsidRPr="00E11F27" w:rsidRDefault="001660E5" w:rsidP="001660E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4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E11F27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</w:tr>
    </w:tbl>
    <w:p w14:paraId="235E678A" w14:textId="77777777" w:rsidR="006503A3" w:rsidRDefault="006503A3" w:rsidP="00E11F27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2413E685" w14:textId="0E01E2C6" w:rsidR="006321BA" w:rsidRPr="00616E3E" w:rsidRDefault="006321BA" w:rsidP="00E11F27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 xml:space="preserve">การเปลี่ยนแปลงของหนี้สินจากการค้ำประกันเงินกู้ยืมของบริษัทอื่นสำหรับปีสิ้นสุดวันที่ </w:t>
      </w:r>
      <w:r w:rsidRPr="00616E3E">
        <w:rPr>
          <w:rFonts w:ascii="Cordia New" w:hAnsi="Cordia New" w:cs="Cordia New"/>
          <w:sz w:val="26"/>
          <w:szCs w:val="26"/>
          <w:lang w:val="en-GB"/>
        </w:rPr>
        <w:t>31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Pr="00616E3E">
        <w:rPr>
          <w:rFonts w:ascii="Cordia New" w:hAnsi="Cordia New" w:cs="Cordia New"/>
          <w:sz w:val="26"/>
          <w:szCs w:val="26"/>
          <w:lang w:val="en-GB"/>
        </w:rPr>
        <w:t>256</w:t>
      </w:r>
      <w:r w:rsidR="00E11F27">
        <w:rPr>
          <w:rFonts w:ascii="Cordia New" w:hAnsi="Cordia New" w:cs="Cordia New"/>
          <w:sz w:val="26"/>
          <w:szCs w:val="26"/>
        </w:rPr>
        <w:t>8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และ </w:t>
      </w:r>
      <w:r w:rsidRPr="00616E3E">
        <w:rPr>
          <w:rFonts w:ascii="Cordia New" w:hAnsi="Cordia New" w:cs="Cordia New"/>
          <w:sz w:val="26"/>
          <w:szCs w:val="26"/>
        </w:rPr>
        <w:t>256</w:t>
      </w:r>
      <w:r w:rsidR="00E11F27">
        <w:rPr>
          <w:rFonts w:ascii="Cordia New" w:hAnsi="Cordia New" w:cs="Cordia New"/>
          <w:sz w:val="26"/>
          <w:szCs w:val="26"/>
        </w:rPr>
        <w:t>7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มีดังนี้</w:t>
      </w:r>
    </w:p>
    <w:p w14:paraId="2C1A2614" w14:textId="77777777" w:rsidR="009E6921" w:rsidRPr="00616E3E" w:rsidRDefault="009E6921" w:rsidP="00E11F27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64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1350"/>
        <w:gridCol w:w="144"/>
        <w:gridCol w:w="1352"/>
        <w:gridCol w:w="162"/>
        <w:gridCol w:w="1348"/>
      </w:tblGrid>
      <w:tr w:rsidR="00E11F27" w:rsidRPr="00616E3E" w14:paraId="354651EC" w14:textId="77777777" w:rsidTr="00E11F27">
        <w:trPr>
          <w:cantSplit/>
          <w:trHeight w:val="20"/>
        </w:trPr>
        <w:tc>
          <w:tcPr>
            <w:tcW w:w="4608" w:type="dxa"/>
          </w:tcPr>
          <w:p w14:paraId="66F6A2B9" w14:textId="0761A75B" w:rsidR="00E11F27" w:rsidRPr="00616E3E" w:rsidRDefault="00E11F27" w:rsidP="00690463">
            <w:pPr>
              <w:spacing w:line="360" w:lineRule="exact"/>
              <w:ind w:left="4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พันบาท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left w:val="nil"/>
            </w:tcBorders>
          </w:tcPr>
          <w:p w14:paraId="1ECD74D7" w14:textId="77777777" w:rsidR="00E11F27" w:rsidRPr="00616E3E" w:rsidRDefault="00E11F27" w:rsidP="00E11F27">
            <w:pPr>
              <w:spacing w:line="360" w:lineRule="exact"/>
              <w:ind w:left="1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B082995" w14:textId="77777777" w:rsidR="00E11F27" w:rsidRPr="00616E3E" w:rsidRDefault="00E11F27" w:rsidP="00E11F27">
            <w:pPr>
              <w:spacing w:line="360" w:lineRule="exact"/>
              <w:ind w:left="1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</w:tcPr>
          <w:p w14:paraId="13300BED" w14:textId="49724472" w:rsidR="00E11F27" w:rsidRPr="00616E3E" w:rsidRDefault="00E11F27" w:rsidP="00E11F27">
            <w:pPr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งบการเงินรวมและ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F27" w:rsidRPr="00616E3E" w14:paraId="3D639166" w14:textId="77777777" w:rsidTr="00E11F27">
        <w:trPr>
          <w:cantSplit/>
          <w:trHeight w:val="20"/>
        </w:trPr>
        <w:tc>
          <w:tcPr>
            <w:tcW w:w="4608" w:type="dxa"/>
          </w:tcPr>
          <w:p w14:paraId="65C1A7DE" w14:textId="77777777" w:rsidR="00E11F27" w:rsidRPr="00616E3E" w:rsidRDefault="00E11F27" w:rsidP="00E11F27">
            <w:pPr>
              <w:spacing w:line="36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5151E762" w14:textId="77777777" w:rsidR="00E11F27" w:rsidRPr="00616E3E" w:rsidRDefault="00E11F27" w:rsidP="00E11F27">
            <w:pPr>
              <w:tabs>
                <w:tab w:val="clear" w:pos="227"/>
                <w:tab w:val="left" w:pos="141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E267E7B" w14:textId="77777777" w:rsidR="00E11F27" w:rsidRPr="00616E3E" w:rsidRDefault="00E11F27" w:rsidP="00E11F27">
            <w:pPr>
              <w:spacing w:line="36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5CF1365" w14:textId="4AE2272B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62" w:type="dxa"/>
            <w:vAlign w:val="bottom"/>
          </w:tcPr>
          <w:p w14:paraId="6427D3F2" w14:textId="77777777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66FAC4FA" w14:textId="28B868E3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</w:tr>
      <w:tr w:rsidR="00E11F27" w:rsidRPr="00616E3E" w14:paraId="56F30B45" w14:textId="77777777" w:rsidTr="00E11F27">
        <w:trPr>
          <w:cantSplit/>
          <w:trHeight w:val="20"/>
        </w:trPr>
        <w:tc>
          <w:tcPr>
            <w:tcW w:w="4608" w:type="dxa"/>
          </w:tcPr>
          <w:p w14:paraId="2FCDC315" w14:textId="77777777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03C1CBFB" w14:textId="77777777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3CBB1D5F" w14:textId="77777777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7162A066" w14:textId="77777777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62" w:type="dxa"/>
          </w:tcPr>
          <w:p w14:paraId="6FB04F8E" w14:textId="77777777" w:rsidR="00E11F27" w:rsidRPr="00616E3E" w:rsidRDefault="00E11F27" w:rsidP="00E11F27">
            <w:pPr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48" w:type="dxa"/>
          </w:tcPr>
          <w:p w14:paraId="59E8E702" w14:textId="77777777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11F27" w:rsidRPr="00616E3E" w14:paraId="5EA79FC2" w14:textId="77777777" w:rsidTr="00E11F27">
        <w:trPr>
          <w:cantSplit/>
          <w:trHeight w:val="20"/>
        </w:trPr>
        <w:tc>
          <w:tcPr>
            <w:tcW w:w="4608" w:type="dxa"/>
          </w:tcPr>
          <w:p w14:paraId="45044436" w14:textId="77777777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1" w:hanging="1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50" w:type="dxa"/>
            <w:tcBorders>
              <w:left w:val="nil"/>
            </w:tcBorders>
          </w:tcPr>
          <w:p w14:paraId="4FB9A5E8" w14:textId="77777777" w:rsidR="00E11F27" w:rsidRPr="00616E3E" w:rsidRDefault="00E11F27" w:rsidP="00E11F27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01E8A67" w14:textId="77777777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4EB05215" w14:textId="18A16BAE" w:rsidR="00E11F27" w:rsidRPr="00616E3E" w:rsidRDefault="00394CB6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3,905</w:t>
            </w:r>
          </w:p>
        </w:tc>
        <w:tc>
          <w:tcPr>
            <w:tcW w:w="162" w:type="dxa"/>
          </w:tcPr>
          <w:p w14:paraId="5D49C01A" w14:textId="77777777" w:rsidR="00E11F27" w:rsidRPr="00616E3E" w:rsidRDefault="00E11F27" w:rsidP="00E11F27">
            <w:pPr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48" w:type="dxa"/>
          </w:tcPr>
          <w:p w14:paraId="715B826E" w14:textId="5FB69853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50,289</w:t>
            </w:r>
          </w:p>
        </w:tc>
      </w:tr>
      <w:tr w:rsidR="00E11F27" w:rsidRPr="00616E3E" w14:paraId="37492001" w14:textId="77777777" w:rsidTr="00E11F27">
        <w:trPr>
          <w:cantSplit/>
          <w:trHeight w:val="20"/>
        </w:trPr>
        <w:tc>
          <w:tcPr>
            <w:tcW w:w="4608" w:type="dxa"/>
          </w:tcPr>
          <w:p w14:paraId="68F171F3" w14:textId="0D253129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1" w:hanging="1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350" w:type="dxa"/>
            <w:tcBorders>
              <w:left w:val="nil"/>
            </w:tcBorders>
          </w:tcPr>
          <w:p w14:paraId="11AD78FB" w14:textId="77777777" w:rsidR="00E11F27" w:rsidRPr="00616E3E" w:rsidRDefault="00E11F27" w:rsidP="00E11F27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4706F8C5" w14:textId="77777777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71827142" w14:textId="137F4A0A" w:rsidR="00E11F27" w:rsidRPr="00616E3E" w:rsidRDefault="00394CB6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34</w:t>
            </w:r>
          </w:p>
        </w:tc>
        <w:tc>
          <w:tcPr>
            <w:tcW w:w="162" w:type="dxa"/>
          </w:tcPr>
          <w:p w14:paraId="343FED0F" w14:textId="77777777" w:rsidR="00E11F27" w:rsidRPr="00616E3E" w:rsidRDefault="00E11F27" w:rsidP="00E11F27">
            <w:pPr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48" w:type="dxa"/>
          </w:tcPr>
          <w:p w14:paraId="13762A80" w14:textId="7AFE9B77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2,900</w:t>
            </w:r>
          </w:p>
        </w:tc>
      </w:tr>
      <w:tr w:rsidR="00E11F27" w:rsidRPr="00616E3E" w14:paraId="029CFCB8" w14:textId="77777777" w:rsidTr="00E11F27">
        <w:trPr>
          <w:cantSplit/>
          <w:trHeight w:val="20"/>
        </w:trPr>
        <w:tc>
          <w:tcPr>
            <w:tcW w:w="4608" w:type="dxa"/>
            <w:vAlign w:val="bottom"/>
          </w:tcPr>
          <w:p w14:paraId="5FA8C199" w14:textId="21A685FD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1" w:hanging="12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จ่ายชำระ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817E88A" w14:textId="77777777" w:rsidR="00E11F27" w:rsidRPr="00616E3E" w:rsidRDefault="00E11F27" w:rsidP="00E11F27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7840EDCA" w14:textId="77777777" w:rsidR="00E11F27" w:rsidRPr="00616E3E" w:rsidRDefault="00E11F27" w:rsidP="00E11F27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6DEF61A8" w14:textId="688E05D9" w:rsidR="00E11F27" w:rsidRPr="00616E3E" w:rsidRDefault="00394CB6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(3,982)</w:t>
            </w:r>
          </w:p>
        </w:tc>
        <w:tc>
          <w:tcPr>
            <w:tcW w:w="162" w:type="dxa"/>
          </w:tcPr>
          <w:p w14:paraId="13824CDD" w14:textId="77777777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08CB843E" w14:textId="149F12FA" w:rsidR="00E11F27" w:rsidRPr="00616E3E" w:rsidRDefault="00E11F27" w:rsidP="00E11F27">
            <w:pPr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(49,804)</w:t>
            </w:r>
          </w:p>
        </w:tc>
      </w:tr>
      <w:tr w:rsidR="00E11F27" w:rsidRPr="00616E3E" w14:paraId="40C22745" w14:textId="77777777" w:rsidTr="00E11F27">
        <w:trPr>
          <w:cantSplit/>
          <w:trHeight w:val="20"/>
        </w:trPr>
        <w:tc>
          <w:tcPr>
            <w:tcW w:w="4608" w:type="dxa"/>
            <w:vAlign w:val="bottom"/>
          </w:tcPr>
          <w:p w14:paraId="71CB79FD" w14:textId="194AB9C7" w:rsidR="00E11F27" w:rsidRPr="00616E3E" w:rsidRDefault="00A13BBA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1" w:hanging="12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A13BB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E11F27" w:rsidRPr="00616E3E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613C171" w14:textId="77777777" w:rsidR="00E11F27" w:rsidRPr="00616E3E" w:rsidRDefault="00E11F27" w:rsidP="00E11F27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5EF0E07E" w14:textId="77777777" w:rsidR="00E11F27" w:rsidRPr="00616E3E" w:rsidRDefault="00E11F27" w:rsidP="00E11F27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59E136CF" w14:textId="64E232F8" w:rsidR="00E11F27" w:rsidRPr="00616E3E" w:rsidRDefault="00394CB6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43</w:t>
            </w:r>
          </w:p>
        </w:tc>
        <w:tc>
          <w:tcPr>
            <w:tcW w:w="162" w:type="dxa"/>
          </w:tcPr>
          <w:p w14:paraId="300098C3" w14:textId="77777777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21F14A75" w14:textId="35A7C648" w:rsidR="00E11F27" w:rsidRPr="00616E3E" w:rsidRDefault="00E11F27" w:rsidP="00E11F27">
            <w:pPr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520</w:t>
            </w:r>
          </w:p>
        </w:tc>
      </w:tr>
      <w:tr w:rsidR="00E11F27" w:rsidRPr="00616E3E" w14:paraId="6021E5B1" w14:textId="77777777" w:rsidTr="00E11F27">
        <w:trPr>
          <w:cantSplit/>
          <w:trHeight w:val="20"/>
        </w:trPr>
        <w:tc>
          <w:tcPr>
            <w:tcW w:w="4608" w:type="dxa"/>
            <w:vAlign w:val="bottom"/>
          </w:tcPr>
          <w:p w14:paraId="5B97C92D" w14:textId="77777777" w:rsidR="00E11F27" w:rsidRPr="00616E3E" w:rsidRDefault="00E11F27" w:rsidP="00E11F27">
            <w:pPr>
              <w:tabs>
                <w:tab w:val="clear" w:pos="454"/>
                <w:tab w:val="left" w:pos="459"/>
              </w:tabs>
              <w:spacing w:line="360" w:lineRule="exact"/>
              <w:ind w:left="5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90DB53D" w14:textId="77777777" w:rsidR="00E11F27" w:rsidRPr="00616E3E" w:rsidRDefault="00E11F27" w:rsidP="00E11F27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  <w:tcBorders>
              <w:left w:val="nil"/>
            </w:tcBorders>
            <w:vAlign w:val="bottom"/>
          </w:tcPr>
          <w:p w14:paraId="4DEED999" w14:textId="77777777" w:rsidR="00E11F27" w:rsidRPr="00616E3E" w:rsidRDefault="00E11F27" w:rsidP="00E11F27">
            <w:pPr>
              <w:tabs>
                <w:tab w:val="clear" w:pos="454"/>
                <w:tab w:val="left" w:pos="45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</w:tcPr>
          <w:p w14:paraId="5F1EA6C2" w14:textId="54CA5079" w:rsidR="00E11F27" w:rsidRPr="00616E3E" w:rsidRDefault="00394CB6" w:rsidP="00687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60" w:lineRule="exact"/>
              <w:ind w:right="106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62" w:type="dxa"/>
          </w:tcPr>
          <w:p w14:paraId="35F05B0F" w14:textId="77777777" w:rsidR="00E11F27" w:rsidRPr="00616E3E" w:rsidRDefault="00E11F27" w:rsidP="00E1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12" w:space="0" w:color="auto"/>
            </w:tcBorders>
          </w:tcPr>
          <w:p w14:paraId="60E22E95" w14:textId="006E7A3F" w:rsidR="00E11F27" w:rsidRPr="00616E3E" w:rsidRDefault="00E11F27" w:rsidP="00E11F27">
            <w:pPr>
              <w:tabs>
                <w:tab w:val="left" w:pos="550"/>
              </w:tabs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3,905</w:t>
            </w:r>
          </w:p>
        </w:tc>
      </w:tr>
    </w:tbl>
    <w:p w14:paraId="29DBFF5B" w14:textId="192AD1B8" w:rsidR="0076569A" w:rsidRPr="00616E3E" w:rsidRDefault="0076569A" w:rsidP="00E11F27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400CADD8" w14:textId="77777777" w:rsidR="00206FFA" w:rsidRPr="00616E3E" w:rsidRDefault="00206FFA" w:rsidP="00E11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15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ค่าธรรมเนียมทางการเงินรอตัดบัญชีตัดจำหน่ายคำนวณโดยวิธีอัตราดอกเบี้ยที่แท้จริงตามอายุสัญญาที่เกี่ยวข้อง</w:t>
      </w:r>
    </w:p>
    <w:p w14:paraId="135BAADB" w14:textId="77777777" w:rsidR="00AD788E" w:rsidRDefault="00AD788E" w:rsidP="00AC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360"/>
        <w:jc w:val="thaiDistribute"/>
        <w:rPr>
          <w:rFonts w:ascii="Cordia New" w:hAnsi="Cordia New" w:cs="Cordia New"/>
          <w:sz w:val="26"/>
          <w:szCs w:val="26"/>
        </w:rPr>
      </w:pPr>
    </w:p>
    <w:p w14:paraId="300A9557" w14:textId="178A790F" w:rsidR="004C7A33" w:rsidRDefault="000E06F7" w:rsidP="00596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36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Pr="00616E3E">
        <w:rPr>
          <w:rFonts w:ascii="Cordia New" w:hAnsi="Cordia New" w:cs="Cordia New"/>
          <w:sz w:val="26"/>
          <w:szCs w:val="26"/>
        </w:rPr>
        <w:t xml:space="preserve">31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มกราคม </w:t>
      </w:r>
      <w:r w:rsidRPr="00616E3E">
        <w:rPr>
          <w:rFonts w:ascii="Cordia New" w:hAnsi="Cordia New" w:cs="Cordia New"/>
          <w:sz w:val="26"/>
          <w:szCs w:val="26"/>
        </w:rPr>
        <w:t xml:space="preserve">2568 </w:t>
      </w:r>
      <w:r w:rsidRPr="00616E3E">
        <w:rPr>
          <w:rFonts w:ascii="Cordia New" w:hAnsi="Cordia New" w:cs="Cordia New"/>
          <w:sz w:val="26"/>
          <w:szCs w:val="26"/>
          <w:cs/>
        </w:rPr>
        <w:t>บริษัทได้</w:t>
      </w:r>
      <w:r w:rsidR="00D768F7" w:rsidRPr="00616E3E">
        <w:rPr>
          <w:rFonts w:ascii="Cordia New" w:hAnsi="Cordia New" w:cs="Cordia New"/>
          <w:sz w:val="26"/>
          <w:szCs w:val="26"/>
          <w:cs/>
        </w:rPr>
        <w:t>ชำระ</w:t>
      </w:r>
      <w:r w:rsidR="00C956FA" w:rsidRPr="00616E3E">
        <w:rPr>
          <w:rFonts w:ascii="Cordia New" w:hAnsi="Cordia New" w:cs="Cordia New"/>
          <w:sz w:val="26"/>
          <w:szCs w:val="26"/>
          <w:cs/>
        </w:rPr>
        <w:t>คืน</w:t>
      </w:r>
      <w:r w:rsidR="00D768F7" w:rsidRPr="00616E3E">
        <w:rPr>
          <w:rFonts w:ascii="Cordia New" w:hAnsi="Cordia New" w:cs="Cordia New"/>
          <w:sz w:val="26"/>
          <w:szCs w:val="26"/>
          <w:cs/>
        </w:rPr>
        <w:t>เงินต้นพร้อมดอกเบี้ยส่วนที่เหลือทั้งจำนวนงวดสุดท้าย</w:t>
      </w:r>
      <w:r w:rsidR="000C633A" w:rsidRPr="00616E3E">
        <w:rPr>
          <w:rFonts w:ascii="Cordia New" w:hAnsi="Cordia New" w:cs="Cordia New"/>
          <w:sz w:val="26"/>
          <w:szCs w:val="26"/>
          <w:cs/>
        </w:rPr>
        <w:t>ครบถ้วน</w:t>
      </w:r>
      <w:r w:rsidRPr="00616E3E">
        <w:rPr>
          <w:rFonts w:ascii="Cordia New" w:hAnsi="Cordia New" w:cs="Cordia New"/>
          <w:sz w:val="26"/>
          <w:szCs w:val="26"/>
          <w:cs/>
        </w:rPr>
        <w:t>แล้ว</w:t>
      </w:r>
    </w:p>
    <w:p w14:paraId="0A0F41A9" w14:textId="5C351EB1" w:rsidR="00672988" w:rsidRDefault="00672988" w:rsidP="00E11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15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7CE755F2" w14:textId="77777777" w:rsidR="00A35C5E" w:rsidRDefault="00A35C5E" w:rsidP="00E11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15"/>
        <w:jc w:val="thaiDistribute"/>
        <w:rPr>
          <w:rFonts w:ascii="Cordia New" w:hAnsi="Cordia New" w:cs="Cordia New"/>
          <w:sz w:val="26"/>
          <w:szCs w:val="26"/>
        </w:rPr>
      </w:pPr>
    </w:p>
    <w:p w14:paraId="77A628D6" w14:textId="29C2644E" w:rsidR="00ED0B2B" w:rsidRPr="00616E3E" w:rsidRDefault="00ED0B2B" w:rsidP="00E11F27">
      <w:pPr>
        <w:pStyle w:val="CordiaNew"/>
        <w:numPr>
          <w:ilvl w:val="0"/>
          <w:numId w:val="16"/>
        </w:numPr>
        <w:tabs>
          <w:tab w:val="clear" w:pos="4153"/>
          <w:tab w:val="clear" w:pos="8306"/>
        </w:tabs>
        <w:ind w:hanging="336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16E3E">
        <w:rPr>
          <w:rFonts w:ascii="Cordia New" w:hAnsi="Cordia New" w:cs="Cordia New"/>
          <w:b/>
          <w:bCs/>
          <w:sz w:val="26"/>
          <w:szCs w:val="26"/>
          <w:cs/>
        </w:rPr>
        <w:t>รายได้ร</w:t>
      </w:r>
      <w:r w:rsidR="00172076" w:rsidRPr="00616E3E">
        <w:rPr>
          <w:rFonts w:ascii="Cordia New" w:hAnsi="Cordia New" w:cs="Cordia New"/>
          <w:b/>
          <w:bCs/>
          <w:sz w:val="26"/>
          <w:szCs w:val="26"/>
          <w:cs/>
        </w:rPr>
        <w:t>อการ</w:t>
      </w:r>
      <w:r w:rsidR="00AB40A3" w:rsidRPr="00616E3E">
        <w:rPr>
          <w:rFonts w:ascii="Cordia New" w:hAnsi="Cordia New" w:cs="Cordia New"/>
          <w:b/>
          <w:bCs/>
          <w:sz w:val="26"/>
          <w:szCs w:val="26"/>
          <w:cs/>
        </w:rPr>
        <w:t>รับร</w:t>
      </w:r>
      <w:r w:rsidR="00375365" w:rsidRPr="00616E3E">
        <w:rPr>
          <w:rFonts w:ascii="Cordia New" w:hAnsi="Cordia New" w:cs="Cordia New"/>
          <w:b/>
          <w:bCs/>
          <w:sz w:val="26"/>
          <w:szCs w:val="26"/>
          <w:cs/>
        </w:rPr>
        <w:t>ู้</w:t>
      </w:r>
      <w:r w:rsidR="00AB40A3" w:rsidRPr="00616E3E">
        <w:rPr>
          <w:rFonts w:ascii="Cordia New" w:hAnsi="Cordia New" w:cs="Cordia New"/>
          <w:b/>
          <w:bCs/>
          <w:sz w:val="26"/>
          <w:szCs w:val="26"/>
          <w:cs/>
        </w:rPr>
        <w:t>ที่มีภาระที่ต้องปฏิบัติ</w:t>
      </w:r>
      <w:r w:rsidR="003B603D">
        <w:rPr>
          <w:rFonts w:ascii="Cordia New" w:hAnsi="Cordia New" w:cs="Cordia New" w:hint="cs"/>
          <w:b/>
          <w:bCs/>
          <w:sz w:val="26"/>
          <w:szCs w:val="26"/>
          <w:cs/>
        </w:rPr>
        <w:t>ตาสัญญา</w:t>
      </w:r>
    </w:p>
    <w:p w14:paraId="072B6FDD" w14:textId="3E0E331D" w:rsidR="00BC7AE0" w:rsidRPr="00616E3E" w:rsidRDefault="00BC7AE0" w:rsidP="00356349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7"/>
        <w:gridCol w:w="1417"/>
        <w:gridCol w:w="176"/>
        <w:gridCol w:w="1382"/>
      </w:tblGrid>
      <w:tr w:rsidR="00E11F27" w:rsidRPr="00616E3E" w14:paraId="68B203A6" w14:textId="77777777" w:rsidTr="00E11F27">
        <w:trPr>
          <w:cantSplit/>
          <w:trHeight w:val="20"/>
        </w:trPr>
        <w:tc>
          <w:tcPr>
            <w:tcW w:w="6097" w:type="dxa"/>
          </w:tcPr>
          <w:p w14:paraId="351C2837" w14:textId="4372A045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พันบาท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975" w:type="dxa"/>
            <w:gridSpan w:val="3"/>
            <w:tcBorders>
              <w:bottom w:val="single" w:sz="4" w:space="0" w:color="auto"/>
            </w:tcBorders>
          </w:tcPr>
          <w:p w14:paraId="143FA538" w14:textId="13227533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งบการเงินรวมและ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F27" w:rsidRPr="00616E3E" w14:paraId="3B2923FD" w14:textId="77777777" w:rsidTr="00E11F27">
        <w:trPr>
          <w:cantSplit/>
          <w:trHeight w:val="20"/>
        </w:trPr>
        <w:tc>
          <w:tcPr>
            <w:tcW w:w="6097" w:type="dxa"/>
          </w:tcPr>
          <w:p w14:paraId="6FD3F94C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20FD9B6" w14:textId="1F83F913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76" w:type="dxa"/>
            <w:vAlign w:val="bottom"/>
          </w:tcPr>
          <w:p w14:paraId="251FF3C2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5D72EBE" w14:textId="34C8A338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</w:tr>
      <w:tr w:rsidR="00E11F27" w:rsidRPr="00616E3E" w14:paraId="68BE0185" w14:textId="77777777" w:rsidTr="00E11F27">
        <w:trPr>
          <w:cantSplit/>
          <w:trHeight w:val="377"/>
        </w:trPr>
        <w:tc>
          <w:tcPr>
            <w:tcW w:w="6097" w:type="dxa"/>
          </w:tcPr>
          <w:p w14:paraId="720C67D0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0F77951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6" w:type="dxa"/>
          </w:tcPr>
          <w:p w14:paraId="10F601DA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</w:tcPr>
          <w:p w14:paraId="48B1D17A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11F27" w:rsidRPr="00616E3E" w14:paraId="269C8911" w14:textId="77777777" w:rsidTr="00E11F27">
        <w:trPr>
          <w:cantSplit/>
          <w:trHeight w:val="20"/>
        </w:trPr>
        <w:tc>
          <w:tcPr>
            <w:tcW w:w="6097" w:type="dxa"/>
          </w:tcPr>
          <w:p w14:paraId="5C4D411A" w14:textId="37D2E323" w:rsidR="00E11F27" w:rsidRPr="003D5CB8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รายได้รอการรับรู้ที่มีภาระที่ต้องปฏิบัติ</w:t>
            </w:r>
            <w:r w:rsidR="003B603D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ตามสัญญา</w:t>
            </w:r>
          </w:p>
        </w:tc>
        <w:tc>
          <w:tcPr>
            <w:tcW w:w="1417" w:type="dxa"/>
          </w:tcPr>
          <w:p w14:paraId="1AC770F8" w14:textId="25FA660E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6" w:type="dxa"/>
          </w:tcPr>
          <w:p w14:paraId="70458A7F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</w:tcPr>
          <w:p w14:paraId="36DF1104" w14:textId="31A5F162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11F27" w:rsidRPr="00616E3E" w14:paraId="3331EFB0" w14:textId="77777777" w:rsidTr="00E11F27">
        <w:trPr>
          <w:cantSplit/>
          <w:trHeight w:val="20"/>
        </w:trPr>
        <w:tc>
          <w:tcPr>
            <w:tcW w:w="6097" w:type="dxa"/>
            <w:vAlign w:val="bottom"/>
          </w:tcPr>
          <w:p w14:paraId="4ED68CA8" w14:textId="127BF838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ภายใน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17DED636" w14:textId="3E80DA07" w:rsidR="00E11F27" w:rsidRPr="00065F3E" w:rsidRDefault="00065F3E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3,857</w:t>
            </w:r>
          </w:p>
        </w:tc>
        <w:tc>
          <w:tcPr>
            <w:tcW w:w="176" w:type="dxa"/>
          </w:tcPr>
          <w:p w14:paraId="5ACC8C8A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</w:tcPr>
          <w:p w14:paraId="74386970" w14:textId="62D3F063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3,831</w:t>
            </w:r>
          </w:p>
        </w:tc>
      </w:tr>
      <w:tr w:rsidR="00E11F27" w:rsidRPr="00616E3E" w14:paraId="1B1AB517" w14:textId="77777777" w:rsidTr="00E11F27">
        <w:trPr>
          <w:cantSplit/>
          <w:trHeight w:val="20"/>
        </w:trPr>
        <w:tc>
          <w:tcPr>
            <w:tcW w:w="6097" w:type="dxa"/>
            <w:vAlign w:val="bottom"/>
          </w:tcPr>
          <w:p w14:paraId="3774F42A" w14:textId="70F954B1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2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 ขึ้นไป</w:t>
            </w:r>
          </w:p>
        </w:tc>
        <w:tc>
          <w:tcPr>
            <w:tcW w:w="1417" w:type="dxa"/>
          </w:tcPr>
          <w:p w14:paraId="1CC7B8D7" w14:textId="73CA58D4" w:rsidR="00E11F27" w:rsidRPr="00616E3E" w:rsidRDefault="00065F3E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7,85</w:t>
            </w:r>
            <w:r w:rsidR="005D4F93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76" w:type="dxa"/>
          </w:tcPr>
          <w:p w14:paraId="350AD1D2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</w:tcPr>
          <w:p w14:paraId="7B20243A" w14:textId="77B9EAE4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7,876</w:t>
            </w:r>
          </w:p>
        </w:tc>
      </w:tr>
      <w:tr w:rsidR="00E11F27" w:rsidRPr="00616E3E" w14:paraId="5277BE35" w14:textId="3275205E" w:rsidTr="00E11F27">
        <w:trPr>
          <w:cantSplit/>
          <w:trHeight w:val="20"/>
        </w:trPr>
        <w:tc>
          <w:tcPr>
            <w:tcW w:w="6097" w:type="dxa"/>
            <w:vAlign w:val="bottom"/>
          </w:tcPr>
          <w:p w14:paraId="1DC51279" w14:textId="3DF901FA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2C627623" w14:textId="220289FE" w:rsidR="00E11F27" w:rsidRPr="00616E3E" w:rsidRDefault="00065F3E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11,</w:t>
            </w:r>
            <w:r w:rsidR="005D4F93">
              <w:rPr>
                <w:rFonts w:ascii="Cordia New" w:hAnsi="Cordia New" w:cs="Cordia New"/>
                <w:noProof/>
                <w:sz w:val="26"/>
                <w:szCs w:val="26"/>
              </w:rPr>
              <w:t>708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76" w:type="dxa"/>
          </w:tcPr>
          <w:p w14:paraId="585AEFCF" w14:textId="4EEA9B0A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12" w:space="0" w:color="auto"/>
            </w:tcBorders>
          </w:tcPr>
          <w:p w14:paraId="33AEC2E6" w14:textId="3CF16975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11,707</w:t>
            </w:r>
          </w:p>
        </w:tc>
      </w:tr>
    </w:tbl>
    <w:p w14:paraId="77FE78B3" w14:textId="77777777" w:rsidR="00356349" w:rsidRPr="00616E3E" w:rsidRDefault="00356349" w:rsidP="00E11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4764AE2F" w14:textId="58D3020C" w:rsidR="00B47D03" w:rsidRDefault="00B24C5E" w:rsidP="00B47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2C2EE1">
        <w:rPr>
          <w:rFonts w:ascii="Cordia New" w:hAnsi="Cordia New" w:cs="Cordia New"/>
          <w:sz w:val="26"/>
          <w:szCs w:val="26"/>
          <w:cs/>
        </w:rPr>
        <w:t>บริษัทมียอดคงเหลือของรายได้รอการรับรู้ที่มีภาระที่ต้องปฏิบัติตามสัญญา ซึ่งเกี่ยวข้องกับการให้บริการบำรุงรักษาเครื่องมือแพทย์ ที่ยังให้บริการไม่เสร็จสิ้น</w:t>
      </w:r>
      <w:r w:rsidR="00B47D03" w:rsidRPr="002C2EE1">
        <w:rPr>
          <w:rFonts w:ascii="Cordia New" w:hAnsi="Cordia New" w:cs="Cordia New"/>
          <w:sz w:val="26"/>
          <w:szCs w:val="26"/>
        </w:rPr>
        <w:t xml:space="preserve">  </w:t>
      </w:r>
      <w:r w:rsidR="00B47D03" w:rsidRPr="002C2EE1">
        <w:rPr>
          <w:rFonts w:ascii="Cordia New" w:hAnsi="Cordia New" w:cs="Cordia New" w:hint="cs"/>
          <w:sz w:val="26"/>
          <w:szCs w:val="26"/>
          <w:cs/>
        </w:rPr>
        <w:t>ทั้งนี้</w:t>
      </w:r>
      <w:r w:rsidR="00B47D03" w:rsidRPr="002C2EE1">
        <w:rPr>
          <w:rFonts w:ascii="Cordia New" w:hAnsi="Cordia New" w:cs="Cordia New"/>
          <w:sz w:val="26"/>
          <w:szCs w:val="26"/>
        </w:rPr>
        <w:t xml:space="preserve"> </w:t>
      </w:r>
      <w:r w:rsidR="00B47D03" w:rsidRPr="002C2EE1">
        <w:rPr>
          <w:rFonts w:ascii="Cordia New" w:hAnsi="Cordia New" w:cs="Cordia New"/>
          <w:sz w:val="26"/>
          <w:szCs w:val="26"/>
          <w:cs/>
        </w:rPr>
        <w:t xml:space="preserve">ภาระที่ต้องปฏิบัติตามสัญญาดังกล่าวเกี่ยวข้องกับการให้บริการบำรุงรักษาเครื่องมือแพทย์ที่จะเสร็จสิ้นภายใน </w:t>
      </w:r>
      <w:r w:rsidR="00B47D03" w:rsidRPr="002C2EE1">
        <w:rPr>
          <w:rFonts w:ascii="Cordia New" w:hAnsi="Cordia New" w:cs="Cordia New"/>
          <w:sz w:val="26"/>
          <w:szCs w:val="26"/>
        </w:rPr>
        <w:t xml:space="preserve">6 </w:t>
      </w:r>
      <w:r w:rsidR="00B47D03" w:rsidRPr="002C2EE1">
        <w:rPr>
          <w:rFonts w:ascii="Cordia New" w:hAnsi="Cordia New" w:cs="Cordia New"/>
          <w:sz w:val="26"/>
          <w:szCs w:val="26"/>
          <w:cs/>
        </w:rPr>
        <w:t>ปี</w:t>
      </w:r>
      <w:r w:rsidR="00B47D03"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14:paraId="74FE39E4" w14:textId="77777777" w:rsidR="00F84742" w:rsidRDefault="00F84742" w:rsidP="00B47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0AC58FAC" w14:textId="51D8CCCB" w:rsidR="00C2679F" w:rsidRPr="00616E3E" w:rsidRDefault="004457C0" w:rsidP="00E11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การเปลี่ยนแปลงของรายได้รอการรับรู้ที่มีภาระที่ต้องปฏิบัติ</w:t>
      </w:r>
      <w:r w:rsidR="003B66C9">
        <w:rPr>
          <w:rFonts w:ascii="Cordia New" w:hAnsi="Cordia New" w:cs="Cordia New" w:hint="cs"/>
          <w:sz w:val="26"/>
          <w:szCs w:val="26"/>
          <w:cs/>
        </w:rPr>
        <w:t>ตามสัญญา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สำหรับปีสิ้นสุดวันที่ </w:t>
      </w:r>
      <w:r w:rsidRPr="00616E3E">
        <w:rPr>
          <w:rFonts w:ascii="Cordia New" w:hAnsi="Cordia New" w:cs="Cordia New"/>
          <w:sz w:val="26"/>
          <w:szCs w:val="26"/>
        </w:rPr>
        <w:t xml:space="preserve">31 </w:t>
      </w:r>
      <w:r w:rsidRPr="00616E3E">
        <w:rPr>
          <w:rFonts w:ascii="Cordia New" w:hAnsi="Cordia New" w:cs="Cordia New"/>
          <w:sz w:val="26"/>
          <w:szCs w:val="26"/>
          <w:cs/>
        </w:rPr>
        <w:t>ธันวาคม</w:t>
      </w:r>
      <w:r w:rsidRPr="00616E3E">
        <w:rPr>
          <w:rFonts w:ascii="Cordia New" w:hAnsi="Cordia New" w:cs="Cordia New"/>
          <w:sz w:val="26"/>
          <w:szCs w:val="26"/>
        </w:rPr>
        <w:t xml:space="preserve"> 256</w:t>
      </w:r>
      <w:r w:rsidR="00E11F27">
        <w:rPr>
          <w:rFonts w:ascii="Cordia New" w:hAnsi="Cordia New" w:cs="Cordia New"/>
          <w:sz w:val="26"/>
          <w:szCs w:val="26"/>
        </w:rPr>
        <w:t>8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</w:t>
      </w:r>
      <w:r w:rsidR="00E96AF6" w:rsidRPr="00616E3E">
        <w:rPr>
          <w:rFonts w:ascii="Cordia New" w:hAnsi="Cordia New" w:cs="Cordia New"/>
          <w:sz w:val="26"/>
          <w:szCs w:val="26"/>
          <w:cs/>
        </w:rPr>
        <w:t xml:space="preserve">และ </w:t>
      </w:r>
      <w:r w:rsidR="00E96AF6" w:rsidRPr="00616E3E">
        <w:rPr>
          <w:rFonts w:ascii="Cordia New" w:hAnsi="Cordia New" w:cs="Cordia New"/>
          <w:sz w:val="26"/>
          <w:szCs w:val="26"/>
        </w:rPr>
        <w:t>256</w:t>
      </w:r>
      <w:r w:rsidR="00E11F27">
        <w:rPr>
          <w:rFonts w:ascii="Cordia New" w:hAnsi="Cordia New" w:cs="Cordia New"/>
          <w:sz w:val="26"/>
          <w:szCs w:val="26"/>
        </w:rPr>
        <w:t>7</w:t>
      </w:r>
      <w:r w:rsidR="00E96AF6"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มีดังนี้</w:t>
      </w:r>
    </w:p>
    <w:p w14:paraId="0210820C" w14:textId="77777777" w:rsidR="00B725EB" w:rsidRPr="00616E3E" w:rsidRDefault="00B725EB" w:rsidP="00D30CE5">
      <w:pPr>
        <w:tabs>
          <w:tab w:val="clear" w:pos="454"/>
          <w:tab w:val="clear" w:pos="907"/>
          <w:tab w:val="left" w:pos="426"/>
          <w:tab w:val="left" w:pos="993"/>
        </w:tabs>
        <w:ind w:left="426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86" w:type="dxa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"/>
        <w:gridCol w:w="5562"/>
        <w:gridCol w:w="1417"/>
        <w:gridCol w:w="176"/>
        <w:gridCol w:w="1382"/>
      </w:tblGrid>
      <w:tr w:rsidR="00E11F27" w:rsidRPr="00616E3E" w14:paraId="08D3F6D6" w14:textId="77777777" w:rsidTr="00E11F27">
        <w:trPr>
          <w:cantSplit/>
          <w:trHeight w:val="20"/>
        </w:trPr>
        <w:tc>
          <w:tcPr>
            <w:tcW w:w="6111" w:type="dxa"/>
            <w:gridSpan w:val="2"/>
          </w:tcPr>
          <w:p w14:paraId="7401EFEE" w14:textId="694015F3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: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พันบาท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975" w:type="dxa"/>
            <w:gridSpan w:val="3"/>
            <w:tcBorders>
              <w:bottom w:val="single" w:sz="4" w:space="0" w:color="auto"/>
            </w:tcBorders>
          </w:tcPr>
          <w:p w14:paraId="095E7C51" w14:textId="3A03AC1D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งบการเงินรวมและ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F27" w:rsidRPr="00616E3E" w14:paraId="0A7289E5" w14:textId="77777777" w:rsidTr="00E11F27">
        <w:trPr>
          <w:cantSplit/>
          <w:trHeight w:val="20"/>
        </w:trPr>
        <w:tc>
          <w:tcPr>
            <w:tcW w:w="6111" w:type="dxa"/>
            <w:gridSpan w:val="2"/>
          </w:tcPr>
          <w:p w14:paraId="1539462A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45780C" w14:textId="443CA43D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76" w:type="dxa"/>
            <w:vAlign w:val="bottom"/>
          </w:tcPr>
          <w:p w14:paraId="711B4670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E6A2DF9" w14:textId="6A7D3B06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</w:tr>
      <w:tr w:rsidR="00E11F27" w:rsidRPr="00616E3E" w14:paraId="51508821" w14:textId="77777777" w:rsidTr="00E11F27">
        <w:trPr>
          <w:cantSplit/>
          <w:trHeight w:val="377"/>
        </w:trPr>
        <w:tc>
          <w:tcPr>
            <w:tcW w:w="6111" w:type="dxa"/>
            <w:gridSpan w:val="2"/>
          </w:tcPr>
          <w:p w14:paraId="6E9525EC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ADCBDED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6" w:type="dxa"/>
          </w:tcPr>
          <w:p w14:paraId="316F1C38" w14:textId="77777777" w:rsidR="00E11F27" w:rsidRPr="00616E3E" w:rsidRDefault="00E11F27" w:rsidP="00E6676F">
            <w:pPr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</w:tcPr>
          <w:p w14:paraId="0E9A5236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11F27" w:rsidRPr="00616E3E" w14:paraId="53A86569" w14:textId="77777777" w:rsidTr="00E11F27">
        <w:trPr>
          <w:cantSplit/>
          <w:trHeight w:val="20"/>
        </w:trPr>
        <w:tc>
          <w:tcPr>
            <w:tcW w:w="6111" w:type="dxa"/>
            <w:gridSpan w:val="2"/>
          </w:tcPr>
          <w:p w14:paraId="198341C4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มกราคม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5B7EC5A2" w14:textId="6C031687" w:rsidR="00E11F27" w:rsidRPr="00616E3E" w:rsidRDefault="00D35879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00FBB">
              <w:rPr>
                <w:rFonts w:ascii="Cordia New" w:hAnsi="Cordia New" w:cs="Cordia New"/>
                <w:sz w:val="26"/>
                <w:szCs w:val="26"/>
              </w:rPr>
              <w:t>11,</w:t>
            </w:r>
            <w:r w:rsidR="00EA1527" w:rsidRPr="00300FBB">
              <w:rPr>
                <w:rFonts w:ascii="Cordia New" w:hAnsi="Cordia New" w:cs="Cordia New"/>
                <w:sz w:val="26"/>
                <w:szCs w:val="26"/>
              </w:rPr>
              <w:t>707</w:t>
            </w:r>
          </w:p>
        </w:tc>
        <w:tc>
          <w:tcPr>
            <w:tcW w:w="176" w:type="dxa"/>
          </w:tcPr>
          <w:p w14:paraId="2970B1FE" w14:textId="77777777" w:rsidR="00E11F27" w:rsidRPr="00616E3E" w:rsidRDefault="00E11F27" w:rsidP="00E6676F">
            <w:pPr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</w:tcPr>
          <w:p w14:paraId="63692474" w14:textId="41863CDB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12,964</w:t>
            </w:r>
          </w:p>
        </w:tc>
      </w:tr>
      <w:tr w:rsidR="00E11F27" w:rsidRPr="00616E3E" w14:paraId="2E20C423" w14:textId="77777777" w:rsidTr="00E11F27">
        <w:trPr>
          <w:cantSplit/>
          <w:trHeight w:val="20"/>
        </w:trPr>
        <w:tc>
          <w:tcPr>
            <w:tcW w:w="549" w:type="dxa"/>
            <w:vAlign w:val="bottom"/>
          </w:tcPr>
          <w:p w14:paraId="7E473CDD" w14:textId="79C53683" w:rsidR="00E11F27" w:rsidRPr="00616E3E" w:rsidRDefault="00E11F27" w:rsidP="00E6676F">
            <w:pPr>
              <w:spacing w:line="360" w:lineRule="exact"/>
              <w:ind w:left="11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</w:p>
        </w:tc>
        <w:tc>
          <w:tcPr>
            <w:tcW w:w="5562" w:type="dxa"/>
            <w:tcBorders>
              <w:left w:val="nil"/>
            </w:tcBorders>
            <w:vAlign w:val="bottom"/>
          </w:tcPr>
          <w:p w14:paraId="0DF6F4AE" w14:textId="1D11784F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เพิ่มขึ้นระหว่าง</w:t>
            </w:r>
            <w:r w:rsidR="003B66C9"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56157D91" w14:textId="3641E41A" w:rsidR="00E11F27" w:rsidRPr="00616E3E" w:rsidRDefault="00EA15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00FBB">
              <w:rPr>
                <w:rFonts w:ascii="Cordia New" w:hAnsi="Cordia New" w:cs="Cordia New"/>
                <w:sz w:val="26"/>
                <w:szCs w:val="26"/>
              </w:rPr>
              <w:t>6,726</w:t>
            </w:r>
          </w:p>
        </w:tc>
        <w:tc>
          <w:tcPr>
            <w:tcW w:w="176" w:type="dxa"/>
          </w:tcPr>
          <w:p w14:paraId="117F1306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</w:tcPr>
          <w:p w14:paraId="53097D82" w14:textId="7895BFFF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6,923</w:t>
            </w:r>
          </w:p>
        </w:tc>
      </w:tr>
      <w:tr w:rsidR="00E11F27" w:rsidRPr="00616E3E" w14:paraId="6AD616FD" w14:textId="77777777" w:rsidTr="00E11F27">
        <w:trPr>
          <w:cantSplit/>
          <w:trHeight w:val="20"/>
        </w:trPr>
        <w:tc>
          <w:tcPr>
            <w:tcW w:w="549" w:type="dxa"/>
            <w:vAlign w:val="bottom"/>
          </w:tcPr>
          <w:p w14:paraId="24C3BC6B" w14:textId="71F2A03C" w:rsidR="00E11F27" w:rsidRPr="00616E3E" w:rsidRDefault="00E11F27" w:rsidP="00E6676F">
            <w:pPr>
              <w:spacing w:line="360" w:lineRule="exact"/>
              <w:ind w:left="114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5562" w:type="dxa"/>
            <w:tcBorders>
              <w:left w:val="nil"/>
            </w:tcBorders>
            <w:vAlign w:val="bottom"/>
          </w:tcPr>
          <w:p w14:paraId="04200847" w14:textId="7C4601BC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รับรู้เป็นรายได้ระหว่างปี</w:t>
            </w:r>
          </w:p>
        </w:tc>
        <w:tc>
          <w:tcPr>
            <w:tcW w:w="1417" w:type="dxa"/>
          </w:tcPr>
          <w:p w14:paraId="5BEA3022" w14:textId="46DC16BF" w:rsidR="00E11F27" w:rsidRPr="00616E3E" w:rsidRDefault="00D35879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00FB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300FBB" w:rsidRPr="00300FBB">
              <w:rPr>
                <w:rFonts w:ascii="Cordia New" w:hAnsi="Cordia New" w:cs="Cordia New"/>
                <w:sz w:val="26"/>
                <w:szCs w:val="26"/>
              </w:rPr>
              <w:t>6,725)</w:t>
            </w:r>
          </w:p>
        </w:tc>
        <w:tc>
          <w:tcPr>
            <w:tcW w:w="176" w:type="dxa"/>
          </w:tcPr>
          <w:p w14:paraId="424565DD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</w:tcPr>
          <w:p w14:paraId="7B619D22" w14:textId="0051546B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(8,180)</w:t>
            </w:r>
          </w:p>
        </w:tc>
      </w:tr>
      <w:tr w:rsidR="00E11F27" w:rsidRPr="00616E3E" w14:paraId="0629922B" w14:textId="77777777" w:rsidTr="00E11F27">
        <w:trPr>
          <w:cantSplit/>
          <w:trHeight w:val="20"/>
        </w:trPr>
        <w:tc>
          <w:tcPr>
            <w:tcW w:w="6111" w:type="dxa"/>
            <w:gridSpan w:val="2"/>
            <w:vAlign w:val="bottom"/>
          </w:tcPr>
          <w:p w14:paraId="3A11395F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1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41D2D65E" w14:textId="653C258B" w:rsidR="00E11F27" w:rsidRPr="00616E3E" w:rsidRDefault="00D35879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00FBB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300FBB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300FBB" w:rsidRPr="00300FBB">
              <w:rPr>
                <w:rFonts w:ascii="Cordia New" w:hAnsi="Cordia New" w:cs="Cordia New"/>
                <w:sz w:val="26"/>
                <w:szCs w:val="26"/>
              </w:rPr>
              <w:t>11</w:t>
            </w:r>
            <w:r w:rsidRPr="00300FB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00FBB" w:rsidRPr="00300FBB">
              <w:rPr>
                <w:rFonts w:ascii="Cordia New" w:hAnsi="Cordia New" w:cs="Cordia New"/>
                <w:sz w:val="26"/>
                <w:szCs w:val="26"/>
              </w:rPr>
              <w:t>708</w:t>
            </w:r>
            <w:r w:rsidRPr="00300FBB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76" w:type="dxa"/>
          </w:tcPr>
          <w:p w14:paraId="50769A5B" w14:textId="77777777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12" w:space="0" w:color="auto"/>
            </w:tcBorders>
          </w:tcPr>
          <w:p w14:paraId="710C7676" w14:textId="54909FDE" w:rsidR="00E11F27" w:rsidRPr="00616E3E" w:rsidRDefault="00E11F27" w:rsidP="00E66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11,707</w:t>
            </w:r>
          </w:p>
        </w:tc>
      </w:tr>
    </w:tbl>
    <w:p w14:paraId="535E34C5" w14:textId="77777777" w:rsidR="000732B1" w:rsidRDefault="000732B1" w:rsidP="00B725EB">
      <w:pPr>
        <w:pStyle w:val="CordiaNew"/>
        <w:tabs>
          <w:tab w:val="clear" w:pos="4153"/>
          <w:tab w:val="left" w:pos="426"/>
        </w:tabs>
        <w:jc w:val="thaiDistribute"/>
        <w:rPr>
          <w:rFonts w:ascii="Cordia New" w:hAnsi="Cordia New" w:cs="Cordia New"/>
          <w:sz w:val="26"/>
          <w:szCs w:val="26"/>
          <w:u w:val="single"/>
        </w:rPr>
      </w:pPr>
    </w:p>
    <w:p w14:paraId="010390AE" w14:textId="48F78253" w:rsidR="00893A1E" w:rsidRPr="002F1B88" w:rsidRDefault="00082B19" w:rsidP="00E11F27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ประมาณการหนี้สิน</w:t>
      </w:r>
      <w:r w:rsidR="00E25287">
        <w:rPr>
          <w:rFonts w:ascii="Cordia New" w:hAnsi="Cordia New" w:cs="Cordia New" w:hint="cs"/>
          <w:b/>
          <w:bCs/>
          <w:sz w:val="26"/>
          <w:szCs w:val="26"/>
          <w:cs/>
        </w:rPr>
        <w:t>ไม่หมุนเวียน</w:t>
      </w:r>
      <w:r w:rsidR="00FD787D">
        <w:rPr>
          <w:rFonts w:ascii="Cordia New" w:hAnsi="Cordia New" w:cs="Cordia New" w:hint="cs"/>
          <w:b/>
          <w:bCs/>
          <w:sz w:val="26"/>
          <w:szCs w:val="26"/>
          <w:cs/>
        </w:rPr>
        <w:t>สำหรับผลประโยชน์พนักงาน</w:t>
      </w:r>
    </w:p>
    <w:p w14:paraId="4A0CBE41" w14:textId="77777777" w:rsidR="006E4E1F" w:rsidRPr="00E11F27" w:rsidRDefault="006E4E1F" w:rsidP="006E4E1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72" w:type="dxa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34"/>
        <w:gridCol w:w="141"/>
        <w:gridCol w:w="1134"/>
        <w:gridCol w:w="142"/>
        <w:gridCol w:w="1134"/>
        <w:gridCol w:w="142"/>
        <w:gridCol w:w="1195"/>
      </w:tblGrid>
      <w:tr w:rsidR="00E11F27" w:rsidRPr="00616E3E" w14:paraId="2F268F38" w14:textId="77777777" w:rsidTr="00E11F27">
        <w:trPr>
          <w:cantSplit/>
          <w:trHeight w:val="20"/>
        </w:trPr>
        <w:tc>
          <w:tcPr>
            <w:tcW w:w="4050" w:type="dxa"/>
          </w:tcPr>
          <w:p w14:paraId="16A374CD" w14:textId="52884EB3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พันบาท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17C4A023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D401303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71" w:type="dxa"/>
            <w:gridSpan w:val="3"/>
            <w:tcBorders>
              <w:bottom w:val="single" w:sz="4" w:space="0" w:color="auto"/>
            </w:tcBorders>
          </w:tcPr>
          <w:p w14:paraId="4E26520D" w14:textId="5CB636E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F27" w:rsidRPr="00616E3E" w14:paraId="3C4D34F1" w14:textId="77777777" w:rsidTr="00E11F27">
        <w:trPr>
          <w:cantSplit/>
          <w:trHeight w:val="20"/>
        </w:trPr>
        <w:tc>
          <w:tcPr>
            <w:tcW w:w="4050" w:type="dxa"/>
          </w:tcPr>
          <w:p w14:paraId="755130A8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48AA7" w14:textId="09FAE87D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D07F89D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997F8" w14:textId="4A38FF84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142" w:type="dxa"/>
            <w:vAlign w:val="bottom"/>
          </w:tcPr>
          <w:p w14:paraId="77A7E586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F1D3D1D" w14:textId="6C7E53EE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2" w:type="dxa"/>
            <w:vAlign w:val="bottom"/>
          </w:tcPr>
          <w:p w14:paraId="1FBE700F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7DD9FED" w14:textId="11A099E0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E11F27" w:rsidRPr="00616E3E" w14:paraId="5FE70CAB" w14:textId="77777777" w:rsidTr="00E11F27">
        <w:trPr>
          <w:cantSplit/>
          <w:trHeight w:val="287"/>
        </w:trPr>
        <w:tc>
          <w:tcPr>
            <w:tcW w:w="4050" w:type="dxa"/>
          </w:tcPr>
          <w:p w14:paraId="78F4E654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6350A1E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BD2066E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</w:tcPr>
          <w:p w14:paraId="634D6228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ABB7B37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7572A8EC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AC74B90" w14:textId="77777777" w:rsidR="00E11F27" w:rsidRPr="00616E3E" w:rsidRDefault="00E11F27" w:rsidP="00BD0716">
            <w:pPr>
              <w:spacing w:line="34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95" w:type="dxa"/>
          </w:tcPr>
          <w:p w14:paraId="5AAAA775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11F27" w:rsidRPr="00616E3E" w14:paraId="387AD2F4" w14:textId="77777777" w:rsidTr="00E11F27">
        <w:trPr>
          <w:cantSplit/>
          <w:trHeight w:val="20"/>
        </w:trPr>
        <w:tc>
          <w:tcPr>
            <w:tcW w:w="4050" w:type="dxa"/>
          </w:tcPr>
          <w:p w14:paraId="66D0DEAF" w14:textId="3E22623A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rPr>
                <w:rFonts w:ascii="Cordia New" w:eastAsia="Cordia New" w:hAnsi="Cordia New" w:cs="Cordia New"/>
                <w:color w:val="000000"/>
                <w:sz w:val="26"/>
                <w:szCs w:val="26"/>
                <w:u w:val="single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75FBC540" w14:textId="6BB0FE47" w:rsidR="00E11F27" w:rsidRPr="00616E3E" w:rsidRDefault="00D51010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26,317</w:t>
            </w:r>
          </w:p>
        </w:tc>
        <w:tc>
          <w:tcPr>
            <w:tcW w:w="141" w:type="dxa"/>
          </w:tcPr>
          <w:p w14:paraId="56CB14BF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E7BDD3" w14:textId="72F7E7B4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19,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511</w:t>
            </w:r>
          </w:p>
        </w:tc>
        <w:tc>
          <w:tcPr>
            <w:tcW w:w="142" w:type="dxa"/>
          </w:tcPr>
          <w:p w14:paraId="206A2AB6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23F5408A" w14:textId="15B938B3" w:rsidR="00E11F27" w:rsidRPr="00616E3E" w:rsidRDefault="00D51010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25,759</w:t>
            </w:r>
          </w:p>
        </w:tc>
        <w:tc>
          <w:tcPr>
            <w:tcW w:w="142" w:type="dxa"/>
          </w:tcPr>
          <w:p w14:paraId="12B9BF5C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AEEDC00" w14:textId="30D7807C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19,160</w:t>
            </w:r>
          </w:p>
        </w:tc>
      </w:tr>
      <w:tr w:rsidR="00E11F27" w:rsidRPr="00616E3E" w14:paraId="157B1024" w14:textId="77777777" w:rsidTr="00E11F27">
        <w:trPr>
          <w:cantSplit/>
          <w:trHeight w:val="20"/>
        </w:trPr>
        <w:tc>
          <w:tcPr>
            <w:tcW w:w="4050" w:type="dxa"/>
          </w:tcPr>
          <w:p w14:paraId="5AFBA44B" w14:textId="6E0E6DDB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14:paraId="02DAC04B" w14:textId="0017DB50" w:rsidR="00E11F27" w:rsidRPr="00616E3E" w:rsidRDefault="00D51010" w:rsidP="00A9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22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D0FB811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152E34" w14:textId="2B80C7F9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(2,385)</w:t>
            </w:r>
          </w:p>
        </w:tc>
        <w:tc>
          <w:tcPr>
            <w:tcW w:w="142" w:type="dxa"/>
          </w:tcPr>
          <w:p w14:paraId="6A9A836A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4B06388" w14:textId="7DC0E000" w:rsidR="00E11F27" w:rsidRPr="00616E3E" w:rsidRDefault="00D51010" w:rsidP="00A9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8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DE73312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5" w:type="dxa"/>
            <w:vAlign w:val="bottom"/>
          </w:tcPr>
          <w:p w14:paraId="699F0B22" w14:textId="5668EE49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(2,207)</w:t>
            </w:r>
          </w:p>
        </w:tc>
      </w:tr>
      <w:tr w:rsidR="00E11F27" w:rsidRPr="00616E3E" w14:paraId="2ECF11F3" w14:textId="77777777" w:rsidTr="00E11F27">
        <w:trPr>
          <w:cantSplit/>
          <w:trHeight w:val="20"/>
        </w:trPr>
        <w:tc>
          <w:tcPr>
            <w:tcW w:w="4050" w:type="dxa"/>
          </w:tcPr>
          <w:p w14:paraId="2D26E110" w14:textId="2A53F001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14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4794EE31" w14:textId="46873BC2" w:rsidR="00E11F27" w:rsidRPr="00616E3E" w:rsidRDefault="00D51010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6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26,317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41" w:type="dxa"/>
          </w:tcPr>
          <w:p w14:paraId="37829D4D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4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28D96219" w14:textId="06845E5F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99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17,126</w:t>
            </w:r>
          </w:p>
        </w:tc>
        <w:tc>
          <w:tcPr>
            <w:tcW w:w="142" w:type="dxa"/>
          </w:tcPr>
          <w:p w14:paraId="36952BBB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3BB65D3" w14:textId="3BA394F3" w:rsidR="00E11F27" w:rsidRPr="00616E3E" w:rsidRDefault="00D51010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25,759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42" w:type="dxa"/>
          </w:tcPr>
          <w:p w14:paraId="173E0EAB" w14:textId="77777777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2C586BE" w14:textId="128A4D2D" w:rsidR="00E11F27" w:rsidRPr="00616E3E" w:rsidRDefault="00E11F2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16,953</w:t>
            </w:r>
          </w:p>
        </w:tc>
      </w:tr>
    </w:tbl>
    <w:p w14:paraId="73408CA8" w14:textId="77777777" w:rsidR="00CE41E8" w:rsidRDefault="00CE41E8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pacing w:val="-6"/>
          <w:sz w:val="26"/>
          <w:szCs w:val="26"/>
          <w:cs/>
          <w:lang w:val="en-GB"/>
        </w:rPr>
      </w:pPr>
      <w:r>
        <w:rPr>
          <w:rFonts w:ascii="Cordia New" w:hAnsi="Cordia New" w:cs="Cordia New"/>
          <w:spacing w:val="-6"/>
          <w:sz w:val="26"/>
          <w:szCs w:val="26"/>
          <w:cs/>
          <w:lang w:val="en-GB"/>
        </w:rPr>
        <w:br w:type="page"/>
      </w:r>
    </w:p>
    <w:p w14:paraId="3A176117" w14:textId="77777777" w:rsidR="000732B1" w:rsidRDefault="000732B1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14:paraId="16D42E94" w14:textId="3E642CED" w:rsidR="00893A1E" w:rsidRDefault="00893A1E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616E3E">
        <w:rPr>
          <w:rFonts w:ascii="Cordia New" w:hAnsi="Cordia New" w:cs="Cordia New"/>
          <w:spacing w:val="-6"/>
          <w:sz w:val="26"/>
          <w:szCs w:val="26"/>
          <w:cs/>
          <w:lang w:val="en-GB"/>
        </w:rPr>
        <w:t>รายการ</w:t>
      </w:r>
      <w:r w:rsidRPr="00616E3E">
        <w:rPr>
          <w:rFonts w:ascii="Cordia New" w:hAnsi="Cordia New" w:cs="Cordia New"/>
          <w:spacing w:val="-6"/>
          <w:sz w:val="26"/>
          <w:szCs w:val="26"/>
          <w:cs/>
        </w:rPr>
        <w:t>เคลื่อนไหว</w:t>
      </w:r>
      <w:r w:rsidR="000F2F1A">
        <w:rPr>
          <w:rFonts w:ascii="Cordia New" w:hAnsi="Cordia New" w:cs="Cordia New" w:hint="cs"/>
          <w:spacing w:val="-6"/>
          <w:sz w:val="26"/>
          <w:szCs w:val="26"/>
          <w:cs/>
        </w:rPr>
        <w:t>ประมาณการ</w:t>
      </w:r>
      <w:r w:rsidRPr="00616E3E">
        <w:rPr>
          <w:rFonts w:ascii="Cordia New" w:hAnsi="Cordia New" w:cs="Cordia New"/>
          <w:spacing w:val="-6"/>
          <w:sz w:val="26"/>
          <w:szCs w:val="26"/>
          <w:cs/>
        </w:rPr>
        <w:t>สินผลประโยชน์พนักงาน สำหรับ</w:t>
      </w:r>
      <w:r w:rsidRPr="00616E3E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ปีสิ้นสุดวันที่ </w:t>
      </w:r>
      <w:r w:rsidRPr="00616E3E">
        <w:rPr>
          <w:rFonts w:ascii="Cordia New" w:hAnsi="Cordia New" w:cs="Cordia New"/>
          <w:spacing w:val="-6"/>
          <w:sz w:val="26"/>
          <w:szCs w:val="26"/>
        </w:rPr>
        <w:t>31</w:t>
      </w:r>
      <w:r w:rsidRPr="00616E3E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ธันวาคม </w:t>
      </w:r>
      <w:r w:rsidRPr="00616E3E">
        <w:rPr>
          <w:rFonts w:ascii="Cordia New" w:hAnsi="Cordia New" w:cs="Cordia New"/>
          <w:spacing w:val="-6"/>
          <w:sz w:val="26"/>
          <w:szCs w:val="26"/>
          <w:lang w:val="en-GB"/>
        </w:rPr>
        <w:t>25</w:t>
      </w:r>
      <w:r w:rsidR="003D2504" w:rsidRPr="00616E3E">
        <w:rPr>
          <w:rFonts w:ascii="Cordia New" w:hAnsi="Cordia New" w:cs="Cordia New"/>
          <w:spacing w:val="-6"/>
          <w:sz w:val="26"/>
          <w:szCs w:val="26"/>
          <w:lang w:val="en-GB"/>
        </w:rPr>
        <w:t>6</w:t>
      </w:r>
      <w:r w:rsidR="00CD194B">
        <w:rPr>
          <w:rFonts w:ascii="Cordia New" w:hAnsi="Cordia New" w:cs="Cordia New"/>
          <w:spacing w:val="-6"/>
          <w:sz w:val="26"/>
          <w:szCs w:val="26"/>
          <w:lang w:val="en-GB"/>
        </w:rPr>
        <w:t>8</w:t>
      </w:r>
      <w:r w:rsidRPr="00616E3E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616E3E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และ </w:t>
      </w:r>
      <w:r w:rsidRPr="00616E3E">
        <w:rPr>
          <w:rFonts w:ascii="Cordia New" w:hAnsi="Cordia New" w:cs="Cordia New"/>
          <w:spacing w:val="-6"/>
          <w:sz w:val="26"/>
          <w:szCs w:val="26"/>
        </w:rPr>
        <w:t>25</w:t>
      </w:r>
      <w:r w:rsidR="00320017" w:rsidRPr="00616E3E">
        <w:rPr>
          <w:rFonts w:ascii="Cordia New" w:hAnsi="Cordia New" w:cs="Cordia New"/>
          <w:spacing w:val="-6"/>
          <w:sz w:val="26"/>
          <w:szCs w:val="26"/>
        </w:rPr>
        <w:t>6</w:t>
      </w:r>
      <w:r w:rsidR="00CD194B">
        <w:rPr>
          <w:rFonts w:ascii="Cordia New" w:hAnsi="Cordia New" w:cs="Cordia New"/>
          <w:spacing w:val="-6"/>
          <w:sz w:val="26"/>
          <w:szCs w:val="26"/>
        </w:rPr>
        <w:t xml:space="preserve">7 </w:t>
      </w:r>
      <w:r w:rsidRPr="00616E3E">
        <w:rPr>
          <w:rFonts w:ascii="Cordia New" w:hAnsi="Cordia New" w:cs="Cordia New"/>
          <w:spacing w:val="-6"/>
          <w:sz w:val="26"/>
          <w:szCs w:val="26"/>
          <w:cs/>
        </w:rPr>
        <w:t>มีดังนี้</w:t>
      </w:r>
    </w:p>
    <w:p w14:paraId="4660B2C9" w14:textId="77777777" w:rsidR="00CD194B" w:rsidRPr="00616E3E" w:rsidRDefault="00CD194B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pacing w:val="-6"/>
          <w:sz w:val="26"/>
          <w:szCs w:val="26"/>
          <w:lang w:eastAsia="th-TH"/>
        </w:rPr>
      </w:pPr>
    </w:p>
    <w:tbl>
      <w:tblPr>
        <w:tblStyle w:val="TableGrid"/>
        <w:tblW w:w="9225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4100"/>
        <w:gridCol w:w="1274"/>
        <w:gridCol w:w="1275"/>
        <w:gridCol w:w="1275"/>
        <w:gridCol w:w="1275"/>
        <w:gridCol w:w="26"/>
      </w:tblGrid>
      <w:tr w:rsidR="00AC1C0A" w:rsidRPr="00616E3E" w14:paraId="059A5A06" w14:textId="77777777" w:rsidTr="00145DD2">
        <w:trPr>
          <w:trHeight w:val="326"/>
        </w:trPr>
        <w:tc>
          <w:tcPr>
            <w:tcW w:w="4100" w:type="dxa"/>
            <w:hideMark/>
          </w:tcPr>
          <w:p w14:paraId="6ED36BD7" w14:textId="34205B1D" w:rsidR="00BC7478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hanging="25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  <w:tc>
          <w:tcPr>
            <w:tcW w:w="2549" w:type="dxa"/>
            <w:gridSpan w:val="2"/>
            <w:vAlign w:val="bottom"/>
            <w:hideMark/>
          </w:tcPr>
          <w:p w14:paraId="3FDD154A" w14:textId="77777777" w:rsidR="00BC7478" w:rsidRPr="00616E3E" w:rsidRDefault="00BC7478" w:rsidP="00F07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76" w:type="dxa"/>
            <w:gridSpan w:val="3"/>
            <w:vAlign w:val="bottom"/>
            <w:hideMark/>
          </w:tcPr>
          <w:p w14:paraId="1F867DF1" w14:textId="23DDAFAF" w:rsidR="00BC7478" w:rsidRPr="00616E3E" w:rsidRDefault="00996D25" w:rsidP="00F07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C1C0A" w:rsidRPr="00616E3E" w14:paraId="7A8E4EC5" w14:textId="77777777" w:rsidTr="00145DD2">
        <w:trPr>
          <w:gridAfter w:val="1"/>
          <w:wAfter w:w="26" w:type="dxa"/>
          <w:trHeight w:val="338"/>
        </w:trPr>
        <w:tc>
          <w:tcPr>
            <w:tcW w:w="4100" w:type="dxa"/>
            <w:vAlign w:val="bottom"/>
          </w:tcPr>
          <w:p w14:paraId="0D7C58FF" w14:textId="5AACD97C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4" w:type="dxa"/>
            <w:hideMark/>
          </w:tcPr>
          <w:p w14:paraId="766EE6AE" w14:textId="53C8AA95" w:rsidR="00CD194B" w:rsidRPr="00616E3E" w:rsidRDefault="00CD194B" w:rsidP="00F07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75" w:type="dxa"/>
            <w:hideMark/>
          </w:tcPr>
          <w:p w14:paraId="17949C52" w14:textId="753DBD2D" w:rsidR="00CD194B" w:rsidRPr="00616E3E" w:rsidRDefault="00CD194B" w:rsidP="00F07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275" w:type="dxa"/>
            <w:hideMark/>
          </w:tcPr>
          <w:p w14:paraId="3B3DBA0D" w14:textId="3A7F6F2C" w:rsidR="00CD194B" w:rsidRPr="00616E3E" w:rsidRDefault="00CD194B" w:rsidP="00F07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75" w:type="dxa"/>
            <w:hideMark/>
          </w:tcPr>
          <w:p w14:paraId="4A174A68" w14:textId="29203786" w:rsidR="00CD194B" w:rsidRPr="00616E3E" w:rsidRDefault="00CD194B" w:rsidP="00F07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</w:tr>
      <w:tr w:rsidR="00AC1C0A" w:rsidRPr="00616E3E" w14:paraId="1C90AAE8" w14:textId="77777777" w:rsidTr="00145DD2">
        <w:trPr>
          <w:gridAfter w:val="1"/>
          <w:wAfter w:w="26" w:type="dxa"/>
          <w:trHeight w:val="301"/>
        </w:trPr>
        <w:tc>
          <w:tcPr>
            <w:tcW w:w="4100" w:type="dxa"/>
          </w:tcPr>
          <w:p w14:paraId="4070D759" w14:textId="77777777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44024DDE" w14:textId="77777777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7722401" w14:textId="77777777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0DBF27C" w14:textId="77777777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0F25AC2" w14:textId="77777777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C1C0A" w:rsidRPr="00616E3E" w14:paraId="57464B6A" w14:textId="77777777" w:rsidTr="00145DD2">
        <w:trPr>
          <w:gridAfter w:val="1"/>
          <w:wAfter w:w="26" w:type="dxa"/>
          <w:trHeight w:val="301"/>
        </w:trPr>
        <w:tc>
          <w:tcPr>
            <w:tcW w:w="4100" w:type="dxa"/>
            <w:hideMark/>
          </w:tcPr>
          <w:p w14:paraId="74F94571" w14:textId="28F94813" w:rsidR="00CD194B" w:rsidRPr="00616E3E" w:rsidRDefault="000F2F1A" w:rsidP="000F2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ประมาณการ</w:t>
            </w:r>
            <w:r w:rsidR="00CD194B"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ผลประโยชน์พนักงาน ณ วันที่ </w:t>
            </w:r>
            <w:r w:rsidR="00CD194B" w:rsidRPr="00616E3E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="00CD194B" w:rsidRPr="00616E3E">
              <w:rPr>
                <w:rFonts w:ascii="Cordia New" w:hAnsi="Cordia New" w:cs="Cord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4" w:type="dxa"/>
            <w:vAlign w:val="bottom"/>
          </w:tcPr>
          <w:p w14:paraId="19EA04FA" w14:textId="107AF435" w:rsidR="00CD194B" w:rsidRPr="00616E3E" w:rsidRDefault="003F02FC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F02FC">
              <w:rPr>
                <w:rFonts w:ascii="Cordia New" w:hAnsi="Cordia New" w:cs="Cordia New"/>
                <w:sz w:val="26"/>
                <w:szCs w:val="26"/>
              </w:rPr>
              <w:t>19,511</w:t>
            </w:r>
          </w:p>
        </w:tc>
        <w:tc>
          <w:tcPr>
            <w:tcW w:w="1275" w:type="dxa"/>
            <w:vAlign w:val="bottom"/>
          </w:tcPr>
          <w:p w14:paraId="41CDA74A" w14:textId="60A87097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18,484</w:t>
            </w:r>
          </w:p>
        </w:tc>
        <w:tc>
          <w:tcPr>
            <w:tcW w:w="1275" w:type="dxa"/>
            <w:vAlign w:val="bottom"/>
          </w:tcPr>
          <w:p w14:paraId="09978BC4" w14:textId="522B1137" w:rsidR="00CD194B" w:rsidRPr="00616E3E" w:rsidRDefault="00D51010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19,160</w:t>
            </w:r>
          </w:p>
        </w:tc>
        <w:tc>
          <w:tcPr>
            <w:tcW w:w="1275" w:type="dxa"/>
            <w:vAlign w:val="bottom"/>
          </w:tcPr>
          <w:p w14:paraId="15D9956E" w14:textId="16B44787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18,180</w:t>
            </w:r>
          </w:p>
        </w:tc>
      </w:tr>
      <w:tr w:rsidR="00AC1C0A" w:rsidRPr="00616E3E" w14:paraId="26CD98D6" w14:textId="77777777" w:rsidTr="00145DD2">
        <w:trPr>
          <w:gridAfter w:val="1"/>
          <w:wAfter w:w="26" w:type="dxa"/>
          <w:trHeight w:val="301"/>
        </w:trPr>
        <w:tc>
          <w:tcPr>
            <w:tcW w:w="4100" w:type="dxa"/>
            <w:hideMark/>
          </w:tcPr>
          <w:p w14:paraId="3EC81306" w14:textId="77777777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ต้นทุนบริการปีปัจจุบัน</w:t>
            </w:r>
          </w:p>
        </w:tc>
        <w:tc>
          <w:tcPr>
            <w:tcW w:w="1274" w:type="dxa"/>
            <w:vAlign w:val="bottom"/>
          </w:tcPr>
          <w:p w14:paraId="1C8EAE24" w14:textId="3EC8055E" w:rsidR="00CD194B" w:rsidRPr="00616E3E" w:rsidRDefault="001A28A5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A28A5">
              <w:rPr>
                <w:rFonts w:ascii="Cordia New" w:hAnsi="Cordia New" w:cs="Cordia New"/>
                <w:sz w:val="26"/>
                <w:szCs w:val="26"/>
              </w:rPr>
              <w:t>2,325</w:t>
            </w:r>
          </w:p>
        </w:tc>
        <w:tc>
          <w:tcPr>
            <w:tcW w:w="1275" w:type="dxa"/>
            <w:vAlign w:val="bottom"/>
          </w:tcPr>
          <w:p w14:paraId="28BB5034" w14:textId="38F43184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2,114</w:t>
            </w:r>
          </w:p>
        </w:tc>
        <w:tc>
          <w:tcPr>
            <w:tcW w:w="1275" w:type="dxa"/>
          </w:tcPr>
          <w:p w14:paraId="3500AC6A" w14:textId="320CA076" w:rsidR="00CD194B" w:rsidRPr="00616E3E" w:rsidRDefault="008C52BD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C52BD">
              <w:rPr>
                <w:rFonts w:ascii="Cordia New" w:hAnsi="Cordia New" w:cs="Cordia New"/>
                <w:sz w:val="26"/>
                <w:szCs w:val="26"/>
              </w:rPr>
              <w:t>2,198</w:t>
            </w:r>
          </w:p>
        </w:tc>
        <w:tc>
          <w:tcPr>
            <w:tcW w:w="1275" w:type="dxa"/>
          </w:tcPr>
          <w:p w14:paraId="75E329F5" w14:textId="1D28B613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2,076</w:t>
            </w:r>
          </w:p>
        </w:tc>
      </w:tr>
      <w:tr w:rsidR="00AC1C0A" w:rsidRPr="00616E3E" w14:paraId="5682185C" w14:textId="77777777" w:rsidTr="00145DD2">
        <w:trPr>
          <w:gridAfter w:val="1"/>
          <w:wAfter w:w="26" w:type="dxa"/>
          <w:trHeight w:val="301"/>
        </w:trPr>
        <w:tc>
          <w:tcPr>
            <w:tcW w:w="4100" w:type="dxa"/>
            <w:hideMark/>
          </w:tcPr>
          <w:p w14:paraId="386D14E5" w14:textId="77777777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4" w:type="dxa"/>
            <w:vAlign w:val="bottom"/>
          </w:tcPr>
          <w:p w14:paraId="4BC77626" w14:textId="6CD04B1F" w:rsidR="00CD194B" w:rsidRPr="00616E3E" w:rsidRDefault="00453CD6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53CD6">
              <w:rPr>
                <w:rFonts w:ascii="Cordia New" w:hAnsi="Cordia New" w:cs="Cordia New"/>
                <w:sz w:val="26"/>
                <w:szCs w:val="26"/>
              </w:rPr>
              <w:t>678</w:t>
            </w:r>
          </w:p>
        </w:tc>
        <w:tc>
          <w:tcPr>
            <w:tcW w:w="1275" w:type="dxa"/>
            <w:vAlign w:val="bottom"/>
          </w:tcPr>
          <w:p w14:paraId="3E0C6B4B" w14:textId="0B1C5492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647</w:t>
            </w:r>
          </w:p>
        </w:tc>
        <w:tc>
          <w:tcPr>
            <w:tcW w:w="1275" w:type="dxa"/>
          </w:tcPr>
          <w:p w14:paraId="7D7CEDC4" w14:textId="39C38DEC" w:rsidR="00CD194B" w:rsidRPr="00616E3E" w:rsidRDefault="00D51010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66</w:t>
            </w:r>
            <w:r w:rsidR="008C52BD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275" w:type="dxa"/>
          </w:tcPr>
          <w:p w14:paraId="3CBA6A05" w14:textId="3DDDBAF0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638</w:t>
            </w:r>
          </w:p>
        </w:tc>
      </w:tr>
      <w:tr w:rsidR="00AC1C0A" w:rsidRPr="00616E3E" w14:paraId="452D1E5E" w14:textId="77777777" w:rsidTr="00145DD2">
        <w:trPr>
          <w:gridAfter w:val="1"/>
          <w:wAfter w:w="26" w:type="dxa"/>
          <w:trHeight w:val="301"/>
        </w:trPr>
        <w:tc>
          <w:tcPr>
            <w:tcW w:w="4100" w:type="dxa"/>
          </w:tcPr>
          <w:p w14:paraId="2222495F" w14:textId="637B04C9" w:rsidR="00CD194B" w:rsidRPr="00616E3E" w:rsidRDefault="003932F1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hanging="252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ขาดทุน</w:t>
            </w:r>
            <w:r w:rsidR="00CD194B" w:rsidRPr="00616E3E">
              <w:rPr>
                <w:rFonts w:ascii="Cordia New" w:hAnsi="Cordia New" w:cs="Cordi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274" w:type="dxa"/>
            <w:vAlign w:val="bottom"/>
          </w:tcPr>
          <w:p w14:paraId="186576A3" w14:textId="1BE1D6EB" w:rsidR="00CD194B" w:rsidRPr="00616E3E" w:rsidRDefault="000E4552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4552">
              <w:rPr>
                <w:rFonts w:ascii="Cordia New" w:hAnsi="Cordia New" w:cs="Cordia New"/>
                <w:sz w:val="26"/>
                <w:szCs w:val="26"/>
              </w:rPr>
              <w:t>7,034</w:t>
            </w:r>
          </w:p>
        </w:tc>
        <w:tc>
          <w:tcPr>
            <w:tcW w:w="1275" w:type="dxa"/>
            <w:vAlign w:val="bottom"/>
          </w:tcPr>
          <w:p w14:paraId="07851CBE" w14:textId="58E520AE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18AC4A1E" w14:textId="242D5D03" w:rsidR="00CD194B" w:rsidRPr="00616E3E" w:rsidRDefault="00D51010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6,69</w:t>
            </w:r>
            <w:r w:rsidR="00521DA9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275" w:type="dxa"/>
          </w:tcPr>
          <w:p w14:paraId="24A41101" w14:textId="7E596053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C1C0A" w:rsidRPr="00616E3E" w14:paraId="7F8920E1" w14:textId="77777777" w:rsidTr="00145DD2">
        <w:trPr>
          <w:gridAfter w:val="1"/>
          <w:wAfter w:w="26" w:type="dxa"/>
          <w:trHeight w:val="326"/>
        </w:trPr>
        <w:tc>
          <w:tcPr>
            <w:tcW w:w="4100" w:type="dxa"/>
            <w:hideMark/>
          </w:tcPr>
          <w:p w14:paraId="6E795150" w14:textId="7FD53B0A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ผลประโยชน์จ่ายระหว่างปี</w:t>
            </w:r>
          </w:p>
        </w:tc>
        <w:tc>
          <w:tcPr>
            <w:tcW w:w="1274" w:type="dxa"/>
            <w:vAlign w:val="bottom"/>
          </w:tcPr>
          <w:p w14:paraId="3F3154D6" w14:textId="07238353" w:rsidR="00CD194B" w:rsidRPr="00616E3E" w:rsidRDefault="00E842F1" w:rsidP="00F07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842F1">
              <w:rPr>
                <w:rFonts w:ascii="Cordia New" w:hAnsi="Cordia New" w:cs="Cordia New"/>
                <w:sz w:val="26"/>
                <w:szCs w:val="26"/>
              </w:rPr>
              <w:t>(3,231)</w:t>
            </w:r>
          </w:p>
        </w:tc>
        <w:tc>
          <w:tcPr>
            <w:tcW w:w="1275" w:type="dxa"/>
            <w:vAlign w:val="bottom"/>
          </w:tcPr>
          <w:p w14:paraId="6290696F" w14:textId="6923A387" w:rsidR="00CD194B" w:rsidRPr="00616E3E" w:rsidRDefault="00CD194B" w:rsidP="00F07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(1,734)</w:t>
            </w:r>
          </w:p>
        </w:tc>
        <w:tc>
          <w:tcPr>
            <w:tcW w:w="1275" w:type="dxa"/>
            <w:vAlign w:val="bottom"/>
          </w:tcPr>
          <w:p w14:paraId="5929C367" w14:textId="356CAC89" w:rsidR="00CD194B" w:rsidRPr="00616E3E" w:rsidRDefault="00D51010" w:rsidP="00F07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(2,</w:t>
            </w:r>
            <w:r w:rsidR="00F015EC" w:rsidRPr="00F015EC">
              <w:rPr>
                <w:rFonts w:ascii="Cordia New" w:hAnsi="Cordia New" w:cs="Cordia New"/>
                <w:sz w:val="26"/>
                <w:szCs w:val="26"/>
              </w:rPr>
              <w:t>96</w:t>
            </w:r>
            <w:r w:rsidR="00364D8D">
              <w:rPr>
                <w:rFonts w:ascii="Cordia New" w:hAnsi="Cordia New" w:cs="Cordia New"/>
                <w:sz w:val="26"/>
                <w:szCs w:val="26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323A3ED4" w14:textId="45D159DF" w:rsidR="00CD194B" w:rsidRPr="00616E3E" w:rsidRDefault="00CD194B" w:rsidP="00F07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(1,734)</w:t>
            </w:r>
          </w:p>
        </w:tc>
      </w:tr>
      <w:tr w:rsidR="00AC1C0A" w:rsidRPr="00616E3E" w14:paraId="2B146E1C" w14:textId="77777777" w:rsidTr="00145DD2">
        <w:trPr>
          <w:gridAfter w:val="1"/>
          <w:wAfter w:w="26" w:type="dxa"/>
          <w:trHeight w:val="326"/>
        </w:trPr>
        <w:tc>
          <w:tcPr>
            <w:tcW w:w="4100" w:type="dxa"/>
          </w:tcPr>
          <w:p w14:paraId="44149A18" w14:textId="1301DCE3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hanging="2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74" w:type="dxa"/>
            <w:vAlign w:val="bottom"/>
          </w:tcPr>
          <w:p w14:paraId="65685785" w14:textId="54D2C19B" w:rsidR="00CD194B" w:rsidRPr="00616E3E" w:rsidRDefault="00570E32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70E32">
              <w:rPr>
                <w:rFonts w:ascii="Cordia New" w:hAnsi="Cordia New" w:cs="Cordia New"/>
                <w:sz w:val="26"/>
                <w:szCs w:val="26"/>
              </w:rPr>
              <w:t>26,317</w:t>
            </w:r>
          </w:p>
        </w:tc>
        <w:tc>
          <w:tcPr>
            <w:tcW w:w="1275" w:type="dxa"/>
            <w:vAlign w:val="bottom"/>
          </w:tcPr>
          <w:p w14:paraId="6EF26A1F" w14:textId="17455699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19,51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</w:p>
        </w:tc>
        <w:tc>
          <w:tcPr>
            <w:tcW w:w="1275" w:type="dxa"/>
            <w:vAlign w:val="bottom"/>
          </w:tcPr>
          <w:p w14:paraId="64DE1B2D" w14:textId="4D96642A" w:rsidR="00CD194B" w:rsidRPr="00616E3E" w:rsidRDefault="00D51010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25,759</w:t>
            </w:r>
          </w:p>
        </w:tc>
        <w:tc>
          <w:tcPr>
            <w:tcW w:w="1275" w:type="dxa"/>
            <w:vAlign w:val="bottom"/>
          </w:tcPr>
          <w:p w14:paraId="37C56730" w14:textId="0B719476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19,160</w:t>
            </w:r>
          </w:p>
        </w:tc>
      </w:tr>
      <w:tr w:rsidR="00AC1C0A" w:rsidRPr="00616E3E" w14:paraId="536DA5E7" w14:textId="77777777" w:rsidTr="00145DD2">
        <w:trPr>
          <w:gridAfter w:val="1"/>
          <w:wAfter w:w="26" w:type="dxa"/>
          <w:trHeight w:val="326"/>
        </w:trPr>
        <w:tc>
          <w:tcPr>
            <w:tcW w:w="4100" w:type="dxa"/>
          </w:tcPr>
          <w:p w14:paraId="7A73706D" w14:textId="2FCC2672" w:rsidR="00CD194B" w:rsidRPr="00616E3E" w:rsidRDefault="00CD194B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hanging="2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ส่วนที่ชำระภายในหนึ่งปี</w:t>
            </w:r>
          </w:p>
        </w:tc>
        <w:tc>
          <w:tcPr>
            <w:tcW w:w="1274" w:type="dxa"/>
            <w:vAlign w:val="bottom"/>
          </w:tcPr>
          <w:p w14:paraId="39AD0D72" w14:textId="5C96119F" w:rsidR="00CD194B" w:rsidRPr="00616E3E" w:rsidRDefault="00C65E30" w:rsidP="00C65E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EE98E07" w14:textId="5A17FC47" w:rsidR="00CD194B" w:rsidRPr="00616E3E" w:rsidRDefault="00CD194B" w:rsidP="00F07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(2,385)</w:t>
            </w:r>
          </w:p>
        </w:tc>
        <w:tc>
          <w:tcPr>
            <w:tcW w:w="1275" w:type="dxa"/>
            <w:vAlign w:val="bottom"/>
          </w:tcPr>
          <w:p w14:paraId="20FA848D" w14:textId="04C9CAEE" w:rsidR="00CD194B" w:rsidRPr="00616E3E" w:rsidRDefault="00255722" w:rsidP="00255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5BBDF2D" w14:textId="1F591B2E" w:rsidR="00CD194B" w:rsidRPr="00616E3E" w:rsidRDefault="00CD194B" w:rsidP="00F074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(2,207)</w:t>
            </w:r>
          </w:p>
        </w:tc>
      </w:tr>
      <w:tr w:rsidR="00AC1C0A" w:rsidRPr="00616E3E" w14:paraId="434880B0" w14:textId="77777777" w:rsidTr="00145DD2">
        <w:trPr>
          <w:gridAfter w:val="1"/>
          <w:wAfter w:w="26" w:type="dxa"/>
          <w:trHeight w:val="362"/>
        </w:trPr>
        <w:tc>
          <w:tcPr>
            <w:tcW w:w="4100" w:type="dxa"/>
            <w:hideMark/>
          </w:tcPr>
          <w:p w14:paraId="4ABF5E16" w14:textId="0778D4BE" w:rsidR="00CD194B" w:rsidRPr="00616E3E" w:rsidRDefault="000F2F1A" w:rsidP="00F0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ประมาณการ</w:t>
            </w:r>
            <w:r w:rsidR="00CD194B"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ผลประโยชน์พนักงาน ณ วันที่ </w:t>
            </w:r>
            <w:r w:rsidR="00CD194B"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31 </w:t>
            </w:r>
            <w:r w:rsidR="00CD194B"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4" w:type="dxa"/>
            <w:vAlign w:val="bottom"/>
          </w:tcPr>
          <w:p w14:paraId="2A893FB2" w14:textId="54F19687" w:rsidR="00CD194B" w:rsidRPr="00616E3E" w:rsidRDefault="00E16249" w:rsidP="00F0748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16249">
              <w:rPr>
                <w:rFonts w:ascii="Cordia New" w:hAnsi="Cordia New" w:cs="Cordia New"/>
                <w:sz w:val="26"/>
                <w:szCs w:val="26"/>
              </w:rPr>
              <w:t>26,317</w:t>
            </w:r>
          </w:p>
        </w:tc>
        <w:tc>
          <w:tcPr>
            <w:tcW w:w="1275" w:type="dxa"/>
            <w:vAlign w:val="bottom"/>
          </w:tcPr>
          <w:p w14:paraId="6E5D5100" w14:textId="653621AF" w:rsidR="00CD194B" w:rsidRPr="00616E3E" w:rsidRDefault="00CD194B" w:rsidP="00F0748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17,12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6</w:t>
            </w:r>
          </w:p>
        </w:tc>
        <w:tc>
          <w:tcPr>
            <w:tcW w:w="1275" w:type="dxa"/>
            <w:vAlign w:val="bottom"/>
          </w:tcPr>
          <w:p w14:paraId="0CF955D4" w14:textId="3F58F804" w:rsidR="00CD194B" w:rsidRPr="00616E3E" w:rsidRDefault="005E4AAD" w:rsidP="00F0748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4AAD">
              <w:rPr>
                <w:rFonts w:ascii="Cordia New" w:hAnsi="Cordia New" w:cs="Cordia New"/>
                <w:sz w:val="26"/>
                <w:szCs w:val="26"/>
              </w:rPr>
              <w:t>25,759</w:t>
            </w:r>
          </w:p>
        </w:tc>
        <w:tc>
          <w:tcPr>
            <w:tcW w:w="1275" w:type="dxa"/>
            <w:vAlign w:val="bottom"/>
          </w:tcPr>
          <w:p w14:paraId="545E5DFC" w14:textId="387482E9" w:rsidR="00CD194B" w:rsidRPr="00616E3E" w:rsidRDefault="00CD194B" w:rsidP="00F0748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4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16,953</w:t>
            </w:r>
          </w:p>
        </w:tc>
      </w:tr>
    </w:tbl>
    <w:p w14:paraId="2EBC0AF9" w14:textId="77777777" w:rsidR="00F97FCB" w:rsidRPr="00616E3E" w:rsidRDefault="00F97FCB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1665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96DA5AE" w14:textId="7974D07A" w:rsidR="00B4033D" w:rsidRPr="00616E3E" w:rsidRDefault="00893A1E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decimal" w:pos="360"/>
          <w:tab w:val="num" w:pos="1665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eastAsia="th-TH"/>
        </w:rPr>
      </w:pPr>
      <w:r w:rsidRPr="00616E3E">
        <w:rPr>
          <w:rFonts w:ascii="Cordia New" w:hAnsi="Cordia New" w:cs="Cordia New"/>
          <w:sz w:val="26"/>
          <w:szCs w:val="26"/>
          <w:cs/>
          <w:lang w:val="en-GB"/>
        </w:rPr>
        <w:t>ข้อสมมติ</w:t>
      </w:r>
      <w:r w:rsidR="009D3029" w:rsidRPr="00616E3E">
        <w:rPr>
          <w:rFonts w:ascii="Cordia New" w:hAnsi="Cordia New" w:cs="Cordia New"/>
          <w:sz w:val="26"/>
          <w:szCs w:val="26"/>
          <w:cs/>
          <w:lang w:val="en-GB"/>
        </w:rPr>
        <w:t>ฐาน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หลักที่สำคัญในการประมาณการตามหลักคณิตศาสตร์ประกันภัย ณ วันที่รายงาน สำหรับปีสิ้นสุดวันที่ </w:t>
      </w:r>
      <w:r w:rsidRPr="00616E3E">
        <w:rPr>
          <w:rFonts w:ascii="Cordia New" w:hAnsi="Cordia New" w:cs="Cordia New"/>
          <w:sz w:val="26"/>
          <w:szCs w:val="26"/>
        </w:rPr>
        <w:t>31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</w:t>
      </w:r>
      <w:r w:rsidRPr="00616E3E">
        <w:rPr>
          <w:rFonts w:ascii="Cordia New" w:hAnsi="Cordia New" w:cs="Cordia New"/>
          <w:sz w:val="26"/>
          <w:szCs w:val="26"/>
          <w:lang w:val="en-GB"/>
        </w:rPr>
        <w:t>25</w:t>
      </w:r>
      <w:r w:rsidR="001D026C" w:rsidRPr="00616E3E">
        <w:rPr>
          <w:rFonts w:ascii="Cordia New" w:hAnsi="Cordia New" w:cs="Cordia New"/>
          <w:sz w:val="26"/>
          <w:szCs w:val="26"/>
          <w:lang w:val="en-GB"/>
        </w:rPr>
        <w:t>6</w:t>
      </w:r>
      <w:r w:rsidR="00D33B49">
        <w:rPr>
          <w:rFonts w:ascii="Cordia New" w:hAnsi="Cordia New" w:cs="Cordia New"/>
          <w:sz w:val="26"/>
          <w:szCs w:val="26"/>
          <w:lang w:val="en-GB"/>
        </w:rPr>
        <w:t>8</w:t>
      </w:r>
      <w:r w:rsidRPr="00616E3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r w:rsidRPr="00616E3E">
        <w:rPr>
          <w:rFonts w:ascii="Cordia New" w:hAnsi="Cordia New" w:cs="Cordia New"/>
          <w:sz w:val="26"/>
          <w:szCs w:val="26"/>
        </w:rPr>
        <w:t>25</w:t>
      </w:r>
      <w:r w:rsidR="00320017" w:rsidRPr="00616E3E">
        <w:rPr>
          <w:rFonts w:ascii="Cordia New" w:hAnsi="Cordia New" w:cs="Cordia New"/>
          <w:sz w:val="26"/>
          <w:szCs w:val="26"/>
        </w:rPr>
        <w:t>6</w:t>
      </w:r>
      <w:r w:rsidR="00D33B49">
        <w:rPr>
          <w:rFonts w:ascii="Cordia New" w:hAnsi="Cordia New" w:cs="Cordia New"/>
          <w:sz w:val="26"/>
          <w:szCs w:val="26"/>
        </w:rPr>
        <w:t>7</w:t>
      </w:r>
      <w:r w:rsidR="00BF3E29"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มีดังนี้</w:t>
      </w:r>
    </w:p>
    <w:p w14:paraId="2B2D27DB" w14:textId="77777777" w:rsidR="00B4033D" w:rsidRPr="00616E3E" w:rsidRDefault="00B4033D" w:rsidP="00CA778C">
      <w:p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lang w:eastAsia="th-TH"/>
        </w:rPr>
      </w:pPr>
    </w:p>
    <w:tbl>
      <w:tblPr>
        <w:tblStyle w:val="TableGrid"/>
        <w:tblW w:w="911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7"/>
        <w:gridCol w:w="1552"/>
        <w:gridCol w:w="1553"/>
        <w:gridCol w:w="13"/>
        <w:gridCol w:w="1539"/>
        <w:gridCol w:w="1553"/>
      </w:tblGrid>
      <w:tr w:rsidR="00AC1C0A" w:rsidRPr="00616E3E" w14:paraId="0388AF64" w14:textId="77777777" w:rsidTr="00CD194B">
        <w:tc>
          <w:tcPr>
            <w:tcW w:w="2907" w:type="dxa"/>
            <w:hideMark/>
          </w:tcPr>
          <w:p w14:paraId="1F9618D1" w14:textId="0A52B15B" w:rsidR="00893A1E" w:rsidRPr="00616E3E" w:rsidRDefault="00893A1E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3"/>
            <w:vAlign w:val="bottom"/>
            <w:hideMark/>
          </w:tcPr>
          <w:p w14:paraId="5C42DD2B" w14:textId="77777777" w:rsidR="00893A1E" w:rsidRPr="00616E3E" w:rsidRDefault="00893A1E" w:rsidP="00CD19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092" w:type="dxa"/>
            <w:gridSpan w:val="2"/>
            <w:vAlign w:val="bottom"/>
            <w:hideMark/>
          </w:tcPr>
          <w:p w14:paraId="0C2BB342" w14:textId="24883A0D" w:rsidR="00893A1E" w:rsidRPr="00616E3E" w:rsidRDefault="00996D25" w:rsidP="00CD19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80126" w:rsidRPr="00616E3E" w14:paraId="6F7E647A" w14:textId="77777777" w:rsidTr="00CD194B">
        <w:tc>
          <w:tcPr>
            <w:tcW w:w="2907" w:type="dxa"/>
          </w:tcPr>
          <w:p w14:paraId="2DBD3C96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52" w:type="dxa"/>
            <w:hideMark/>
          </w:tcPr>
          <w:p w14:paraId="4FCA153E" w14:textId="6EAC71B6" w:rsidR="00CD194B" w:rsidRPr="00616E3E" w:rsidRDefault="00CD194B" w:rsidP="00CD19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553" w:type="dxa"/>
            <w:hideMark/>
          </w:tcPr>
          <w:p w14:paraId="169DC1B2" w14:textId="7754DE15" w:rsidR="00CD194B" w:rsidRPr="00616E3E" w:rsidRDefault="00CD194B" w:rsidP="00CD19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552" w:type="dxa"/>
            <w:gridSpan w:val="2"/>
            <w:hideMark/>
          </w:tcPr>
          <w:p w14:paraId="3D1C78CB" w14:textId="59DBDCB6" w:rsidR="00CD194B" w:rsidRPr="00616E3E" w:rsidRDefault="00CD194B" w:rsidP="00CD19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553" w:type="dxa"/>
            <w:hideMark/>
          </w:tcPr>
          <w:p w14:paraId="0852E741" w14:textId="71843B00" w:rsidR="00CD194B" w:rsidRPr="00616E3E" w:rsidRDefault="00CD194B" w:rsidP="00CD19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</w:tr>
      <w:tr w:rsidR="00AC1C0A" w:rsidRPr="00616E3E" w14:paraId="4C457687" w14:textId="77777777" w:rsidTr="00CD194B">
        <w:tc>
          <w:tcPr>
            <w:tcW w:w="2907" w:type="dxa"/>
          </w:tcPr>
          <w:p w14:paraId="5EE1A18B" w14:textId="77777777" w:rsidR="00A44D20" w:rsidRPr="00616E3E" w:rsidRDefault="00A44D20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10FF29D7" w14:textId="26C5C445" w:rsidR="00A44D20" w:rsidRPr="00616E3E" w:rsidRDefault="00A44D20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553" w:type="dxa"/>
            <w:vAlign w:val="bottom"/>
          </w:tcPr>
          <w:p w14:paraId="27F4D681" w14:textId="482570F6" w:rsidR="00A44D20" w:rsidRPr="00616E3E" w:rsidRDefault="00A44D20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552" w:type="dxa"/>
            <w:gridSpan w:val="2"/>
            <w:vAlign w:val="bottom"/>
          </w:tcPr>
          <w:p w14:paraId="76D5CB95" w14:textId="7C86CCA0" w:rsidR="00A44D20" w:rsidRPr="00616E3E" w:rsidRDefault="00A44D20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553" w:type="dxa"/>
            <w:vAlign w:val="bottom"/>
          </w:tcPr>
          <w:p w14:paraId="02F0003B" w14:textId="5EBCA565" w:rsidR="00A44D20" w:rsidRPr="00616E3E" w:rsidRDefault="00A44D20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ร้อยละ)</w:t>
            </w:r>
          </w:p>
        </w:tc>
      </w:tr>
      <w:tr w:rsidR="00AC1C0A" w:rsidRPr="00616E3E" w14:paraId="2EE02CF6" w14:textId="77777777" w:rsidTr="00CD194B">
        <w:tc>
          <w:tcPr>
            <w:tcW w:w="2907" w:type="dxa"/>
          </w:tcPr>
          <w:p w14:paraId="767139D1" w14:textId="77777777" w:rsidR="003932F1" w:rsidRPr="00616E3E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52" w:type="dxa"/>
            <w:vAlign w:val="bottom"/>
          </w:tcPr>
          <w:p w14:paraId="70C3F4B1" w14:textId="77777777" w:rsidR="003932F1" w:rsidRPr="00616E3E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3" w:type="dxa"/>
            <w:vAlign w:val="bottom"/>
          </w:tcPr>
          <w:p w14:paraId="288F2E8D" w14:textId="77777777" w:rsidR="003932F1" w:rsidRPr="00616E3E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17F9A1A1" w14:textId="77777777" w:rsidR="003932F1" w:rsidRPr="00616E3E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3" w:type="dxa"/>
            <w:vAlign w:val="bottom"/>
          </w:tcPr>
          <w:p w14:paraId="5EBA5F20" w14:textId="77777777" w:rsidR="003932F1" w:rsidRPr="00616E3E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AC1C0A" w:rsidRPr="00616E3E" w14:paraId="420CE088" w14:textId="77777777" w:rsidTr="00CD194B">
        <w:tc>
          <w:tcPr>
            <w:tcW w:w="2907" w:type="dxa"/>
          </w:tcPr>
          <w:p w14:paraId="05E59FEF" w14:textId="1E0376A3" w:rsidR="00DA7FD0" w:rsidRPr="003932F1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3932F1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สมมุติฐานทางการเงิน</w:t>
            </w:r>
          </w:p>
        </w:tc>
        <w:tc>
          <w:tcPr>
            <w:tcW w:w="1552" w:type="dxa"/>
            <w:vAlign w:val="bottom"/>
          </w:tcPr>
          <w:p w14:paraId="55353CBC" w14:textId="77777777" w:rsidR="00DA7FD0" w:rsidRPr="00616E3E" w:rsidRDefault="00DA7FD0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3" w:type="dxa"/>
            <w:vAlign w:val="bottom"/>
          </w:tcPr>
          <w:p w14:paraId="7667D8E0" w14:textId="77777777" w:rsidR="00DA7FD0" w:rsidRPr="00616E3E" w:rsidRDefault="00DA7FD0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08F80EC0" w14:textId="77777777" w:rsidR="00DA7FD0" w:rsidRPr="00616E3E" w:rsidRDefault="00DA7FD0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3" w:type="dxa"/>
            <w:vAlign w:val="bottom"/>
          </w:tcPr>
          <w:p w14:paraId="2F5A9B84" w14:textId="77777777" w:rsidR="00DA7FD0" w:rsidRPr="00616E3E" w:rsidRDefault="00DA7FD0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580126" w:rsidRPr="00616E3E" w14:paraId="235E0545" w14:textId="77777777" w:rsidTr="00CD194B">
        <w:tc>
          <w:tcPr>
            <w:tcW w:w="2907" w:type="dxa"/>
            <w:hideMark/>
          </w:tcPr>
          <w:p w14:paraId="1FE1017F" w14:textId="77777777" w:rsidR="000E06E6" w:rsidRPr="00616E3E" w:rsidRDefault="000E06E6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อัตราคิดลด (ต่อปี)</w:t>
            </w:r>
          </w:p>
        </w:tc>
        <w:tc>
          <w:tcPr>
            <w:tcW w:w="1552" w:type="dxa"/>
          </w:tcPr>
          <w:p w14:paraId="16033790" w14:textId="02F8816A" w:rsidR="000E06E6" w:rsidRPr="00A81487" w:rsidRDefault="00633024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633024">
              <w:rPr>
                <w:rFonts w:ascii="Cordia New" w:hAnsi="Cordia New" w:cs="Cordia New"/>
                <w:sz w:val="26"/>
                <w:szCs w:val="26"/>
                <w:lang w:val="en-GB"/>
              </w:rPr>
              <w:t>1.77 - 2.02</w:t>
            </w:r>
          </w:p>
        </w:tc>
        <w:tc>
          <w:tcPr>
            <w:tcW w:w="1553" w:type="dxa"/>
          </w:tcPr>
          <w:p w14:paraId="14773B4C" w14:textId="0D103227" w:rsidR="000E06E6" w:rsidRPr="00616E3E" w:rsidRDefault="000E06E6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2.71 - 3.12</w:t>
            </w:r>
          </w:p>
        </w:tc>
        <w:tc>
          <w:tcPr>
            <w:tcW w:w="1552" w:type="dxa"/>
            <w:gridSpan w:val="2"/>
          </w:tcPr>
          <w:p w14:paraId="3D2A9DFD" w14:textId="76C62B15" w:rsidR="000E06E6" w:rsidRPr="00616E3E" w:rsidRDefault="00CA608C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2.02</w:t>
            </w:r>
          </w:p>
        </w:tc>
        <w:tc>
          <w:tcPr>
            <w:tcW w:w="1553" w:type="dxa"/>
          </w:tcPr>
          <w:p w14:paraId="26FBC269" w14:textId="2FA5973C" w:rsidR="000E06E6" w:rsidRPr="00616E3E" w:rsidRDefault="000E06E6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3.12</w:t>
            </w:r>
          </w:p>
        </w:tc>
      </w:tr>
      <w:tr w:rsidR="00580126" w:rsidRPr="00616E3E" w14:paraId="6A5401C4" w14:textId="77777777" w:rsidTr="00CD194B">
        <w:tc>
          <w:tcPr>
            <w:tcW w:w="2907" w:type="dxa"/>
            <w:hideMark/>
          </w:tcPr>
          <w:p w14:paraId="68FCFAB6" w14:textId="30B1D87C" w:rsidR="000E06E6" w:rsidRPr="00616E3E" w:rsidRDefault="000E06E6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4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อัตราการเพิ่มขึ้นของเงินเดือน (ต่อปี)</w:t>
            </w:r>
          </w:p>
        </w:tc>
        <w:tc>
          <w:tcPr>
            <w:tcW w:w="1552" w:type="dxa"/>
          </w:tcPr>
          <w:p w14:paraId="4C2AFF5E" w14:textId="7339B807" w:rsidR="000E06E6" w:rsidRPr="00A81487" w:rsidRDefault="001D6FC8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1D6FC8">
              <w:rPr>
                <w:rFonts w:ascii="Cordia New" w:hAnsi="Cordia New" w:cs="Cordia New"/>
                <w:sz w:val="26"/>
                <w:szCs w:val="26"/>
                <w:lang w:val="en-GB"/>
              </w:rPr>
              <w:t>3.00 - 3.50</w:t>
            </w:r>
          </w:p>
        </w:tc>
        <w:tc>
          <w:tcPr>
            <w:tcW w:w="1553" w:type="dxa"/>
          </w:tcPr>
          <w:p w14:paraId="28939E87" w14:textId="0AFA3F2E" w:rsidR="000E06E6" w:rsidRPr="00616E3E" w:rsidRDefault="000E06E6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3.31 - 3.82</w:t>
            </w:r>
          </w:p>
        </w:tc>
        <w:tc>
          <w:tcPr>
            <w:tcW w:w="1552" w:type="dxa"/>
            <w:gridSpan w:val="2"/>
          </w:tcPr>
          <w:p w14:paraId="423571AA" w14:textId="04C19A05" w:rsidR="000E06E6" w:rsidRPr="00616E3E" w:rsidRDefault="000E06E6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3.</w:t>
            </w:r>
            <w:r w:rsidR="00CA608C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553" w:type="dxa"/>
          </w:tcPr>
          <w:p w14:paraId="175671AF" w14:textId="7EA7987C" w:rsidR="000E06E6" w:rsidRPr="00616E3E" w:rsidRDefault="000E06E6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3.82</w:t>
            </w:r>
          </w:p>
        </w:tc>
      </w:tr>
      <w:tr w:rsidR="00580126" w:rsidRPr="00616E3E" w14:paraId="411BDE74" w14:textId="77777777" w:rsidTr="00CD194B">
        <w:tc>
          <w:tcPr>
            <w:tcW w:w="2907" w:type="dxa"/>
          </w:tcPr>
          <w:p w14:paraId="51E3917E" w14:textId="77777777" w:rsidR="003932F1" w:rsidRPr="00616E3E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52" w:type="dxa"/>
          </w:tcPr>
          <w:p w14:paraId="2251737B" w14:textId="77777777" w:rsidR="003932F1" w:rsidRPr="00AA63BB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29C7EDF5" w14:textId="77777777" w:rsidR="003932F1" w:rsidRPr="00616E3E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52" w:type="dxa"/>
            <w:gridSpan w:val="2"/>
          </w:tcPr>
          <w:p w14:paraId="76009349" w14:textId="77777777" w:rsidR="003932F1" w:rsidRPr="00616E3E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0F1F5C12" w14:textId="77777777" w:rsidR="003932F1" w:rsidRPr="00616E3E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80126" w:rsidRPr="00616E3E" w14:paraId="126A7499" w14:textId="77777777" w:rsidTr="00CD194B">
        <w:tc>
          <w:tcPr>
            <w:tcW w:w="2907" w:type="dxa"/>
          </w:tcPr>
          <w:p w14:paraId="3DB66447" w14:textId="5140688D" w:rsidR="003932F1" w:rsidRPr="00616E3E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932F1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สมมุติฐานทาง</w:t>
            </w:r>
            <w:r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ประชากร</w:t>
            </w:r>
          </w:p>
        </w:tc>
        <w:tc>
          <w:tcPr>
            <w:tcW w:w="1552" w:type="dxa"/>
          </w:tcPr>
          <w:p w14:paraId="1931C4F9" w14:textId="77777777" w:rsidR="003932F1" w:rsidRPr="00AA63BB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255E3B62" w14:textId="77777777" w:rsidR="003932F1" w:rsidRPr="00616E3E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52" w:type="dxa"/>
            <w:gridSpan w:val="2"/>
          </w:tcPr>
          <w:p w14:paraId="2B18D78C" w14:textId="77777777" w:rsidR="003932F1" w:rsidRPr="00616E3E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53" w:type="dxa"/>
          </w:tcPr>
          <w:p w14:paraId="7311F17E" w14:textId="77777777" w:rsidR="003932F1" w:rsidRPr="00616E3E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80126" w:rsidRPr="00616E3E" w14:paraId="615E4281" w14:textId="77777777" w:rsidTr="00CD194B">
        <w:tc>
          <w:tcPr>
            <w:tcW w:w="2907" w:type="dxa"/>
          </w:tcPr>
          <w:p w14:paraId="650ACF0D" w14:textId="77777777" w:rsidR="000E06E6" w:rsidRPr="00616E3E" w:rsidRDefault="000E06E6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552" w:type="dxa"/>
          </w:tcPr>
          <w:p w14:paraId="238709AD" w14:textId="77777777" w:rsidR="00C55871" w:rsidRDefault="00C5587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อัตรา</w:t>
            </w:r>
            <w:r w:rsidR="00AA63BB" w:rsidRPr="00616E3E">
              <w:rPr>
                <w:rFonts w:ascii="Cordia New" w:hAnsi="Cordia New" w:cs="Cordia New"/>
                <w:sz w:val="26"/>
                <w:szCs w:val="26"/>
                <w:cs/>
              </w:rPr>
              <w:t>มรณะไทย</w:t>
            </w:r>
          </w:p>
          <w:p w14:paraId="6821CF0B" w14:textId="3C8DB5DF" w:rsidR="000E06E6" w:rsidRPr="00A81487" w:rsidRDefault="00AA63B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/>
              <w:jc w:val="center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ปี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2560</w:t>
            </w:r>
          </w:p>
        </w:tc>
        <w:tc>
          <w:tcPr>
            <w:tcW w:w="1553" w:type="dxa"/>
          </w:tcPr>
          <w:p w14:paraId="7DB5E115" w14:textId="77777777" w:rsidR="00C55871" w:rsidRDefault="00C55871" w:rsidP="00C5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อัตรา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มรณะไทย</w:t>
            </w:r>
          </w:p>
          <w:p w14:paraId="7410D3F3" w14:textId="4588D7AB" w:rsidR="000E06E6" w:rsidRPr="00616E3E" w:rsidRDefault="00C55871" w:rsidP="00C5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ปี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2560</w:t>
            </w:r>
          </w:p>
        </w:tc>
        <w:tc>
          <w:tcPr>
            <w:tcW w:w="1552" w:type="dxa"/>
            <w:gridSpan w:val="2"/>
          </w:tcPr>
          <w:p w14:paraId="155A8E82" w14:textId="77777777" w:rsidR="00C55871" w:rsidRDefault="00C55871" w:rsidP="00C5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อัตรา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มรณะไทย</w:t>
            </w:r>
          </w:p>
          <w:p w14:paraId="4C35C892" w14:textId="4E19C06E" w:rsidR="000E06E6" w:rsidRPr="00616E3E" w:rsidRDefault="00C55871" w:rsidP="00C5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ปี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2560</w:t>
            </w:r>
          </w:p>
        </w:tc>
        <w:tc>
          <w:tcPr>
            <w:tcW w:w="1553" w:type="dxa"/>
          </w:tcPr>
          <w:p w14:paraId="29FBD1ED" w14:textId="77777777" w:rsidR="00C55871" w:rsidRDefault="00C55871" w:rsidP="00C5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อัตรา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มรณะไทย</w:t>
            </w:r>
          </w:p>
          <w:p w14:paraId="465C6367" w14:textId="3CB13030" w:rsidR="000E06E6" w:rsidRPr="00616E3E" w:rsidRDefault="00C55871" w:rsidP="00C5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ปี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2560</w:t>
            </w:r>
          </w:p>
        </w:tc>
      </w:tr>
      <w:tr w:rsidR="00580126" w:rsidRPr="00616E3E" w14:paraId="4FD4344C" w14:textId="77777777" w:rsidTr="00CD194B">
        <w:tc>
          <w:tcPr>
            <w:tcW w:w="2907" w:type="dxa"/>
          </w:tcPr>
          <w:p w14:paraId="4D5659E8" w14:textId="333543B9" w:rsidR="003932F1" w:rsidRPr="00616E3E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เกษียณอายุ (ปี)</w:t>
            </w:r>
          </w:p>
        </w:tc>
        <w:tc>
          <w:tcPr>
            <w:tcW w:w="1552" w:type="dxa"/>
          </w:tcPr>
          <w:p w14:paraId="04C3FD8A" w14:textId="5284736E" w:rsidR="003932F1" w:rsidRPr="00AA63BB" w:rsidRDefault="003932F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55871">
              <w:rPr>
                <w:rFonts w:ascii="Cordia New" w:hAnsi="Cordia New" w:cs="Cordia New"/>
                <w:sz w:val="26"/>
                <w:szCs w:val="26"/>
              </w:rPr>
              <w:t>60</w:t>
            </w:r>
          </w:p>
        </w:tc>
        <w:tc>
          <w:tcPr>
            <w:tcW w:w="1553" w:type="dxa"/>
          </w:tcPr>
          <w:p w14:paraId="6DE24BF4" w14:textId="2371440E" w:rsidR="003932F1" w:rsidRPr="00616E3E" w:rsidRDefault="00C5587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55871">
              <w:rPr>
                <w:rFonts w:ascii="Cordia New" w:hAnsi="Cordia New" w:cs="Cordia New"/>
                <w:sz w:val="26"/>
                <w:szCs w:val="26"/>
              </w:rPr>
              <w:t>60</w:t>
            </w:r>
          </w:p>
        </w:tc>
        <w:tc>
          <w:tcPr>
            <w:tcW w:w="1552" w:type="dxa"/>
            <w:gridSpan w:val="2"/>
          </w:tcPr>
          <w:p w14:paraId="1D88D205" w14:textId="1CD52721" w:rsidR="003932F1" w:rsidRPr="00616E3E" w:rsidRDefault="00C5587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55871">
              <w:rPr>
                <w:rFonts w:ascii="Cordia New" w:hAnsi="Cordia New" w:cs="Cordia New"/>
                <w:sz w:val="26"/>
                <w:szCs w:val="26"/>
              </w:rPr>
              <w:t>60</w:t>
            </w:r>
          </w:p>
        </w:tc>
        <w:tc>
          <w:tcPr>
            <w:tcW w:w="1553" w:type="dxa"/>
          </w:tcPr>
          <w:p w14:paraId="24EDBF64" w14:textId="101E5C30" w:rsidR="003932F1" w:rsidRPr="00616E3E" w:rsidRDefault="00C55871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55871">
              <w:rPr>
                <w:rFonts w:ascii="Cordia New" w:hAnsi="Cordia New" w:cs="Cordia New"/>
                <w:sz w:val="26"/>
                <w:szCs w:val="26"/>
              </w:rPr>
              <w:t>60</w:t>
            </w:r>
          </w:p>
        </w:tc>
      </w:tr>
    </w:tbl>
    <w:p w14:paraId="6DD992C1" w14:textId="4B31EF26" w:rsidR="00344698" w:rsidRPr="00616E3E" w:rsidRDefault="00344698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DD8941A" w14:textId="6878356B" w:rsidR="00727837" w:rsidRPr="0020670C" w:rsidRDefault="00893A1E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  <w:lang w:val="en-GB"/>
        </w:rPr>
        <w:t>มูลค่าปัจจุบันของโครงการผลประโยชน์พนักงาน ถูกวัดโดยใช้วิธีคิดลดแต่ละหน่วยที่ประมาณการ</w:t>
      </w:r>
      <w:r w:rsidR="000F2F1A">
        <w:rPr>
          <w:rFonts w:ascii="Cordia New" w:hAnsi="Cordia New" w:cs="Cordia New" w:hint="cs"/>
          <w:sz w:val="26"/>
          <w:szCs w:val="26"/>
          <w:cs/>
          <w:lang w:val="en-GB"/>
        </w:rPr>
        <w:t xml:space="preserve">ไว้ 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ระยะเวลาถัวเฉลี่ยถ่วงน้ำหนักของภาระผูกพันผลประโยชน์ที่กำหนดไว้ </w:t>
      </w:r>
      <w:r w:rsidR="0020670C">
        <w:rPr>
          <w:rFonts w:ascii="Cordia New" w:hAnsi="Cordia New" w:cs="Cordia New"/>
          <w:sz w:val="26"/>
          <w:szCs w:val="26"/>
          <w:lang w:val="en-GB"/>
        </w:rPr>
        <w:t>11 - 13</w:t>
      </w:r>
      <w:r w:rsidR="0015754A" w:rsidRPr="00616E3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>ป</w:t>
      </w:r>
      <w:r w:rsidR="00B04377" w:rsidRPr="00616E3E">
        <w:rPr>
          <w:rFonts w:ascii="Cordia New" w:hAnsi="Cordia New" w:cs="Cordia New"/>
          <w:sz w:val="26"/>
          <w:szCs w:val="26"/>
          <w:cs/>
          <w:lang w:val="en-GB"/>
        </w:rPr>
        <w:t>ี</w:t>
      </w:r>
    </w:p>
    <w:p w14:paraId="38806E67" w14:textId="77777777" w:rsidR="00CD194B" w:rsidRDefault="00CD194B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u w:val="single"/>
          <w:lang w:val="en-GB"/>
        </w:rPr>
      </w:pPr>
    </w:p>
    <w:p w14:paraId="6C10C0D4" w14:textId="77777777" w:rsidR="006D6D97" w:rsidRDefault="006D6D97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u w:val="single"/>
          <w:lang w:val="en-GB"/>
        </w:rPr>
      </w:pPr>
    </w:p>
    <w:p w14:paraId="7ECCFE8B" w14:textId="77777777" w:rsidR="00426435" w:rsidRDefault="00426435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u w:val="single"/>
          <w:lang w:val="en-GB"/>
        </w:rPr>
      </w:pPr>
    </w:p>
    <w:p w14:paraId="1029726E" w14:textId="7FF015C7" w:rsidR="00AD0F44" w:rsidRPr="00616E3E" w:rsidRDefault="00AD0F44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u w:val="single"/>
          <w:lang w:val="en-GB"/>
        </w:rPr>
      </w:pPr>
      <w:r w:rsidRPr="00616E3E">
        <w:rPr>
          <w:rFonts w:ascii="Cordia New" w:hAnsi="Cordia New" w:cs="Cordia New"/>
          <w:sz w:val="26"/>
          <w:szCs w:val="26"/>
          <w:u w:val="single"/>
          <w:cs/>
          <w:lang w:val="en-GB"/>
        </w:rPr>
        <w:t>ค่าใช้จ่ายในโครงการผลประโยชน์ของพนักงาน</w:t>
      </w:r>
    </w:p>
    <w:p w14:paraId="47289125" w14:textId="77777777" w:rsidR="00947438" w:rsidRPr="00616E3E" w:rsidRDefault="00947438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E494558" w14:textId="094D52BC" w:rsidR="00AD0F44" w:rsidRPr="00616E3E" w:rsidRDefault="00AD0F44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16E3E">
        <w:rPr>
          <w:rFonts w:ascii="Cordia New" w:hAnsi="Cordia New" w:cs="Cordia New"/>
          <w:sz w:val="26"/>
          <w:szCs w:val="26"/>
          <w:cs/>
          <w:lang w:val="en-GB"/>
        </w:rPr>
        <w:t>ผลกำไรหรือขาดทุนที่เกี่ยวข้องกับผลประโยชน์ของพนักงาน</w:t>
      </w:r>
      <w:r w:rsidR="0020670C">
        <w:rPr>
          <w:rFonts w:ascii="Cordia New" w:hAnsi="Cordia New" w:cs="Cordia New" w:hint="cs"/>
          <w:sz w:val="26"/>
          <w:szCs w:val="26"/>
          <w:cs/>
          <w:lang w:val="en-GB"/>
        </w:rPr>
        <w:t xml:space="preserve">ที่รับรู้ในงบกำไรขาดทุนเบ็ดเสร็จ 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200A5F03" w14:textId="77777777" w:rsidR="00AD0F44" w:rsidRPr="00616E3E" w:rsidRDefault="00AD0F44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09" w:type="dxa"/>
        <w:tblInd w:w="324" w:type="dxa"/>
        <w:tblLayout w:type="fixed"/>
        <w:tblLook w:val="04A0" w:firstRow="1" w:lastRow="0" w:firstColumn="1" w:lastColumn="0" w:noHBand="0" w:noVBand="1"/>
      </w:tblPr>
      <w:tblGrid>
        <w:gridCol w:w="3546"/>
        <w:gridCol w:w="1211"/>
        <w:gridCol w:w="236"/>
        <w:gridCol w:w="1181"/>
        <w:gridCol w:w="236"/>
        <w:gridCol w:w="1182"/>
        <w:gridCol w:w="236"/>
        <w:gridCol w:w="1181"/>
      </w:tblGrid>
      <w:tr w:rsidR="00CD194B" w:rsidRPr="00616E3E" w14:paraId="439CB36E" w14:textId="77777777" w:rsidTr="00CD194B">
        <w:tc>
          <w:tcPr>
            <w:tcW w:w="3546" w:type="dxa"/>
          </w:tcPr>
          <w:p w14:paraId="5C469D56" w14:textId="01F9FF74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  <w:bookmarkStart w:id="8" w:name="_Hlk159463267"/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0EC69C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5" w:right="-15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E60464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437998" w14:textId="2616F414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61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194B" w:rsidRPr="00616E3E" w14:paraId="78623E9D" w14:textId="77777777" w:rsidTr="00CD194B">
        <w:tc>
          <w:tcPr>
            <w:tcW w:w="3546" w:type="dxa"/>
          </w:tcPr>
          <w:p w14:paraId="6D9C5C7F" w14:textId="77777777" w:rsidR="00CD194B" w:rsidRPr="00616E3E" w:rsidRDefault="00CD194B" w:rsidP="00CD194B">
            <w:pPr>
              <w:pStyle w:val="a7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ind w:left="252" w:hanging="252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9576AA" w14:textId="185306B9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61B6B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6B289" w14:textId="58DAAD78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  <w:vAlign w:val="bottom"/>
          </w:tcPr>
          <w:p w14:paraId="007C035F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9FF92" w14:textId="50AD31C1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E5664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4EAD8" w14:textId="73428F99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CD194B" w:rsidRPr="00616E3E" w14:paraId="0799AF7D" w14:textId="77777777" w:rsidTr="00CD194B">
        <w:trPr>
          <w:trHeight w:val="239"/>
        </w:trPr>
        <w:tc>
          <w:tcPr>
            <w:tcW w:w="3546" w:type="dxa"/>
          </w:tcPr>
          <w:p w14:paraId="6C0902F8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</w:tcPr>
          <w:p w14:paraId="30C3E0B3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00F90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2" w:space="0" w:color="auto"/>
              <w:left w:val="nil"/>
              <w:right w:val="nil"/>
            </w:tcBorders>
          </w:tcPr>
          <w:p w14:paraId="62B1EDAA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F7713E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</w:tcPr>
          <w:p w14:paraId="55C0333C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7A6B39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</w:tcPr>
          <w:p w14:paraId="78704F28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D194B" w:rsidRPr="00616E3E" w14:paraId="5660AD02" w14:textId="77777777" w:rsidTr="00CD194B">
        <w:tc>
          <w:tcPr>
            <w:tcW w:w="3546" w:type="dxa"/>
            <w:hideMark/>
          </w:tcPr>
          <w:p w14:paraId="2DEE0EED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ต้นทุนการบริการปีปัจจุบัน</w:t>
            </w:r>
          </w:p>
        </w:tc>
        <w:tc>
          <w:tcPr>
            <w:tcW w:w="1211" w:type="dxa"/>
            <w:vAlign w:val="bottom"/>
          </w:tcPr>
          <w:p w14:paraId="20BF5CA3" w14:textId="2F78DF96" w:rsidR="00CD194B" w:rsidRPr="00616E3E" w:rsidRDefault="00DB3F14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B3F14">
              <w:rPr>
                <w:rFonts w:ascii="Cordia New" w:hAnsi="Cordia New" w:cs="Cordia New"/>
                <w:sz w:val="26"/>
                <w:szCs w:val="26"/>
              </w:rPr>
              <w:t>2,325</w:t>
            </w:r>
          </w:p>
        </w:tc>
        <w:tc>
          <w:tcPr>
            <w:tcW w:w="236" w:type="dxa"/>
          </w:tcPr>
          <w:p w14:paraId="68519814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1D442051" w14:textId="3E917A7B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2,114</w:t>
            </w:r>
          </w:p>
        </w:tc>
        <w:tc>
          <w:tcPr>
            <w:tcW w:w="236" w:type="dxa"/>
          </w:tcPr>
          <w:p w14:paraId="5998903A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4CE1E1E1" w14:textId="17E37153" w:rsidR="00CD194B" w:rsidRPr="00616E3E" w:rsidRDefault="003661C8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773D3">
              <w:rPr>
                <w:rFonts w:ascii="Cordia New" w:hAnsi="Cordia New" w:cs="Cordia New"/>
                <w:sz w:val="26"/>
                <w:szCs w:val="26"/>
              </w:rPr>
              <w:t>2,198</w:t>
            </w:r>
          </w:p>
        </w:tc>
        <w:tc>
          <w:tcPr>
            <w:tcW w:w="236" w:type="dxa"/>
          </w:tcPr>
          <w:p w14:paraId="10A3424B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6232EAA5" w14:textId="296EB382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2,076</w:t>
            </w:r>
          </w:p>
        </w:tc>
      </w:tr>
      <w:tr w:rsidR="00CD194B" w:rsidRPr="00616E3E" w14:paraId="6DF7D2B5" w14:textId="77777777" w:rsidTr="00CD194B">
        <w:tc>
          <w:tcPr>
            <w:tcW w:w="3546" w:type="dxa"/>
          </w:tcPr>
          <w:p w14:paraId="55DA033C" w14:textId="67E6E201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11" w:type="dxa"/>
            <w:vAlign w:val="bottom"/>
          </w:tcPr>
          <w:p w14:paraId="27BB0903" w14:textId="0C09D5B3" w:rsidR="00CD194B" w:rsidRPr="00616E3E" w:rsidRDefault="003D4729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D4729">
              <w:rPr>
                <w:rFonts w:ascii="Cordia New" w:hAnsi="Cordia New" w:cs="Cordia New"/>
                <w:sz w:val="26"/>
                <w:szCs w:val="26"/>
              </w:rPr>
              <w:t>678</w:t>
            </w:r>
          </w:p>
        </w:tc>
        <w:tc>
          <w:tcPr>
            <w:tcW w:w="236" w:type="dxa"/>
          </w:tcPr>
          <w:p w14:paraId="4D55875D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536DB5E" w14:textId="6E14A7DB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647</w:t>
            </w:r>
          </w:p>
        </w:tc>
        <w:tc>
          <w:tcPr>
            <w:tcW w:w="236" w:type="dxa"/>
          </w:tcPr>
          <w:p w14:paraId="048A8429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50FCD8A8" w14:textId="19CD4A56" w:rsidR="00CD194B" w:rsidRPr="00616E3E" w:rsidRDefault="00A81487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66</w:t>
            </w:r>
            <w:r w:rsidR="007D250A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0F1094FA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0A2FFC89" w14:textId="16E94D3C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638</w:t>
            </w:r>
          </w:p>
        </w:tc>
      </w:tr>
      <w:tr w:rsidR="00CD194B" w:rsidRPr="00616E3E" w14:paraId="3C2E1CA1" w14:textId="77777777" w:rsidTr="00CD194B">
        <w:trPr>
          <w:trHeight w:val="36"/>
        </w:trPr>
        <w:tc>
          <w:tcPr>
            <w:tcW w:w="3546" w:type="dxa"/>
            <w:hideMark/>
          </w:tcPr>
          <w:p w14:paraId="05D9E86B" w14:textId="1F792080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3B6027A" w14:textId="001E73FE" w:rsidR="00CD194B" w:rsidRPr="00616E3E" w:rsidRDefault="002E473F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3,003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4889BF3D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7A547C" w14:textId="324C9E84" w:rsidR="00CD194B" w:rsidRPr="00616E3E" w:rsidRDefault="00CB3CE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2,761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</w:tcPr>
          <w:p w14:paraId="5B080445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D98A222" w14:textId="7B41A39F" w:rsidR="00CD194B" w:rsidRPr="00616E3E" w:rsidRDefault="0068293F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2,865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</w:tcPr>
          <w:p w14:paraId="4390CEBD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5580114" w14:textId="05086639" w:rsidR="00CD194B" w:rsidRPr="00616E3E" w:rsidRDefault="00CB3CE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2,714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  <w:bookmarkEnd w:id="8"/>
    </w:tbl>
    <w:p w14:paraId="7A60E7AB" w14:textId="77777777" w:rsidR="00B37CD1" w:rsidRPr="00616E3E" w:rsidRDefault="00B37CD1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F389938" w14:textId="349D5B4A" w:rsidR="00A376D3" w:rsidRPr="00616E3E" w:rsidRDefault="00893A1E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16E3E">
        <w:rPr>
          <w:rFonts w:ascii="Cordia New" w:hAnsi="Cordia New" w:cs="Cordia New"/>
          <w:sz w:val="26"/>
          <w:szCs w:val="26"/>
          <w:cs/>
          <w:lang w:val="en-GB"/>
        </w:rPr>
        <w:t>ต้นทุนการให้บริการในปัจจุบันจะรวมอยู่ในค่าใช้จ่ายผลประโยชน์ของพนักงาน และดอกเบี้ยจ่ายจะรวมอยู่ในต้นทุนทางการเงิน</w:t>
      </w:r>
    </w:p>
    <w:p w14:paraId="2E3D3957" w14:textId="77777777" w:rsidR="00897261" w:rsidRPr="00616E3E" w:rsidRDefault="00897261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B2D9ECE" w14:textId="774583C4" w:rsidR="00344BAF" w:rsidRPr="00616E3E" w:rsidRDefault="001D3C80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ผลประโยชน์ในกำไรขาดทุนเบ็ดเสร็จอื่นที่เกี่ยวข้องกับผลประโยชน์ของพนักงาน มีดังนี้ </w:t>
      </w:r>
    </w:p>
    <w:p w14:paraId="46524A7E" w14:textId="77777777" w:rsidR="0012102D" w:rsidRPr="00616E3E" w:rsidRDefault="0012102D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72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3609"/>
        <w:gridCol w:w="1215"/>
        <w:gridCol w:w="236"/>
        <w:gridCol w:w="1181"/>
        <w:gridCol w:w="240"/>
        <w:gridCol w:w="1182"/>
        <w:gridCol w:w="236"/>
        <w:gridCol w:w="1173"/>
      </w:tblGrid>
      <w:tr w:rsidR="00CD194B" w:rsidRPr="00616E3E" w14:paraId="43564BF9" w14:textId="77777777" w:rsidTr="00CD194B">
        <w:tc>
          <w:tcPr>
            <w:tcW w:w="3609" w:type="dxa"/>
          </w:tcPr>
          <w:p w14:paraId="28AAD758" w14:textId="6D99236F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  <w:bookmarkStart w:id="9" w:name="_Hlk159463973"/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6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40D48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5" w:right="-151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54E537B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E564BB" w14:textId="029599C5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61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194B" w:rsidRPr="00616E3E" w14:paraId="68AE6CD1" w14:textId="77777777" w:rsidTr="00CD194B">
        <w:tc>
          <w:tcPr>
            <w:tcW w:w="3609" w:type="dxa"/>
          </w:tcPr>
          <w:p w14:paraId="60AD7AD4" w14:textId="77777777" w:rsidR="00CD194B" w:rsidRPr="00616E3E" w:rsidRDefault="00CD194B" w:rsidP="00CD194B">
            <w:pPr>
              <w:pStyle w:val="a7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ind w:left="252" w:hanging="252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4DFC04" w14:textId="1D73D6DA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A1FF7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38F99C" w14:textId="059AE341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240" w:type="dxa"/>
            <w:vAlign w:val="bottom"/>
          </w:tcPr>
          <w:p w14:paraId="51CC95F6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A1D25D" w14:textId="658C6A08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100503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9D2C04" w14:textId="0566CF32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CD194B" w:rsidRPr="00616E3E" w14:paraId="26D9D09F" w14:textId="77777777" w:rsidTr="00CD194B">
        <w:trPr>
          <w:trHeight w:val="239"/>
        </w:trPr>
        <w:tc>
          <w:tcPr>
            <w:tcW w:w="3609" w:type="dxa"/>
          </w:tcPr>
          <w:p w14:paraId="06918631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</w:tcPr>
          <w:p w14:paraId="17D5A75F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82A95F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2" w:space="0" w:color="auto"/>
              <w:left w:val="nil"/>
              <w:right w:val="nil"/>
            </w:tcBorders>
          </w:tcPr>
          <w:p w14:paraId="01A894C1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3B5F71AD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</w:tcPr>
          <w:p w14:paraId="5798D137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9F0858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1C0FD7E3" w14:textId="77777777" w:rsidR="00CD194B" w:rsidRPr="00616E3E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0670C" w:rsidRPr="00616E3E" w14:paraId="1236A99E" w14:textId="77777777">
        <w:tc>
          <w:tcPr>
            <w:tcW w:w="6241" w:type="dxa"/>
            <w:gridSpan w:val="4"/>
            <w:hideMark/>
          </w:tcPr>
          <w:p w14:paraId="1D2E6804" w14:textId="194E0CC4" w:rsidR="0020670C" w:rsidRPr="0020670C" w:rsidRDefault="0020670C" w:rsidP="0042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3" w:hanging="173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ขาดทุนตามหลักคณิตศาสตร์ประกันภัย</w:t>
            </w:r>
            <w:r w:rsidR="00426435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br/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จากการเปลี่ยนแปลงของข้อสมมติฐาน</w:t>
            </w:r>
          </w:p>
        </w:tc>
        <w:tc>
          <w:tcPr>
            <w:tcW w:w="240" w:type="dxa"/>
          </w:tcPr>
          <w:p w14:paraId="18592005" w14:textId="77777777" w:rsidR="0020670C" w:rsidRPr="00616E3E" w:rsidRDefault="0020670C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2E2E2CFE" w14:textId="3E6A823F" w:rsidR="0020670C" w:rsidRPr="00616E3E" w:rsidRDefault="0020670C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80E98F" w14:textId="77777777" w:rsidR="0020670C" w:rsidRPr="00616E3E" w:rsidRDefault="0020670C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3" w:type="dxa"/>
          </w:tcPr>
          <w:p w14:paraId="388CF242" w14:textId="424A987C" w:rsidR="0020670C" w:rsidRPr="00616E3E" w:rsidRDefault="0020670C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D702D" w:rsidRPr="00616E3E" w14:paraId="0CCE5A45" w14:textId="77777777" w:rsidTr="00CD194B">
        <w:tc>
          <w:tcPr>
            <w:tcW w:w="3609" w:type="dxa"/>
          </w:tcPr>
          <w:p w14:paraId="42BC74E7" w14:textId="5FE1CE78" w:rsidR="00FD702D" w:rsidRPr="00616E3E" w:rsidRDefault="00FD702D" w:rsidP="00426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ด้านประชากรศาสตร์</w:t>
            </w:r>
          </w:p>
        </w:tc>
        <w:tc>
          <w:tcPr>
            <w:tcW w:w="1215" w:type="dxa"/>
            <w:vAlign w:val="bottom"/>
          </w:tcPr>
          <w:p w14:paraId="52DD98D5" w14:textId="7CF615D2" w:rsidR="00FD702D" w:rsidRPr="00616E3E" w:rsidRDefault="00E0153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0153D">
              <w:rPr>
                <w:rFonts w:ascii="Cordia New" w:hAnsi="Cordia New" w:cs="Cordia New"/>
                <w:sz w:val="26"/>
                <w:szCs w:val="26"/>
              </w:rPr>
              <w:t>2,342</w:t>
            </w:r>
          </w:p>
        </w:tc>
        <w:tc>
          <w:tcPr>
            <w:tcW w:w="236" w:type="dxa"/>
          </w:tcPr>
          <w:p w14:paraId="1A3D1832" w14:textId="77777777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34D5F076" w14:textId="631A17A7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48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E769E7C" w14:textId="77777777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14:paraId="77AAB6B0" w14:textId="5A7A6A50" w:rsidR="00FD702D" w:rsidRPr="00616E3E" w:rsidRDefault="00A81487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2,845</w:t>
            </w:r>
          </w:p>
        </w:tc>
        <w:tc>
          <w:tcPr>
            <w:tcW w:w="236" w:type="dxa"/>
          </w:tcPr>
          <w:p w14:paraId="6B2F6E41" w14:textId="77777777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15A5983F" w14:textId="53DF7DE4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1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D702D" w:rsidRPr="00616E3E" w14:paraId="505A546B" w14:textId="77777777" w:rsidTr="00CD194B">
        <w:tc>
          <w:tcPr>
            <w:tcW w:w="3609" w:type="dxa"/>
          </w:tcPr>
          <w:p w14:paraId="5BF9B159" w14:textId="27010E12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ด้านการเงิน</w:t>
            </w:r>
          </w:p>
        </w:tc>
        <w:tc>
          <w:tcPr>
            <w:tcW w:w="1215" w:type="dxa"/>
            <w:vAlign w:val="bottom"/>
          </w:tcPr>
          <w:p w14:paraId="151582A5" w14:textId="321CDDBC" w:rsidR="00FD702D" w:rsidRPr="00616E3E" w:rsidRDefault="00926B81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26B81">
              <w:rPr>
                <w:rFonts w:ascii="Cordia New" w:hAnsi="Cordia New" w:cs="Cordia New"/>
                <w:sz w:val="26"/>
                <w:szCs w:val="26"/>
              </w:rPr>
              <w:t>1,695</w:t>
            </w:r>
          </w:p>
        </w:tc>
        <w:tc>
          <w:tcPr>
            <w:tcW w:w="236" w:type="dxa"/>
          </w:tcPr>
          <w:p w14:paraId="7541A936" w14:textId="77777777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73058270" w14:textId="7B0A5761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48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569EC6A" w14:textId="77777777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14:paraId="3B9F5D60" w14:textId="0D57C98F" w:rsidR="00FD702D" w:rsidRPr="00616E3E" w:rsidRDefault="00A81487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2,176</w:t>
            </w:r>
          </w:p>
        </w:tc>
        <w:tc>
          <w:tcPr>
            <w:tcW w:w="236" w:type="dxa"/>
          </w:tcPr>
          <w:p w14:paraId="6BCDEE8F" w14:textId="77777777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5645D71D" w14:textId="3FED6F04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1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D702D" w:rsidRPr="00616E3E" w14:paraId="46538369" w14:textId="77777777" w:rsidTr="00CD194B">
        <w:tc>
          <w:tcPr>
            <w:tcW w:w="3609" w:type="dxa"/>
          </w:tcPr>
          <w:p w14:paraId="52CB4A8D" w14:textId="35037EF5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27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ปรับปรุงประสบการณ์</w:t>
            </w:r>
          </w:p>
        </w:tc>
        <w:tc>
          <w:tcPr>
            <w:tcW w:w="1215" w:type="dxa"/>
            <w:vAlign w:val="bottom"/>
          </w:tcPr>
          <w:p w14:paraId="5BF7DF4F" w14:textId="0D77A8EA" w:rsidR="00FD702D" w:rsidRPr="00616E3E" w:rsidRDefault="005E64B3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64B3">
              <w:rPr>
                <w:rFonts w:ascii="Cordia New" w:hAnsi="Cordia New" w:cs="Cordia New"/>
                <w:sz w:val="26"/>
                <w:szCs w:val="26"/>
              </w:rPr>
              <w:t>2,997</w:t>
            </w:r>
          </w:p>
        </w:tc>
        <w:tc>
          <w:tcPr>
            <w:tcW w:w="236" w:type="dxa"/>
          </w:tcPr>
          <w:p w14:paraId="4F3EBC9B" w14:textId="77777777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34D65728" w14:textId="56C70BCA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48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DDA72FF" w14:textId="77777777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14:paraId="607A75D4" w14:textId="49847036" w:rsidR="00FD702D" w:rsidRPr="00616E3E" w:rsidRDefault="00A81487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1,677</w:t>
            </w:r>
          </w:p>
        </w:tc>
        <w:tc>
          <w:tcPr>
            <w:tcW w:w="236" w:type="dxa"/>
          </w:tcPr>
          <w:p w14:paraId="55073402" w14:textId="77777777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10632372" w14:textId="12C8C878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1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D702D" w:rsidRPr="00616E3E" w14:paraId="2085B3E2" w14:textId="77777777" w:rsidTr="00CD194B">
        <w:trPr>
          <w:trHeight w:val="36"/>
        </w:trPr>
        <w:tc>
          <w:tcPr>
            <w:tcW w:w="3609" w:type="dxa"/>
            <w:hideMark/>
          </w:tcPr>
          <w:p w14:paraId="6E41DADB" w14:textId="7773BF2B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รวมที่รับรู้ในกำไรขาดทุนเบ็ดเสร็จอื่น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F75E6FC" w14:textId="215D91AE" w:rsidR="00FD702D" w:rsidRPr="00616E3E" w:rsidRDefault="00D64372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64372">
              <w:rPr>
                <w:rFonts w:ascii="Cordia New" w:hAnsi="Cordia New" w:cs="Cordia New"/>
                <w:sz w:val="26"/>
                <w:szCs w:val="26"/>
              </w:rPr>
              <w:t>7,034</w:t>
            </w:r>
          </w:p>
        </w:tc>
        <w:tc>
          <w:tcPr>
            <w:tcW w:w="236" w:type="dxa"/>
            <w:vAlign w:val="bottom"/>
          </w:tcPr>
          <w:p w14:paraId="192B5340" w14:textId="77777777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8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E2581E9" w14:textId="2D1C1F6C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4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FF5A24E" w14:textId="77777777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108" w:right="-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D60824C" w14:textId="416FC022" w:rsidR="00FD702D" w:rsidRPr="00616E3E" w:rsidRDefault="00A81487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6,698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</w:tcPr>
          <w:p w14:paraId="3A73701B" w14:textId="77777777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108" w:right="-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9A0951F" w14:textId="3BBF592B" w:rsidR="00FD702D" w:rsidRPr="00616E3E" w:rsidRDefault="00FD702D" w:rsidP="00FD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1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bookmarkEnd w:id="9"/>
    </w:tbl>
    <w:p w14:paraId="6882AAA8" w14:textId="77777777" w:rsidR="005F541A" w:rsidRDefault="005F541A" w:rsidP="00094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F53C0C0" w14:textId="77777777" w:rsidR="005F541A" w:rsidRDefault="005F5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5E4FCD93" w14:textId="77777777" w:rsidR="00D34FB1" w:rsidRDefault="00D34FB1" w:rsidP="00094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42EDE9F" w14:textId="595ABCA1" w:rsidR="00893A1E" w:rsidRPr="00616E3E" w:rsidRDefault="00893A1E" w:rsidP="00094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u w:val="single"/>
          <w:lang w:val="en-GB"/>
        </w:rPr>
      </w:pPr>
      <w:r w:rsidRPr="00616E3E">
        <w:rPr>
          <w:rFonts w:ascii="Cordia New" w:hAnsi="Cordia New" w:cs="Cordia New"/>
          <w:sz w:val="26"/>
          <w:szCs w:val="26"/>
          <w:u w:val="single"/>
          <w:cs/>
          <w:lang w:val="en-GB"/>
        </w:rPr>
        <w:t>การวิเคราะห์ความอ่อนไหว</w:t>
      </w:r>
    </w:p>
    <w:p w14:paraId="6DB8AA31" w14:textId="77777777" w:rsidR="00CD194B" w:rsidRDefault="00CD194B" w:rsidP="00094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5F5989A" w14:textId="58A5148C" w:rsidR="00DD5860" w:rsidRDefault="00893A1E" w:rsidP="00094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16E3E">
        <w:rPr>
          <w:rFonts w:ascii="Cordia New" w:hAnsi="Cordia New" w:cs="Cordia New"/>
          <w:sz w:val="26"/>
          <w:szCs w:val="26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</w:t>
      </w:r>
      <w:r w:rsidR="00226264">
        <w:rPr>
          <w:rFonts w:ascii="Cordia New" w:hAnsi="Cordia New" w:cs="Cordia New" w:hint="cs"/>
          <w:sz w:val="26"/>
          <w:szCs w:val="26"/>
          <w:cs/>
          <w:lang w:val="en-GB"/>
        </w:rPr>
        <w:t>ประมาณการหนี้สิน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>ผลประโยชน์ที่กำหนดไว้เป็นจำนวนเงินดังต่อไปนี้</w:t>
      </w:r>
    </w:p>
    <w:p w14:paraId="7B291E49" w14:textId="77777777" w:rsidR="00355DE5" w:rsidRPr="00616E3E" w:rsidRDefault="00355DE5" w:rsidP="00094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Style w:val="TableGrid"/>
        <w:tblW w:w="9104" w:type="dxa"/>
        <w:tblInd w:w="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4419"/>
        <w:gridCol w:w="1175"/>
        <w:gridCol w:w="1170"/>
        <w:gridCol w:w="1170"/>
        <w:gridCol w:w="1170"/>
      </w:tblGrid>
      <w:tr w:rsidR="00F55D52" w:rsidRPr="00FD702D" w14:paraId="56383D18" w14:textId="77777777" w:rsidTr="00B55B6C">
        <w:trPr>
          <w:tblHeader/>
        </w:trPr>
        <w:tc>
          <w:tcPr>
            <w:tcW w:w="4419" w:type="dxa"/>
            <w:vAlign w:val="bottom"/>
          </w:tcPr>
          <w:p w14:paraId="3E405D8F" w14:textId="47CE150D" w:rsidR="00E1351B" w:rsidRPr="00FD702D" w:rsidRDefault="00CD194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 w:bidi="ar-SA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FD702D">
              <w:rPr>
                <w:rFonts w:ascii="Cordia New" w:hAnsi="Cordia New" w:cs="Cordia New"/>
                <w:sz w:val="26"/>
                <w:szCs w:val="26"/>
                <w:lang w:bidi="ar-SA"/>
              </w:rPr>
              <w:t xml:space="preserve">: </w:t>
            </w: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4680" w:type="dxa"/>
            <w:gridSpan w:val="4"/>
            <w:vAlign w:val="bottom"/>
          </w:tcPr>
          <w:p w14:paraId="4652168F" w14:textId="6FE578C0" w:rsidR="00E1351B" w:rsidRPr="00FD702D" w:rsidRDefault="00E1351B" w:rsidP="00CD19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274E7A" w:rsidRPr="00FD702D">
              <w:rPr>
                <w:rFonts w:ascii="Cordia New" w:hAnsi="Cordia New" w:cs="Cordia New"/>
                <w:sz w:val="26"/>
                <w:szCs w:val="26"/>
              </w:rPr>
              <w:t>56</w:t>
            </w:r>
            <w:r w:rsidR="00CD194B" w:rsidRPr="00FD702D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  <w:tr w:rsidR="00580126" w:rsidRPr="00FD702D" w14:paraId="0628C921" w14:textId="77777777" w:rsidTr="00B55B6C">
        <w:trPr>
          <w:tblHeader/>
        </w:trPr>
        <w:tc>
          <w:tcPr>
            <w:tcW w:w="4419" w:type="dxa"/>
            <w:vAlign w:val="bottom"/>
          </w:tcPr>
          <w:p w14:paraId="645C1574" w14:textId="77777777" w:rsidR="00081923" w:rsidRPr="00FD702D" w:rsidRDefault="00081923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3BAFE932" w14:textId="77777777" w:rsidR="00081923" w:rsidRPr="00FD702D" w:rsidRDefault="00081923" w:rsidP="00CD19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691E5C6" w14:textId="36C2ECE4" w:rsidR="00081923" w:rsidRPr="00FD702D" w:rsidRDefault="00996D25" w:rsidP="00CD19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0126" w:rsidRPr="00FD702D" w14:paraId="7F547292" w14:textId="77777777" w:rsidTr="00B55B6C">
        <w:trPr>
          <w:tblHeader/>
        </w:trPr>
        <w:tc>
          <w:tcPr>
            <w:tcW w:w="4419" w:type="dxa"/>
            <w:hideMark/>
          </w:tcPr>
          <w:p w14:paraId="686A0656" w14:textId="709D351B" w:rsidR="00081923" w:rsidRPr="00FD702D" w:rsidRDefault="00081923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468209E0" w14:textId="38642160" w:rsidR="00081923" w:rsidRPr="006211F3" w:rsidRDefault="005A535C" w:rsidP="006211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5C1C127" w14:textId="247B1815" w:rsidR="00081923" w:rsidRPr="006211F3" w:rsidRDefault="005A535C" w:rsidP="006211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170" w:type="dxa"/>
          </w:tcPr>
          <w:p w14:paraId="751BA26C" w14:textId="6D4CF221" w:rsidR="00081923" w:rsidRPr="006211F3" w:rsidRDefault="005A535C" w:rsidP="006211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4032FE59" w14:textId="27F6AF68" w:rsidR="00081923" w:rsidRPr="006211F3" w:rsidRDefault="005A535C" w:rsidP="006211F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ลดลง</w:t>
            </w:r>
          </w:p>
        </w:tc>
      </w:tr>
      <w:tr w:rsidR="00580126" w:rsidRPr="00FD702D" w14:paraId="13561767" w14:textId="77777777" w:rsidTr="00B55B6C">
        <w:tc>
          <w:tcPr>
            <w:tcW w:w="4419" w:type="dxa"/>
          </w:tcPr>
          <w:p w14:paraId="35F70F81" w14:textId="19F55B04" w:rsidR="00710FAB" w:rsidRPr="00FD702D" w:rsidRDefault="00710FA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D70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อัตราคิดลด</w:t>
            </w:r>
            <w:r w:rsidR="0059618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เปลี่ยนแปลง</w:t>
            </w:r>
            <w:r w:rsidR="00E9597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ร้อยละ </w:t>
            </w:r>
            <w:r w:rsidR="00E95978">
              <w:rPr>
                <w:rFonts w:ascii="Cordia New" w:hAnsi="Cordia New" w:cs="Cordia New"/>
                <w:b/>
                <w:bCs/>
                <w:sz w:val="26"/>
                <w:szCs w:val="26"/>
              </w:rPr>
              <w:t>0.5</w:t>
            </w:r>
          </w:p>
        </w:tc>
        <w:tc>
          <w:tcPr>
            <w:tcW w:w="1170" w:type="dxa"/>
          </w:tcPr>
          <w:p w14:paraId="621A9543" w14:textId="77777777" w:rsidR="00710FAB" w:rsidRPr="00FD702D" w:rsidRDefault="00710FA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30DD1D88" w14:textId="77777777" w:rsidR="00710FAB" w:rsidRPr="00FD702D" w:rsidRDefault="00710FA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2DC2BD5A" w14:textId="77777777" w:rsidR="00710FAB" w:rsidRPr="00FD702D" w:rsidRDefault="00710FA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22E70275" w14:textId="77777777" w:rsidR="00710FAB" w:rsidRPr="00FD702D" w:rsidRDefault="00710FAB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</w:tr>
      <w:tr w:rsidR="00AC1C0A" w:rsidRPr="00FD702D" w14:paraId="294FF9DE" w14:textId="77777777" w:rsidTr="00B55B6C">
        <w:tc>
          <w:tcPr>
            <w:tcW w:w="4419" w:type="dxa"/>
            <w:hideMark/>
          </w:tcPr>
          <w:p w14:paraId="65BC4DDD" w14:textId="40ECC6BB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การเพิ่มขึ้น (ลดลง) ของ</w:t>
            </w:r>
            <w:r w:rsidR="00226264"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ประมาณการ</w:t>
            </w: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170" w:type="dxa"/>
            <w:vAlign w:val="bottom"/>
          </w:tcPr>
          <w:p w14:paraId="0403F6D3" w14:textId="18F99374" w:rsidR="00C148B5" w:rsidRPr="00FD702D" w:rsidRDefault="00BE5F62" w:rsidP="00CD19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</w:pPr>
            <w:r w:rsidRPr="00BE5F62">
              <w:rPr>
                <w:rFonts w:ascii="Cordia New" w:hAnsi="Cordia New" w:cs="Cordia New"/>
                <w:sz w:val="26"/>
                <w:szCs w:val="26"/>
                <w:lang w:eastAsia="en-GB"/>
              </w:rPr>
              <w:t>(1,</w:t>
            </w:r>
            <w:r w:rsidR="00B12EBC">
              <w:rPr>
                <w:rFonts w:ascii="Cordia New" w:hAnsi="Cordia New" w:cs="Cordia New"/>
                <w:sz w:val="26"/>
                <w:szCs w:val="26"/>
                <w:lang w:eastAsia="en-GB"/>
              </w:rPr>
              <w:t>216</w:t>
            </w:r>
            <w:r w:rsidRPr="00BE5F62">
              <w:rPr>
                <w:rFonts w:ascii="Cordia New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70" w:type="dxa"/>
            <w:vAlign w:val="bottom"/>
          </w:tcPr>
          <w:p w14:paraId="2720A078" w14:textId="696B8F3B" w:rsidR="00C148B5" w:rsidRPr="00FD702D" w:rsidRDefault="00977E0D" w:rsidP="00CD19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eastAsia="en-GB" w:bidi="ar-SA"/>
              </w:rPr>
            </w:pPr>
            <w:r w:rsidRPr="00977E0D">
              <w:rPr>
                <w:rFonts w:ascii="Cordia New" w:hAnsi="Cordia New" w:cs="Cordia New"/>
                <w:sz w:val="26"/>
                <w:szCs w:val="26"/>
                <w:lang w:eastAsia="en-GB" w:bidi="ar-SA"/>
              </w:rPr>
              <w:t>1,</w:t>
            </w:r>
            <w:r w:rsidR="00122C98">
              <w:rPr>
                <w:rFonts w:ascii="Cordia New" w:hAnsi="Cordia New" w:cs="Cordia New"/>
                <w:sz w:val="26"/>
                <w:szCs w:val="26"/>
                <w:lang w:eastAsia="en-GB" w:bidi="ar-SA"/>
              </w:rPr>
              <w:t>314</w:t>
            </w:r>
          </w:p>
        </w:tc>
        <w:tc>
          <w:tcPr>
            <w:tcW w:w="1170" w:type="dxa"/>
            <w:vAlign w:val="bottom"/>
          </w:tcPr>
          <w:p w14:paraId="29B8EEB1" w14:textId="005904C4" w:rsidR="00C148B5" w:rsidRPr="00FD702D" w:rsidRDefault="00A81487" w:rsidP="00CD19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eastAsia="en-GB"/>
              </w:rPr>
              <w:t>(1,</w:t>
            </w:r>
            <w:r w:rsidR="00821CB7">
              <w:rPr>
                <w:rFonts w:ascii="Cordia New" w:hAnsi="Cordia New" w:cs="Cordia New"/>
                <w:sz w:val="26"/>
                <w:szCs w:val="26"/>
                <w:lang w:eastAsia="en-GB"/>
              </w:rPr>
              <w:t>19</w:t>
            </w:r>
            <w:r w:rsidR="00A81410">
              <w:rPr>
                <w:rFonts w:ascii="Cordia New" w:hAnsi="Cordia New" w:cs="Cordia New"/>
                <w:sz w:val="26"/>
                <w:szCs w:val="26"/>
                <w:lang w:eastAsia="en-GB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70" w:type="dxa"/>
            <w:vAlign w:val="bottom"/>
          </w:tcPr>
          <w:p w14:paraId="36A9C0A3" w14:textId="5290761C" w:rsidR="00C148B5" w:rsidRPr="00FD702D" w:rsidRDefault="00A81487" w:rsidP="00CD19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eastAsia="en-GB"/>
              </w:rPr>
              <w:t>1,2</w:t>
            </w:r>
            <w:r w:rsidR="00821CB7">
              <w:rPr>
                <w:rFonts w:ascii="Cordia New" w:hAnsi="Cordia New" w:cs="Cordia New"/>
                <w:sz w:val="26"/>
                <w:szCs w:val="26"/>
                <w:lang w:eastAsia="en-GB"/>
              </w:rPr>
              <w:t>90</w:t>
            </w:r>
          </w:p>
        </w:tc>
      </w:tr>
      <w:tr w:rsidR="00580126" w:rsidRPr="00FD702D" w14:paraId="71AD4DA1" w14:textId="77777777" w:rsidTr="00B55B6C">
        <w:trPr>
          <w:trHeight w:val="229"/>
        </w:trPr>
        <w:tc>
          <w:tcPr>
            <w:tcW w:w="4419" w:type="dxa"/>
          </w:tcPr>
          <w:p w14:paraId="7C318C84" w14:textId="6004749C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13E8A01D" w14:textId="77777777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5E532B43" w14:textId="77777777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37AF820E" w14:textId="77777777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</w:tcPr>
          <w:p w14:paraId="631D2F52" w14:textId="77777777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F55D52" w:rsidRPr="00FD702D" w14:paraId="504874C1" w14:textId="77777777" w:rsidTr="00B55B6C">
        <w:tc>
          <w:tcPr>
            <w:tcW w:w="5594" w:type="dxa"/>
            <w:gridSpan w:val="2"/>
            <w:vAlign w:val="bottom"/>
          </w:tcPr>
          <w:p w14:paraId="1DB94ACB" w14:textId="57BD5571" w:rsidR="00C148B5" w:rsidRPr="00FD702D" w:rsidRDefault="00E95978" w:rsidP="00E9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FD70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อัตราการเพิ่มขึ้นของเงินเดือน</w:t>
            </w:r>
            <w:r w:rsidR="0059618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เปลี่ยนแปลง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687722DD" w14:textId="77777777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3D815F50" w14:textId="77777777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2732508A" w14:textId="77777777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AC1C0A" w:rsidRPr="00FD702D" w14:paraId="66AB46D6" w14:textId="77777777" w:rsidTr="00B55B6C">
        <w:tc>
          <w:tcPr>
            <w:tcW w:w="4419" w:type="dxa"/>
            <w:hideMark/>
          </w:tcPr>
          <w:p w14:paraId="06B3F9EA" w14:textId="1F7C0EA9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การเพิ่มขึ้น (ลดลง) ของ</w:t>
            </w:r>
            <w:r w:rsidR="00226264"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ประมาณการ</w:t>
            </w: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170" w:type="dxa"/>
            <w:vAlign w:val="bottom"/>
          </w:tcPr>
          <w:p w14:paraId="41874BC4" w14:textId="537DD706" w:rsidR="00C148B5" w:rsidRPr="00FD702D" w:rsidRDefault="003461EA" w:rsidP="00CD194B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eastAsia="en-GB" w:bidi="ar-SA"/>
              </w:rPr>
            </w:pPr>
            <w:r w:rsidRPr="003461EA">
              <w:rPr>
                <w:rFonts w:ascii="Cordia New" w:hAnsi="Cordia New" w:cs="Cordia New"/>
                <w:sz w:val="26"/>
                <w:szCs w:val="26"/>
                <w:lang w:eastAsia="en-GB" w:bidi="ar-SA"/>
              </w:rPr>
              <w:t>2,271</w:t>
            </w:r>
          </w:p>
        </w:tc>
        <w:tc>
          <w:tcPr>
            <w:tcW w:w="1170" w:type="dxa"/>
            <w:vAlign w:val="bottom"/>
          </w:tcPr>
          <w:p w14:paraId="7E727C29" w14:textId="50BE23C9" w:rsidR="00C148B5" w:rsidRPr="00FD702D" w:rsidRDefault="00E919DA" w:rsidP="00CD194B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</w:pPr>
            <w:r w:rsidRPr="00E919DA">
              <w:rPr>
                <w:rFonts w:ascii="Cordia New" w:hAnsi="Cordia New" w:cs="Cordia New"/>
                <w:sz w:val="26"/>
                <w:szCs w:val="26"/>
                <w:lang w:eastAsia="en-GB"/>
              </w:rPr>
              <w:t>(1,990)</w:t>
            </w:r>
          </w:p>
        </w:tc>
        <w:tc>
          <w:tcPr>
            <w:tcW w:w="1170" w:type="dxa"/>
            <w:vAlign w:val="bottom"/>
          </w:tcPr>
          <w:p w14:paraId="0912288F" w14:textId="42C4FDA0" w:rsidR="00C148B5" w:rsidRPr="00FD702D" w:rsidRDefault="00A81487" w:rsidP="00CD194B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eastAsia="en-GB"/>
              </w:rPr>
              <w:t>2,231</w:t>
            </w:r>
          </w:p>
        </w:tc>
        <w:tc>
          <w:tcPr>
            <w:tcW w:w="1170" w:type="dxa"/>
            <w:vAlign w:val="bottom"/>
          </w:tcPr>
          <w:p w14:paraId="18AAAC93" w14:textId="35F72BE3" w:rsidR="00C148B5" w:rsidRPr="00FD702D" w:rsidRDefault="00A81487" w:rsidP="00CD194B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eastAsia="en-GB"/>
              </w:rPr>
              <w:t>(1,954)</w:t>
            </w:r>
          </w:p>
        </w:tc>
      </w:tr>
      <w:tr w:rsidR="00AC1C0A" w:rsidRPr="00FD702D" w14:paraId="48089AD6" w14:textId="77777777" w:rsidTr="00B55B6C">
        <w:tc>
          <w:tcPr>
            <w:tcW w:w="4419" w:type="dxa"/>
            <w:vAlign w:val="bottom"/>
          </w:tcPr>
          <w:p w14:paraId="0CC24DB1" w14:textId="44D0DFF5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152B2A63" w14:textId="77777777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3405DC73" w14:textId="77777777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5FE7025D" w14:textId="77777777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3C529AC7" w14:textId="77777777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AC1C0A" w:rsidRPr="00FD702D" w14:paraId="0A6D7CDF" w14:textId="77777777" w:rsidTr="00B55B6C">
        <w:tc>
          <w:tcPr>
            <w:tcW w:w="4419" w:type="dxa"/>
            <w:vAlign w:val="bottom"/>
          </w:tcPr>
          <w:p w14:paraId="10DF5FE5" w14:textId="56335B49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D70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อัตราการหมุนเวียนพนักงาน</w:t>
            </w:r>
            <w:r w:rsidR="0059618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เปลี่ยนแปลง</w:t>
            </w:r>
            <w:r w:rsidR="00E9597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597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E95978">
              <w:rPr>
                <w:rFonts w:ascii="Cordia New" w:hAnsi="Cordia New" w:cs="Cordi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170" w:type="dxa"/>
            <w:vAlign w:val="bottom"/>
          </w:tcPr>
          <w:p w14:paraId="646E9680" w14:textId="77777777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0190A331" w14:textId="77777777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24D1377D" w14:textId="77777777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094A8218" w14:textId="77777777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AC1C0A" w:rsidRPr="00FD702D" w14:paraId="4D3F12C5" w14:textId="77777777" w:rsidTr="00B55B6C">
        <w:tc>
          <w:tcPr>
            <w:tcW w:w="4419" w:type="dxa"/>
          </w:tcPr>
          <w:p w14:paraId="0D28D5B8" w14:textId="7E21FEC6" w:rsidR="00C148B5" w:rsidRPr="00FD702D" w:rsidRDefault="00C148B5" w:rsidP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การเพิ่มขึ้น (ลดลง) ของ</w:t>
            </w:r>
            <w:r w:rsidR="00226264"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ประมาณการ</w:t>
            </w: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170" w:type="dxa"/>
            <w:vAlign w:val="bottom"/>
          </w:tcPr>
          <w:p w14:paraId="729B9C61" w14:textId="42AC747A" w:rsidR="00C148B5" w:rsidRPr="00FD702D" w:rsidRDefault="00480260" w:rsidP="00CD19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</w:pPr>
            <w:r w:rsidRPr="00480260">
              <w:rPr>
                <w:rFonts w:ascii="Cordia New" w:hAnsi="Cordia New" w:cs="Cordia New"/>
                <w:sz w:val="26"/>
                <w:szCs w:val="26"/>
                <w:lang w:eastAsia="en-GB"/>
              </w:rPr>
              <w:t>(2,</w:t>
            </w:r>
            <w:r w:rsidR="005A535C" w:rsidRPr="00C85F7D">
              <w:rPr>
                <w:rFonts w:ascii="Cordia New" w:hAnsi="Cordia New" w:cs="Cordia New"/>
                <w:sz w:val="26"/>
                <w:szCs w:val="26"/>
                <w:lang w:eastAsia="en-GB"/>
              </w:rPr>
              <w:t>742</w:t>
            </w:r>
            <w:r w:rsidRPr="00480260">
              <w:rPr>
                <w:rFonts w:ascii="Cordia New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70" w:type="dxa"/>
            <w:vAlign w:val="bottom"/>
          </w:tcPr>
          <w:p w14:paraId="56CB1957" w14:textId="07CA3DAE" w:rsidR="00C148B5" w:rsidRPr="00FD702D" w:rsidRDefault="006E3175" w:rsidP="00CD19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 w:rsidRPr="006E3175">
              <w:rPr>
                <w:rFonts w:ascii="Cordia New" w:hAnsi="Cordia New" w:cs="Cordia New"/>
                <w:sz w:val="26"/>
                <w:szCs w:val="26"/>
                <w:lang w:eastAsia="en-GB" w:bidi="ar-SA"/>
              </w:rPr>
              <w:t>3,</w:t>
            </w:r>
            <w:r w:rsidR="005A535C" w:rsidRPr="00A217F3">
              <w:rPr>
                <w:rFonts w:ascii="Cordia New" w:hAnsi="Cordia New" w:cs="Cordia New"/>
                <w:sz w:val="26"/>
                <w:szCs w:val="26"/>
                <w:lang w:eastAsia="en-GB" w:bidi="ar-SA"/>
              </w:rPr>
              <w:t>273</w:t>
            </w:r>
          </w:p>
        </w:tc>
        <w:tc>
          <w:tcPr>
            <w:tcW w:w="1170" w:type="dxa"/>
            <w:vAlign w:val="bottom"/>
          </w:tcPr>
          <w:p w14:paraId="48981238" w14:textId="6BEEAAFD" w:rsidR="00C148B5" w:rsidRPr="00FD702D" w:rsidRDefault="00A81487" w:rsidP="00CD19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eastAsia="en-GB"/>
              </w:rPr>
              <w:t>(2,600)</w:t>
            </w:r>
          </w:p>
        </w:tc>
        <w:tc>
          <w:tcPr>
            <w:tcW w:w="1170" w:type="dxa"/>
            <w:vAlign w:val="bottom"/>
          </w:tcPr>
          <w:p w14:paraId="0CFFD29A" w14:textId="6BE35E2B" w:rsidR="00C148B5" w:rsidRPr="00FD702D" w:rsidRDefault="00A81487" w:rsidP="00CD19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eastAsia="en-GB"/>
              </w:rPr>
              <w:t>3,061</w:t>
            </w:r>
          </w:p>
        </w:tc>
      </w:tr>
    </w:tbl>
    <w:p w14:paraId="5F0A518D" w14:textId="77777777" w:rsidR="00CD194B" w:rsidRPr="00FD702D" w:rsidRDefault="00CD194B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Style w:val="TableGrid"/>
        <w:tblW w:w="9108" w:type="dxa"/>
        <w:tblInd w:w="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4419"/>
        <w:gridCol w:w="1175"/>
        <w:gridCol w:w="1170"/>
        <w:gridCol w:w="1165"/>
        <w:gridCol w:w="1179"/>
      </w:tblGrid>
      <w:tr w:rsidR="00F55D52" w:rsidRPr="00FD702D" w14:paraId="64FAD722" w14:textId="77777777" w:rsidTr="00B55B6C">
        <w:trPr>
          <w:tblHeader/>
        </w:trPr>
        <w:tc>
          <w:tcPr>
            <w:tcW w:w="4419" w:type="dxa"/>
            <w:vAlign w:val="bottom"/>
          </w:tcPr>
          <w:p w14:paraId="4424B834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 w:bidi="ar-SA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FD702D">
              <w:rPr>
                <w:rFonts w:ascii="Cordia New" w:hAnsi="Cordia New" w:cs="Cordia New"/>
                <w:sz w:val="26"/>
                <w:szCs w:val="26"/>
                <w:lang w:bidi="ar-SA"/>
              </w:rPr>
              <w:t xml:space="preserve">: </w:t>
            </w: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4689" w:type="dxa"/>
            <w:gridSpan w:val="4"/>
            <w:vAlign w:val="bottom"/>
          </w:tcPr>
          <w:p w14:paraId="4FBB716A" w14:textId="77777777" w:rsidR="00CD194B" w:rsidRPr="00FD702D" w:rsidRDefault="00CD19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  <w:tr w:rsidR="00580126" w:rsidRPr="00FD702D" w14:paraId="6B504B40" w14:textId="77777777" w:rsidTr="00B55B6C">
        <w:trPr>
          <w:tblHeader/>
        </w:trPr>
        <w:tc>
          <w:tcPr>
            <w:tcW w:w="4419" w:type="dxa"/>
            <w:vAlign w:val="bottom"/>
          </w:tcPr>
          <w:p w14:paraId="061C1536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45" w:type="dxa"/>
            <w:gridSpan w:val="2"/>
            <w:vAlign w:val="bottom"/>
            <w:hideMark/>
          </w:tcPr>
          <w:p w14:paraId="7E6674A2" w14:textId="77777777" w:rsidR="00CD194B" w:rsidRPr="00FD702D" w:rsidRDefault="00CD19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4" w:type="dxa"/>
            <w:gridSpan w:val="2"/>
            <w:vAlign w:val="bottom"/>
            <w:hideMark/>
          </w:tcPr>
          <w:p w14:paraId="3B9557A6" w14:textId="77777777" w:rsidR="00CD194B" w:rsidRPr="00FD702D" w:rsidRDefault="00CD19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0126" w:rsidRPr="00FD702D" w14:paraId="24C9161C" w14:textId="77777777" w:rsidTr="00B55B6C">
        <w:trPr>
          <w:tblHeader/>
        </w:trPr>
        <w:tc>
          <w:tcPr>
            <w:tcW w:w="4419" w:type="dxa"/>
            <w:vAlign w:val="bottom"/>
            <w:hideMark/>
          </w:tcPr>
          <w:p w14:paraId="0263CF30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1175" w:type="dxa"/>
            <w:vAlign w:val="bottom"/>
            <w:hideMark/>
          </w:tcPr>
          <w:p w14:paraId="676F324D" w14:textId="483508AB" w:rsidR="00CD194B" w:rsidRPr="005A535C" w:rsidRDefault="00CD19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  <w:hideMark/>
          </w:tcPr>
          <w:p w14:paraId="2EB88D50" w14:textId="106E82EE" w:rsidR="00CD194B" w:rsidRPr="005A535C" w:rsidRDefault="00CD19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165" w:type="dxa"/>
            <w:vAlign w:val="bottom"/>
            <w:hideMark/>
          </w:tcPr>
          <w:p w14:paraId="42891EA7" w14:textId="6DB08907" w:rsidR="00CD194B" w:rsidRPr="005A535C" w:rsidRDefault="00CD19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9" w:type="dxa"/>
            <w:vAlign w:val="bottom"/>
            <w:hideMark/>
          </w:tcPr>
          <w:p w14:paraId="73ABE6FB" w14:textId="07B4F4D1" w:rsidR="00CD194B" w:rsidRPr="005A535C" w:rsidRDefault="00CD19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ลดลง</w:t>
            </w:r>
          </w:p>
        </w:tc>
      </w:tr>
      <w:tr w:rsidR="00EA5DB2" w:rsidRPr="00FD702D" w14:paraId="6288CBF4" w14:textId="77777777" w:rsidTr="00B55B6C">
        <w:trPr>
          <w:tblHeader/>
        </w:trPr>
        <w:tc>
          <w:tcPr>
            <w:tcW w:w="4419" w:type="dxa"/>
            <w:hideMark/>
          </w:tcPr>
          <w:p w14:paraId="5161EB70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5" w:type="dxa"/>
          </w:tcPr>
          <w:p w14:paraId="34921B87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6436DCD6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5" w:type="dxa"/>
          </w:tcPr>
          <w:p w14:paraId="27C2F2EF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9" w:type="dxa"/>
          </w:tcPr>
          <w:p w14:paraId="7CEE7198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</w:tr>
      <w:tr w:rsidR="00EA5DB2" w:rsidRPr="00FD702D" w14:paraId="20873B27" w14:textId="77777777" w:rsidTr="00B55B6C">
        <w:tc>
          <w:tcPr>
            <w:tcW w:w="4419" w:type="dxa"/>
          </w:tcPr>
          <w:p w14:paraId="350533AC" w14:textId="479996DA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D70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อัตราคิดลด</w:t>
            </w:r>
            <w:r w:rsidR="0059618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เปลี่ยนแปลง</w:t>
            </w:r>
            <w:r w:rsidR="00E9597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597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E95978">
              <w:rPr>
                <w:rFonts w:ascii="Cordia New" w:hAnsi="Cordia New" w:cs="Cordia New"/>
                <w:b/>
                <w:bCs/>
                <w:sz w:val="26"/>
                <w:szCs w:val="26"/>
              </w:rPr>
              <w:t>0.5</w:t>
            </w:r>
          </w:p>
        </w:tc>
        <w:tc>
          <w:tcPr>
            <w:tcW w:w="1175" w:type="dxa"/>
          </w:tcPr>
          <w:p w14:paraId="239C13C5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35AF2E94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5" w:type="dxa"/>
          </w:tcPr>
          <w:p w14:paraId="1C9ABE95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9" w:type="dxa"/>
          </w:tcPr>
          <w:p w14:paraId="778E134C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</w:tr>
      <w:tr w:rsidR="00EA5DB2" w:rsidRPr="00FD702D" w14:paraId="7F569C91" w14:textId="77777777" w:rsidTr="00B55B6C">
        <w:tc>
          <w:tcPr>
            <w:tcW w:w="4419" w:type="dxa"/>
            <w:hideMark/>
          </w:tcPr>
          <w:p w14:paraId="7EF51A69" w14:textId="0BAD974B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การเพิ่มขึ้น (ลดลง) ของ</w:t>
            </w:r>
            <w:r w:rsidR="00226264"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ประมาณการ</w:t>
            </w: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175" w:type="dxa"/>
            <w:vAlign w:val="bottom"/>
          </w:tcPr>
          <w:p w14:paraId="1C0326C8" w14:textId="77777777" w:rsidR="00CD194B" w:rsidRPr="00FD702D" w:rsidRDefault="00CD19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lang w:eastAsia="en-GB"/>
              </w:rPr>
              <w:t>(869)</w:t>
            </w:r>
          </w:p>
        </w:tc>
        <w:tc>
          <w:tcPr>
            <w:tcW w:w="1170" w:type="dxa"/>
            <w:vAlign w:val="bottom"/>
          </w:tcPr>
          <w:p w14:paraId="3FF38B37" w14:textId="77777777" w:rsidR="00CD194B" w:rsidRPr="00FD702D" w:rsidRDefault="00CD19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eastAsia="en-GB" w:bidi="ar-SA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lang w:eastAsia="en-GB" w:bidi="ar-SA"/>
              </w:rPr>
              <w:t>938</w:t>
            </w:r>
          </w:p>
        </w:tc>
        <w:tc>
          <w:tcPr>
            <w:tcW w:w="1165" w:type="dxa"/>
            <w:vAlign w:val="bottom"/>
          </w:tcPr>
          <w:p w14:paraId="7D309E89" w14:textId="77777777" w:rsidR="00CD194B" w:rsidRPr="00FD702D" w:rsidRDefault="00CD19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lang w:eastAsia="en-GB"/>
              </w:rPr>
              <w:t>(860)</w:t>
            </w:r>
          </w:p>
        </w:tc>
        <w:tc>
          <w:tcPr>
            <w:tcW w:w="1179" w:type="dxa"/>
            <w:vAlign w:val="bottom"/>
          </w:tcPr>
          <w:p w14:paraId="4D3EDAA4" w14:textId="77777777" w:rsidR="00CD194B" w:rsidRPr="00FD702D" w:rsidRDefault="00CD19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lang w:eastAsia="en-GB"/>
              </w:rPr>
              <w:t>928</w:t>
            </w:r>
          </w:p>
        </w:tc>
      </w:tr>
      <w:tr w:rsidR="00EA5DB2" w:rsidRPr="00FD702D" w14:paraId="2AE1B77B" w14:textId="77777777" w:rsidTr="00B55B6C">
        <w:trPr>
          <w:trHeight w:val="229"/>
        </w:trPr>
        <w:tc>
          <w:tcPr>
            <w:tcW w:w="4419" w:type="dxa"/>
          </w:tcPr>
          <w:p w14:paraId="38C16275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5" w:type="dxa"/>
          </w:tcPr>
          <w:p w14:paraId="6DEAFF0A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</w:tcPr>
          <w:p w14:paraId="6B4708FC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5" w:type="dxa"/>
          </w:tcPr>
          <w:p w14:paraId="1F308A2F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79" w:type="dxa"/>
          </w:tcPr>
          <w:p w14:paraId="2431F070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BC043F" w:rsidRPr="00FD702D" w14:paraId="2914B990" w14:textId="77777777" w:rsidTr="00B55B6C">
        <w:tc>
          <w:tcPr>
            <w:tcW w:w="5594" w:type="dxa"/>
            <w:gridSpan w:val="2"/>
            <w:hideMark/>
          </w:tcPr>
          <w:p w14:paraId="6DFE3157" w14:textId="79D218E5" w:rsidR="00CD194B" w:rsidRPr="00FD702D" w:rsidRDefault="00E95978" w:rsidP="00E9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FD70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อัตราการเพิ่มขึ้นของเงินเดือน</w:t>
            </w:r>
            <w:r w:rsidR="0059618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เปลี่ยนแปลง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 ร้อยละ 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0.5</w:t>
            </w:r>
          </w:p>
        </w:tc>
        <w:tc>
          <w:tcPr>
            <w:tcW w:w="1170" w:type="dxa"/>
            <w:vAlign w:val="bottom"/>
          </w:tcPr>
          <w:p w14:paraId="4BB7B70A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5" w:type="dxa"/>
            <w:vAlign w:val="bottom"/>
          </w:tcPr>
          <w:p w14:paraId="61F5CBC7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79" w:type="dxa"/>
            <w:vAlign w:val="bottom"/>
          </w:tcPr>
          <w:p w14:paraId="2D9786A2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EA5DB2" w:rsidRPr="00FD702D" w14:paraId="6FE73BD8" w14:textId="77777777" w:rsidTr="00B55B6C">
        <w:tc>
          <w:tcPr>
            <w:tcW w:w="4419" w:type="dxa"/>
            <w:hideMark/>
          </w:tcPr>
          <w:p w14:paraId="1B1F9272" w14:textId="42D00186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การเพิ่มขึ้น (ลดลง) ของ</w:t>
            </w:r>
            <w:r w:rsidR="00226264"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ประมาณการ</w:t>
            </w: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175" w:type="dxa"/>
            <w:vAlign w:val="bottom"/>
          </w:tcPr>
          <w:p w14:paraId="2541DDAE" w14:textId="77777777" w:rsidR="00CD194B" w:rsidRPr="00FD702D" w:rsidRDefault="00CD194B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eastAsia="en-GB" w:bidi="ar-SA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lang w:eastAsia="en-GB" w:bidi="ar-SA"/>
              </w:rPr>
              <w:t>929</w:t>
            </w:r>
          </w:p>
        </w:tc>
        <w:tc>
          <w:tcPr>
            <w:tcW w:w="1170" w:type="dxa"/>
            <w:vAlign w:val="bottom"/>
          </w:tcPr>
          <w:p w14:paraId="6AE233E0" w14:textId="77777777" w:rsidR="00CD194B" w:rsidRPr="00FD702D" w:rsidRDefault="00CD194B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lang w:eastAsia="en-GB"/>
              </w:rPr>
              <w:t>(866)</w:t>
            </w:r>
          </w:p>
        </w:tc>
        <w:tc>
          <w:tcPr>
            <w:tcW w:w="1165" w:type="dxa"/>
            <w:vAlign w:val="bottom"/>
          </w:tcPr>
          <w:p w14:paraId="02ED0626" w14:textId="77777777" w:rsidR="00CD194B" w:rsidRPr="00FD702D" w:rsidRDefault="00CD194B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lang w:eastAsia="en-GB"/>
              </w:rPr>
              <w:t>919</w:t>
            </w:r>
          </w:p>
        </w:tc>
        <w:tc>
          <w:tcPr>
            <w:tcW w:w="1179" w:type="dxa"/>
            <w:vAlign w:val="bottom"/>
          </w:tcPr>
          <w:p w14:paraId="5A119753" w14:textId="77777777" w:rsidR="00CD194B" w:rsidRPr="00FD702D" w:rsidRDefault="00CD194B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lang w:eastAsia="en-GB"/>
              </w:rPr>
              <w:t>(857)</w:t>
            </w:r>
          </w:p>
        </w:tc>
      </w:tr>
      <w:tr w:rsidR="00EA5DB2" w:rsidRPr="00FD702D" w14:paraId="0B06DF2E" w14:textId="77777777" w:rsidTr="00B55B6C">
        <w:tc>
          <w:tcPr>
            <w:tcW w:w="4419" w:type="dxa"/>
            <w:vAlign w:val="bottom"/>
          </w:tcPr>
          <w:p w14:paraId="14EFC582" w14:textId="77777777" w:rsidR="006D66B4" w:rsidRPr="00FD702D" w:rsidRDefault="006D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5" w:type="dxa"/>
            <w:vAlign w:val="bottom"/>
          </w:tcPr>
          <w:p w14:paraId="4D78BF67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</w:tcPr>
          <w:p w14:paraId="2C53AE95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5" w:type="dxa"/>
            <w:vAlign w:val="bottom"/>
          </w:tcPr>
          <w:p w14:paraId="215D4DA4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79" w:type="dxa"/>
            <w:vAlign w:val="bottom"/>
          </w:tcPr>
          <w:p w14:paraId="1378594F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BC043F" w:rsidRPr="00FD702D" w14:paraId="23374383" w14:textId="77777777" w:rsidTr="00B55B6C">
        <w:tc>
          <w:tcPr>
            <w:tcW w:w="5594" w:type="dxa"/>
            <w:gridSpan w:val="2"/>
            <w:vAlign w:val="bottom"/>
          </w:tcPr>
          <w:p w14:paraId="74910034" w14:textId="797F6EB5" w:rsidR="00CD194B" w:rsidRPr="00FD702D" w:rsidRDefault="00E9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FD702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อัตราการหมุนเวียนพนักงาน</w:t>
            </w:r>
            <w:r w:rsidR="00596186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เปลี่ยนแปลง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0.5</w:t>
            </w:r>
          </w:p>
        </w:tc>
        <w:tc>
          <w:tcPr>
            <w:tcW w:w="1170" w:type="dxa"/>
            <w:vAlign w:val="bottom"/>
          </w:tcPr>
          <w:p w14:paraId="79C1BF7A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5" w:type="dxa"/>
            <w:vAlign w:val="bottom"/>
          </w:tcPr>
          <w:p w14:paraId="18DB9D70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79" w:type="dxa"/>
            <w:vAlign w:val="bottom"/>
          </w:tcPr>
          <w:p w14:paraId="3C339DBE" w14:textId="77777777" w:rsidR="00CD194B" w:rsidRPr="00FD702D" w:rsidRDefault="00CD1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EA5DB2" w:rsidRPr="00FD702D" w14:paraId="2B579EA1" w14:textId="77777777" w:rsidTr="00B55B6C">
        <w:tc>
          <w:tcPr>
            <w:tcW w:w="4419" w:type="dxa"/>
          </w:tcPr>
          <w:p w14:paraId="1A25C8FE" w14:textId="512769CB" w:rsidR="00CD194B" w:rsidRPr="00FD702D" w:rsidRDefault="00CD194B" w:rsidP="00B55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5" w:hanging="162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การเพิ่มขึ้น (ลดลง) ของ</w:t>
            </w:r>
            <w:r w:rsidR="00226264"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ประมาณการ</w:t>
            </w:r>
            <w:r w:rsidRPr="00FD702D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175" w:type="dxa"/>
            <w:vAlign w:val="bottom"/>
          </w:tcPr>
          <w:p w14:paraId="369C67EE" w14:textId="77777777" w:rsidR="00CD194B" w:rsidRPr="00FD702D" w:rsidRDefault="00CD19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lang w:eastAsia="en-GB"/>
              </w:rPr>
              <w:t>(1,062)</w:t>
            </w:r>
          </w:p>
        </w:tc>
        <w:tc>
          <w:tcPr>
            <w:tcW w:w="1170" w:type="dxa"/>
            <w:vAlign w:val="bottom"/>
          </w:tcPr>
          <w:p w14:paraId="294BDD05" w14:textId="77777777" w:rsidR="00CD194B" w:rsidRPr="00FD702D" w:rsidRDefault="00CD19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eastAsia="en-GB" w:bidi="ar-SA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lang w:eastAsia="en-GB" w:bidi="ar-SA"/>
              </w:rPr>
              <w:t>1,148</w:t>
            </w:r>
          </w:p>
        </w:tc>
        <w:tc>
          <w:tcPr>
            <w:tcW w:w="1165" w:type="dxa"/>
            <w:vAlign w:val="bottom"/>
          </w:tcPr>
          <w:p w14:paraId="5E6ACE33" w14:textId="77777777" w:rsidR="00CD194B" w:rsidRPr="00FD702D" w:rsidRDefault="00CD19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eastAsia="en-GB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lang w:eastAsia="en-GB"/>
              </w:rPr>
              <w:t>(1,049)</w:t>
            </w:r>
          </w:p>
        </w:tc>
        <w:tc>
          <w:tcPr>
            <w:tcW w:w="1179" w:type="dxa"/>
            <w:vAlign w:val="bottom"/>
          </w:tcPr>
          <w:p w14:paraId="42755C02" w14:textId="77777777" w:rsidR="00CD194B" w:rsidRPr="00FD702D" w:rsidRDefault="00CD19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 w:rsidRPr="00FD702D">
              <w:rPr>
                <w:rFonts w:ascii="Cordia New" w:hAnsi="Cordia New" w:cs="Cordia New"/>
                <w:sz w:val="26"/>
                <w:szCs w:val="26"/>
                <w:lang w:eastAsia="en-GB"/>
              </w:rPr>
              <w:t>1,133</w:t>
            </w:r>
          </w:p>
        </w:tc>
      </w:tr>
    </w:tbl>
    <w:p w14:paraId="0FCD9F2D" w14:textId="77777777" w:rsidR="0052576D" w:rsidRDefault="00525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2CE8680A" w14:textId="77777777" w:rsidR="0052576D" w:rsidRDefault="0052576D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0C52314" w14:textId="6E14F6F2" w:rsidR="00F30FDE" w:rsidRPr="00616E3E" w:rsidRDefault="00B22A6E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ณ </w:t>
      </w:r>
      <w:r w:rsidR="00F30FDE"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F30FDE" w:rsidRPr="00616E3E">
        <w:rPr>
          <w:rFonts w:ascii="Cordia New" w:hAnsi="Cordia New" w:cs="Cordia New"/>
          <w:sz w:val="26"/>
          <w:szCs w:val="26"/>
          <w:lang w:val="en-GB"/>
        </w:rPr>
        <w:t xml:space="preserve">31 </w:t>
      </w:r>
      <w:r w:rsidR="00F30FDE"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F30FDE" w:rsidRPr="00616E3E">
        <w:rPr>
          <w:rFonts w:ascii="Cordia New" w:hAnsi="Cordia New" w:cs="Cordia New"/>
          <w:sz w:val="26"/>
          <w:szCs w:val="26"/>
          <w:lang w:val="en-GB"/>
        </w:rPr>
        <w:t>25</w:t>
      </w:r>
      <w:r w:rsidR="00722716" w:rsidRPr="00616E3E">
        <w:rPr>
          <w:rFonts w:ascii="Cordia New" w:hAnsi="Cordia New" w:cs="Cordia New"/>
          <w:sz w:val="26"/>
          <w:szCs w:val="26"/>
          <w:lang w:val="en-GB"/>
        </w:rPr>
        <w:t>6</w:t>
      </w:r>
      <w:r w:rsidR="00CD194B">
        <w:rPr>
          <w:rFonts w:ascii="Cordia New" w:hAnsi="Cordia New" w:cs="Cordia New"/>
          <w:sz w:val="26"/>
          <w:szCs w:val="26"/>
          <w:lang w:val="en-GB"/>
        </w:rPr>
        <w:t>8</w:t>
      </w:r>
      <w:r w:rsidR="00F30FDE" w:rsidRPr="00616E3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30FDE" w:rsidRPr="00616E3E">
        <w:rPr>
          <w:rFonts w:ascii="Cordia New" w:hAnsi="Cordia New" w:cs="Cordia New"/>
          <w:sz w:val="26"/>
          <w:szCs w:val="26"/>
          <w:cs/>
          <w:lang w:val="en-GB"/>
        </w:rPr>
        <w:t>ผลประโยชน์พนักงานที่คาดว่าจะจ่ายก่อนคิดลด มีดังนี้</w:t>
      </w:r>
    </w:p>
    <w:p w14:paraId="05DF8E03" w14:textId="77777777" w:rsidR="00F30FDE" w:rsidRPr="00616E3E" w:rsidRDefault="00F30FDE" w:rsidP="00C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07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716"/>
        <w:gridCol w:w="2016"/>
        <w:gridCol w:w="297"/>
        <w:gridCol w:w="2043"/>
      </w:tblGrid>
      <w:tr w:rsidR="00CD194B" w:rsidRPr="00616E3E" w14:paraId="54ADB7D1" w14:textId="77777777" w:rsidTr="00B55B6C">
        <w:trPr>
          <w:trHeight w:val="325"/>
        </w:trPr>
        <w:tc>
          <w:tcPr>
            <w:tcW w:w="4716" w:type="dxa"/>
            <w:vAlign w:val="bottom"/>
          </w:tcPr>
          <w:p w14:paraId="4B9C2A62" w14:textId="5463C50A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bidi="ar-SA"/>
              </w:rPr>
              <w:t xml:space="preserve">: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พันบาท</w:t>
            </w:r>
            <w:r w:rsidRPr="00616E3E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59259" w14:textId="77777777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55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" w:type="dxa"/>
            <w:vAlign w:val="bottom"/>
          </w:tcPr>
          <w:p w14:paraId="447C2557" w14:textId="77777777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15F9B" w14:textId="71D4EC5C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7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194B" w:rsidRPr="00616E3E" w14:paraId="69AAEE73" w14:textId="77777777" w:rsidTr="00B55B6C">
        <w:trPr>
          <w:trHeight w:hRule="exact" w:val="361"/>
        </w:trPr>
        <w:tc>
          <w:tcPr>
            <w:tcW w:w="4716" w:type="dxa"/>
          </w:tcPr>
          <w:p w14:paraId="2771A618" w14:textId="77777777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2016" w:type="dxa"/>
            <w:vAlign w:val="bottom"/>
          </w:tcPr>
          <w:p w14:paraId="15F177C0" w14:textId="77777777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97" w:type="dxa"/>
          </w:tcPr>
          <w:p w14:paraId="6B8BCB9A" w14:textId="77777777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2043" w:type="dxa"/>
            <w:vAlign w:val="bottom"/>
          </w:tcPr>
          <w:p w14:paraId="6D0EBE64" w14:textId="77777777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eastAsia="en-GB" w:bidi="ar-SA"/>
              </w:rPr>
            </w:pPr>
          </w:p>
        </w:tc>
      </w:tr>
      <w:tr w:rsidR="00CD194B" w:rsidRPr="00616E3E" w14:paraId="0EE9E10B" w14:textId="77777777" w:rsidTr="00B55B6C">
        <w:trPr>
          <w:trHeight w:val="282"/>
        </w:trPr>
        <w:tc>
          <w:tcPr>
            <w:tcW w:w="4716" w:type="dxa"/>
            <w:hideMark/>
          </w:tcPr>
          <w:p w14:paraId="5D8A8FD0" w14:textId="77777777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ภายใน </w:t>
            </w:r>
            <w:r w:rsidRPr="00616E3E">
              <w:rPr>
                <w:rFonts w:ascii="Cordia New" w:hAnsi="Cordia New" w:cs="Cordia New"/>
                <w:sz w:val="26"/>
                <w:szCs w:val="26"/>
                <w:lang w:bidi="ar-SA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vAlign w:val="bottom"/>
          </w:tcPr>
          <w:p w14:paraId="70F8FBCE" w14:textId="6813ED22" w:rsidR="00CD194B" w:rsidRPr="00616E3E" w:rsidRDefault="00FF10F7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eastAsia="en-GB" w:bidi="ar-SA"/>
              </w:rPr>
            </w:pPr>
            <w:r w:rsidRPr="00FF10F7">
              <w:rPr>
                <w:rFonts w:ascii="Cordia New" w:hAnsi="Cordia New" w:cs="Cordia New"/>
                <w:sz w:val="26"/>
                <w:szCs w:val="26"/>
                <w:lang w:eastAsia="en-GB" w:bidi="ar-SA"/>
              </w:rPr>
              <w:t>2,867</w:t>
            </w:r>
          </w:p>
        </w:tc>
        <w:tc>
          <w:tcPr>
            <w:tcW w:w="297" w:type="dxa"/>
          </w:tcPr>
          <w:p w14:paraId="1AE0F10B" w14:textId="77777777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2043" w:type="dxa"/>
            <w:vAlign w:val="bottom"/>
          </w:tcPr>
          <w:p w14:paraId="428BF95B" w14:textId="316F0932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eastAsia="en-GB" w:bidi="ar-SA"/>
              </w:rPr>
              <w:t>2,</w:t>
            </w:r>
            <w:r w:rsidR="00FF10F7" w:rsidRPr="00FF10F7">
              <w:rPr>
                <w:rFonts w:ascii="Cordia New" w:hAnsi="Cordia New" w:cs="Cordia New"/>
                <w:sz w:val="26"/>
                <w:szCs w:val="26"/>
                <w:lang w:eastAsia="en-GB" w:bidi="ar-SA"/>
              </w:rPr>
              <w:t>867</w:t>
            </w:r>
          </w:p>
        </w:tc>
      </w:tr>
      <w:tr w:rsidR="00CD194B" w:rsidRPr="00616E3E" w14:paraId="7C77A4F3" w14:textId="77777777" w:rsidTr="00B55B6C">
        <w:trPr>
          <w:trHeight w:val="282"/>
        </w:trPr>
        <w:tc>
          <w:tcPr>
            <w:tcW w:w="4716" w:type="dxa"/>
            <w:hideMark/>
          </w:tcPr>
          <w:p w14:paraId="3D6B1353" w14:textId="77777777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ระหว่าง </w:t>
            </w:r>
            <w:r w:rsidRPr="00616E3E">
              <w:rPr>
                <w:rFonts w:ascii="Cordia New" w:hAnsi="Cordia New" w:cs="Cordia New"/>
                <w:sz w:val="26"/>
                <w:szCs w:val="26"/>
                <w:lang w:bidi="ar-SA"/>
              </w:rPr>
              <w:t xml:space="preserve">2 - 5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vAlign w:val="bottom"/>
          </w:tcPr>
          <w:p w14:paraId="283A2779" w14:textId="4C4E894A" w:rsidR="00CD194B" w:rsidRPr="00616E3E" w:rsidRDefault="00FF10F7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FF10F7"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  <w:t>6,468</w:t>
            </w:r>
          </w:p>
        </w:tc>
        <w:tc>
          <w:tcPr>
            <w:tcW w:w="297" w:type="dxa"/>
          </w:tcPr>
          <w:p w14:paraId="5A090B72" w14:textId="77777777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2043" w:type="dxa"/>
            <w:vAlign w:val="bottom"/>
          </w:tcPr>
          <w:p w14:paraId="280900FD" w14:textId="0A234003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  <w:t>6,</w:t>
            </w:r>
            <w:r w:rsidR="00FF10F7" w:rsidRPr="00FF10F7"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  <w:t>238</w:t>
            </w:r>
          </w:p>
        </w:tc>
      </w:tr>
      <w:tr w:rsidR="00CD194B" w:rsidRPr="00616E3E" w14:paraId="41A17DE2" w14:textId="77777777" w:rsidTr="00B55B6C">
        <w:trPr>
          <w:trHeight w:val="349"/>
        </w:trPr>
        <w:tc>
          <w:tcPr>
            <w:tcW w:w="4716" w:type="dxa"/>
            <w:hideMark/>
          </w:tcPr>
          <w:p w14:paraId="15000394" w14:textId="77777777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ระหว่าง </w:t>
            </w:r>
            <w:r w:rsidRPr="00616E3E">
              <w:rPr>
                <w:rFonts w:ascii="Cordia New" w:hAnsi="Cordia New" w:cs="Cordia New"/>
                <w:sz w:val="26"/>
                <w:szCs w:val="26"/>
                <w:lang w:bidi="ar-SA"/>
              </w:rPr>
              <w:t xml:space="preserve">6 - 10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vAlign w:val="bottom"/>
          </w:tcPr>
          <w:p w14:paraId="61302AE2" w14:textId="65740CCB" w:rsidR="00CD194B" w:rsidRPr="00616E3E" w:rsidRDefault="00047B06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047B06"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  <w:t>15,453</w:t>
            </w:r>
          </w:p>
        </w:tc>
        <w:tc>
          <w:tcPr>
            <w:tcW w:w="297" w:type="dxa"/>
          </w:tcPr>
          <w:p w14:paraId="0FEA03AF" w14:textId="77777777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043" w:type="dxa"/>
            <w:vAlign w:val="bottom"/>
          </w:tcPr>
          <w:p w14:paraId="1F9C136A" w14:textId="2541C8E1" w:rsidR="00CD194B" w:rsidRPr="00616E3E" w:rsidRDefault="00FF10F7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FF10F7"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  <w:t>15,082</w:t>
            </w:r>
          </w:p>
        </w:tc>
      </w:tr>
      <w:tr w:rsidR="00CD194B" w:rsidRPr="00616E3E" w14:paraId="1E4E171F" w14:textId="77777777" w:rsidTr="00B55B6C">
        <w:trPr>
          <w:trHeight w:val="349"/>
        </w:trPr>
        <w:tc>
          <w:tcPr>
            <w:tcW w:w="4716" w:type="dxa"/>
          </w:tcPr>
          <w:p w14:paraId="2884D2F6" w14:textId="0495C4DA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ระหว่าง </w:t>
            </w:r>
            <w:r w:rsidRPr="00616E3E">
              <w:rPr>
                <w:rFonts w:ascii="Cordia New" w:hAnsi="Cordia New" w:cs="Cordia New"/>
                <w:sz w:val="26"/>
                <w:szCs w:val="26"/>
                <w:lang w:bidi="ar-SA"/>
              </w:rPr>
              <w:t xml:space="preserve">11 - 15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2016" w:type="dxa"/>
            <w:vAlign w:val="bottom"/>
          </w:tcPr>
          <w:p w14:paraId="687938C1" w14:textId="5473B0F5" w:rsidR="00CD194B" w:rsidRPr="00616E3E" w:rsidRDefault="0066303D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66303D"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  <w:t>14,795</w:t>
            </w:r>
          </w:p>
        </w:tc>
        <w:tc>
          <w:tcPr>
            <w:tcW w:w="297" w:type="dxa"/>
          </w:tcPr>
          <w:p w14:paraId="0D83357C" w14:textId="77777777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043" w:type="dxa"/>
            <w:vAlign w:val="bottom"/>
          </w:tcPr>
          <w:p w14:paraId="7DA782B3" w14:textId="6CA22FE4" w:rsidR="00CD194B" w:rsidRPr="00616E3E" w:rsidRDefault="005064F5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5064F5"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  <w:t>14,338</w:t>
            </w:r>
          </w:p>
        </w:tc>
      </w:tr>
      <w:tr w:rsidR="00CD194B" w:rsidRPr="00616E3E" w14:paraId="08D85861" w14:textId="77777777" w:rsidTr="00B55B6C">
        <w:trPr>
          <w:trHeight w:val="338"/>
        </w:trPr>
        <w:tc>
          <w:tcPr>
            <w:tcW w:w="4716" w:type="dxa"/>
            <w:hideMark/>
          </w:tcPr>
          <w:p w14:paraId="7A6A74CC" w14:textId="77777777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both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410FE88" w14:textId="09DF8099" w:rsidR="00CD194B" w:rsidRPr="00616E3E" w:rsidRDefault="00066308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066308"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  <w:t>39,583</w:t>
            </w:r>
          </w:p>
        </w:tc>
        <w:tc>
          <w:tcPr>
            <w:tcW w:w="297" w:type="dxa"/>
          </w:tcPr>
          <w:p w14:paraId="0B016B4B" w14:textId="77777777" w:rsidR="00CD194B" w:rsidRPr="00616E3E" w:rsidRDefault="00CD19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07DE573" w14:textId="26C51FE5" w:rsidR="00CD194B" w:rsidRPr="00616E3E" w:rsidRDefault="00230C4B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</w:pPr>
            <w:r w:rsidRPr="00230C4B">
              <w:rPr>
                <w:rFonts w:ascii="Cordia New" w:hAnsi="Cordia New" w:cs="Cordia New"/>
                <w:sz w:val="26"/>
                <w:szCs w:val="26"/>
                <w:lang w:val="en-GB" w:eastAsia="en-GB" w:bidi="ar-SA"/>
              </w:rPr>
              <w:t>38,525</w:t>
            </w:r>
          </w:p>
        </w:tc>
      </w:tr>
    </w:tbl>
    <w:p w14:paraId="52BD2F7B" w14:textId="77777777" w:rsidR="00897261" w:rsidRDefault="00897261" w:rsidP="00736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ordia New" w:hAnsi="Cordia New" w:cs="Cordia New"/>
          <w:color w:val="000000"/>
          <w:sz w:val="26"/>
          <w:szCs w:val="26"/>
          <w:lang w:eastAsia="th-TH"/>
        </w:rPr>
      </w:pPr>
    </w:p>
    <w:p w14:paraId="5336D2C3" w14:textId="1E303F6F" w:rsidR="00917FE4" w:rsidRPr="00A746DD" w:rsidRDefault="00DC29A3" w:rsidP="005A3B80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A746DD">
        <w:rPr>
          <w:rFonts w:ascii="Cordia New" w:hAnsi="Cordia New" w:cs="Cordia New"/>
          <w:b/>
          <w:bCs/>
          <w:sz w:val="26"/>
          <w:szCs w:val="26"/>
          <w:cs/>
        </w:rPr>
        <w:t>ภาษีเงินได้รอ</w:t>
      </w:r>
      <w:r w:rsidR="00610E15" w:rsidRPr="00A746DD">
        <w:rPr>
          <w:rFonts w:ascii="Cordia New" w:hAnsi="Cordia New" w:cs="Cordia New"/>
          <w:b/>
          <w:bCs/>
          <w:sz w:val="26"/>
          <w:szCs w:val="26"/>
          <w:cs/>
        </w:rPr>
        <w:t>การ</w:t>
      </w:r>
      <w:r w:rsidRPr="00A746DD">
        <w:rPr>
          <w:rFonts w:ascii="Cordia New" w:hAnsi="Cordia New" w:cs="Cordia New"/>
          <w:b/>
          <w:bCs/>
          <w:sz w:val="26"/>
          <w:szCs w:val="26"/>
          <w:cs/>
        </w:rPr>
        <w:t>ตัดบัญชีและ</w:t>
      </w:r>
      <w:r w:rsidR="00CD3509" w:rsidRPr="00A746DD">
        <w:rPr>
          <w:rFonts w:ascii="Cordia New" w:hAnsi="Cordia New" w:cs="Cordia New"/>
          <w:b/>
          <w:bCs/>
          <w:sz w:val="26"/>
          <w:szCs w:val="26"/>
          <w:cs/>
        </w:rPr>
        <w:t>ภาษีเงินได้</w:t>
      </w:r>
    </w:p>
    <w:p w14:paraId="456178E4" w14:textId="214DA4FC" w:rsidR="007101B8" w:rsidRPr="00736EC3" w:rsidRDefault="007101B8" w:rsidP="00736EC3">
      <w:pPr>
        <w:pStyle w:val="CordiaNew"/>
        <w:tabs>
          <w:tab w:val="clear" w:pos="4153"/>
          <w:tab w:val="left" w:pos="426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14A6E858" w14:textId="0321F604" w:rsidR="00482918" w:rsidRPr="00073E28" w:rsidRDefault="007101B8" w:rsidP="005A3B80">
      <w:pPr>
        <w:pStyle w:val="CordiaNew"/>
        <w:numPr>
          <w:ilvl w:val="1"/>
          <w:numId w:val="31"/>
        </w:numPr>
        <w:tabs>
          <w:tab w:val="clear" w:pos="4153"/>
        </w:tabs>
        <w:ind w:left="90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73E28">
        <w:rPr>
          <w:rFonts w:ascii="Cordia New" w:hAnsi="Cordia New" w:cs="Cordia New"/>
          <w:sz w:val="26"/>
          <w:szCs w:val="26"/>
          <w:cs/>
          <w:lang w:val="en-GB"/>
        </w:rPr>
        <w:t>ภาษีเงินได้</w:t>
      </w:r>
    </w:p>
    <w:p w14:paraId="14FE3EE8" w14:textId="77777777" w:rsidR="00482918" w:rsidRPr="00616E3E" w:rsidRDefault="00482918" w:rsidP="00736EC3">
      <w:pPr>
        <w:pStyle w:val="CordiaNew"/>
        <w:tabs>
          <w:tab w:val="clear" w:pos="4153"/>
          <w:tab w:val="left" w:pos="426"/>
          <w:tab w:val="left" w:pos="993"/>
        </w:tabs>
        <w:ind w:left="426"/>
        <w:jc w:val="thaiDistribute"/>
        <w:rPr>
          <w:rFonts w:ascii="Cordia New" w:eastAsia="Times New Roman" w:hAnsi="Cordia New" w:cs="Cordia New"/>
          <w:color w:val="auto"/>
          <w:sz w:val="26"/>
          <w:szCs w:val="26"/>
          <w:cs/>
          <w:lang w:val="en-GB" w:eastAsia="en-US"/>
        </w:rPr>
      </w:pPr>
    </w:p>
    <w:p w14:paraId="5495E218" w14:textId="222DAE43" w:rsidR="000738BC" w:rsidRPr="00616E3E" w:rsidRDefault="000738BC" w:rsidP="00736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16E3E">
        <w:rPr>
          <w:rFonts w:ascii="Cordia New" w:hAnsi="Cordia New" w:cs="Cordia New"/>
          <w:sz w:val="26"/>
          <w:szCs w:val="26"/>
          <w:cs/>
          <w:lang w:val="en-GB"/>
        </w:rPr>
        <w:t>ภาษีเงินได้</w:t>
      </w:r>
      <w:r w:rsidR="00E03E55" w:rsidRPr="00616E3E">
        <w:rPr>
          <w:rFonts w:ascii="Cordia New" w:hAnsi="Cordia New" w:cs="Cordia New"/>
          <w:sz w:val="26"/>
          <w:szCs w:val="26"/>
          <w:cs/>
          <w:lang w:val="en-GB"/>
        </w:rPr>
        <w:t>ที่รับรู้ในกำไรขาดทุน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สำหรับปีสิ้นสุดวันที่ </w:t>
      </w:r>
      <w:r w:rsidRPr="00616E3E">
        <w:rPr>
          <w:rFonts w:ascii="Cordia New" w:hAnsi="Cordia New" w:cs="Cordia New"/>
          <w:sz w:val="26"/>
          <w:szCs w:val="26"/>
          <w:lang w:val="en-GB"/>
        </w:rPr>
        <w:t xml:space="preserve">31 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Pr="00616E3E">
        <w:rPr>
          <w:rFonts w:ascii="Cordia New" w:hAnsi="Cordia New" w:cs="Cordia New"/>
          <w:sz w:val="26"/>
          <w:szCs w:val="26"/>
          <w:lang w:val="en-GB"/>
        </w:rPr>
        <w:t>25</w:t>
      </w:r>
      <w:r w:rsidR="00722716" w:rsidRPr="00616E3E">
        <w:rPr>
          <w:rFonts w:ascii="Cordia New" w:hAnsi="Cordia New" w:cs="Cordia New"/>
          <w:sz w:val="26"/>
          <w:szCs w:val="26"/>
          <w:lang w:val="en-GB"/>
        </w:rPr>
        <w:t>6</w:t>
      </w:r>
      <w:r w:rsidR="00736EC3">
        <w:rPr>
          <w:rFonts w:ascii="Cordia New" w:hAnsi="Cordia New" w:cs="Cordia New" w:hint="cs"/>
          <w:sz w:val="26"/>
          <w:szCs w:val="26"/>
          <w:cs/>
          <w:lang w:val="en-GB"/>
        </w:rPr>
        <w:t>8</w:t>
      </w:r>
      <w:r w:rsidRPr="00616E3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r w:rsidRPr="00616E3E">
        <w:rPr>
          <w:rFonts w:ascii="Cordia New" w:hAnsi="Cordia New" w:cs="Cordia New"/>
          <w:sz w:val="26"/>
          <w:szCs w:val="26"/>
          <w:lang w:val="en-GB"/>
        </w:rPr>
        <w:t>25</w:t>
      </w:r>
      <w:r w:rsidR="00320017" w:rsidRPr="00616E3E">
        <w:rPr>
          <w:rFonts w:ascii="Cordia New" w:hAnsi="Cordia New" w:cs="Cordia New"/>
          <w:sz w:val="26"/>
          <w:szCs w:val="26"/>
        </w:rPr>
        <w:t>6</w:t>
      </w:r>
      <w:r w:rsidR="00736EC3">
        <w:rPr>
          <w:rFonts w:ascii="Cordia New" w:hAnsi="Cordia New" w:cs="Cordia New" w:hint="cs"/>
          <w:sz w:val="26"/>
          <w:szCs w:val="26"/>
          <w:cs/>
        </w:rPr>
        <w:t>7</w:t>
      </w:r>
      <w:r w:rsidR="00722716" w:rsidRPr="00616E3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>ประกอบด้วย</w:t>
      </w:r>
    </w:p>
    <w:p w14:paraId="150F8E49" w14:textId="77777777" w:rsidR="000738BC" w:rsidRPr="00616E3E" w:rsidRDefault="000738BC" w:rsidP="00736EC3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502" w:type="dxa"/>
        <w:tblInd w:w="8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1170"/>
        <w:gridCol w:w="141"/>
        <w:gridCol w:w="1119"/>
        <w:gridCol w:w="142"/>
        <w:gridCol w:w="1118"/>
        <w:gridCol w:w="142"/>
        <w:gridCol w:w="1151"/>
      </w:tblGrid>
      <w:tr w:rsidR="00736EC3" w:rsidRPr="00616E3E" w14:paraId="7E4B1C85" w14:textId="77777777" w:rsidTr="00736EC3">
        <w:trPr>
          <w:cantSplit/>
        </w:trPr>
        <w:tc>
          <w:tcPr>
            <w:tcW w:w="3519" w:type="dxa"/>
          </w:tcPr>
          <w:p w14:paraId="53FA9FCD" w14:textId="68C4A668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5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: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0D16F50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DA822DD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</w:tcPr>
          <w:p w14:paraId="064E20C0" w14:textId="0FAFAFE2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6EC3" w:rsidRPr="00616E3E" w14:paraId="1AA894C3" w14:textId="77777777" w:rsidTr="00736EC3">
        <w:trPr>
          <w:cantSplit/>
        </w:trPr>
        <w:tc>
          <w:tcPr>
            <w:tcW w:w="3519" w:type="dxa"/>
          </w:tcPr>
          <w:p w14:paraId="2292120E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5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B60C0" w14:textId="0170AAC3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0D4B9266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C1511" w14:textId="56C37190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142" w:type="dxa"/>
            <w:vAlign w:val="bottom"/>
          </w:tcPr>
          <w:p w14:paraId="470107FD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D9C5472" w14:textId="4F920D42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2" w:type="dxa"/>
            <w:vAlign w:val="bottom"/>
          </w:tcPr>
          <w:p w14:paraId="41606398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29D99151" w14:textId="5188AFB2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736EC3" w:rsidRPr="00616E3E" w14:paraId="0D70B4EE" w14:textId="77777777" w:rsidTr="00736EC3">
        <w:trPr>
          <w:cantSplit/>
        </w:trPr>
        <w:tc>
          <w:tcPr>
            <w:tcW w:w="3519" w:type="dxa"/>
          </w:tcPr>
          <w:p w14:paraId="70D46BC9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5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37F7DB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E2C4D86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24A6D3AA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2F12ED43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0424E847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6EFA378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025EE480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36EC3" w:rsidRPr="00616E3E" w14:paraId="62B6FD3F" w14:textId="77777777" w:rsidTr="007A2A67">
        <w:trPr>
          <w:cantSplit/>
        </w:trPr>
        <w:tc>
          <w:tcPr>
            <w:tcW w:w="3519" w:type="dxa"/>
          </w:tcPr>
          <w:p w14:paraId="00219F00" w14:textId="0B7690EA" w:rsidR="00736EC3" w:rsidRPr="00616E3E" w:rsidRDefault="00976A00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52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ค่าใช้จ่าย</w:t>
            </w:r>
            <w:r w:rsidR="0077550B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 </w:t>
            </w:r>
            <w:r w:rsidR="0077550B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 xml:space="preserve">(รายได้) </w:t>
            </w:r>
            <w:r w:rsidR="00736EC3" w:rsidRPr="00616E3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  <w:vAlign w:val="bottom"/>
          </w:tcPr>
          <w:p w14:paraId="24DD79C6" w14:textId="2CE3854E" w:rsidR="00736EC3" w:rsidRPr="00364402" w:rsidRDefault="00DE6FB5" w:rsidP="00DE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DE6FB5">
              <w:rPr>
                <w:rFonts w:ascii="Cordia New" w:hAnsi="Cordia New" w:cs="Cordia New"/>
                <w:sz w:val="26"/>
                <w:szCs w:val="26"/>
              </w:rPr>
              <w:t>392</w:t>
            </w:r>
          </w:p>
        </w:tc>
        <w:tc>
          <w:tcPr>
            <w:tcW w:w="141" w:type="dxa"/>
          </w:tcPr>
          <w:p w14:paraId="5F95724D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034EE63E" w14:textId="0C277CB3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1,123</w:t>
            </w:r>
          </w:p>
        </w:tc>
        <w:tc>
          <w:tcPr>
            <w:tcW w:w="142" w:type="dxa"/>
          </w:tcPr>
          <w:p w14:paraId="04E38C14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28818D8C" w14:textId="4E9ED0C5" w:rsidR="00736EC3" w:rsidRPr="00616E3E" w:rsidRDefault="0067597F" w:rsidP="0013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D1FF9C3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1EBD6421" w14:textId="66ACF39F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6363C" w:rsidRPr="00616E3E" w14:paraId="3FED964E" w14:textId="77777777" w:rsidTr="007A2A67">
        <w:trPr>
          <w:cantSplit/>
        </w:trPr>
        <w:tc>
          <w:tcPr>
            <w:tcW w:w="3519" w:type="dxa"/>
          </w:tcPr>
          <w:p w14:paraId="06E6E2CD" w14:textId="328B709E" w:rsidR="00E6363C" w:rsidRDefault="00D74AC2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52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ค่าใช้จ่าย</w:t>
            </w:r>
            <w:r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 xml:space="preserve">(รายได้) </w:t>
            </w:r>
            <w:r w:rsidRPr="00616E3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9788F2" w14:textId="5D2BC178" w:rsidR="00E6363C" w:rsidRPr="00DE6FB5" w:rsidRDefault="00BB07FE" w:rsidP="00DE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A4A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91214" w:rsidRPr="001A4AD9">
              <w:rPr>
                <w:rFonts w:ascii="Cordia New" w:hAnsi="Cordia New" w:cs="Cordia New"/>
                <w:sz w:val="26"/>
                <w:szCs w:val="26"/>
              </w:rPr>
              <w:t>3,721</w:t>
            </w:r>
            <w:r w:rsidRPr="001A4A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6A6D87C6" w14:textId="77777777" w:rsidR="00E6363C" w:rsidRPr="00616E3E" w:rsidRDefault="00E6363C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6FEAB4C" w14:textId="79020A38" w:rsidR="00E6363C" w:rsidRPr="00616E3E" w:rsidRDefault="00BB07FE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1,94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9</w:t>
            </w:r>
          </w:p>
        </w:tc>
        <w:tc>
          <w:tcPr>
            <w:tcW w:w="142" w:type="dxa"/>
          </w:tcPr>
          <w:p w14:paraId="72FE3974" w14:textId="77777777" w:rsidR="00E6363C" w:rsidRPr="00616E3E" w:rsidRDefault="00E6363C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1DEF15D9" w14:textId="4276C9EF" w:rsidR="00E6363C" w:rsidRDefault="00FB4414" w:rsidP="001A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B07FE">
              <w:rPr>
                <w:rFonts w:ascii="Cordia New" w:hAnsi="Cordia New" w:cs="Cordia New"/>
                <w:sz w:val="26"/>
                <w:szCs w:val="26"/>
              </w:rPr>
              <w:t>3,074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7825DF4D" w14:textId="77777777" w:rsidR="00E6363C" w:rsidRPr="00616E3E" w:rsidRDefault="00E6363C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5FF47306" w14:textId="157C400F" w:rsidR="00E6363C" w:rsidRPr="00616E3E" w:rsidRDefault="00BB07FE" w:rsidP="001A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A4AD9">
              <w:rPr>
                <w:rFonts w:ascii="Cordia New" w:hAnsi="Cordia New" w:cs="Cordia New"/>
                <w:sz w:val="26"/>
                <w:szCs w:val="26"/>
              </w:rPr>
              <w:t>83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</w:tr>
      <w:tr w:rsidR="0017131F" w:rsidRPr="00616E3E" w14:paraId="6ED7E2DF" w14:textId="77777777" w:rsidTr="007A2A67">
        <w:trPr>
          <w:cantSplit/>
          <w:trHeight w:val="74"/>
        </w:trPr>
        <w:tc>
          <w:tcPr>
            <w:tcW w:w="3519" w:type="dxa"/>
          </w:tcPr>
          <w:p w14:paraId="3D797DB8" w14:textId="77777777" w:rsidR="0017131F" w:rsidRPr="00BB07FE" w:rsidRDefault="0017131F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52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D8D049" w14:textId="126B590C" w:rsidR="0017131F" w:rsidRPr="001A4AD9" w:rsidRDefault="0052127A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(3,329)</w:t>
            </w:r>
          </w:p>
        </w:tc>
        <w:tc>
          <w:tcPr>
            <w:tcW w:w="141" w:type="dxa"/>
          </w:tcPr>
          <w:p w14:paraId="30BB758F" w14:textId="77777777" w:rsidR="0017131F" w:rsidRPr="00616E3E" w:rsidRDefault="0017131F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2299BE4D" w14:textId="5B48EC3E" w:rsidR="0017131F" w:rsidRDefault="00411FC8" w:rsidP="0041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3,072</w:t>
            </w:r>
          </w:p>
        </w:tc>
        <w:tc>
          <w:tcPr>
            <w:tcW w:w="142" w:type="dxa"/>
          </w:tcPr>
          <w:p w14:paraId="7F265128" w14:textId="77777777" w:rsidR="0017131F" w:rsidRPr="00616E3E" w:rsidRDefault="0017131F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7C046CC7" w14:textId="3ABDB3C9" w:rsidR="0017131F" w:rsidRDefault="00411FC8" w:rsidP="0041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(3,074)</w:t>
            </w:r>
          </w:p>
        </w:tc>
        <w:tc>
          <w:tcPr>
            <w:tcW w:w="142" w:type="dxa"/>
          </w:tcPr>
          <w:p w14:paraId="50CE1B3B" w14:textId="77777777" w:rsidR="0017131F" w:rsidRPr="00616E3E" w:rsidRDefault="0017131F" w:rsidP="0087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0DF799E7" w14:textId="03930726" w:rsidR="0017131F" w:rsidRPr="0098680D" w:rsidRDefault="00411FC8" w:rsidP="0041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832</w:t>
            </w:r>
          </w:p>
        </w:tc>
      </w:tr>
      <w:tr w:rsidR="00736EC3" w:rsidRPr="00616E3E" w14:paraId="71950DAC" w14:textId="77777777" w:rsidTr="007A2A67">
        <w:trPr>
          <w:cantSplit/>
          <w:trHeight w:val="74"/>
        </w:trPr>
        <w:tc>
          <w:tcPr>
            <w:tcW w:w="3519" w:type="dxa"/>
          </w:tcPr>
          <w:p w14:paraId="528597A6" w14:textId="6E1EC575" w:rsidR="00736EC3" w:rsidRPr="00616E3E" w:rsidRDefault="00BB07FE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52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BB07F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ปรั</w:t>
            </w:r>
            <w:r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บ</w:t>
            </w:r>
            <w:r w:rsidRPr="00BB07F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ปรุงภาษีเงินได้งวดก่อน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179CB6" w14:textId="5633E7EB" w:rsidR="00736EC3" w:rsidRPr="001A4AD9" w:rsidRDefault="00BB07FE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A4AD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1A4AD9" w:rsidRPr="001A4AD9">
              <w:rPr>
                <w:rFonts w:ascii="Cordia New" w:hAnsi="Cordia New" w:cs="Cordia New"/>
                <w:sz w:val="26"/>
                <w:szCs w:val="26"/>
              </w:rPr>
              <w:t>1,172</w:t>
            </w:r>
            <w:r w:rsidRPr="001A4AD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26E3D10E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CD7BEE3" w14:textId="3185A630" w:rsidR="00736EC3" w:rsidRPr="00616E3E" w:rsidRDefault="001A4AD9" w:rsidP="0087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BC2B1CD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72BED2D" w14:textId="36DB0BE8" w:rsidR="00736EC3" w:rsidRPr="00616E3E" w:rsidRDefault="001A4AD9" w:rsidP="0087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3699CF" w14:textId="77777777" w:rsidR="00736EC3" w:rsidRPr="00616E3E" w:rsidRDefault="00736EC3" w:rsidP="00877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38B77876" w14:textId="076BA849" w:rsidR="00736EC3" w:rsidRPr="00616E3E" w:rsidRDefault="001A4AD9" w:rsidP="0098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8680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36EC3" w:rsidRPr="00616E3E" w14:paraId="52E1A474" w14:textId="77777777" w:rsidTr="00736EC3">
        <w:trPr>
          <w:cantSplit/>
        </w:trPr>
        <w:tc>
          <w:tcPr>
            <w:tcW w:w="3519" w:type="dxa"/>
          </w:tcPr>
          <w:p w14:paraId="7E3A7245" w14:textId="54078652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52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33ECBC3" w14:textId="4DBE93F6" w:rsidR="00736EC3" w:rsidRPr="00364402" w:rsidRDefault="009A0188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FE4D9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4D9E" w:rsidRPr="00FE4D9E">
              <w:rPr>
                <w:rFonts w:ascii="Cordia New" w:hAnsi="Cordia New" w:cs="Cordia New"/>
                <w:sz w:val="26"/>
                <w:szCs w:val="26"/>
                <w:lang w:val="en-GB"/>
              </w:rPr>
              <w:t>4,501)</w:t>
            </w:r>
          </w:p>
        </w:tc>
        <w:tc>
          <w:tcPr>
            <w:tcW w:w="141" w:type="dxa"/>
          </w:tcPr>
          <w:p w14:paraId="3B1BB3B5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0CA059D" w14:textId="0E5634BC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3,07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142" w:type="dxa"/>
          </w:tcPr>
          <w:p w14:paraId="5146303A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B4F2E5" w14:textId="277BA8ED" w:rsidR="00736EC3" w:rsidRPr="00616E3E" w:rsidRDefault="00FB4414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335B62">
              <w:rPr>
                <w:rFonts w:ascii="Cordia New" w:hAnsi="Cordia New" w:cs="Cordia New"/>
                <w:sz w:val="26"/>
                <w:szCs w:val="26"/>
                <w:lang w:val="en-GB"/>
              </w:rPr>
              <w:t>3,074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" w:type="dxa"/>
          </w:tcPr>
          <w:p w14:paraId="14D6FC28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6945084" w14:textId="08754EA6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</w:p>
        </w:tc>
      </w:tr>
    </w:tbl>
    <w:p w14:paraId="55315429" w14:textId="77777777" w:rsidR="00085641" w:rsidRPr="00616E3E" w:rsidRDefault="00085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  <w:lang w:val="en-GB"/>
        </w:rPr>
      </w:pPr>
    </w:p>
    <w:p w14:paraId="18A8BBEE" w14:textId="1775B1AB" w:rsidR="00736EC3" w:rsidRPr="00595685" w:rsidRDefault="007F2790" w:rsidP="00736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  <w:lang w:val="en-GB"/>
        </w:rPr>
        <w:t>ภาษีเงินได้</w:t>
      </w:r>
      <w:r w:rsidR="001B74C6">
        <w:rPr>
          <w:rFonts w:ascii="Cordia New" w:hAnsi="Cordia New" w:cs="Cordia New" w:hint="cs"/>
          <w:sz w:val="26"/>
          <w:szCs w:val="26"/>
          <w:cs/>
          <w:lang w:val="en-GB"/>
        </w:rPr>
        <w:t>ที่รับรู้ในกำไรขาดทุน</w:t>
      </w:r>
      <w:r w:rsidR="00595685">
        <w:rPr>
          <w:rFonts w:ascii="Cordia New" w:hAnsi="Cordia New" w:cs="Cordia New" w:hint="cs"/>
          <w:sz w:val="26"/>
          <w:szCs w:val="26"/>
          <w:cs/>
          <w:lang w:val="en-GB"/>
        </w:rPr>
        <w:t xml:space="preserve">เบ็ดเสร็จอื่นสำหรับปีสิ้นสุดวันที่ </w:t>
      </w:r>
      <w:r w:rsidR="00595685">
        <w:rPr>
          <w:rFonts w:ascii="Cordia New" w:hAnsi="Cordia New" w:cs="Cordia New"/>
          <w:sz w:val="26"/>
          <w:szCs w:val="26"/>
        </w:rPr>
        <w:t xml:space="preserve">31 </w:t>
      </w:r>
      <w:r w:rsidR="00595685">
        <w:rPr>
          <w:rFonts w:ascii="Cordia New" w:hAnsi="Cordia New" w:cs="Cordia New" w:hint="cs"/>
          <w:sz w:val="26"/>
          <w:szCs w:val="26"/>
          <w:cs/>
        </w:rPr>
        <w:t xml:space="preserve">ธันวาคม </w:t>
      </w:r>
      <w:r w:rsidR="00595685">
        <w:rPr>
          <w:rFonts w:ascii="Cordia New" w:hAnsi="Cordia New" w:cs="Cordia New"/>
          <w:sz w:val="26"/>
          <w:szCs w:val="26"/>
        </w:rPr>
        <w:t xml:space="preserve">2568 </w:t>
      </w:r>
      <w:r w:rsidR="00595685">
        <w:rPr>
          <w:rFonts w:ascii="Cordia New" w:hAnsi="Cordia New" w:cs="Cordia New" w:hint="cs"/>
          <w:sz w:val="26"/>
          <w:szCs w:val="26"/>
          <w:cs/>
        </w:rPr>
        <w:t xml:space="preserve">และ </w:t>
      </w:r>
      <w:r w:rsidR="0074210B">
        <w:rPr>
          <w:rFonts w:ascii="Cordia New" w:hAnsi="Cordia New" w:cs="Cordia New"/>
          <w:sz w:val="26"/>
          <w:szCs w:val="26"/>
        </w:rPr>
        <w:t xml:space="preserve">2567 </w:t>
      </w:r>
      <w:r w:rsidR="0074210B">
        <w:rPr>
          <w:rFonts w:ascii="Cordia New" w:hAnsi="Cordia New" w:cs="Cordia New" w:hint="cs"/>
          <w:sz w:val="26"/>
          <w:szCs w:val="26"/>
          <w:cs/>
        </w:rPr>
        <w:t>ประกอบ</w:t>
      </w:r>
      <w:r w:rsidR="00F97052">
        <w:rPr>
          <w:rFonts w:ascii="Cordia New" w:hAnsi="Cordia New" w:cs="Cordia New" w:hint="cs"/>
          <w:sz w:val="26"/>
          <w:szCs w:val="26"/>
          <w:cs/>
        </w:rPr>
        <w:t>ด้วย</w:t>
      </w:r>
    </w:p>
    <w:p w14:paraId="70227989" w14:textId="77777777" w:rsidR="001172EF" w:rsidRDefault="001172EF" w:rsidP="00736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502" w:type="dxa"/>
        <w:tblInd w:w="8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1170"/>
        <w:gridCol w:w="141"/>
        <w:gridCol w:w="1119"/>
        <w:gridCol w:w="142"/>
        <w:gridCol w:w="1118"/>
        <w:gridCol w:w="142"/>
        <w:gridCol w:w="1151"/>
      </w:tblGrid>
      <w:tr w:rsidR="001172EF" w:rsidRPr="00616E3E" w14:paraId="00167CD4" w14:textId="77777777">
        <w:trPr>
          <w:cantSplit/>
        </w:trPr>
        <w:tc>
          <w:tcPr>
            <w:tcW w:w="3519" w:type="dxa"/>
          </w:tcPr>
          <w:p w14:paraId="63B8DF10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5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: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6524712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D7D6AB5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11" w:type="dxa"/>
            <w:gridSpan w:val="3"/>
            <w:tcBorders>
              <w:bottom w:val="single" w:sz="4" w:space="0" w:color="auto"/>
            </w:tcBorders>
          </w:tcPr>
          <w:p w14:paraId="2F73948C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2EF" w:rsidRPr="00616E3E" w14:paraId="0274163C" w14:textId="77777777">
        <w:trPr>
          <w:cantSplit/>
        </w:trPr>
        <w:tc>
          <w:tcPr>
            <w:tcW w:w="3519" w:type="dxa"/>
          </w:tcPr>
          <w:p w14:paraId="79BF8CCE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5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9B917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28E9160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C10E6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142" w:type="dxa"/>
            <w:vAlign w:val="bottom"/>
          </w:tcPr>
          <w:p w14:paraId="66D13FAA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4843D1F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2" w:type="dxa"/>
            <w:vAlign w:val="bottom"/>
          </w:tcPr>
          <w:p w14:paraId="60297200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31075C7E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1172EF" w:rsidRPr="00616E3E" w14:paraId="518B0575" w14:textId="77777777" w:rsidTr="00525E15">
        <w:trPr>
          <w:cantSplit/>
        </w:trPr>
        <w:tc>
          <w:tcPr>
            <w:tcW w:w="3519" w:type="dxa"/>
          </w:tcPr>
          <w:p w14:paraId="3A85A1B6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5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999983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6A311A1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58E81B90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5B76477E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63A180FE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5DE7068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018B2159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172EF" w:rsidRPr="00616E3E" w14:paraId="5F1A8893" w14:textId="77777777" w:rsidTr="001314E8">
        <w:trPr>
          <w:cantSplit/>
        </w:trPr>
        <w:tc>
          <w:tcPr>
            <w:tcW w:w="3519" w:type="dxa"/>
          </w:tcPr>
          <w:p w14:paraId="7182FFA4" w14:textId="77777777" w:rsidR="001172EF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52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 xml:space="preserve">ขาดทุนจากการประมาณการตามหลักคณิตศาสตร์ </w:t>
            </w:r>
          </w:p>
          <w:p w14:paraId="5D5D4733" w14:textId="19EFDD36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52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 xml:space="preserve">     ประกันภัย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vAlign w:val="bottom"/>
          </w:tcPr>
          <w:p w14:paraId="5E8151D5" w14:textId="0C820042" w:rsidR="001172EF" w:rsidRPr="00385B27" w:rsidRDefault="00385B27" w:rsidP="008D1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1,40</w:t>
            </w:r>
            <w:r w:rsidR="005C29E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1" w:type="dxa"/>
          </w:tcPr>
          <w:p w14:paraId="222D3E35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9" w:type="dxa"/>
            <w:tcBorders>
              <w:bottom w:val="single" w:sz="12" w:space="0" w:color="auto"/>
            </w:tcBorders>
            <w:vAlign w:val="bottom"/>
          </w:tcPr>
          <w:p w14:paraId="3CB84B53" w14:textId="5992EDD9" w:rsidR="001172EF" w:rsidRPr="00616E3E" w:rsidRDefault="001172EF" w:rsidP="0013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52E815A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vAlign w:val="bottom"/>
          </w:tcPr>
          <w:p w14:paraId="64251722" w14:textId="48909F37" w:rsidR="001172EF" w:rsidRPr="00616E3E" w:rsidRDefault="005C2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1,339</w:t>
            </w:r>
          </w:p>
        </w:tc>
        <w:tc>
          <w:tcPr>
            <w:tcW w:w="142" w:type="dxa"/>
          </w:tcPr>
          <w:p w14:paraId="7DF57174" w14:textId="77777777" w:rsidR="001172EF" w:rsidRPr="00616E3E" w:rsidRDefault="0011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12" w:space="0" w:color="auto"/>
            </w:tcBorders>
            <w:vAlign w:val="bottom"/>
          </w:tcPr>
          <w:p w14:paraId="4C0E63E1" w14:textId="77777777" w:rsidR="001172EF" w:rsidRPr="00525E15" w:rsidRDefault="001172EF" w:rsidP="0017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62E76BF6" w14:textId="77777777" w:rsidR="00736EC3" w:rsidRDefault="00736EC3" w:rsidP="00525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2C1BCF7" w14:textId="77777777" w:rsidR="00525E15" w:rsidRDefault="00525E15" w:rsidP="00736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9E52CFB" w14:textId="77777777" w:rsidR="00525E15" w:rsidRDefault="00525E15" w:rsidP="00736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F3B500" w14:textId="77777777" w:rsidR="00525E15" w:rsidRDefault="00525E15" w:rsidP="00D2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BC309B9" w14:textId="2FCD6AEF" w:rsidR="00C03EC6" w:rsidRPr="00525E15" w:rsidRDefault="007A0FAB" w:rsidP="00736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  <w:lang w:val="en-GB"/>
        </w:rPr>
        <w:t>ก</w:t>
      </w:r>
      <w:r w:rsidR="003B27D6" w:rsidRPr="00616E3E">
        <w:rPr>
          <w:rFonts w:ascii="Cordia New" w:hAnsi="Cordia New" w:cs="Cordia New"/>
          <w:sz w:val="26"/>
          <w:szCs w:val="26"/>
          <w:cs/>
          <w:lang w:val="en-GB"/>
        </w:rPr>
        <w:t>ารกระทบ</w:t>
      </w:r>
      <w:r w:rsidR="00525E15">
        <w:rPr>
          <w:rFonts w:ascii="Cordia New" w:hAnsi="Cordia New" w:cs="Cordia New" w:hint="cs"/>
          <w:sz w:val="26"/>
          <w:szCs w:val="26"/>
          <w:cs/>
          <w:lang w:val="en-GB"/>
        </w:rPr>
        <w:t>ยอดเพื่อหาอัตราภาษีที่แท้จริง</w:t>
      </w:r>
      <w:r w:rsidR="003B27D6" w:rsidRPr="00616E3E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6CCB7D0B" w14:textId="77777777" w:rsidR="00736EC3" w:rsidRPr="00616E3E" w:rsidRDefault="00736EC3" w:rsidP="00736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8552" w:type="dxa"/>
        <w:tblInd w:w="8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6"/>
        <w:gridCol w:w="1179"/>
        <w:gridCol w:w="144"/>
        <w:gridCol w:w="1136"/>
        <w:gridCol w:w="142"/>
        <w:gridCol w:w="1154"/>
        <w:gridCol w:w="142"/>
        <w:gridCol w:w="1199"/>
      </w:tblGrid>
      <w:tr w:rsidR="000738BC" w:rsidRPr="00616E3E" w14:paraId="38E41A44" w14:textId="77777777" w:rsidTr="00736EC3">
        <w:trPr>
          <w:cantSplit/>
          <w:tblHeader/>
        </w:trPr>
        <w:tc>
          <w:tcPr>
            <w:tcW w:w="3456" w:type="dxa"/>
          </w:tcPr>
          <w:p w14:paraId="78F68576" w14:textId="3CD00B13" w:rsidR="000738BC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พันบาท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459" w:type="dxa"/>
            <w:gridSpan w:val="3"/>
            <w:tcBorders>
              <w:bottom w:val="single" w:sz="4" w:space="0" w:color="auto"/>
            </w:tcBorders>
          </w:tcPr>
          <w:p w14:paraId="246AF5E2" w14:textId="77777777" w:rsidR="000738BC" w:rsidRPr="00616E3E" w:rsidRDefault="000738BC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66795E0" w14:textId="77777777" w:rsidR="000738BC" w:rsidRPr="00616E3E" w:rsidRDefault="000738BC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14:paraId="3EED83BF" w14:textId="4FBBEE16" w:rsidR="000738BC" w:rsidRPr="00616E3E" w:rsidRDefault="00996D25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6D25" w:rsidRPr="00616E3E" w14:paraId="72C89011" w14:textId="77777777" w:rsidTr="00736EC3">
        <w:trPr>
          <w:cantSplit/>
          <w:tblHeader/>
        </w:trPr>
        <w:tc>
          <w:tcPr>
            <w:tcW w:w="3456" w:type="dxa"/>
          </w:tcPr>
          <w:p w14:paraId="21D0816A" w14:textId="77777777" w:rsidR="00996D25" w:rsidRPr="00616E3E" w:rsidRDefault="00996D25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189C3" w14:textId="2AAD72D9" w:rsidR="00996D25" w:rsidRPr="00616E3E" w:rsidRDefault="00996D25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4" w:type="dxa"/>
            <w:tcBorders>
              <w:top w:val="single" w:sz="4" w:space="0" w:color="auto"/>
            </w:tcBorders>
            <w:vAlign w:val="bottom"/>
          </w:tcPr>
          <w:p w14:paraId="710ED7E7" w14:textId="77777777" w:rsidR="00996D25" w:rsidRPr="00616E3E" w:rsidRDefault="00996D25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D9F7E" w14:textId="51AF5A05" w:rsidR="00996D25" w:rsidRPr="00616E3E" w:rsidRDefault="00996D25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142" w:type="dxa"/>
            <w:vAlign w:val="bottom"/>
          </w:tcPr>
          <w:p w14:paraId="2B5C983D" w14:textId="77777777" w:rsidR="00996D25" w:rsidRPr="00616E3E" w:rsidRDefault="00996D25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1A49327B" w14:textId="34A3DE68" w:rsidR="00996D25" w:rsidRPr="00616E3E" w:rsidRDefault="00996D25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2" w:type="dxa"/>
            <w:vAlign w:val="bottom"/>
          </w:tcPr>
          <w:p w14:paraId="052255C1" w14:textId="77777777" w:rsidR="00996D25" w:rsidRPr="00616E3E" w:rsidRDefault="00996D25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1408204" w14:textId="1E76C6F4" w:rsidR="00996D25" w:rsidRPr="00616E3E" w:rsidRDefault="00996D25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736EC3" w:rsidRPr="00616E3E" w14:paraId="2BEF9DC5" w14:textId="77777777" w:rsidTr="00736EC3">
        <w:trPr>
          <w:cantSplit/>
        </w:trPr>
        <w:tc>
          <w:tcPr>
            <w:tcW w:w="3456" w:type="dxa"/>
          </w:tcPr>
          <w:p w14:paraId="5CF69899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9" w:type="dxa"/>
            <w:vAlign w:val="bottom"/>
          </w:tcPr>
          <w:p w14:paraId="7B491FDD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3F584BE9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964EF67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0412060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0D83FA8A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B2F36C2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7D5473E9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36EC3" w:rsidRPr="00616E3E" w14:paraId="1136B544" w14:textId="77777777" w:rsidTr="00736EC3">
        <w:trPr>
          <w:cantSplit/>
        </w:trPr>
        <w:tc>
          <w:tcPr>
            <w:tcW w:w="3456" w:type="dxa"/>
          </w:tcPr>
          <w:p w14:paraId="36BF02B5" w14:textId="7916D1D0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กำไรทางบัญชีก่อนภาษี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8D79AA4" w14:textId="0E56CA90" w:rsidR="00736EC3" w:rsidRPr="00616E3E" w:rsidRDefault="00312ED1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40,</w:t>
            </w:r>
            <w:r w:rsidR="007D3D49">
              <w:rPr>
                <w:rFonts w:ascii="Cordia New" w:hAnsi="Cordia New" w:cs="Cordia New"/>
                <w:sz w:val="26"/>
                <w:szCs w:val="26"/>
              </w:rPr>
              <w:t>072</w:t>
            </w:r>
          </w:p>
        </w:tc>
        <w:tc>
          <w:tcPr>
            <w:tcW w:w="144" w:type="dxa"/>
            <w:vAlign w:val="bottom"/>
          </w:tcPr>
          <w:p w14:paraId="62546AF4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5B9809A0" w14:textId="467C5EBF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22,765</w:t>
            </w:r>
          </w:p>
        </w:tc>
        <w:tc>
          <w:tcPr>
            <w:tcW w:w="142" w:type="dxa"/>
            <w:vAlign w:val="bottom"/>
          </w:tcPr>
          <w:p w14:paraId="72B62A0B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5177EFEA" w14:textId="198B4B04" w:rsidR="00736EC3" w:rsidRPr="00616E3E" w:rsidRDefault="00AE4EAF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40</w:t>
            </w:r>
            <w:r w:rsidR="00582EC5">
              <w:rPr>
                <w:rFonts w:ascii="Cordia New" w:hAnsi="Cordia New" w:cs="Cordia New"/>
                <w:sz w:val="26"/>
                <w:szCs w:val="26"/>
              </w:rPr>
              <w:t>,587</w:t>
            </w:r>
          </w:p>
        </w:tc>
        <w:tc>
          <w:tcPr>
            <w:tcW w:w="142" w:type="dxa"/>
            <w:vAlign w:val="bottom"/>
          </w:tcPr>
          <w:p w14:paraId="013BD108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6ECEDE65" w14:textId="1970DFD8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19,84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9</w:t>
            </w:r>
          </w:p>
        </w:tc>
      </w:tr>
      <w:tr w:rsidR="00736EC3" w:rsidRPr="00616E3E" w14:paraId="70384F41" w14:textId="77777777" w:rsidTr="00736EC3">
        <w:trPr>
          <w:cantSplit/>
        </w:trPr>
        <w:tc>
          <w:tcPr>
            <w:tcW w:w="3456" w:type="dxa"/>
          </w:tcPr>
          <w:p w14:paraId="7AD4B85B" w14:textId="528E2CEA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อัตราภาษี (ร้อยละ)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DB18646" w14:textId="46E25EC8" w:rsidR="00736EC3" w:rsidRPr="00616E3E" w:rsidRDefault="00312ED1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20</w:t>
            </w:r>
          </w:p>
        </w:tc>
        <w:tc>
          <w:tcPr>
            <w:tcW w:w="144" w:type="dxa"/>
            <w:vAlign w:val="bottom"/>
          </w:tcPr>
          <w:p w14:paraId="2E791827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76A05925" w14:textId="69BFECCE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20</w:t>
            </w:r>
          </w:p>
        </w:tc>
        <w:tc>
          <w:tcPr>
            <w:tcW w:w="142" w:type="dxa"/>
            <w:vAlign w:val="bottom"/>
          </w:tcPr>
          <w:p w14:paraId="0088DD80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1DA6311F" w14:textId="620AC234" w:rsidR="00736EC3" w:rsidRPr="00616E3E" w:rsidRDefault="00FB4424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20</w:t>
            </w:r>
          </w:p>
        </w:tc>
        <w:tc>
          <w:tcPr>
            <w:tcW w:w="142" w:type="dxa"/>
            <w:vAlign w:val="bottom"/>
          </w:tcPr>
          <w:p w14:paraId="0BB73FE4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01AD3B4" w14:textId="31FDA682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20</w:t>
            </w:r>
          </w:p>
        </w:tc>
      </w:tr>
      <w:tr w:rsidR="00736EC3" w:rsidRPr="00616E3E" w14:paraId="2DBEFC39" w14:textId="77777777" w:rsidTr="00736EC3">
        <w:trPr>
          <w:cantSplit/>
        </w:trPr>
        <w:tc>
          <w:tcPr>
            <w:tcW w:w="3456" w:type="dxa"/>
          </w:tcPr>
          <w:p w14:paraId="3B457546" w14:textId="6DD2C10C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ภาษีคำนวณจากกำไรตามอัตราภาษี</w:t>
            </w:r>
          </w:p>
        </w:tc>
        <w:tc>
          <w:tcPr>
            <w:tcW w:w="1179" w:type="dxa"/>
            <w:vAlign w:val="bottom"/>
          </w:tcPr>
          <w:p w14:paraId="72B0DC03" w14:textId="1DD88F80" w:rsidR="00736EC3" w:rsidRPr="00616E3E" w:rsidRDefault="004D75AC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8,014</w:t>
            </w:r>
          </w:p>
        </w:tc>
        <w:tc>
          <w:tcPr>
            <w:tcW w:w="144" w:type="dxa"/>
            <w:vAlign w:val="bottom"/>
          </w:tcPr>
          <w:p w14:paraId="05F55A47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094FA96" w14:textId="6A81B8C0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4,553</w:t>
            </w:r>
          </w:p>
        </w:tc>
        <w:tc>
          <w:tcPr>
            <w:tcW w:w="142" w:type="dxa"/>
            <w:vAlign w:val="bottom"/>
          </w:tcPr>
          <w:p w14:paraId="5E5E0716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5842B27A" w14:textId="07794858" w:rsidR="00736EC3" w:rsidRPr="00616E3E" w:rsidRDefault="00582EC5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8,117</w:t>
            </w:r>
          </w:p>
        </w:tc>
        <w:tc>
          <w:tcPr>
            <w:tcW w:w="142" w:type="dxa"/>
            <w:vAlign w:val="bottom"/>
          </w:tcPr>
          <w:p w14:paraId="11C5EA35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70B6BEB4" w14:textId="5C917FFA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3,9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70</w:t>
            </w:r>
          </w:p>
        </w:tc>
      </w:tr>
      <w:tr w:rsidR="00736EC3" w:rsidRPr="00616E3E" w14:paraId="54C23C19" w14:textId="77777777" w:rsidTr="00736EC3">
        <w:trPr>
          <w:cantSplit/>
        </w:trPr>
        <w:tc>
          <w:tcPr>
            <w:tcW w:w="3456" w:type="dxa"/>
          </w:tcPr>
          <w:p w14:paraId="12DEE1DD" w14:textId="35EEE3D8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รายการปรับกระทบยอดภาษี </w:t>
            </w:r>
            <w:r w:rsidRPr="00616E3E">
              <w:rPr>
                <w:rFonts w:ascii="Cordia New" w:hAnsi="Cordia New" w:cs="Cordi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179" w:type="dxa"/>
            <w:vAlign w:val="bottom"/>
          </w:tcPr>
          <w:p w14:paraId="0B8B95E2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0501B43B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D6BE698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F7A20AD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2B443CF4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3E327A4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6C74B7F6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87047" w:rsidRPr="00616E3E" w14:paraId="3C5FDB39" w14:textId="77777777" w:rsidTr="00736EC3">
        <w:trPr>
          <w:cantSplit/>
        </w:trPr>
        <w:tc>
          <w:tcPr>
            <w:tcW w:w="3456" w:type="dxa"/>
          </w:tcPr>
          <w:p w14:paraId="7D750591" w14:textId="08F06F79" w:rsidR="00E87047" w:rsidRPr="00616E3E" w:rsidRDefault="001B0E88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50" w:hanging="180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1B0E88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การปรับปรุงรายการตัดบัญชีระหว่างกัน</w:t>
            </w:r>
          </w:p>
        </w:tc>
        <w:tc>
          <w:tcPr>
            <w:tcW w:w="1179" w:type="dxa"/>
            <w:vAlign w:val="bottom"/>
          </w:tcPr>
          <w:p w14:paraId="0D6394B9" w14:textId="14FC6B97" w:rsidR="00E87047" w:rsidRPr="00616E3E" w:rsidRDefault="000E6278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(3)</w:t>
            </w:r>
          </w:p>
        </w:tc>
        <w:tc>
          <w:tcPr>
            <w:tcW w:w="144" w:type="dxa"/>
            <w:vAlign w:val="bottom"/>
          </w:tcPr>
          <w:p w14:paraId="404D393A" w14:textId="77777777" w:rsidR="00E87047" w:rsidRPr="00616E3E" w:rsidRDefault="00E87047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D992C80" w14:textId="469BCA28" w:rsidR="00E87047" w:rsidRPr="00616E3E" w:rsidRDefault="003538C8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84D20D0" w14:textId="77777777" w:rsidR="00E87047" w:rsidRPr="00616E3E" w:rsidRDefault="00E87047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31F09E36" w14:textId="61A73AF8" w:rsidR="00E87047" w:rsidRPr="00616E3E" w:rsidRDefault="003538C8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6F23E81" w14:textId="77777777" w:rsidR="00E87047" w:rsidRPr="00616E3E" w:rsidRDefault="00E87047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4654C03E" w14:textId="678E1F26" w:rsidR="00E87047" w:rsidRPr="00616E3E" w:rsidRDefault="003538C8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36EC3" w:rsidRPr="00616E3E" w14:paraId="637CF4F6" w14:textId="77777777" w:rsidTr="00736EC3">
        <w:trPr>
          <w:cantSplit/>
        </w:trPr>
        <w:tc>
          <w:tcPr>
            <w:tcW w:w="3456" w:type="dxa"/>
          </w:tcPr>
          <w:p w14:paraId="6A5CD43F" w14:textId="5FCA1C20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50" w:hanging="180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รายการที่ให้ถือเป็นรายได้ตามประมวลรัษฎากร</w:t>
            </w:r>
          </w:p>
        </w:tc>
        <w:tc>
          <w:tcPr>
            <w:tcW w:w="1179" w:type="dxa"/>
            <w:vAlign w:val="bottom"/>
          </w:tcPr>
          <w:p w14:paraId="06476343" w14:textId="64961E49" w:rsidR="00736EC3" w:rsidRPr="00616E3E" w:rsidRDefault="00756DF3" w:rsidP="00F21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7BB7A3CE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F1404F4" w14:textId="0D99957D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10,252</w:t>
            </w:r>
          </w:p>
        </w:tc>
        <w:tc>
          <w:tcPr>
            <w:tcW w:w="142" w:type="dxa"/>
            <w:vAlign w:val="bottom"/>
          </w:tcPr>
          <w:p w14:paraId="4E0EECDE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2DA1CD87" w14:textId="3ED7E823" w:rsidR="00736EC3" w:rsidRPr="00616E3E" w:rsidRDefault="00290BDD" w:rsidP="005A5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30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3567575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16E4D2F0" w14:textId="54E78F3B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10,252</w:t>
            </w:r>
          </w:p>
        </w:tc>
      </w:tr>
      <w:tr w:rsidR="00736EC3" w:rsidRPr="00616E3E" w14:paraId="1179A51D" w14:textId="77777777" w:rsidTr="00736EC3">
        <w:trPr>
          <w:cantSplit/>
        </w:trPr>
        <w:tc>
          <w:tcPr>
            <w:tcW w:w="3456" w:type="dxa"/>
          </w:tcPr>
          <w:p w14:paraId="3A885BEE" w14:textId="67A5F1AE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50" w:hanging="18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ค่าใช้จ่ายที่ไม่สามารถหักเป็นค่าใช้จ่ายทางภาษี </w:t>
            </w:r>
          </w:p>
        </w:tc>
        <w:tc>
          <w:tcPr>
            <w:tcW w:w="1179" w:type="dxa"/>
            <w:vAlign w:val="bottom"/>
          </w:tcPr>
          <w:p w14:paraId="1C3B92EE" w14:textId="6B10273D" w:rsidR="00736EC3" w:rsidRPr="00616E3E" w:rsidRDefault="00756DF3" w:rsidP="0075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60" w:lineRule="exact"/>
              <w:ind w:right="106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580</w:t>
            </w:r>
          </w:p>
        </w:tc>
        <w:tc>
          <w:tcPr>
            <w:tcW w:w="144" w:type="dxa"/>
            <w:vAlign w:val="bottom"/>
          </w:tcPr>
          <w:p w14:paraId="3480634B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C6DFBE1" w14:textId="580899ED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4,430</w:t>
            </w:r>
          </w:p>
        </w:tc>
        <w:tc>
          <w:tcPr>
            <w:tcW w:w="142" w:type="dxa"/>
            <w:vAlign w:val="bottom"/>
          </w:tcPr>
          <w:p w14:paraId="6264B317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C3756B7" w14:textId="4E3A7A3A" w:rsidR="00736EC3" w:rsidRPr="00616E3E" w:rsidRDefault="00290BDD" w:rsidP="0029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60" w:lineRule="exact"/>
              <w:ind w:right="106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560</w:t>
            </w:r>
          </w:p>
        </w:tc>
        <w:tc>
          <w:tcPr>
            <w:tcW w:w="142" w:type="dxa"/>
            <w:vAlign w:val="bottom"/>
          </w:tcPr>
          <w:p w14:paraId="020690C3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50EC39FE" w14:textId="526EBC79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2,701</w:t>
            </w:r>
          </w:p>
        </w:tc>
      </w:tr>
      <w:tr w:rsidR="00736EC3" w:rsidRPr="00616E3E" w14:paraId="5356AB65" w14:textId="77777777" w:rsidTr="00A97FF1">
        <w:trPr>
          <w:cantSplit/>
        </w:trPr>
        <w:tc>
          <w:tcPr>
            <w:tcW w:w="3456" w:type="dxa"/>
          </w:tcPr>
          <w:p w14:paraId="02BFF9DE" w14:textId="3394DB41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50" w:hanging="180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รายได้ที่ไม่ต้องเสียภาษีและค่าใช้จ่าย</w:t>
            </w:r>
            <w:r>
              <w:rPr>
                <w:rFonts w:ascii="Cordia New" w:hAnsi="Cordia New" w:cs="Cordia New"/>
                <w:spacing w:val="-6"/>
                <w:sz w:val="26"/>
                <w:szCs w:val="26"/>
              </w:rPr>
              <w:br/>
            </w:r>
            <w:r w:rsidRPr="00616E3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ที่หักเพิ่มได้</w:t>
            </w:r>
          </w:p>
        </w:tc>
        <w:tc>
          <w:tcPr>
            <w:tcW w:w="1179" w:type="dxa"/>
            <w:vAlign w:val="bottom"/>
          </w:tcPr>
          <w:p w14:paraId="19E17332" w14:textId="1B35B9D7" w:rsidR="00736EC3" w:rsidRPr="00616E3E" w:rsidRDefault="00E271AF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(304)</w:t>
            </w:r>
          </w:p>
        </w:tc>
        <w:tc>
          <w:tcPr>
            <w:tcW w:w="144" w:type="dxa"/>
            <w:vAlign w:val="bottom"/>
          </w:tcPr>
          <w:p w14:paraId="790D0BD2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48B7326" w14:textId="5D05F7CE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(203)</w:t>
            </w:r>
          </w:p>
        </w:tc>
        <w:tc>
          <w:tcPr>
            <w:tcW w:w="142" w:type="dxa"/>
            <w:vAlign w:val="bottom"/>
          </w:tcPr>
          <w:p w14:paraId="74CD3605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7F9E4703" w14:textId="5F59616E" w:rsidR="00736EC3" w:rsidRPr="00616E3E" w:rsidRDefault="004E37D6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75E8B">
              <w:rPr>
                <w:rFonts w:ascii="Cordia New" w:hAnsi="Cordia New" w:cs="Cordia New"/>
                <w:sz w:val="26"/>
                <w:szCs w:val="26"/>
              </w:rPr>
              <w:t>(1</w:t>
            </w:r>
            <w:r>
              <w:rPr>
                <w:rFonts w:ascii="Cordia New" w:hAnsi="Cordia New" w:cs="Cordia New"/>
                <w:sz w:val="26"/>
                <w:szCs w:val="26"/>
              </w:rPr>
              <w:t>84</w:t>
            </w:r>
            <w:r w:rsidRPr="00C75E8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76173F30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74E01370" w14:textId="7D415953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(131)</w:t>
            </w:r>
          </w:p>
        </w:tc>
      </w:tr>
      <w:tr w:rsidR="00456DE3" w:rsidRPr="00616E3E" w14:paraId="51909F14" w14:textId="77777777" w:rsidTr="00A97FF1">
        <w:trPr>
          <w:cantSplit/>
        </w:trPr>
        <w:tc>
          <w:tcPr>
            <w:tcW w:w="3456" w:type="dxa"/>
          </w:tcPr>
          <w:p w14:paraId="63AE70BE" w14:textId="51048F9E" w:rsidR="00456DE3" w:rsidRPr="00616E3E" w:rsidRDefault="00456DE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50" w:hanging="180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ผลแตกต่างที่ไม่ได้รับรู้เป็นสินทรัพย์ภาษีเงินได้รอตัดบัญชี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62813F2" w14:textId="37068BD9" w:rsidR="00456DE3" w:rsidRDefault="00456DE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(11,616)</w:t>
            </w:r>
          </w:p>
        </w:tc>
        <w:tc>
          <w:tcPr>
            <w:tcW w:w="144" w:type="dxa"/>
            <w:vAlign w:val="bottom"/>
          </w:tcPr>
          <w:p w14:paraId="3A920C79" w14:textId="77777777" w:rsidR="00456DE3" w:rsidRPr="00616E3E" w:rsidRDefault="00456DE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0FF54478" w14:textId="112FC972" w:rsidR="00456DE3" w:rsidRPr="00616E3E" w:rsidRDefault="00456DE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(15,960)</w:t>
            </w:r>
          </w:p>
        </w:tc>
        <w:tc>
          <w:tcPr>
            <w:tcW w:w="142" w:type="dxa"/>
            <w:vAlign w:val="bottom"/>
          </w:tcPr>
          <w:p w14:paraId="4F506026" w14:textId="77777777" w:rsidR="00456DE3" w:rsidRPr="00616E3E" w:rsidRDefault="00456DE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59856041" w14:textId="714FC412" w:rsidR="00456DE3" w:rsidRDefault="00456DE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(11,567)</w:t>
            </w:r>
          </w:p>
        </w:tc>
        <w:tc>
          <w:tcPr>
            <w:tcW w:w="142" w:type="dxa"/>
            <w:vAlign w:val="bottom"/>
          </w:tcPr>
          <w:p w14:paraId="6CCA7E45" w14:textId="77777777" w:rsidR="00456DE3" w:rsidRPr="00616E3E" w:rsidRDefault="00456DE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2F5B030C" w14:textId="1C21E672" w:rsidR="00456DE3" w:rsidRPr="00616E3E" w:rsidRDefault="00456DE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(15,960)</w:t>
            </w:r>
          </w:p>
        </w:tc>
      </w:tr>
      <w:tr w:rsidR="00736EC3" w:rsidRPr="00616E3E" w14:paraId="36A7CBD8" w14:textId="77777777" w:rsidTr="00BD574D">
        <w:trPr>
          <w:cantSplit/>
        </w:trPr>
        <w:tc>
          <w:tcPr>
            <w:tcW w:w="3456" w:type="dxa"/>
          </w:tcPr>
          <w:p w14:paraId="4F2E4D73" w14:textId="43644E8F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50" w:hanging="180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9" w:type="dxa"/>
            <w:vAlign w:val="bottom"/>
          </w:tcPr>
          <w:p w14:paraId="3E5E0866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3874FFCE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B865800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6BEAF3DB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2F99FC24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16AB3FD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3587D29E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736EC3" w:rsidRPr="00616E3E" w14:paraId="0E053BE4" w14:textId="77777777" w:rsidTr="00BD574D">
        <w:trPr>
          <w:cantSplit/>
          <w:trHeight w:val="280"/>
        </w:trPr>
        <w:tc>
          <w:tcPr>
            <w:tcW w:w="3456" w:type="dxa"/>
          </w:tcPr>
          <w:p w14:paraId="74CD0228" w14:textId="4EAA2226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ค่าใช้จ่าย</w:t>
            </w:r>
            <w:r w:rsidR="00DD1FD4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</w:t>
            </w:r>
            <w:r w:rsidR="00BC5A6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(</w:t>
            </w:r>
            <w:r w:rsidR="00DD1FD4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รายได้)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179" w:type="dxa"/>
            <w:tcBorders>
              <w:bottom w:val="single" w:sz="12" w:space="0" w:color="auto"/>
            </w:tcBorders>
            <w:vAlign w:val="bottom"/>
          </w:tcPr>
          <w:p w14:paraId="77D8B4D6" w14:textId="0D04C575" w:rsidR="00736EC3" w:rsidRPr="00616E3E" w:rsidRDefault="00D3616F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16655">
              <w:rPr>
                <w:rFonts w:ascii="Cordia New" w:hAnsi="Cordia New" w:cs="Cordia New"/>
                <w:sz w:val="26"/>
                <w:szCs w:val="26"/>
              </w:rPr>
              <w:t>3,329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4F9E5CC5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36" w:type="dxa"/>
            <w:tcBorders>
              <w:bottom w:val="single" w:sz="12" w:space="0" w:color="auto"/>
            </w:tcBorders>
            <w:vAlign w:val="bottom"/>
          </w:tcPr>
          <w:p w14:paraId="0959C21E" w14:textId="7BC4E39E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3,072</w:t>
            </w:r>
          </w:p>
        </w:tc>
        <w:tc>
          <w:tcPr>
            <w:tcW w:w="142" w:type="dxa"/>
            <w:vAlign w:val="bottom"/>
          </w:tcPr>
          <w:p w14:paraId="5378B67D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54" w:type="dxa"/>
            <w:tcBorders>
              <w:bottom w:val="single" w:sz="12" w:space="0" w:color="auto"/>
            </w:tcBorders>
            <w:vAlign w:val="bottom"/>
          </w:tcPr>
          <w:p w14:paraId="58FDBF16" w14:textId="06919051" w:rsidR="00736EC3" w:rsidRPr="00616E3E" w:rsidRDefault="00947B57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(3,074)</w:t>
            </w:r>
          </w:p>
        </w:tc>
        <w:tc>
          <w:tcPr>
            <w:tcW w:w="142" w:type="dxa"/>
            <w:vAlign w:val="bottom"/>
          </w:tcPr>
          <w:p w14:paraId="19989B7E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bottom w:val="single" w:sz="12" w:space="0" w:color="auto"/>
            </w:tcBorders>
            <w:vAlign w:val="bottom"/>
          </w:tcPr>
          <w:p w14:paraId="0E91E4DA" w14:textId="3507DC9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832</w:t>
            </w:r>
          </w:p>
        </w:tc>
      </w:tr>
      <w:tr w:rsidR="00736EC3" w:rsidRPr="00616E3E" w14:paraId="7901AAD3" w14:textId="77777777" w:rsidTr="00BD574D">
        <w:trPr>
          <w:cantSplit/>
          <w:trHeight w:val="280"/>
        </w:trPr>
        <w:tc>
          <w:tcPr>
            <w:tcW w:w="3456" w:type="dxa"/>
          </w:tcPr>
          <w:p w14:paraId="62587099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9" w:type="dxa"/>
            <w:tcBorders>
              <w:top w:val="single" w:sz="12" w:space="0" w:color="auto"/>
            </w:tcBorders>
            <w:vAlign w:val="bottom"/>
          </w:tcPr>
          <w:p w14:paraId="75E47745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58C07C2A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  <w:vAlign w:val="bottom"/>
          </w:tcPr>
          <w:p w14:paraId="6B6838E3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85B504F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12" w:space="0" w:color="auto"/>
            </w:tcBorders>
            <w:vAlign w:val="bottom"/>
          </w:tcPr>
          <w:p w14:paraId="02249349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0330DEB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single" w:sz="12" w:space="0" w:color="auto"/>
            </w:tcBorders>
            <w:vAlign w:val="bottom"/>
          </w:tcPr>
          <w:p w14:paraId="51A9C544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36EC3" w:rsidRPr="00616E3E" w14:paraId="49257B6C" w14:textId="77777777" w:rsidTr="00736EC3">
        <w:trPr>
          <w:cantSplit/>
          <w:trHeight w:val="280"/>
        </w:trPr>
        <w:tc>
          <w:tcPr>
            <w:tcW w:w="3456" w:type="dxa"/>
          </w:tcPr>
          <w:p w14:paraId="0CDEEF00" w14:textId="41547475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อัตราภาษีที่แท้จริง (ร้อยละ)</w:t>
            </w:r>
          </w:p>
        </w:tc>
        <w:tc>
          <w:tcPr>
            <w:tcW w:w="1179" w:type="dxa"/>
            <w:tcBorders>
              <w:bottom w:val="single" w:sz="12" w:space="0" w:color="auto"/>
            </w:tcBorders>
            <w:vAlign w:val="bottom"/>
          </w:tcPr>
          <w:p w14:paraId="5F8399F5" w14:textId="4B5D53FA" w:rsidR="00736EC3" w:rsidRPr="00616E3E" w:rsidRDefault="008C0B8B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16655">
              <w:rPr>
                <w:rFonts w:ascii="Cordia New" w:hAnsi="Cordia New" w:cs="Cordia New"/>
                <w:sz w:val="26"/>
                <w:szCs w:val="26"/>
              </w:rPr>
              <w:t>8.31</w:t>
            </w:r>
            <w:r w:rsidR="000D472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" w:type="dxa"/>
            <w:vAlign w:val="bottom"/>
          </w:tcPr>
          <w:p w14:paraId="56B6265E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36" w:type="dxa"/>
            <w:tcBorders>
              <w:bottom w:val="single" w:sz="12" w:space="0" w:color="auto"/>
            </w:tcBorders>
            <w:vAlign w:val="bottom"/>
          </w:tcPr>
          <w:p w14:paraId="24EAC03D" w14:textId="4B5D1A1C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13.49</w:t>
            </w:r>
          </w:p>
        </w:tc>
        <w:tc>
          <w:tcPr>
            <w:tcW w:w="142" w:type="dxa"/>
            <w:vAlign w:val="bottom"/>
          </w:tcPr>
          <w:p w14:paraId="5CDDA0B3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54" w:type="dxa"/>
            <w:tcBorders>
              <w:bottom w:val="single" w:sz="12" w:space="0" w:color="auto"/>
            </w:tcBorders>
            <w:vAlign w:val="bottom"/>
          </w:tcPr>
          <w:p w14:paraId="3D6AEA3D" w14:textId="51753B4E" w:rsidR="00736EC3" w:rsidRPr="00616E3E" w:rsidRDefault="000A4E44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(7.</w:t>
            </w:r>
            <w:r w:rsidR="00EC69E5">
              <w:rPr>
                <w:rFonts w:ascii="Cordia New" w:hAnsi="Cordia New" w:cs="Cordia New"/>
                <w:sz w:val="26"/>
                <w:szCs w:val="26"/>
              </w:rPr>
              <w:t>57)</w:t>
            </w:r>
          </w:p>
        </w:tc>
        <w:tc>
          <w:tcPr>
            <w:tcW w:w="142" w:type="dxa"/>
            <w:vAlign w:val="bottom"/>
          </w:tcPr>
          <w:p w14:paraId="49A8FFA0" w14:textId="77777777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bottom w:val="single" w:sz="12" w:space="0" w:color="auto"/>
            </w:tcBorders>
            <w:vAlign w:val="bottom"/>
          </w:tcPr>
          <w:p w14:paraId="73637251" w14:textId="09A664FA" w:rsidR="00736EC3" w:rsidRPr="00616E3E" w:rsidRDefault="00736EC3" w:rsidP="006C5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4.19</w:t>
            </w:r>
          </w:p>
        </w:tc>
      </w:tr>
    </w:tbl>
    <w:p w14:paraId="0188E235" w14:textId="77777777" w:rsidR="009A01A5" w:rsidRPr="00616E3E" w:rsidRDefault="009A01A5" w:rsidP="000865ED">
      <w:p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7DFFC3B" w14:textId="6D483DB5" w:rsidR="000738BC" w:rsidRPr="00897261" w:rsidRDefault="000738BC" w:rsidP="005A3B80">
      <w:pPr>
        <w:pStyle w:val="CordiaNew"/>
        <w:numPr>
          <w:ilvl w:val="1"/>
          <w:numId w:val="31"/>
        </w:numPr>
        <w:tabs>
          <w:tab w:val="clear" w:pos="4153"/>
        </w:tabs>
        <w:ind w:left="900" w:hanging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616E3E">
        <w:rPr>
          <w:rFonts w:ascii="Cordia New" w:hAnsi="Cordia New" w:cs="Cordia New"/>
          <w:sz w:val="26"/>
          <w:szCs w:val="26"/>
          <w:cs/>
          <w:lang w:val="en-GB"/>
        </w:rPr>
        <w:t>ภาษีเงินได้รอการตัดบัญชี</w:t>
      </w:r>
    </w:p>
    <w:p w14:paraId="66DC60A3" w14:textId="77777777" w:rsidR="000738BC" w:rsidRPr="00616E3E" w:rsidRDefault="000738BC" w:rsidP="00736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Cordia New" w:hAnsi="Cordia New" w:cs="Cordia New"/>
          <w:spacing w:val="-4"/>
          <w:sz w:val="26"/>
          <w:szCs w:val="26"/>
        </w:rPr>
      </w:pPr>
    </w:p>
    <w:p w14:paraId="2F743B23" w14:textId="77777777" w:rsidR="000738BC" w:rsidRPr="00616E3E" w:rsidRDefault="000738BC" w:rsidP="00736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90D731A" w14:textId="77777777" w:rsidR="000738BC" w:rsidRPr="00616E3E" w:rsidRDefault="000738BC" w:rsidP="000738BC">
      <w:pPr>
        <w:spacing w:line="240" w:lineRule="auto"/>
        <w:ind w:left="540" w:hanging="90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855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426"/>
        <w:gridCol w:w="1260"/>
        <w:gridCol w:w="1269"/>
        <w:gridCol w:w="1287"/>
        <w:gridCol w:w="1308"/>
      </w:tblGrid>
      <w:tr w:rsidR="000738BC" w:rsidRPr="00616E3E" w14:paraId="42006130" w14:textId="77777777" w:rsidTr="00736EC3">
        <w:trPr>
          <w:trHeight w:val="384"/>
        </w:trPr>
        <w:tc>
          <w:tcPr>
            <w:tcW w:w="3426" w:type="dxa"/>
          </w:tcPr>
          <w:p w14:paraId="6FEDBB05" w14:textId="230DE05A" w:rsidR="000738BC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Cordia New" w:hAnsi="Cordia New" w:cs="Cordia New"/>
                <w:snapToGrid w:val="0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  <w:t xml:space="preserve">: </w:t>
            </w: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GB"/>
              </w:rPr>
              <w:t>พันบาท)</w:t>
            </w:r>
          </w:p>
        </w:tc>
        <w:tc>
          <w:tcPr>
            <w:tcW w:w="2529" w:type="dxa"/>
            <w:gridSpan w:val="2"/>
            <w:hideMark/>
          </w:tcPr>
          <w:p w14:paraId="0E2C95FF" w14:textId="77777777" w:rsidR="000738BC" w:rsidRPr="00616E3E" w:rsidRDefault="000738BC" w:rsidP="00736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th-TH"/>
              </w:rPr>
            </w:pP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5" w:type="dxa"/>
            <w:gridSpan w:val="2"/>
            <w:hideMark/>
          </w:tcPr>
          <w:p w14:paraId="5F830FC2" w14:textId="403692C7" w:rsidR="000738BC" w:rsidRPr="00616E3E" w:rsidRDefault="00996D25" w:rsidP="00736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"/>
              <w:jc w:val="center"/>
              <w:rPr>
                <w:rFonts w:ascii="Cordia New" w:hAnsi="Cordia New" w:cs="Cordia New"/>
                <w:snapToGrid w:val="0"/>
                <w:sz w:val="26"/>
                <w:szCs w:val="26"/>
              </w:rPr>
            </w:pPr>
            <w:r>
              <w:rPr>
                <w:rFonts w:ascii="Cordia New" w:hAnsi="Cordia New" w:cs="Cordia New"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5DCF" w:rsidRPr="00616E3E" w14:paraId="0169EB19" w14:textId="77777777" w:rsidTr="00736EC3">
        <w:trPr>
          <w:trHeight w:val="301"/>
        </w:trPr>
        <w:tc>
          <w:tcPr>
            <w:tcW w:w="3426" w:type="dxa"/>
          </w:tcPr>
          <w:p w14:paraId="239D54DE" w14:textId="77777777" w:rsidR="005A5DCF" w:rsidRPr="00616E3E" w:rsidRDefault="005A5DCF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Cordia New" w:hAnsi="Cordia New" w:cs="Cordi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65CD87BC" w14:textId="219CAD96" w:rsidR="005A5DCF" w:rsidRPr="00616E3E" w:rsidRDefault="005A5DCF" w:rsidP="00736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  <w:t>256</w:t>
            </w:r>
            <w:r w:rsidR="009F41CE"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269" w:type="dxa"/>
            <w:vAlign w:val="bottom"/>
            <w:hideMark/>
          </w:tcPr>
          <w:p w14:paraId="18DD3541" w14:textId="56A598C0" w:rsidR="005A5DCF" w:rsidRPr="00616E3E" w:rsidRDefault="005A5DCF" w:rsidP="00736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  <w:t>25</w:t>
            </w: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</w:rPr>
              <w:t>6</w:t>
            </w:r>
            <w:r w:rsidR="009F41CE">
              <w:rPr>
                <w:rFonts w:ascii="Cordia New" w:hAnsi="Cordia New" w:cs="Cordi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1287" w:type="dxa"/>
            <w:vAlign w:val="bottom"/>
            <w:hideMark/>
          </w:tcPr>
          <w:p w14:paraId="7950BF0C" w14:textId="59ADDB4B" w:rsidR="005A5DCF" w:rsidRPr="00616E3E" w:rsidRDefault="005A5DCF" w:rsidP="00736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  <w:t>256</w:t>
            </w:r>
            <w:r w:rsidR="009F41CE"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308" w:type="dxa"/>
            <w:vAlign w:val="bottom"/>
            <w:hideMark/>
          </w:tcPr>
          <w:p w14:paraId="29BE37A8" w14:textId="2E819624" w:rsidR="005A5DCF" w:rsidRPr="00616E3E" w:rsidRDefault="005A5DCF" w:rsidP="00736E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  <w:t>25</w:t>
            </w: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</w:rPr>
              <w:t>6</w:t>
            </w:r>
            <w:r w:rsidR="009F41CE">
              <w:rPr>
                <w:rFonts w:ascii="Cordia New" w:hAnsi="Cordia New" w:cs="Cordia New"/>
                <w:snapToGrid w:val="0"/>
                <w:sz w:val="26"/>
                <w:szCs w:val="26"/>
              </w:rPr>
              <w:t>7</w:t>
            </w:r>
          </w:p>
        </w:tc>
      </w:tr>
      <w:tr w:rsidR="000F24E9" w:rsidRPr="00616E3E" w14:paraId="685EF6A2" w14:textId="77777777" w:rsidTr="00736EC3">
        <w:trPr>
          <w:trHeight w:val="348"/>
        </w:trPr>
        <w:tc>
          <w:tcPr>
            <w:tcW w:w="3426" w:type="dxa"/>
          </w:tcPr>
          <w:p w14:paraId="0B8C7EDF" w14:textId="77777777" w:rsidR="000F24E9" w:rsidRPr="00616E3E" w:rsidRDefault="000F24E9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Cordia New" w:hAnsi="Cordia New" w:cs="Cordi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EBDC8C" w14:textId="77777777" w:rsidR="000F24E9" w:rsidRPr="00616E3E" w:rsidRDefault="000F24E9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  <w:vAlign w:val="bottom"/>
          </w:tcPr>
          <w:p w14:paraId="1E78AECB" w14:textId="77777777" w:rsidR="000F24E9" w:rsidRPr="00616E3E" w:rsidRDefault="000F24E9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16D6639C" w14:textId="77777777" w:rsidR="000F24E9" w:rsidRPr="00616E3E" w:rsidRDefault="000F24E9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08" w:type="dxa"/>
            <w:vAlign w:val="bottom"/>
          </w:tcPr>
          <w:p w14:paraId="39B8248D" w14:textId="77777777" w:rsidR="000F24E9" w:rsidRPr="00616E3E" w:rsidRDefault="000F24E9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</w:p>
        </w:tc>
      </w:tr>
      <w:tr w:rsidR="00736EC3" w:rsidRPr="00616E3E" w14:paraId="5EFAEB08" w14:textId="77777777" w:rsidTr="00736EC3">
        <w:trPr>
          <w:trHeight w:val="348"/>
        </w:trPr>
        <w:tc>
          <w:tcPr>
            <w:tcW w:w="3426" w:type="dxa"/>
            <w:hideMark/>
          </w:tcPr>
          <w:p w14:paraId="66AA80F7" w14:textId="7777777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6226211" w14:textId="7103E866" w:rsidR="00736EC3" w:rsidRPr="00616E3E" w:rsidRDefault="00FB4424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23,</w:t>
            </w:r>
            <w:r w:rsidR="001253E6">
              <w:rPr>
                <w:rFonts w:ascii="Cordia New" w:hAnsi="Cordia New" w:cs="Cordia New"/>
                <w:sz w:val="26"/>
                <w:szCs w:val="26"/>
              </w:rPr>
              <w:t>369</w:t>
            </w:r>
          </w:p>
        </w:tc>
        <w:tc>
          <w:tcPr>
            <w:tcW w:w="1269" w:type="dxa"/>
            <w:vAlign w:val="bottom"/>
          </w:tcPr>
          <w:p w14:paraId="6018F3F3" w14:textId="70878887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18,</w:t>
            </w:r>
            <w:r w:rsidR="009F6C22">
              <w:rPr>
                <w:rFonts w:ascii="Cordia New" w:hAnsi="Cordia New" w:cs="Cordia New"/>
                <w:sz w:val="26"/>
                <w:szCs w:val="26"/>
              </w:rPr>
              <w:t>386</w:t>
            </w:r>
          </w:p>
        </w:tc>
        <w:tc>
          <w:tcPr>
            <w:tcW w:w="1287" w:type="dxa"/>
          </w:tcPr>
          <w:p w14:paraId="38539FF2" w14:textId="52F6AA07" w:rsidR="00736EC3" w:rsidRPr="00616E3E" w:rsidRDefault="00FB4424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20,</w:t>
            </w:r>
            <w:r w:rsidR="00063023">
              <w:rPr>
                <w:rFonts w:ascii="Cordia New" w:hAnsi="Cordia New" w:cs="Cordia New"/>
                <w:sz w:val="26"/>
                <w:szCs w:val="26"/>
              </w:rPr>
              <w:t>742</w:t>
            </w:r>
          </w:p>
        </w:tc>
        <w:tc>
          <w:tcPr>
            <w:tcW w:w="1308" w:type="dxa"/>
          </w:tcPr>
          <w:p w14:paraId="7B2BEB9D" w14:textId="17D84214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16,</w:t>
            </w:r>
            <w:r w:rsidR="00063023">
              <w:rPr>
                <w:rFonts w:ascii="Cordia New" w:hAnsi="Cordia New" w:cs="Cordia New"/>
                <w:sz w:val="26"/>
                <w:szCs w:val="26"/>
              </w:rPr>
              <w:t>473</w:t>
            </w:r>
          </w:p>
        </w:tc>
      </w:tr>
      <w:tr w:rsidR="00736EC3" w:rsidRPr="00616E3E" w14:paraId="1926112F" w14:textId="77777777" w:rsidTr="00736EC3">
        <w:trPr>
          <w:trHeight w:val="348"/>
        </w:trPr>
        <w:tc>
          <w:tcPr>
            <w:tcW w:w="3426" w:type="dxa"/>
          </w:tcPr>
          <w:p w14:paraId="34AD0E45" w14:textId="5FF97ADE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E094DDF" w14:textId="69B64641" w:rsidR="00736EC3" w:rsidRPr="00616E3E" w:rsidRDefault="00BA7164" w:rsidP="00BA71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75FD57EC" w14:textId="4FB14FF1" w:rsidR="00736EC3" w:rsidRPr="00616E3E" w:rsidRDefault="00BA7164" w:rsidP="00BA71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(145)</w:t>
            </w:r>
          </w:p>
        </w:tc>
        <w:tc>
          <w:tcPr>
            <w:tcW w:w="1287" w:type="dxa"/>
          </w:tcPr>
          <w:p w14:paraId="1322F8F1" w14:textId="0DA05F6D" w:rsidR="00736EC3" w:rsidRPr="00616E3E" w:rsidRDefault="0075372C" w:rsidP="007537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08" w:type="dxa"/>
          </w:tcPr>
          <w:p w14:paraId="3FB4E0EF" w14:textId="738C66C1" w:rsidR="00736EC3" w:rsidRPr="00616E3E" w:rsidRDefault="00D5173A" w:rsidP="00D517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(145)</w:t>
            </w:r>
          </w:p>
        </w:tc>
      </w:tr>
      <w:tr w:rsidR="00736EC3" w:rsidRPr="00616E3E" w14:paraId="5C6AFA37" w14:textId="77777777" w:rsidTr="00736EC3">
        <w:trPr>
          <w:trHeight w:val="265"/>
        </w:trPr>
        <w:tc>
          <w:tcPr>
            <w:tcW w:w="3426" w:type="dxa"/>
            <w:hideMark/>
          </w:tcPr>
          <w:p w14:paraId="3411DEA5" w14:textId="3601922C" w:rsidR="00736EC3" w:rsidRPr="00616E3E" w:rsidRDefault="00736EC3" w:rsidP="0073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C9728C6" w14:textId="44375849" w:rsidR="00736EC3" w:rsidRPr="00616E3E" w:rsidRDefault="00FB4424" w:rsidP="00736EC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23,369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269" w:type="dxa"/>
            <w:vAlign w:val="bottom"/>
          </w:tcPr>
          <w:p w14:paraId="3E03FCAF" w14:textId="36BC8D35" w:rsidR="00736EC3" w:rsidRPr="00616E3E" w:rsidRDefault="00736EC3" w:rsidP="00736EC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18,241</w:t>
            </w:r>
          </w:p>
        </w:tc>
        <w:tc>
          <w:tcPr>
            <w:tcW w:w="1287" w:type="dxa"/>
          </w:tcPr>
          <w:p w14:paraId="3A01ADBA" w14:textId="2031A285" w:rsidR="00736EC3" w:rsidRPr="00616E3E" w:rsidRDefault="00FB4424" w:rsidP="00736EC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20,742</w:t>
            </w:r>
          </w:p>
        </w:tc>
        <w:tc>
          <w:tcPr>
            <w:tcW w:w="1308" w:type="dxa"/>
          </w:tcPr>
          <w:p w14:paraId="6D727E7A" w14:textId="44CDFBF8" w:rsidR="00736EC3" w:rsidRPr="00616E3E" w:rsidRDefault="00736EC3" w:rsidP="00736EC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16,328</w:t>
            </w:r>
          </w:p>
        </w:tc>
      </w:tr>
    </w:tbl>
    <w:p w14:paraId="3CEF516E" w14:textId="6DF6A13C" w:rsidR="000B3214" w:rsidRDefault="0031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</w:rPr>
        <w:t xml:space="preserve">       </w:t>
      </w:r>
    </w:p>
    <w:p w14:paraId="0E708536" w14:textId="77777777" w:rsidR="000B3214" w:rsidRDefault="000B3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14DE919D" w14:textId="77777777" w:rsidR="007A12F6" w:rsidRDefault="007A12F6" w:rsidP="00A43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</w:rPr>
      </w:pPr>
    </w:p>
    <w:p w14:paraId="7047855A" w14:textId="2CCECEC1" w:rsidR="009F5828" w:rsidRPr="00616E3E" w:rsidRDefault="000738BC" w:rsidP="005A3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0167989D" w14:textId="77777777" w:rsidR="00A5542F" w:rsidRPr="00616E3E" w:rsidRDefault="00A5542F" w:rsidP="00FC6997">
      <w:pPr>
        <w:spacing w:line="240" w:lineRule="auto"/>
        <w:ind w:left="990" w:right="-18"/>
        <w:outlineLvl w:val="0"/>
        <w:rPr>
          <w:rFonts w:ascii="Cordia New" w:hAnsi="Cordia New" w:cs="Cordia New"/>
          <w:sz w:val="26"/>
          <w:szCs w:val="26"/>
        </w:rPr>
      </w:pPr>
    </w:p>
    <w:tbl>
      <w:tblPr>
        <w:tblW w:w="8469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762"/>
        <w:gridCol w:w="1152"/>
        <w:gridCol w:w="1202"/>
        <w:gridCol w:w="1202"/>
        <w:gridCol w:w="1151"/>
      </w:tblGrid>
      <w:tr w:rsidR="000738BC" w:rsidRPr="00616E3E" w14:paraId="4D8A3922" w14:textId="77777777" w:rsidTr="00E52399">
        <w:tc>
          <w:tcPr>
            <w:tcW w:w="3762" w:type="dxa"/>
            <w:vAlign w:val="bottom"/>
          </w:tcPr>
          <w:p w14:paraId="5DDEB37C" w14:textId="30E4A485" w:rsidR="000738BC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: </w:t>
            </w: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4707" w:type="dxa"/>
            <w:gridSpan w:val="4"/>
            <w:tcBorders>
              <w:left w:val="nil"/>
            </w:tcBorders>
            <w:vAlign w:val="bottom"/>
          </w:tcPr>
          <w:p w14:paraId="43988745" w14:textId="77777777" w:rsidR="000738BC" w:rsidRPr="00616E3E" w:rsidRDefault="000738BC" w:rsidP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738BC" w:rsidRPr="00616E3E" w14:paraId="533C1F3F" w14:textId="77777777" w:rsidTr="00E52399">
        <w:tc>
          <w:tcPr>
            <w:tcW w:w="3762" w:type="dxa"/>
            <w:vAlign w:val="bottom"/>
          </w:tcPr>
          <w:p w14:paraId="4ABEA9BD" w14:textId="77777777" w:rsidR="000738BC" w:rsidRPr="00616E3E" w:rsidRDefault="000738BC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0F829014" w14:textId="77777777" w:rsidR="000738BC" w:rsidRPr="00616E3E" w:rsidRDefault="000738BC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04" w:type="dxa"/>
            <w:gridSpan w:val="2"/>
            <w:vAlign w:val="bottom"/>
            <w:hideMark/>
          </w:tcPr>
          <w:p w14:paraId="1EDE0FA2" w14:textId="6D4281CA" w:rsidR="000738BC" w:rsidRPr="00616E3E" w:rsidRDefault="000738BC" w:rsidP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บันทึก</w:t>
            </w:r>
            <w:r w:rsidR="00924104" w:rsidRPr="00616E3E">
              <w:rPr>
                <w:rFonts w:ascii="Cordia New" w:hAnsi="Cordia New" w:cs="Cordia New"/>
                <w:sz w:val="26"/>
                <w:szCs w:val="26"/>
                <w:cs/>
              </w:rPr>
              <w:t>ใน</w:t>
            </w:r>
          </w:p>
        </w:tc>
        <w:tc>
          <w:tcPr>
            <w:tcW w:w="1151" w:type="dxa"/>
            <w:vAlign w:val="bottom"/>
          </w:tcPr>
          <w:p w14:paraId="480A6E73" w14:textId="77777777" w:rsidR="000738BC" w:rsidRPr="00616E3E" w:rsidRDefault="000738BC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738BC" w:rsidRPr="00616E3E" w14:paraId="247DDD39" w14:textId="77777777" w:rsidTr="00E52399">
        <w:trPr>
          <w:trHeight w:val="541"/>
        </w:trPr>
        <w:tc>
          <w:tcPr>
            <w:tcW w:w="3762" w:type="dxa"/>
            <w:vAlign w:val="bottom"/>
          </w:tcPr>
          <w:p w14:paraId="44879C30" w14:textId="77777777" w:rsidR="000738BC" w:rsidRPr="00616E3E" w:rsidRDefault="000738BC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217FB149" w14:textId="2F0C14A8" w:rsidR="000738BC" w:rsidRPr="00616E3E" w:rsidRDefault="000738BC" w:rsidP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color w:val="0000FF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032A15"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52399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02" w:type="dxa"/>
            <w:vAlign w:val="bottom"/>
            <w:hideMark/>
          </w:tcPr>
          <w:p w14:paraId="3AC0FAD0" w14:textId="3AE52BCC" w:rsidR="000738BC" w:rsidRPr="00616E3E" w:rsidRDefault="000738BC" w:rsidP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="0042689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="0042689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02" w:type="dxa"/>
            <w:vAlign w:val="bottom"/>
            <w:hideMark/>
          </w:tcPr>
          <w:p w14:paraId="208737C5" w14:textId="2604414F" w:rsidR="000738BC" w:rsidRPr="00616E3E" w:rsidRDefault="0042689E" w:rsidP="004268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1" w:type="dxa"/>
            <w:vAlign w:val="bottom"/>
            <w:hideMark/>
          </w:tcPr>
          <w:p w14:paraId="7E733324" w14:textId="6175FD76" w:rsidR="000738BC" w:rsidRPr="00616E3E" w:rsidRDefault="000738BC" w:rsidP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25</w:t>
            </w:r>
            <w:r w:rsidR="00032A15" w:rsidRPr="00616E3E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E52399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  <w:tr w:rsidR="000738BC" w:rsidRPr="00616E3E" w14:paraId="1B03420C" w14:textId="77777777" w:rsidTr="00E52399">
        <w:tc>
          <w:tcPr>
            <w:tcW w:w="3762" w:type="dxa"/>
            <w:vAlign w:val="bottom"/>
            <w:hideMark/>
          </w:tcPr>
          <w:p w14:paraId="0B9C91FA" w14:textId="181B68E1" w:rsidR="000738BC" w:rsidRPr="00616E3E" w:rsidRDefault="000738BC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1098D520" w14:textId="77777777" w:rsidR="000738BC" w:rsidRPr="00616E3E" w:rsidRDefault="000738BC" w:rsidP="00736EC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234F408" w14:textId="77777777" w:rsidR="000738BC" w:rsidRPr="00616E3E" w:rsidRDefault="000738BC" w:rsidP="00736EC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482B4B7" w14:textId="77777777" w:rsidR="000738BC" w:rsidRPr="00616E3E" w:rsidRDefault="000738BC" w:rsidP="00736EC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355BBA35" w14:textId="77777777" w:rsidR="000738BC" w:rsidRPr="00616E3E" w:rsidRDefault="000738BC" w:rsidP="00736EC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A754A" w:rsidRPr="00616E3E" w14:paraId="3BA8B906" w14:textId="77777777" w:rsidTr="00E52399">
        <w:tc>
          <w:tcPr>
            <w:tcW w:w="3762" w:type="dxa"/>
            <w:vAlign w:val="bottom"/>
          </w:tcPr>
          <w:p w14:paraId="312FD6FD" w14:textId="6E93480B" w:rsidR="00FA754A" w:rsidRPr="00616E3E" w:rsidRDefault="00FA754A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สินทรัพย์ภาษีเงินได้รอการตัดบัญชีจาก </w:t>
            </w: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13577A8F" w14:textId="77777777" w:rsidR="00FA754A" w:rsidRPr="00616E3E" w:rsidRDefault="00FA754A" w:rsidP="00736EC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1E0580D7" w14:textId="77777777" w:rsidR="00FA754A" w:rsidRPr="00616E3E" w:rsidRDefault="00FA754A" w:rsidP="00736EC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42C771F" w14:textId="77777777" w:rsidR="00FA754A" w:rsidRPr="00616E3E" w:rsidRDefault="00FA754A" w:rsidP="00736EC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48E2B0E2" w14:textId="77777777" w:rsidR="00FA754A" w:rsidRPr="00616E3E" w:rsidRDefault="00FA754A" w:rsidP="00736EC3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52399" w:rsidRPr="00616E3E" w14:paraId="664611B8" w14:textId="77777777" w:rsidTr="00E52399">
        <w:tc>
          <w:tcPr>
            <w:tcW w:w="3762" w:type="dxa"/>
            <w:vAlign w:val="center"/>
            <w:hideMark/>
          </w:tcPr>
          <w:p w14:paraId="67098213" w14:textId="2D9F859A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72D00A2F" w14:textId="4F7BA8CE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8F11CA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202" w:type="dxa"/>
            <w:vAlign w:val="bottom"/>
          </w:tcPr>
          <w:p w14:paraId="3223B3DF" w14:textId="7E12D361" w:rsidR="00E52399" w:rsidRPr="00616E3E" w:rsidRDefault="007A283D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1,666</w:t>
            </w:r>
          </w:p>
        </w:tc>
        <w:tc>
          <w:tcPr>
            <w:tcW w:w="1202" w:type="dxa"/>
          </w:tcPr>
          <w:p w14:paraId="1EB84329" w14:textId="2B9F9119" w:rsidR="00E52399" w:rsidRPr="00616E3E" w:rsidRDefault="007A283D" w:rsidP="006C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ind w:right="17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1" w:type="dxa"/>
            <w:vAlign w:val="bottom"/>
          </w:tcPr>
          <w:p w14:paraId="1DF54ADF" w14:textId="11D2DB08" w:rsidR="00E52399" w:rsidRPr="00616E3E" w:rsidRDefault="002D44BC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1,678</w:t>
            </w:r>
          </w:p>
        </w:tc>
      </w:tr>
      <w:tr w:rsidR="00E52399" w:rsidRPr="00616E3E" w14:paraId="7AA447F9" w14:textId="77777777" w:rsidTr="00E52399">
        <w:tc>
          <w:tcPr>
            <w:tcW w:w="3762" w:type="dxa"/>
            <w:vAlign w:val="center"/>
          </w:tcPr>
          <w:p w14:paraId="2922AF57" w14:textId="67694035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32AD5ADF" w14:textId="580E581A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6,768</w:t>
            </w:r>
          </w:p>
        </w:tc>
        <w:tc>
          <w:tcPr>
            <w:tcW w:w="1202" w:type="dxa"/>
            <w:vAlign w:val="bottom"/>
          </w:tcPr>
          <w:p w14:paraId="3F83F4AE" w14:textId="74FA2F2D" w:rsidR="00E52399" w:rsidRPr="00616E3E" w:rsidRDefault="007A283D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1,377</w:t>
            </w:r>
          </w:p>
        </w:tc>
        <w:tc>
          <w:tcPr>
            <w:tcW w:w="1202" w:type="dxa"/>
          </w:tcPr>
          <w:p w14:paraId="444E7E9E" w14:textId="238E2541" w:rsidR="00E52399" w:rsidRPr="00616E3E" w:rsidRDefault="007A283D" w:rsidP="006C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ind w:right="17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1" w:type="dxa"/>
            <w:vAlign w:val="bottom"/>
          </w:tcPr>
          <w:p w14:paraId="125C5136" w14:textId="6CA55B69" w:rsidR="00E52399" w:rsidRPr="00616E3E" w:rsidRDefault="002D44BC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8,145</w:t>
            </w:r>
          </w:p>
        </w:tc>
      </w:tr>
      <w:tr w:rsidR="00E52399" w:rsidRPr="00616E3E" w14:paraId="4ED8F87F" w14:textId="77777777" w:rsidTr="00E52399">
        <w:trPr>
          <w:trHeight w:val="306"/>
        </w:trPr>
        <w:tc>
          <w:tcPr>
            <w:tcW w:w="3762" w:type="dxa"/>
            <w:vAlign w:val="center"/>
          </w:tcPr>
          <w:p w14:paraId="241B5714" w14:textId="400DF4C5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47E85B14" w14:textId="3956D435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(22)</w:t>
            </w:r>
          </w:p>
        </w:tc>
        <w:tc>
          <w:tcPr>
            <w:tcW w:w="1202" w:type="dxa"/>
            <w:vAlign w:val="bottom"/>
          </w:tcPr>
          <w:p w14:paraId="37FAECAD" w14:textId="34221B65" w:rsidR="00E52399" w:rsidRPr="00616E3E" w:rsidRDefault="007A283D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271</w:t>
            </w:r>
          </w:p>
        </w:tc>
        <w:tc>
          <w:tcPr>
            <w:tcW w:w="1202" w:type="dxa"/>
          </w:tcPr>
          <w:p w14:paraId="30567D98" w14:textId="1F37F8CB" w:rsidR="00E52399" w:rsidRPr="00616E3E" w:rsidRDefault="007A283D" w:rsidP="006C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ind w:right="17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1" w:type="dxa"/>
            <w:vAlign w:val="bottom"/>
          </w:tcPr>
          <w:p w14:paraId="011CF468" w14:textId="620FAECB" w:rsidR="00E52399" w:rsidRPr="00616E3E" w:rsidRDefault="002D44BC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249</w:t>
            </w:r>
          </w:p>
        </w:tc>
      </w:tr>
      <w:tr w:rsidR="00E52399" w:rsidRPr="00616E3E" w14:paraId="0CEAA674" w14:textId="77777777" w:rsidTr="00E52399">
        <w:tc>
          <w:tcPr>
            <w:tcW w:w="3762" w:type="dxa"/>
            <w:vAlign w:val="center"/>
          </w:tcPr>
          <w:p w14:paraId="72F3C530" w14:textId="5E0C2C48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0CE0B11C" w14:textId="02749EA7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8F11CA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02" w:type="dxa"/>
            <w:vAlign w:val="bottom"/>
          </w:tcPr>
          <w:p w14:paraId="22F73D97" w14:textId="44F53715" w:rsidR="00E52399" w:rsidRPr="00616E3E" w:rsidRDefault="007A283D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268</w:t>
            </w:r>
          </w:p>
        </w:tc>
        <w:tc>
          <w:tcPr>
            <w:tcW w:w="1202" w:type="dxa"/>
          </w:tcPr>
          <w:p w14:paraId="02028919" w14:textId="415056D8" w:rsidR="00E52399" w:rsidRPr="00616E3E" w:rsidRDefault="007A283D" w:rsidP="006C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ind w:right="17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1" w:type="dxa"/>
            <w:vAlign w:val="bottom"/>
          </w:tcPr>
          <w:p w14:paraId="3652433F" w14:textId="0DA7A75A" w:rsidR="00E52399" w:rsidRPr="00616E3E" w:rsidRDefault="002D44BC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</w:p>
        </w:tc>
      </w:tr>
      <w:tr w:rsidR="00E52399" w:rsidRPr="00616E3E" w14:paraId="6073FC05" w14:textId="77777777" w:rsidTr="00E52399">
        <w:tc>
          <w:tcPr>
            <w:tcW w:w="3762" w:type="dxa"/>
            <w:vAlign w:val="center"/>
          </w:tcPr>
          <w:p w14:paraId="1198093B" w14:textId="638E1430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10A6D66E" w14:textId="52DE03FC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4,513</w:t>
            </w:r>
          </w:p>
        </w:tc>
        <w:tc>
          <w:tcPr>
            <w:tcW w:w="1202" w:type="dxa"/>
            <w:vAlign w:val="bottom"/>
          </w:tcPr>
          <w:p w14:paraId="6B7D0410" w14:textId="6D73405E" w:rsidR="00E52399" w:rsidRPr="00616E3E" w:rsidRDefault="007A283D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(91)</w:t>
            </w:r>
          </w:p>
        </w:tc>
        <w:tc>
          <w:tcPr>
            <w:tcW w:w="1202" w:type="dxa"/>
          </w:tcPr>
          <w:p w14:paraId="3611CC4E" w14:textId="422060CE" w:rsidR="00E52399" w:rsidRPr="00616E3E" w:rsidRDefault="007A283D" w:rsidP="006C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ind w:right="171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1" w:type="dxa"/>
            <w:vAlign w:val="bottom"/>
          </w:tcPr>
          <w:p w14:paraId="63D794CA" w14:textId="6B4026F1" w:rsidR="00E52399" w:rsidRPr="00616E3E" w:rsidRDefault="002D44BC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4,422</w:t>
            </w:r>
          </w:p>
        </w:tc>
      </w:tr>
      <w:tr w:rsidR="00E52399" w:rsidRPr="00616E3E" w14:paraId="791C3F20" w14:textId="77777777" w:rsidTr="00E52399">
        <w:tc>
          <w:tcPr>
            <w:tcW w:w="3762" w:type="dxa"/>
            <w:vAlign w:val="center"/>
          </w:tcPr>
          <w:p w14:paraId="26006153" w14:textId="74473EFB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77A26D70" w14:textId="7A25D6C7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3,90</w:t>
            </w:r>
            <w:r w:rsidR="008F11C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02" w:type="dxa"/>
            <w:vAlign w:val="bottom"/>
          </w:tcPr>
          <w:p w14:paraId="2D4D5C0C" w14:textId="60CBABE1" w:rsidR="00E52399" w:rsidRPr="00616E3E" w:rsidRDefault="007A283D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226F03">
              <w:rPr>
                <w:rFonts w:ascii="Cordia New" w:hAnsi="Cordia New" w:cs="Cordia New"/>
                <w:sz w:val="26"/>
                <w:szCs w:val="26"/>
              </w:rPr>
              <w:t>45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02" w:type="dxa"/>
          </w:tcPr>
          <w:p w14:paraId="0BD103AA" w14:textId="436511AF" w:rsidR="00E52399" w:rsidRPr="00616E3E" w:rsidRDefault="007A283D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</w:t>
            </w:r>
            <w:r w:rsidR="00BB6CDE">
              <w:rPr>
                <w:rFonts w:ascii="Cordia New" w:hAnsi="Cordia New" w:cs="Cordia New"/>
                <w:sz w:val="26"/>
                <w:szCs w:val="26"/>
              </w:rPr>
              <w:t>406</w:t>
            </w:r>
          </w:p>
        </w:tc>
        <w:tc>
          <w:tcPr>
            <w:tcW w:w="1151" w:type="dxa"/>
            <w:vAlign w:val="bottom"/>
          </w:tcPr>
          <w:p w14:paraId="6C865949" w14:textId="4C8173B4" w:rsidR="00E52399" w:rsidRPr="00616E3E" w:rsidRDefault="002D44BC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5,263</w:t>
            </w:r>
          </w:p>
        </w:tc>
      </w:tr>
      <w:tr w:rsidR="00E52399" w:rsidRPr="00616E3E" w14:paraId="4BFBA2E6" w14:textId="77777777" w:rsidTr="00E52399">
        <w:tc>
          <w:tcPr>
            <w:tcW w:w="3762" w:type="dxa"/>
            <w:vAlign w:val="center"/>
          </w:tcPr>
          <w:p w14:paraId="7EF87335" w14:textId="66996F67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-108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รายได้รอการรับรู้ที่มีภาระที่ต้องปฏิบัติตามสัญญา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1C68BFE0" w14:textId="38030CBB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2,339</w:t>
            </w:r>
          </w:p>
        </w:tc>
        <w:tc>
          <w:tcPr>
            <w:tcW w:w="1202" w:type="dxa"/>
            <w:vAlign w:val="bottom"/>
          </w:tcPr>
          <w:p w14:paraId="7995C585" w14:textId="5A5BD0FA" w:rsidR="00E52399" w:rsidRPr="00616E3E" w:rsidRDefault="007A283D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02" w:type="dxa"/>
            <w:vAlign w:val="bottom"/>
          </w:tcPr>
          <w:p w14:paraId="01C774A9" w14:textId="19D6B688" w:rsidR="00E52399" w:rsidRPr="006C3CEE" w:rsidRDefault="007A283D" w:rsidP="006C3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C3CE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51" w:type="dxa"/>
            <w:vAlign w:val="bottom"/>
          </w:tcPr>
          <w:p w14:paraId="5BD315E4" w14:textId="389F40D5" w:rsidR="00E52399" w:rsidRPr="00616E3E" w:rsidRDefault="002D44BC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2,341</w:t>
            </w:r>
          </w:p>
        </w:tc>
      </w:tr>
      <w:tr w:rsidR="00A83C20" w:rsidRPr="00616E3E" w14:paraId="71A9137A" w14:textId="77777777" w:rsidTr="00E53AC9">
        <w:tc>
          <w:tcPr>
            <w:tcW w:w="3762" w:type="dxa"/>
            <w:vAlign w:val="center"/>
          </w:tcPr>
          <w:p w14:paraId="427E41A4" w14:textId="1ADE7D2F" w:rsidR="00A83C20" w:rsidRPr="00616E3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-108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00A90DF1" w14:textId="64752B72" w:rsidR="00A83C20" w:rsidRPr="00616E3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02" w:type="dxa"/>
            <w:vAlign w:val="bottom"/>
          </w:tcPr>
          <w:p w14:paraId="70889676" w14:textId="7E10972B" w:rsidR="00A83C20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103</w:t>
            </w:r>
          </w:p>
        </w:tc>
        <w:tc>
          <w:tcPr>
            <w:tcW w:w="1202" w:type="dxa"/>
          </w:tcPr>
          <w:p w14:paraId="43012ABF" w14:textId="5D8435E5" w:rsidR="00A83C20" w:rsidRPr="006C3CE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C3CE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51" w:type="dxa"/>
            <w:vAlign w:val="bottom"/>
          </w:tcPr>
          <w:p w14:paraId="1ED1CCC3" w14:textId="341473F9" w:rsidR="00A83C20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</w:tr>
      <w:tr w:rsidR="00A83C20" w:rsidRPr="00616E3E" w14:paraId="3205FBCD" w14:textId="77777777" w:rsidTr="00E52399">
        <w:tc>
          <w:tcPr>
            <w:tcW w:w="3762" w:type="dxa"/>
            <w:vAlign w:val="center"/>
          </w:tcPr>
          <w:p w14:paraId="738BA70F" w14:textId="268F96EB" w:rsidR="00A83C20" w:rsidRPr="00616E3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4F94DA51" w14:textId="65BA2A71" w:rsidR="00A83C20" w:rsidRPr="00616E3E" w:rsidRDefault="009C4C2F" w:rsidP="009C4C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2" w:type="dxa"/>
            <w:vAlign w:val="bottom"/>
          </w:tcPr>
          <w:p w14:paraId="1C88369C" w14:textId="395C4AE0" w:rsidR="00A83C20" w:rsidRPr="00616E3E" w:rsidRDefault="009C4C2F" w:rsidP="00A83C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202" w:type="dxa"/>
          </w:tcPr>
          <w:p w14:paraId="30A3C8B4" w14:textId="5D25331B" w:rsidR="00A83C20" w:rsidRPr="006C3CEE" w:rsidRDefault="00A83C20" w:rsidP="00A83C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C3CE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51" w:type="dxa"/>
            <w:vAlign w:val="bottom"/>
          </w:tcPr>
          <w:p w14:paraId="1657668D" w14:textId="6580DBDA" w:rsidR="00A83C20" w:rsidRPr="00616E3E" w:rsidRDefault="009C4C2F" w:rsidP="00A83C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A83C20" w:rsidRPr="00616E3E" w14:paraId="61A49FDA" w14:textId="77777777" w:rsidTr="00E52399">
        <w:tc>
          <w:tcPr>
            <w:tcW w:w="3762" w:type="dxa"/>
            <w:vAlign w:val="bottom"/>
          </w:tcPr>
          <w:p w14:paraId="4409AB97" w14:textId="46972315" w:rsidR="00A83C20" w:rsidRPr="00616E3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420898A5" w14:textId="199A7403" w:rsidR="00A83C20" w:rsidRPr="00616E3E" w:rsidRDefault="00A83C20" w:rsidP="00A83C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18,386</w:t>
            </w:r>
          </w:p>
        </w:tc>
        <w:tc>
          <w:tcPr>
            <w:tcW w:w="1202" w:type="dxa"/>
            <w:vAlign w:val="bottom"/>
          </w:tcPr>
          <w:p w14:paraId="5ED4D525" w14:textId="21750671" w:rsidR="00A83C20" w:rsidRPr="00616E3E" w:rsidRDefault="00A83C20" w:rsidP="00A83C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3,576</w:t>
            </w:r>
          </w:p>
        </w:tc>
        <w:tc>
          <w:tcPr>
            <w:tcW w:w="1202" w:type="dxa"/>
            <w:vAlign w:val="bottom"/>
          </w:tcPr>
          <w:p w14:paraId="2601D92A" w14:textId="7E0E8900" w:rsidR="00A83C20" w:rsidRPr="00616E3E" w:rsidRDefault="00A83C20" w:rsidP="00A83C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1,406</w:t>
            </w:r>
          </w:p>
        </w:tc>
        <w:tc>
          <w:tcPr>
            <w:tcW w:w="1151" w:type="dxa"/>
            <w:vAlign w:val="bottom"/>
          </w:tcPr>
          <w:p w14:paraId="2FF4E93D" w14:textId="4C7ABBB7" w:rsidR="00A83C20" w:rsidRPr="00616E3E" w:rsidRDefault="00A83C20" w:rsidP="00A83C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23,369</w:t>
            </w:r>
          </w:p>
        </w:tc>
      </w:tr>
      <w:tr w:rsidR="00A83C20" w:rsidRPr="00616E3E" w14:paraId="09D5E278" w14:textId="77777777" w:rsidTr="00E52399">
        <w:tc>
          <w:tcPr>
            <w:tcW w:w="3762" w:type="dxa"/>
            <w:vAlign w:val="bottom"/>
          </w:tcPr>
          <w:p w14:paraId="3F577278" w14:textId="77777777" w:rsidR="00A83C20" w:rsidRPr="00616E3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18CF4BA6" w14:textId="77777777" w:rsidR="00A83C20" w:rsidRPr="00616E3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6395E1EA" w14:textId="77777777" w:rsidR="00A83C20" w:rsidRPr="00616E3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0808BA35" w14:textId="77777777" w:rsidR="00A83C20" w:rsidRPr="00616E3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51DC41D1" w14:textId="77777777" w:rsidR="00A83C20" w:rsidRPr="00616E3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83C20" w:rsidRPr="00616E3E" w14:paraId="34BF6AB8" w14:textId="77777777" w:rsidTr="00E52399">
        <w:tc>
          <w:tcPr>
            <w:tcW w:w="3762" w:type="dxa"/>
            <w:vAlign w:val="bottom"/>
          </w:tcPr>
          <w:p w14:paraId="717964B8" w14:textId="7F9648C4" w:rsidR="00A83C20" w:rsidRPr="00616E3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หนี้สินภาษีเงินได้รอการตัดบัญชีจาก </w:t>
            </w: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5919CC98" w14:textId="77777777" w:rsidR="00A83C20" w:rsidRPr="00616E3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4DCAD6D5" w14:textId="77777777" w:rsidR="00A83C20" w:rsidRPr="00616E3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79A08DA1" w14:textId="77777777" w:rsidR="00A83C20" w:rsidRPr="00616E3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1F665B0B" w14:textId="77777777" w:rsidR="00A83C20" w:rsidRPr="00616E3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83C20" w:rsidRPr="00616E3E" w14:paraId="3D09F0A5" w14:textId="77777777" w:rsidTr="00E52399">
        <w:trPr>
          <w:trHeight w:val="306"/>
        </w:trPr>
        <w:tc>
          <w:tcPr>
            <w:tcW w:w="3762" w:type="dxa"/>
            <w:vAlign w:val="center"/>
          </w:tcPr>
          <w:p w14:paraId="26CABB9F" w14:textId="191B110D" w:rsidR="00A83C20" w:rsidRPr="00616E3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4A8C867F" w14:textId="53BF79B6" w:rsidR="00A83C20" w:rsidRPr="00616E3E" w:rsidRDefault="00A83C20" w:rsidP="00A83C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(145)</w:t>
            </w:r>
          </w:p>
        </w:tc>
        <w:tc>
          <w:tcPr>
            <w:tcW w:w="1202" w:type="dxa"/>
            <w:vAlign w:val="bottom"/>
          </w:tcPr>
          <w:p w14:paraId="0C1097C6" w14:textId="7568CA35" w:rsidR="00A83C20" w:rsidRPr="00616E3E" w:rsidRDefault="00A83C20" w:rsidP="00A83C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02" w:type="dxa"/>
          </w:tcPr>
          <w:p w14:paraId="739B2E0A" w14:textId="69E13554" w:rsidR="00A83C20" w:rsidRPr="006C3CEE" w:rsidRDefault="00A83C20" w:rsidP="00A83C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C3CE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51" w:type="dxa"/>
            <w:vAlign w:val="bottom"/>
          </w:tcPr>
          <w:p w14:paraId="23422ECB" w14:textId="4554EA0B" w:rsidR="00A83C20" w:rsidRPr="00616E3E" w:rsidRDefault="00A83C20" w:rsidP="00A83C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83C20" w:rsidRPr="00616E3E" w14:paraId="378DFB54" w14:textId="77777777" w:rsidTr="00E52399">
        <w:tc>
          <w:tcPr>
            <w:tcW w:w="3762" w:type="dxa"/>
            <w:vAlign w:val="bottom"/>
          </w:tcPr>
          <w:p w14:paraId="25895B35" w14:textId="748D8E1E" w:rsidR="00A83C20" w:rsidRPr="00616E3E" w:rsidRDefault="00A83C20" w:rsidP="00A83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45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217CCA0F" w14:textId="73AD1F4B" w:rsidR="00A83C20" w:rsidRPr="00616E3E" w:rsidRDefault="00A83C20" w:rsidP="00A83C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(145)</w:t>
            </w:r>
          </w:p>
        </w:tc>
        <w:tc>
          <w:tcPr>
            <w:tcW w:w="1202" w:type="dxa"/>
            <w:vAlign w:val="bottom"/>
          </w:tcPr>
          <w:p w14:paraId="4B607811" w14:textId="218B1508" w:rsidR="00A83C20" w:rsidRPr="00616E3E" w:rsidRDefault="00A83C20" w:rsidP="00A83C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145</w:t>
            </w:r>
          </w:p>
        </w:tc>
        <w:tc>
          <w:tcPr>
            <w:tcW w:w="1202" w:type="dxa"/>
          </w:tcPr>
          <w:p w14:paraId="4EEAFD1D" w14:textId="7FC7D46B" w:rsidR="00A83C20" w:rsidRPr="006C3CEE" w:rsidRDefault="00A83C20" w:rsidP="00A83C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C3CE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51" w:type="dxa"/>
            <w:vAlign w:val="bottom"/>
          </w:tcPr>
          <w:p w14:paraId="27FD32AE" w14:textId="3EAB4479" w:rsidR="00A83C20" w:rsidRPr="00616E3E" w:rsidRDefault="00A83C20" w:rsidP="00A83C2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7AFA1D36" w14:textId="7E205933" w:rsidR="00647BD4" w:rsidRDefault="00647BD4" w:rsidP="00E52399">
      <w:pPr>
        <w:spacing w:line="240" w:lineRule="auto"/>
        <w:ind w:left="990" w:right="-18"/>
        <w:outlineLvl w:val="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3A0AFE73" w14:textId="77777777" w:rsidR="00E52399" w:rsidRDefault="00E52399" w:rsidP="00E52399">
      <w:pPr>
        <w:spacing w:line="240" w:lineRule="auto"/>
        <w:ind w:left="990" w:right="-18"/>
        <w:outlineLvl w:val="0"/>
        <w:rPr>
          <w:rFonts w:ascii="Cordia New" w:hAnsi="Cordia New" w:cs="Cordia New"/>
          <w:sz w:val="26"/>
          <w:szCs w:val="26"/>
        </w:rPr>
      </w:pPr>
    </w:p>
    <w:tbl>
      <w:tblPr>
        <w:tblW w:w="8487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771"/>
        <w:gridCol w:w="1179"/>
        <w:gridCol w:w="1202"/>
        <w:gridCol w:w="1202"/>
        <w:gridCol w:w="1133"/>
      </w:tblGrid>
      <w:tr w:rsidR="00E52399" w:rsidRPr="00616E3E" w14:paraId="34CC633F" w14:textId="77777777" w:rsidTr="00E52399">
        <w:tc>
          <w:tcPr>
            <w:tcW w:w="3771" w:type="dxa"/>
            <w:vAlign w:val="bottom"/>
          </w:tcPr>
          <w:p w14:paraId="683F90A2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: </w:t>
            </w: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4716" w:type="dxa"/>
            <w:gridSpan w:val="4"/>
            <w:tcBorders>
              <w:left w:val="nil"/>
            </w:tcBorders>
            <w:vAlign w:val="bottom"/>
          </w:tcPr>
          <w:p w14:paraId="699C85F8" w14:textId="77777777" w:rsidR="00E52399" w:rsidRPr="00616E3E" w:rsidRDefault="00E5239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2399" w:rsidRPr="00616E3E" w14:paraId="3AA6E545" w14:textId="77777777" w:rsidTr="00E52399">
        <w:tc>
          <w:tcPr>
            <w:tcW w:w="3771" w:type="dxa"/>
            <w:vAlign w:val="bottom"/>
          </w:tcPr>
          <w:p w14:paraId="20082DCC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74D1B0A4" w14:textId="77777777" w:rsidR="00E52399" w:rsidRPr="00616E3E" w:rsidRDefault="00E52399">
            <w:pPr>
              <w:spacing w:line="380" w:lineRule="exact"/>
              <w:ind w:lef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04" w:type="dxa"/>
            <w:gridSpan w:val="2"/>
            <w:vAlign w:val="bottom"/>
            <w:hideMark/>
          </w:tcPr>
          <w:p w14:paraId="2B727300" w14:textId="77777777" w:rsidR="00E52399" w:rsidRPr="00616E3E" w:rsidRDefault="00E5239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บันทึกใน</w:t>
            </w:r>
          </w:p>
        </w:tc>
        <w:tc>
          <w:tcPr>
            <w:tcW w:w="1133" w:type="dxa"/>
            <w:vAlign w:val="bottom"/>
          </w:tcPr>
          <w:p w14:paraId="60B27E5F" w14:textId="77777777" w:rsidR="00E52399" w:rsidRPr="00616E3E" w:rsidRDefault="00E52399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52399" w:rsidRPr="00616E3E" w14:paraId="2635B8EB" w14:textId="77777777" w:rsidTr="00E52399">
        <w:trPr>
          <w:trHeight w:val="541"/>
        </w:trPr>
        <w:tc>
          <w:tcPr>
            <w:tcW w:w="3771" w:type="dxa"/>
            <w:vAlign w:val="bottom"/>
          </w:tcPr>
          <w:p w14:paraId="2FB64AFB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7F673A86" w14:textId="77777777" w:rsidR="00E52399" w:rsidRPr="00616E3E" w:rsidRDefault="00E5239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color w:val="0000FF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02" w:type="dxa"/>
            <w:vAlign w:val="bottom"/>
            <w:hideMark/>
          </w:tcPr>
          <w:p w14:paraId="363D217D" w14:textId="67FDEFA9" w:rsidR="00E52399" w:rsidRPr="00616E3E" w:rsidRDefault="0042689E">
            <w:pPr>
              <w:pBdr>
                <w:bottom w:val="single" w:sz="4" w:space="1" w:color="auto"/>
              </w:pBdr>
              <w:spacing w:line="380" w:lineRule="exact"/>
              <w:ind w:hanging="2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02" w:type="dxa"/>
            <w:vAlign w:val="bottom"/>
            <w:hideMark/>
          </w:tcPr>
          <w:p w14:paraId="7A60060F" w14:textId="33A87DB0" w:rsidR="00E52399" w:rsidRPr="00616E3E" w:rsidRDefault="004268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33" w:type="dxa"/>
            <w:vAlign w:val="bottom"/>
            <w:hideMark/>
          </w:tcPr>
          <w:p w14:paraId="50D5694E" w14:textId="77777777" w:rsidR="00E52399" w:rsidRPr="00616E3E" w:rsidRDefault="00E5239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  <w:tr w:rsidR="00E52399" w:rsidRPr="00616E3E" w14:paraId="679C97FF" w14:textId="77777777" w:rsidTr="00E52399">
        <w:tc>
          <w:tcPr>
            <w:tcW w:w="3771" w:type="dxa"/>
            <w:vAlign w:val="bottom"/>
            <w:hideMark/>
          </w:tcPr>
          <w:p w14:paraId="7603D234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0BA415FF" w14:textId="77777777" w:rsidR="00E52399" w:rsidRPr="00616E3E" w:rsidRDefault="00E52399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0EC89EA" w14:textId="77777777" w:rsidR="00E52399" w:rsidRPr="00616E3E" w:rsidRDefault="00E52399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7D73AB46" w14:textId="77777777" w:rsidR="00E52399" w:rsidRPr="00616E3E" w:rsidRDefault="00E52399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97E9164" w14:textId="77777777" w:rsidR="00E52399" w:rsidRPr="00616E3E" w:rsidRDefault="00E52399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52399" w:rsidRPr="00616E3E" w14:paraId="09DAC297" w14:textId="77777777" w:rsidTr="00E52399">
        <w:tc>
          <w:tcPr>
            <w:tcW w:w="3771" w:type="dxa"/>
            <w:vAlign w:val="bottom"/>
          </w:tcPr>
          <w:p w14:paraId="7D7FF656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สินทรัพย์ภาษีเงินได้รอการตัดบัญชีจาก </w:t>
            </w: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311A463E" w14:textId="77777777" w:rsidR="00E52399" w:rsidRPr="00616E3E" w:rsidRDefault="00E52399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8057BE2" w14:textId="77777777" w:rsidR="00E52399" w:rsidRPr="00616E3E" w:rsidRDefault="00E52399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656E7241" w14:textId="77777777" w:rsidR="00E52399" w:rsidRPr="00616E3E" w:rsidRDefault="00E52399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92209B1" w14:textId="77777777" w:rsidR="00E52399" w:rsidRPr="00616E3E" w:rsidRDefault="00E52399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52399" w:rsidRPr="00616E3E" w14:paraId="36E96577" w14:textId="77777777" w:rsidTr="00E52399">
        <w:tc>
          <w:tcPr>
            <w:tcW w:w="3771" w:type="dxa"/>
            <w:vAlign w:val="center"/>
            <w:hideMark/>
          </w:tcPr>
          <w:p w14:paraId="2867D4ED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3260592C" w14:textId="60074810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204AF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202" w:type="dxa"/>
            <w:vAlign w:val="bottom"/>
          </w:tcPr>
          <w:p w14:paraId="3549B4FE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02" w:type="dxa"/>
          </w:tcPr>
          <w:p w14:paraId="67B13D1A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vAlign w:val="bottom"/>
          </w:tcPr>
          <w:p w14:paraId="1581FD91" w14:textId="5279801C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37AF4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</w:tr>
      <w:tr w:rsidR="00E52399" w:rsidRPr="00616E3E" w14:paraId="4F2A988E" w14:textId="77777777" w:rsidTr="00E52399">
        <w:tc>
          <w:tcPr>
            <w:tcW w:w="3771" w:type="dxa"/>
            <w:vAlign w:val="center"/>
          </w:tcPr>
          <w:p w14:paraId="32E64C24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4803C69D" w14:textId="76404ADF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8,23</w:t>
            </w:r>
            <w:r w:rsidR="006430F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02" w:type="dxa"/>
            <w:vAlign w:val="bottom"/>
          </w:tcPr>
          <w:p w14:paraId="53E73E17" w14:textId="5A681798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(1,46</w:t>
            </w:r>
            <w:r w:rsidR="006430F7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02" w:type="dxa"/>
          </w:tcPr>
          <w:p w14:paraId="6945D603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vAlign w:val="bottom"/>
          </w:tcPr>
          <w:p w14:paraId="3730333E" w14:textId="6D003FDB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6,76</w:t>
            </w:r>
            <w:r w:rsidR="00237AF4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</w:tr>
      <w:tr w:rsidR="00E52399" w:rsidRPr="00616E3E" w14:paraId="0831ED90" w14:textId="77777777" w:rsidTr="00E52399">
        <w:trPr>
          <w:trHeight w:val="306"/>
        </w:trPr>
        <w:tc>
          <w:tcPr>
            <w:tcW w:w="3771" w:type="dxa"/>
            <w:vAlign w:val="center"/>
          </w:tcPr>
          <w:p w14:paraId="302B60EB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0B31EF57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02" w:type="dxa"/>
            <w:vAlign w:val="bottom"/>
          </w:tcPr>
          <w:p w14:paraId="15B79986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(51)</w:t>
            </w:r>
          </w:p>
        </w:tc>
        <w:tc>
          <w:tcPr>
            <w:tcW w:w="1202" w:type="dxa"/>
          </w:tcPr>
          <w:p w14:paraId="3F897702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vAlign w:val="bottom"/>
          </w:tcPr>
          <w:p w14:paraId="17A74C97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(22)</w:t>
            </w:r>
          </w:p>
        </w:tc>
      </w:tr>
      <w:tr w:rsidR="00E52399" w:rsidRPr="00616E3E" w14:paraId="5A21CAD5" w14:textId="77777777" w:rsidTr="00E52399">
        <w:tc>
          <w:tcPr>
            <w:tcW w:w="3771" w:type="dxa"/>
            <w:vAlign w:val="center"/>
          </w:tcPr>
          <w:p w14:paraId="7E736355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2BB6B2A9" w14:textId="64EFDD24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6430F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02" w:type="dxa"/>
            <w:vAlign w:val="bottom"/>
          </w:tcPr>
          <w:p w14:paraId="1AF0BDC3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(115)</w:t>
            </w:r>
          </w:p>
        </w:tc>
        <w:tc>
          <w:tcPr>
            <w:tcW w:w="1202" w:type="dxa"/>
          </w:tcPr>
          <w:p w14:paraId="20AC9671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vAlign w:val="bottom"/>
          </w:tcPr>
          <w:p w14:paraId="18143429" w14:textId="1EA99C21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9E0825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E52399" w:rsidRPr="00616E3E" w14:paraId="3E2B7B69" w14:textId="77777777" w:rsidTr="00E52399">
        <w:tc>
          <w:tcPr>
            <w:tcW w:w="3771" w:type="dxa"/>
            <w:vAlign w:val="center"/>
          </w:tcPr>
          <w:p w14:paraId="5D6F2139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0B5A6B5D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4,604</w:t>
            </w:r>
          </w:p>
        </w:tc>
        <w:tc>
          <w:tcPr>
            <w:tcW w:w="1202" w:type="dxa"/>
            <w:vAlign w:val="bottom"/>
          </w:tcPr>
          <w:p w14:paraId="26D59897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(91)</w:t>
            </w:r>
          </w:p>
        </w:tc>
        <w:tc>
          <w:tcPr>
            <w:tcW w:w="1202" w:type="dxa"/>
          </w:tcPr>
          <w:p w14:paraId="6B4BAF78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vAlign w:val="bottom"/>
          </w:tcPr>
          <w:p w14:paraId="51978DE5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4,513</w:t>
            </w:r>
          </w:p>
        </w:tc>
      </w:tr>
      <w:tr w:rsidR="00E52399" w:rsidRPr="00616E3E" w14:paraId="58C87D37" w14:textId="77777777" w:rsidTr="00E52399">
        <w:tc>
          <w:tcPr>
            <w:tcW w:w="3771" w:type="dxa"/>
            <w:vAlign w:val="center"/>
          </w:tcPr>
          <w:p w14:paraId="252A303B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5E890D0A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3,697</w:t>
            </w:r>
          </w:p>
        </w:tc>
        <w:tc>
          <w:tcPr>
            <w:tcW w:w="1202" w:type="dxa"/>
            <w:vAlign w:val="bottom"/>
          </w:tcPr>
          <w:p w14:paraId="4AC62F05" w14:textId="41A979F2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20</w:t>
            </w:r>
            <w:r w:rsidR="006430F7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202" w:type="dxa"/>
          </w:tcPr>
          <w:p w14:paraId="3006AC5B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0B0EFB39" w14:textId="0DEE9565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3,90</w:t>
            </w:r>
            <w:r w:rsidR="00A367AA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</w:tr>
      <w:tr w:rsidR="00E52399" w:rsidRPr="00616E3E" w14:paraId="40DF82E4" w14:textId="77777777" w:rsidTr="00E52399">
        <w:tc>
          <w:tcPr>
            <w:tcW w:w="3771" w:type="dxa"/>
            <w:vAlign w:val="center"/>
          </w:tcPr>
          <w:p w14:paraId="1E789A13" w14:textId="77777777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-12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รายได้รอการรับรู้ที่มีภาระที่ต้องปฏิบัติตามสัญญา</w:t>
            </w: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13BB7E62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2,590</w:t>
            </w:r>
          </w:p>
        </w:tc>
        <w:tc>
          <w:tcPr>
            <w:tcW w:w="1202" w:type="dxa"/>
            <w:vAlign w:val="bottom"/>
          </w:tcPr>
          <w:p w14:paraId="1AEC20EA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(251)</w:t>
            </w:r>
          </w:p>
        </w:tc>
        <w:tc>
          <w:tcPr>
            <w:tcW w:w="1202" w:type="dxa"/>
            <w:vAlign w:val="bottom"/>
          </w:tcPr>
          <w:p w14:paraId="6FB76408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vAlign w:val="bottom"/>
          </w:tcPr>
          <w:p w14:paraId="69857B7E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2,339</w:t>
            </w:r>
          </w:p>
        </w:tc>
      </w:tr>
      <w:tr w:rsidR="00E52399" w:rsidRPr="00616E3E" w14:paraId="4E18339F" w14:textId="77777777" w:rsidTr="00E52399">
        <w:tc>
          <w:tcPr>
            <w:tcW w:w="3771" w:type="dxa"/>
            <w:vAlign w:val="center"/>
          </w:tcPr>
          <w:p w14:paraId="59AD30CE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64362FB7" w14:textId="77777777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02" w:type="dxa"/>
            <w:vAlign w:val="bottom"/>
          </w:tcPr>
          <w:p w14:paraId="0DD17A5E" w14:textId="3861170C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(4</w:t>
            </w:r>
            <w:r w:rsidR="006430F7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02" w:type="dxa"/>
          </w:tcPr>
          <w:p w14:paraId="3850176E" w14:textId="77777777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vAlign w:val="bottom"/>
          </w:tcPr>
          <w:p w14:paraId="739FA209" w14:textId="065A10E8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A367AA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</w:tr>
      <w:tr w:rsidR="00E52399" w:rsidRPr="00616E3E" w14:paraId="5E6F2247" w14:textId="77777777" w:rsidTr="00E52399">
        <w:tc>
          <w:tcPr>
            <w:tcW w:w="3771" w:type="dxa"/>
            <w:vAlign w:val="bottom"/>
          </w:tcPr>
          <w:p w14:paraId="11813A73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25ABFF88" w14:textId="61F797B8" w:rsidR="00E52399" w:rsidRPr="00616E3E" w:rsidRDefault="00E523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20,19</w:t>
            </w:r>
            <w:r w:rsidR="006430F7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202" w:type="dxa"/>
            <w:vAlign w:val="bottom"/>
          </w:tcPr>
          <w:p w14:paraId="5276CF42" w14:textId="55BE25E2" w:rsidR="00E52399" w:rsidRPr="00616E3E" w:rsidRDefault="00E523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(1,8</w:t>
            </w:r>
            <w:r w:rsidR="004D704E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2" w:type="dxa"/>
            <w:vAlign w:val="bottom"/>
          </w:tcPr>
          <w:p w14:paraId="32FA026D" w14:textId="77777777" w:rsidR="00E52399" w:rsidRPr="00616E3E" w:rsidRDefault="00E523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3C3BD535" w14:textId="77777777" w:rsidR="00E52399" w:rsidRPr="00616E3E" w:rsidRDefault="00E523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18,386</w:t>
            </w:r>
          </w:p>
        </w:tc>
      </w:tr>
      <w:tr w:rsidR="00E52399" w:rsidRPr="00616E3E" w14:paraId="33A1EC3F" w14:textId="77777777" w:rsidTr="00E52399">
        <w:tc>
          <w:tcPr>
            <w:tcW w:w="3771" w:type="dxa"/>
            <w:vAlign w:val="bottom"/>
          </w:tcPr>
          <w:p w14:paraId="6882D755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7E8BB40A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5086CD81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5E86C107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72A80A59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52399" w:rsidRPr="00616E3E" w14:paraId="0ADBC734" w14:textId="77777777" w:rsidTr="00E52399">
        <w:tc>
          <w:tcPr>
            <w:tcW w:w="3771" w:type="dxa"/>
            <w:vAlign w:val="bottom"/>
          </w:tcPr>
          <w:p w14:paraId="65F106B9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หนี้สินภาษีเงินได้รอการตัดบัญชีจาก </w:t>
            </w: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6A9BDF3D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78D026E9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6471AD3B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14:paraId="780FA28C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52399" w:rsidRPr="00616E3E" w14:paraId="6885800B" w14:textId="77777777" w:rsidTr="00E52399">
        <w:trPr>
          <w:trHeight w:val="306"/>
        </w:trPr>
        <w:tc>
          <w:tcPr>
            <w:tcW w:w="3771" w:type="dxa"/>
            <w:vAlign w:val="center"/>
          </w:tcPr>
          <w:p w14:paraId="2C75D090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3ECEE068" w14:textId="77777777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02" w:type="dxa"/>
            <w:vAlign w:val="bottom"/>
          </w:tcPr>
          <w:p w14:paraId="2183C32F" w14:textId="77777777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(139)</w:t>
            </w:r>
          </w:p>
        </w:tc>
        <w:tc>
          <w:tcPr>
            <w:tcW w:w="1202" w:type="dxa"/>
          </w:tcPr>
          <w:p w14:paraId="56E3ADE7" w14:textId="77777777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vAlign w:val="bottom"/>
          </w:tcPr>
          <w:p w14:paraId="779349DC" w14:textId="77777777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(145)</w:t>
            </w:r>
          </w:p>
        </w:tc>
      </w:tr>
      <w:tr w:rsidR="00E52399" w:rsidRPr="00616E3E" w14:paraId="291C0C36" w14:textId="77777777" w:rsidTr="00E52399">
        <w:tc>
          <w:tcPr>
            <w:tcW w:w="3771" w:type="dxa"/>
            <w:vAlign w:val="bottom"/>
          </w:tcPr>
          <w:p w14:paraId="648E2167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45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left w:val="nil"/>
            </w:tcBorders>
            <w:vAlign w:val="bottom"/>
          </w:tcPr>
          <w:p w14:paraId="3BA44C7A" w14:textId="77777777" w:rsidR="00E52399" w:rsidRPr="00616E3E" w:rsidRDefault="00E523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02" w:type="dxa"/>
            <w:vAlign w:val="bottom"/>
          </w:tcPr>
          <w:p w14:paraId="2916B8EB" w14:textId="77777777" w:rsidR="00E52399" w:rsidRPr="00616E3E" w:rsidRDefault="00E523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(139)</w:t>
            </w:r>
          </w:p>
        </w:tc>
        <w:tc>
          <w:tcPr>
            <w:tcW w:w="1202" w:type="dxa"/>
          </w:tcPr>
          <w:p w14:paraId="67C0C59E" w14:textId="77777777" w:rsidR="00E52399" w:rsidRPr="00616E3E" w:rsidRDefault="00E523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vAlign w:val="bottom"/>
          </w:tcPr>
          <w:p w14:paraId="696A2BB7" w14:textId="77777777" w:rsidR="00E52399" w:rsidRPr="00616E3E" w:rsidRDefault="00E523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(145)</w:t>
            </w:r>
          </w:p>
        </w:tc>
      </w:tr>
    </w:tbl>
    <w:p w14:paraId="4613A6FD" w14:textId="650C59B2" w:rsidR="00E52399" w:rsidRDefault="00E52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25D9EDF0" w14:textId="77777777" w:rsidR="00E52399" w:rsidRPr="00616E3E" w:rsidRDefault="00E52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</w:rPr>
      </w:pPr>
    </w:p>
    <w:tbl>
      <w:tblPr>
        <w:tblW w:w="8469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1201"/>
        <w:gridCol w:w="1203"/>
        <w:gridCol w:w="1115"/>
      </w:tblGrid>
      <w:tr w:rsidR="00E52399" w:rsidRPr="00616E3E" w14:paraId="2A94F178" w14:textId="77777777" w:rsidTr="00E52399">
        <w:trPr>
          <w:tblHeader/>
        </w:trPr>
        <w:tc>
          <w:tcPr>
            <w:tcW w:w="3780" w:type="dxa"/>
            <w:vAlign w:val="bottom"/>
          </w:tcPr>
          <w:p w14:paraId="19FF5B86" w14:textId="5A561D1D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: </w:t>
            </w: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4689" w:type="dxa"/>
            <w:gridSpan w:val="4"/>
            <w:vAlign w:val="bottom"/>
            <w:hideMark/>
          </w:tcPr>
          <w:p w14:paraId="7466E610" w14:textId="6F5023F5" w:rsidR="00E52399" w:rsidRPr="00616E3E" w:rsidRDefault="00E52399" w:rsidP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399" w:rsidRPr="00616E3E" w14:paraId="7438C141" w14:textId="77777777" w:rsidTr="00E52399">
        <w:trPr>
          <w:tblHeader/>
        </w:trPr>
        <w:tc>
          <w:tcPr>
            <w:tcW w:w="3780" w:type="dxa"/>
            <w:vAlign w:val="bottom"/>
          </w:tcPr>
          <w:p w14:paraId="2F005399" w14:textId="77777777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A93E79A" w14:textId="77777777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04" w:type="dxa"/>
            <w:gridSpan w:val="2"/>
            <w:vAlign w:val="bottom"/>
            <w:hideMark/>
          </w:tcPr>
          <w:p w14:paraId="5728E2AC" w14:textId="77777777" w:rsidR="00E52399" w:rsidRPr="00616E3E" w:rsidRDefault="00E52399" w:rsidP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บันทึกใน</w:t>
            </w:r>
          </w:p>
        </w:tc>
        <w:tc>
          <w:tcPr>
            <w:tcW w:w="1115" w:type="dxa"/>
            <w:vAlign w:val="bottom"/>
          </w:tcPr>
          <w:p w14:paraId="568CD79F" w14:textId="77777777" w:rsidR="00E52399" w:rsidRPr="00616E3E" w:rsidRDefault="00E52399" w:rsidP="00E52399">
            <w:pPr>
              <w:tabs>
                <w:tab w:val="clear" w:pos="4678"/>
                <w:tab w:val="left" w:pos="3467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52399" w:rsidRPr="00616E3E" w14:paraId="2A1895FB" w14:textId="77777777" w:rsidTr="00E52399">
        <w:trPr>
          <w:tblHeader/>
        </w:trPr>
        <w:tc>
          <w:tcPr>
            <w:tcW w:w="3780" w:type="dxa"/>
            <w:vAlign w:val="bottom"/>
          </w:tcPr>
          <w:p w14:paraId="405ADA4B" w14:textId="77777777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14:paraId="78753680" w14:textId="433878C1" w:rsidR="00E52399" w:rsidRPr="00E52399" w:rsidRDefault="00E52399" w:rsidP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5239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E52399">
              <w:rPr>
                <w:rFonts w:ascii="Cordia New" w:hAnsi="Cordia New" w:cs="Cordia New"/>
                <w:sz w:val="26"/>
                <w:szCs w:val="26"/>
                <w:cs/>
              </w:rPr>
              <w:t xml:space="preserve"> มกราคม </w:t>
            </w:r>
            <w:r w:rsidRPr="00E52399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201" w:type="dxa"/>
            <w:vAlign w:val="bottom"/>
            <w:hideMark/>
          </w:tcPr>
          <w:p w14:paraId="43B8C2BD" w14:textId="5E28F89C" w:rsidR="00E52399" w:rsidRPr="00E52399" w:rsidRDefault="0042689E" w:rsidP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03" w:type="dxa"/>
            <w:vAlign w:val="bottom"/>
            <w:hideMark/>
          </w:tcPr>
          <w:p w14:paraId="64CAE67C" w14:textId="2F90A42C" w:rsidR="00E52399" w:rsidRPr="00616E3E" w:rsidRDefault="0042689E" w:rsidP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5" w:type="dxa"/>
            <w:vAlign w:val="bottom"/>
            <w:hideMark/>
          </w:tcPr>
          <w:p w14:paraId="56F903EE" w14:textId="2B3CBA51" w:rsidR="00E52399" w:rsidRPr="00616E3E" w:rsidRDefault="00E52399" w:rsidP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  <w:tr w:rsidR="00E52399" w:rsidRPr="00616E3E" w14:paraId="2EA877CD" w14:textId="77777777" w:rsidTr="00E52399">
        <w:tc>
          <w:tcPr>
            <w:tcW w:w="3780" w:type="dxa"/>
            <w:vAlign w:val="bottom"/>
            <w:hideMark/>
          </w:tcPr>
          <w:p w14:paraId="0C3E93D5" w14:textId="25D1956E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B9F718" w14:textId="77777777" w:rsidR="00E52399" w:rsidRPr="00E52399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14:paraId="14492DB6" w14:textId="77777777" w:rsidR="00E52399" w:rsidRPr="00E52399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3" w:type="dxa"/>
            <w:vAlign w:val="bottom"/>
          </w:tcPr>
          <w:p w14:paraId="566B585D" w14:textId="77777777" w:rsidR="00E52399" w:rsidRPr="00616E3E" w:rsidRDefault="00E52399" w:rsidP="00E52399">
            <w:pPr>
              <w:tabs>
                <w:tab w:val="clear" w:pos="4678"/>
                <w:tab w:val="left" w:pos="346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6F29B8EE" w14:textId="77777777" w:rsidR="00E52399" w:rsidRPr="00616E3E" w:rsidRDefault="00E52399" w:rsidP="00E52399">
            <w:pPr>
              <w:tabs>
                <w:tab w:val="clear" w:pos="4678"/>
                <w:tab w:val="left" w:pos="346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52399" w:rsidRPr="00616E3E" w14:paraId="15166508" w14:textId="77777777" w:rsidTr="00E52399">
        <w:tc>
          <w:tcPr>
            <w:tcW w:w="3780" w:type="dxa"/>
            <w:vAlign w:val="bottom"/>
          </w:tcPr>
          <w:p w14:paraId="6E3D0B65" w14:textId="71CB7843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สินทรัพย์ภาษีเงินได้รอการตัดบัญชีจาก </w:t>
            </w: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36EB0486" w14:textId="77777777" w:rsidR="00E52399" w:rsidRPr="00E52399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14:paraId="711952A2" w14:textId="77777777" w:rsidR="00E52399" w:rsidRPr="00E52399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3" w:type="dxa"/>
            <w:vAlign w:val="bottom"/>
          </w:tcPr>
          <w:p w14:paraId="7383F567" w14:textId="77777777" w:rsidR="00E52399" w:rsidRPr="00616E3E" w:rsidRDefault="00E52399" w:rsidP="00E52399">
            <w:pPr>
              <w:tabs>
                <w:tab w:val="clear" w:pos="4678"/>
                <w:tab w:val="left" w:pos="346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286A67A1" w14:textId="77777777" w:rsidR="00E52399" w:rsidRPr="00616E3E" w:rsidRDefault="00E52399" w:rsidP="00E52399">
            <w:pPr>
              <w:tabs>
                <w:tab w:val="clear" w:pos="4678"/>
                <w:tab w:val="left" w:pos="346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52399" w:rsidRPr="00616E3E" w14:paraId="58CF9A43" w14:textId="77777777" w:rsidTr="00E52399">
        <w:tc>
          <w:tcPr>
            <w:tcW w:w="3780" w:type="dxa"/>
            <w:vAlign w:val="bottom"/>
          </w:tcPr>
          <w:p w14:paraId="1008B856" w14:textId="24F3E38D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9946BF2" w14:textId="2C139F35" w:rsidR="00E52399" w:rsidRPr="00E52399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52399">
              <w:rPr>
                <w:rFonts w:ascii="Cordia New" w:hAnsi="Cordia New" w:cs="Cordia New"/>
                <w:sz w:val="26"/>
                <w:szCs w:val="26"/>
              </w:rPr>
              <w:t>12</w:t>
            </w:r>
          </w:p>
        </w:tc>
        <w:tc>
          <w:tcPr>
            <w:tcW w:w="1201" w:type="dxa"/>
            <w:vAlign w:val="bottom"/>
          </w:tcPr>
          <w:p w14:paraId="0DFDFF4E" w14:textId="10C39496" w:rsidR="00E52399" w:rsidRPr="00E52399" w:rsidRDefault="005C3C98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1,666</w:t>
            </w:r>
          </w:p>
        </w:tc>
        <w:tc>
          <w:tcPr>
            <w:tcW w:w="1203" w:type="dxa"/>
          </w:tcPr>
          <w:p w14:paraId="64380563" w14:textId="7AC182FD" w:rsidR="00E52399" w:rsidRPr="00616E3E" w:rsidRDefault="00825629" w:rsidP="007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15" w:type="dxa"/>
            <w:vAlign w:val="bottom"/>
          </w:tcPr>
          <w:p w14:paraId="54338DB1" w14:textId="079AD6E5" w:rsidR="00E52399" w:rsidRPr="00616E3E" w:rsidRDefault="008B1EBA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1,678</w:t>
            </w:r>
          </w:p>
        </w:tc>
      </w:tr>
      <w:tr w:rsidR="00E52399" w:rsidRPr="00616E3E" w14:paraId="7A717F13" w14:textId="77777777" w:rsidTr="00E52399">
        <w:tc>
          <w:tcPr>
            <w:tcW w:w="3780" w:type="dxa"/>
            <w:vAlign w:val="bottom"/>
          </w:tcPr>
          <w:p w14:paraId="2F5DE9D0" w14:textId="38C83949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170" w:type="dxa"/>
            <w:vAlign w:val="bottom"/>
          </w:tcPr>
          <w:p w14:paraId="40DF9280" w14:textId="4E64774A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4,92</w:t>
            </w:r>
            <w:r w:rsidR="004971FF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201" w:type="dxa"/>
            <w:vAlign w:val="bottom"/>
          </w:tcPr>
          <w:p w14:paraId="5C040C58" w14:textId="77FA8DE9" w:rsidR="00E52399" w:rsidRPr="00616E3E" w:rsidRDefault="005C3C98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704</w:t>
            </w:r>
          </w:p>
        </w:tc>
        <w:tc>
          <w:tcPr>
            <w:tcW w:w="1203" w:type="dxa"/>
          </w:tcPr>
          <w:p w14:paraId="225A6FA0" w14:textId="47C24374" w:rsidR="00E52399" w:rsidRPr="00616E3E" w:rsidRDefault="00825629" w:rsidP="007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5" w:type="dxa"/>
            <w:vAlign w:val="bottom"/>
          </w:tcPr>
          <w:p w14:paraId="027916EF" w14:textId="110B9200" w:rsidR="00E52399" w:rsidRPr="00616E3E" w:rsidRDefault="008B1EBA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5,629</w:t>
            </w:r>
          </w:p>
        </w:tc>
      </w:tr>
      <w:tr w:rsidR="00E52399" w:rsidRPr="00616E3E" w14:paraId="20C10B80" w14:textId="77777777" w:rsidTr="00E52399">
        <w:tc>
          <w:tcPr>
            <w:tcW w:w="3780" w:type="dxa"/>
          </w:tcPr>
          <w:p w14:paraId="6F24FB35" w14:textId="097E9C32" w:rsidR="00E52399" w:rsidRPr="00685FA8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85FA8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78C60208" w14:textId="404EA31B" w:rsidR="00E52399" w:rsidRPr="00685FA8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85FA8">
              <w:rPr>
                <w:rFonts w:ascii="Cordia New" w:hAnsi="Cordia New" w:cs="Cordia New"/>
                <w:sz w:val="26"/>
                <w:szCs w:val="26"/>
                <w:lang w:val="en-GB"/>
              </w:rPr>
              <w:t>(22)</w:t>
            </w:r>
          </w:p>
        </w:tc>
        <w:tc>
          <w:tcPr>
            <w:tcW w:w="1201" w:type="dxa"/>
            <w:vAlign w:val="bottom"/>
          </w:tcPr>
          <w:p w14:paraId="5F48EEC1" w14:textId="7998E833" w:rsidR="00E52399" w:rsidRPr="00685FA8" w:rsidRDefault="005C3C98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85FA8">
              <w:rPr>
                <w:rFonts w:ascii="Cordia New" w:hAnsi="Cordia New" w:cs="Cordia New"/>
                <w:sz w:val="26"/>
                <w:szCs w:val="26"/>
              </w:rPr>
              <w:t>22</w:t>
            </w:r>
          </w:p>
        </w:tc>
        <w:tc>
          <w:tcPr>
            <w:tcW w:w="1203" w:type="dxa"/>
          </w:tcPr>
          <w:p w14:paraId="0BFC5A14" w14:textId="349F59D1" w:rsidR="00E52399" w:rsidRPr="00685FA8" w:rsidRDefault="00825629" w:rsidP="007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85FA8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5" w:type="dxa"/>
            <w:vAlign w:val="bottom"/>
          </w:tcPr>
          <w:p w14:paraId="6B185D52" w14:textId="03ECD65B" w:rsidR="00E52399" w:rsidRPr="00685FA8" w:rsidRDefault="008B1EBA" w:rsidP="007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right="77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85FA8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7A0881" w:rsidRPr="00616E3E" w14:paraId="7E2A20A6" w14:textId="77777777" w:rsidTr="00E52399">
        <w:tc>
          <w:tcPr>
            <w:tcW w:w="3780" w:type="dxa"/>
          </w:tcPr>
          <w:p w14:paraId="0817FDB0" w14:textId="2F7B08A7" w:rsidR="007A0881" w:rsidRPr="00685FA8" w:rsidRDefault="007A0881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85FA8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1B6C1032" w14:textId="1E07CA9B" w:rsidR="007A0881" w:rsidRPr="00685FA8" w:rsidRDefault="007A0881" w:rsidP="007A2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85FA8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  <w:vAlign w:val="bottom"/>
          </w:tcPr>
          <w:p w14:paraId="1BB61E0A" w14:textId="38787BD1" w:rsidR="007A0881" w:rsidRPr="00685FA8" w:rsidRDefault="007A0881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85FA8">
              <w:rPr>
                <w:rFonts w:ascii="Cordia New" w:hAnsi="Cordia New" w:cs="Cordia New"/>
                <w:sz w:val="26"/>
                <w:szCs w:val="26"/>
              </w:rPr>
              <w:t>249</w:t>
            </w:r>
          </w:p>
        </w:tc>
        <w:tc>
          <w:tcPr>
            <w:tcW w:w="1203" w:type="dxa"/>
          </w:tcPr>
          <w:p w14:paraId="34AB313D" w14:textId="669A7A2B" w:rsidR="007A0881" w:rsidRPr="00685FA8" w:rsidRDefault="00825629" w:rsidP="007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85FA8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5" w:type="dxa"/>
            <w:vAlign w:val="bottom"/>
          </w:tcPr>
          <w:p w14:paraId="268CAF34" w14:textId="085A424E" w:rsidR="007A0881" w:rsidRPr="00685FA8" w:rsidRDefault="008B1EBA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85FA8">
              <w:rPr>
                <w:rFonts w:ascii="Cordia New" w:hAnsi="Cordia New" w:cs="Cordia New"/>
                <w:sz w:val="26"/>
                <w:szCs w:val="26"/>
                <w:lang w:val="en-GB"/>
              </w:rPr>
              <w:t>249</w:t>
            </w:r>
          </w:p>
        </w:tc>
      </w:tr>
      <w:tr w:rsidR="00E52399" w:rsidRPr="00616E3E" w14:paraId="385D7683" w14:textId="77777777" w:rsidTr="00E52399">
        <w:tc>
          <w:tcPr>
            <w:tcW w:w="3780" w:type="dxa"/>
          </w:tcPr>
          <w:p w14:paraId="28E2F8F4" w14:textId="0F09D092" w:rsidR="00E52399" w:rsidRPr="00685FA8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85FA8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170" w:type="dxa"/>
            <w:vAlign w:val="bottom"/>
          </w:tcPr>
          <w:p w14:paraId="26757F1C" w14:textId="41CF7419" w:rsidR="00E52399" w:rsidRPr="00685FA8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85FA8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201" w:type="dxa"/>
            <w:vAlign w:val="bottom"/>
          </w:tcPr>
          <w:p w14:paraId="049A202E" w14:textId="735147AE" w:rsidR="00E52399" w:rsidRPr="00685FA8" w:rsidRDefault="007A0881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85FA8">
              <w:rPr>
                <w:rFonts w:ascii="Cordia New" w:hAnsi="Cordia New" w:cs="Cordia New"/>
                <w:sz w:val="26"/>
                <w:szCs w:val="26"/>
              </w:rPr>
              <w:t>268</w:t>
            </w:r>
          </w:p>
        </w:tc>
        <w:tc>
          <w:tcPr>
            <w:tcW w:w="1203" w:type="dxa"/>
          </w:tcPr>
          <w:p w14:paraId="27D1315F" w14:textId="4F4DAB79" w:rsidR="00E52399" w:rsidRPr="00685FA8" w:rsidRDefault="00825629" w:rsidP="007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85FA8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5" w:type="dxa"/>
            <w:vAlign w:val="bottom"/>
          </w:tcPr>
          <w:p w14:paraId="1F5FC6E1" w14:textId="2F2FDC71" w:rsidR="00E52399" w:rsidRPr="00685FA8" w:rsidRDefault="008B1EBA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85FA8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</w:p>
        </w:tc>
      </w:tr>
      <w:tr w:rsidR="00E52399" w:rsidRPr="00616E3E" w14:paraId="50E97B1C" w14:textId="77777777" w:rsidTr="00E52399">
        <w:tc>
          <w:tcPr>
            <w:tcW w:w="3780" w:type="dxa"/>
          </w:tcPr>
          <w:p w14:paraId="33C604F3" w14:textId="62CF9644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4EB8A024" w14:textId="7ED7AC44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4,513</w:t>
            </w:r>
          </w:p>
        </w:tc>
        <w:tc>
          <w:tcPr>
            <w:tcW w:w="1201" w:type="dxa"/>
            <w:vAlign w:val="bottom"/>
          </w:tcPr>
          <w:p w14:paraId="1BE451F5" w14:textId="09CE3B17" w:rsidR="00E52399" w:rsidRPr="00616E3E" w:rsidRDefault="0082562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(91)</w:t>
            </w:r>
          </w:p>
        </w:tc>
        <w:tc>
          <w:tcPr>
            <w:tcW w:w="1203" w:type="dxa"/>
          </w:tcPr>
          <w:p w14:paraId="2128E56B" w14:textId="71B8115A" w:rsidR="00E52399" w:rsidRPr="00616E3E" w:rsidRDefault="00825629" w:rsidP="007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5" w:type="dxa"/>
            <w:vAlign w:val="bottom"/>
          </w:tcPr>
          <w:p w14:paraId="38F6034D" w14:textId="159B4792" w:rsidR="00E52399" w:rsidRPr="00616E3E" w:rsidRDefault="008B1EBA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4,422</w:t>
            </w:r>
          </w:p>
        </w:tc>
      </w:tr>
      <w:tr w:rsidR="00E52399" w:rsidRPr="00616E3E" w14:paraId="07E880F6" w14:textId="77777777" w:rsidTr="00E52399">
        <w:tc>
          <w:tcPr>
            <w:tcW w:w="3780" w:type="dxa"/>
            <w:vAlign w:val="bottom"/>
          </w:tcPr>
          <w:p w14:paraId="055E4EA1" w14:textId="0610553D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bottom"/>
          </w:tcPr>
          <w:p w14:paraId="0DFB2A1E" w14:textId="577C4C6F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3,832</w:t>
            </w:r>
          </w:p>
        </w:tc>
        <w:tc>
          <w:tcPr>
            <w:tcW w:w="1201" w:type="dxa"/>
            <w:vAlign w:val="bottom"/>
          </w:tcPr>
          <w:p w14:paraId="778B7A24" w14:textId="05AEA415" w:rsidR="00E52399" w:rsidRPr="00616E3E" w:rsidRDefault="00E91DE8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(19)</w:t>
            </w:r>
          </w:p>
        </w:tc>
        <w:tc>
          <w:tcPr>
            <w:tcW w:w="1203" w:type="dxa"/>
          </w:tcPr>
          <w:p w14:paraId="3CD9AE97" w14:textId="47FE603C" w:rsidR="00E52399" w:rsidRPr="00616E3E" w:rsidRDefault="0082562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1,3</w:t>
            </w:r>
            <w:r w:rsidR="00E91DE8">
              <w:rPr>
                <w:rFonts w:ascii="Cordia New" w:hAnsi="Cordia New" w:cs="Cordia New"/>
                <w:sz w:val="26"/>
                <w:szCs w:val="26"/>
              </w:rPr>
              <w:t>39</w:t>
            </w:r>
          </w:p>
        </w:tc>
        <w:tc>
          <w:tcPr>
            <w:tcW w:w="1115" w:type="dxa"/>
            <w:vAlign w:val="bottom"/>
          </w:tcPr>
          <w:p w14:paraId="060BA5E9" w14:textId="6DB56C85" w:rsidR="00E52399" w:rsidRPr="00616E3E" w:rsidRDefault="008B1EBA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5,152</w:t>
            </w:r>
          </w:p>
        </w:tc>
      </w:tr>
      <w:tr w:rsidR="00E52399" w:rsidRPr="00616E3E" w14:paraId="36BCB53E" w14:textId="77777777" w:rsidTr="00E52399">
        <w:tc>
          <w:tcPr>
            <w:tcW w:w="3780" w:type="dxa"/>
            <w:vAlign w:val="bottom"/>
          </w:tcPr>
          <w:p w14:paraId="1DCE029D" w14:textId="37F5D322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-108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รายได้รอการรับรู้ที่มีภาระที่ต้องปฏิบัติตามสัญญา</w:t>
            </w:r>
          </w:p>
        </w:tc>
        <w:tc>
          <w:tcPr>
            <w:tcW w:w="1170" w:type="dxa"/>
            <w:vAlign w:val="bottom"/>
          </w:tcPr>
          <w:p w14:paraId="0346F258" w14:textId="2131AA38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2,339</w:t>
            </w:r>
          </w:p>
        </w:tc>
        <w:tc>
          <w:tcPr>
            <w:tcW w:w="1201" w:type="dxa"/>
            <w:vAlign w:val="bottom"/>
          </w:tcPr>
          <w:p w14:paraId="53CBBB03" w14:textId="4E8AC67B" w:rsidR="00E52399" w:rsidRPr="00616E3E" w:rsidRDefault="0082562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03" w:type="dxa"/>
          </w:tcPr>
          <w:p w14:paraId="49D23FE7" w14:textId="34701DBC" w:rsidR="00E52399" w:rsidRPr="00616E3E" w:rsidRDefault="00825629" w:rsidP="00723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5" w:type="dxa"/>
            <w:vAlign w:val="bottom"/>
          </w:tcPr>
          <w:p w14:paraId="21EA5B49" w14:textId="1FAB31A6" w:rsidR="00E52399" w:rsidRPr="00616E3E" w:rsidRDefault="008B1EBA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2,3</w:t>
            </w:r>
            <w:r w:rsidR="008B2959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</w:p>
        </w:tc>
      </w:tr>
      <w:tr w:rsidR="009B4F85" w:rsidRPr="00616E3E" w14:paraId="24ADFC03" w14:textId="77777777" w:rsidTr="00E52399">
        <w:tc>
          <w:tcPr>
            <w:tcW w:w="3780" w:type="dxa"/>
            <w:vAlign w:val="bottom"/>
          </w:tcPr>
          <w:p w14:paraId="006192FA" w14:textId="32A629BF" w:rsidR="009B4F85" w:rsidRPr="00616E3E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-108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vAlign w:val="bottom"/>
          </w:tcPr>
          <w:p w14:paraId="3A503A71" w14:textId="2B9C5011" w:rsidR="009B4F85" w:rsidRPr="00616E3E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01" w:type="dxa"/>
            <w:vAlign w:val="bottom"/>
          </w:tcPr>
          <w:p w14:paraId="32DECEAE" w14:textId="26B86130" w:rsidR="009B4F85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103</w:t>
            </w:r>
          </w:p>
        </w:tc>
        <w:tc>
          <w:tcPr>
            <w:tcW w:w="1203" w:type="dxa"/>
          </w:tcPr>
          <w:p w14:paraId="28ABB1F8" w14:textId="0A752D15" w:rsidR="009B4F85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5" w:type="dxa"/>
            <w:vAlign w:val="bottom"/>
          </w:tcPr>
          <w:p w14:paraId="5DD738E1" w14:textId="4C4F2C69" w:rsidR="009B4F85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</w:tr>
      <w:tr w:rsidR="009B4F85" w:rsidRPr="00616E3E" w14:paraId="2A3A09E4" w14:textId="77777777" w:rsidTr="00E52399">
        <w:tc>
          <w:tcPr>
            <w:tcW w:w="3780" w:type="dxa"/>
            <w:vAlign w:val="bottom"/>
          </w:tcPr>
          <w:p w14:paraId="40B8AD20" w14:textId="206FAE15" w:rsidR="009B4F85" w:rsidRPr="00616E3E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vAlign w:val="bottom"/>
          </w:tcPr>
          <w:p w14:paraId="07D68A75" w14:textId="3EF4B8EA" w:rsidR="009B4F85" w:rsidRPr="00616E3E" w:rsidRDefault="00DC23C3" w:rsidP="00DC23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1" w:type="dxa"/>
            <w:vAlign w:val="bottom"/>
          </w:tcPr>
          <w:p w14:paraId="4C8A5836" w14:textId="46472253" w:rsidR="009B4F85" w:rsidRPr="00616E3E" w:rsidRDefault="00DC23C3" w:rsidP="009B4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203" w:type="dxa"/>
          </w:tcPr>
          <w:p w14:paraId="7266E1D0" w14:textId="4C3190DC" w:rsidR="009B4F85" w:rsidRPr="00616E3E" w:rsidRDefault="009B4F85" w:rsidP="009B4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5" w:type="dxa"/>
            <w:vAlign w:val="bottom"/>
          </w:tcPr>
          <w:p w14:paraId="6FF1CC5D" w14:textId="3760D9EF" w:rsidR="009B4F85" w:rsidRPr="00616E3E" w:rsidRDefault="00DC23C3" w:rsidP="009B4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9B4F85" w:rsidRPr="00616E3E" w14:paraId="108FA7B0" w14:textId="77777777" w:rsidTr="00E52399">
        <w:tc>
          <w:tcPr>
            <w:tcW w:w="3780" w:type="dxa"/>
            <w:vAlign w:val="bottom"/>
          </w:tcPr>
          <w:p w14:paraId="18AF81F5" w14:textId="77777777" w:rsidR="009B4F85" w:rsidRPr="00616E3E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194383" w14:textId="6D9013FA" w:rsidR="009B4F85" w:rsidRPr="00616E3E" w:rsidRDefault="009B4F85" w:rsidP="009B4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16,47</w:t>
            </w: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201" w:type="dxa"/>
            <w:vAlign w:val="bottom"/>
          </w:tcPr>
          <w:p w14:paraId="043FBDB7" w14:textId="0B60DBDC" w:rsidR="009B4F85" w:rsidRPr="00616E3E" w:rsidRDefault="009B4F85" w:rsidP="009B4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2,929</w:t>
            </w:r>
          </w:p>
        </w:tc>
        <w:tc>
          <w:tcPr>
            <w:tcW w:w="1203" w:type="dxa"/>
            <w:vAlign w:val="bottom"/>
          </w:tcPr>
          <w:p w14:paraId="1C5DCB65" w14:textId="747207A4" w:rsidR="009B4F85" w:rsidRPr="00616E3E" w:rsidRDefault="009B4F85" w:rsidP="009B4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1,339</w:t>
            </w:r>
          </w:p>
        </w:tc>
        <w:tc>
          <w:tcPr>
            <w:tcW w:w="1115" w:type="dxa"/>
            <w:vAlign w:val="bottom"/>
          </w:tcPr>
          <w:p w14:paraId="55509C79" w14:textId="35176E6F" w:rsidR="009B4F85" w:rsidRPr="00616E3E" w:rsidRDefault="009B4F85" w:rsidP="009B4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20,742</w:t>
            </w:r>
          </w:p>
        </w:tc>
      </w:tr>
      <w:tr w:rsidR="009B4F85" w:rsidRPr="00616E3E" w14:paraId="1BF57F43" w14:textId="77777777" w:rsidTr="00E52399">
        <w:tc>
          <w:tcPr>
            <w:tcW w:w="3780" w:type="dxa"/>
            <w:vAlign w:val="bottom"/>
          </w:tcPr>
          <w:p w14:paraId="7DCDE2B1" w14:textId="77777777" w:rsidR="009B4F85" w:rsidRPr="00616E3E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7EA632" w14:textId="77777777" w:rsidR="009B4F85" w:rsidRPr="00616E3E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01" w:type="dxa"/>
            <w:vAlign w:val="bottom"/>
          </w:tcPr>
          <w:p w14:paraId="3BBABCC8" w14:textId="77777777" w:rsidR="009B4F85" w:rsidRPr="00616E3E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05E91EB9" w14:textId="77777777" w:rsidR="009B4F85" w:rsidRPr="00616E3E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15" w:type="dxa"/>
            <w:vAlign w:val="bottom"/>
          </w:tcPr>
          <w:p w14:paraId="5B4C5F6B" w14:textId="77777777" w:rsidR="009B4F85" w:rsidRPr="00616E3E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B4F85" w:rsidRPr="00616E3E" w14:paraId="1F333EA9" w14:textId="77777777" w:rsidTr="00E52399">
        <w:tc>
          <w:tcPr>
            <w:tcW w:w="3780" w:type="dxa"/>
            <w:vAlign w:val="bottom"/>
          </w:tcPr>
          <w:p w14:paraId="4DA7C2B9" w14:textId="1A50F83C" w:rsidR="009B4F85" w:rsidRPr="00616E3E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หนี้สินภาษีเงินได้รอการตัดบัญชีจาก </w:t>
            </w: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37E60016" w14:textId="77777777" w:rsidR="009B4F85" w:rsidRPr="00616E3E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01" w:type="dxa"/>
            <w:vAlign w:val="bottom"/>
          </w:tcPr>
          <w:p w14:paraId="0D9E0D68" w14:textId="77777777" w:rsidR="009B4F85" w:rsidRPr="00616E3E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03751837" w14:textId="77777777" w:rsidR="009B4F85" w:rsidRPr="00616E3E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15" w:type="dxa"/>
            <w:vAlign w:val="bottom"/>
          </w:tcPr>
          <w:p w14:paraId="3E2EA9C2" w14:textId="77777777" w:rsidR="009B4F85" w:rsidRPr="00616E3E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B4F85" w:rsidRPr="00616E3E" w14:paraId="74DD82AC" w14:textId="77777777" w:rsidTr="00E52399">
        <w:tc>
          <w:tcPr>
            <w:tcW w:w="3780" w:type="dxa"/>
            <w:vAlign w:val="center"/>
          </w:tcPr>
          <w:p w14:paraId="19CFB110" w14:textId="22D25523" w:rsidR="009B4F85" w:rsidRPr="00616E3E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4FC863F7" w14:textId="463087D7" w:rsidR="009B4F85" w:rsidRPr="00616E3E" w:rsidRDefault="009B4F85" w:rsidP="009B4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(145)</w:t>
            </w:r>
          </w:p>
        </w:tc>
        <w:tc>
          <w:tcPr>
            <w:tcW w:w="1201" w:type="dxa"/>
            <w:vAlign w:val="bottom"/>
          </w:tcPr>
          <w:p w14:paraId="55AFDA90" w14:textId="746A7B02" w:rsidR="009B4F85" w:rsidRPr="00616E3E" w:rsidRDefault="009B4F85" w:rsidP="009B4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03" w:type="dxa"/>
          </w:tcPr>
          <w:p w14:paraId="5660AC5D" w14:textId="2B247F86" w:rsidR="009B4F85" w:rsidRPr="00616E3E" w:rsidRDefault="009B4F85" w:rsidP="009B4F8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15" w:type="dxa"/>
            <w:vAlign w:val="bottom"/>
          </w:tcPr>
          <w:p w14:paraId="55C154C2" w14:textId="15A8E172" w:rsidR="009B4F85" w:rsidRPr="00616E3E" w:rsidRDefault="00DC23C3" w:rsidP="00DC23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B4F85" w:rsidRPr="00616E3E" w14:paraId="387CA443" w14:textId="77777777" w:rsidTr="00E52399">
        <w:tc>
          <w:tcPr>
            <w:tcW w:w="3780" w:type="dxa"/>
            <w:vAlign w:val="bottom"/>
          </w:tcPr>
          <w:p w14:paraId="55F03820" w14:textId="6C48E817" w:rsidR="009B4F85" w:rsidRPr="00616E3E" w:rsidRDefault="009B4F85" w:rsidP="009B4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7BA5F777" w14:textId="4ED81048" w:rsidR="009B4F85" w:rsidRPr="00616E3E" w:rsidRDefault="009B4F85" w:rsidP="009B4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(145)</w:t>
            </w:r>
          </w:p>
        </w:tc>
        <w:tc>
          <w:tcPr>
            <w:tcW w:w="1201" w:type="dxa"/>
            <w:vAlign w:val="bottom"/>
          </w:tcPr>
          <w:p w14:paraId="29139A40" w14:textId="55D46A2A" w:rsidR="009B4F85" w:rsidRPr="00616E3E" w:rsidRDefault="009B4F85" w:rsidP="009B4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03" w:type="dxa"/>
          </w:tcPr>
          <w:p w14:paraId="70115334" w14:textId="323D090E" w:rsidR="009B4F85" w:rsidRPr="00616E3E" w:rsidRDefault="009B4F85" w:rsidP="009B4F8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15" w:type="dxa"/>
            <w:vAlign w:val="bottom"/>
          </w:tcPr>
          <w:p w14:paraId="63B1D671" w14:textId="3A4F8C8E" w:rsidR="009B4F85" w:rsidRPr="00616E3E" w:rsidRDefault="00DC23C3" w:rsidP="00DC23C3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1EA84174" w14:textId="77777777" w:rsidR="00FF752C" w:rsidRPr="00616E3E" w:rsidRDefault="00FF752C" w:rsidP="00F67F62">
      <w:pPr>
        <w:tabs>
          <w:tab w:val="clear" w:pos="907"/>
          <w:tab w:val="left" w:pos="993"/>
        </w:tabs>
        <w:spacing w:line="240" w:lineRule="auto"/>
        <w:ind w:left="990" w:right="-18"/>
        <w:outlineLvl w:val="0"/>
        <w:rPr>
          <w:rFonts w:ascii="Cordia New" w:hAnsi="Cordia New" w:cs="Cordia New"/>
          <w:sz w:val="26"/>
          <w:szCs w:val="26"/>
        </w:rPr>
      </w:pPr>
    </w:p>
    <w:p w14:paraId="1355400B" w14:textId="6CA4F21A" w:rsidR="00E52399" w:rsidRDefault="00E52399" w:rsidP="00F67F62">
      <w:pPr>
        <w:tabs>
          <w:tab w:val="clear" w:pos="907"/>
          <w:tab w:val="left" w:pos="993"/>
        </w:tabs>
        <w:spacing w:line="240" w:lineRule="auto"/>
        <w:ind w:left="990" w:right="-18"/>
        <w:outlineLvl w:val="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11176BA6" w14:textId="77777777" w:rsidR="00E52399" w:rsidRPr="00616E3E" w:rsidRDefault="00E52399" w:rsidP="00E52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</w:rPr>
      </w:pPr>
    </w:p>
    <w:tbl>
      <w:tblPr>
        <w:tblW w:w="8473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1201"/>
        <w:gridCol w:w="1203"/>
        <w:gridCol w:w="1119"/>
      </w:tblGrid>
      <w:tr w:rsidR="00E52399" w:rsidRPr="00616E3E" w14:paraId="11D613E5" w14:textId="77777777" w:rsidTr="00E52399">
        <w:trPr>
          <w:tblHeader/>
        </w:trPr>
        <w:tc>
          <w:tcPr>
            <w:tcW w:w="3780" w:type="dxa"/>
            <w:vAlign w:val="bottom"/>
          </w:tcPr>
          <w:p w14:paraId="4A8976E7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: </w:t>
            </w: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4690" w:type="dxa"/>
            <w:gridSpan w:val="4"/>
            <w:vAlign w:val="bottom"/>
            <w:hideMark/>
          </w:tcPr>
          <w:p w14:paraId="16A34D38" w14:textId="77777777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399" w:rsidRPr="00616E3E" w14:paraId="6E007695" w14:textId="77777777" w:rsidTr="00E52399">
        <w:trPr>
          <w:tblHeader/>
        </w:trPr>
        <w:tc>
          <w:tcPr>
            <w:tcW w:w="3780" w:type="dxa"/>
            <w:vAlign w:val="bottom"/>
          </w:tcPr>
          <w:p w14:paraId="5CC5F4A8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47C146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04" w:type="dxa"/>
            <w:gridSpan w:val="2"/>
            <w:vAlign w:val="bottom"/>
            <w:hideMark/>
          </w:tcPr>
          <w:p w14:paraId="28CE7804" w14:textId="77777777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บันทึกใน</w:t>
            </w:r>
          </w:p>
        </w:tc>
        <w:tc>
          <w:tcPr>
            <w:tcW w:w="1119" w:type="dxa"/>
            <w:vAlign w:val="bottom"/>
          </w:tcPr>
          <w:p w14:paraId="13DF0646" w14:textId="77777777" w:rsidR="00E52399" w:rsidRPr="00616E3E" w:rsidRDefault="00E52399">
            <w:pPr>
              <w:tabs>
                <w:tab w:val="clear" w:pos="4678"/>
                <w:tab w:val="left" w:pos="3467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52399" w:rsidRPr="00616E3E" w14:paraId="4646923F" w14:textId="77777777" w:rsidTr="00E52399">
        <w:trPr>
          <w:tblHeader/>
        </w:trPr>
        <w:tc>
          <w:tcPr>
            <w:tcW w:w="3780" w:type="dxa"/>
            <w:vAlign w:val="bottom"/>
          </w:tcPr>
          <w:p w14:paraId="22D21317" w14:textId="77777777" w:rsidR="00E52399" w:rsidRPr="00E52399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14:paraId="70330EA0" w14:textId="77777777" w:rsidR="00E52399" w:rsidRPr="00E52399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5239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E52399">
              <w:rPr>
                <w:rFonts w:ascii="Cordia New" w:hAnsi="Cordia New" w:cs="Cordia New"/>
                <w:sz w:val="26"/>
                <w:szCs w:val="26"/>
                <w:cs/>
              </w:rPr>
              <w:t xml:space="preserve"> มกราคม </w:t>
            </w:r>
            <w:r w:rsidRPr="00E52399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201" w:type="dxa"/>
            <w:vAlign w:val="bottom"/>
            <w:hideMark/>
          </w:tcPr>
          <w:p w14:paraId="71C515F2" w14:textId="69BCB553" w:rsidR="00E52399" w:rsidRPr="00E52399" w:rsidRDefault="004268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03" w:type="dxa"/>
            <w:vAlign w:val="bottom"/>
            <w:hideMark/>
          </w:tcPr>
          <w:p w14:paraId="47EF2871" w14:textId="3F7A28DA" w:rsidR="00E52399" w:rsidRPr="00616E3E" w:rsidRDefault="0042689E">
            <w:pPr>
              <w:pBdr>
                <w:bottom w:val="single" w:sz="4" w:space="1" w:color="auto"/>
              </w:pBdr>
              <w:tabs>
                <w:tab w:val="clear" w:pos="4678"/>
                <w:tab w:val="left" w:pos="3467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9" w:type="dxa"/>
            <w:vAlign w:val="bottom"/>
            <w:hideMark/>
          </w:tcPr>
          <w:p w14:paraId="3CEF601A" w14:textId="77777777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4678"/>
                <w:tab w:val="left" w:pos="3467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  <w:tr w:rsidR="00E52399" w:rsidRPr="00616E3E" w14:paraId="0B831F49" w14:textId="77777777" w:rsidTr="00E52399">
        <w:tc>
          <w:tcPr>
            <w:tcW w:w="3780" w:type="dxa"/>
            <w:vAlign w:val="bottom"/>
            <w:hideMark/>
          </w:tcPr>
          <w:p w14:paraId="1C655BB2" w14:textId="77777777" w:rsidR="00E52399" w:rsidRPr="00E52399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7B8936" w14:textId="77777777" w:rsidR="00E52399" w:rsidRPr="00E52399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14:paraId="594BDCBE" w14:textId="77777777" w:rsidR="00E52399" w:rsidRPr="00E52399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3" w:type="dxa"/>
            <w:vAlign w:val="bottom"/>
          </w:tcPr>
          <w:p w14:paraId="4E60563D" w14:textId="77777777" w:rsidR="00E52399" w:rsidRPr="00616E3E" w:rsidRDefault="00E52399">
            <w:pPr>
              <w:tabs>
                <w:tab w:val="clear" w:pos="4678"/>
                <w:tab w:val="left" w:pos="346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60D94D9B" w14:textId="77777777" w:rsidR="00E52399" w:rsidRPr="00616E3E" w:rsidRDefault="00E52399">
            <w:pPr>
              <w:tabs>
                <w:tab w:val="clear" w:pos="4678"/>
                <w:tab w:val="left" w:pos="346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52399" w:rsidRPr="00616E3E" w14:paraId="1936AA1E" w14:textId="77777777" w:rsidTr="00E52399">
        <w:tc>
          <w:tcPr>
            <w:tcW w:w="3780" w:type="dxa"/>
            <w:vAlign w:val="bottom"/>
          </w:tcPr>
          <w:p w14:paraId="4053DD2E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สินทรัพย์ภาษีเงินได้รอการตัดบัญชีจาก </w:t>
            </w: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6C59073F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14:paraId="2E77FE6A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03" w:type="dxa"/>
            <w:vAlign w:val="bottom"/>
          </w:tcPr>
          <w:p w14:paraId="4C67EC2B" w14:textId="77777777" w:rsidR="00E52399" w:rsidRPr="00616E3E" w:rsidRDefault="00E52399">
            <w:pPr>
              <w:tabs>
                <w:tab w:val="clear" w:pos="4678"/>
                <w:tab w:val="left" w:pos="346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49DC0849" w14:textId="77777777" w:rsidR="00E52399" w:rsidRPr="00616E3E" w:rsidRDefault="00E52399">
            <w:pPr>
              <w:tabs>
                <w:tab w:val="clear" w:pos="4678"/>
                <w:tab w:val="left" w:pos="346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52399" w:rsidRPr="00616E3E" w14:paraId="068655F8" w14:textId="77777777" w:rsidTr="00E52399">
        <w:tc>
          <w:tcPr>
            <w:tcW w:w="3780" w:type="dxa"/>
            <w:vAlign w:val="bottom"/>
          </w:tcPr>
          <w:p w14:paraId="61291351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7FD70322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12</w:t>
            </w:r>
          </w:p>
        </w:tc>
        <w:tc>
          <w:tcPr>
            <w:tcW w:w="1201" w:type="dxa"/>
            <w:vAlign w:val="bottom"/>
          </w:tcPr>
          <w:p w14:paraId="76A02117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822655D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19" w:type="dxa"/>
            <w:vAlign w:val="bottom"/>
          </w:tcPr>
          <w:p w14:paraId="5A97A448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12</w:t>
            </w:r>
          </w:p>
        </w:tc>
      </w:tr>
      <w:tr w:rsidR="00E52399" w:rsidRPr="00616E3E" w14:paraId="7854EDED" w14:textId="77777777" w:rsidTr="00E52399">
        <w:tc>
          <w:tcPr>
            <w:tcW w:w="3780" w:type="dxa"/>
            <w:vAlign w:val="bottom"/>
          </w:tcPr>
          <w:p w14:paraId="6A9CCF93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170" w:type="dxa"/>
            <w:vAlign w:val="bottom"/>
          </w:tcPr>
          <w:p w14:paraId="1CD43B5B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5,264</w:t>
            </w:r>
          </w:p>
        </w:tc>
        <w:tc>
          <w:tcPr>
            <w:tcW w:w="1201" w:type="dxa"/>
            <w:vAlign w:val="bottom"/>
          </w:tcPr>
          <w:p w14:paraId="14F5DCB1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(340)</w:t>
            </w:r>
          </w:p>
        </w:tc>
        <w:tc>
          <w:tcPr>
            <w:tcW w:w="1203" w:type="dxa"/>
          </w:tcPr>
          <w:p w14:paraId="3720227B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9" w:type="dxa"/>
            <w:vAlign w:val="bottom"/>
          </w:tcPr>
          <w:p w14:paraId="66D79AA7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4,924</w:t>
            </w:r>
          </w:p>
        </w:tc>
      </w:tr>
      <w:tr w:rsidR="00E52399" w:rsidRPr="00616E3E" w14:paraId="47A63FAD" w14:textId="77777777" w:rsidTr="00E52399">
        <w:tc>
          <w:tcPr>
            <w:tcW w:w="3780" w:type="dxa"/>
          </w:tcPr>
          <w:p w14:paraId="6D38A790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318132EE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01" w:type="dxa"/>
            <w:vAlign w:val="bottom"/>
          </w:tcPr>
          <w:p w14:paraId="448B926D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(51)</w:t>
            </w:r>
          </w:p>
        </w:tc>
        <w:tc>
          <w:tcPr>
            <w:tcW w:w="1203" w:type="dxa"/>
          </w:tcPr>
          <w:p w14:paraId="397D41C1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9" w:type="dxa"/>
            <w:vAlign w:val="bottom"/>
          </w:tcPr>
          <w:p w14:paraId="15506102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(22)</w:t>
            </w:r>
          </w:p>
        </w:tc>
      </w:tr>
      <w:tr w:rsidR="00E52399" w:rsidRPr="00616E3E" w14:paraId="567A077F" w14:textId="77777777" w:rsidTr="00E52399">
        <w:tc>
          <w:tcPr>
            <w:tcW w:w="3780" w:type="dxa"/>
          </w:tcPr>
          <w:p w14:paraId="4FE5A14B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170" w:type="dxa"/>
            <w:vAlign w:val="bottom"/>
          </w:tcPr>
          <w:p w14:paraId="3769A518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01" w:type="dxa"/>
            <w:vAlign w:val="bottom"/>
          </w:tcPr>
          <w:p w14:paraId="6AEF644E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(115)</w:t>
            </w:r>
          </w:p>
        </w:tc>
        <w:tc>
          <w:tcPr>
            <w:tcW w:w="1203" w:type="dxa"/>
          </w:tcPr>
          <w:p w14:paraId="7CE7F553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9" w:type="dxa"/>
            <w:vAlign w:val="bottom"/>
          </w:tcPr>
          <w:p w14:paraId="69BB6E0E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</w:p>
        </w:tc>
      </w:tr>
      <w:tr w:rsidR="00E52399" w:rsidRPr="00616E3E" w14:paraId="332E9669" w14:textId="77777777" w:rsidTr="00E52399">
        <w:tc>
          <w:tcPr>
            <w:tcW w:w="3780" w:type="dxa"/>
          </w:tcPr>
          <w:p w14:paraId="227E6902" w14:textId="77777777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668F2B58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4,604</w:t>
            </w:r>
          </w:p>
        </w:tc>
        <w:tc>
          <w:tcPr>
            <w:tcW w:w="1201" w:type="dxa"/>
            <w:vAlign w:val="bottom"/>
          </w:tcPr>
          <w:p w14:paraId="1D7EC2F6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(91)</w:t>
            </w:r>
          </w:p>
        </w:tc>
        <w:tc>
          <w:tcPr>
            <w:tcW w:w="1203" w:type="dxa"/>
          </w:tcPr>
          <w:p w14:paraId="230A11BD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9" w:type="dxa"/>
            <w:vAlign w:val="bottom"/>
          </w:tcPr>
          <w:p w14:paraId="5457463E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4,513</w:t>
            </w:r>
          </w:p>
        </w:tc>
      </w:tr>
      <w:tr w:rsidR="00E52399" w:rsidRPr="00616E3E" w14:paraId="1EFC6BAC" w14:textId="77777777" w:rsidTr="00E52399">
        <w:tc>
          <w:tcPr>
            <w:tcW w:w="3780" w:type="dxa"/>
            <w:vAlign w:val="bottom"/>
          </w:tcPr>
          <w:p w14:paraId="1D4D047A" w14:textId="77777777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bottom"/>
          </w:tcPr>
          <w:p w14:paraId="2EB176FE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3,63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201" w:type="dxa"/>
            <w:vAlign w:val="bottom"/>
          </w:tcPr>
          <w:p w14:paraId="692EAA5D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195</w:t>
            </w:r>
          </w:p>
        </w:tc>
        <w:tc>
          <w:tcPr>
            <w:tcW w:w="1203" w:type="dxa"/>
          </w:tcPr>
          <w:p w14:paraId="3E4AA58D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19" w:type="dxa"/>
            <w:vAlign w:val="bottom"/>
          </w:tcPr>
          <w:p w14:paraId="50BDDE0D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3,832</w:t>
            </w:r>
          </w:p>
        </w:tc>
      </w:tr>
      <w:tr w:rsidR="00E52399" w:rsidRPr="00616E3E" w14:paraId="58EA2A19" w14:textId="77777777" w:rsidTr="00E52399">
        <w:tc>
          <w:tcPr>
            <w:tcW w:w="3780" w:type="dxa"/>
            <w:vAlign w:val="bottom"/>
          </w:tcPr>
          <w:p w14:paraId="54BB5BE2" w14:textId="77777777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-108" w:hanging="19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รายได้รอการรับรู้ที่มีภาระที่ต้องปฏิบัติตามสัญญา</w:t>
            </w:r>
          </w:p>
        </w:tc>
        <w:tc>
          <w:tcPr>
            <w:tcW w:w="1170" w:type="dxa"/>
            <w:vAlign w:val="bottom"/>
          </w:tcPr>
          <w:p w14:paraId="32C0C1FF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2,590</w:t>
            </w:r>
          </w:p>
        </w:tc>
        <w:tc>
          <w:tcPr>
            <w:tcW w:w="1201" w:type="dxa"/>
            <w:vAlign w:val="bottom"/>
          </w:tcPr>
          <w:p w14:paraId="27DF25C3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(251)</w:t>
            </w:r>
          </w:p>
        </w:tc>
        <w:tc>
          <w:tcPr>
            <w:tcW w:w="1203" w:type="dxa"/>
            <w:vAlign w:val="bottom"/>
          </w:tcPr>
          <w:p w14:paraId="36B86050" w14:textId="77777777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9" w:type="dxa"/>
            <w:vAlign w:val="bottom"/>
          </w:tcPr>
          <w:p w14:paraId="5A53B8EC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2,339</w:t>
            </w:r>
          </w:p>
        </w:tc>
      </w:tr>
      <w:tr w:rsidR="00E52399" w:rsidRPr="00616E3E" w14:paraId="51F3880F" w14:textId="77777777" w:rsidTr="00E52399">
        <w:tc>
          <w:tcPr>
            <w:tcW w:w="3780" w:type="dxa"/>
            <w:vAlign w:val="bottom"/>
          </w:tcPr>
          <w:p w14:paraId="2A5DDE4B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vAlign w:val="bottom"/>
          </w:tcPr>
          <w:p w14:paraId="6E25BB96" w14:textId="13E5EA2A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  <w:r w:rsidR="00321D2F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01" w:type="dxa"/>
            <w:vAlign w:val="bottom"/>
          </w:tcPr>
          <w:p w14:paraId="389A4940" w14:textId="72D1794D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(4</w:t>
            </w:r>
            <w:r w:rsidR="00C72ADC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03" w:type="dxa"/>
          </w:tcPr>
          <w:p w14:paraId="11F8FB7D" w14:textId="77777777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9" w:type="dxa"/>
            <w:vAlign w:val="bottom"/>
          </w:tcPr>
          <w:p w14:paraId="17D498B8" w14:textId="77777777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</w:p>
        </w:tc>
      </w:tr>
      <w:tr w:rsidR="00E52399" w:rsidRPr="00616E3E" w14:paraId="7C609255" w14:textId="77777777" w:rsidTr="00E52399">
        <w:tc>
          <w:tcPr>
            <w:tcW w:w="3780" w:type="dxa"/>
            <w:vAlign w:val="bottom"/>
          </w:tcPr>
          <w:p w14:paraId="06B790A7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350B0B" w14:textId="6BA2B5DD" w:rsidR="00E52399" w:rsidRPr="00616E3E" w:rsidRDefault="00E523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17,16</w:t>
            </w:r>
            <w:r w:rsidR="00084DA3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201" w:type="dxa"/>
            <w:vAlign w:val="bottom"/>
          </w:tcPr>
          <w:p w14:paraId="4CF57D90" w14:textId="75AE80F6" w:rsidR="00E52399" w:rsidRPr="00616E3E" w:rsidRDefault="00E523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(69</w:t>
            </w:r>
            <w:r w:rsidR="00C72ADC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03" w:type="dxa"/>
            <w:vAlign w:val="bottom"/>
          </w:tcPr>
          <w:p w14:paraId="00DECB9E" w14:textId="77777777" w:rsidR="00E52399" w:rsidRPr="00616E3E" w:rsidRDefault="00E523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19" w:type="dxa"/>
            <w:vAlign w:val="bottom"/>
          </w:tcPr>
          <w:p w14:paraId="7E3618C1" w14:textId="77777777" w:rsidR="00E52399" w:rsidRPr="00616E3E" w:rsidRDefault="00E523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16,473</w:t>
            </w:r>
          </w:p>
        </w:tc>
      </w:tr>
      <w:tr w:rsidR="00E52399" w:rsidRPr="00616E3E" w14:paraId="39F118F4" w14:textId="77777777" w:rsidTr="00E52399">
        <w:tc>
          <w:tcPr>
            <w:tcW w:w="3780" w:type="dxa"/>
            <w:vAlign w:val="bottom"/>
          </w:tcPr>
          <w:p w14:paraId="1FDAB3C1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2EA3BE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01" w:type="dxa"/>
            <w:vAlign w:val="bottom"/>
          </w:tcPr>
          <w:p w14:paraId="2C4C8571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0EA81C97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19" w:type="dxa"/>
            <w:vAlign w:val="bottom"/>
          </w:tcPr>
          <w:p w14:paraId="625D8CD8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52399" w:rsidRPr="00616E3E" w14:paraId="083C0DBE" w14:textId="77777777" w:rsidTr="00E52399">
        <w:tc>
          <w:tcPr>
            <w:tcW w:w="3780" w:type="dxa"/>
            <w:vAlign w:val="bottom"/>
          </w:tcPr>
          <w:p w14:paraId="7157245A" w14:textId="77777777" w:rsidR="00E52399" w:rsidRPr="00616E3E" w:rsidRDefault="00E52399" w:rsidP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หนี้สินภาษีเงินได้รอการตัดบัญชีจาก </w:t>
            </w: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371A7720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01" w:type="dxa"/>
            <w:vAlign w:val="bottom"/>
          </w:tcPr>
          <w:p w14:paraId="0D58C5CB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21A8B4F2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19" w:type="dxa"/>
            <w:vAlign w:val="bottom"/>
          </w:tcPr>
          <w:p w14:paraId="6032643B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52399" w:rsidRPr="00616E3E" w14:paraId="55F319D7" w14:textId="77777777" w:rsidTr="00E52399">
        <w:tc>
          <w:tcPr>
            <w:tcW w:w="3780" w:type="dxa"/>
            <w:vAlign w:val="center"/>
          </w:tcPr>
          <w:p w14:paraId="02E7F17E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17281C7C" w14:textId="77777777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01" w:type="dxa"/>
            <w:vAlign w:val="bottom"/>
          </w:tcPr>
          <w:p w14:paraId="78D96CE1" w14:textId="77777777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(139)</w:t>
            </w:r>
          </w:p>
        </w:tc>
        <w:tc>
          <w:tcPr>
            <w:tcW w:w="1203" w:type="dxa"/>
          </w:tcPr>
          <w:p w14:paraId="4832EE8C" w14:textId="77777777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19" w:type="dxa"/>
            <w:vAlign w:val="bottom"/>
          </w:tcPr>
          <w:p w14:paraId="64F63F9B" w14:textId="77777777" w:rsidR="00E52399" w:rsidRPr="00616E3E" w:rsidRDefault="00E523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(145)</w:t>
            </w:r>
          </w:p>
        </w:tc>
      </w:tr>
      <w:tr w:rsidR="00E52399" w:rsidRPr="00616E3E" w14:paraId="42A19278" w14:textId="77777777" w:rsidTr="00E52399">
        <w:tc>
          <w:tcPr>
            <w:tcW w:w="3780" w:type="dxa"/>
            <w:vAlign w:val="bottom"/>
          </w:tcPr>
          <w:p w14:paraId="6A332299" w14:textId="77777777" w:rsidR="00E52399" w:rsidRPr="00616E3E" w:rsidRDefault="00E52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46C32B16" w14:textId="77777777" w:rsidR="00E52399" w:rsidRPr="00616E3E" w:rsidRDefault="00E523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01" w:type="dxa"/>
            <w:vAlign w:val="bottom"/>
          </w:tcPr>
          <w:p w14:paraId="4858CD39" w14:textId="77777777" w:rsidR="00E52399" w:rsidRPr="00616E3E" w:rsidRDefault="00E523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(139)</w:t>
            </w:r>
          </w:p>
        </w:tc>
        <w:tc>
          <w:tcPr>
            <w:tcW w:w="1203" w:type="dxa"/>
          </w:tcPr>
          <w:p w14:paraId="11C5E292" w14:textId="77777777" w:rsidR="00E52399" w:rsidRPr="00616E3E" w:rsidRDefault="00E523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19" w:type="dxa"/>
            <w:vAlign w:val="bottom"/>
          </w:tcPr>
          <w:p w14:paraId="6F91ACDD" w14:textId="77777777" w:rsidR="00E52399" w:rsidRPr="00616E3E" w:rsidRDefault="00E523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(145)</w:t>
            </w:r>
          </w:p>
        </w:tc>
      </w:tr>
    </w:tbl>
    <w:p w14:paraId="6259E245" w14:textId="2035ACDF" w:rsidR="00241C4F" w:rsidRDefault="00241C4F" w:rsidP="00F67F62">
      <w:pPr>
        <w:tabs>
          <w:tab w:val="clear" w:pos="907"/>
          <w:tab w:val="left" w:pos="993"/>
        </w:tabs>
        <w:spacing w:line="240" w:lineRule="auto"/>
        <w:ind w:left="990" w:right="-18"/>
        <w:outlineLvl w:val="0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46359E29" w14:textId="77777777" w:rsidR="00EA2B5D" w:rsidRPr="00616E3E" w:rsidRDefault="00EA2B5D" w:rsidP="00F67F62">
      <w:pPr>
        <w:tabs>
          <w:tab w:val="clear" w:pos="907"/>
          <w:tab w:val="left" w:pos="993"/>
        </w:tabs>
        <w:spacing w:line="240" w:lineRule="auto"/>
        <w:ind w:left="990" w:right="-18"/>
        <w:outlineLvl w:val="0"/>
        <w:rPr>
          <w:rFonts w:ascii="Cordia New" w:hAnsi="Cordia New" w:cs="Cordia New"/>
          <w:sz w:val="26"/>
          <w:szCs w:val="26"/>
        </w:rPr>
      </w:pPr>
    </w:p>
    <w:p w14:paraId="090C09D4" w14:textId="239E4E31" w:rsidR="00BF35B5" w:rsidRPr="00E52399" w:rsidRDefault="00A60D95" w:rsidP="00A32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-14"/>
        <w:jc w:val="thaiDistribute"/>
        <w:outlineLvl w:val="0"/>
        <w:rPr>
          <w:rFonts w:ascii="Cordia New" w:hAnsi="Cordia New" w:cs="Cordia New"/>
          <w:spacing w:val="-4"/>
          <w:sz w:val="26"/>
          <w:szCs w:val="26"/>
        </w:rPr>
      </w:pPr>
      <w:r w:rsidRPr="00E52399">
        <w:rPr>
          <w:rFonts w:ascii="Cordia New" w:hAnsi="Cordia New" w:cs="Cordia New"/>
          <w:spacing w:val="-4"/>
          <w:sz w:val="26"/>
          <w:szCs w:val="26"/>
          <w:cs/>
        </w:rPr>
        <w:t>ภาษีเงินได้รอตัดบัญชีจาก</w:t>
      </w:r>
      <w:r w:rsidR="00BF35B5" w:rsidRPr="00E52399">
        <w:rPr>
          <w:rFonts w:ascii="Cordia New" w:hAnsi="Cordia New" w:cs="Cordia New"/>
          <w:spacing w:val="-4"/>
          <w:sz w:val="26"/>
          <w:szCs w:val="26"/>
          <w:cs/>
        </w:rPr>
        <w:t>ผลแตกต่างชั่วคราวที่ไม่ได้รับรู้เป็นสินทรัพย์ภาษีเงินได้รอการตัดบัญชีในงบการเงิน</w:t>
      </w:r>
      <w:r w:rsidR="009D76A0" w:rsidRPr="00E5239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BF35B5" w:rsidRPr="00E52399">
        <w:rPr>
          <w:rFonts w:ascii="Cordia New" w:hAnsi="Cordia New" w:cs="Cordia New"/>
          <w:spacing w:val="-4"/>
          <w:sz w:val="26"/>
          <w:szCs w:val="26"/>
          <w:cs/>
        </w:rPr>
        <w:t>มีรายละเอียดดังนี้</w:t>
      </w:r>
    </w:p>
    <w:p w14:paraId="7DB90949" w14:textId="77777777" w:rsidR="00AD09A3" w:rsidRPr="00E52399" w:rsidRDefault="00AD09A3" w:rsidP="00AD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-14"/>
        <w:jc w:val="thaiDistribute"/>
        <w:outlineLvl w:val="0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4555" w:type="pct"/>
        <w:tblInd w:w="837" w:type="dxa"/>
        <w:tblLook w:val="04A0" w:firstRow="1" w:lastRow="0" w:firstColumn="1" w:lastColumn="0" w:noHBand="0" w:noVBand="1"/>
      </w:tblPr>
      <w:tblGrid>
        <w:gridCol w:w="4653"/>
        <w:gridCol w:w="1895"/>
        <w:gridCol w:w="1940"/>
      </w:tblGrid>
      <w:tr w:rsidR="00605EF0" w:rsidRPr="00616E3E" w14:paraId="52AEB1D8" w14:textId="77777777" w:rsidTr="006A1460">
        <w:trPr>
          <w:trHeight w:val="384"/>
        </w:trPr>
        <w:tc>
          <w:tcPr>
            <w:tcW w:w="2741" w:type="pct"/>
          </w:tcPr>
          <w:p w14:paraId="3DD6E907" w14:textId="77777777" w:rsidR="00EA2B5D" w:rsidRDefault="00EA2B5D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Cordia New" w:hAnsi="Cordia New" w:cs="Cordia New"/>
                <w:snapToGrid w:val="0"/>
                <w:sz w:val="26"/>
                <w:szCs w:val="26"/>
              </w:rPr>
            </w:pPr>
          </w:p>
          <w:p w14:paraId="69921468" w14:textId="0606617F" w:rsidR="00363394" w:rsidRPr="00616E3E" w:rsidRDefault="00E52399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Cordia New" w:hAnsi="Cordia New" w:cs="Cordia New"/>
                <w:snapToGrid w:val="0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  <w:t xml:space="preserve">: </w:t>
            </w: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GB"/>
              </w:rPr>
              <w:t>พันบาท)</w:t>
            </w:r>
          </w:p>
        </w:tc>
        <w:tc>
          <w:tcPr>
            <w:tcW w:w="2259" w:type="pct"/>
            <w:gridSpan w:val="2"/>
            <w:hideMark/>
          </w:tcPr>
          <w:p w14:paraId="2425C29C" w14:textId="49576073" w:rsidR="00363394" w:rsidRPr="00616E3E" w:rsidRDefault="00363394" w:rsidP="001F08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th-TH"/>
              </w:rPr>
            </w:pP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th-TH"/>
              </w:rPr>
              <w:t>งบการเงินรวม</w:t>
            </w:r>
            <w:r w:rsidR="00127079" w:rsidRPr="00616E3E"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th-TH"/>
              </w:rPr>
              <w:t>และ</w:t>
            </w:r>
            <w:r w:rsidR="00996D25"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55D52" w:rsidRPr="00616E3E" w14:paraId="35296AFD" w14:textId="77777777" w:rsidTr="006A1460">
        <w:trPr>
          <w:trHeight w:val="372"/>
        </w:trPr>
        <w:tc>
          <w:tcPr>
            <w:tcW w:w="2741" w:type="pct"/>
          </w:tcPr>
          <w:p w14:paraId="12E99E43" w14:textId="77777777" w:rsidR="00363394" w:rsidRPr="00616E3E" w:rsidRDefault="00363394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Cordia New" w:hAnsi="Cordia New" w:cs="Cordia New"/>
                <w:snapToGrid w:val="0"/>
                <w:sz w:val="26"/>
                <w:szCs w:val="26"/>
              </w:rPr>
            </w:pPr>
          </w:p>
        </w:tc>
        <w:tc>
          <w:tcPr>
            <w:tcW w:w="1116" w:type="pct"/>
            <w:vAlign w:val="bottom"/>
            <w:hideMark/>
          </w:tcPr>
          <w:p w14:paraId="27692E4F" w14:textId="638B1C6F" w:rsidR="00363394" w:rsidRPr="00616E3E" w:rsidRDefault="00363394" w:rsidP="001F08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  <w:t>256</w:t>
            </w:r>
            <w:r w:rsidR="00E52399"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143" w:type="pct"/>
            <w:vAlign w:val="bottom"/>
            <w:hideMark/>
          </w:tcPr>
          <w:p w14:paraId="0922487F" w14:textId="154FA259" w:rsidR="00363394" w:rsidRPr="00616E3E" w:rsidRDefault="00363394" w:rsidP="001F08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  <w:t>25</w:t>
            </w: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</w:rPr>
              <w:t>6</w:t>
            </w:r>
            <w:r w:rsidR="00E52399">
              <w:rPr>
                <w:rFonts w:ascii="Cordia New" w:hAnsi="Cordia New" w:cs="Cordia New"/>
                <w:snapToGrid w:val="0"/>
                <w:sz w:val="26"/>
                <w:szCs w:val="26"/>
              </w:rPr>
              <w:t>7</w:t>
            </w:r>
          </w:p>
        </w:tc>
      </w:tr>
      <w:tr w:rsidR="00F55D52" w:rsidRPr="00616E3E" w14:paraId="50D85F5C" w14:textId="77777777" w:rsidTr="006A1460">
        <w:trPr>
          <w:trHeight w:val="223"/>
        </w:trPr>
        <w:tc>
          <w:tcPr>
            <w:tcW w:w="2741" w:type="pct"/>
          </w:tcPr>
          <w:p w14:paraId="4EF2E528" w14:textId="489AA3BF" w:rsidR="00363394" w:rsidRPr="00616E3E" w:rsidRDefault="00363394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Cordia New" w:hAnsi="Cordia New" w:cs="Cordia New"/>
                <w:snapToGrid w:val="0"/>
                <w:sz w:val="26"/>
                <w:szCs w:val="26"/>
              </w:rPr>
            </w:pPr>
          </w:p>
        </w:tc>
        <w:tc>
          <w:tcPr>
            <w:tcW w:w="1116" w:type="pct"/>
            <w:vAlign w:val="bottom"/>
          </w:tcPr>
          <w:p w14:paraId="574E0FE3" w14:textId="77777777" w:rsidR="00363394" w:rsidRPr="00616E3E" w:rsidRDefault="00363394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43" w:type="pct"/>
            <w:vAlign w:val="bottom"/>
          </w:tcPr>
          <w:p w14:paraId="68C467EE" w14:textId="77777777" w:rsidR="00363394" w:rsidRPr="00616E3E" w:rsidRDefault="00363394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</w:p>
        </w:tc>
      </w:tr>
      <w:tr w:rsidR="00F55D52" w:rsidRPr="00616E3E" w14:paraId="464A96C9" w14:textId="77777777" w:rsidTr="006A1460">
        <w:trPr>
          <w:trHeight w:val="372"/>
        </w:trPr>
        <w:tc>
          <w:tcPr>
            <w:tcW w:w="2741" w:type="pct"/>
          </w:tcPr>
          <w:p w14:paraId="61616910" w14:textId="5017B26C" w:rsidR="00F1781E" w:rsidRPr="00616E3E" w:rsidRDefault="00605EF0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Cordia New" w:hAnsi="Cordia New" w:cs="Cordi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จำนวน</w:t>
            </w:r>
            <w:r w:rsidR="00F1781E" w:rsidRPr="00616E3E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ผลแตกต่างชั่วคราวจาก</w:t>
            </w:r>
            <w:r w:rsidR="00F1781E" w:rsidRPr="00616E3E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116" w:type="pct"/>
            <w:vAlign w:val="bottom"/>
          </w:tcPr>
          <w:p w14:paraId="710877FB" w14:textId="77777777" w:rsidR="00F1781E" w:rsidRPr="00616E3E" w:rsidRDefault="00F1781E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43" w:type="pct"/>
            <w:vAlign w:val="bottom"/>
          </w:tcPr>
          <w:p w14:paraId="6CEFCAF9" w14:textId="77777777" w:rsidR="00F1781E" w:rsidRPr="00616E3E" w:rsidRDefault="00F1781E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val="en-GB"/>
              </w:rPr>
            </w:pPr>
          </w:p>
        </w:tc>
      </w:tr>
      <w:tr w:rsidR="00F55D52" w:rsidRPr="00616E3E" w14:paraId="727CFC46" w14:textId="77777777" w:rsidTr="006A1460">
        <w:trPr>
          <w:trHeight w:val="348"/>
        </w:trPr>
        <w:tc>
          <w:tcPr>
            <w:tcW w:w="2741" w:type="pct"/>
            <w:vAlign w:val="bottom"/>
          </w:tcPr>
          <w:p w14:paraId="79DDD69E" w14:textId="19041362" w:rsidR="00E52399" w:rsidRPr="00616E3E" w:rsidRDefault="00E52399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color w:val="000000"/>
                <w:sz w:val="26"/>
                <w:szCs w:val="26"/>
                <w:cs/>
                <w:lang w:eastAsia="en-GB"/>
              </w:rPr>
            </w:pP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cs/>
                <w:lang w:eastAsia="en-GB"/>
              </w:rPr>
              <w:t>ค่าเผื่อการด้อยค่าของลูกหนี้อื่น</w:t>
            </w: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cs/>
                <w:lang w:eastAsia="en-GB"/>
              </w:rPr>
              <w:t>บริษัทอื่น</w:t>
            </w: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16" w:type="pct"/>
            <w:vAlign w:val="bottom"/>
          </w:tcPr>
          <w:p w14:paraId="4E7F5F63" w14:textId="1775E1FF" w:rsidR="00E52399" w:rsidRPr="0043158A" w:rsidRDefault="005155DF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3158A">
              <w:rPr>
                <w:rFonts w:ascii="Cordia New" w:hAnsi="Cordia New" w:cs="Cordia New"/>
                <w:sz w:val="26"/>
                <w:szCs w:val="26"/>
              </w:rPr>
              <w:t>69,293</w:t>
            </w:r>
          </w:p>
        </w:tc>
        <w:tc>
          <w:tcPr>
            <w:tcW w:w="1143" w:type="pct"/>
            <w:vAlign w:val="bottom"/>
          </w:tcPr>
          <w:p w14:paraId="077B39B3" w14:textId="21362577" w:rsidR="00E52399" w:rsidRPr="00616E3E" w:rsidRDefault="00E52399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69,293</w:t>
            </w:r>
          </w:p>
        </w:tc>
      </w:tr>
      <w:tr w:rsidR="00F55D52" w:rsidRPr="00616E3E" w14:paraId="0265288F" w14:textId="77777777" w:rsidTr="006A1460">
        <w:trPr>
          <w:trHeight w:val="348"/>
        </w:trPr>
        <w:tc>
          <w:tcPr>
            <w:tcW w:w="2741" w:type="pct"/>
            <w:vAlign w:val="bottom"/>
          </w:tcPr>
          <w:p w14:paraId="2CE9781E" w14:textId="580B71A5" w:rsidR="00E52399" w:rsidRPr="00616E3E" w:rsidRDefault="00E52399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color w:val="000000"/>
                <w:sz w:val="26"/>
                <w:szCs w:val="26"/>
                <w:cs/>
                <w:lang w:eastAsia="en-GB"/>
              </w:rPr>
            </w:pP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cs/>
                <w:lang w:eastAsia="en-GB"/>
              </w:rPr>
              <w:t>ค่าเผื่อการด้อยค่าของเงินให้กู้ยืม</w:t>
            </w: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cs/>
                <w:lang w:eastAsia="en-GB"/>
              </w:rPr>
              <w:t>บริษัทอื่น</w:t>
            </w: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16" w:type="pct"/>
            <w:vAlign w:val="bottom"/>
          </w:tcPr>
          <w:p w14:paraId="13B1E6B3" w14:textId="034ACFE7" w:rsidR="00E52399" w:rsidRPr="0043158A" w:rsidRDefault="005155DF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3158A">
              <w:rPr>
                <w:rFonts w:ascii="Cordia New" w:hAnsi="Cordia New" w:cs="Cordia New"/>
                <w:sz w:val="26"/>
                <w:szCs w:val="26"/>
              </w:rPr>
              <w:t>142,990</w:t>
            </w:r>
          </w:p>
        </w:tc>
        <w:tc>
          <w:tcPr>
            <w:tcW w:w="1143" w:type="pct"/>
            <w:vAlign w:val="bottom"/>
          </w:tcPr>
          <w:p w14:paraId="2AEC25AA" w14:textId="35480253" w:rsidR="00E52399" w:rsidRPr="00616E3E" w:rsidRDefault="00E52399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142,990</w:t>
            </w:r>
          </w:p>
        </w:tc>
      </w:tr>
      <w:tr w:rsidR="00F55D52" w:rsidRPr="00616E3E" w14:paraId="76FFBA11" w14:textId="77777777" w:rsidTr="006A1460">
        <w:trPr>
          <w:trHeight w:val="348"/>
        </w:trPr>
        <w:tc>
          <w:tcPr>
            <w:tcW w:w="2741" w:type="pct"/>
            <w:vAlign w:val="bottom"/>
          </w:tcPr>
          <w:p w14:paraId="414470AC" w14:textId="3C92BAB6" w:rsidR="00E52399" w:rsidRPr="00616E3E" w:rsidRDefault="00E52399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color w:val="000000"/>
                <w:sz w:val="26"/>
                <w:szCs w:val="26"/>
                <w:cs/>
                <w:lang w:eastAsia="en-GB"/>
              </w:rPr>
            </w:pP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cs/>
                <w:lang w:eastAsia="en-GB"/>
              </w:rPr>
              <w:t>ค่าเผื่อการด้อยค่าของเงินลงทุนในบริษัทอื่น</w:t>
            </w:r>
          </w:p>
        </w:tc>
        <w:tc>
          <w:tcPr>
            <w:tcW w:w="1116" w:type="pct"/>
            <w:vAlign w:val="bottom"/>
          </w:tcPr>
          <w:p w14:paraId="79A35BA2" w14:textId="78DC73C8" w:rsidR="00E52399" w:rsidRPr="0043158A" w:rsidRDefault="005155DF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3158A">
              <w:rPr>
                <w:rFonts w:ascii="Cordia New" w:hAnsi="Cordia New" w:cs="Cordia New"/>
                <w:sz w:val="26"/>
                <w:szCs w:val="26"/>
              </w:rPr>
              <w:t>8,800</w:t>
            </w:r>
          </w:p>
        </w:tc>
        <w:tc>
          <w:tcPr>
            <w:tcW w:w="1143" w:type="pct"/>
            <w:vAlign w:val="bottom"/>
          </w:tcPr>
          <w:p w14:paraId="0AFF5E4D" w14:textId="268DF78E" w:rsidR="00E52399" w:rsidRPr="00616E3E" w:rsidRDefault="00E52399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8,800</w:t>
            </w:r>
          </w:p>
        </w:tc>
      </w:tr>
      <w:tr w:rsidR="00F55D52" w:rsidRPr="00616E3E" w14:paraId="12C526F5" w14:textId="77777777" w:rsidTr="006A1460">
        <w:trPr>
          <w:trHeight w:val="225"/>
        </w:trPr>
        <w:tc>
          <w:tcPr>
            <w:tcW w:w="2741" w:type="pct"/>
            <w:hideMark/>
          </w:tcPr>
          <w:p w14:paraId="7F6747C7" w14:textId="016CA1DD" w:rsidR="00E52399" w:rsidRPr="00616E3E" w:rsidRDefault="00E52399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color w:val="000000"/>
                <w:sz w:val="26"/>
                <w:szCs w:val="26"/>
                <w:lang w:eastAsia="en-GB"/>
              </w:rPr>
            </w:pP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cs/>
                <w:lang w:eastAsia="en-GB"/>
              </w:rPr>
              <w:t>ขาดทุนทางภาษีที่ยังไม่ได้ใช้</w:t>
            </w:r>
          </w:p>
        </w:tc>
        <w:tc>
          <w:tcPr>
            <w:tcW w:w="1116" w:type="pct"/>
            <w:vAlign w:val="bottom"/>
          </w:tcPr>
          <w:p w14:paraId="38398944" w14:textId="061074BD" w:rsidR="00E52399" w:rsidRPr="0043158A" w:rsidRDefault="005155DF" w:rsidP="001F08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3158A">
              <w:rPr>
                <w:rFonts w:ascii="Cordia New" w:hAnsi="Cordia New" w:cs="Cordia New"/>
                <w:sz w:val="26"/>
                <w:szCs w:val="26"/>
              </w:rPr>
              <w:t>85,0</w:t>
            </w:r>
            <w:r w:rsidR="00122891" w:rsidRPr="0043158A">
              <w:rPr>
                <w:rFonts w:ascii="Cordia New" w:hAnsi="Cordia New" w:cs="Cordia New"/>
                <w:sz w:val="26"/>
                <w:szCs w:val="26"/>
              </w:rPr>
              <w:t>26</w:t>
            </w:r>
          </w:p>
        </w:tc>
        <w:tc>
          <w:tcPr>
            <w:tcW w:w="1143" w:type="pct"/>
            <w:vAlign w:val="bottom"/>
          </w:tcPr>
          <w:p w14:paraId="1253C5CE" w14:textId="3135626A" w:rsidR="00E52399" w:rsidRPr="00616E3E" w:rsidRDefault="00E52399" w:rsidP="001F08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96,490</w:t>
            </w:r>
          </w:p>
        </w:tc>
      </w:tr>
      <w:tr w:rsidR="00F55D52" w:rsidRPr="00616E3E" w14:paraId="2326C7A3" w14:textId="77777777" w:rsidTr="006A1460">
        <w:trPr>
          <w:trHeight w:val="396"/>
        </w:trPr>
        <w:tc>
          <w:tcPr>
            <w:tcW w:w="2741" w:type="pct"/>
            <w:hideMark/>
          </w:tcPr>
          <w:p w14:paraId="30744E36" w14:textId="0500AAB9" w:rsidR="00E52399" w:rsidRPr="00616E3E" w:rsidRDefault="00E52399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color w:val="000000"/>
                <w:sz w:val="26"/>
                <w:szCs w:val="26"/>
                <w:lang w:eastAsia="en-GB"/>
              </w:rPr>
            </w:pPr>
            <w:r w:rsidRPr="00616E3E">
              <w:rPr>
                <w:rFonts w:ascii="Cordia New" w:hAnsi="Cordia New" w:cs="Cordia New"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16" w:type="pct"/>
            <w:vAlign w:val="bottom"/>
          </w:tcPr>
          <w:p w14:paraId="78E932D9" w14:textId="2889F899" w:rsidR="00E52399" w:rsidRPr="0043158A" w:rsidRDefault="00A37F55" w:rsidP="001F08D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3158A">
              <w:rPr>
                <w:rFonts w:ascii="Cordia New" w:hAnsi="Cordia New" w:cs="Cordia New"/>
                <w:sz w:val="26"/>
                <w:szCs w:val="26"/>
              </w:rPr>
              <w:t>306,109</w:t>
            </w:r>
          </w:p>
        </w:tc>
        <w:tc>
          <w:tcPr>
            <w:tcW w:w="1143" w:type="pct"/>
            <w:vAlign w:val="bottom"/>
          </w:tcPr>
          <w:p w14:paraId="2550A8BE" w14:textId="63218B74" w:rsidR="00E52399" w:rsidRPr="00616E3E" w:rsidRDefault="00E52399" w:rsidP="001F08D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317,573</w:t>
            </w:r>
          </w:p>
        </w:tc>
      </w:tr>
    </w:tbl>
    <w:p w14:paraId="1F4E2FED" w14:textId="77777777" w:rsidR="0029360F" w:rsidRPr="00616E3E" w:rsidRDefault="0029360F" w:rsidP="00E52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18"/>
        <w:outlineLvl w:val="0"/>
        <w:rPr>
          <w:rFonts w:ascii="Cordia New" w:hAnsi="Cordia New" w:cs="Cordia New"/>
          <w:sz w:val="26"/>
          <w:szCs w:val="26"/>
        </w:rPr>
      </w:pPr>
    </w:p>
    <w:p w14:paraId="64ECC5DF" w14:textId="7E1C2917" w:rsidR="00A64FAB" w:rsidRPr="00616E3E" w:rsidRDefault="00BF35B5" w:rsidP="00E52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18"/>
        <w:outlineLvl w:val="0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ขาดทุนทางภาษี</w:t>
      </w:r>
      <w:r w:rsidR="00934E8C" w:rsidRPr="00616E3E">
        <w:rPr>
          <w:rFonts w:ascii="Cordia New" w:hAnsi="Cordia New" w:cs="Cordia New"/>
          <w:sz w:val="26"/>
          <w:szCs w:val="26"/>
          <w:cs/>
        </w:rPr>
        <w:t>ที่ยังไม่ได้ใช้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จะสิ้นอายุในปี </w:t>
      </w:r>
      <w:r w:rsidR="00934E8C" w:rsidRPr="00616E3E">
        <w:rPr>
          <w:rFonts w:ascii="Cordia New" w:hAnsi="Cordia New" w:cs="Cordia New"/>
          <w:sz w:val="26"/>
          <w:szCs w:val="26"/>
        </w:rPr>
        <w:t>2569</w:t>
      </w:r>
    </w:p>
    <w:p w14:paraId="45634664" w14:textId="77777777" w:rsidR="0084025F" w:rsidRPr="00616E3E" w:rsidRDefault="0084025F" w:rsidP="00E52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18"/>
        <w:outlineLvl w:val="0"/>
        <w:rPr>
          <w:rFonts w:ascii="Cordia New" w:hAnsi="Cordia New" w:cs="Cordia New"/>
          <w:sz w:val="26"/>
          <w:szCs w:val="26"/>
        </w:rPr>
      </w:pPr>
    </w:p>
    <w:p w14:paraId="163767E3" w14:textId="638DBA61" w:rsidR="009D6197" w:rsidRPr="00F90F19" w:rsidRDefault="006A723C" w:rsidP="00E52399">
      <w:pPr>
        <w:pStyle w:val="CordiaNew"/>
        <w:numPr>
          <w:ilvl w:val="0"/>
          <w:numId w:val="16"/>
        </w:numPr>
        <w:tabs>
          <w:tab w:val="clear" w:pos="4153"/>
          <w:tab w:val="left" w:pos="1710"/>
        </w:tabs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  <w:r w:rsidRPr="00F90F19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ทุนเรือนหุ้น</w:t>
      </w:r>
      <w:r w:rsidR="00184F2B" w:rsidRPr="00F90F19">
        <w:rPr>
          <w:rFonts w:ascii="Cordia New" w:hAnsi="Cordia New" w:cs="Cordia New"/>
          <w:b/>
          <w:bCs/>
          <w:sz w:val="26"/>
          <w:szCs w:val="26"/>
          <w:cs/>
          <w:lang w:val="en-GB"/>
        </w:rPr>
        <w:t xml:space="preserve"> </w:t>
      </w:r>
    </w:p>
    <w:p w14:paraId="148CBF68" w14:textId="6DD5EDD2" w:rsidR="009758ED" w:rsidRPr="00616E3E" w:rsidRDefault="009758ED" w:rsidP="00E52399">
      <w:pPr>
        <w:pStyle w:val="CordiaNew"/>
        <w:tabs>
          <w:tab w:val="clear" w:pos="4153"/>
          <w:tab w:val="clear" w:pos="8306"/>
        </w:tabs>
        <w:ind w:left="360"/>
        <w:jc w:val="thaiDistribute"/>
        <w:rPr>
          <w:rFonts w:ascii="Cordia New" w:hAnsi="Cordia New" w:cs="Cordia New"/>
          <w:sz w:val="26"/>
          <w:szCs w:val="26"/>
          <w:u w:val="single"/>
        </w:rPr>
      </w:pPr>
    </w:p>
    <w:p w14:paraId="39A2F7E8" w14:textId="4F46877B" w:rsidR="00A04012" w:rsidRPr="00616E3E" w:rsidRDefault="00A04012" w:rsidP="00E52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6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 xml:space="preserve">รายการเคลื่อนไหวของทุนที่ชำระแล้วสำหรับปีสิ้นสุดวันที่ </w:t>
      </w:r>
      <w:r w:rsidRPr="00616E3E">
        <w:rPr>
          <w:rFonts w:ascii="Cordia New" w:hAnsi="Cordia New" w:cs="Cordia New"/>
          <w:sz w:val="26"/>
          <w:szCs w:val="26"/>
        </w:rPr>
        <w:t xml:space="preserve">31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Pr="00616E3E">
        <w:rPr>
          <w:rFonts w:ascii="Cordia New" w:hAnsi="Cordia New" w:cs="Cordia New"/>
          <w:sz w:val="26"/>
          <w:szCs w:val="26"/>
        </w:rPr>
        <w:t>256</w:t>
      </w:r>
      <w:r w:rsidR="00E52399">
        <w:rPr>
          <w:rFonts w:ascii="Cordia New" w:hAnsi="Cordia New" w:cs="Cordia New"/>
          <w:sz w:val="26"/>
          <w:szCs w:val="26"/>
        </w:rPr>
        <w:t>8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และ </w:t>
      </w:r>
      <w:r w:rsidRPr="00616E3E">
        <w:rPr>
          <w:rFonts w:ascii="Cordia New" w:hAnsi="Cordia New" w:cs="Cordia New"/>
          <w:sz w:val="26"/>
          <w:szCs w:val="26"/>
        </w:rPr>
        <w:t>256</w:t>
      </w:r>
      <w:r w:rsidR="00E52399">
        <w:rPr>
          <w:rFonts w:ascii="Cordia New" w:hAnsi="Cordia New" w:cs="Cordia New"/>
          <w:sz w:val="26"/>
          <w:szCs w:val="26"/>
        </w:rPr>
        <w:t>7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มีดังนี้</w:t>
      </w:r>
    </w:p>
    <w:p w14:paraId="3C0D5A3F" w14:textId="77777777" w:rsidR="00A04012" w:rsidRPr="00616E3E" w:rsidRDefault="00A04012" w:rsidP="00A04012">
      <w:pPr>
        <w:pStyle w:val="ListParagraph"/>
        <w:tabs>
          <w:tab w:val="clear" w:pos="227"/>
        </w:tabs>
        <w:spacing w:line="240" w:lineRule="auto"/>
        <w:ind w:left="1665"/>
        <w:jc w:val="thaiDistribute"/>
        <w:rPr>
          <w:rFonts w:ascii="Cordia New" w:hAnsi="Cordia New" w:cs="Cordia New"/>
          <w:sz w:val="26"/>
          <w:szCs w:val="26"/>
          <w:cs/>
        </w:rPr>
      </w:pPr>
      <w:bookmarkStart w:id="10" w:name="_Hlk490506733"/>
    </w:p>
    <w:bookmarkEnd w:id="10"/>
    <w:tbl>
      <w:tblPr>
        <w:tblW w:w="9302" w:type="dxa"/>
        <w:tblInd w:w="288" w:type="dxa"/>
        <w:tblLook w:val="04A0" w:firstRow="1" w:lastRow="0" w:firstColumn="1" w:lastColumn="0" w:noHBand="0" w:noVBand="1"/>
      </w:tblPr>
      <w:tblGrid>
        <w:gridCol w:w="3402"/>
        <w:gridCol w:w="1361"/>
        <w:gridCol w:w="1361"/>
        <w:gridCol w:w="1361"/>
        <w:gridCol w:w="1817"/>
      </w:tblGrid>
      <w:tr w:rsidR="00F55D52" w:rsidRPr="00616E3E" w14:paraId="4331B7AB" w14:textId="77777777" w:rsidTr="006A7D28">
        <w:trPr>
          <w:trHeight w:val="408"/>
        </w:trPr>
        <w:tc>
          <w:tcPr>
            <w:tcW w:w="3402" w:type="dxa"/>
            <w:noWrap/>
            <w:vAlign w:val="bottom"/>
            <w:hideMark/>
          </w:tcPr>
          <w:p w14:paraId="22255C7C" w14:textId="77777777" w:rsidR="007E6B09" w:rsidRPr="001F08DA" w:rsidRDefault="007E6B09" w:rsidP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</w:p>
          <w:p w14:paraId="0E59CB01" w14:textId="77777777" w:rsidR="007E6B09" w:rsidRPr="001F08DA" w:rsidRDefault="007E6B09" w:rsidP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  <w:lang w:eastAsia="en-GB"/>
              </w:rPr>
            </w:pPr>
            <w:r w:rsidRPr="001F08DA">
              <w:rPr>
                <w:rFonts w:ascii="Cordia New" w:hAnsi="Cordia New" w:cs="Cordia New"/>
                <w:sz w:val="24"/>
                <w:szCs w:val="24"/>
                <w:lang w:eastAsia="en-GB"/>
              </w:rPr>
              <w:t xml:space="preserve"> </w:t>
            </w:r>
            <w:r w:rsidRPr="001F08DA">
              <w:rPr>
                <w:rFonts w:ascii="Cordia New" w:hAnsi="Cordia New" w:cs="Cordia New"/>
                <w:sz w:val="24"/>
                <w:szCs w:val="24"/>
                <w:cs/>
                <w:lang w:eastAsia="en-GB"/>
              </w:rPr>
              <w:t>ทุนเรือนหุ้นที่ออกและชำระแล้ว</w:t>
            </w:r>
          </w:p>
        </w:tc>
        <w:tc>
          <w:tcPr>
            <w:tcW w:w="1361" w:type="dxa"/>
            <w:noWrap/>
            <w:vAlign w:val="bottom"/>
            <w:hideMark/>
          </w:tcPr>
          <w:p w14:paraId="25CDA38E" w14:textId="3894FF5E" w:rsidR="007E6B09" w:rsidRPr="001F08DA" w:rsidRDefault="007E6B09" w:rsidP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  <w:r w:rsidRPr="001F08DA">
              <w:rPr>
                <w:rFonts w:ascii="Cordia New" w:hAnsi="Cordia New" w:cs="Cordia New"/>
                <w:sz w:val="24"/>
                <w:szCs w:val="24"/>
                <w:cs/>
                <w:lang w:eastAsia="en-GB"/>
              </w:rPr>
              <w:t xml:space="preserve">จำนวนหุ้น </w:t>
            </w:r>
            <w:r w:rsidRPr="001F08DA">
              <w:rPr>
                <w:rFonts w:ascii="Cordia New" w:hAnsi="Cordia New" w:cs="Cordia New"/>
                <w:sz w:val="24"/>
                <w:szCs w:val="24"/>
                <w:lang w:eastAsia="en-GB"/>
              </w:rPr>
              <w:br/>
            </w:r>
            <w:r w:rsidRPr="001F08DA">
              <w:rPr>
                <w:rFonts w:ascii="Cordia New" w:hAnsi="Cordia New" w:cs="Cordia New"/>
                <w:sz w:val="24"/>
                <w:szCs w:val="24"/>
                <w:cs/>
                <w:lang w:eastAsia="en-GB"/>
              </w:rPr>
              <w:t>(หุ้น</w:t>
            </w:r>
            <w:r w:rsidRPr="001F08DA">
              <w:rPr>
                <w:rFonts w:ascii="Cordia New" w:hAnsi="Cordia New" w:cs="Cord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61" w:type="dxa"/>
            <w:noWrap/>
            <w:vAlign w:val="bottom"/>
            <w:hideMark/>
          </w:tcPr>
          <w:p w14:paraId="5D084F48" w14:textId="77777777" w:rsidR="007E6B09" w:rsidRPr="001F08DA" w:rsidRDefault="007E6B09" w:rsidP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  <w:r w:rsidRPr="001F08DA">
              <w:rPr>
                <w:rFonts w:ascii="Cordia New" w:hAnsi="Cordia New" w:cs="Cordia New"/>
                <w:sz w:val="24"/>
                <w:szCs w:val="24"/>
                <w:cs/>
                <w:lang w:eastAsia="en-GB"/>
              </w:rPr>
              <w:t>มูลค่าหุ้นละ (บาท</w:t>
            </w:r>
            <w:r w:rsidRPr="001F08DA">
              <w:rPr>
                <w:rFonts w:ascii="Cordia New" w:hAnsi="Cordia New" w:cs="Cord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61" w:type="dxa"/>
            <w:noWrap/>
            <w:vAlign w:val="bottom"/>
            <w:hideMark/>
          </w:tcPr>
          <w:p w14:paraId="22D66F0D" w14:textId="3284AD0E" w:rsidR="007E6B09" w:rsidRPr="001F08DA" w:rsidRDefault="007E6B09" w:rsidP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  <w:r w:rsidRPr="001F08DA">
              <w:rPr>
                <w:rFonts w:ascii="Cordia New" w:hAnsi="Cordia New" w:cs="Cordia New"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817" w:type="dxa"/>
            <w:vAlign w:val="bottom"/>
            <w:hideMark/>
          </w:tcPr>
          <w:p w14:paraId="176EFCCC" w14:textId="754892A7" w:rsidR="007E6B09" w:rsidRPr="001F08DA" w:rsidRDefault="007E6B09" w:rsidP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lang w:val="en-GB" w:eastAsia="en-GB"/>
              </w:rPr>
            </w:pPr>
            <w:r w:rsidRPr="001F08DA">
              <w:rPr>
                <w:rFonts w:ascii="Cordia New" w:hAnsi="Cordia New" w:cs="Cordia New"/>
                <w:sz w:val="24"/>
                <w:szCs w:val="24"/>
                <w:cs/>
                <w:lang w:eastAsia="en-GB"/>
              </w:rPr>
              <w:t>ส่วนเกิน</w:t>
            </w:r>
          </w:p>
          <w:p w14:paraId="17E4E4FF" w14:textId="2131CF9F" w:rsidR="007E6B09" w:rsidRPr="001F08DA" w:rsidRDefault="007E6B09" w:rsidP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  <w:r w:rsidRPr="001F08DA">
              <w:rPr>
                <w:rFonts w:ascii="Cordia New" w:hAnsi="Cordia New" w:cs="Cordia New"/>
                <w:sz w:val="24"/>
                <w:szCs w:val="24"/>
                <w:cs/>
                <w:lang w:val="en-GB" w:eastAsia="en-GB"/>
              </w:rPr>
              <w:t>มูลค่าหุ้น</w:t>
            </w:r>
            <w:r w:rsidRPr="001F08DA">
              <w:rPr>
                <w:rFonts w:ascii="Cordia New" w:hAnsi="Cordia New" w:cs="Cordia New"/>
                <w:sz w:val="24"/>
                <w:szCs w:val="24"/>
                <w:lang w:eastAsia="en-GB"/>
              </w:rPr>
              <w:t xml:space="preserve"> (</w:t>
            </w:r>
            <w:r w:rsidRPr="001F08DA">
              <w:rPr>
                <w:rFonts w:ascii="Cordia New" w:hAnsi="Cordia New" w:cs="Cordia New"/>
                <w:sz w:val="24"/>
                <w:szCs w:val="24"/>
                <w:cs/>
                <w:lang w:eastAsia="en-GB"/>
              </w:rPr>
              <w:t>บาท)</w:t>
            </w:r>
          </w:p>
        </w:tc>
      </w:tr>
      <w:tr w:rsidR="00F55D52" w:rsidRPr="00616E3E" w14:paraId="2E417BAB" w14:textId="77777777" w:rsidTr="006A7D28">
        <w:trPr>
          <w:trHeight w:val="333"/>
        </w:trPr>
        <w:tc>
          <w:tcPr>
            <w:tcW w:w="3402" w:type="dxa"/>
            <w:noWrap/>
            <w:vAlign w:val="bottom"/>
          </w:tcPr>
          <w:p w14:paraId="655FFB54" w14:textId="77777777" w:rsidR="007E6B09" w:rsidRPr="001F08DA" w:rsidRDefault="007E6B09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noWrap/>
            <w:vAlign w:val="bottom"/>
          </w:tcPr>
          <w:p w14:paraId="2E39A80C" w14:textId="77777777" w:rsidR="007E6B09" w:rsidRPr="001F08DA" w:rsidRDefault="007E6B09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noWrap/>
            <w:vAlign w:val="bottom"/>
          </w:tcPr>
          <w:p w14:paraId="74F0A8BA" w14:textId="77777777" w:rsidR="007E6B09" w:rsidRPr="001F08DA" w:rsidRDefault="007E6B09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noWrap/>
            <w:vAlign w:val="bottom"/>
          </w:tcPr>
          <w:p w14:paraId="4F85D5A4" w14:textId="77777777" w:rsidR="007E6B09" w:rsidRPr="001F08DA" w:rsidRDefault="007E6B09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</w:p>
        </w:tc>
        <w:tc>
          <w:tcPr>
            <w:tcW w:w="1817" w:type="dxa"/>
            <w:noWrap/>
            <w:vAlign w:val="bottom"/>
          </w:tcPr>
          <w:p w14:paraId="5C61C7F9" w14:textId="77777777" w:rsidR="007E6B09" w:rsidRPr="001F08DA" w:rsidRDefault="007E6B09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</w:p>
        </w:tc>
      </w:tr>
      <w:tr w:rsidR="00AC23B5" w:rsidRPr="00616E3E" w14:paraId="005587A9" w14:textId="77777777" w:rsidTr="006A7D28">
        <w:trPr>
          <w:trHeight w:val="333"/>
        </w:trPr>
        <w:tc>
          <w:tcPr>
            <w:tcW w:w="3402" w:type="dxa"/>
            <w:noWrap/>
            <w:vAlign w:val="bottom"/>
          </w:tcPr>
          <w:p w14:paraId="529697ED" w14:textId="273A12FA" w:rsidR="00AB50DE" w:rsidRPr="001F08DA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  <w:r w:rsidRPr="001F08DA">
              <w:rPr>
                <w:rFonts w:ascii="Cordia New" w:hAnsi="Cordia New" w:cs="Cordia New"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Pr="001F08DA">
              <w:rPr>
                <w:rFonts w:ascii="Cordia New" w:hAnsi="Cordia New" w:cs="Cordia New"/>
                <w:sz w:val="24"/>
                <w:szCs w:val="24"/>
                <w:lang w:val="en-AU" w:eastAsia="en-GB"/>
              </w:rPr>
              <w:t xml:space="preserve">1 </w:t>
            </w:r>
            <w:r w:rsidRPr="001F08DA">
              <w:rPr>
                <w:rFonts w:ascii="Cordia New" w:hAnsi="Cordia New" w:cs="Cordia New"/>
                <w:sz w:val="24"/>
                <w:szCs w:val="24"/>
                <w:cs/>
                <w:lang w:val="en-AU" w:eastAsia="en-GB"/>
              </w:rPr>
              <w:t xml:space="preserve">มกราคม </w:t>
            </w:r>
            <w:r w:rsidRPr="001F08DA">
              <w:rPr>
                <w:rFonts w:ascii="Cordia New" w:hAnsi="Cordia New" w:cs="Cordia New"/>
                <w:sz w:val="24"/>
                <w:szCs w:val="24"/>
                <w:lang w:eastAsia="en-GB"/>
              </w:rPr>
              <w:t>2567</w:t>
            </w:r>
            <w:r w:rsidR="00CD1A63">
              <w:rPr>
                <w:rFonts w:ascii="Cordia New" w:hAnsi="Cordia New" w:cs="Cordia New"/>
                <w:sz w:val="24"/>
                <w:szCs w:val="24"/>
                <w:lang w:eastAsia="en-GB"/>
              </w:rPr>
              <w:t xml:space="preserve"> </w:t>
            </w:r>
            <w:r w:rsidR="00CD1A63">
              <w:rPr>
                <w:rFonts w:ascii="Cordia New" w:hAnsi="Cordia New" w:cs="Cordia New" w:hint="cs"/>
                <w:sz w:val="24"/>
                <w:szCs w:val="24"/>
                <w:cs/>
                <w:lang w:eastAsia="en-GB"/>
              </w:rPr>
              <w:t xml:space="preserve">และ </w:t>
            </w:r>
            <w:r w:rsidR="00CD1A63">
              <w:rPr>
                <w:rFonts w:ascii="Cordia New" w:hAnsi="Cordia New" w:cs="Cordia New"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361" w:type="dxa"/>
            <w:noWrap/>
          </w:tcPr>
          <w:p w14:paraId="764F35F0" w14:textId="5A0C8AB6" w:rsidR="00AB50DE" w:rsidRPr="001F08DA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  <w:r w:rsidRPr="001F08DA">
              <w:rPr>
                <w:rFonts w:ascii="Cordia New" w:hAnsi="Cordia New" w:cs="Cordia New"/>
                <w:sz w:val="24"/>
                <w:szCs w:val="24"/>
                <w:lang w:eastAsia="en-GB"/>
              </w:rPr>
              <w:t>3,998,477</w:t>
            </w:r>
            <w:r w:rsidR="00CD1A63">
              <w:rPr>
                <w:rFonts w:ascii="Cordia New" w:hAnsi="Cordia New" w:cs="Cordia New"/>
                <w:sz w:val="24"/>
                <w:szCs w:val="24"/>
                <w:lang w:eastAsia="en-GB"/>
              </w:rPr>
              <w:t>,193</w:t>
            </w:r>
          </w:p>
        </w:tc>
        <w:tc>
          <w:tcPr>
            <w:tcW w:w="1361" w:type="dxa"/>
            <w:noWrap/>
          </w:tcPr>
          <w:p w14:paraId="57D52608" w14:textId="0BCC8F1F" w:rsidR="00AB50DE" w:rsidRPr="001F08DA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  <w:r w:rsidRPr="001F08DA">
              <w:rPr>
                <w:rFonts w:ascii="Cordia New" w:hAnsi="Cordia New" w:cs="Cordia New"/>
                <w:sz w:val="24"/>
                <w:szCs w:val="24"/>
              </w:rPr>
              <w:t>0.75</w:t>
            </w:r>
          </w:p>
        </w:tc>
        <w:tc>
          <w:tcPr>
            <w:tcW w:w="1361" w:type="dxa"/>
            <w:noWrap/>
          </w:tcPr>
          <w:p w14:paraId="2720E5D6" w14:textId="2271944B" w:rsidR="00AB50DE" w:rsidRPr="001F08DA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  <w:r w:rsidRPr="001F08DA">
              <w:rPr>
                <w:rFonts w:ascii="Cordia New" w:hAnsi="Cordia New" w:cs="Cordia New"/>
                <w:sz w:val="24"/>
                <w:szCs w:val="24"/>
                <w:lang w:eastAsia="en-GB"/>
              </w:rPr>
              <w:t>2,998,857</w:t>
            </w:r>
            <w:r w:rsidR="00CD1A63">
              <w:rPr>
                <w:rFonts w:ascii="Cordia New" w:hAnsi="Cordia New" w:cs="Cordia New"/>
                <w:sz w:val="24"/>
                <w:szCs w:val="24"/>
                <w:lang w:eastAsia="en-GB"/>
              </w:rPr>
              <w:t>,895</w:t>
            </w:r>
          </w:p>
        </w:tc>
        <w:tc>
          <w:tcPr>
            <w:tcW w:w="1817" w:type="dxa"/>
            <w:noWrap/>
            <w:vAlign w:val="bottom"/>
          </w:tcPr>
          <w:p w14:paraId="341E0FEB" w14:textId="4C6BC4D8" w:rsidR="00AB50DE" w:rsidRPr="001F08DA" w:rsidRDefault="000B402D" w:rsidP="001F0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eastAsia="en-GB"/>
              </w:rPr>
              <w:t>361,906,871</w:t>
            </w:r>
          </w:p>
        </w:tc>
      </w:tr>
      <w:tr w:rsidR="00AC23B5" w:rsidRPr="00616E3E" w14:paraId="5307A478" w14:textId="77777777">
        <w:trPr>
          <w:trHeight w:val="333"/>
        </w:trPr>
        <w:tc>
          <w:tcPr>
            <w:tcW w:w="3402" w:type="dxa"/>
            <w:noWrap/>
            <w:vAlign w:val="bottom"/>
          </w:tcPr>
          <w:p w14:paraId="4973FA20" w14:textId="61853392" w:rsidR="00AD48FA" w:rsidRPr="001F08DA" w:rsidRDefault="00AD48FA" w:rsidP="00AD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  <w:cs/>
                <w:lang w:eastAsia="en-GB"/>
              </w:rPr>
            </w:pPr>
            <w:r w:rsidRPr="001F08DA">
              <w:rPr>
                <w:rFonts w:ascii="Cordia New" w:hAnsi="Cordia New" w:cs="Cordia New"/>
                <w:sz w:val="24"/>
                <w:szCs w:val="24"/>
                <w:cs/>
                <w:lang w:eastAsia="en-GB"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361" w:type="dxa"/>
            <w:noWrap/>
            <w:vAlign w:val="bottom"/>
          </w:tcPr>
          <w:p w14:paraId="014F7585" w14:textId="4C0D29CA" w:rsidR="00AD48FA" w:rsidRPr="001F08DA" w:rsidRDefault="00AD48FA" w:rsidP="00AD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  <w:lang w:eastAsia="en-GB"/>
              </w:rPr>
              <w:t>175</w:t>
            </w:r>
          </w:p>
        </w:tc>
        <w:tc>
          <w:tcPr>
            <w:tcW w:w="1361" w:type="dxa"/>
            <w:noWrap/>
          </w:tcPr>
          <w:p w14:paraId="605C2543" w14:textId="0E442BE5" w:rsidR="00AD48FA" w:rsidRPr="001F08DA" w:rsidRDefault="00AD48FA" w:rsidP="00AD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1F08DA">
              <w:rPr>
                <w:rFonts w:ascii="Cordia New" w:hAnsi="Cordia New" w:cs="Cordia New"/>
                <w:sz w:val="24"/>
                <w:szCs w:val="24"/>
              </w:rPr>
              <w:t>0.75</w:t>
            </w:r>
          </w:p>
        </w:tc>
        <w:tc>
          <w:tcPr>
            <w:tcW w:w="1361" w:type="dxa"/>
            <w:noWrap/>
            <w:vAlign w:val="bottom"/>
          </w:tcPr>
          <w:p w14:paraId="4A0E7327" w14:textId="3197AFD1" w:rsidR="00AD48FA" w:rsidRPr="001F08DA" w:rsidRDefault="00AD48FA" w:rsidP="00AD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  <w:lang w:eastAsia="en-GB"/>
              </w:rPr>
              <w:t>131</w:t>
            </w:r>
          </w:p>
        </w:tc>
        <w:tc>
          <w:tcPr>
            <w:tcW w:w="1817" w:type="dxa"/>
            <w:noWrap/>
            <w:vAlign w:val="bottom"/>
          </w:tcPr>
          <w:p w14:paraId="27646F1E" w14:textId="3AA171E6" w:rsidR="00AD48FA" w:rsidRPr="001F08DA" w:rsidRDefault="00A7792F" w:rsidP="00AD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  <w:lang w:eastAsia="en-GB"/>
              </w:rPr>
              <w:t>306</w:t>
            </w:r>
          </w:p>
        </w:tc>
      </w:tr>
      <w:tr w:rsidR="00AC23B5" w:rsidRPr="00616E3E" w14:paraId="4354F892" w14:textId="77777777" w:rsidTr="006A7D28">
        <w:trPr>
          <w:trHeight w:val="333"/>
        </w:trPr>
        <w:tc>
          <w:tcPr>
            <w:tcW w:w="3402" w:type="dxa"/>
            <w:noWrap/>
            <w:vAlign w:val="bottom"/>
          </w:tcPr>
          <w:p w14:paraId="01E9CFC3" w14:textId="7E12DB35" w:rsidR="00AD48FA" w:rsidRPr="001F08DA" w:rsidRDefault="00AD48FA" w:rsidP="00AD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1" w:hanging="191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  <w:r w:rsidRPr="001F08DA">
              <w:rPr>
                <w:rFonts w:ascii="Cordia New" w:hAnsi="Cordia New" w:cs="Cordia New"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Pr="001F08DA">
              <w:rPr>
                <w:rFonts w:ascii="Cordia New" w:hAnsi="Cordia New" w:cs="Cordia New"/>
                <w:sz w:val="24"/>
                <w:szCs w:val="24"/>
                <w:lang w:val="en-AU" w:eastAsia="en-GB"/>
              </w:rPr>
              <w:t>3</w:t>
            </w:r>
            <w:r w:rsidRPr="001F08DA">
              <w:rPr>
                <w:rFonts w:ascii="Cordia New" w:hAnsi="Cordia New" w:cs="Cordia New"/>
                <w:sz w:val="24"/>
                <w:szCs w:val="24"/>
                <w:lang w:eastAsia="en-GB"/>
              </w:rPr>
              <w:t xml:space="preserve">1 </w:t>
            </w:r>
            <w:r w:rsidRPr="001F08DA">
              <w:rPr>
                <w:rFonts w:ascii="Cordia New" w:hAnsi="Cordia New" w:cs="Cordia New"/>
                <w:sz w:val="24"/>
                <w:szCs w:val="24"/>
                <w:cs/>
                <w:lang w:eastAsia="en-GB"/>
              </w:rPr>
              <w:t>ธันวาคม</w:t>
            </w:r>
            <w:r w:rsidRPr="001F08DA">
              <w:rPr>
                <w:rFonts w:ascii="Cordia New" w:hAnsi="Cordia New" w:cs="Cordia New"/>
                <w:sz w:val="24"/>
                <w:szCs w:val="24"/>
                <w:cs/>
                <w:lang w:val="en-AU" w:eastAsia="en-GB"/>
              </w:rPr>
              <w:t xml:space="preserve"> </w:t>
            </w:r>
            <w:r w:rsidRPr="001F08DA">
              <w:rPr>
                <w:rFonts w:ascii="Cordia New" w:hAnsi="Cordia New" w:cs="Cordia New"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361" w:type="dxa"/>
            <w:noWrap/>
          </w:tcPr>
          <w:p w14:paraId="01D42085" w14:textId="0986EDCE" w:rsidR="00AD48FA" w:rsidRPr="001F08DA" w:rsidRDefault="00AD48FA" w:rsidP="006860AC">
            <w:pPr>
              <w:pBdr>
                <w:top w:val="single" w:sz="8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  <w:r w:rsidRPr="001F08DA">
              <w:rPr>
                <w:rFonts w:ascii="Cordia New" w:hAnsi="Cordia New" w:cs="Cordia New"/>
                <w:sz w:val="24"/>
                <w:szCs w:val="24"/>
                <w:lang w:eastAsia="en-GB"/>
              </w:rPr>
              <w:t>3,998,477</w:t>
            </w:r>
            <w:r w:rsidR="00A153D0">
              <w:rPr>
                <w:rFonts w:ascii="Cordia New" w:hAnsi="Cordia New" w:cs="Cordia New"/>
                <w:sz w:val="24"/>
                <w:szCs w:val="24"/>
                <w:lang w:eastAsia="en-GB"/>
              </w:rPr>
              <w:t>,368</w:t>
            </w:r>
          </w:p>
        </w:tc>
        <w:tc>
          <w:tcPr>
            <w:tcW w:w="1361" w:type="dxa"/>
            <w:noWrap/>
          </w:tcPr>
          <w:p w14:paraId="41F03608" w14:textId="1D8E1255" w:rsidR="00AD48FA" w:rsidRPr="001F08DA" w:rsidRDefault="00AD48FA" w:rsidP="00AD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</w:p>
        </w:tc>
        <w:tc>
          <w:tcPr>
            <w:tcW w:w="1361" w:type="dxa"/>
            <w:noWrap/>
          </w:tcPr>
          <w:p w14:paraId="3755A5B9" w14:textId="54DAC052" w:rsidR="00AD48FA" w:rsidRPr="001F08DA" w:rsidRDefault="00AD48FA" w:rsidP="006860AC">
            <w:pPr>
              <w:pBdr>
                <w:top w:val="single" w:sz="8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eastAsia="en-GB"/>
              </w:rPr>
              <w:t>2,9</w:t>
            </w:r>
            <w:r w:rsidR="001C718A">
              <w:rPr>
                <w:rFonts w:ascii="Cordia New" w:hAnsi="Cordia New" w:cs="Cordia New"/>
                <w:sz w:val="24"/>
                <w:szCs w:val="24"/>
                <w:lang w:eastAsia="en-GB"/>
              </w:rPr>
              <w:t>9</w:t>
            </w:r>
            <w:r>
              <w:rPr>
                <w:rFonts w:ascii="Cordia New" w:hAnsi="Cordia New" w:cs="Cordia New"/>
                <w:sz w:val="24"/>
                <w:szCs w:val="24"/>
                <w:lang w:eastAsia="en-GB"/>
              </w:rPr>
              <w:t>8,85</w:t>
            </w:r>
            <w:r w:rsidR="00893D13">
              <w:rPr>
                <w:rFonts w:ascii="Cordia New" w:hAnsi="Cordia New" w:cs="Cordia New"/>
                <w:sz w:val="24"/>
                <w:szCs w:val="24"/>
                <w:lang w:eastAsia="en-GB"/>
              </w:rPr>
              <w:t>8,026</w:t>
            </w:r>
          </w:p>
        </w:tc>
        <w:tc>
          <w:tcPr>
            <w:tcW w:w="1817" w:type="dxa"/>
            <w:noWrap/>
            <w:vAlign w:val="bottom"/>
          </w:tcPr>
          <w:p w14:paraId="6BC36DB7" w14:textId="5146E7B0" w:rsidR="00AD48FA" w:rsidRPr="001F08DA" w:rsidRDefault="006860AC" w:rsidP="006860AC">
            <w:pPr>
              <w:pBdr>
                <w:top w:val="single" w:sz="8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  <w:lang w:eastAsia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eastAsia="en-GB"/>
              </w:rPr>
              <w:t>361,907,177</w:t>
            </w:r>
          </w:p>
        </w:tc>
      </w:tr>
    </w:tbl>
    <w:p w14:paraId="4683DFF8" w14:textId="77777777" w:rsidR="00647BD4" w:rsidRDefault="00647BD4" w:rsidP="00842BFF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Cordia New" w:hAnsi="Cordia New" w:cs="Cordia New"/>
          <w:sz w:val="26"/>
          <w:szCs w:val="26"/>
        </w:rPr>
      </w:pPr>
    </w:p>
    <w:p w14:paraId="28054EC2" w14:textId="0FA84C4D" w:rsidR="001F08DA" w:rsidRDefault="001F08DA" w:rsidP="00842BFF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59E7C12B" w14:textId="2AEA6FA8" w:rsidR="00AB50DE" w:rsidRDefault="00AB50DE" w:rsidP="00AB50D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</w:p>
    <w:p w14:paraId="73454790" w14:textId="569CD6C2" w:rsidR="00EB255F" w:rsidRPr="0089498A" w:rsidRDefault="00EB255F" w:rsidP="00AB50DE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  <w:r w:rsidRPr="0089498A">
        <w:rPr>
          <w:rFonts w:ascii="Cordia New" w:hAnsi="Cordia New" w:cs="Cordia New"/>
          <w:b/>
          <w:bCs/>
          <w:color w:val="auto"/>
          <w:sz w:val="26"/>
          <w:szCs w:val="26"/>
          <w:cs/>
        </w:rPr>
        <w:t>ใบสำคัญแสดงสิทธิ</w:t>
      </w:r>
      <w:r w:rsidR="000A6FF7" w:rsidRPr="0089498A">
        <w:rPr>
          <w:rFonts w:ascii="Cordia New" w:hAnsi="Cordia New" w:cs="Cordia New"/>
          <w:b/>
          <w:bCs/>
          <w:color w:val="auto"/>
          <w:sz w:val="26"/>
          <w:szCs w:val="26"/>
          <w:cs/>
        </w:rPr>
        <w:t>ที่จะ</w:t>
      </w:r>
      <w:r w:rsidR="00612AC2" w:rsidRPr="0089498A">
        <w:rPr>
          <w:rFonts w:ascii="Cordia New" w:hAnsi="Cordia New" w:cs="Cordia New"/>
          <w:b/>
          <w:bCs/>
          <w:color w:val="auto"/>
          <w:sz w:val="26"/>
          <w:szCs w:val="26"/>
          <w:cs/>
        </w:rPr>
        <w:t>ซื้อหุ้น</w:t>
      </w:r>
    </w:p>
    <w:p w14:paraId="6CB87D88" w14:textId="77777777" w:rsidR="00FA4A4E" w:rsidRPr="00616E3E" w:rsidRDefault="00FA4A4E" w:rsidP="00AB50DE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</w:p>
    <w:p w14:paraId="79D09757" w14:textId="0E0B8505" w:rsidR="00B45E9A" w:rsidRPr="00822ABB" w:rsidRDefault="00B45E9A" w:rsidP="00B4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B45E9A">
        <w:rPr>
          <w:rFonts w:ascii="Cordia New" w:hAnsi="Cordia New" w:cs="Cordia New"/>
          <w:sz w:val="26"/>
          <w:szCs w:val="26"/>
          <w:cs/>
        </w:rPr>
        <w:t xml:space="preserve">ใบสำคัญแสดงสิทธิที่จะซื้อหุ้นสามัญของบริษัท รุ่นที่ </w:t>
      </w:r>
      <w:r w:rsidR="00455E1C">
        <w:rPr>
          <w:rFonts w:ascii="Cordia New" w:hAnsi="Cordia New" w:cs="Cordia New"/>
          <w:sz w:val="26"/>
          <w:szCs w:val="26"/>
        </w:rPr>
        <w:t>6</w:t>
      </w:r>
      <w:r w:rsidRPr="00B45E9A">
        <w:rPr>
          <w:rFonts w:ascii="Cordia New" w:hAnsi="Cordia New" w:cs="Cordia New"/>
          <w:sz w:val="26"/>
          <w:szCs w:val="26"/>
          <w:cs/>
        </w:rPr>
        <w:t xml:space="preserve"> (</w:t>
      </w:r>
      <w:r w:rsidRPr="00B45E9A">
        <w:rPr>
          <w:rFonts w:ascii="Cordia New" w:hAnsi="Cordia New" w:cs="Cordia New"/>
          <w:sz w:val="26"/>
          <w:szCs w:val="26"/>
        </w:rPr>
        <w:t>EFORL-W</w:t>
      </w:r>
      <w:r w:rsidRPr="00B45E9A">
        <w:rPr>
          <w:rFonts w:ascii="Cordia New" w:hAnsi="Cordia New" w:cs="Cordia New"/>
          <w:sz w:val="26"/>
          <w:szCs w:val="26"/>
          <w:cs/>
        </w:rPr>
        <w:t>6) ได้พ้นสภาพการเป็นหลักทรัพย์จดทะเบียนแล้วในระหว่า</w:t>
      </w:r>
      <w:r w:rsidR="00CC1F9F">
        <w:rPr>
          <w:rFonts w:ascii="Cordia New" w:hAnsi="Cordia New" w:cs="Cordia New" w:hint="cs"/>
          <w:sz w:val="26"/>
          <w:szCs w:val="26"/>
          <w:cs/>
        </w:rPr>
        <w:t>งปี</w:t>
      </w:r>
      <w:r w:rsidRPr="00B45E9A">
        <w:rPr>
          <w:rFonts w:ascii="Cordia New" w:hAnsi="Cordia New" w:cs="Cordia New"/>
          <w:sz w:val="26"/>
          <w:szCs w:val="26"/>
          <w:cs/>
        </w:rPr>
        <w:t xml:space="preserve"> โดยมีวันใช้สิทธิครั้ง</w:t>
      </w:r>
      <w:r w:rsidRPr="00822ABB">
        <w:rPr>
          <w:rFonts w:asciiTheme="minorBidi" w:hAnsiTheme="minorBidi" w:cstheme="minorBidi"/>
          <w:sz w:val="26"/>
          <w:szCs w:val="26"/>
          <w:cs/>
        </w:rPr>
        <w:t>สุดท้าย วันที่</w:t>
      </w:r>
      <w:r w:rsidR="00822ABB">
        <w:rPr>
          <w:rFonts w:asciiTheme="minorBidi" w:hAnsiTheme="minorBidi" w:cstheme="minorBidi"/>
          <w:sz w:val="26"/>
          <w:szCs w:val="26"/>
        </w:rPr>
        <w:t xml:space="preserve"> 30</w:t>
      </w:r>
      <w:r w:rsidRPr="00822ABB">
        <w:rPr>
          <w:rFonts w:asciiTheme="minorBidi" w:hAnsiTheme="minorBidi" w:cstheme="minorBidi"/>
          <w:sz w:val="26"/>
          <w:szCs w:val="26"/>
          <w:cs/>
        </w:rPr>
        <w:t xml:space="preserve"> พฤษภาคม</w:t>
      </w:r>
      <w:r w:rsidR="00822ABB">
        <w:rPr>
          <w:rFonts w:asciiTheme="minorBidi" w:hAnsiTheme="minorBidi" w:cstheme="minorBidi"/>
          <w:sz w:val="26"/>
          <w:szCs w:val="26"/>
        </w:rPr>
        <w:t xml:space="preserve"> 2568</w:t>
      </w:r>
      <w:r w:rsidRPr="00822ABB">
        <w:rPr>
          <w:rFonts w:asciiTheme="minorBidi" w:hAnsiTheme="minorBidi" w:cstheme="minorBidi"/>
          <w:sz w:val="26"/>
          <w:szCs w:val="26"/>
          <w:cs/>
        </w:rPr>
        <w:t xml:space="preserve"> </w:t>
      </w:r>
    </w:p>
    <w:p w14:paraId="524ADC44" w14:textId="77777777" w:rsidR="00B45E9A" w:rsidRPr="00B45E9A" w:rsidRDefault="00B45E9A" w:rsidP="00B4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691BCB2D" w14:textId="2E3520FC" w:rsidR="00ED3E62" w:rsidRDefault="00B45E9A" w:rsidP="00B45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B45E9A">
        <w:rPr>
          <w:rFonts w:ascii="Cordia New" w:hAnsi="Cordia New" w:cs="Cordia New"/>
          <w:sz w:val="26"/>
          <w:szCs w:val="26"/>
          <w:cs/>
        </w:rPr>
        <w:t>ในระหว่างเดือนมิถุนายน</w:t>
      </w:r>
      <w:r w:rsidR="00556A35">
        <w:rPr>
          <w:rFonts w:ascii="Cordia New" w:hAnsi="Cordia New" w:cs="Cordia New"/>
          <w:sz w:val="26"/>
          <w:szCs w:val="26"/>
        </w:rPr>
        <w:t xml:space="preserve"> 2568</w:t>
      </w:r>
      <w:r w:rsidRPr="00B45E9A">
        <w:rPr>
          <w:rFonts w:ascii="Cordia New" w:hAnsi="Cordia New" w:cs="Cordia New"/>
          <w:sz w:val="26"/>
          <w:szCs w:val="26"/>
          <w:cs/>
        </w:rPr>
        <w:t xml:space="preserve"> บริษัทได้รับชำระค่าหุ้นจากการใช้สิทธิของใบสำคัญแสดงสิทธิที่จะซื้อหุ้นสามัญของบริษัท จำนวนรวม </w:t>
      </w:r>
      <w:r w:rsidR="002A4C0C">
        <w:rPr>
          <w:rFonts w:ascii="Cordia New" w:hAnsi="Cordia New" w:cs="Cordia New"/>
          <w:sz w:val="26"/>
          <w:szCs w:val="26"/>
        </w:rPr>
        <w:t>175</w:t>
      </w:r>
      <w:r w:rsidRPr="00B45E9A">
        <w:rPr>
          <w:rFonts w:ascii="Cordia New" w:hAnsi="Cordia New" w:cs="Cordia New"/>
          <w:sz w:val="26"/>
          <w:szCs w:val="26"/>
          <w:cs/>
        </w:rPr>
        <w:t xml:space="preserve"> หน่วย ในอัตราการใช้สิทธิ</w:t>
      </w:r>
      <w:r w:rsidR="00556A35">
        <w:rPr>
          <w:rFonts w:ascii="Cordia New" w:hAnsi="Cordia New" w:cs="Cordia New"/>
          <w:sz w:val="26"/>
          <w:szCs w:val="26"/>
        </w:rPr>
        <w:t xml:space="preserve"> 1 </w:t>
      </w:r>
      <w:r w:rsidRPr="00B45E9A">
        <w:rPr>
          <w:rFonts w:ascii="Cordia New" w:hAnsi="Cordia New" w:cs="Cordia New"/>
          <w:sz w:val="26"/>
          <w:szCs w:val="26"/>
          <w:cs/>
        </w:rPr>
        <w:t xml:space="preserve">หน่วยต่อ </w:t>
      </w:r>
      <w:r w:rsidR="00556A35">
        <w:rPr>
          <w:rFonts w:ascii="Cordia New" w:hAnsi="Cordia New" w:cs="Cordia New"/>
          <w:sz w:val="26"/>
          <w:szCs w:val="26"/>
        </w:rPr>
        <w:t>1</w:t>
      </w:r>
      <w:r w:rsidRPr="00B45E9A">
        <w:rPr>
          <w:rFonts w:ascii="Cordia New" w:hAnsi="Cordia New" w:cs="Cordia New"/>
          <w:sz w:val="26"/>
          <w:szCs w:val="26"/>
          <w:cs/>
        </w:rPr>
        <w:t xml:space="preserve"> หุ้น มูลค่าที่ตราไว้หุ้นละ</w:t>
      </w:r>
      <w:r w:rsidR="00556A35">
        <w:rPr>
          <w:rFonts w:ascii="Cordia New" w:hAnsi="Cordia New" w:cs="Cordia New"/>
          <w:sz w:val="26"/>
          <w:szCs w:val="26"/>
        </w:rPr>
        <w:t xml:space="preserve"> 0.75 </w:t>
      </w:r>
      <w:r w:rsidRPr="00B45E9A">
        <w:rPr>
          <w:rFonts w:ascii="Cordia New" w:hAnsi="Cordia New" w:cs="Cordia New"/>
          <w:sz w:val="26"/>
          <w:szCs w:val="26"/>
          <w:cs/>
        </w:rPr>
        <w:t>บาท ที่ราคาใช้สิทธิ</w:t>
      </w:r>
      <w:r w:rsidR="00556A35">
        <w:rPr>
          <w:rFonts w:ascii="Cordia New" w:hAnsi="Cordia New" w:cs="Cordia New"/>
          <w:sz w:val="26"/>
          <w:szCs w:val="26"/>
        </w:rPr>
        <w:t xml:space="preserve"> 2.50</w:t>
      </w:r>
      <w:r w:rsidRPr="00B45E9A">
        <w:rPr>
          <w:rFonts w:ascii="Cordia New" w:hAnsi="Cordia New" w:cs="Cordia New"/>
          <w:sz w:val="26"/>
          <w:szCs w:val="26"/>
          <w:cs/>
        </w:rPr>
        <w:t xml:space="preserve"> บาทต่อหุ้น ทำให้หุ้นสามัญที่ชำระเต็มมูลค่าแล้ว เพิ่มขึ้นจำนวน</w:t>
      </w:r>
      <w:r w:rsidR="00556A35">
        <w:rPr>
          <w:rFonts w:ascii="Cordia New" w:hAnsi="Cordia New" w:cs="Cordia New"/>
          <w:sz w:val="26"/>
          <w:szCs w:val="26"/>
        </w:rPr>
        <w:t xml:space="preserve"> 131.25</w:t>
      </w:r>
      <w:r w:rsidRPr="00B45E9A">
        <w:rPr>
          <w:rFonts w:ascii="Cordia New" w:hAnsi="Cordia New" w:cs="Cordia New"/>
          <w:sz w:val="26"/>
          <w:szCs w:val="26"/>
          <w:cs/>
        </w:rPr>
        <w:t xml:space="preserve"> บาท จากเดิมจำนวน</w:t>
      </w:r>
      <w:r w:rsidR="00B677E7">
        <w:rPr>
          <w:rFonts w:ascii="Cordia New" w:hAnsi="Cordia New" w:cs="Cordia New"/>
          <w:sz w:val="26"/>
          <w:szCs w:val="26"/>
        </w:rPr>
        <w:t xml:space="preserve"> 2,998,857,895</w:t>
      </w:r>
      <w:r w:rsidRPr="00B45E9A">
        <w:rPr>
          <w:rFonts w:ascii="Cordia New" w:hAnsi="Cordia New" w:cs="Cordia New"/>
          <w:sz w:val="26"/>
          <w:szCs w:val="26"/>
          <w:cs/>
        </w:rPr>
        <w:t xml:space="preserve"> บาท เป็น</w:t>
      </w:r>
      <w:r w:rsidR="00B677E7">
        <w:rPr>
          <w:rFonts w:ascii="Cordia New" w:hAnsi="Cordia New" w:cs="Cordia New"/>
          <w:sz w:val="26"/>
          <w:szCs w:val="26"/>
        </w:rPr>
        <w:t xml:space="preserve"> 2,998,858,026</w:t>
      </w:r>
      <w:r w:rsidRPr="00B45E9A">
        <w:rPr>
          <w:rFonts w:ascii="Cordia New" w:hAnsi="Cordia New" w:cs="Cordia New"/>
          <w:sz w:val="26"/>
          <w:szCs w:val="26"/>
          <w:cs/>
        </w:rPr>
        <w:t xml:space="preserve"> บาท และมีส่วนเกินมูลค่าหุ้นสามัญเพิ่มขึ้นจำนวน</w:t>
      </w:r>
      <w:r w:rsidR="00B677E7">
        <w:rPr>
          <w:rFonts w:ascii="Cordia New" w:hAnsi="Cordia New" w:cs="Cordia New"/>
          <w:sz w:val="26"/>
          <w:szCs w:val="26"/>
        </w:rPr>
        <w:t xml:space="preserve"> 306.25</w:t>
      </w:r>
      <w:r w:rsidRPr="00B45E9A">
        <w:rPr>
          <w:rFonts w:ascii="Cordia New" w:hAnsi="Cordia New" w:cs="Cordia New"/>
          <w:sz w:val="26"/>
          <w:szCs w:val="26"/>
          <w:cs/>
        </w:rPr>
        <w:t xml:space="preserve"> บาท จากเดิมจำนวน</w:t>
      </w:r>
      <w:r w:rsidR="00B677E7">
        <w:rPr>
          <w:rFonts w:ascii="Cordia New" w:hAnsi="Cordia New" w:cs="Cordia New"/>
          <w:sz w:val="26"/>
          <w:szCs w:val="26"/>
        </w:rPr>
        <w:t xml:space="preserve"> 361,906,871 </w:t>
      </w:r>
      <w:r w:rsidRPr="00B45E9A">
        <w:rPr>
          <w:rFonts w:ascii="Cordia New" w:hAnsi="Cordia New" w:cs="Cordia New"/>
          <w:sz w:val="26"/>
          <w:szCs w:val="26"/>
          <w:cs/>
        </w:rPr>
        <w:t>บาท เป็นจำนวน</w:t>
      </w:r>
      <w:r w:rsidR="00B677E7">
        <w:rPr>
          <w:rFonts w:ascii="Cordia New" w:hAnsi="Cordia New" w:cs="Cordia New"/>
          <w:sz w:val="26"/>
          <w:szCs w:val="26"/>
        </w:rPr>
        <w:t xml:space="preserve"> 361,907,177</w:t>
      </w:r>
      <w:r w:rsidRPr="00B45E9A">
        <w:rPr>
          <w:rFonts w:ascii="Cordia New" w:hAnsi="Cordia New" w:cs="Cordia New"/>
          <w:sz w:val="26"/>
          <w:szCs w:val="26"/>
          <w:cs/>
        </w:rPr>
        <w:t xml:space="preserve"> บาท</w:t>
      </w:r>
    </w:p>
    <w:p w14:paraId="60DC9E57" w14:textId="77777777" w:rsidR="00AB50DE" w:rsidRPr="00616E3E" w:rsidRDefault="00AB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ordia New" w:hAnsi="Cordia New" w:cs="Cordia New"/>
          <w:color w:val="000000"/>
          <w:sz w:val="26"/>
          <w:szCs w:val="26"/>
          <w:lang w:eastAsia="th-TH"/>
        </w:rPr>
      </w:pPr>
    </w:p>
    <w:p w14:paraId="79007871" w14:textId="4EBCE3DE" w:rsidR="00B07CCF" w:rsidRPr="00616E3E" w:rsidRDefault="00B07CCF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16E3E">
        <w:rPr>
          <w:rFonts w:ascii="Cordia New" w:hAnsi="Cordia New" w:cs="Cordia New"/>
          <w:b/>
          <w:bCs/>
          <w:sz w:val="26"/>
          <w:szCs w:val="26"/>
          <w:cs/>
        </w:rPr>
        <w:t>สำรองตามกฎหมาย</w:t>
      </w:r>
    </w:p>
    <w:p w14:paraId="22197114" w14:textId="77777777" w:rsidR="00E330E1" w:rsidRPr="00616E3E" w:rsidRDefault="00E330E1" w:rsidP="00E330E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Cordia New" w:hAnsi="Cordia New" w:cs="Cordia New"/>
          <w:sz w:val="26"/>
          <w:szCs w:val="26"/>
          <w:u w:val="single"/>
        </w:rPr>
      </w:pPr>
    </w:p>
    <w:p w14:paraId="173D8276" w14:textId="574076A4" w:rsidR="00E36137" w:rsidRPr="00616E3E" w:rsidRDefault="00B07CCF" w:rsidP="00A64FAB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Pr="00616E3E">
        <w:rPr>
          <w:rFonts w:ascii="Cordia New" w:hAnsi="Cordia New" w:cs="Cordia New"/>
          <w:sz w:val="26"/>
          <w:szCs w:val="26"/>
        </w:rPr>
        <w:t>2535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มาตรา </w:t>
      </w:r>
      <w:r w:rsidRPr="00616E3E">
        <w:rPr>
          <w:rFonts w:ascii="Cordia New" w:hAnsi="Cordia New" w:cs="Cordia New"/>
          <w:sz w:val="26"/>
          <w:szCs w:val="26"/>
        </w:rPr>
        <w:t>116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บริษัทจะต้องจัดสรรทุนสำรอง (</w:t>
      </w:r>
      <w:r w:rsidRPr="00616E3E">
        <w:rPr>
          <w:rFonts w:ascii="Cordia New" w:hAnsi="Cordia New" w:cs="Cordia New"/>
          <w:sz w:val="26"/>
          <w:szCs w:val="26"/>
        </w:rPr>
        <w:t>“</w:t>
      </w:r>
      <w:r w:rsidRPr="00616E3E">
        <w:rPr>
          <w:rFonts w:ascii="Cordia New" w:hAnsi="Cordia New" w:cs="Cordia New"/>
          <w:sz w:val="26"/>
          <w:szCs w:val="26"/>
          <w:cs/>
        </w:rPr>
        <w:t>สำรองตามกฎหมาย</w:t>
      </w:r>
      <w:r w:rsidRPr="00616E3E">
        <w:rPr>
          <w:rFonts w:ascii="Cordia New" w:hAnsi="Cordia New" w:cs="Cordia New"/>
          <w:sz w:val="26"/>
          <w:szCs w:val="26"/>
        </w:rPr>
        <w:t>”)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อย่างน้อยร้อยละ </w:t>
      </w:r>
      <w:r w:rsidRPr="00616E3E">
        <w:rPr>
          <w:rFonts w:ascii="Cordia New" w:hAnsi="Cordia New" w:cs="Cordia New"/>
          <w:sz w:val="26"/>
          <w:szCs w:val="26"/>
        </w:rPr>
        <w:t xml:space="preserve">5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16E3E">
        <w:rPr>
          <w:rFonts w:ascii="Cordia New" w:hAnsi="Cordia New" w:cs="Cordia New"/>
          <w:sz w:val="26"/>
          <w:szCs w:val="26"/>
        </w:rPr>
        <w:t>10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49890CB0" w14:textId="77777777" w:rsidR="00E12295" w:rsidRPr="00616E3E" w:rsidRDefault="00E12295" w:rsidP="00C82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8"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413A23CE" w14:textId="77777777" w:rsidR="00B07CCF" w:rsidRPr="00616E3E" w:rsidRDefault="00B07CCF" w:rsidP="00AB50DE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16E3E">
        <w:rPr>
          <w:rFonts w:ascii="Cordia New" w:hAnsi="Cordia New" w:cs="Cordia New"/>
          <w:b/>
          <w:bCs/>
          <w:sz w:val="26"/>
          <w:szCs w:val="26"/>
          <w:cs/>
        </w:rPr>
        <w:t>เงินกองทุนสำรองเลี้ยงชีพ</w:t>
      </w:r>
    </w:p>
    <w:p w14:paraId="6E7C64CF" w14:textId="77777777" w:rsidR="00B07CCF" w:rsidRPr="00616E3E" w:rsidRDefault="00B07CCF" w:rsidP="00AB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35344446" w14:textId="24ABDCED" w:rsidR="00B07CCF" w:rsidRPr="00616E3E" w:rsidRDefault="00B07CCF" w:rsidP="00AB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บริษัทได้จดทะเบียนจัดตั้งกองทุนสำรองเลี้ยงชีพพนักงานตามพระราชบัญญัติกองทุนสำรองเลี้ยงชีพ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พ.ศ. </w:t>
      </w:r>
      <w:r w:rsidRPr="00616E3E">
        <w:rPr>
          <w:rFonts w:ascii="Cordia New" w:hAnsi="Cordia New" w:cs="Cordia New"/>
          <w:sz w:val="26"/>
          <w:szCs w:val="26"/>
        </w:rPr>
        <w:t>2530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ตามระเบียบกองทุนบริษัทจ่ายสมทบเข้ากองทุนนี้เท่ากับส่วนที่พนักงานจ่ายในอัตราร้อยละ </w:t>
      </w:r>
      <w:r w:rsidRPr="00616E3E">
        <w:rPr>
          <w:rFonts w:ascii="Cordia New" w:hAnsi="Cordia New" w:cs="Cordia New"/>
          <w:sz w:val="26"/>
          <w:szCs w:val="26"/>
        </w:rPr>
        <w:t>2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ของเงินเดือนพนักงาน บริษัทได้แต่งตั้ง </w:t>
      </w:r>
      <w:r w:rsidR="00C07D28" w:rsidRPr="00616E3E">
        <w:rPr>
          <w:rFonts w:ascii="Cordia New" w:hAnsi="Cordia New" w:cs="Cordia New"/>
          <w:sz w:val="26"/>
          <w:szCs w:val="26"/>
          <w:cs/>
        </w:rPr>
        <w:t>กองทุนสำรองเลี้ยงชีพ</w:t>
      </w:r>
      <w:r w:rsidR="00631DB5" w:rsidRPr="00616E3E">
        <w:rPr>
          <w:rFonts w:ascii="Cordia New" w:hAnsi="Cordia New" w:cs="Cordia New"/>
          <w:sz w:val="26"/>
          <w:szCs w:val="26"/>
          <w:cs/>
        </w:rPr>
        <w:t xml:space="preserve"> เค มาสเตอร์ พูล ฟันด์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เป็นผู้จัดการกองทุน </w:t>
      </w:r>
    </w:p>
    <w:p w14:paraId="312BFAA3" w14:textId="77777777" w:rsidR="00B07CCF" w:rsidRPr="00616E3E" w:rsidRDefault="00B07CCF" w:rsidP="00AB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5C2F7DFA" w14:textId="41EDF230" w:rsidR="000A2D8D" w:rsidRPr="00616E3E" w:rsidRDefault="00B07CCF" w:rsidP="00AB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  <w:bookmarkStart w:id="11" w:name="_Hlk157075869"/>
      <w:r w:rsidRPr="00616E3E">
        <w:rPr>
          <w:rFonts w:ascii="Cordia New" w:hAnsi="Cordia New" w:cs="Cordia New"/>
          <w:sz w:val="26"/>
          <w:szCs w:val="26"/>
          <w:cs/>
        </w:rPr>
        <w:t xml:space="preserve">บริษัทจ่ายเงินสมทบเข้ากองทุนสำหรับปีสิ้นสุดวันที่ </w:t>
      </w:r>
      <w:r w:rsidRPr="00616E3E">
        <w:rPr>
          <w:rFonts w:ascii="Cordia New" w:hAnsi="Cordia New" w:cs="Cordia New"/>
          <w:sz w:val="26"/>
          <w:szCs w:val="26"/>
        </w:rPr>
        <w:t>31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Pr="00616E3E">
        <w:rPr>
          <w:rFonts w:ascii="Cordia New" w:hAnsi="Cordia New" w:cs="Cordia New"/>
          <w:sz w:val="26"/>
          <w:szCs w:val="26"/>
        </w:rPr>
        <w:t>25</w:t>
      </w:r>
      <w:r w:rsidR="00032A15" w:rsidRPr="00616E3E">
        <w:rPr>
          <w:rFonts w:ascii="Cordia New" w:hAnsi="Cordia New" w:cs="Cordia New"/>
          <w:sz w:val="26"/>
          <w:szCs w:val="26"/>
        </w:rPr>
        <w:t>6</w:t>
      </w:r>
      <w:r w:rsidR="00AB50DE">
        <w:rPr>
          <w:rFonts w:ascii="Cordia New" w:hAnsi="Cordia New" w:cs="Cordia New"/>
          <w:sz w:val="26"/>
          <w:szCs w:val="26"/>
        </w:rPr>
        <w:t>8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และ </w:t>
      </w:r>
      <w:r w:rsidRPr="00616E3E">
        <w:rPr>
          <w:rFonts w:ascii="Cordia New" w:hAnsi="Cordia New" w:cs="Cordia New"/>
          <w:sz w:val="26"/>
          <w:szCs w:val="26"/>
        </w:rPr>
        <w:t>25</w:t>
      </w:r>
      <w:r w:rsidR="00387EBC" w:rsidRPr="00616E3E">
        <w:rPr>
          <w:rFonts w:ascii="Cordia New" w:hAnsi="Cordia New" w:cs="Cordia New"/>
          <w:sz w:val="26"/>
          <w:szCs w:val="26"/>
        </w:rPr>
        <w:t>6</w:t>
      </w:r>
      <w:r w:rsidR="00AB50DE">
        <w:rPr>
          <w:rFonts w:ascii="Cordia New" w:hAnsi="Cordia New" w:cs="Cordia New"/>
          <w:sz w:val="26"/>
          <w:szCs w:val="26"/>
        </w:rPr>
        <w:t>7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เป็นจำนวนเงิน</w:t>
      </w:r>
      <w:r w:rsidR="0055007B" w:rsidRPr="00616E3E">
        <w:rPr>
          <w:rFonts w:ascii="Cordia New" w:hAnsi="Cordia New" w:cs="Cordia New"/>
          <w:sz w:val="26"/>
          <w:szCs w:val="26"/>
        </w:rPr>
        <w:t xml:space="preserve"> </w:t>
      </w:r>
      <w:r w:rsidR="000A1323" w:rsidRPr="0089498A">
        <w:rPr>
          <w:rFonts w:ascii="Cordia New" w:hAnsi="Cordia New" w:cs="Cordia New"/>
          <w:sz w:val="26"/>
          <w:szCs w:val="26"/>
        </w:rPr>
        <w:t>1.89</w:t>
      </w:r>
      <w:r w:rsidR="00C76699" w:rsidRPr="0089498A">
        <w:rPr>
          <w:rFonts w:ascii="Cordia New" w:hAnsi="Cordia New" w:cs="Cordia New"/>
          <w:sz w:val="26"/>
          <w:szCs w:val="26"/>
        </w:rPr>
        <w:t xml:space="preserve"> </w:t>
      </w:r>
      <w:r w:rsidRPr="0089498A">
        <w:rPr>
          <w:rFonts w:ascii="Cordia New" w:hAnsi="Cordia New" w:cs="Cordia New"/>
          <w:sz w:val="26"/>
          <w:szCs w:val="26"/>
          <w:cs/>
        </w:rPr>
        <w:t>ล้านบาท และ</w:t>
      </w:r>
      <w:r w:rsidRPr="0089498A">
        <w:rPr>
          <w:rFonts w:ascii="Cordia New" w:hAnsi="Cordia New" w:cs="Cordia New"/>
          <w:sz w:val="26"/>
          <w:szCs w:val="26"/>
        </w:rPr>
        <w:t xml:space="preserve"> </w:t>
      </w:r>
      <w:r w:rsidR="00387EBC" w:rsidRPr="0089498A">
        <w:rPr>
          <w:rFonts w:ascii="Cordia New" w:hAnsi="Cordia New" w:cs="Cordia New"/>
          <w:sz w:val="26"/>
          <w:szCs w:val="26"/>
        </w:rPr>
        <w:t>2.</w:t>
      </w:r>
      <w:r w:rsidR="000A1323" w:rsidRPr="0030005D">
        <w:rPr>
          <w:rFonts w:ascii="Cordia New" w:hAnsi="Cordia New" w:cs="Cordia New"/>
          <w:sz w:val="26"/>
          <w:szCs w:val="26"/>
        </w:rPr>
        <w:t>2</w:t>
      </w:r>
      <w:r w:rsidR="00CB692B" w:rsidRPr="0030005D">
        <w:rPr>
          <w:rFonts w:ascii="Cordia New" w:hAnsi="Cordia New" w:cs="Cordia New"/>
          <w:sz w:val="26"/>
          <w:szCs w:val="26"/>
        </w:rPr>
        <w:t>2</w:t>
      </w:r>
      <w:r w:rsidR="00353A74" w:rsidRPr="0089498A">
        <w:rPr>
          <w:rFonts w:ascii="Cordia New" w:hAnsi="Cordia New" w:cs="Cordia New"/>
          <w:sz w:val="26"/>
          <w:szCs w:val="26"/>
        </w:rPr>
        <w:t xml:space="preserve"> </w:t>
      </w:r>
      <w:r w:rsidR="00AB50DE" w:rsidRPr="0089498A">
        <w:rPr>
          <w:rFonts w:ascii="Cordia New" w:hAnsi="Cordia New" w:cs="Cordia New"/>
          <w:sz w:val="26"/>
          <w:szCs w:val="26"/>
        </w:rPr>
        <w:br/>
      </w:r>
      <w:r w:rsidRPr="0089498A">
        <w:rPr>
          <w:rFonts w:ascii="Cordia New" w:hAnsi="Cordia New" w:cs="Cordia New"/>
          <w:sz w:val="26"/>
          <w:szCs w:val="26"/>
          <w:cs/>
        </w:rPr>
        <w:t>ล้านบาท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ตามลำดั</w:t>
      </w:r>
      <w:r w:rsidR="000A2D8D" w:rsidRPr="00616E3E">
        <w:rPr>
          <w:rFonts w:ascii="Cordia New" w:hAnsi="Cordia New" w:cs="Cordia New"/>
          <w:sz w:val="26"/>
          <w:szCs w:val="26"/>
          <w:cs/>
        </w:rPr>
        <w:t>บ</w:t>
      </w:r>
    </w:p>
    <w:bookmarkEnd w:id="11"/>
    <w:p w14:paraId="31848E57" w14:textId="651CC9B5" w:rsidR="00F147A5" w:rsidRDefault="00F147A5" w:rsidP="00AB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1C731AD8" w14:textId="77777777" w:rsidR="004B0D09" w:rsidRPr="00616E3E" w:rsidRDefault="004B0D09" w:rsidP="00AB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Cordia New" w:hAnsi="Cordia New" w:cs="Cordia New"/>
          <w:sz w:val="26"/>
          <w:szCs w:val="26"/>
        </w:rPr>
      </w:pPr>
    </w:p>
    <w:p w14:paraId="40B704D1" w14:textId="2B0FBE78" w:rsidR="00C93B18" w:rsidRPr="00DD0EEC" w:rsidRDefault="00002E31" w:rsidP="00AB50DE">
      <w:pPr>
        <w:pStyle w:val="CordiaNew"/>
        <w:numPr>
          <w:ilvl w:val="0"/>
          <w:numId w:val="16"/>
        </w:numPr>
        <w:tabs>
          <w:tab w:val="clear" w:pos="4153"/>
          <w:tab w:val="clear" w:pos="8306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DD0EEC">
        <w:rPr>
          <w:rFonts w:ascii="Cordia New" w:hAnsi="Cordia New" w:cs="Cordia New"/>
          <w:b/>
          <w:bCs/>
          <w:sz w:val="26"/>
          <w:szCs w:val="26"/>
          <w:cs/>
        </w:rPr>
        <w:t>รายได้</w:t>
      </w:r>
    </w:p>
    <w:p w14:paraId="1492FF79" w14:textId="77777777" w:rsidR="00174690" w:rsidRPr="005973E6" w:rsidRDefault="00174690" w:rsidP="00AB50DE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3D65E1DD" w14:textId="5BCDFA69" w:rsidR="00C93B18" w:rsidRPr="005973E6" w:rsidRDefault="00186D92" w:rsidP="00AB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5973E6">
        <w:rPr>
          <w:rFonts w:ascii="Cordia New" w:hAnsi="Cordia New" w:cs="Cordia New"/>
          <w:sz w:val="26"/>
          <w:szCs w:val="26"/>
          <w:cs/>
        </w:rPr>
        <w:t>ข้อมูลการจำแนกรายได้ตามประเภทของสินค้าหรือบริการ และวิธีการ</w:t>
      </w:r>
      <w:r w:rsidR="00C810CE">
        <w:rPr>
          <w:rFonts w:ascii="Cordia New" w:hAnsi="Cordia New" w:cs="Cordia New" w:hint="cs"/>
          <w:sz w:val="26"/>
          <w:szCs w:val="26"/>
          <w:cs/>
        </w:rPr>
        <w:t>รับรู้</w:t>
      </w:r>
      <w:r w:rsidR="003A43EE" w:rsidRPr="005973E6">
        <w:rPr>
          <w:rFonts w:ascii="Cordia New" w:hAnsi="Cordia New" w:cs="Cordia New"/>
          <w:sz w:val="26"/>
          <w:szCs w:val="26"/>
          <w:cs/>
        </w:rPr>
        <w:t>รายได้ มีดังนี้</w:t>
      </w:r>
    </w:p>
    <w:p w14:paraId="7A61CD0D" w14:textId="77777777" w:rsidR="00401F22" w:rsidRPr="005973E6" w:rsidRDefault="00401F22" w:rsidP="00AB5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Style w:val="TableGrid1"/>
        <w:tblW w:w="904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6"/>
        <w:gridCol w:w="1134"/>
        <w:gridCol w:w="1134"/>
        <w:gridCol w:w="1134"/>
        <w:gridCol w:w="1134"/>
        <w:gridCol w:w="1134"/>
        <w:gridCol w:w="1134"/>
      </w:tblGrid>
      <w:tr w:rsidR="00A93CD2" w:rsidRPr="005973E6" w14:paraId="6624B1BF" w14:textId="77777777" w:rsidTr="00AB50DE">
        <w:tc>
          <w:tcPr>
            <w:tcW w:w="2236" w:type="dxa"/>
          </w:tcPr>
          <w:p w14:paraId="18CB7EEF" w14:textId="3DE1A5CD" w:rsidR="00401F22" w:rsidRPr="005973E6" w:rsidRDefault="00AB50DE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vAlign w:val="bottom"/>
          </w:tcPr>
          <w:p w14:paraId="51D15131" w14:textId="77777777" w:rsidR="00401F22" w:rsidRPr="005973E6" w:rsidRDefault="00401F22" w:rsidP="00F433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93CD2" w:rsidRPr="005973E6" w14:paraId="2B045883" w14:textId="77777777" w:rsidTr="00AB50DE">
        <w:tc>
          <w:tcPr>
            <w:tcW w:w="2236" w:type="dxa"/>
          </w:tcPr>
          <w:p w14:paraId="28C3CA46" w14:textId="77777777" w:rsidR="00401F22" w:rsidRPr="005973E6" w:rsidRDefault="00401F22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7A33A9C1" w14:textId="20E10A0E" w:rsidR="00401F22" w:rsidRPr="005973E6" w:rsidRDefault="00401F22" w:rsidP="00F433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สำหรับ</w:t>
            </w:r>
            <w:r w:rsidR="007F2BF4" w:rsidRPr="005973E6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 xml:space="preserve">สิ้นสุดวันที่ </w:t>
            </w:r>
            <w:r w:rsidRPr="005973E6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7F2BF4" w:rsidRPr="005973E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5973E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7F2BF4" w:rsidRPr="005973E6">
              <w:rPr>
                <w:rFonts w:ascii="Cordia New" w:hAnsi="Cordia New" w:cs="Cordia New"/>
                <w:sz w:val="26"/>
                <w:szCs w:val="26"/>
                <w:cs/>
              </w:rPr>
              <w:t>ธันวาคม</w:t>
            </w:r>
          </w:p>
        </w:tc>
      </w:tr>
      <w:tr w:rsidR="00A93CD2" w:rsidRPr="005973E6" w14:paraId="1C941AE4" w14:textId="77777777" w:rsidTr="00AB50DE">
        <w:tc>
          <w:tcPr>
            <w:tcW w:w="2236" w:type="dxa"/>
          </w:tcPr>
          <w:p w14:paraId="60C455C1" w14:textId="77777777" w:rsidR="00401F22" w:rsidRPr="005973E6" w:rsidRDefault="00401F22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671AC7D8" w14:textId="77777777" w:rsidR="00401F22" w:rsidRPr="005973E6" w:rsidRDefault="00401F22" w:rsidP="00F433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จำหน่ายเครื่องมือและ</w:t>
            </w:r>
            <w:r w:rsidRPr="005973E6">
              <w:rPr>
                <w:rFonts w:ascii="Cordia New" w:hAnsi="Cordia New" w:cs="Cordia New"/>
                <w:sz w:val="26"/>
                <w:szCs w:val="26"/>
              </w:rPr>
              <w:br/>
            </w: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0971978B" w14:textId="77777777" w:rsidR="00401F22" w:rsidRPr="005973E6" w:rsidRDefault="00401F22" w:rsidP="00F433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บริการ</w:t>
            </w:r>
          </w:p>
          <w:p w14:paraId="65CF5C73" w14:textId="77777777" w:rsidR="00401F22" w:rsidRPr="005973E6" w:rsidRDefault="00401F22" w:rsidP="00F433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5F1AA761" w14:textId="77777777" w:rsidR="00401F22" w:rsidRPr="005973E6" w:rsidRDefault="00401F22" w:rsidP="00F433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F55D52" w:rsidRPr="005973E6" w14:paraId="6A09FE6E" w14:textId="77777777" w:rsidTr="00AB50DE">
        <w:tc>
          <w:tcPr>
            <w:tcW w:w="2236" w:type="dxa"/>
          </w:tcPr>
          <w:p w14:paraId="78D870D2" w14:textId="77777777" w:rsidR="00AB50DE" w:rsidRPr="005973E6" w:rsidRDefault="00AB50DE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226D19E2" w14:textId="39EDEE5D" w:rsidR="00AB50DE" w:rsidRPr="005973E6" w:rsidRDefault="00AB50DE" w:rsidP="00F433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4E86B4AA" w14:textId="21E2E9D4" w:rsidR="00AB50DE" w:rsidRPr="005973E6" w:rsidRDefault="00AB50DE" w:rsidP="00F433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20CDB520" w14:textId="11184F14" w:rsidR="00AB50DE" w:rsidRPr="005973E6" w:rsidRDefault="00AB50DE" w:rsidP="00F433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0EAA5E86" w14:textId="15EE01F6" w:rsidR="00AB50DE" w:rsidRPr="005973E6" w:rsidRDefault="00AB50DE" w:rsidP="00F433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38F9029D" w14:textId="5DB1ABFE" w:rsidR="00AB50DE" w:rsidRPr="005973E6" w:rsidRDefault="00AB50DE" w:rsidP="00F433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43E602E6" w14:textId="60771341" w:rsidR="00AB50DE" w:rsidRPr="005973E6" w:rsidRDefault="00AB50DE" w:rsidP="00F433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  <w:tr w:rsidR="00F55D52" w:rsidRPr="005973E6" w14:paraId="58EFB34A" w14:textId="77777777" w:rsidTr="00AB50DE">
        <w:tc>
          <w:tcPr>
            <w:tcW w:w="2236" w:type="dxa"/>
          </w:tcPr>
          <w:p w14:paraId="1C72A9BD" w14:textId="77777777" w:rsidR="00401F22" w:rsidRPr="005973E6" w:rsidRDefault="00401F22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5E68116" w14:textId="77777777" w:rsidR="00401F22" w:rsidRPr="005973E6" w:rsidRDefault="00401F22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F3297F" w14:textId="77777777" w:rsidR="00401F22" w:rsidRPr="005973E6" w:rsidRDefault="00401F22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8BB464" w14:textId="77777777" w:rsidR="00401F22" w:rsidRPr="005973E6" w:rsidRDefault="00401F22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945690" w14:textId="77777777" w:rsidR="00401F22" w:rsidRPr="005973E6" w:rsidRDefault="00401F22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C9C447" w14:textId="77777777" w:rsidR="00401F22" w:rsidRPr="005973E6" w:rsidRDefault="00401F22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F7BBC32" w14:textId="77777777" w:rsidR="00401F22" w:rsidRPr="005973E6" w:rsidRDefault="00401F22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AC23B5" w:rsidRPr="005973E6" w14:paraId="64E822B7" w14:textId="77777777" w:rsidTr="00AB50DE">
        <w:tc>
          <w:tcPr>
            <w:tcW w:w="2236" w:type="dxa"/>
            <w:vAlign w:val="bottom"/>
            <w:hideMark/>
          </w:tcPr>
          <w:p w14:paraId="7EBDF1A6" w14:textId="1C43D63D" w:rsidR="00AB50DE" w:rsidRPr="005973E6" w:rsidRDefault="00AB50DE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</w:tcPr>
          <w:p w14:paraId="57EC705A" w14:textId="4EAA56D3" w:rsidR="00AB50DE" w:rsidRPr="005973E6" w:rsidRDefault="005973E6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1,267,458</w:t>
            </w:r>
          </w:p>
        </w:tc>
        <w:tc>
          <w:tcPr>
            <w:tcW w:w="1134" w:type="dxa"/>
          </w:tcPr>
          <w:p w14:paraId="249F2110" w14:textId="7C5A5BDE" w:rsidR="00AB50DE" w:rsidRPr="005973E6" w:rsidRDefault="00AB50DE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1,311,293</w:t>
            </w:r>
          </w:p>
        </w:tc>
        <w:tc>
          <w:tcPr>
            <w:tcW w:w="1134" w:type="dxa"/>
          </w:tcPr>
          <w:p w14:paraId="07C419AA" w14:textId="201C3BC1" w:rsidR="00AB50DE" w:rsidRPr="005973E6" w:rsidRDefault="00996DB0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31,385</w:t>
            </w:r>
          </w:p>
        </w:tc>
        <w:tc>
          <w:tcPr>
            <w:tcW w:w="1134" w:type="dxa"/>
          </w:tcPr>
          <w:p w14:paraId="091940BD" w14:textId="5ACF66EC" w:rsidR="00AB50DE" w:rsidRPr="005973E6" w:rsidRDefault="00AB50DE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20,534</w:t>
            </w:r>
          </w:p>
        </w:tc>
        <w:tc>
          <w:tcPr>
            <w:tcW w:w="1134" w:type="dxa"/>
          </w:tcPr>
          <w:p w14:paraId="28D54C0F" w14:textId="55FB4897" w:rsidR="00AB50DE" w:rsidRPr="005973E6" w:rsidRDefault="004F3C49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F3C49">
              <w:rPr>
                <w:rFonts w:ascii="Cordia New" w:eastAsia="Calibri" w:hAnsi="Cordia New" w:cs="Cordia New"/>
                <w:sz w:val="26"/>
                <w:szCs w:val="26"/>
              </w:rPr>
              <w:t>1,298,843</w:t>
            </w:r>
          </w:p>
        </w:tc>
        <w:tc>
          <w:tcPr>
            <w:tcW w:w="1134" w:type="dxa"/>
          </w:tcPr>
          <w:p w14:paraId="19D3942C" w14:textId="6E341E5D" w:rsidR="00AB50DE" w:rsidRPr="005973E6" w:rsidRDefault="00AB50DE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1,331,827</w:t>
            </w:r>
          </w:p>
        </w:tc>
      </w:tr>
      <w:tr w:rsidR="00AC23B5" w:rsidRPr="005973E6" w14:paraId="56F1970C" w14:textId="77777777" w:rsidTr="00AB50DE">
        <w:tc>
          <w:tcPr>
            <w:tcW w:w="2236" w:type="dxa"/>
            <w:vAlign w:val="bottom"/>
            <w:hideMark/>
          </w:tcPr>
          <w:p w14:paraId="3888B24E" w14:textId="717EA2AC" w:rsidR="00AB50DE" w:rsidRPr="005973E6" w:rsidRDefault="00AB50DE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134" w:type="dxa"/>
            <w:vAlign w:val="bottom"/>
          </w:tcPr>
          <w:p w14:paraId="6F2D1C6C" w14:textId="2FC8F596" w:rsidR="00AB50DE" w:rsidRPr="005973E6" w:rsidRDefault="007B6F9B" w:rsidP="005C39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0A83D04" w14:textId="31834970" w:rsidR="00AB50DE" w:rsidRPr="005973E6" w:rsidRDefault="00AB50DE" w:rsidP="00F433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1399DF1" w14:textId="4D2153A6" w:rsidR="00AB50DE" w:rsidRPr="005973E6" w:rsidRDefault="00996DB0" w:rsidP="00F433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6,725</w:t>
            </w:r>
          </w:p>
        </w:tc>
        <w:tc>
          <w:tcPr>
            <w:tcW w:w="1134" w:type="dxa"/>
            <w:vAlign w:val="bottom"/>
          </w:tcPr>
          <w:p w14:paraId="5A6CF812" w14:textId="61AC5575" w:rsidR="00AB50DE" w:rsidRPr="005973E6" w:rsidRDefault="00AB50DE" w:rsidP="00F433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8,180</w:t>
            </w:r>
          </w:p>
        </w:tc>
        <w:tc>
          <w:tcPr>
            <w:tcW w:w="1134" w:type="dxa"/>
            <w:vAlign w:val="bottom"/>
          </w:tcPr>
          <w:p w14:paraId="2175BC5B" w14:textId="341880E1" w:rsidR="00AB50DE" w:rsidRPr="005973E6" w:rsidRDefault="004A26AA" w:rsidP="00F433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6,725</w:t>
            </w:r>
          </w:p>
        </w:tc>
        <w:tc>
          <w:tcPr>
            <w:tcW w:w="1134" w:type="dxa"/>
            <w:vAlign w:val="bottom"/>
          </w:tcPr>
          <w:p w14:paraId="3CC7C587" w14:textId="607DD59C" w:rsidR="00AB50DE" w:rsidRPr="005973E6" w:rsidRDefault="00AB50DE" w:rsidP="00F433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8,180</w:t>
            </w:r>
          </w:p>
        </w:tc>
      </w:tr>
      <w:tr w:rsidR="00AC23B5" w:rsidRPr="005973E6" w14:paraId="31B5EB75" w14:textId="77777777" w:rsidTr="00AB50DE">
        <w:tc>
          <w:tcPr>
            <w:tcW w:w="2236" w:type="dxa"/>
            <w:vAlign w:val="bottom"/>
            <w:hideMark/>
          </w:tcPr>
          <w:p w14:paraId="0D3C7A62" w14:textId="22338963" w:rsidR="00AB50DE" w:rsidRPr="005973E6" w:rsidRDefault="00AB50DE" w:rsidP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642FBEF7" w14:textId="412F3FD9" w:rsidR="00AB50DE" w:rsidRPr="005973E6" w:rsidRDefault="005973E6" w:rsidP="00F4335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3C60A9">
              <w:rPr>
                <w:rFonts w:ascii="Cordia New" w:hAnsi="Cordia New" w:cs="Cordia New"/>
                <w:sz w:val="26"/>
                <w:szCs w:val="26"/>
                <w:highlight w:val="yellow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1,267,458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16BE00DF" w14:textId="14A515D9" w:rsidR="00AB50DE" w:rsidRPr="005973E6" w:rsidRDefault="00AB50DE" w:rsidP="00F4335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1,311,293</w:t>
            </w:r>
          </w:p>
        </w:tc>
        <w:tc>
          <w:tcPr>
            <w:tcW w:w="1134" w:type="dxa"/>
            <w:vAlign w:val="bottom"/>
          </w:tcPr>
          <w:p w14:paraId="12341726" w14:textId="6123A432" w:rsidR="00AB50DE" w:rsidRPr="005973E6" w:rsidRDefault="00996DB0" w:rsidP="00F4335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973E6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5973E6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5973E6">
              <w:rPr>
                <w:rFonts w:ascii="Cordia New" w:hAnsi="Cordia New" w:cs="Cordia New"/>
                <w:sz w:val="26"/>
                <w:szCs w:val="26"/>
              </w:rPr>
              <w:t>38,110</w:t>
            </w:r>
            <w:r w:rsidRPr="005973E6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7368BFC1" w14:textId="2B574EA9" w:rsidR="00AB50DE" w:rsidRPr="005973E6" w:rsidRDefault="00AB50DE" w:rsidP="00F4335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28,714</w:t>
            </w:r>
          </w:p>
        </w:tc>
        <w:tc>
          <w:tcPr>
            <w:tcW w:w="1134" w:type="dxa"/>
          </w:tcPr>
          <w:p w14:paraId="14913CBD" w14:textId="6AA3EBA5" w:rsidR="00AB50DE" w:rsidRPr="005973E6" w:rsidRDefault="004F3C49" w:rsidP="00F4335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E62DC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4E62DC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4E62DC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4E62DC">
              <w:rPr>
                <w:rFonts w:ascii="Cordia New" w:hAnsi="Cordia New" w:cs="Cordia New"/>
                <w:sz w:val="26"/>
                <w:szCs w:val="26"/>
              </w:rPr>
              <w:t>1,305,568</w:t>
            </w:r>
            <w:r w:rsidRPr="004E62DC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22D3C83F" w14:textId="5678BD61" w:rsidR="00AB50DE" w:rsidRPr="005973E6" w:rsidRDefault="00AB50DE" w:rsidP="00F4335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1,340,007</w:t>
            </w:r>
          </w:p>
        </w:tc>
      </w:tr>
      <w:tr w:rsidR="00A93CD2" w:rsidRPr="005973E6" w14:paraId="6C5FE67D" w14:textId="77777777">
        <w:tc>
          <w:tcPr>
            <w:tcW w:w="2236" w:type="dxa"/>
          </w:tcPr>
          <w:p w14:paraId="111958B9" w14:textId="77777777" w:rsidR="006D66B4" w:rsidRPr="005973E6" w:rsidRDefault="00F43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br w:type="page"/>
            </w:r>
          </w:p>
          <w:p w14:paraId="5187D0FA" w14:textId="4AC8B6CB" w:rsidR="00AB50DE" w:rsidRPr="005973E6" w:rsidRDefault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vAlign w:val="bottom"/>
          </w:tcPr>
          <w:p w14:paraId="6268DFD5" w14:textId="7A7D179A" w:rsidR="00AB50DE" w:rsidRPr="005973E6" w:rsidRDefault="00AB50DE" w:rsidP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3CD2" w:rsidRPr="005973E6" w14:paraId="2314365B" w14:textId="77777777">
        <w:tc>
          <w:tcPr>
            <w:tcW w:w="2236" w:type="dxa"/>
          </w:tcPr>
          <w:p w14:paraId="361A29C5" w14:textId="77777777" w:rsidR="00AB50DE" w:rsidRPr="005973E6" w:rsidRDefault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24C134D3" w14:textId="7DF69D8D" w:rsidR="00AB50DE" w:rsidRPr="005973E6" w:rsidRDefault="00AB50DE" w:rsidP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973E6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ธันวาคม</w:t>
            </w:r>
          </w:p>
        </w:tc>
      </w:tr>
      <w:tr w:rsidR="00A93CD2" w:rsidRPr="005973E6" w14:paraId="612A78EF" w14:textId="77777777">
        <w:tc>
          <w:tcPr>
            <w:tcW w:w="2236" w:type="dxa"/>
          </w:tcPr>
          <w:p w14:paraId="59760145" w14:textId="77777777" w:rsidR="00AB50DE" w:rsidRPr="005973E6" w:rsidRDefault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1F1BA775" w14:textId="77777777" w:rsidR="00AB50DE" w:rsidRPr="005973E6" w:rsidRDefault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จำหน่ายเครื่องมือและ</w:t>
            </w:r>
            <w:r w:rsidRPr="005973E6">
              <w:rPr>
                <w:rFonts w:ascii="Cordia New" w:hAnsi="Cordia New" w:cs="Cordia New"/>
                <w:sz w:val="26"/>
                <w:szCs w:val="26"/>
              </w:rPr>
              <w:br/>
            </w: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02F402DB" w14:textId="77777777" w:rsidR="00AB50DE" w:rsidRPr="005973E6" w:rsidRDefault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บริการ</w:t>
            </w:r>
          </w:p>
          <w:p w14:paraId="661E4CBF" w14:textId="77777777" w:rsidR="00AB50DE" w:rsidRPr="005973E6" w:rsidRDefault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33731647" w14:textId="77777777" w:rsidR="00AB50DE" w:rsidRPr="005973E6" w:rsidRDefault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F55D52" w:rsidRPr="005973E6" w14:paraId="11A1432D" w14:textId="77777777">
        <w:tc>
          <w:tcPr>
            <w:tcW w:w="2236" w:type="dxa"/>
          </w:tcPr>
          <w:p w14:paraId="356E4C2E" w14:textId="77777777" w:rsidR="00AB50DE" w:rsidRPr="005973E6" w:rsidRDefault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636D5501" w14:textId="77777777" w:rsidR="00AB50DE" w:rsidRPr="005973E6" w:rsidRDefault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7462EE76" w14:textId="77777777" w:rsidR="00AB50DE" w:rsidRPr="005973E6" w:rsidRDefault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126322AD" w14:textId="77777777" w:rsidR="00AB50DE" w:rsidRPr="005973E6" w:rsidRDefault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0035F96E" w14:textId="77777777" w:rsidR="00AB50DE" w:rsidRPr="005973E6" w:rsidRDefault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hideMark/>
          </w:tcPr>
          <w:p w14:paraId="31AE9561" w14:textId="77777777" w:rsidR="00AB50DE" w:rsidRPr="005973E6" w:rsidRDefault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11A5685C" w14:textId="77777777" w:rsidR="00AB50DE" w:rsidRPr="005973E6" w:rsidRDefault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  <w:tr w:rsidR="00F55D52" w:rsidRPr="005973E6" w14:paraId="39E213FB" w14:textId="77777777">
        <w:tc>
          <w:tcPr>
            <w:tcW w:w="2236" w:type="dxa"/>
          </w:tcPr>
          <w:p w14:paraId="729AE033" w14:textId="77777777" w:rsidR="00AB50DE" w:rsidRPr="005973E6" w:rsidRDefault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A97EFFA" w14:textId="77777777" w:rsidR="00AB50DE" w:rsidRPr="005973E6" w:rsidRDefault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DE0F93" w14:textId="77777777" w:rsidR="00AB50DE" w:rsidRPr="005973E6" w:rsidRDefault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087EB9" w14:textId="77777777" w:rsidR="00AB50DE" w:rsidRPr="005973E6" w:rsidRDefault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3F27705" w14:textId="77777777" w:rsidR="00AB50DE" w:rsidRPr="005973E6" w:rsidRDefault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7CCBF5F" w14:textId="77777777" w:rsidR="00AB50DE" w:rsidRPr="005973E6" w:rsidRDefault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D6A770" w14:textId="77777777" w:rsidR="00AB50DE" w:rsidRPr="005973E6" w:rsidRDefault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AC23B5" w:rsidRPr="005973E6" w14:paraId="718937D7" w14:textId="77777777">
        <w:tc>
          <w:tcPr>
            <w:tcW w:w="2236" w:type="dxa"/>
            <w:vAlign w:val="bottom"/>
            <w:hideMark/>
          </w:tcPr>
          <w:p w14:paraId="3125690A" w14:textId="77777777" w:rsidR="00AB50DE" w:rsidRPr="005973E6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</w:tcPr>
          <w:p w14:paraId="033B6AD8" w14:textId="717E5EEA" w:rsidR="00AB50DE" w:rsidRPr="005973E6" w:rsidRDefault="00021984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1,170,59</w:t>
            </w:r>
            <w:r w:rsidR="00A51A8E">
              <w:rPr>
                <w:rFonts w:ascii="Cordia New" w:eastAsia="Calibri" w:hAnsi="Cordia New" w:cs="Cordia New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197E9B84" w14:textId="62308051" w:rsidR="00AB50DE" w:rsidRPr="005973E6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1,200,930</w:t>
            </w:r>
          </w:p>
        </w:tc>
        <w:tc>
          <w:tcPr>
            <w:tcW w:w="1134" w:type="dxa"/>
          </w:tcPr>
          <w:p w14:paraId="2920CF87" w14:textId="292904C8" w:rsidR="00AB50DE" w:rsidRPr="005973E6" w:rsidRDefault="00021984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31,385</w:t>
            </w:r>
          </w:p>
        </w:tc>
        <w:tc>
          <w:tcPr>
            <w:tcW w:w="1134" w:type="dxa"/>
          </w:tcPr>
          <w:p w14:paraId="6AC63DD7" w14:textId="3FDE4519" w:rsidR="00AB50DE" w:rsidRPr="005973E6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20,534</w:t>
            </w:r>
          </w:p>
        </w:tc>
        <w:tc>
          <w:tcPr>
            <w:tcW w:w="1134" w:type="dxa"/>
          </w:tcPr>
          <w:p w14:paraId="523F4C1A" w14:textId="623E1790" w:rsidR="00AB50DE" w:rsidRPr="005973E6" w:rsidRDefault="00021984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1,201,97</w:t>
            </w:r>
            <w:r w:rsidR="004E62DC">
              <w:rPr>
                <w:rFonts w:ascii="Cordia New" w:eastAsia="Calibri" w:hAnsi="Cordia New" w:cs="Cordia New"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14:paraId="615769F8" w14:textId="179D1D50" w:rsidR="00AB50DE" w:rsidRPr="005973E6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1,221,464</w:t>
            </w:r>
          </w:p>
        </w:tc>
      </w:tr>
      <w:tr w:rsidR="00AC23B5" w:rsidRPr="005973E6" w14:paraId="273C6C87" w14:textId="77777777">
        <w:tc>
          <w:tcPr>
            <w:tcW w:w="2236" w:type="dxa"/>
            <w:vAlign w:val="bottom"/>
            <w:hideMark/>
          </w:tcPr>
          <w:p w14:paraId="383030C3" w14:textId="77777777" w:rsidR="00AB50DE" w:rsidRPr="005973E6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134" w:type="dxa"/>
            <w:vAlign w:val="bottom"/>
          </w:tcPr>
          <w:p w14:paraId="2BCB73D8" w14:textId="76D878F9" w:rsidR="00AB50DE" w:rsidRPr="005973E6" w:rsidRDefault="00021984" w:rsidP="008B49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727F87D" w14:textId="79B7879A" w:rsidR="00AB50DE" w:rsidRPr="005973E6" w:rsidRDefault="00AB50DE" w:rsidP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374B725" w14:textId="465DCA76" w:rsidR="00AB50DE" w:rsidRPr="005973E6" w:rsidRDefault="00021984" w:rsidP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6,72</w:t>
            </w:r>
            <w:r w:rsidR="00187DDF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bottom"/>
          </w:tcPr>
          <w:p w14:paraId="7FA2B0D9" w14:textId="4D0DB024" w:rsidR="00AB50DE" w:rsidRPr="005973E6" w:rsidRDefault="00AB50DE" w:rsidP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8,180</w:t>
            </w:r>
          </w:p>
        </w:tc>
        <w:tc>
          <w:tcPr>
            <w:tcW w:w="1134" w:type="dxa"/>
            <w:vAlign w:val="bottom"/>
          </w:tcPr>
          <w:p w14:paraId="1F676DB2" w14:textId="7F819B20" w:rsidR="00AB50DE" w:rsidRPr="005973E6" w:rsidRDefault="00021984" w:rsidP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6,72</w:t>
            </w:r>
            <w:r w:rsidR="00AF3808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bottom"/>
          </w:tcPr>
          <w:p w14:paraId="5DE7F8B0" w14:textId="017A4F1F" w:rsidR="00AB50DE" w:rsidRPr="005973E6" w:rsidRDefault="00AB50DE" w:rsidP="00AB50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973E6">
              <w:rPr>
                <w:rFonts w:ascii="Cordia New" w:eastAsia="Calibri" w:hAnsi="Cordia New" w:cs="Cordia New"/>
                <w:sz w:val="26"/>
                <w:szCs w:val="26"/>
              </w:rPr>
              <w:t>8,180</w:t>
            </w:r>
          </w:p>
        </w:tc>
      </w:tr>
      <w:tr w:rsidR="00AC23B5" w:rsidRPr="00616E3E" w14:paraId="6EFBFA4A" w14:textId="77777777">
        <w:tc>
          <w:tcPr>
            <w:tcW w:w="2236" w:type="dxa"/>
            <w:vAlign w:val="bottom"/>
            <w:hideMark/>
          </w:tcPr>
          <w:p w14:paraId="541C42CB" w14:textId="77777777" w:rsidR="00AB50DE" w:rsidRPr="005973E6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5B3B5816" w14:textId="1EB25A69" w:rsidR="00AB50DE" w:rsidRPr="005973E6" w:rsidRDefault="00A51A8E" w:rsidP="00AB50D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51A8E">
              <w:rPr>
                <w:rFonts w:ascii="Cordia New" w:hAnsi="Cordia New" w:cs="Cordia New"/>
                <w:sz w:val="26"/>
                <w:szCs w:val="26"/>
              </w:rPr>
              <w:t>1,170,591</w:t>
            </w:r>
          </w:p>
        </w:tc>
        <w:tc>
          <w:tcPr>
            <w:tcW w:w="1134" w:type="dxa"/>
          </w:tcPr>
          <w:p w14:paraId="0EAF24E1" w14:textId="10DA1988" w:rsidR="00AB50DE" w:rsidRPr="005973E6" w:rsidRDefault="00AB50DE" w:rsidP="00AB50D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1,200,930</w:t>
            </w:r>
          </w:p>
        </w:tc>
        <w:tc>
          <w:tcPr>
            <w:tcW w:w="1134" w:type="dxa"/>
            <w:vAlign w:val="bottom"/>
          </w:tcPr>
          <w:p w14:paraId="702679E4" w14:textId="149C31E6" w:rsidR="00AB50DE" w:rsidRPr="005973E6" w:rsidRDefault="00021984" w:rsidP="00AB50D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973E6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5973E6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5973E6">
              <w:rPr>
                <w:rFonts w:ascii="Cordia New" w:hAnsi="Cordia New" w:cs="Cordia New"/>
                <w:sz w:val="26"/>
                <w:szCs w:val="26"/>
              </w:rPr>
              <w:t>38,110</w:t>
            </w:r>
            <w:r w:rsidRPr="005973E6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0F1F1BD6" w14:textId="212B29AD" w:rsidR="00AB50DE" w:rsidRPr="005973E6" w:rsidRDefault="00AB50DE" w:rsidP="00AB50D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28,714</w:t>
            </w:r>
          </w:p>
        </w:tc>
        <w:tc>
          <w:tcPr>
            <w:tcW w:w="1134" w:type="dxa"/>
          </w:tcPr>
          <w:p w14:paraId="377BABE5" w14:textId="018E48CA" w:rsidR="00AB50DE" w:rsidRPr="005973E6" w:rsidRDefault="00021984" w:rsidP="00AB50D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E62DC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973E6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4E62DC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4E62DC">
              <w:rPr>
                <w:rFonts w:ascii="Cordia New" w:hAnsi="Cordia New" w:cs="Cordia New"/>
                <w:sz w:val="26"/>
                <w:szCs w:val="26"/>
              </w:rPr>
              <w:t>1,208,70</w:t>
            </w:r>
            <w:r w:rsidRPr="004E62DC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  <w:r w:rsidR="00CC27BF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14:paraId="1E7E5127" w14:textId="4C3A0F8F" w:rsidR="00AB50DE" w:rsidRPr="00616E3E" w:rsidRDefault="00AB50DE" w:rsidP="00AB50D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973E6">
              <w:rPr>
                <w:rFonts w:ascii="Cordia New" w:hAnsi="Cordia New" w:cs="Cordia New"/>
                <w:sz w:val="26"/>
                <w:szCs w:val="26"/>
              </w:rPr>
              <w:t>1,229,644</w:t>
            </w:r>
          </w:p>
        </w:tc>
      </w:tr>
    </w:tbl>
    <w:p w14:paraId="7F005CBE" w14:textId="77777777" w:rsidR="006D66B4" w:rsidRDefault="006D66B4" w:rsidP="007F6DC0">
      <w:pPr>
        <w:pStyle w:val="CordiaNew"/>
        <w:tabs>
          <w:tab w:val="clear" w:pos="4153"/>
          <w:tab w:val="left" w:pos="810"/>
        </w:tabs>
        <w:jc w:val="thaiDistribute"/>
        <w:rPr>
          <w:rFonts w:ascii="Cordia New" w:hAnsi="Cordia New" w:cs="Cordia New"/>
          <w:color w:val="auto"/>
          <w:sz w:val="26"/>
          <w:szCs w:val="26"/>
        </w:rPr>
      </w:pPr>
    </w:p>
    <w:p w14:paraId="3DCCD0C9" w14:textId="6CC250B8" w:rsidR="006C2DF1" w:rsidRDefault="006C2DF1" w:rsidP="007F6DC0">
      <w:pPr>
        <w:pStyle w:val="CordiaNew"/>
        <w:tabs>
          <w:tab w:val="clear" w:pos="4153"/>
          <w:tab w:val="left" w:pos="810"/>
        </w:tabs>
        <w:jc w:val="thaiDistribute"/>
        <w:rPr>
          <w:rFonts w:ascii="Cordia New" w:hAnsi="Cordia New" w:cs="Cordia New"/>
          <w:color w:val="auto"/>
          <w:sz w:val="26"/>
          <w:szCs w:val="26"/>
          <w:cs/>
        </w:rPr>
      </w:pPr>
      <w:r>
        <w:rPr>
          <w:rFonts w:ascii="Cordia New" w:hAnsi="Cordia New" w:cs="Cordia New"/>
          <w:color w:val="auto"/>
          <w:sz w:val="26"/>
          <w:szCs w:val="26"/>
          <w:cs/>
        </w:rPr>
        <w:br w:type="page"/>
      </w:r>
    </w:p>
    <w:p w14:paraId="759F9362" w14:textId="77777777" w:rsidR="006D66B4" w:rsidRPr="00616E3E" w:rsidRDefault="006D66B4" w:rsidP="007F6DC0">
      <w:pPr>
        <w:pStyle w:val="CordiaNew"/>
        <w:tabs>
          <w:tab w:val="clear" w:pos="4153"/>
          <w:tab w:val="left" w:pos="810"/>
        </w:tabs>
        <w:jc w:val="thaiDistribute"/>
        <w:rPr>
          <w:rFonts w:ascii="Cordia New" w:hAnsi="Cordia New" w:cs="Cordia New"/>
          <w:color w:val="auto"/>
          <w:sz w:val="26"/>
          <w:szCs w:val="26"/>
        </w:rPr>
      </w:pPr>
    </w:p>
    <w:p w14:paraId="521C73D8" w14:textId="44EB2A2B" w:rsidR="001C5189" w:rsidRPr="00616E3E" w:rsidRDefault="001C5189" w:rsidP="00AB50DE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16E3E">
        <w:rPr>
          <w:rFonts w:ascii="Cordia New" w:hAnsi="Cordia New" w:cs="Cordia New"/>
          <w:b/>
          <w:bCs/>
          <w:sz w:val="26"/>
          <w:szCs w:val="26"/>
          <w:cs/>
        </w:rPr>
        <w:t>รายได้อื่น</w:t>
      </w:r>
    </w:p>
    <w:p w14:paraId="2BBA1CDE" w14:textId="1DF23955" w:rsidR="00EF5132" w:rsidRPr="00616E3E" w:rsidRDefault="00EF5132" w:rsidP="00EF5132">
      <w:pPr>
        <w:pStyle w:val="CordiaNew"/>
        <w:tabs>
          <w:tab w:val="clear" w:pos="4153"/>
          <w:tab w:val="left" w:pos="450"/>
        </w:tabs>
        <w:jc w:val="thaiDistribute"/>
        <w:rPr>
          <w:rFonts w:ascii="Cordia New" w:hAnsi="Cordia New" w:cs="Cordia New"/>
          <w:sz w:val="26"/>
          <w:szCs w:val="26"/>
          <w:u w:val="single"/>
        </w:rPr>
      </w:pPr>
    </w:p>
    <w:tbl>
      <w:tblPr>
        <w:tblW w:w="9072" w:type="dxa"/>
        <w:tblInd w:w="261" w:type="dxa"/>
        <w:tblLayout w:type="fixed"/>
        <w:tblLook w:val="01E0" w:firstRow="1" w:lastRow="1" w:firstColumn="1" w:lastColumn="1" w:noHBand="0" w:noVBand="0"/>
      </w:tblPr>
      <w:tblGrid>
        <w:gridCol w:w="3699"/>
        <w:gridCol w:w="1170"/>
        <w:gridCol w:w="239"/>
        <w:gridCol w:w="1138"/>
        <w:gridCol w:w="238"/>
        <w:gridCol w:w="1130"/>
        <w:gridCol w:w="236"/>
        <w:gridCol w:w="1222"/>
      </w:tblGrid>
      <w:tr w:rsidR="00EF5132" w:rsidRPr="00616E3E" w14:paraId="665D9F44" w14:textId="77777777" w:rsidTr="001445BD">
        <w:trPr>
          <w:cantSplit/>
          <w:trHeight w:val="351"/>
          <w:tblHeader/>
        </w:trPr>
        <w:tc>
          <w:tcPr>
            <w:tcW w:w="3699" w:type="dxa"/>
          </w:tcPr>
          <w:p w14:paraId="5DBB6D0D" w14:textId="6EDCF350" w:rsidR="00EF5132" w:rsidRPr="00616E3E" w:rsidRDefault="00AB50DE" w:rsidP="00AB50DE">
            <w:pPr>
              <w:tabs>
                <w:tab w:val="clear" w:pos="454"/>
                <w:tab w:val="clear" w:pos="680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</w:tcPr>
          <w:p w14:paraId="7A538015" w14:textId="77777777" w:rsidR="00EF5132" w:rsidRPr="00616E3E" w:rsidRDefault="00EF5132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065A933" w14:textId="77777777" w:rsidR="00EF5132" w:rsidRPr="00616E3E" w:rsidRDefault="00EF5132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88" w:type="dxa"/>
            <w:gridSpan w:val="3"/>
            <w:tcBorders>
              <w:bottom w:val="single" w:sz="4" w:space="0" w:color="auto"/>
            </w:tcBorders>
          </w:tcPr>
          <w:p w14:paraId="0719083C" w14:textId="2E1CEFA7" w:rsidR="00EF5132" w:rsidRPr="00616E3E" w:rsidRDefault="00996D25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5132" w:rsidRPr="00616E3E" w14:paraId="1A4AFA31" w14:textId="77777777" w:rsidTr="001445BD">
        <w:trPr>
          <w:cantSplit/>
          <w:trHeight w:val="351"/>
          <w:tblHeader/>
        </w:trPr>
        <w:tc>
          <w:tcPr>
            <w:tcW w:w="3699" w:type="dxa"/>
          </w:tcPr>
          <w:p w14:paraId="30B3D9C2" w14:textId="77777777" w:rsidR="00EF5132" w:rsidRPr="00616E3E" w:rsidRDefault="00EF5132" w:rsidP="00AB50DE">
            <w:pPr>
              <w:tabs>
                <w:tab w:val="clear" w:pos="454"/>
                <w:tab w:val="clear" w:pos="680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373" w:type="dxa"/>
            <w:gridSpan w:val="7"/>
            <w:tcBorders>
              <w:bottom w:val="single" w:sz="4" w:space="0" w:color="auto"/>
            </w:tcBorders>
          </w:tcPr>
          <w:p w14:paraId="7EB5AA16" w14:textId="77777777" w:rsidR="00EF5132" w:rsidRPr="00616E3E" w:rsidRDefault="00EF5132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สำหรับปีสิ้นสุดวันที่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96D25" w:rsidRPr="00616E3E" w14:paraId="5B00016F" w14:textId="77777777" w:rsidTr="001445BD">
        <w:trPr>
          <w:cantSplit/>
          <w:trHeight w:val="351"/>
          <w:tblHeader/>
        </w:trPr>
        <w:tc>
          <w:tcPr>
            <w:tcW w:w="3699" w:type="dxa"/>
          </w:tcPr>
          <w:p w14:paraId="496CE85E" w14:textId="77777777" w:rsidR="00996D25" w:rsidRPr="00616E3E" w:rsidRDefault="00996D25" w:rsidP="00AB50DE">
            <w:pPr>
              <w:tabs>
                <w:tab w:val="clear" w:pos="454"/>
                <w:tab w:val="clear" w:pos="680"/>
              </w:tabs>
              <w:spacing w:line="380" w:lineRule="exact"/>
              <w:ind w:left="252" w:hanging="25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1B2B52" w14:textId="7A2EE6D1" w:rsidR="00996D25" w:rsidRPr="00616E3E" w:rsidRDefault="00996D25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39" w:type="dxa"/>
            <w:vAlign w:val="bottom"/>
          </w:tcPr>
          <w:p w14:paraId="1759EC71" w14:textId="77777777" w:rsidR="00996D25" w:rsidRPr="00616E3E" w:rsidRDefault="00996D25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6FD06412" w14:textId="3648CBB3" w:rsidR="00996D25" w:rsidRPr="00616E3E" w:rsidRDefault="00996D25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238" w:type="dxa"/>
            <w:vAlign w:val="bottom"/>
          </w:tcPr>
          <w:p w14:paraId="289BE925" w14:textId="77777777" w:rsidR="00996D25" w:rsidRPr="00616E3E" w:rsidRDefault="00996D25" w:rsidP="00AB50DE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004C0BC9" w14:textId="2D9BFB88" w:rsidR="00996D25" w:rsidRPr="00616E3E" w:rsidRDefault="00996D25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  <w:vAlign w:val="bottom"/>
          </w:tcPr>
          <w:p w14:paraId="006CBB3F" w14:textId="77777777" w:rsidR="00996D25" w:rsidRPr="00616E3E" w:rsidRDefault="00996D25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66580D38" w14:textId="1CC6BD35" w:rsidR="00996D25" w:rsidRPr="00616E3E" w:rsidRDefault="00996D25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EF5132" w:rsidRPr="00616E3E" w14:paraId="1D382106" w14:textId="77777777" w:rsidTr="001445BD">
        <w:trPr>
          <w:trHeight w:val="338"/>
        </w:trPr>
        <w:tc>
          <w:tcPr>
            <w:tcW w:w="3699" w:type="dxa"/>
          </w:tcPr>
          <w:p w14:paraId="2A43E78D" w14:textId="77777777" w:rsidR="00EF5132" w:rsidRPr="00616E3E" w:rsidRDefault="00EF5132" w:rsidP="00AB50DE">
            <w:pPr>
              <w:pStyle w:val="1"/>
              <w:widowControl/>
              <w:spacing w:line="380" w:lineRule="exact"/>
              <w:ind w:left="252" w:right="-241" w:hanging="252"/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A16D91A" w14:textId="77777777" w:rsidR="00EF5132" w:rsidRPr="00616E3E" w:rsidRDefault="00EF5132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9937BDC" w14:textId="77777777" w:rsidR="00EF5132" w:rsidRPr="00616E3E" w:rsidRDefault="00EF5132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A03705B" w14:textId="77777777" w:rsidR="00EF5132" w:rsidRPr="00616E3E" w:rsidRDefault="00EF5132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0FA06D6" w14:textId="77777777" w:rsidR="00EF5132" w:rsidRPr="00616E3E" w:rsidRDefault="00EF5132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2E506EC" w14:textId="77777777" w:rsidR="00EF5132" w:rsidRPr="00616E3E" w:rsidRDefault="00EF5132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477B02" w14:textId="77777777" w:rsidR="00EF5132" w:rsidRPr="00616E3E" w:rsidRDefault="00EF5132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5C46A516" w14:textId="77777777" w:rsidR="00EF5132" w:rsidRPr="00616E3E" w:rsidRDefault="00EF5132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B50DE" w:rsidRPr="00616E3E" w14:paraId="4401D6B1" w14:textId="77777777" w:rsidTr="001445BD">
        <w:trPr>
          <w:trHeight w:val="338"/>
        </w:trPr>
        <w:tc>
          <w:tcPr>
            <w:tcW w:w="3699" w:type="dxa"/>
          </w:tcPr>
          <w:p w14:paraId="7532BF15" w14:textId="6453C1E7" w:rsidR="00AB50DE" w:rsidRPr="00616E3E" w:rsidRDefault="00AB50DE" w:rsidP="00AB50DE">
            <w:pPr>
              <w:pStyle w:val="1"/>
              <w:widowControl/>
              <w:spacing w:line="380" w:lineRule="exact"/>
              <w:ind w:left="252" w:right="-241" w:hanging="252"/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170" w:type="dxa"/>
          </w:tcPr>
          <w:p w14:paraId="36D97414" w14:textId="7DE24265" w:rsidR="00AB50DE" w:rsidRPr="00616E3E" w:rsidRDefault="0097188A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1,93</w:t>
            </w:r>
            <w:r w:rsidR="00C72395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239" w:type="dxa"/>
            <w:vAlign w:val="bottom"/>
          </w:tcPr>
          <w:p w14:paraId="4F46E906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E666923" w14:textId="1998D50F" w:rsidR="00AB50DE" w:rsidRPr="00616E3E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1,763</w:t>
            </w:r>
          </w:p>
        </w:tc>
        <w:tc>
          <w:tcPr>
            <w:tcW w:w="238" w:type="dxa"/>
            <w:vAlign w:val="bottom"/>
          </w:tcPr>
          <w:p w14:paraId="69DC5B60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5AA4EDC" w14:textId="553D06BF" w:rsidR="00AB50DE" w:rsidRPr="00616E3E" w:rsidRDefault="0097188A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1,936</w:t>
            </w:r>
          </w:p>
        </w:tc>
        <w:tc>
          <w:tcPr>
            <w:tcW w:w="236" w:type="dxa"/>
            <w:vAlign w:val="bottom"/>
          </w:tcPr>
          <w:p w14:paraId="31A037B9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6A8679F7" w14:textId="286161E5" w:rsidR="00AB50DE" w:rsidRPr="00616E3E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1,763</w:t>
            </w:r>
          </w:p>
        </w:tc>
      </w:tr>
      <w:tr w:rsidR="00AB50DE" w:rsidRPr="00616E3E" w14:paraId="54BB9369" w14:textId="77777777" w:rsidTr="001445BD">
        <w:trPr>
          <w:trHeight w:val="113"/>
        </w:trPr>
        <w:tc>
          <w:tcPr>
            <w:tcW w:w="3699" w:type="dxa"/>
          </w:tcPr>
          <w:p w14:paraId="0D57A977" w14:textId="4ED822F6" w:rsidR="00AB50DE" w:rsidRPr="00616E3E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รายได้ดอกเบี้ยรับ</w:t>
            </w:r>
          </w:p>
        </w:tc>
        <w:tc>
          <w:tcPr>
            <w:tcW w:w="1170" w:type="dxa"/>
          </w:tcPr>
          <w:p w14:paraId="770CFC3D" w14:textId="1C3C93B7" w:rsidR="00AB50DE" w:rsidRPr="00616E3E" w:rsidRDefault="007742EB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C606A5">
              <w:rPr>
                <w:rFonts w:ascii="Cordia New" w:hAnsi="Cordia New" w:cs="Cordia New"/>
                <w:sz w:val="26"/>
                <w:szCs w:val="26"/>
              </w:rPr>
              <w:t>27</w:t>
            </w:r>
          </w:p>
        </w:tc>
        <w:tc>
          <w:tcPr>
            <w:tcW w:w="239" w:type="dxa"/>
            <w:vAlign w:val="bottom"/>
          </w:tcPr>
          <w:p w14:paraId="4835B156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EE10FC6" w14:textId="17326696" w:rsidR="00AB50DE" w:rsidRPr="00616E3E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1,150</w:t>
            </w:r>
          </w:p>
        </w:tc>
        <w:tc>
          <w:tcPr>
            <w:tcW w:w="238" w:type="dxa"/>
            <w:vAlign w:val="bottom"/>
          </w:tcPr>
          <w:p w14:paraId="2B270F79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489680E" w14:textId="68243BB8" w:rsidR="00AB50DE" w:rsidRPr="00616E3E" w:rsidRDefault="0097188A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508</w:t>
            </w:r>
          </w:p>
        </w:tc>
        <w:tc>
          <w:tcPr>
            <w:tcW w:w="236" w:type="dxa"/>
            <w:vAlign w:val="bottom"/>
          </w:tcPr>
          <w:p w14:paraId="7669A56B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4DFBECE3" w14:textId="3AF545DD" w:rsidR="00AB50DE" w:rsidRPr="00616E3E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817</w:t>
            </w:r>
          </w:p>
        </w:tc>
      </w:tr>
      <w:tr w:rsidR="00AB50DE" w:rsidRPr="00616E3E" w14:paraId="7AFCD552" w14:textId="77777777" w:rsidTr="001445BD">
        <w:trPr>
          <w:trHeight w:val="113"/>
        </w:trPr>
        <w:tc>
          <w:tcPr>
            <w:tcW w:w="3699" w:type="dxa"/>
          </w:tcPr>
          <w:p w14:paraId="7AE9A243" w14:textId="21F37B71" w:rsidR="00AB50DE" w:rsidRPr="00616E3E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กำไรจากการขายทรัพย์สิน</w:t>
            </w:r>
          </w:p>
        </w:tc>
        <w:tc>
          <w:tcPr>
            <w:tcW w:w="1170" w:type="dxa"/>
          </w:tcPr>
          <w:p w14:paraId="7002D16F" w14:textId="65F29A34" w:rsidR="00AB50DE" w:rsidRPr="00616E3E" w:rsidRDefault="0025394D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614</w:t>
            </w:r>
          </w:p>
        </w:tc>
        <w:tc>
          <w:tcPr>
            <w:tcW w:w="239" w:type="dxa"/>
            <w:vAlign w:val="bottom"/>
          </w:tcPr>
          <w:p w14:paraId="37297B26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D6622F7" w14:textId="03963C92" w:rsidR="00AB50DE" w:rsidRPr="00616E3E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2,919</w:t>
            </w:r>
          </w:p>
        </w:tc>
        <w:tc>
          <w:tcPr>
            <w:tcW w:w="238" w:type="dxa"/>
            <w:vAlign w:val="bottom"/>
          </w:tcPr>
          <w:p w14:paraId="6258467A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F94B3F9" w14:textId="1EAD80D0" w:rsidR="00AB50DE" w:rsidRPr="00616E3E" w:rsidRDefault="0097188A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595</w:t>
            </w:r>
          </w:p>
        </w:tc>
        <w:tc>
          <w:tcPr>
            <w:tcW w:w="236" w:type="dxa"/>
            <w:vAlign w:val="bottom"/>
          </w:tcPr>
          <w:p w14:paraId="36C948C0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62F8B9CD" w14:textId="6E86078C" w:rsidR="00AB50DE" w:rsidRPr="00616E3E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2,917</w:t>
            </w:r>
          </w:p>
        </w:tc>
      </w:tr>
      <w:tr w:rsidR="00AB50DE" w:rsidRPr="00616E3E" w14:paraId="366FEE8C" w14:textId="77777777" w:rsidTr="001445BD">
        <w:trPr>
          <w:trHeight w:val="113"/>
        </w:trPr>
        <w:tc>
          <w:tcPr>
            <w:tcW w:w="3699" w:type="dxa"/>
          </w:tcPr>
          <w:p w14:paraId="637E4D89" w14:textId="53DB35B9" w:rsidR="00AB50DE" w:rsidRPr="00616E3E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170" w:type="dxa"/>
          </w:tcPr>
          <w:p w14:paraId="7F7161B9" w14:textId="6FC80BA1" w:rsidR="00AB50DE" w:rsidRPr="00616E3E" w:rsidRDefault="00972AE3" w:rsidP="00972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BBEF80F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83F290C" w14:textId="359E69BB" w:rsidR="00AB50DE" w:rsidRPr="00616E3E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3,969</w:t>
            </w:r>
          </w:p>
        </w:tc>
        <w:tc>
          <w:tcPr>
            <w:tcW w:w="238" w:type="dxa"/>
            <w:vAlign w:val="bottom"/>
          </w:tcPr>
          <w:p w14:paraId="1A1683C8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CCA6200" w14:textId="0670F4D7" w:rsidR="00AB50DE" w:rsidRPr="00616E3E" w:rsidRDefault="00A4664C" w:rsidP="00E21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1E8BBE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4DE3C7AC" w14:textId="26DC8504" w:rsidR="00AB50DE" w:rsidRPr="00616E3E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3,969</w:t>
            </w:r>
          </w:p>
        </w:tc>
      </w:tr>
      <w:tr w:rsidR="00C55871" w:rsidRPr="00616E3E" w14:paraId="34BAFBB9" w14:textId="77777777" w:rsidTr="001445BD">
        <w:trPr>
          <w:trHeight w:val="113"/>
        </w:trPr>
        <w:tc>
          <w:tcPr>
            <w:tcW w:w="3699" w:type="dxa"/>
          </w:tcPr>
          <w:p w14:paraId="1EA10330" w14:textId="60B26AE7" w:rsidR="00C55871" w:rsidRPr="00616E3E" w:rsidRDefault="00C55871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รายได้จากค่าเช่า</w:t>
            </w:r>
          </w:p>
        </w:tc>
        <w:tc>
          <w:tcPr>
            <w:tcW w:w="1170" w:type="dxa"/>
          </w:tcPr>
          <w:p w14:paraId="22040C06" w14:textId="366BBFC9" w:rsidR="00C55871" w:rsidRDefault="001E282F" w:rsidP="00D9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78</w:t>
            </w:r>
          </w:p>
        </w:tc>
        <w:tc>
          <w:tcPr>
            <w:tcW w:w="239" w:type="dxa"/>
            <w:vAlign w:val="bottom"/>
          </w:tcPr>
          <w:p w14:paraId="104E15E1" w14:textId="77777777" w:rsidR="00C55871" w:rsidRPr="00616E3E" w:rsidRDefault="00C55871" w:rsidP="00D950D7">
            <w:pPr>
              <w:tabs>
                <w:tab w:val="clear" w:pos="454"/>
                <w:tab w:val="clear" w:pos="680"/>
                <w:tab w:val="left" w:pos="0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EAA0818" w14:textId="16823CD6" w:rsidR="00C55871" w:rsidRPr="00616E3E" w:rsidRDefault="001E282F" w:rsidP="00D95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60</w:t>
            </w:r>
          </w:p>
        </w:tc>
        <w:tc>
          <w:tcPr>
            <w:tcW w:w="238" w:type="dxa"/>
            <w:vAlign w:val="bottom"/>
          </w:tcPr>
          <w:p w14:paraId="7C0552C3" w14:textId="77777777" w:rsidR="00C55871" w:rsidRPr="00616E3E" w:rsidRDefault="00C55871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344FF11" w14:textId="357B447B" w:rsidR="00C55871" w:rsidRDefault="006821A6" w:rsidP="00682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769</w:t>
            </w:r>
          </w:p>
        </w:tc>
        <w:tc>
          <w:tcPr>
            <w:tcW w:w="236" w:type="dxa"/>
            <w:vAlign w:val="bottom"/>
          </w:tcPr>
          <w:p w14:paraId="38FA35AC" w14:textId="77777777" w:rsidR="00C55871" w:rsidRPr="00616E3E" w:rsidRDefault="00C55871" w:rsidP="006821A6">
            <w:pPr>
              <w:tabs>
                <w:tab w:val="clear" w:pos="454"/>
                <w:tab w:val="clear" w:pos="680"/>
                <w:tab w:val="left" w:pos="0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71E9E31E" w14:textId="64D40152" w:rsidR="00C55871" w:rsidRPr="00616E3E" w:rsidRDefault="006821A6" w:rsidP="00682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672</w:t>
            </w:r>
          </w:p>
        </w:tc>
      </w:tr>
      <w:tr w:rsidR="00C55871" w:rsidRPr="00616E3E" w14:paraId="46D82169" w14:textId="77777777" w:rsidTr="001445BD">
        <w:trPr>
          <w:trHeight w:val="113"/>
        </w:trPr>
        <w:tc>
          <w:tcPr>
            <w:tcW w:w="3699" w:type="dxa"/>
          </w:tcPr>
          <w:p w14:paraId="0E0BDED4" w14:textId="3D137450" w:rsidR="00C55871" w:rsidRDefault="00C55871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1170" w:type="dxa"/>
          </w:tcPr>
          <w:p w14:paraId="78701D97" w14:textId="0A20A199" w:rsidR="00C55871" w:rsidRDefault="00C73C10" w:rsidP="00A63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132</w:t>
            </w:r>
          </w:p>
        </w:tc>
        <w:tc>
          <w:tcPr>
            <w:tcW w:w="239" w:type="dxa"/>
            <w:vAlign w:val="bottom"/>
          </w:tcPr>
          <w:p w14:paraId="002C1B00" w14:textId="77777777" w:rsidR="00C55871" w:rsidRPr="00616E3E" w:rsidRDefault="00C55871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37148D44" w14:textId="6B16BAD9" w:rsidR="00C55871" w:rsidRPr="00616E3E" w:rsidRDefault="00C73C10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150</w:t>
            </w:r>
          </w:p>
        </w:tc>
        <w:tc>
          <w:tcPr>
            <w:tcW w:w="238" w:type="dxa"/>
            <w:vAlign w:val="bottom"/>
          </w:tcPr>
          <w:p w14:paraId="2A7C415F" w14:textId="77777777" w:rsidR="00C55871" w:rsidRPr="00616E3E" w:rsidRDefault="00C55871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BE4AF4D" w14:textId="68321C6B" w:rsidR="00C55871" w:rsidRDefault="00BD64BF" w:rsidP="00E93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1,688</w:t>
            </w:r>
          </w:p>
        </w:tc>
        <w:tc>
          <w:tcPr>
            <w:tcW w:w="236" w:type="dxa"/>
            <w:vAlign w:val="bottom"/>
          </w:tcPr>
          <w:p w14:paraId="0F261C5B" w14:textId="77777777" w:rsidR="00C55871" w:rsidRPr="00616E3E" w:rsidRDefault="00C55871" w:rsidP="00E930F7">
            <w:pPr>
              <w:tabs>
                <w:tab w:val="clear" w:pos="454"/>
                <w:tab w:val="clear" w:pos="680"/>
                <w:tab w:val="left" w:pos="0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441A7A71" w14:textId="4AE2B0AA" w:rsidR="00C55871" w:rsidRPr="00616E3E" w:rsidRDefault="00BD64BF" w:rsidP="00E93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1,484</w:t>
            </w:r>
          </w:p>
        </w:tc>
      </w:tr>
      <w:tr w:rsidR="00C55871" w:rsidRPr="00616E3E" w14:paraId="4AF9F766" w14:textId="77777777" w:rsidTr="001445BD">
        <w:trPr>
          <w:trHeight w:val="113"/>
        </w:trPr>
        <w:tc>
          <w:tcPr>
            <w:tcW w:w="3699" w:type="dxa"/>
          </w:tcPr>
          <w:p w14:paraId="1AB416BA" w14:textId="769C799E" w:rsidR="00C55871" w:rsidRDefault="00C55871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รายได้</w:t>
            </w:r>
            <w:r w:rsidR="00B93ADE">
              <w:rPr>
                <w:rFonts w:ascii="Cordia New" w:hAnsi="Cordia New" w:cs="Cordia New" w:hint="cs"/>
                <w:sz w:val="26"/>
                <w:szCs w:val="26"/>
                <w:cs/>
              </w:rPr>
              <w:t>จากเงินชดเชย</w:t>
            </w:r>
          </w:p>
        </w:tc>
        <w:tc>
          <w:tcPr>
            <w:tcW w:w="1170" w:type="dxa"/>
          </w:tcPr>
          <w:p w14:paraId="09D8A67B" w14:textId="10D170CF" w:rsidR="00C55871" w:rsidRDefault="0070441C" w:rsidP="00A63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2,229</w:t>
            </w:r>
          </w:p>
        </w:tc>
        <w:tc>
          <w:tcPr>
            <w:tcW w:w="239" w:type="dxa"/>
            <w:vAlign w:val="bottom"/>
          </w:tcPr>
          <w:p w14:paraId="5777660B" w14:textId="77777777" w:rsidR="00C55871" w:rsidRPr="00616E3E" w:rsidRDefault="00C55871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A929807" w14:textId="7975ADC0" w:rsidR="00C55871" w:rsidRPr="00616E3E" w:rsidRDefault="0070441C" w:rsidP="000A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4DF0AD4" w14:textId="77777777" w:rsidR="00C55871" w:rsidRPr="00616E3E" w:rsidRDefault="00C55871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BAF2906" w14:textId="38CA2FB2" w:rsidR="00C55871" w:rsidRDefault="006172B5" w:rsidP="000B3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1,8</w:t>
            </w:r>
            <w:r w:rsidR="00AF3023">
              <w:rPr>
                <w:rFonts w:ascii="Cordia New" w:hAnsi="Cordia New" w:cs="Cordia New"/>
                <w:sz w:val="26"/>
                <w:szCs w:val="26"/>
              </w:rPr>
              <w:t>79</w:t>
            </w:r>
          </w:p>
        </w:tc>
        <w:tc>
          <w:tcPr>
            <w:tcW w:w="236" w:type="dxa"/>
            <w:vAlign w:val="bottom"/>
          </w:tcPr>
          <w:p w14:paraId="09C5CC5C" w14:textId="77777777" w:rsidR="00C55871" w:rsidRPr="00616E3E" w:rsidRDefault="00C55871" w:rsidP="000B371D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</w:tcPr>
          <w:p w14:paraId="043D9E99" w14:textId="3F948C9E" w:rsidR="00C55871" w:rsidRPr="00616E3E" w:rsidRDefault="00AF3023" w:rsidP="000A1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B50DE" w:rsidRPr="00616E3E" w14:paraId="2AF13091" w14:textId="77777777" w:rsidTr="001445BD">
        <w:trPr>
          <w:trHeight w:val="113"/>
        </w:trPr>
        <w:tc>
          <w:tcPr>
            <w:tcW w:w="3699" w:type="dxa"/>
          </w:tcPr>
          <w:p w14:paraId="5090A18D" w14:textId="65596B51" w:rsidR="00AB50DE" w:rsidRPr="00616E3E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927450" w14:textId="2CFEB68A" w:rsidR="00AB50DE" w:rsidRPr="00616E3E" w:rsidRDefault="00EF7032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3,408</w:t>
            </w:r>
          </w:p>
        </w:tc>
        <w:tc>
          <w:tcPr>
            <w:tcW w:w="239" w:type="dxa"/>
            <w:vAlign w:val="bottom"/>
          </w:tcPr>
          <w:p w14:paraId="288515F4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14A7F2E8" w14:textId="1060E550" w:rsidR="00AB50DE" w:rsidRPr="00616E3E" w:rsidRDefault="00EF7032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4,580</w:t>
            </w:r>
          </w:p>
        </w:tc>
        <w:tc>
          <w:tcPr>
            <w:tcW w:w="238" w:type="dxa"/>
            <w:vAlign w:val="bottom"/>
          </w:tcPr>
          <w:p w14:paraId="0A1E69C7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4BCCB34F" w14:textId="400F2362" w:rsidR="00AB50DE" w:rsidRPr="00616E3E" w:rsidRDefault="00EF7032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3,188</w:t>
            </w:r>
          </w:p>
        </w:tc>
        <w:tc>
          <w:tcPr>
            <w:tcW w:w="236" w:type="dxa"/>
            <w:vAlign w:val="bottom"/>
          </w:tcPr>
          <w:p w14:paraId="0707CA80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50F03A16" w14:textId="6E50CBE3" w:rsidR="00AB50DE" w:rsidRPr="00616E3E" w:rsidRDefault="00EF7032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3,876</w:t>
            </w:r>
          </w:p>
        </w:tc>
      </w:tr>
      <w:tr w:rsidR="00AB50DE" w:rsidRPr="00616E3E" w14:paraId="1284C45B" w14:textId="77777777" w:rsidTr="001445BD">
        <w:trPr>
          <w:trHeight w:val="113"/>
        </w:trPr>
        <w:tc>
          <w:tcPr>
            <w:tcW w:w="3699" w:type="dxa"/>
          </w:tcPr>
          <w:p w14:paraId="1A781606" w14:textId="75F3E271" w:rsidR="00AB50DE" w:rsidRPr="00616E3E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BF1B3C2" w14:textId="550F4494" w:rsidR="00AB50DE" w:rsidRPr="00616E3E" w:rsidRDefault="00A6362C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9,126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39" w:type="dxa"/>
            <w:vAlign w:val="bottom"/>
          </w:tcPr>
          <w:p w14:paraId="5289C935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AF8C4C8" w14:textId="6EC0A910" w:rsidR="00AB50DE" w:rsidRPr="00616E3E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616E3E">
              <w:rPr>
                <w:rFonts w:ascii="Cordia New" w:hAnsi="Cordia New" w:cs="Cordia New"/>
                <w:noProof/>
                <w:sz w:val="26"/>
                <w:szCs w:val="26"/>
              </w:rPr>
              <w:t>14,591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38" w:type="dxa"/>
            <w:vAlign w:val="bottom"/>
          </w:tcPr>
          <w:p w14:paraId="04A1EDEC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331323A" w14:textId="3B031B8D" w:rsidR="00AB50DE" w:rsidRPr="00616E3E" w:rsidRDefault="00A4664C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10,563</w:t>
            </w:r>
          </w:p>
        </w:tc>
        <w:tc>
          <w:tcPr>
            <w:tcW w:w="236" w:type="dxa"/>
            <w:vAlign w:val="bottom"/>
          </w:tcPr>
          <w:p w14:paraId="2160BD74" w14:textId="77777777" w:rsidR="00AB50DE" w:rsidRPr="00616E3E" w:rsidRDefault="00AB50DE" w:rsidP="00AB50DE">
            <w:pPr>
              <w:tabs>
                <w:tab w:val="clear" w:pos="454"/>
                <w:tab w:val="clear" w:pos="680"/>
                <w:tab w:val="left" w:pos="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750D193" w14:textId="760CB4D6" w:rsidR="00AB50DE" w:rsidRPr="00616E3E" w:rsidRDefault="00AB50DE" w:rsidP="00AB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Pr="00616E3E">
              <w:rPr>
                <w:rFonts w:ascii="Cordia New" w:hAnsi="Cordia New" w:cs="Cordia New"/>
                <w:noProof/>
                <w:sz w:val="26"/>
                <w:szCs w:val="26"/>
              </w:rPr>
              <w:t>15,498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7FDDAA46" w14:textId="77777777" w:rsidR="00773086" w:rsidRPr="00616E3E" w:rsidRDefault="00773086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Cordia New" w:hAnsi="Cordia New" w:cs="Cordia New"/>
          <w:sz w:val="26"/>
          <w:szCs w:val="26"/>
          <w:u w:val="single"/>
        </w:rPr>
      </w:pPr>
    </w:p>
    <w:p w14:paraId="3B6A6EA3" w14:textId="2E2D7F40" w:rsidR="005753E0" w:rsidRPr="00616E3E" w:rsidRDefault="005753E0" w:rsidP="00AB50DE">
      <w:pPr>
        <w:pStyle w:val="CordiaNew"/>
        <w:numPr>
          <w:ilvl w:val="0"/>
          <w:numId w:val="16"/>
        </w:numPr>
        <w:tabs>
          <w:tab w:val="clear" w:pos="4153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16E3E">
        <w:rPr>
          <w:rFonts w:ascii="Cordia New" w:hAnsi="Cordia New" w:cs="Cordia New"/>
          <w:b/>
          <w:bCs/>
          <w:sz w:val="26"/>
          <w:szCs w:val="26"/>
          <w:cs/>
        </w:rPr>
        <w:t>ค่าใช้จ่ายตาม</w:t>
      </w:r>
      <w:r w:rsidR="0072178D" w:rsidRPr="00616E3E">
        <w:rPr>
          <w:rFonts w:ascii="Cordia New" w:hAnsi="Cordia New" w:cs="Cordia New"/>
          <w:b/>
          <w:bCs/>
          <w:sz w:val="26"/>
          <w:szCs w:val="26"/>
          <w:cs/>
        </w:rPr>
        <w:t>ธรรมชาติ</w:t>
      </w:r>
    </w:p>
    <w:p w14:paraId="26D58C95" w14:textId="77777777" w:rsidR="00691D21" w:rsidRPr="00616E3E" w:rsidRDefault="00691D21" w:rsidP="00AE6BB0">
      <w:pPr>
        <w:spacing w:line="240" w:lineRule="auto"/>
        <w:rPr>
          <w:rFonts w:ascii="Cordia New" w:hAnsi="Cordia New" w:cs="Cordia New"/>
          <w:sz w:val="26"/>
          <w:szCs w:val="26"/>
        </w:rPr>
      </w:pPr>
    </w:p>
    <w:tbl>
      <w:tblPr>
        <w:tblW w:w="9054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681"/>
        <w:gridCol w:w="1128"/>
        <w:gridCol w:w="237"/>
        <w:gridCol w:w="1146"/>
        <w:gridCol w:w="239"/>
        <w:gridCol w:w="1183"/>
        <w:gridCol w:w="241"/>
        <w:gridCol w:w="1199"/>
      </w:tblGrid>
      <w:tr w:rsidR="00DD2775" w:rsidRPr="00616E3E" w14:paraId="4DCC746F" w14:textId="77777777" w:rsidTr="008C0B5E">
        <w:trPr>
          <w:cantSplit/>
          <w:trHeight w:val="351"/>
          <w:tblHeader/>
        </w:trPr>
        <w:tc>
          <w:tcPr>
            <w:tcW w:w="3681" w:type="dxa"/>
          </w:tcPr>
          <w:p w14:paraId="5C926D7D" w14:textId="75735F59" w:rsidR="00DD2775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787F34D7" w14:textId="77777777" w:rsidR="00DD2775" w:rsidRPr="00616E3E" w:rsidRDefault="00DD277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431B138B" w14:textId="77777777" w:rsidR="00DD2775" w:rsidRPr="00616E3E" w:rsidRDefault="00DD277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23" w:type="dxa"/>
            <w:gridSpan w:val="3"/>
            <w:tcBorders>
              <w:bottom w:val="single" w:sz="4" w:space="0" w:color="auto"/>
            </w:tcBorders>
          </w:tcPr>
          <w:p w14:paraId="00C983A8" w14:textId="75428274" w:rsidR="00DD2775" w:rsidRPr="00616E3E" w:rsidRDefault="00996D2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2775" w:rsidRPr="00616E3E" w14:paraId="2B2E150A" w14:textId="77777777" w:rsidTr="008C0B5E">
        <w:trPr>
          <w:cantSplit/>
          <w:trHeight w:val="351"/>
          <w:tblHeader/>
        </w:trPr>
        <w:tc>
          <w:tcPr>
            <w:tcW w:w="3681" w:type="dxa"/>
          </w:tcPr>
          <w:p w14:paraId="379BAD34" w14:textId="77777777" w:rsidR="00DD2775" w:rsidRPr="00616E3E" w:rsidRDefault="00DD277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5373" w:type="dxa"/>
            <w:gridSpan w:val="7"/>
            <w:tcBorders>
              <w:bottom w:val="single" w:sz="4" w:space="0" w:color="auto"/>
            </w:tcBorders>
          </w:tcPr>
          <w:p w14:paraId="6A5071E4" w14:textId="77777777" w:rsidR="00DD2775" w:rsidRPr="00616E3E" w:rsidRDefault="00DD277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สำหรับปีสิ้นสุดวันที่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31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96D25" w:rsidRPr="00616E3E" w14:paraId="01566E92" w14:textId="77777777" w:rsidTr="008C0B5E">
        <w:trPr>
          <w:cantSplit/>
          <w:trHeight w:val="351"/>
          <w:tblHeader/>
        </w:trPr>
        <w:tc>
          <w:tcPr>
            <w:tcW w:w="3681" w:type="dxa"/>
          </w:tcPr>
          <w:p w14:paraId="21E9F8FA" w14:textId="77777777" w:rsidR="00996D25" w:rsidRPr="00616E3E" w:rsidRDefault="00996D2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8014838" w14:textId="64614A7E" w:rsidR="00996D25" w:rsidRPr="00616E3E" w:rsidRDefault="00996D2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37" w:type="dxa"/>
            <w:vAlign w:val="bottom"/>
          </w:tcPr>
          <w:p w14:paraId="543C4510" w14:textId="77777777" w:rsidR="00996D25" w:rsidRPr="00616E3E" w:rsidRDefault="00996D2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273263E9" w14:textId="060D9ABA" w:rsidR="00996D25" w:rsidRPr="00616E3E" w:rsidRDefault="00996D2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  <w:tc>
          <w:tcPr>
            <w:tcW w:w="239" w:type="dxa"/>
            <w:vAlign w:val="bottom"/>
          </w:tcPr>
          <w:p w14:paraId="532FA71A" w14:textId="77777777" w:rsidR="00996D25" w:rsidRPr="00616E3E" w:rsidRDefault="00996D2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662A78E5" w14:textId="3111E29E" w:rsidR="00996D25" w:rsidRPr="00616E3E" w:rsidRDefault="00996D2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  <w:tc>
          <w:tcPr>
            <w:tcW w:w="241" w:type="dxa"/>
            <w:vAlign w:val="bottom"/>
          </w:tcPr>
          <w:p w14:paraId="066CCAFA" w14:textId="77777777" w:rsidR="00996D25" w:rsidRPr="00616E3E" w:rsidRDefault="00996D2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6B38DDF" w14:textId="3A6C484D" w:rsidR="00996D25" w:rsidRPr="00616E3E" w:rsidRDefault="00996D2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DD2775" w:rsidRPr="00616E3E" w14:paraId="785A9F13" w14:textId="77777777" w:rsidTr="008C0B5E">
        <w:trPr>
          <w:trHeight w:val="338"/>
        </w:trPr>
        <w:tc>
          <w:tcPr>
            <w:tcW w:w="3681" w:type="dxa"/>
          </w:tcPr>
          <w:p w14:paraId="6BDC803F" w14:textId="77777777" w:rsidR="00DD2775" w:rsidRPr="00616E3E" w:rsidRDefault="00DD2775" w:rsidP="008C0B5E">
            <w:pPr>
              <w:pStyle w:val="1"/>
              <w:widowControl/>
              <w:spacing w:line="380" w:lineRule="exact"/>
              <w:ind w:left="252" w:right="-241" w:hanging="252"/>
              <w:rPr>
                <w:rFonts w:ascii="Cordia New" w:hAnsi="Cordia New" w:cs="Cord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8" w:type="dxa"/>
          </w:tcPr>
          <w:p w14:paraId="0530ED59" w14:textId="77777777" w:rsidR="00DD2775" w:rsidRPr="00616E3E" w:rsidRDefault="00DD277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10E231C" w14:textId="77777777" w:rsidR="00DD2775" w:rsidRPr="00616E3E" w:rsidRDefault="00DD277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</w:tcPr>
          <w:p w14:paraId="5665B05A" w14:textId="77777777" w:rsidR="00DD2775" w:rsidRPr="00616E3E" w:rsidRDefault="00DD277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62B5BF7" w14:textId="77777777" w:rsidR="00DD2775" w:rsidRPr="00616E3E" w:rsidRDefault="00DD277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3" w:type="dxa"/>
          </w:tcPr>
          <w:p w14:paraId="1873E275" w14:textId="77777777" w:rsidR="00DD2775" w:rsidRPr="00616E3E" w:rsidRDefault="00DD277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0C3602C" w14:textId="77777777" w:rsidR="00DD2775" w:rsidRPr="00616E3E" w:rsidRDefault="00DD277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524D3E44" w14:textId="77777777" w:rsidR="00DD2775" w:rsidRPr="00616E3E" w:rsidRDefault="00DD2775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C0B5E" w:rsidRPr="00616E3E" w14:paraId="75F364C6" w14:textId="77777777" w:rsidTr="008C0B5E">
        <w:trPr>
          <w:trHeight w:val="113"/>
        </w:trPr>
        <w:tc>
          <w:tcPr>
            <w:tcW w:w="3681" w:type="dxa"/>
          </w:tcPr>
          <w:p w14:paraId="47959D14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128" w:type="dxa"/>
            <w:vAlign w:val="bottom"/>
          </w:tcPr>
          <w:p w14:paraId="51B7E7CC" w14:textId="736FDA44" w:rsidR="008C0B5E" w:rsidRPr="00946940" w:rsidRDefault="00A07268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46940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36445D" w:rsidRPr="00946940">
              <w:rPr>
                <w:rFonts w:ascii="Cordia New" w:hAnsi="Cordia New" w:cs="Cordia New"/>
                <w:sz w:val="26"/>
                <w:szCs w:val="26"/>
              </w:rPr>
              <w:t>76,</w:t>
            </w:r>
            <w:r w:rsidR="003E70E6" w:rsidRPr="00946940">
              <w:rPr>
                <w:rFonts w:ascii="Cordia New" w:hAnsi="Cordia New" w:cs="Cordia New"/>
                <w:sz w:val="26"/>
                <w:szCs w:val="26"/>
              </w:rPr>
              <w:t>503</w:t>
            </w:r>
          </w:p>
        </w:tc>
        <w:tc>
          <w:tcPr>
            <w:tcW w:w="237" w:type="dxa"/>
            <w:vAlign w:val="bottom"/>
          </w:tcPr>
          <w:p w14:paraId="17446DA8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72F72C4" w14:textId="1659E0F9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828,305</w:t>
            </w:r>
          </w:p>
        </w:tc>
        <w:tc>
          <w:tcPr>
            <w:tcW w:w="239" w:type="dxa"/>
            <w:vAlign w:val="bottom"/>
          </w:tcPr>
          <w:p w14:paraId="32528D8A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3" w:type="dxa"/>
          </w:tcPr>
          <w:p w14:paraId="240CB3C9" w14:textId="08178DF1" w:rsidR="008C0B5E" w:rsidRPr="00616E3E" w:rsidRDefault="000C3F41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828,</w:t>
            </w:r>
            <w:r w:rsidR="004A4EA8">
              <w:rPr>
                <w:rFonts w:ascii="Cordia New" w:hAnsi="Cordia New" w:cs="Cordia New"/>
                <w:sz w:val="26"/>
                <w:szCs w:val="26"/>
              </w:rPr>
              <w:t>691</w:t>
            </w:r>
          </w:p>
        </w:tc>
        <w:tc>
          <w:tcPr>
            <w:tcW w:w="241" w:type="dxa"/>
            <w:vAlign w:val="bottom"/>
          </w:tcPr>
          <w:p w14:paraId="1659F8E5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4AE18A0" w14:textId="0363569F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768,050</w:t>
            </w:r>
          </w:p>
        </w:tc>
      </w:tr>
      <w:tr w:rsidR="008C0B5E" w:rsidRPr="00616E3E" w14:paraId="66064490" w14:textId="77777777" w:rsidTr="008C0B5E">
        <w:trPr>
          <w:trHeight w:val="113"/>
        </w:trPr>
        <w:tc>
          <w:tcPr>
            <w:tcW w:w="3681" w:type="dxa"/>
          </w:tcPr>
          <w:p w14:paraId="156DF80B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1128" w:type="dxa"/>
            <w:vAlign w:val="bottom"/>
          </w:tcPr>
          <w:p w14:paraId="36D17811" w14:textId="2C2914B8" w:rsidR="008C0B5E" w:rsidRPr="00946940" w:rsidRDefault="00A07268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46940">
              <w:rPr>
                <w:rFonts w:ascii="Cordia New" w:hAnsi="Cordia New" w:cs="Cordia New"/>
                <w:sz w:val="26"/>
                <w:szCs w:val="26"/>
              </w:rPr>
              <w:t>208,626</w:t>
            </w:r>
          </w:p>
        </w:tc>
        <w:tc>
          <w:tcPr>
            <w:tcW w:w="237" w:type="dxa"/>
            <w:vAlign w:val="bottom"/>
          </w:tcPr>
          <w:p w14:paraId="1CF7F540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6F886041" w14:textId="1118667C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204,244</w:t>
            </w:r>
          </w:p>
        </w:tc>
        <w:tc>
          <w:tcPr>
            <w:tcW w:w="239" w:type="dxa"/>
            <w:vAlign w:val="bottom"/>
          </w:tcPr>
          <w:p w14:paraId="5DE18CCE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3" w:type="dxa"/>
          </w:tcPr>
          <w:p w14:paraId="30E3A9F5" w14:textId="56B38225" w:rsidR="008C0B5E" w:rsidRPr="00616E3E" w:rsidRDefault="004A4EA8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184,809</w:t>
            </w:r>
          </w:p>
        </w:tc>
        <w:tc>
          <w:tcPr>
            <w:tcW w:w="241" w:type="dxa"/>
            <w:vAlign w:val="bottom"/>
          </w:tcPr>
          <w:p w14:paraId="28FBDDCB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1787AA7" w14:textId="032B2DCB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181,376</w:t>
            </w:r>
          </w:p>
        </w:tc>
      </w:tr>
      <w:tr w:rsidR="008C0B5E" w:rsidRPr="00616E3E" w14:paraId="6E23ACB9" w14:textId="77777777" w:rsidTr="008C0B5E">
        <w:trPr>
          <w:trHeight w:val="113"/>
        </w:trPr>
        <w:tc>
          <w:tcPr>
            <w:tcW w:w="3681" w:type="dxa"/>
          </w:tcPr>
          <w:p w14:paraId="198137BC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28" w:type="dxa"/>
            <w:vAlign w:val="bottom"/>
          </w:tcPr>
          <w:p w14:paraId="0D43DE99" w14:textId="42ADD803" w:rsidR="008C0B5E" w:rsidRPr="00946940" w:rsidRDefault="00A07268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46940">
              <w:rPr>
                <w:rFonts w:ascii="Cordia New" w:hAnsi="Cordia New" w:cs="Cordia New"/>
                <w:sz w:val="26"/>
                <w:szCs w:val="26"/>
              </w:rPr>
              <w:t>51,53</w:t>
            </w:r>
            <w:r w:rsidR="00E52277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237" w:type="dxa"/>
            <w:vAlign w:val="bottom"/>
          </w:tcPr>
          <w:p w14:paraId="7FBF4901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686098C2" w14:textId="70205519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52,682</w:t>
            </w:r>
          </w:p>
        </w:tc>
        <w:tc>
          <w:tcPr>
            <w:tcW w:w="239" w:type="dxa"/>
            <w:vAlign w:val="bottom"/>
          </w:tcPr>
          <w:p w14:paraId="5CD12BCF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3" w:type="dxa"/>
          </w:tcPr>
          <w:p w14:paraId="5F8A7C2A" w14:textId="72A22F31" w:rsidR="008C0B5E" w:rsidRPr="00616E3E" w:rsidRDefault="004A4EA8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50,01</w:t>
            </w:r>
            <w:r w:rsidR="00E52277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241" w:type="dxa"/>
            <w:vAlign w:val="bottom"/>
          </w:tcPr>
          <w:p w14:paraId="5ECA3A89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0F348D76" w14:textId="2A886AAA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51,008</w:t>
            </w:r>
          </w:p>
        </w:tc>
      </w:tr>
      <w:tr w:rsidR="008C0B5E" w:rsidRPr="00616E3E" w14:paraId="3291B9CC" w14:textId="77777777" w:rsidTr="008C0B5E">
        <w:trPr>
          <w:trHeight w:val="113"/>
        </w:trPr>
        <w:tc>
          <w:tcPr>
            <w:tcW w:w="3681" w:type="dxa"/>
          </w:tcPr>
          <w:p w14:paraId="4D21CDAD" w14:textId="750F5AC2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28" w:type="dxa"/>
            <w:vAlign w:val="bottom"/>
          </w:tcPr>
          <w:p w14:paraId="24DC495B" w14:textId="1E72EE54" w:rsidR="008C0B5E" w:rsidRPr="00946940" w:rsidRDefault="003E70E6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46940">
              <w:rPr>
                <w:rFonts w:ascii="Cordia New" w:hAnsi="Cordia New" w:cs="Cordia New"/>
                <w:sz w:val="26"/>
                <w:szCs w:val="26"/>
              </w:rPr>
              <w:t>245</w:t>
            </w:r>
          </w:p>
        </w:tc>
        <w:tc>
          <w:tcPr>
            <w:tcW w:w="237" w:type="dxa"/>
            <w:vAlign w:val="bottom"/>
          </w:tcPr>
          <w:p w14:paraId="31F6E3ED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6792D9F4" w14:textId="236D86D0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1,771</w:t>
            </w:r>
          </w:p>
        </w:tc>
        <w:tc>
          <w:tcPr>
            <w:tcW w:w="239" w:type="dxa"/>
            <w:vAlign w:val="bottom"/>
          </w:tcPr>
          <w:p w14:paraId="07C06433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3" w:type="dxa"/>
          </w:tcPr>
          <w:p w14:paraId="7AD0A3FC" w14:textId="56EF9B1C" w:rsidR="008C0B5E" w:rsidRPr="00616E3E" w:rsidRDefault="004A4EA8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190</w:t>
            </w:r>
          </w:p>
        </w:tc>
        <w:tc>
          <w:tcPr>
            <w:tcW w:w="241" w:type="dxa"/>
            <w:vAlign w:val="bottom"/>
          </w:tcPr>
          <w:p w14:paraId="312FE1E0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4F91470" w14:textId="4E70B749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187</w:t>
            </w:r>
          </w:p>
        </w:tc>
      </w:tr>
      <w:tr w:rsidR="008C0B5E" w:rsidRPr="00616E3E" w14:paraId="09555477" w14:textId="77777777" w:rsidTr="008C0B5E">
        <w:trPr>
          <w:trHeight w:val="113"/>
        </w:trPr>
        <w:tc>
          <w:tcPr>
            <w:tcW w:w="3681" w:type="dxa"/>
          </w:tcPr>
          <w:p w14:paraId="799B41EE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128" w:type="dxa"/>
            <w:vAlign w:val="bottom"/>
          </w:tcPr>
          <w:p w14:paraId="543D39BA" w14:textId="7EEEFAE0" w:rsidR="008C0B5E" w:rsidRPr="00946940" w:rsidRDefault="00A07268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46940">
              <w:rPr>
                <w:rFonts w:ascii="Cordia New" w:hAnsi="Cordia New" w:cs="Cordia New"/>
                <w:sz w:val="26"/>
                <w:szCs w:val="26"/>
              </w:rPr>
              <w:t>54,050</w:t>
            </w:r>
          </w:p>
        </w:tc>
        <w:tc>
          <w:tcPr>
            <w:tcW w:w="237" w:type="dxa"/>
            <w:vAlign w:val="bottom"/>
          </w:tcPr>
          <w:p w14:paraId="4BDC6E8F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628A438E" w14:textId="3BD98E3D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56,737</w:t>
            </w:r>
          </w:p>
        </w:tc>
        <w:tc>
          <w:tcPr>
            <w:tcW w:w="239" w:type="dxa"/>
            <w:vAlign w:val="bottom"/>
          </w:tcPr>
          <w:p w14:paraId="6D4E9618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3" w:type="dxa"/>
          </w:tcPr>
          <w:p w14:paraId="7AE10C0E" w14:textId="462286B2" w:rsidR="008C0B5E" w:rsidRPr="00616E3E" w:rsidRDefault="004A4EA8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49,883</w:t>
            </w:r>
          </w:p>
        </w:tc>
        <w:tc>
          <w:tcPr>
            <w:tcW w:w="241" w:type="dxa"/>
            <w:vAlign w:val="bottom"/>
          </w:tcPr>
          <w:p w14:paraId="2698604F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3EB38DD7" w14:textId="55344D90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52,332</w:t>
            </w:r>
          </w:p>
        </w:tc>
      </w:tr>
      <w:tr w:rsidR="008C0B5E" w:rsidRPr="00616E3E" w14:paraId="31E0BA04" w14:textId="77777777" w:rsidTr="008C0B5E">
        <w:trPr>
          <w:trHeight w:val="113"/>
        </w:trPr>
        <w:tc>
          <w:tcPr>
            <w:tcW w:w="3681" w:type="dxa"/>
          </w:tcPr>
          <w:p w14:paraId="2996072A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ค่าเดินทาง</w:t>
            </w:r>
          </w:p>
        </w:tc>
        <w:tc>
          <w:tcPr>
            <w:tcW w:w="1128" w:type="dxa"/>
            <w:vAlign w:val="bottom"/>
          </w:tcPr>
          <w:p w14:paraId="7B9D96FE" w14:textId="4BB82D68" w:rsidR="008C0B5E" w:rsidRPr="00946940" w:rsidRDefault="00A07268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46940">
              <w:rPr>
                <w:rFonts w:ascii="Cordia New" w:hAnsi="Cordia New" w:cs="Cordia New"/>
                <w:sz w:val="26"/>
                <w:szCs w:val="26"/>
              </w:rPr>
              <w:t>46,270</w:t>
            </w:r>
          </w:p>
        </w:tc>
        <w:tc>
          <w:tcPr>
            <w:tcW w:w="237" w:type="dxa"/>
            <w:vAlign w:val="bottom"/>
          </w:tcPr>
          <w:p w14:paraId="67B68C13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6128B434" w14:textId="2432883D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46,917</w:t>
            </w:r>
          </w:p>
        </w:tc>
        <w:tc>
          <w:tcPr>
            <w:tcW w:w="239" w:type="dxa"/>
            <w:vAlign w:val="bottom"/>
          </w:tcPr>
          <w:p w14:paraId="71962008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2757B763" w14:textId="52F3E91A" w:rsidR="008C0B5E" w:rsidRPr="00616E3E" w:rsidRDefault="004A4EA8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43,155</w:t>
            </w:r>
          </w:p>
        </w:tc>
        <w:tc>
          <w:tcPr>
            <w:tcW w:w="241" w:type="dxa"/>
            <w:vAlign w:val="bottom"/>
          </w:tcPr>
          <w:p w14:paraId="6B231AC4" w14:textId="77777777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3CC6CE2F" w14:textId="52906DF8" w:rsidR="008C0B5E" w:rsidRPr="00616E3E" w:rsidRDefault="008C0B5E" w:rsidP="008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43,974</w:t>
            </w:r>
          </w:p>
        </w:tc>
      </w:tr>
      <w:tr w:rsidR="00E52277" w:rsidRPr="00616E3E" w14:paraId="2070C116" w14:textId="77777777" w:rsidTr="00786D1E">
        <w:trPr>
          <w:trHeight w:val="113"/>
        </w:trPr>
        <w:tc>
          <w:tcPr>
            <w:tcW w:w="3681" w:type="dxa"/>
          </w:tcPr>
          <w:p w14:paraId="5BD85356" w14:textId="1C986B48" w:rsidR="00E52277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8" w:right="-72" w:hanging="34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การเปลี่ยนแปลงในสินค้าสำเร็จรูป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และสินค้าระหว่างทาง</w:t>
            </w:r>
          </w:p>
        </w:tc>
        <w:tc>
          <w:tcPr>
            <w:tcW w:w="1128" w:type="dxa"/>
            <w:vAlign w:val="bottom"/>
          </w:tcPr>
          <w:p w14:paraId="1501F970" w14:textId="2BA8A480" w:rsidR="00E52277" w:rsidRPr="00946940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46940">
              <w:rPr>
                <w:rFonts w:ascii="Cordia New" w:hAnsi="Cordia New" w:cs="Cordia New"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sz w:val="26"/>
                <w:szCs w:val="26"/>
              </w:rPr>
              <w:t>39,581</w:t>
            </w:r>
            <w:r w:rsidRPr="0094694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7" w:type="dxa"/>
            <w:vAlign w:val="bottom"/>
          </w:tcPr>
          <w:p w14:paraId="07CB0672" w14:textId="77777777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12C30534" w14:textId="42E2F69D" w:rsidR="00E52277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(53,392)</w:t>
            </w:r>
          </w:p>
        </w:tc>
        <w:tc>
          <w:tcPr>
            <w:tcW w:w="239" w:type="dxa"/>
            <w:vAlign w:val="bottom"/>
          </w:tcPr>
          <w:p w14:paraId="5EAB61CC" w14:textId="77777777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6FD3BB01" w14:textId="181BB942" w:rsidR="00E52277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(43,296)</w:t>
            </w:r>
          </w:p>
        </w:tc>
        <w:tc>
          <w:tcPr>
            <w:tcW w:w="241" w:type="dxa"/>
            <w:vAlign w:val="bottom"/>
          </w:tcPr>
          <w:p w14:paraId="28BA04C9" w14:textId="77777777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03564A65" w14:textId="7A9ED2BE" w:rsidR="00E52277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(41,555)</w:t>
            </w:r>
          </w:p>
        </w:tc>
      </w:tr>
      <w:tr w:rsidR="00E52277" w:rsidRPr="00616E3E" w14:paraId="1B14F33B" w14:textId="77777777">
        <w:trPr>
          <w:trHeight w:val="113"/>
        </w:trPr>
        <w:tc>
          <w:tcPr>
            <w:tcW w:w="3681" w:type="dxa"/>
          </w:tcPr>
          <w:p w14:paraId="154CF63C" w14:textId="632532FB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8" w:right="-72" w:hanging="348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128" w:type="dxa"/>
            <w:vAlign w:val="bottom"/>
          </w:tcPr>
          <w:p w14:paraId="448F19EA" w14:textId="0D003716" w:rsidR="00E52277" w:rsidRPr="00946940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46940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AD0CD6">
              <w:rPr>
                <w:rFonts w:ascii="Cordia New" w:hAnsi="Cordia New" w:cs="Cordia New"/>
                <w:sz w:val="26"/>
                <w:szCs w:val="26"/>
              </w:rPr>
              <w:t>0,247</w:t>
            </w:r>
          </w:p>
        </w:tc>
        <w:tc>
          <w:tcPr>
            <w:tcW w:w="237" w:type="dxa"/>
            <w:vAlign w:val="bottom"/>
          </w:tcPr>
          <w:p w14:paraId="40E1EFBD" w14:textId="77777777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6B6F54F" w14:textId="16D4CD39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158,019</w:t>
            </w:r>
          </w:p>
        </w:tc>
        <w:tc>
          <w:tcPr>
            <w:tcW w:w="239" w:type="dxa"/>
            <w:vAlign w:val="bottom"/>
          </w:tcPr>
          <w:p w14:paraId="23EDB4C3" w14:textId="77777777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713C673E" w14:textId="63E010BE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29,52</w:t>
            </w:r>
            <w:r w:rsidR="00AD0CD6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241" w:type="dxa"/>
            <w:vAlign w:val="bottom"/>
          </w:tcPr>
          <w:p w14:paraId="35519D86" w14:textId="77777777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1714FC04" w14:textId="182A8CAF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135,145</w:t>
            </w:r>
          </w:p>
        </w:tc>
      </w:tr>
      <w:tr w:rsidR="00E52277" w:rsidRPr="00616E3E" w14:paraId="09ECCCA4" w14:textId="77777777" w:rsidTr="00C01193">
        <w:trPr>
          <w:trHeight w:val="113"/>
        </w:trPr>
        <w:tc>
          <w:tcPr>
            <w:tcW w:w="3681" w:type="dxa"/>
          </w:tcPr>
          <w:p w14:paraId="02824D96" w14:textId="64E748F8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8" w:right="-72" w:hanging="348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BE718BB" w14:textId="6A2987A5" w:rsidR="00E52277" w:rsidRPr="00946940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46940">
              <w:rPr>
                <w:rFonts w:ascii="Cordia New" w:hAnsi="Cordia New" w:cs="Cordia New"/>
                <w:sz w:val="26"/>
                <w:szCs w:val="26"/>
              </w:rPr>
              <w:t>1,237,893</w:t>
            </w:r>
          </w:p>
        </w:tc>
        <w:tc>
          <w:tcPr>
            <w:tcW w:w="237" w:type="dxa"/>
            <w:vAlign w:val="bottom"/>
          </w:tcPr>
          <w:p w14:paraId="4BACA257" w14:textId="77777777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8DCBD5F" w14:textId="464DC097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1,295,283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39" w:type="dxa"/>
            <w:vAlign w:val="bottom"/>
          </w:tcPr>
          <w:p w14:paraId="0759B038" w14:textId="77777777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6CA0B7E" w14:textId="2BA8CEC5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1,142,976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41" w:type="dxa"/>
            <w:vAlign w:val="bottom"/>
          </w:tcPr>
          <w:p w14:paraId="6027AE9F" w14:textId="77777777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D62FF66" w14:textId="326614CC" w:rsidR="00E52277" w:rsidRPr="00616E3E" w:rsidRDefault="00E52277" w:rsidP="00E5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1,190,517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524B1398" w14:textId="6CB1BB01" w:rsidR="00F112E5" w:rsidRDefault="00DE7A50" w:rsidP="00DE411C">
      <w:pPr>
        <w:pStyle w:val="CordiaNew"/>
        <w:tabs>
          <w:tab w:val="clear" w:pos="4153"/>
          <w:tab w:val="left" w:pos="441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  <w:cs/>
        </w:rPr>
        <w:br w:type="page"/>
      </w:r>
    </w:p>
    <w:p w14:paraId="754C08E0" w14:textId="77777777" w:rsidR="006D66B4" w:rsidRDefault="006D66B4" w:rsidP="00DE411C">
      <w:pPr>
        <w:pStyle w:val="CordiaNew"/>
        <w:tabs>
          <w:tab w:val="clear" w:pos="4153"/>
          <w:tab w:val="left" w:pos="441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39BE15E" w14:textId="192C00A1" w:rsidR="00B9427B" w:rsidRPr="00616E3E" w:rsidRDefault="00B9427B" w:rsidP="008C0B5E">
      <w:pPr>
        <w:pStyle w:val="CordiaNew"/>
        <w:numPr>
          <w:ilvl w:val="0"/>
          <w:numId w:val="16"/>
        </w:numPr>
        <w:tabs>
          <w:tab w:val="clear" w:pos="4153"/>
          <w:tab w:val="clear" w:pos="8306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16E3E">
        <w:rPr>
          <w:rFonts w:ascii="Cordia New" w:hAnsi="Cordia New" w:cs="Cordia New"/>
          <w:b/>
          <w:bCs/>
          <w:sz w:val="26"/>
          <w:szCs w:val="26"/>
          <w:cs/>
        </w:rPr>
        <w:t>ส่วนงานดำเนินงาน</w:t>
      </w:r>
    </w:p>
    <w:p w14:paraId="5D486A45" w14:textId="77777777" w:rsidR="008C0B5E" w:rsidRDefault="008C0B5E" w:rsidP="007D5665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7378FA8F" w14:textId="77777777" w:rsidR="006C3E7E" w:rsidRPr="00262F10" w:rsidRDefault="006C3E7E" w:rsidP="007D5665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กลุ่ม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บริษัทดำเนินธุรกิจหลักในส่วนงานที่รายงานเพียงส่วนงานเดียว คือส่วนงานธุรกิจตัวแทนจำหน่ายเครื่องมือและอุปกรณ์ทางการแพทย์ และให้บริการเครื่องมือแพทย์ ซึ่งดำเนินธุรกิจในเขตภูมิศาสตร์ในประเทศไทย ดังนั้น รายได้ กำไรจากการดำเนินงาน และสินทรัพย์ที่แสดงอยู่ในงบการเงิน จึงถือเป็นรายงานตามส่วนงานดำเนินงานและเขตภูมิศาสตร์แล้ว</w:t>
      </w:r>
    </w:p>
    <w:p w14:paraId="0331452D" w14:textId="77777777" w:rsidR="006C3E7E" w:rsidRDefault="006C3E7E" w:rsidP="007D5665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14378154" w14:textId="77777777" w:rsidR="006C3E7E" w:rsidRPr="0099766F" w:rsidRDefault="006C3E7E" w:rsidP="007D5665">
      <w:pPr>
        <w:pStyle w:val="CordiaNew"/>
        <w:tabs>
          <w:tab w:val="left" w:pos="360"/>
        </w:tabs>
        <w:ind w:left="360"/>
        <w:jc w:val="thaiDistribute"/>
        <w:rPr>
          <w:rFonts w:asciiTheme="minorBidi" w:hAnsiTheme="minorBidi" w:cs="Cordia New"/>
          <w:color w:val="auto"/>
          <w:sz w:val="26"/>
          <w:szCs w:val="26"/>
        </w:rPr>
      </w:pP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นอกจากนี้ </w:t>
      </w:r>
      <w:r w:rsidRPr="0099766F">
        <w:rPr>
          <w:rFonts w:asciiTheme="minorBidi" w:hAnsiTheme="minorBidi" w:cs="Cordia New"/>
          <w:color w:val="auto"/>
          <w:sz w:val="26"/>
          <w:szCs w:val="26"/>
          <w:cs/>
        </w:rPr>
        <w:t>ค่าใช้จ่ายของกลุ่มบริษัท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Pr="0099766F">
        <w:rPr>
          <w:rFonts w:asciiTheme="minorBidi" w:hAnsiTheme="minorBidi" w:cs="Cordia New"/>
          <w:color w:val="auto"/>
          <w:sz w:val="26"/>
          <w:szCs w:val="26"/>
          <w:cs/>
        </w:rPr>
        <w:t>เช่น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Pr="0099766F">
        <w:rPr>
          <w:rFonts w:asciiTheme="minorBidi" w:hAnsiTheme="minorBidi" w:cs="Cordia New"/>
          <w:color w:val="auto"/>
          <w:sz w:val="26"/>
          <w:szCs w:val="26"/>
          <w:cs/>
        </w:rPr>
        <w:t>ค่าใช้จ่ายในการขาย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และ</w:t>
      </w:r>
      <w:r w:rsidRPr="0099766F">
        <w:rPr>
          <w:rFonts w:asciiTheme="minorBidi" w:hAnsiTheme="minorBidi" w:cs="Cordia New"/>
          <w:color w:val="auto"/>
          <w:sz w:val="26"/>
          <w:szCs w:val="26"/>
          <w:cs/>
        </w:rPr>
        <w:t>ค่าใช้จ่ายในการบริหาร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Pr="0099766F">
        <w:rPr>
          <w:rFonts w:asciiTheme="minorBidi" w:hAnsiTheme="minorBidi" w:cs="Cordia New"/>
          <w:color w:val="auto"/>
          <w:sz w:val="26"/>
          <w:szCs w:val="26"/>
          <w:cs/>
        </w:rPr>
        <w:t>เป็น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ค่าใช้จ่ายที่เกิดจาก</w:t>
      </w:r>
      <w:r w:rsidRPr="0099766F">
        <w:rPr>
          <w:rFonts w:asciiTheme="minorBidi" w:hAnsiTheme="minorBidi" w:cs="Cordia New"/>
          <w:color w:val="auto"/>
          <w:sz w:val="26"/>
          <w:szCs w:val="26"/>
          <w:cs/>
        </w:rPr>
        <w:t>การ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ดำเนินงานและการ</w:t>
      </w:r>
      <w:r w:rsidRPr="0099766F">
        <w:rPr>
          <w:rFonts w:asciiTheme="minorBidi" w:hAnsiTheme="minorBidi" w:cs="Cordia New"/>
          <w:color w:val="auto"/>
          <w:sz w:val="26"/>
          <w:szCs w:val="26"/>
          <w:cs/>
        </w:rPr>
        <w:t>บริหาร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จัดการ</w:t>
      </w:r>
      <w:r w:rsidRPr="0099766F">
        <w:rPr>
          <w:rFonts w:asciiTheme="minorBidi" w:hAnsiTheme="minorBidi" w:cs="Cordia New"/>
          <w:color w:val="auto"/>
          <w:sz w:val="26"/>
          <w:szCs w:val="26"/>
          <w:cs/>
        </w:rPr>
        <w:t xml:space="preserve">โดยรวมของกลุ่มบริษัท 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โดยฝ่ายบริหารระดับสูงของกลุ่มบริษัท</w:t>
      </w:r>
      <w:r w:rsidRPr="0099766F">
        <w:rPr>
          <w:rFonts w:asciiTheme="minorBidi" w:hAnsiTheme="minorBidi" w:cs="Cordia New"/>
          <w:color w:val="auto"/>
          <w:sz w:val="26"/>
          <w:szCs w:val="26"/>
          <w:cs/>
        </w:rPr>
        <w:t>ไม่ได้</w:t>
      </w:r>
      <w:r>
        <w:rPr>
          <w:rFonts w:asciiTheme="minorBidi" w:hAnsiTheme="minorBidi" w:cs="Cordia New" w:hint="cs"/>
          <w:color w:val="auto"/>
          <w:sz w:val="26"/>
          <w:szCs w:val="26"/>
          <w:cs/>
        </w:rPr>
        <w:t>นำ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ค่าใช้จ่ายดังกล่าว</w:t>
      </w:r>
      <w:r>
        <w:rPr>
          <w:rFonts w:asciiTheme="minorBidi" w:hAnsiTheme="minorBidi" w:cs="Cordia New" w:hint="cs"/>
          <w:color w:val="auto"/>
          <w:sz w:val="26"/>
          <w:szCs w:val="26"/>
          <w:cs/>
        </w:rPr>
        <w:t>เพื่อใช้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ในการพิจารณาผลการดำเนินงานของแต่ละกลุ่มผลิตภัณฑ์ ดังนั้น กลุ่มบริษัทจึงไม่มีการปันส่วนค่าใช้จ่ายเหล่านี้ให้กับแต่ละประเภทของสินค้าและบริการ ตามท</w:t>
      </w:r>
      <w:r>
        <w:rPr>
          <w:rFonts w:asciiTheme="minorBidi" w:hAnsiTheme="minorBidi" w:cs="Cordia New" w:hint="cs"/>
          <w:color w:val="auto"/>
          <w:sz w:val="26"/>
          <w:szCs w:val="26"/>
          <w:cs/>
        </w:rPr>
        <w:t>ี่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แสดงไว้ใน</w:t>
      </w:r>
      <w:r w:rsidRPr="0099766F">
        <w:rPr>
          <w:rFonts w:asciiTheme="minorBidi" w:hAnsiTheme="minorBidi" w:cstheme="minorBidi"/>
          <w:sz w:val="26"/>
          <w:szCs w:val="26"/>
          <w:cs/>
        </w:rPr>
        <w:t>ข้อมูลการจำแนกรายได้ตามประเภทของสินค้าหรือบริการ</w:t>
      </w:r>
    </w:p>
    <w:p w14:paraId="129F8BB7" w14:textId="77777777" w:rsidR="00FF089E" w:rsidRPr="00616E3E" w:rsidRDefault="00FF089E" w:rsidP="007D5665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="Cordia New" w:hAnsi="Cordia New" w:cs="Cordia New"/>
          <w:sz w:val="26"/>
          <w:szCs w:val="26"/>
          <w:u w:val="single"/>
          <w:cs/>
        </w:rPr>
      </w:pPr>
    </w:p>
    <w:p w14:paraId="2BD73556" w14:textId="77777777" w:rsidR="008C0B5E" w:rsidRDefault="005C745D" w:rsidP="008C0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16E3E">
        <w:rPr>
          <w:rFonts w:ascii="Cordia New" w:hAnsi="Cordia New" w:cs="Cordia New"/>
          <w:sz w:val="26"/>
          <w:szCs w:val="26"/>
          <w:cs/>
          <w:lang w:val="en-GB"/>
        </w:rPr>
        <w:t>บ</w:t>
      </w:r>
      <w:r w:rsidR="002C04ED" w:rsidRPr="00616E3E">
        <w:rPr>
          <w:rFonts w:ascii="Cordia New" w:hAnsi="Cordia New" w:cs="Cordia New"/>
          <w:sz w:val="26"/>
          <w:szCs w:val="26"/>
          <w:cs/>
          <w:lang w:val="en-GB"/>
        </w:rPr>
        <w:t>ริษัท</w:t>
      </w:r>
      <w:r w:rsidR="00BC6B78" w:rsidRPr="00616E3E">
        <w:rPr>
          <w:rFonts w:ascii="Cordia New" w:hAnsi="Cordia New" w:cs="Cordia New"/>
          <w:sz w:val="26"/>
          <w:szCs w:val="26"/>
          <w:cs/>
          <w:lang w:val="en-GB"/>
        </w:rPr>
        <w:t>และบริษัท</w:t>
      </w:r>
      <w:r w:rsidRPr="00616E3E">
        <w:rPr>
          <w:rFonts w:ascii="Cordia New" w:hAnsi="Cordia New" w:cs="Cordia New"/>
          <w:sz w:val="26"/>
          <w:szCs w:val="26"/>
          <w:cs/>
          <w:lang w:val="en-GB"/>
        </w:rPr>
        <w:t>ย่อย</w:t>
      </w:r>
      <w:r w:rsidR="002C04ED" w:rsidRPr="00616E3E">
        <w:rPr>
          <w:rFonts w:ascii="Cordia New" w:hAnsi="Cordia New" w:cs="Cordia New"/>
          <w:sz w:val="26"/>
          <w:szCs w:val="26"/>
          <w:cs/>
          <w:lang w:val="en-GB"/>
        </w:rPr>
        <w:t>ไม่มีลูกค้ารายใหญ่</w:t>
      </w:r>
    </w:p>
    <w:p w14:paraId="6FD757F7" w14:textId="5CC99CFF" w:rsidR="00DA6C42" w:rsidRDefault="00DA6C42" w:rsidP="00B8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6B4791D" w14:textId="7A2EC8B9" w:rsidR="008961C8" w:rsidRPr="00D369FD" w:rsidRDefault="00645126" w:rsidP="00DA6C42">
      <w:pPr>
        <w:pStyle w:val="CordiaNew"/>
        <w:numPr>
          <w:ilvl w:val="0"/>
          <w:numId w:val="16"/>
        </w:numPr>
        <w:tabs>
          <w:tab w:val="clear" w:pos="4153"/>
          <w:tab w:val="left" w:pos="720"/>
        </w:tabs>
        <w:ind w:hanging="387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  <w:r w:rsidRPr="00D369FD">
        <w:rPr>
          <w:rFonts w:ascii="Cordia New" w:hAnsi="Cordia New" w:cs="Cordia New"/>
          <w:b/>
          <w:bCs/>
          <w:color w:val="auto"/>
          <w:sz w:val="26"/>
          <w:szCs w:val="26"/>
          <w:cs/>
        </w:rPr>
        <w:t>เครื่องมือทางการเงิน</w:t>
      </w:r>
      <w:r w:rsidR="00C362C8" w:rsidRPr="00D369FD">
        <w:rPr>
          <w:rFonts w:ascii="Cordia New" w:hAnsi="Cordia New" w:cs="Cordia New"/>
          <w:b/>
          <w:bCs/>
          <w:color w:val="auto"/>
          <w:sz w:val="26"/>
          <w:szCs w:val="26"/>
          <w:cs/>
        </w:rPr>
        <w:t xml:space="preserve"> </w:t>
      </w:r>
    </w:p>
    <w:p w14:paraId="280C923F" w14:textId="77777777" w:rsidR="008961C8" w:rsidRPr="00616E3E" w:rsidRDefault="008961C8" w:rsidP="00DA6C42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</w:p>
    <w:p w14:paraId="7B6F4C86" w14:textId="3A959240" w:rsidR="00BA6764" w:rsidRPr="00616E3E" w:rsidRDefault="00BA6764" w:rsidP="00B85D37">
      <w:pPr>
        <w:pStyle w:val="CordiaNew"/>
        <w:numPr>
          <w:ilvl w:val="1"/>
          <w:numId w:val="32"/>
        </w:numPr>
        <w:tabs>
          <w:tab w:val="clear" w:pos="4153"/>
        </w:tabs>
        <w:ind w:left="900" w:hanging="540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  <w:r w:rsidRPr="00616E3E">
        <w:rPr>
          <w:rFonts w:ascii="Cordia New" w:hAnsi="Cordia New" w:cs="Cordia New"/>
          <w:color w:val="auto"/>
          <w:sz w:val="26"/>
          <w:szCs w:val="26"/>
          <w:cs/>
        </w:rPr>
        <w:t xml:space="preserve">มูลค่าตามบัญชีของสินทรัพย์ทางการเงินและหนี้สินทางการเงิน ณ วันที่ </w:t>
      </w:r>
      <w:r w:rsidRPr="00616E3E">
        <w:rPr>
          <w:rFonts w:ascii="Cordia New" w:hAnsi="Cordia New" w:cs="Cordia New"/>
          <w:color w:val="auto"/>
          <w:sz w:val="26"/>
          <w:szCs w:val="26"/>
        </w:rPr>
        <w:t xml:space="preserve">31 </w:t>
      </w:r>
      <w:r w:rsidRPr="00616E3E">
        <w:rPr>
          <w:rFonts w:ascii="Cordia New" w:hAnsi="Cordia New" w:cs="Cordia New"/>
          <w:color w:val="auto"/>
          <w:sz w:val="26"/>
          <w:szCs w:val="26"/>
          <w:cs/>
        </w:rPr>
        <w:t xml:space="preserve">ธันวาคม </w:t>
      </w:r>
      <w:r w:rsidRPr="00616E3E">
        <w:rPr>
          <w:rFonts w:ascii="Cordia New" w:hAnsi="Cordia New" w:cs="Cordia New"/>
          <w:color w:val="auto"/>
          <w:sz w:val="26"/>
          <w:szCs w:val="26"/>
        </w:rPr>
        <w:t>256</w:t>
      </w:r>
      <w:r w:rsidR="00DA6C42">
        <w:rPr>
          <w:rFonts w:ascii="Cordia New" w:hAnsi="Cordia New" w:cs="Cordia New"/>
          <w:color w:val="auto"/>
          <w:sz w:val="26"/>
          <w:szCs w:val="26"/>
        </w:rPr>
        <w:t>8</w:t>
      </w:r>
      <w:r w:rsidRPr="00616E3E">
        <w:rPr>
          <w:rFonts w:ascii="Cordia New" w:hAnsi="Cordia New" w:cs="Cordia New"/>
          <w:color w:val="auto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color w:val="auto"/>
          <w:sz w:val="26"/>
          <w:szCs w:val="26"/>
          <w:cs/>
        </w:rPr>
        <w:t xml:space="preserve">และ </w:t>
      </w:r>
      <w:r w:rsidRPr="00616E3E">
        <w:rPr>
          <w:rFonts w:ascii="Cordia New" w:hAnsi="Cordia New" w:cs="Cordia New"/>
          <w:color w:val="auto"/>
          <w:sz w:val="26"/>
          <w:szCs w:val="26"/>
        </w:rPr>
        <w:t>256</w:t>
      </w:r>
      <w:r w:rsidR="00DA6C42">
        <w:rPr>
          <w:rFonts w:ascii="Cordia New" w:hAnsi="Cordia New" w:cs="Cordia New"/>
          <w:color w:val="auto"/>
          <w:sz w:val="26"/>
          <w:szCs w:val="26"/>
        </w:rPr>
        <w:t>7</w:t>
      </w:r>
      <w:r w:rsidRPr="00616E3E">
        <w:rPr>
          <w:rFonts w:ascii="Cordia New" w:hAnsi="Cordia New" w:cs="Cordia New"/>
          <w:color w:val="auto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color w:val="auto"/>
          <w:sz w:val="26"/>
          <w:szCs w:val="26"/>
          <w:cs/>
        </w:rPr>
        <w:t>มีดังต่อไปนี้</w:t>
      </w:r>
    </w:p>
    <w:tbl>
      <w:tblPr>
        <w:tblW w:w="8530" w:type="dxa"/>
        <w:tblInd w:w="801" w:type="dxa"/>
        <w:tblLayout w:type="fixed"/>
        <w:tblLook w:val="0000" w:firstRow="0" w:lastRow="0" w:firstColumn="0" w:lastColumn="0" w:noHBand="0" w:noVBand="0"/>
      </w:tblPr>
      <w:tblGrid>
        <w:gridCol w:w="3769"/>
        <w:gridCol w:w="1188"/>
        <w:gridCol w:w="1179"/>
        <w:gridCol w:w="1197"/>
        <w:gridCol w:w="1197"/>
      </w:tblGrid>
      <w:tr w:rsidR="00DA6C42" w:rsidRPr="00616E3E" w14:paraId="1D0F6F63" w14:textId="77777777" w:rsidTr="00DA6C42">
        <w:trPr>
          <w:tblHeader/>
        </w:trPr>
        <w:tc>
          <w:tcPr>
            <w:tcW w:w="3769" w:type="dxa"/>
          </w:tcPr>
          <w:p w14:paraId="5040EC74" w14:textId="77777777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67" w:type="dxa"/>
            <w:gridSpan w:val="2"/>
            <w:vAlign w:val="bottom"/>
          </w:tcPr>
          <w:p w14:paraId="65BBF2E2" w14:textId="77777777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94" w:type="dxa"/>
            <w:gridSpan w:val="2"/>
            <w:vAlign w:val="bottom"/>
          </w:tcPr>
          <w:p w14:paraId="7661B2A6" w14:textId="77777777" w:rsidR="00DA6C42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AE5E2C" w:rsidRPr="00616E3E" w14:paraId="39EAA48A" w14:textId="77777777" w:rsidTr="00DA6C42">
        <w:trPr>
          <w:tblHeader/>
        </w:trPr>
        <w:tc>
          <w:tcPr>
            <w:tcW w:w="3769" w:type="dxa"/>
          </w:tcPr>
          <w:p w14:paraId="1E3B50B5" w14:textId="3CE4EB8D" w:rsidR="00833EB4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2367" w:type="dxa"/>
            <w:gridSpan w:val="2"/>
            <w:vAlign w:val="bottom"/>
          </w:tcPr>
          <w:p w14:paraId="6493FAFB" w14:textId="77777777" w:rsidR="00833EB4" w:rsidRPr="00616E3E" w:rsidRDefault="00833EB4" w:rsidP="00F103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369FD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4" w:type="dxa"/>
            <w:gridSpan w:val="2"/>
            <w:vAlign w:val="bottom"/>
          </w:tcPr>
          <w:p w14:paraId="1C10571D" w14:textId="1EED8438" w:rsidR="00833EB4" w:rsidRPr="00616E3E" w:rsidRDefault="00996D25" w:rsidP="00F103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7A2A" w:rsidRPr="00616E3E" w14:paraId="34986C55" w14:textId="77777777" w:rsidTr="00DA6C42">
        <w:trPr>
          <w:trHeight w:val="345"/>
          <w:tblHeader/>
        </w:trPr>
        <w:tc>
          <w:tcPr>
            <w:tcW w:w="3769" w:type="dxa"/>
            <w:vAlign w:val="bottom"/>
          </w:tcPr>
          <w:p w14:paraId="79B71407" w14:textId="23F01E11" w:rsidR="00EF7A2A" w:rsidRPr="00616E3E" w:rsidRDefault="00EF7A2A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3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bottom"/>
          </w:tcPr>
          <w:p w14:paraId="7F883ED5" w14:textId="215F8043" w:rsidR="00EF7A2A" w:rsidRPr="00616E3E" w:rsidRDefault="00EF7A2A" w:rsidP="00F103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DA6C42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179" w:type="dxa"/>
            <w:vAlign w:val="bottom"/>
          </w:tcPr>
          <w:p w14:paraId="28DF7FF8" w14:textId="07ECCD1E" w:rsidR="00EF7A2A" w:rsidRPr="00616E3E" w:rsidRDefault="00EF7A2A" w:rsidP="00F103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DA6C42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197" w:type="dxa"/>
            <w:vAlign w:val="bottom"/>
          </w:tcPr>
          <w:p w14:paraId="213D1A0C" w14:textId="7F7377DE" w:rsidR="00EF7A2A" w:rsidRPr="00616E3E" w:rsidRDefault="00EF7A2A" w:rsidP="00F103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DA6C42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197" w:type="dxa"/>
            <w:vAlign w:val="bottom"/>
          </w:tcPr>
          <w:p w14:paraId="401D06BE" w14:textId="72979FF0" w:rsidR="00EF7A2A" w:rsidRPr="00616E3E" w:rsidRDefault="00EF7A2A" w:rsidP="00F103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DA6C42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</w:tr>
      <w:tr w:rsidR="00AE5E2C" w:rsidRPr="00616E3E" w14:paraId="73FAC0DF" w14:textId="77777777" w:rsidTr="00DA6C42">
        <w:trPr>
          <w:tblHeader/>
        </w:trPr>
        <w:tc>
          <w:tcPr>
            <w:tcW w:w="3769" w:type="dxa"/>
          </w:tcPr>
          <w:p w14:paraId="58C348CE" w14:textId="77777777" w:rsidR="00134CF3" w:rsidRPr="00616E3E" w:rsidRDefault="00134CF3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56CCE625" w14:textId="77777777" w:rsidR="00134CF3" w:rsidRPr="00616E3E" w:rsidRDefault="00134CF3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79" w:type="dxa"/>
          </w:tcPr>
          <w:p w14:paraId="0DA5F515" w14:textId="77777777" w:rsidR="00134CF3" w:rsidRPr="00616E3E" w:rsidRDefault="00134CF3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7" w:type="dxa"/>
          </w:tcPr>
          <w:p w14:paraId="32B7DFBA" w14:textId="77777777" w:rsidR="00134CF3" w:rsidRPr="00616E3E" w:rsidRDefault="00134CF3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7" w:type="dxa"/>
          </w:tcPr>
          <w:p w14:paraId="530EA5C8" w14:textId="77777777" w:rsidR="00134CF3" w:rsidRPr="00616E3E" w:rsidRDefault="00134CF3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</w:tr>
      <w:tr w:rsidR="00AE5E2C" w:rsidRPr="00616E3E" w14:paraId="4B86739B" w14:textId="77777777" w:rsidTr="00DA6C42">
        <w:tc>
          <w:tcPr>
            <w:tcW w:w="3769" w:type="dxa"/>
          </w:tcPr>
          <w:p w14:paraId="00A76F1C" w14:textId="30747D45" w:rsidR="00134CF3" w:rsidRPr="00616E3E" w:rsidRDefault="00134CF3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325E4743" w14:textId="77777777" w:rsidR="00134CF3" w:rsidRPr="00616E3E" w:rsidRDefault="00134CF3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79" w:type="dxa"/>
          </w:tcPr>
          <w:p w14:paraId="65E090C2" w14:textId="77777777" w:rsidR="00134CF3" w:rsidRPr="00616E3E" w:rsidRDefault="00134CF3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7" w:type="dxa"/>
          </w:tcPr>
          <w:p w14:paraId="731E4963" w14:textId="77777777" w:rsidR="00134CF3" w:rsidRPr="00616E3E" w:rsidRDefault="00134CF3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7" w:type="dxa"/>
          </w:tcPr>
          <w:p w14:paraId="6BF25A7E" w14:textId="77777777" w:rsidR="00134CF3" w:rsidRPr="00616E3E" w:rsidRDefault="00134CF3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</w:tr>
      <w:tr w:rsidR="00AE5E2C" w:rsidRPr="00616E3E" w14:paraId="3AA43772" w14:textId="77777777" w:rsidTr="00DA6C42">
        <w:tc>
          <w:tcPr>
            <w:tcW w:w="3769" w:type="dxa"/>
          </w:tcPr>
          <w:p w14:paraId="3E6BE8B2" w14:textId="0381783E" w:rsidR="00134CF3" w:rsidRPr="00616E3E" w:rsidRDefault="00134CF3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i/>
                <w:iCs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188" w:type="dxa"/>
          </w:tcPr>
          <w:p w14:paraId="4CCADD6A" w14:textId="77777777" w:rsidR="00134CF3" w:rsidRPr="00616E3E" w:rsidRDefault="00134CF3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79" w:type="dxa"/>
          </w:tcPr>
          <w:p w14:paraId="1D9D02CD" w14:textId="77777777" w:rsidR="00134CF3" w:rsidRPr="00616E3E" w:rsidRDefault="00134CF3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7" w:type="dxa"/>
          </w:tcPr>
          <w:p w14:paraId="2B813D67" w14:textId="77777777" w:rsidR="00134CF3" w:rsidRPr="00616E3E" w:rsidRDefault="00134CF3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7" w:type="dxa"/>
          </w:tcPr>
          <w:p w14:paraId="181D6479" w14:textId="77777777" w:rsidR="00134CF3" w:rsidRPr="00616E3E" w:rsidRDefault="00134CF3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</w:tr>
      <w:tr w:rsidR="00DA6C42" w:rsidRPr="00616E3E" w14:paraId="55D85072" w14:textId="77777777" w:rsidTr="00DA6C42">
        <w:tc>
          <w:tcPr>
            <w:tcW w:w="3769" w:type="dxa"/>
          </w:tcPr>
          <w:p w14:paraId="6B014BDB" w14:textId="794CF638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8" w:type="dxa"/>
            <w:vAlign w:val="center"/>
          </w:tcPr>
          <w:p w14:paraId="2BC7FFFB" w14:textId="268326F8" w:rsidR="00DA6C42" w:rsidRPr="00616E3E" w:rsidRDefault="003D750F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21,956</w:t>
            </w:r>
          </w:p>
        </w:tc>
        <w:tc>
          <w:tcPr>
            <w:tcW w:w="1179" w:type="dxa"/>
            <w:vAlign w:val="center"/>
          </w:tcPr>
          <w:p w14:paraId="32B3F78F" w14:textId="7E40ACDF" w:rsidR="00DA6C42" w:rsidRPr="00616E3E" w:rsidRDefault="001B4EE1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79,000</w:t>
            </w:r>
          </w:p>
        </w:tc>
        <w:tc>
          <w:tcPr>
            <w:tcW w:w="1197" w:type="dxa"/>
            <w:vAlign w:val="center"/>
          </w:tcPr>
          <w:p w14:paraId="3D2CE558" w14:textId="1971B644" w:rsidR="00DA6C42" w:rsidRPr="00BA0587" w:rsidRDefault="00106AD4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19,679</w:t>
            </w:r>
          </w:p>
        </w:tc>
        <w:tc>
          <w:tcPr>
            <w:tcW w:w="1197" w:type="dxa"/>
            <w:vAlign w:val="center"/>
          </w:tcPr>
          <w:p w14:paraId="7E6723E0" w14:textId="7C613683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76,796</w:t>
            </w:r>
          </w:p>
        </w:tc>
      </w:tr>
      <w:tr w:rsidR="00DA6C42" w:rsidRPr="00616E3E" w14:paraId="4E989BE7" w14:textId="77777777" w:rsidTr="00DA6C42">
        <w:tc>
          <w:tcPr>
            <w:tcW w:w="3769" w:type="dxa"/>
          </w:tcPr>
          <w:p w14:paraId="6A81BA78" w14:textId="75336FD1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ลูกค้าทั่วไป</w:t>
            </w:r>
          </w:p>
        </w:tc>
        <w:tc>
          <w:tcPr>
            <w:tcW w:w="1188" w:type="dxa"/>
            <w:vAlign w:val="center"/>
          </w:tcPr>
          <w:p w14:paraId="0DDB8A47" w14:textId="3FA8DF6C" w:rsidR="00DA6C42" w:rsidRPr="00616E3E" w:rsidRDefault="003D750F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326,595</w:t>
            </w:r>
          </w:p>
        </w:tc>
        <w:tc>
          <w:tcPr>
            <w:tcW w:w="1179" w:type="dxa"/>
            <w:vAlign w:val="center"/>
          </w:tcPr>
          <w:p w14:paraId="3A5482DC" w14:textId="06C47E5F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418,503</w:t>
            </w:r>
          </w:p>
        </w:tc>
        <w:tc>
          <w:tcPr>
            <w:tcW w:w="1197" w:type="dxa"/>
            <w:vAlign w:val="center"/>
          </w:tcPr>
          <w:p w14:paraId="572D0D2F" w14:textId="57BD89EA" w:rsidR="00DA6C42" w:rsidRPr="00BA0587" w:rsidRDefault="009B3518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310,219</w:t>
            </w:r>
          </w:p>
        </w:tc>
        <w:tc>
          <w:tcPr>
            <w:tcW w:w="1197" w:type="dxa"/>
            <w:vAlign w:val="center"/>
          </w:tcPr>
          <w:p w14:paraId="765FA70D" w14:textId="38752CE9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397,765</w:t>
            </w:r>
          </w:p>
        </w:tc>
      </w:tr>
      <w:tr w:rsidR="00DA6C42" w:rsidRPr="00616E3E" w14:paraId="45FBC04B" w14:textId="77777777" w:rsidTr="00DA6C42">
        <w:tc>
          <w:tcPr>
            <w:tcW w:w="3769" w:type="dxa"/>
          </w:tcPr>
          <w:p w14:paraId="4FA1C243" w14:textId="055A7BED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color w:val="FFFFFF" w:themeColor="background1"/>
                <w:sz w:val="26"/>
                <w:szCs w:val="26"/>
                <w:cs/>
              </w:rPr>
              <w:t xml:space="preserve">ลูกหนี้การค้า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บุคคลและบริษัทที่เกี่ยวข้อง</w:t>
            </w:r>
            <w:r w:rsidR="009B3518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188" w:type="dxa"/>
            <w:vAlign w:val="center"/>
          </w:tcPr>
          <w:p w14:paraId="0BA659E9" w14:textId="49C314FE" w:rsidR="00DA6C42" w:rsidRPr="00D30465" w:rsidRDefault="009B3518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  <w:tc>
          <w:tcPr>
            <w:tcW w:w="1179" w:type="dxa"/>
            <w:vAlign w:val="center"/>
          </w:tcPr>
          <w:p w14:paraId="07D403C2" w14:textId="3B30A9DA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289</w:t>
            </w:r>
          </w:p>
        </w:tc>
        <w:tc>
          <w:tcPr>
            <w:tcW w:w="1197" w:type="dxa"/>
            <w:vAlign w:val="center"/>
          </w:tcPr>
          <w:p w14:paraId="6BA0E139" w14:textId="7524701F" w:rsidR="00DA6C42" w:rsidRPr="00BA0587" w:rsidRDefault="00106AD4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595</w:t>
            </w:r>
          </w:p>
        </w:tc>
        <w:tc>
          <w:tcPr>
            <w:tcW w:w="1197" w:type="dxa"/>
            <w:vAlign w:val="center"/>
          </w:tcPr>
          <w:p w14:paraId="15ED26F2" w14:textId="0248C116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366</w:t>
            </w:r>
          </w:p>
        </w:tc>
      </w:tr>
      <w:tr w:rsidR="00DA6C42" w:rsidRPr="00616E3E" w14:paraId="77AE9B10" w14:textId="77777777" w:rsidTr="00DA6C42">
        <w:tc>
          <w:tcPr>
            <w:tcW w:w="3769" w:type="dxa"/>
          </w:tcPr>
          <w:p w14:paraId="0616D390" w14:textId="477801B8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ลูกหนี้อื่น </w:t>
            </w:r>
            <w:r w:rsidR="00625545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บุคคลและบริษัทที่เกี่ยวข้อง</w:t>
            </w:r>
            <w:r w:rsidR="009B3518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188" w:type="dxa"/>
            <w:vAlign w:val="center"/>
          </w:tcPr>
          <w:p w14:paraId="34BEDE3B" w14:textId="48A73E62" w:rsidR="00DA6C42" w:rsidRPr="00D30465" w:rsidRDefault="009B3518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157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center"/>
          </w:tcPr>
          <w:p w14:paraId="196049A3" w14:textId="54F0D188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8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center"/>
          </w:tcPr>
          <w:p w14:paraId="1DF5C1A4" w14:textId="7FC482CD" w:rsidR="00DA6C42" w:rsidRPr="00BA0587" w:rsidRDefault="00106AD4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44</w:t>
            </w:r>
          </w:p>
        </w:tc>
        <w:tc>
          <w:tcPr>
            <w:tcW w:w="1197" w:type="dxa"/>
            <w:vAlign w:val="center"/>
          </w:tcPr>
          <w:p w14:paraId="781278BB" w14:textId="3C2425AF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45</w:t>
            </w:r>
          </w:p>
        </w:tc>
      </w:tr>
      <w:tr w:rsidR="00DA6C42" w:rsidRPr="00616E3E" w14:paraId="6EA91A8A" w14:textId="77777777" w:rsidTr="00DA6C42">
        <w:tc>
          <w:tcPr>
            <w:tcW w:w="3769" w:type="dxa"/>
          </w:tcPr>
          <w:p w14:paraId="352B023C" w14:textId="3DADEF7D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188" w:type="dxa"/>
            <w:vAlign w:val="center"/>
          </w:tcPr>
          <w:p w14:paraId="4E01880B" w14:textId="6A458980" w:rsidR="00DA6C42" w:rsidRPr="00616E3E" w:rsidRDefault="003D750F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BB6E62">
              <w:rPr>
                <w:rFonts w:ascii="Cordia New" w:hAnsi="Cordia New" w:cs="Cordia New"/>
                <w:sz w:val="26"/>
                <w:szCs w:val="26"/>
              </w:rPr>
              <w:t>7,130</w:t>
            </w:r>
          </w:p>
        </w:tc>
        <w:tc>
          <w:tcPr>
            <w:tcW w:w="1179" w:type="dxa"/>
            <w:vAlign w:val="center"/>
          </w:tcPr>
          <w:p w14:paraId="2BCCFC71" w14:textId="35A3373B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8,234</w:t>
            </w:r>
          </w:p>
        </w:tc>
        <w:tc>
          <w:tcPr>
            <w:tcW w:w="1197" w:type="dxa"/>
            <w:vAlign w:val="center"/>
          </w:tcPr>
          <w:p w14:paraId="71FD4AD9" w14:textId="772E2186" w:rsidR="00DA6C42" w:rsidRPr="00BA0587" w:rsidRDefault="00BB6E6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15,463</w:t>
            </w:r>
          </w:p>
        </w:tc>
        <w:tc>
          <w:tcPr>
            <w:tcW w:w="1197" w:type="dxa"/>
            <w:vAlign w:val="center"/>
          </w:tcPr>
          <w:p w14:paraId="1D2D51D5" w14:textId="51C6895C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5,026</w:t>
            </w:r>
          </w:p>
        </w:tc>
      </w:tr>
      <w:tr w:rsidR="00DA6C42" w:rsidRPr="00616E3E" w14:paraId="24356F8E" w14:textId="77777777" w:rsidTr="00DA6C42">
        <w:tc>
          <w:tcPr>
            <w:tcW w:w="3769" w:type="dxa"/>
          </w:tcPr>
          <w:p w14:paraId="0DB2D556" w14:textId="4E18AC44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88" w:type="dxa"/>
            <w:vAlign w:val="center"/>
          </w:tcPr>
          <w:p w14:paraId="20AEF46C" w14:textId="398F9BE4" w:rsidR="00DA6C42" w:rsidRPr="00616E3E" w:rsidRDefault="003D750F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75,98</w:t>
            </w:r>
            <w:r w:rsidR="00BB6E62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179" w:type="dxa"/>
            <w:vAlign w:val="center"/>
          </w:tcPr>
          <w:p w14:paraId="72E3A534" w14:textId="1D5B537C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BB6E62">
              <w:rPr>
                <w:rFonts w:ascii="Cordia New" w:hAnsi="Cordia New" w:cs="Cordia New"/>
                <w:sz w:val="26"/>
                <w:szCs w:val="26"/>
              </w:rPr>
              <w:t>5,213</w:t>
            </w:r>
          </w:p>
        </w:tc>
        <w:tc>
          <w:tcPr>
            <w:tcW w:w="1197" w:type="dxa"/>
            <w:vAlign w:val="center"/>
          </w:tcPr>
          <w:p w14:paraId="2245B128" w14:textId="52E2CEB4" w:rsidR="00DA6C42" w:rsidRPr="00BA0587" w:rsidRDefault="00106AD4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72,84</w:t>
            </w:r>
            <w:r w:rsidR="00BB6E62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197" w:type="dxa"/>
            <w:vAlign w:val="center"/>
          </w:tcPr>
          <w:p w14:paraId="66AA0958" w14:textId="489076A6" w:rsidR="00DA6C42" w:rsidRPr="00616E3E" w:rsidRDefault="00DA6C42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121,976</w:t>
            </w:r>
          </w:p>
        </w:tc>
      </w:tr>
      <w:tr w:rsidR="007A30E7" w:rsidRPr="00616E3E" w14:paraId="4DE46967" w14:textId="77777777" w:rsidTr="00DA6C42">
        <w:tc>
          <w:tcPr>
            <w:tcW w:w="3769" w:type="dxa"/>
          </w:tcPr>
          <w:p w14:paraId="0FD76F20" w14:textId="6B808D53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เงินรอเรียกคืนจากกรมบังคับคดี</w:t>
            </w:r>
          </w:p>
        </w:tc>
        <w:tc>
          <w:tcPr>
            <w:tcW w:w="1188" w:type="dxa"/>
            <w:vAlign w:val="center"/>
          </w:tcPr>
          <w:p w14:paraId="56CEE475" w14:textId="0BEDD9BE" w:rsidR="007A30E7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2,450</w:t>
            </w:r>
          </w:p>
        </w:tc>
        <w:tc>
          <w:tcPr>
            <w:tcW w:w="1179" w:type="dxa"/>
            <w:vAlign w:val="center"/>
          </w:tcPr>
          <w:p w14:paraId="5A1F416E" w14:textId="5CEDEBA6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14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center"/>
          </w:tcPr>
          <w:p w14:paraId="7C1E0C7F" w14:textId="63510D25" w:rsidR="007A30E7" w:rsidRPr="00BA0587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2,450</w:t>
            </w:r>
          </w:p>
        </w:tc>
        <w:tc>
          <w:tcPr>
            <w:tcW w:w="1197" w:type="dxa"/>
            <w:vAlign w:val="center"/>
          </w:tcPr>
          <w:p w14:paraId="27D267CA" w14:textId="1219A970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13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A30E7" w:rsidRPr="00616E3E" w14:paraId="6F652E08" w14:textId="77777777" w:rsidTr="00DA6C42">
        <w:tc>
          <w:tcPr>
            <w:tcW w:w="3769" w:type="dxa"/>
          </w:tcPr>
          <w:p w14:paraId="29D861E8" w14:textId="3B098C26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88" w:type="dxa"/>
            <w:vAlign w:val="center"/>
          </w:tcPr>
          <w:p w14:paraId="6D30D1D4" w14:textId="359EC5E6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E81FFA"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179" w:type="dxa"/>
            <w:vAlign w:val="center"/>
          </w:tcPr>
          <w:p w14:paraId="04EE95F9" w14:textId="50A96378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1,053</w:t>
            </w:r>
          </w:p>
        </w:tc>
        <w:tc>
          <w:tcPr>
            <w:tcW w:w="1197" w:type="dxa"/>
            <w:vAlign w:val="center"/>
          </w:tcPr>
          <w:p w14:paraId="4FFC30EC" w14:textId="670CB55F" w:rsidR="007A30E7" w:rsidRPr="00BA0587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923</w:t>
            </w:r>
          </w:p>
        </w:tc>
        <w:tc>
          <w:tcPr>
            <w:tcW w:w="1197" w:type="dxa"/>
            <w:vAlign w:val="center"/>
          </w:tcPr>
          <w:p w14:paraId="18EDA1CE" w14:textId="69248B2E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923</w:t>
            </w:r>
          </w:p>
        </w:tc>
      </w:tr>
      <w:tr w:rsidR="007A30E7" w:rsidRPr="00616E3E" w14:paraId="5E7953AB" w14:textId="77777777" w:rsidTr="00DA6C42">
        <w:tc>
          <w:tcPr>
            <w:tcW w:w="3769" w:type="dxa"/>
          </w:tcPr>
          <w:p w14:paraId="32FC12E8" w14:textId="77777777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4" w:right="-4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center"/>
          </w:tcPr>
          <w:p w14:paraId="0B6E1E4F" w14:textId="77777777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9" w:type="dxa"/>
            <w:vAlign w:val="center"/>
          </w:tcPr>
          <w:p w14:paraId="1A8D6FE1" w14:textId="77777777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3F09C08A" w14:textId="77777777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742C31A4" w14:textId="77777777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30E7" w:rsidRPr="00616E3E" w14:paraId="1C28C149" w14:textId="77777777" w:rsidTr="00DA6C42">
        <w:tc>
          <w:tcPr>
            <w:tcW w:w="3769" w:type="dxa"/>
            <w:vAlign w:val="bottom"/>
          </w:tcPr>
          <w:p w14:paraId="0B45766B" w14:textId="15B7D210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="Cordia New" w:hAnsi="Cordia New" w:cs="Cordia New"/>
                <w:i/>
                <w:iCs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i/>
                <w:iCs/>
                <w:sz w:val="26"/>
                <w:szCs w:val="26"/>
                <w:cs/>
                <w:lang w:val="en-GB" w:eastAsia="en-GB"/>
              </w:rPr>
              <w:t xml:space="preserve">สินทรัพย์ทางการเงินที่วัดมูลค่าด้วยมูลค่า </w:t>
            </w:r>
          </w:p>
          <w:p w14:paraId="0F574BD7" w14:textId="21983872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="Cordia New" w:hAnsi="Cordia New" w:cs="Cordia New"/>
                <w:i/>
                <w:iCs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i/>
                <w:iCs/>
                <w:sz w:val="26"/>
                <w:szCs w:val="26"/>
                <w:cs/>
                <w:lang w:val="en-GB" w:eastAsia="en-GB"/>
              </w:rPr>
              <w:t xml:space="preserve">    ยุติธรรมผ่านกำไรหรือขาดทุน</w:t>
            </w:r>
            <w:r w:rsidRPr="00616E3E">
              <w:rPr>
                <w:rFonts w:ascii="Cordia New" w:hAnsi="Cordia New" w:cs="Cordia New"/>
                <w:i/>
                <w:iCs/>
                <w:sz w:val="26"/>
                <w:szCs w:val="26"/>
                <w:lang w:val="en-GB" w:eastAsia="en-GB"/>
              </w:rPr>
              <w:t xml:space="preserve"> (FVTPL)</w:t>
            </w:r>
          </w:p>
        </w:tc>
        <w:tc>
          <w:tcPr>
            <w:tcW w:w="1188" w:type="dxa"/>
          </w:tcPr>
          <w:p w14:paraId="23053E11" w14:textId="7E3D3515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79" w:type="dxa"/>
          </w:tcPr>
          <w:p w14:paraId="1B2AC62E" w14:textId="7359C32C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dxa"/>
          </w:tcPr>
          <w:p w14:paraId="5301886F" w14:textId="408B4512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dxa"/>
          </w:tcPr>
          <w:p w14:paraId="7CDBED3A" w14:textId="0BB5CA65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7A30E7" w:rsidRPr="00616E3E" w14:paraId="0531D975" w14:textId="77777777" w:rsidTr="00DA6C42">
        <w:tc>
          <w:tcPr>
            <w:tcW w:w="3769" w:type="dxa"/>
            <w:vAlign w:val="bottom"/>
          </w:tcPr>
          <w:p w14:paraId="628BC0B2" w14:textId="2E6F1653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  สินทรัพย์หมุนเวียนอื่น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br/>
              <w:t xml:space="preserve">   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สัญญาซื้อขายเงินตราต่างประเทศ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88" w:type="dxa"/>
            <w:vAlign w:val="bottom"/>
          </w:tcPr>
          <w:p w14:paraId="266C48D4" w14:textId="1DE610BF" w:rsidR="007A30E7" w:rsidRPr="00616E3E" w:rsidRDefault="00FA40F8" w:rsidP="00F103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both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0D59E563" w14:textId="77777777" w:rsidR="007A30E7" w:rsidRPr="00616E3E" w:rsidRDefault="007A30E7" w:rsidP="00F103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</w:p>
          <w:p w14:paraId="2332B087" w14:textId="4CC1C4EE" w:rsidR="007A30E7" w:rsidRPr="00616E3E" w:rsidRDefault="007A30E7" w:rsidP="00F103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eastAsia="en-GB"/>
              </w:rPr>
              <w:t>726</w:t>
            </w:r>
          </w:p>
        </w:tc>
        <w:tc>
          <w:tcPr>
            <w:tcW w:w="1197" w:type="dxa"/>
            <w:vAlign w:val="bottom"/>
          </w:tcPr>
          <w:p w14:paraId="6AAAF7C4" w14:textId="57E9414F" w:rsidR="007A30E7" w:rsidRPr="00616E3E" w:rsidRDefault="00FA40F8" w:rsidP="00F103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39FC4B7D" w14:textId="77777777" w:rsidR="007A30E7" w:rsidRPr="00616E3E" w:rsidRDefault="007A30E7" w:rsidP="00F103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  <w:p w14:paraId="3BF01A68" w14:textId="1EE8C3D8" w:rsidR="007A30E7" w:rsidRPr="00616E3E" w:rsidRDefault="007A30E7" w:rsidP="00F103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726</w:t>
            </w:r>
          </w:p>
        </w:tc>
      </w:tr>
      <w:tr w:rsidR="007A30E7" w:rsidRPr="00616E3E" w14:paraId="38CE2FAE" w14:textId="77777777" w:rsidTr="0064770F">
        <w:tc>
          <w:tcPr>
            <w:tcW w:w="3769" w:type="dxa"/>
          </w:tcPr>
          <w:p w14:paraId="64701087" w14:textId="77777777" w:rsidR="007A30E7" w:rsidRPr="00616E3E" w:rsidRDefault="007A30E7" w:rsidP="00F10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188" w:type="dxa"/>
            <w:vAlign w:val="center"/>
          </w:tcPr>
          <w:p w14:paraId="3A36FFA2" w14:textId="27AC9A6A" w:rsidR="007A30E7" w:rsidRPr="00616E3E" w:rsidRDefault="007A30E7" w:rsidP="00F1034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4770F">
              <w:rPr>
                <w:rFonts w:ascii="Cordia New" w:hAnsi="Cordia New" w:cs="Cordia New"/>
                <w:sz w:val="26"/>
                <w:szCs w:val="26"/>
              </w:rPr>
              <w:t>45,</w:t>
            </w:r>
            <w:r w:rsidR="001B246B">
              <w:rPr>
                <w:rFonts w:ascii="Cordia New" w:hAnsi="Cordia New" w:cs="Cordia New"/>
                <w:sz w:val="26"/>
                <w:szCs w:val="26"/>
              </w:rPr>
              <w:t>251</w:t>
            </w:r>
          </w:p>
        </w:tc>
        <w:tc>
          <w:tcPr>
            <w:tcW w:w="1179" w:type="dxa"/>
            <w:vAlign w:val="center"/>
          </w:tcPr>
          <w:p w14:paraId="6AF9B59A" w14:textId="40ACC09E" w:rsidR="007A30E7" w:rsidRPr="00616E3E" w:rsidRDefault="007A30E7" w:rsidP="00F1034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633,018</w:t>
            </w:r>
          </w:p>
        </w:tc>
        <w:tc>
          <w:tcPr>
            <w:tcW w:w="1197" w:type="dxa"/>
            <w:vAlign w:val="center"/>
          </w:tcPr>
          <w:p w14:paraId="08B8C74A" w14:textId="6F3B7B53" w:rsidR="007A30E7" w:rsidRPr="00616E3E" w:rsidRDefault="007A30E7" w:rsidP="00F1034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4770F">
              <w:rPr>
                <w:rFonts w:ascii="Cordia New" w:hAnsi="Cordia New" w:cs="Cordia New"/>
                <w:sz w:val="26"/>
                <w:szCs w:val="26"/>
              </w:rPr>
              <w:t>22,</w:t>
            </w:r>
            <w:r w:rsidR="007A264E">
              <w:rPr>
                <w:rFonts w:ascii="Cordia New" w:hAnsi="Cordia New" w:cs="Cordia New"/>
                <w:sz w:val="26"/>
                <w:szCs w:val="26"/>
              </w:rPr>
              <w:t>220</w:t>
            </w:r>
          </w:p>
        </w:tc>
        <w:tc>
          <w:tcPr>
            <w:tcW w:w="1197" w:type="dxa"/>
            <w:vAlign w:val="center"/>
          </w:tcPr>
          <w:p w14:paraId="33C21C8E" w14:textId="62ADE93E" w:rsidR="007A30E7" w:rsidRPr="00616E3E" w:rsidRDefault="007A30E7" w:rsidP="00F1034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4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603,623</w:t>
            </w:r>
          </w:p>
        </w:tc>
      </w:tr>
      <w:tr w:rsidR="007A30E7" w:rsidRPr="00616E3E" w14:paraId="1377997D" w14:textId="77777777" w:rsidTr="00DA6C42">
        <w:tc>
          <w:tcPr>
            <w:tcW w:w="3769" w:type="dxa"/>
          </w:tcPr>
          <w:p w14:paraId="2809BF38" w14:textId="7E9207E6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88" w:type="dxa"/>
          </w:tcPr>
          <w:p w14:paraId="18F992A6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79" w:type="dxa"/>
          </w:tcPr>
          <w:p w14:paraId="397BB2D6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7" w:type="dxa"/>
          </w:tcPr>
          <w:p w14:paraId="59888EFC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7" w:type="dxa"/>
          </w:tcPr>
          <w:p w14:paraId="66E2522E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</w:tr>
      <w:tr w:rsidR="007A30E7" w:rsidRPr="00616E3E" w14:paraId="0737BBFB" w14:textId="77777777" w:rsidTr="00DA6C42">
        <w:tc>
          <w:tcPr>
            <w:tcW w:w="3769" w:type="dxa"/>
          </w:tcPr>
          <w:p w14:paraId="28FA9EA8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188" w:type="dxa"/>
          </w:tcPr>
          <w:p w14:paraId="31A556C5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2EFE7ED6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7454A537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6E532823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7A30E7" w:rsidRPr="00616E3E" w14:paraId="195B7C8F" w14:textId="77777777" w:rsidTr="00DA6C42">
        <w:tc>
          <w:tcPr>
            <w:tcW w:w="3769" w:type="dxa"/>
          </w:tcPr>
          <w:p w14:paraId="00334A01" w14:textId="0246B918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8" w:type="dxa"/>
            <w:vAlign w:val="center"/>
          </w:tcPr>
          <w:p w14:paraId="4AAAB638" w14:textId="0F74C16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4,200</w:t>
            </w:r>
          </w:p>
        </w:tc>
        <w:tc>
          <w:tcPr>
            <w:tcW w:w="1179" w:type="dxa"/>
            <w:vAlign w:val="center"/>
          </w:tcPr>
          <w:p w14:paraId="121D627B" w14:textId="3E66454A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11,739</w:t>
            </w:r>
          </w:p>
        </w:tc>
        <w:tc>
          <w:tcPr>
            <w:tcW w:w="1197" w:type="dxa"/>
            <w:vAlign w:val="center"/>
          </w:tcPr>
          <w:p w14:paraId="0C57CC46" w14:textId="51D1CE44" w:rsidR="007A30E7" w:rsidRPr="00BA0587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center"/>
          </w:tcPr>
          <w:p w14:paraId="1F4446C3" w14:textId="44D9DD12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5,205</w:t>
            </w:r>
          </w:p>
        </w:tc>
      </w:tr>
      <w:tr w:rsidR="007A30E7" w:rsidRPr="00616E3E" w14:paraId="0F40B0D2" w14:textId="77777777" w:rsidTr="00DA6C42">
        <w:tc>
          <w:tcPr>
            <w:tcW w:w="3769" w:type="dxa"/>
          </w:tcPr>
          <w:p w14:paraId="65C64BFE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188" w:type="dxa"/>
            <w:vAlign w:val="center"/>
          </w:tcPr>
          <w:p w14:paraId="035E4B82" w14:textId="55631CD2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58,000</w:t>
            </w:r>
          </w:p>
        </w:tc>
        <w:tc>
          <w:tcPr>
            <w:tcW w:w="1179" w:type="dxa"/>
            <w:vAlign w:val="center"/>
          </w:tcPr>
          <w:p w14:paraId="538373D8" w14:textId="747D0431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57,000</w:t>
            </w:r>
          </w:p>
        </w:tc>
        <w:tc>
          <w:tcPr>
            <w:tcW w:w="1197" w:type="dxa"/>
            <w:vAlign w:val="center"/>
          </w:tcPr>
          <w:p w14:paraId="75001974" w14:textId="49C1C0F5" w:rsidR="007A30E7" w:rsidRPr="00BA0587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57,000</w:t>
            </w:r>
          </w:p>
        </w:tc>
        <w:tc>
          <w:tcPr>
            <w:tcW w:w="1197" w:type="dxa"/>
            <w:vAlign w:val="center"/>
          </w:tcPr>
          <w:p w14:paraId="1FDD7E3D" w14:textId="7502C471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50,000</w:t>
            </w:r>
          </w:p>
        </w:tc>
      </w:tr>
      <w:tr w:rsidR="007A30E7" w:rsidRPr="00616E3E" w14:paraId="07A8E495" w14:textId="77777777" w:rsidTr="00DA6C42">
        <w:tc>
          <w:tcPr>
            <w:tcW w:w="3769" w:type="dxa"/>
          </w:tcPr>
          <w:p w14:paraId="3FCC26C8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เจ้าหนี้การค้า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ผู้ค้าทั่วไป</w:t>
            </w:r>
          </w:p>
        </w:tc>
        <w:tc>
          <w:tcPr>
            <w:tcW w:w="1188" w:type="dxa"/>
            <w:vAlign w:val="center"/>
          </w:tcPr>
          <w:p w14:paraId="15F88CDE" w14:textId="16BDEEE0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205,</w:t>
            </w:r>
            <w:r w:rsidR="00F41964">
              <w:rPr>
                <w:rFonts w:ascii="Cordia New" w:hAnsi="Cordia New" w:cs="Cordia New"/>
                <w:sz w:val="26"/>
                <w:szCs w:val="26"/>
              </w:rPr>
              <w:t>237</w:t>
            </w:r>
          </w:p>
        </w:tc>
        <w:tc>
          <w:tcPr>
            <w:tcW w:w="1179" w:type="dxa"/>
            <w:vAlign w:val="center"/>
          </w:tcPr>
          <w:p w14:paraId="7B40DBB0" w14:textId="7B16C39C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292,833</w:t>
            </w:r>
          </w:p>
        </w:tc>
        <w:tc>
          <w:tcPr>
            <w:tcW w:w="1197" w:type="dxa"/>
            <w:vAlign w:val="center"/>
          </w:tcPr>
          <w:p w14:paraId="0238F43D" w14:textId="7CA91FE6" w:rsidR="007A30E7" w:rsidRPr="00BA0587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201,287</w:t>
            </w:r>
          </w:p>
        </w:tc>
        <w:tc>
          <w:tcPr>
            <w:tcW w:w="1197" w:type="dxa"/>
            <w:vAlign w:val="center"/>
          </w:tcPr>
          <w:p w14:paraId="5DFE8107" w14:textId="06371924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288,588</w:t>
            </w:r>
          </w:p>
        </w:tc>
      </w:tr>
      <w:tr w:rsidR="007A30E7" w:rsidRPr="00616E3E" w14:paraId="6515379D" w14:textId="77777777" w:rsidTr="00DA6C42">
        <w:tc>
          <w:tcPr>
            <w:tcW w:w="3769" w:type="dxa"/>
          </w:tcPr>
          <w:p w14:paraId="7555D5FB" w14:textId="44A3F070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color w:val="FFFFFF" w:themeColor="background1"/>
                <w:sz w:val="26"/>
                <w:szCs w:val="26"/>
                <w:cs/>
              </w:rPr>
              <w:t xml:space="preserve">เจ้าหนี้การค้า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บริษัทที่เกี่ยวข้อง</w:t>
            </w:r>
            <w:r w:rsidR="003C7F76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188" w:type="dxa"/>
            <w:vAlign w:val="center"/>
          </w:tcPr>
          <w:p w14:paraId="78FF04AD" w14:textId="53446609" w:rsidR="007A30E7" w:rsidRPr="0064770F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4770F">
              <w:rPr>
                <w:rFonts w:ascii="Cordia New" w:hAnsi="Cordia New" w:cs="Cordia New"/>
                <w:sz w:val="26"/>
                <w:szCs w:val="26"/>
              </w:rPr>
              <w:t>14,</w:t>
            </w:r>
            <w:r w:rsidR="0064770F" w:rsidRPr="0064770F">
              <w:rPr>
                <w:rFonts w:ascii="Cordia New" w:hAnsi="Cordia New" w:cs="Cordia New"/>
                <w:sz w:val="26"/>
                <w:szCs w:val="26"/>
              </w:rPr>
              <w:t>026</w:t>
            </w:r>
          </w:p>
        </w:tc>
        <w:tc>
          <w:tcPr>
            <w:tcW w:w="1179" w:type="dxa"/>
            <w:vAlign w:val="center"/>
          </w:tcPr>
          <w:p w14:paraId="6A6362D9" w14:textId="335B2298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25,485</w:t>
            </w:r>
          </w:p>
        </w:tc>
        <w:tc>
          <w:tcPr>
            <w:tcW w:w="1197" w:type="dxa"/>
            <w:vAlign w:val="center"/>
          </w:tcPr>
          <w:p w14:paraId="01D3FE5F" w14:textId="492754EC" w:rsidR="007A30E7" w:rsidRPr="00BA0587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14,169</w:t>
            </w:r>
          </w:p>
        </w:tc>
        <w:tc>
          <w:tcPr>
            <w:tcW w:w="1197" w:type="dxa"/>
            <w:vAlign w:val="center"/>
          </w:tcPr>
          <w:p w14:paraId="3CD22654" w14:textId="0ACC37BF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25,616</w:t>
            </w:r>
          </w:p>
        </w:tc>
      </w:tr>
      <w:tr w:rsidR="007A30E7" w:rsidRPr="00616E3E" w14:paraId="390CC7CE" w14:textId="77777777" w:rsidTr="001335A6">
        <w:tc>
          <w:tcPr>
            <w:tcW w:w="3769" w:type="dxa"/>
          </w:tcPr>
          <w:p w14:paraId="53F5C034" w14:textId="1B415C4B" w:rsidR="001335A6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เจ้าหนี้</w:t>
            </w:r>
            <w:r w:rsidR="001B1849">
              <w:rPr>
                <w:rFonts w:ascii="Cordia New" w:hAnsi="Cordia New" w:cs="Cordia New" w:hint="cs"/>
                <w:sz w:val="26"/>
                <w:szCs w:val="26"/>
                <w:cs/>
              </w:rPr>
              <w:t>หมุนเวียน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1335A6">
              <w:rPr>
                <w:rFonts w:ascii="Cordia New" w:hAnsi="Cordia New" w:cs="Cordia New"/>
                <w:sz w:val="26"/>
                <w:szCs w:val="26"/>
              </w:rPr>
              <w:t>–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บุคคลและบริษัทที่</w:t>
            </w:r>
          </w:p>
          <w:p w14:paraId="7A035D5F" w14:textId="63CC41C3" w:rsidR="007A30E7" w:rsidRPr="00616E3E" w:rsidRDefault="001335A6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7A30E7" w:rsidRPr="00616E3E">
              <w:rPr>
                <w:rFonts w:ascii="Cordia New" w:hAnsi="Cordia New" w:cs="Cordia New"/>
                <w:sz w:val="26"/>
                <w:szCs w:val="26"/>
                <w:cs/>
              </w:rPr>
              <w:t>เกี่ยวข้อง</w:t>
            </w:r>
            <w:r w:rsidR="003C7F76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188" w:type="dxa"/>
            <w:vAlign w:val="bottom"/>
          </w:tcPr>
          <w:p w14:paraId="6E21EF75" w14:textId="02B0F0FA" w:rsidR="007A30E7" w:rsidRPr="0064770F" w:rsidRDefault="0064770F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770F">
              <w:rPr>
                <w:rFonts w:ascii="Cordia New" w:hAnsi="Cordia New" w:cs="Cordia New"/>
                <w:sz w:val="26"/>
                <w:szCs w:val="26"/>
              </w:rPr>
              <w:t>24,987</w:t>
            </w:r>
          </w:p>
        </w:tc>
        <w:tc>
          <w:tcPr>
            <w:tcW w:w="1179" w:type="dxa"/>
            <w:vAlign w:val="bottom"/>
          </w:tcPr>
          <w:p w14:paraId="26EC55B7" w14:textId="4A4B02DA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40,943</w:t>
            </w:r>
          </w:p>
        </w:tc>
        <w:tc>
          <w:tcPr>
            <w:tcW w:w="1197" w:type="dxa"/>
            <w:vAlign w:val="bottom"/>
          </w:tcPr>
          <w:p w14:paraId="53A10AD9" w14:textId="231B9C30" w:rsidR="007A30E7" w:rsidRPr="00BA0587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24,987</w:t>
            </w:r>
          </w:p>
        </w:tc>
        <w:tc>
          <w:tcPr>
            <w:tcW w:w="1197" w:type="dxa"/>
            <w:vAlign w:val="bottom"/>
          </w:tcPr>
          <w:p w14:paraId="6429F79A" w14:textId="578360AB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40,943</w:t>
            </w:r>
          </w:p>
        </w:tc>
      </w:tr>
      <w:tr w:rsidR="003C7F76" w:rsidRPr="00616E3E" w14:paraId="60FF5F02" w14:textId="77777777" w:rsidTr="00DA6C42">
        <w:tc>
          <w:tcPr>
            <w:tcW w:w="3769" w:type="dxa"/>
          </w:tcPr>
          <w:p w14:paraId="37D33BB0" w14:textId="1983A365" w:rsidR="003C7F76" w:rsidRPr="00616E3E" w:rsidRDefault="003C7F76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88" w:type="dxa"/>
            <w:vAlign w:val="center"/>
          </w:tcPr>
          <w:p w14:paraId="3DA5A927" w14:textId="7447E72B" w:rsidR="003C7F76" w:rsidRPr="0064770F" w:rsidRDefault="003C7F76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770F">
              <w:rPr>
                <w:rFonts w:ascii="Cordia New" w:hAnsi="Cordia New" w:cs="Cordia New"/>
                <w:sz w:val="26"/>
                <w:szCs w:val="26"/>
              </w:rPr>
              <w:t>67,26</w:t>
            </w:r>
            <w:r w:rsidR="008D4A5E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179" w:type="dxa"/>
            <w:vAlign w:val="center"/>
          </w:tcPr>
          <w:p w14:paraId="17570B52" w14:textId="0FCD7D8E" w:rsidR="003C7F76" w:rsidRPr="00616E3E" w:rsidRDefault="0064770F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64,594</w:t>
            </w:r>
          </w:p>
        </w:tc>
        <w:tc>
          <w:tcPr>
            <w:tcW w:w="1197" w:type="dxa"/>
            <w:vAlign w:val="center"/>
          </w:tcPr>
          <w:p w14:paraId="015A0D94" w14:textId="29972101" w:rsidR="003C7F76" w:rsidRPr="00BA0587" w:rsidRDefault="0064770F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65,717</w:t>
            </w:r>
          </w:p>
        </w:tc>
        <w:tc>
          <w:tcPr>
            <w:tcW w:w="1197" w:type="dxa"/>
            <w:vAlign w:val="center"/>
          </w:tcPr>
          <w:p w14:paraId="76C7907F" w14:textId="1D8845C7" w:rsidR="003C7F76" w:rsidRPr="00616E3E" w:rsidRDefault="0064770F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61,499</w:t>
            </w:r>
          </w:p>
        </w:tc>
      </w:tr>
      <w:tr w:rsidR="007A30E7" w:rsidRPr="00616E3E" w14:paraId="6F2E93D1" w14:textId="77777777" w:rsidTr="00DA6C42">
        <w:tc>
          <w:tcPr>
            <w:tcW w:w="3769" w:type="dxa"/>
          </w:tcPr>
          <w:p w14:paraId="3A5A0327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188" w:type="dxa"/>
            <w:vAlign w:val="center"/>
          </w:tcPr>
          <w:p w14:paraId="2A37B66D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9" w:type="dxa"/>
            <w:vAlign w:val="center"/>
          </w:tcPr>
          <w:p w14:paraId="365E4379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594F448F" w14:textId="77777777" w:rsidR="007A30E7" w:rsidRPr="00BA0587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5106065A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30E7" w:rsidRPr="00616E3E" w14:paraId="7C0517DE" w14:textId="77777777" w:rsidTr="00DA6C42">
        <w:tc>
          <w:tcPr>
            <w:tcW w:w="3769" w:type="dxa"/>
          </w:tcPr>
          <w:p w14:paraId="68E9B30F" w14:textId="3EB69865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    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บุคคลและบริษัทที่เกี่ยวข้อง</w:t>
            </w:r>
            <w:r w:rsidR="00A41F4B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188" w:type="dxa"/>
            <w:vAlign w:val="center"/>
          </w:tcPr>
          <w:p w14:paraId="68872349" w14:textId="5D3505ED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F41964">
              <w:rPr>
                <w:rFonts w:ascii="Cordia New" w:hAnsi="Cordia New" w:cs="Cordia New"/>
                <w:sz w:val="26"/>
                <w:szCs w:val="26"/>
              </w:rPr>
              <w:t>4,576</w:t>
            </w:r>
          </w:p>
        </w:tc>
        <w:tc>
          <w:tcPr>
            <w:tcW w:w="1179" w:type="dxa"/>
            <w:vAlign w:val="center"/>
          </w:tcPr>
          <w:p w14:paraId="23618362" w14:textId="3AB932AC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45,146</w:t>
            </w:r>
          </w:p>
        </w:tc>
        <w:tc>
          <w:tcPr>
            <w:tcW w:w="1197" w:type="dxa"/>
            <w:vAlign w:val="center"/>
          </w:tcPr>
          <w:p w14:paraId="6EFA1499" w14:textId="38BD89D4" w:rsidR="007A30E7" w:rsidRPr="00BA0587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34,434</w:t>
            </w:r>
          </w:p>
        </w:tc>
        <w:tc>
          <w:tcPr>
            <w:tcW w:w="1197" w:type="dxa"/>
            <w:vAlign w:val="center"/>
          </w:tcPr>
          <w:p w14:paraId="0AF53529" w14:textId="6620687F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37,915</w:t>
            </w:r>
          </w:p>
        </w:tc>
      </w:tr>
      <w:tr w:rsidR="007A30E7" w:rsidRPr="00616E3E" w14:paraId="3EED5E2C" w14:textId="77777777" w:rsidTr="00DA6C42">
        <w:tc>
          <w:tcPr>
            <w:tcW w:w="3769" w:type="dxa"/>
          </w:tcPr>
          <w:p w14:paraId="6A71A5C5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vAlign w:val="center"/>
          </w:tcPr>
          <w:p w14:paraId="24F155CD" w14:textId="01F3BCC2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15,517</w:t>
            </w:r>
          </w:p>
        </w:tc>
        <w:tc>
          <w:tcPr>
            <w:tcW w:w="1179" w:type="dxa"/>
            <w:vAlign w:val="center"/>
          </w:tcPr>
          <w:p w14:paraId="59756E24" w14:textId="6DD9C34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19,296</w:t>
            </w:r>
          </w:p>
        </w:tc>
        <w:tc>
          <w:tcPr>
            <w:tcW w:w="1197" w:type="dxa"/>
            <w:vAlign w:val="center"/>
          </w:tcPr>
          <w:p w14:paraId="090F3EA9" w14:textId="73672F1F" w:rsidR="007A30E7" w:rsidRPr="00BA0587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15,517</w:t>
            </w:r>
          </w:p>
        </w:tc>
        <w:tc>
          <w:tcPr>
            <w:tcW w:w="1197" w:type="dxa"/>
            <w:vAlign w:val="center"/>
          </w:tcPr>
          <w:p w14:paraId="28E39C3B" w14:textId="0455AAF4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19,296</w:t>
            </w:r>
          </w:p>
        </w:tc>
      </w:tr>
      <w:tr w:rsidR="007A30E7" w:rsidRPr="00616E3E" w14:paraId="2F2105F0" w14:textId="77777777" w:rsidTr="00DA6C42">
        <w:tc>
          <w:tcPr>
            <w:tcW w:w="3769" w:type="dxa"/>
          </w:tcPr>
          <w:p w14:paraId="3342968D" w14:textId="4569D6FA" w:rsidR="007A30E7" w:rsidRPr="00616E3E" w:rsidRDefault="007A30E7" w:rsidP="00E77298">
            <w:pPr>
              <w:spacing w:line="38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เงินกู้ยืมระยะยาวจากบุคคลที่เกี่ยวข้อง</w:t>
            </w:r>
            <w:r w:rsidR="0064770F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188" w:type="dxa"/>
            <w:vAlign w:val="center"/>
          </w:tcPr>
          <w:p w14:paraId="1C966D86" w14:textId="30DA7116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44,855</w:t>
            </w:r>
          </w:p>
        </w:tc>
        <w:tc>
          <w:tcPr>
            <w:tcW w:w="1179" w:type="dxa"/>
            <w:vAlign w:val="center"/>
          </w:tcPr>
          <w:p w14:paraId="51F48066" w14:textId="56256FFB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56,819</w:t>
            </w:r>
          </w:p>
        </w:tc>
        <w:tc>
          <w:tcPr>
            <w:tcW w:w="1197" w:type="dxa"/>
            <w:vAlign w:val="center"/>
          </w:tcPr>
          <w:p w14:paraId="2BEEB747" w14:textId="6A96651A" w:rsidR="007A30E7" w:rsidRPr="00BA0587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44,855</w:t>
            </w:r>
          </w:p>
        </w:tc>
        <w:tc>
          <w:tcPr>
            <w:tcW w:w="1197" w:type="dxa"/>
            <w:vAlign w:val="center"/>
          </w:tcPr>
          <w:p w14:paraId="7FF9D9AF" w14:textId="658C0BCF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56,819</w:t>
            </w:r>
          </w:p>
        </w:tc>
      </w:tr>
      <w:tr w:rsidR="007A30E7" w:rsidRPr="00616E3E" w14:paraId="7047E5D2" w14:textId="77777777" w:rsidTr="00DA6C42">
        <w:tc>
          <w:tcPr>
            <w:tcW w:w="3769" w:type="dxa"/>
          </w:tcPr>
          <w:p w14:paraId="20ED894D" w14:textId="77777777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188" w:type="dxa"/>
            <w:vAlign w:val="center"/>
          </w:tcPr>
          <w:p w14:paraId="53B922E4" w14:textId="32765F2A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143,578</w:t>
            </w:r>
          </w:p>
        </w:tc>
        <w:tc>
          <w:tcPr>
            <w:tcW w:w="1179" w:type="dxa"/>
            <w:vAlign w:val="center"/>
          </w:tcPr>
          <w:p w14:paraId="007C6F75" w14:textId="7545CD51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182,478</w:t>
            </w:r>
          </w:p>
        </w:tc>
        <w:tc>
          <w:tcPr>
            <w:tcW w:w="1197" w:type="dxa"/>
            <w:vAlign w:val="center"/>
          </w:tcPr>
          <w:p w14:paraId="40CC7AD3" w14:textId="646C27C3" w:rsidR="007A30E7" w:rsidRPr="00BA0587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139,578</w:t>
            </w:r>
          </w:p>
        </w:tc>
        <w:tc>
          <w:tcPr>
            <w:tcW w:w="1197" w:type="dxa"/>
            <w:vAlign w:val="center"/>
          </w:tcPr>
          <w:p w14:paraId="7F90C7A4" w14:textId="48ADF4BE" w:rsidR="007A30E7" w:rsidRPr="00616E3E" w:rsidRDefault="007A30E7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182,478</w:t>
            </w:r>
          </w:p>
        </w:tc>
      </w:tr>
      <w:tr w:rsidR="0064770F" w:rsidRPr="00616E3E" w14:paraId="329761EE" w14:textId="77777777">
        <w:tc>
          <w:tcPr>
            <w:tcW w:w="3769" w:type="dxa"/>
          </w:tcPr>
          <w:p w14:paraId="5B5A3A6F" w14:textId="3A357075" w:rsidR="0064770F" w:rsidRPr="00616E3E" w:rsidRDefault="0064770F" w:rsidP="00E77298">
            <w:pPr>
              <w:spacing w:line="38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1188" w:type="dxa"/>
            <w:vAlign w:val="center"/>
          </w:tcPr>
          <w:p w14:paraId="2F80906A" w14:textId="30EF9926" w:rsidR="0064770F" w:rsidRPr="00616E3E" w:rsidRDefault="0064770F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center"/>
          </w:tcPr>
          <w:p w14:paraId="7230EF0C" w14:textId="26732451" w:rsidR="0064770F" w:rsidRPr="00616E3E" w:rsidRDefault="0064770F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3,905</w:t>
            </w:r>
          </w:p>
        </w:tc>
        <w:tc>
          <w:tcPr>
            <w:tcW w:w="1197" w:type="dxa"/>
            <w:vAlign w:val="center"/>
          </w:tcPr>
          <w:p w14:paraId="5A4F9692" w14:textId="33DFCFF7" w:rsidR="0064770F" w:rsidRPr="00616E3E" w:rsidRDefault="0064770F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rPr>
                <w:rFonts w:ascii="Cordia New" w:hAnsi="Cordia New" w:cs="Cordia New"/>
                <w:sz w:val="26"/>
                <w:szCs w:val="26"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center"/>
          </w:tcPr>
          <w:p w14:paraId="3A503894" w14:textId="4AF0BED5" w:rsidR="0064770F" w:rsidRPr="00616E3E" w:rsidRDefault="0064770F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3,905</w:t>
            </w:r>
          </w:p>
        </w:tc>
      </w:tr>
      <w:tr w:rsidR="00583DB9" w:rsidRPr="00616E3E" w14:paraId="0EBA5E5A" w14:textId="77777777" w:rsidTr="000A2779">
        <w:tc>
          <w:tcPr>
            <w:tcW w:w="3769" w:type="dxa"/>
          </w:tcPr>
          <w:p w14:paraId="3F30DCDE" w14:textId="0B2AFAEB" w:rsidR="00583DB9" w:rsidRPr="00616E3E" w:rsidRDefault="00F547F0" w:rsidP="00E77298">
            <w:pPr>
              <w:spacing w:line="380" w:lineRule="exact"/>
              <w:ind w:left="149" w:right="-4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หนี้สิน</w:t>
            </w:r>
            <w:r w:rsidR="00583DB9" w:rsidRPr="00616E3E">
              <w:rPr>
                <w:rFonts w:ascii="Cordia New" w:hAnsi="Cordia New" w:cs="Cordia New"/>
                <w:sz w:val="26"/>
                <w:szCs w:val="26"/>
                <w:cs/>
              </w:rPr>
              <w:t>หมุนเวียนอื่น</w:t>
            </w:r>
            <w:r w:rsidR="00583DB9" w:rsidRPr="00616E3E">
              <w:rPr>
                <w:rFonts w:ascii="Cordia New" w:hAnsi="Cordia New" w:cs="Cordia New"/>
                <w:sz w:val="26"/>
                <w:szCs w:val="26"/>
              </w:rPr>
              <w:br/>
              <w:t xml:space="preserve">    </w:t>
            </w:r>
            <w:r w:rsidR="00583DB9"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="00583DB9" w:rsidRPr="00616E3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3DB9" w:rsidRPr="00616E3E">
              <w:rPr>
                <w:rFonts w:ascii="Cordia New" w:hAnsi="Cordia New" w:cs="Cordia New"/>
                <w:sz w:val="26"/>
                <w:szCs w:val="26"/>
                <w:cs/>
              </w:rPr>
              <w:t>สัญญาซื้อขายเงินตราต่างประเทศ</w:t>
            </w:r>
            <w:r w:rsidR="00583DB9" w:rsidRPr="00616E3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88" w:type="dxa"/>
            <w:vAlign w:val="bottom"/>
          </w:tcPr>
          <w:p w14:paraId="50960624" w14:textId="3DF22C1E" w:rsidR="00583DB9" w:rsidRDefault="00583DB9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123</w:t>
            </w:r>
          </w:p>
        </w:tc>
        <w:tc>
          <w:tcPr>
            <w:tcW w:w="1179" w:type="dxa"/>
            <w:vAlign w:val="bottom"/>
          </w:tcPr>
          <w:p w14:paraId="26767696" w14:textId="1F15F63B" w:rsidR="00583DB9" w:rsidRPr="00616E3E" w:rsidRDefault="00583DB9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29B0145D" w14:textId="4E8E37AA" w:rsidR="00583DB9" w:rsidRPr="00BA0587" w:rsidRDefault="00583DB9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123</w:t>
            </w:r>
          </w:p>
        </w:tc>
        <w:tc>
          <w:tcPr>
            <w:tcW w:w="1197" w:type="dxa"/>
            <w:vAlign w:val="bottom"/>
          </w:tcPr>
          <w:p w14:paraId="6309EC47" w14:textId="1CDE2CCC" w:rsidR="00583DB9" w:rsidRPr="00616E3E" w:rsidRDefault="00E81FFA" w:rsidP="00E7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A058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83DB9" w:rsidRPr="00616E3E" w14:paraId="3153933F" w14:textId="77777777" w:rsidTr="00DA6C42">
        <w:tc>
          <w:tcPr>
            <w:tcW w:w="3769" w:type="dxa"/>
          </w:tcPr>
          <w:p w14:paraId="7494AAF8" w14:textId="77777777" w:rsidR="00583DB9" w:rsidRPr="00616E3E" w:rsidRDefault="00583DB9" w:rsidP="00E77298">
            <w:pPr>
              <w:spacing w:line="380" w:lineRule="exact"/>
              <w:ind w:right="-4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188" w:type="dxa"/>
            <w:vAlign w:val="center"/>
          </w:tcPr>
          <w:p w14:paraId="066FDF30" w14:textId="42D5712D" w:rsidR="00583DB9" w:rsidRPr="00616E3E" w:rsidRDefault="00583DB9" w:rsidP="00E77298">
            <w:pPr>
              <w:pBdr>
                <w:top w:val="single" w:sz="8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612,</w:t>
            </w:r>
            <w:r w:rsidR="00CA14A6">
              <w:rPr>
                <w:rFonts w:ascii="Cordia New" w:hAnsi="Cordia New" w:cs="Cordia New"/>
                <w:sz w:val="26"/>
                <w:szCs w:val="26"/>
              </w:rPr>
              <w:t>36</w:t>
            </w:r>
            <w:r w:rsidR="00095697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179" w:type="dxa"/>
            <w:vAlign w:val="center"/>
          </w:tcPr>
          <w:p w14:paraId="0CD1E7EB" w14:textId="64560725" w:rsidR="00583DB9" w:rsidRPr="00616E3E" w:rsidRDefault="00583DB9" w:rsidP="00E77298">
            <w:pPr>
              <w:pBdr>
                <w:top w:val="single" w:sz="8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800,238</w:t>
            </w:r>
          </w:p>
        </w:tc>
        <w:tc>
          <w:tcPr>
            <w:tcW w:w="1197" w:type="dxa"/>
            <w:vAlign w:val="center"/>
          </w:tcPr>
          <w:p w14:paraId="6BBACDAD" w14:textId="09ACE8B5" w:rsidR="00583DB9" w:rsidRPr="00616E3E" w:rsidRDefault="00583DB9" w:rsidP="00E77298">
            <w:pPr>
              <w:pBdr>
                <w:top w:val="single" w:sz="8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597,</w:t>
            </w:r>
            <w:r w:rsidR="00825190">
              <w:rPr>
                <w:rFonts w:ascii="Cordia New" w:hAnsi="Cordia New" w:cs="Cordia New"/>
                <w:sz w:val="26"/>
                <w:szCs w:val="26"/>
              </w:rPr>
              <w:t>667</w:t>
            </w:r>
          </w:p>
        </w:tc>
        <w:tc>
          <w:tcPr>
            <w:tcW w:w="1197" w:type="dxa"/>
            <w:vAlign w:val="center"/>
          </w:tcPr>
          <w:p w14:paraId="78716599" w14:textId="0A07CAE8" w:rsidR="00583DB9" w:rsidRPr="00616E3E" w:rsidRDefault="00583DB9" w:rsidP="00E77298">
            <w:pPr>
              <w:pBdr>
                <w:top w:val="single" w:sz="8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80" w:lineRule="exact"/>
              <w:ind w:right="-1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7</w:t>
            </w:r>
            <w:r>
              <w:rPr>
                <w:rFonts w:ascii="Cordia New" w:hAnsi="Cordia New" w:cs="Cordia New"/>
                <w:sz w:val="26"/>
                <w:szCs w:val="26"/>
              </w:rPr>
              <w:t>72,264</w:t>
            </w:r>
          </w:p>
        </w:tc>
      </w:tr>
    </w:tbl>
    <w:p w14:paraId="0135DBFE" w14:textId="77777777" w:rsidR="00DA6C42" w:rsidRDefault="00DA6C42" w:rsidP="00DA6C42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51CF681D" w14:textId="525AABB2" w:rsidR="00C014C1" w:rsidRPr="0040285F" w:rsidRDefault="005B452F" w:rsidP="0040285F">
      <w:pPr>
        <w:pStyle w:val="CordiaNew"/>
        <w:numPr>
          <w:ilvl w:val="1"/>
          <w:numId w:val="32"/>
        </w:numPr>
        <w:tabs>
          <w:tab w:val="clear" w:pos="4153"/>
        </w:tabs>
        <w:ind w:left="900" w:hanging="540"/>
        <w:jc w:val="thaiDistribute"/>
        <w:rPr>
          <w:rFonts w:ascii="Cordia New" w:hAnsi="Cordia New" w:cs="Cordia New"/>
          <w:color w:val="auto"/>
          <w:sz w:val="26"/>
          <w:szCs w:val="26"/>
          <w:cs/>
        </w:rPr>
      </w:pPr>
      <w:r w:rsidRPr="0040285F">
        <w:rPr>
          <w:rFonts w:ascii="Cordia New" w:hAnsi="Cordia New" w:cs="Cordia New"/>
          <w:color w:val="auto"/>
          <w:sz w:val="26"/>
          <w:szCs w:val="26"/>
          <w:cs/>
        </w:rPr>
        <w:t>มู</w:t>
      </w:r>
      <w:r w:rsidR="00C014C1" w:rsidRPr="0040285F">
        <w:rPr>
          <w:rFonts w:ascii="Cordia New" w:hAnsi="Cordia New" w:cs="Cordia New"/>
          <w:color w:val="auto"/>
          <w:sz w:val="26"/>
          <w:szCs w:val="26"/>
          <w:cs/>
        </w:rPr>
        <w:t>ลค่ายุติธรรม</w:t>
      </w:r>
      <w:r w:rsidR="00954150" w:rsidRPr="0040285F">
        <w:rPr>
          <w:rFonts w:ascii="Cordia New" w:hAnsi="Cordia New" w:cs="Cordia New"/>
          <w:color w:val="auto"/>
          <w:sz w:val="26"/>
          <w:szCs w:val="26"/>
          <w:cs/>
        </w:rPr>
        <w:t>ของเครื่องมือทางการเงิน</w:t>
      </w:r>
    </w:p>
    <w:p w14:paraId="1CD9F25C" w14:textId="77777777" w:rsidR="00C014C1" w:rsidRPr="00616E3E" w:rsidRDefault="00C014C1" w:rsidP="00DA6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06827FD5" w14:textId="28EFDC5C" w:rsidR="00973075" w:rsidRPr="00616E3E" w:rsidRDefault="00C014C1" w:rsidP="00387E29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ฝ่ายบริหารของบริษั</w:t>
      </w:r>
      <w:r w:rsidR="00A60109" w:rsidRPr="00616E3E">
        <w:rPr>
          <w:rFonts w:ascii="Cordia New" w:hAnsi="Cordia New" w:cs="Cordia New"/>
          <w:sz w:val="26"/>
          <w:szCs w:val="26"/>
          <w:cs/>
        </w:rPr>
        <w:t>ท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7995122D" w14:textId="2DD33DE2" w:rsidR="00387E29" w:rsidRDefault="00387E29" w:rsidP="00DA6C42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1BF9CFB6" w14:textId="77777777" w:rsidR="00973075" w:rsidRPr="00616E3E" w:rsidRDefault="00973075" w:rsidP="00DA6C42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2E4499EE" w14:textId="5F7614CC" w:rsidR="00C014C1" w:rsidRPr="00616E3E" w:rsidRDefault="00C014C1" w:rsidP="00DA6C42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Pr="00616E3E">
        <w:rPr>
          <w:rFonts w:ascii="Cordia New" w:hAnsi="Cordia New" w:cs="Cordia New"/>
          <w:sz w:val="26"/>
          <w:szCs w:val="26"/>
        </w:rPr>
        <w:t xml:space="preserve">31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Pr="00616E3E">
        <w:rPr>
          <w:rFonts w:ascii="Cordia New" w:hAnsi="Cordia New" w:cs="Cordia New"/>
          <w:sz w:val="26"/>
          <w:szCs w:val="26"/>
        </w:rPr>
        <w:t>256</w:t>
      </w:r>
      <w:r w:rsidR="00DA6C42">
        <w:rPr>
          <w:rFonts w:ascii="Cordia New" w:hAnsi="Cordia New" w:cs="Cordia New"/>
          <w:sz w:val="26"/>
          <w:szCs w:val="26"/>
        </w:rPr>
        <w:t>8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616E3E">
        <w:rPr>
          <w:rFonts w:ascii="Cordia New" w:hAnsi="Cordia New" w:cs="Cordia New"/>
          <w:sz w:val="26"/>
          <w:szCs w:val="26"/>
        </w:rPr>
        <w:t>256</w:t>
      </w:r>
      <w:r w:rsidR="00DA6C42">
        <w:rPr>
          <w:rFonts w:ascii="Cordia New" w:hAnsi="Cordia New" w:cs="Cordia New"/>
          <w:sz w:val="26"/>
          <w:szCs w:val="26"/>
        </w:rPr>
        <w:t>7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="00DA6C42">
        <w:rPr>
          <w:rFonts w:ascii="Cordia New" w:hAnsi="Cordia New" w:cs="Cordia New"/>
          <w:sz w:val="26"/>
          <w:szCs w:val="26"/>
        </w:rPr>
        <w:br/>
      </w:r>
      <w:r w:rsidRPr="00616E3E">
        <w:rPr>
          <w:rFonts w:ascii="Cordia New" w:hAnsi="Cordia New" w:cs="Cordia New"/>
          <w:sz w:val="26"/>
          <w:szCs w:val="26"/>
          <w:cs/>
        </w:rPr>
        <w:t>มีดังต่อไปนี้</w:t>
      </w:r>
    </w:p>
    <w:p w14:paraId="669C6ECB" w14:textId="77777777" w:rsidR="00BD3071" w:rsidRPr="00616E3E" w:rsidRDefault="00BD3071" w:rsidP="00DA6C42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568" w:type="dxa"/>
        <w:tblInd w:w="81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032"/>
        <w:gridCol w:w="1134"/>
        <w:gridCol w:w="1134"/>
        <w:gridCol w:w="1134"/>
        <w:gridCol w:w="1134"/>
      </w:tblGrid>
      <w:tr w:rsidR="00A93CD2" w:rsidRPr="00616E3E" w14:paraId="09BD64B2" w14:textId="77777777" w:rsidTr="00DA6C42">
        <w:trPr>
          <w:tblHeader/>
        </w:trPr>
        <w:tc>
          <w:tcPr>
            <w:tcW w:w="4032" w:type="dxa"/>
          </w:tcPr>
          <w:p w14:paraId="4B1145CA" w14:textId="613D59FD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: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บาท)</w:t>
            </w:r>
          </w:p>
        </w:tc>
        <w:tc>
          <w:tcPr>
            <w:tcW w:w="4536" w:type="dxa"/>
            <w:gridSpan w:val="4"/>
            <w:vAlign w:val="bottom"/>
          </w:tcPr>
          <w:p w14:paraId="70AF2222" w14:textId="3723EFEE" w:rsidR="00DA6C42" w:rsidRPr="00616E3E" w:rsidRDefault="00DA6C42" w:rsidP="00DA6C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งบการเงินรวมและ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93CD2" w:rsidRPr="00616E3E" w14:paraId="15D046A5" w14:textId="77777777" w:rsidTr="00DA6C42">
        <w:trPr>
          <w:tblHeader/>
        </w:trPr>
        <w:tc>
          <w:tcPr>
            <w:tcW w:w="4032" w:type="dxa"/>
          </w:tcPr>
          <w:p w14:paraId="41CCBB55" w14:textId="77777777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4536" w:type="dxa"/>
            <w:gridSpan w:val="4"/>
            <w:vAlign w:val="bottom"/>
            <w:hideMark/>
          </w:tcPr>
          <w:p w14:paraId="663B8E55" w14:textId="303C43CD" w:rsidR="00DA6C42" w:rsidRPr="00616E3E" w:rsidRDefault="00DA6C42" w:rsidP="00DA6C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  <w:tr w:rsidR="00AC23B5" w:rsidRPr="00616E3E" w14:paraId="2A6CEBDC" w14:textId="77777777" w:rsidTr="00DA6C42">
        <w:trPr>
          <w:tblHeader/>
        </w:trPr>
        <w:tc>
          <w:tcPr>
            <w:tcW w:w="4032" w:type="dxa"/>
          </w:tcPr>
          <w:p w14:paraId="7232F3C4" w14:textId="77777777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  <w:hideMark/>
          </w:tcPr>
          <w:p w14:paraId="27BE9F84" w14:textId="77777777" w:rsidR="00DA6C42" w:rsidRPr="00616E3E" w:rsidRDefault="00DA6C42" w:rsidP="00DA6C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ข้อมูลระดับ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bottom"/>
            <w:hideMark/>
          </w:tcPr>
          <w:p w14:paraId="56FA416D" w14:textId="77777777" w:rsidR="00DA6C42" w:rsidRPr="00616E3E" w:rsidRDefault="00DA6C42" w:rsidP="00DA6C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ข้อมูลระดับ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  <w:hideMark/>
          </w:tcPr>
          <w:p w14:paraId="59ACCE75" w14:textId="77777777" w:rsidR="00DA6C42" w:rsidRPr="00616E3E" w:rsidRDefault="00DA6C42" w:rsidP="00DA6C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ข้อมูลระดับ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  <w:hideMark/>
          </w:tcPr>
          <w:p w14:paraId="557952DE" w14:textId="77777777" w:rsidR="00DA6C42" w:rsidRPr="00616E3E" w:rsidRDefault="00DA6C42" w:rsidP="00DA6C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AC23B5" w:rsidRPr="00616E3E" w14:paraId="361682E2" w14:textId="77777777" w:rsidTr="00DA6C42">
        <w:trPr>
          <w:tblHeader/>
        </w:trPr>
        <w:tc>
          <w:tcPr>
            <w:tcW w:w="4032" w:type="dxa"/>
          </w:tcPr>
          <w:p w14:paraId="0A7C8187" w14:textId="77777777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581C0E0" w14:textId="77777777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DD1515A" w14:textId="77777777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22ACCD4" w14:textId="77777777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F00A067" w14:textId="77777777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E3432" w:rsidRPr="00616E3E" w14:paraId="3B18784C" w14:textId="77777777" w:rsidTr="00DA6C42">
        <w:trPr>
          <w:tblHeader/>
        </w:trPr>
        <w:tc>
          <w:tcPr>
            <w:tcW w:w="4032" w:type="dxa"/>
            <w:tcBorders>
              <w:bottom w:val="nil"/>
            </w:tcBorders>
          </w:tcPr>
          <w:p w14:paraId="18A7EE6C" w14:textId="1400130E" w:rsidR="00DA6C42" w:rsidRPr="00616E3E" w:rsidRDefault="00645F4C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="00DA6C42"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  <w:r w:rsidR="00017D5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D72624C" w14:textId="77777777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831FF3D" w14:textId="77777777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11983EE" w14:textId="77777777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AE700D9" w14:textId="77777777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C043F" w:rsidRPr="00616E3E" w14:paraId="33A0BE84" w14:textId="77777777" w:rsidTr="00DA6C42">
        <w:trPr>
          <w:tblHeader/>
        </w:trPr>
        <w:tc>
          <w:tcPr>
            <w:tcW w:w="4032" w:type="dxa"/>
            <w:tcBorders>
              <w:bottom w:val="nil"/>
            </w:tcBorders>
            <w:hideMark/>
          </w:tcPr>
          <w:p w14:paraId="34CBD201" w14:textId="77777777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nil"/>
            </w:tcBorders>
          </w:tcPr>
          <w:p w14:paraId="0A443467" w14:textId="06806CF1" w:rsidR="00DA6C42" w:rsidRPr="00616E3E" w:rsidRDefault="00C551FE" w:rsidP="0060179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14:paraId="759B0431" w14:textId="11254038" w:rsidR="00DA6C42" w:rsidRPr="00616E3E" w:rsidRDefault="00C551FE" w:rsidP="00DA6C4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134" w:type="dxa"/>
            <w:tcBorders>
              <w:bottom w:val="nil"/>
            </w:tcBorders>
          </w:tcPr>
          <w:p w14:paraId="56FCD585" w14:textId="5D7C5973" w:rsidR="00DA6C42" w:rsidRPr="00616E3E" w:rsidRDefault="00C551FE" w:rsidP="0060179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14:paraId="3C9823C3" w14:textId="490F8CD9" w:rsidR="00DA6C42" w:rsidRPr="00616E3E" w:rsidRDefault="00C551FE" w:rsidP="00DA6C4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123</w:t>
            </w:r>
          </w:p>
        </w:tc>
      </w:tr>
    </w:tbl>
    <w:p w14:paraId="0925751D" w14:textId="77777777" w:rsidR="00DA6C42" w:rsidRPr="00616E3E" w:rsidRDefault="00DA6C42" w:rsidP="00DA6C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990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8568" w:type="dxa"/>
        <w:tblInd w:w="81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032"/>
        <w:gridCol w:w="1134"/>
        <w:gridCol w:w="1134"/>
        <w:gridCol w:w="1134"/>
        <w:gridCol w:w="1134"/>
      </w:tblGrid>
      <w:tr w:rsidR="00A93CD2" w:rsidRPr="00616E3E" w14:paraId="66A3E8BF" w14:textId="77777777">
        <w:trPr>
          <w:tblHeader/>
        </w:trPr>
        <w:tc>
          <w:tcPr>
            <w:tcW w:w="4032" w:type="dxa"/>
          </w:tcPr>
          <w:p w14:paraId="51BC5313" w14:textId="77777777" w:rsidR="00DA6C42" w:rsidRPr="00616E3E" w:rsidRDefault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: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บาท)</w:t>
            </w:r>
          </w:p>
        </w:tc>
        <w:tc>
          <w:tcPr>
            <w:tcW w:w="4536" w:type="dxa"/>
            <w:gridSpan w:val="4"/>
            <w:vAlign w:val="bottom"/>
          </w:tcPr>
          <w:p w14:paraId="40CBD47F" w14:textId="77777777" w:rsidR="00DA6C42" w:rsidRPr="00616E3E" w:rsidRDefault="00DA6C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งบการเงินรวมและ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93CD2" w:rsidRPr="00616E3E" w14:paraId="2221A0FD" w14:textId="77777777">
        <w:trPr>
          <w:tblHeader/>
        </w:trPr>
        <w:tc>
          <w:tcPr>
            <w:tcW w:w="4032" w:type="dxa"/>
          </w:tcPr>
          <w:p w14:paraId="3924D4B5" w14:textId="77777777" w:rsidR="00DA6C42" w:rsidRPr="00616E3E" w:rsidRDefault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4536" w:type="dxa"/>
            <w:gridSpan w:val="4"/>
            <w:vAlign w:val="bottom"/>
            <w:hideMark/>
          </w:tcPr>
          <w:p w14:paraId="5500FE1E" w14:textId="77777777" w:rsidR="00DA6C42" w:rsidRPr="00616E3E" w:rsidRDefault="00DA6C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  <w:tr w:rsidR="00AC23B5" w:rsidRPr="00616E3E" w14:paraId="57B8B9C0" w14:textId="77777777">
        <w:trPr>
          <w:tblHeader/>
        </w:trPr>
        <w:tc>
          <w:tcPr>
            <w:tcW w:w="4032" w:type="dxa"/>
          </w:tcPr>
          <w:p w14:paraId="7F29C673" w14:textId="77777777" w:rsidR="00DA6C42" w:rsidRPr="00616E3E" w:rsidRDefault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  <w:hideMark/>
          </w:tcPr>
          <w:p w14:paraId="00AF20FE" w14:textId="77777777" w:rsidR="00DA6C42" w:rsidRPr="00616E3E" w:rsidRDefault="00DA6C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ข้อมูลระดับ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bottom"/>
            <w:hideMark/>
          </w:tcPr>
          <w:p w14:paraId="59916373" w14:textId="77777777" w:rsidR="00DA6C42" w:rsidRPr="00616E3E" w:rsidRDefault="00DA6C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ข้อมูลระดับ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  <w:hideMark/>
          </w:tcPr>
          <w:p w14:paraId="39A10EF1" w14:textId="77777777" w:rsidR="00DA6C42" w:rsidRPr="00616E3E" w:rsidRDefault="00DA6C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ข้อมูลระดับ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  <w:hideMark/>
          </w:tcPr>
          <w:p w14:paraId="72C70286" w14:textId="77777777" w:rsidR="00DA6C42" w:rsidRPr="00616E3E" w:rsidRDefault="00DA6C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AC23B5" w:rsidRPr="00616E3E" w14:paraId="1A31DD8F" w14:textId="77777777">
        <w:trPr>
          <w:tblHeader/>
        </w:trPr>
        <w:tc>
          <w:tcPr>
            <w:tcW w:w="4032" w:type="dxa"/>
          </w:tcPr>
          <w:p w14:paraId="64BAEA51" w14:textId="77777777" w:rsidR="00DA6C42" w:rsidRPr="00616E3E" w:rsidRDefault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BC1105" w14:textId="77777777" w:rsidR="00DA6C42" w:rsidRPr="00616E3E" w:rsidRDefault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6E5E6B9" w14:textId="77777777" w:rsidR="00DA6C42" w:rsidRPr="00616E3E" w:rsidRDefault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CD1356D" w14:textId="77777777" w:rsidR="00DA6C42" w:rsidRPr="00616E3E" w:rsidRDefault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0FB77DC" w14:textId="77777777" w:rsidR="00DA6C42" w:rsidRPr="00616E3E" w:rsidRDefault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E3432" w:rsidRPr="00616E3E" w14:paraId="0555B5DB" w14:textId="77777777">
        <w:trPr>
          <w:tblHeader/>
        </w:trPr>
        <w:tc>
          <w:tcPr>
            <w:tcW w:w="4032" w:type="dxa"/>
            <w:tcBorders>
              <w:bottom w:val="nil"/>
            </w:tcBorders>
          </w:tcPr>
          <w:p w14:paraId="060D77FE" w14:textId="77777777" w:rsidR="00DA6C42" w:rsidRPr="00616E3E" w:rsidRDefault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DC0F1DC" w14:textId="77777777" w:rsidR="00DA6C42" w:rsidRPr="00616E3E" w:rsidRDefault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E0B73AA" w14:textId="77777777" w:rsidR="00DA6C42" w:rsidRPr="00616E3E" w:rsidRDefault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8612C6F" w14:textId="77777777" w:rsidR="00DA6C42" w:rsidRPr="00616E3E" w:rsidRDefault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2F2528C" w14:textId="77777777" w:rsidR="00DA6C42" w:rsidRPr="00616E3E" w:rsidRDefault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C043F" w:rsidRPr="00616E3E" w14:paraId="692BF2EA" w14:textId="77777777">
        <w:trPr>
          <w:tblHeader/>
        </w:trPr>
        <w:tc>
          <w:tcPr>
            <w:tcW w:w="4032" w:type="dxa"/>
            <w:tcBorders>
              <w:bottom w:val="nil"/>
            </w:tcBorders>
            <w:hideMark/>
          </w:tcPr>
          <w:p w14:paraId="442E42BD" w14:textId="77777777" w:rsidR="00DA6C42" w:rsidRPr="00616E3E" w:rsidRDefault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nil"/>
            </w:tcBorders>
          </w:tcPr>
          <w:p w14:paraId="3DC31EA2" w14:textId="77777777" w:rsidR="00DA6C42" w:rsidRPr="00616E3E" w:rsidRDefault="00DA6C42" w:rsidP="00DA6C4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14:paraId="017AFBC1" w14:textId="77777777" w:rsidR="00DA6C42" w:rsidRPr="00616E3E" w:rsidRDefault="00DA6C42" w:rsidP="00DA6C4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134" w:type="dxa"/>
            <w:tcBorders>
              <w:bottom w:val="nil"/>
            </w:tcBorders>
          </w:tcPr>
          <w:p w14:paraId="6618D8DA" w14:textId="77777777" w:rsidR="00DA6C42" w:rsidRPr="00616E3E" w:rsidRDefault="00DA6C42" w:rsidP="00DA6C4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14:paraId="624416CF" w14:textId="77777777" w:rsidR="00DA6C42" w:rsidRPr="00616E3E" w:rsidRDefault="00DA6C42" w:rsidP="00DA6C4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726</w:t>
            </w:r>
          </w:p>
        </w:tc>
      </w:tr>
    </w:tbl>
    <w:p w14:paraId="05AAEBD1" w14:textId="77777777" w:rsidR="00DA6C42" w:rsidRPr="00616E3E" w:rsidRDefault="00DA6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</w:rPr>
      </w:pPr>
    </w:p>
    <w:p w14:paraId="46C719DE" w14:textId="021E2F7A" w:rsidR="00D1546F" w:rsidRPr="00000FA5" w:rsidRDefault="00D1546F" w:rsidP="00000FA5">
      <w:pPr>
        <w:pStyle w:val="CordiaNew"/>
        <w:numPr>
          <w:ilvl w:val="1"/>
          <w:numId w:val="32"/>
        </w:numPr>
        <w:tabs>
          <w:tab w:val="clear" w:pos="4153"/>
        </w:tabs>
        <w:ind w:left="900" w:hanging="540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000FA5">
        <w:rPr>
          <w:rFonts w:ascii="Cordia New" w:hAnsi="Cordia New" w:cs="Cordia New"/>
          <w:color w:val="auto"/>
          <w:sz w:val="26"/>
          <w:szCs w:val="26"/>
          <w:cs/>
        </w:rPr>
        <w:t>นโยบายการ</w:t>
      </w:r>
      <w:r w:rsidR="00BE305F" w:rsidRPr="00000FA5">
        <w:rPr>
          <w:rFonts w:ascii="Cordia New" w:hAnsi="Cordia New" w:cs="Cordia New"/>
          <w:color w:val="auto"/>
          <w:sz w:val="26"/>
          <w:szCs w:val="26"/>
          <w:cs/>
        </w:rPr>
        <w:t>บริหาร</w:t>
      </w:r>
      <w:r w:rsidRPr="00000FA5">
        <w:rPr>
          <w:rFonts w:ascii="Cordia New" w:hAnsi="Cordia New" w:cs="Cordia New"/>
          <w:color w:val="auto"/>
          <w:sz w:val="26"/>
          <w:szCs w:val="26"/>
          <w:cs/>
        </w:rPr>
        <w:t>ความเสี่ยงทางด้านการเงิน</w:t>
      </w:r>
    </w:p>
    <w:p w14:paraId="42135DFF" w14:textId="77777777" w:rsidR="009135CF" w:rsidRPr="00DA6C42" w:rsidRDefault="009135CF" w:rsidP="00DA6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both"/>
        <w:rPr>
          <w:rFonts w:ascii="Cordia New" w:hAnsi="Cordia New" w:cs="Cordia New"/>
          <w:sz w:val="26"/>
          <w:szCs w:val="26"/>
          <w:cs/>
        </w:rPr>
      </w:pPr>
    </w:p>
    <w:p w14:paraId="1453C91C" w14:textId="25680A26" w:rsidR="00C57C8D" w:rsidRPr="00616E3E" w:rsidRDefault="00C66BB2" w:rsidP="00DA6C42">
      <w:pPr>
        <w:pStyle w:val="CordiaNew"/>
        <w:tabs>
          <w:tab w:val="clear" w:pos="4153"/>
          <w:tab w:val="clear" w:pos="8306"/>
        </w:tabs>
        <w:ind w:left="907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กลุ่มบริษัท</w:t>
      </w:r>
      <w:r w:rsidR="00645126" w:rsidRPr="00616E3E">
        <w:rPr>
          <w:rFonts w:ascii="Cordia New" w:hAnsi="Cordia New" w:cs="Cordia New"/>
          <w:sz w:val="26"/>
          <w:szCs w:val="26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616E3E">
        <w:rPr>
          <w:rFonts w:ascii="Cordia New" w:hAnsi="Cordia New" w:cs="Cordia New"/>
          <w:sz w:val="26"/>
          <w:szCs w:val="26"/>
          <w:cs/>
        </w:rPr>
        <w:t>กลุ่มบริษัท</w:t>
      </w:r>
      <w:r w:rsidR="00645126" w:rsidRPr="00616E3E">
        <w:rPr>
          <w:rFonts w:ascii="Cordia New" w:hAnsi="Cordia New" w:cs="Cordia New"/>
          <w:sz w:val="26"/>
          <w:szCs w:val="26"/>
          <w:cs/>
        </w:rPr>
        <w:t>ไม่มีการออก หรือถือเครื่องมือทางการเงินที่เป็นตราสารอนุพันธ์ เพื่อการเก็งกำไรหรือการค้า</w:t>
      </w:r>
      <w:r w:rsidR="00B659E0" w:rsidRPr="00616E3E">
        <w:rPr>
          <w:rFonts w:ascii="Cordia New" w:hAnsi="Cordia New" w:cs="Cordia New"/>
          <w:sz w:val="26"/>
          <w:szCs w:val="26"/>
        </w:rPr>
        <w:t xml:space="preserve"> </w:t>
      </w:r>
      <w:r w:rsidR="00B659E0" w:rsidRPr="00616E3E">
        <w:rPr>
          <w:rFonts w:ascii="Cordia New" w:hAnsi="Cordia New" w:cs="Cordia New"/>
          <w:sz w:val="26"/>
          <w:szCs w:val="26"/>
          <w:cs/>
        </w:rPr>
        <w:t>โดยกลุ่มบริษัทมีนโยบายในการบริหาร</w:t>
      </w:r>
      <w:r w:rsidR="00B659E0" w:rsidRPr="00616E3E">
        <w:rPr>
          <w:rFonts w:ascii="Cordia New" w:hAnsi="Cordia New" w:cs="Cordia New"/>
          <w:color w:val="auto"/>
          <w:sz w:val="26"/>
          <w:szCs w:val="26"/>
          <w:cs/>
        </w:rPr>
        <w:t>ความเสี่ยง ดังนี้</w:t>
      </w:r>
    </w:p>
    <w:p w14:paraId="5A85606D" w14:textId="77777777" w:rsidR="00DA6C42" w:rsidRDefault="00DA6C42" w:rsidP="00DA6C42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color w:val="auto"/>
          <w:sz w:val="26"/>
          <w:szCs w:val="26"/>
          <w:u w:val="single"/>
        </w:rPr>
      </w:pPr>
    </w:p>
    <w:p w14:paraId="345E3CCF" w14:textId="76A2B1A1" w:rsidR="00645126" w:rsidRPr="00616E3E" w:rsidRDefault="00645126" w:rsidP="00DA6C42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color w:val="auto"/>
          <w:sz w:val="26"/>
          <w:szCs w:val="26"/>
          <w:u w:val="single"/>
        </w:rPr>
      </w:pPr>
      <w:r w:rsidRPr="00616E3E">
        <w:rPr>
          <w:rFonts w:ascii="Cordia New" w:hAnsi="Cordia New" w:cs="Cordia New"/>
          <w:color w:val="auto"/>
          <w:sz w:val="26"/>
          <w:szCs w:val="26"/>
          <w:u w:val="single"/>
          <w:cs/>
        </w:rPr>
        <w:t>ความเสี่ยงด้านสภาพคล่อง</w:t>
      </w:r>
    </w:p>
    <w:p w14:paraId="308F5C8A" w14:textId="3A92FCFE" w:rsidR="00DD1536" w:rsidRPr="00616E3E" w:rsidRDefault="00C66BB2" w:rsidP="00DA6C42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616E3E">
        <w:rPr>
          <w:rFonts w:ascii="Cordia New" w:hAnsi="Cordia New" w:cs="Cordia New"/>
          <w:color w:val="auto"/>
          <w:sz w:val="26"/>
          <w:szCs w:val="26"/>
          <w:cs/>
        </w:rPr>
        <w:t>กลุ่มบริษัท</w:t>
      </w:r>
      <w:r w:rsidR="00645126" w:rsidRPr="00616E3E">
        <w:rPr>
          <w:rFonts w:ascii="Cordia New" w:hAnsi="Cordia New" w:cs="Cordia New"/>
          <w:color w:val="auto"/>
          <w:sz w:val="26"/>
          <w:szCs w:val="26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</w:t>
      </w:r>
      <w:r w:rsidR="00D20A83" w:rsidRPr="00616E3E">
        <w:rPr>
          <w:rFonts w:ascii="Cordia New" w:hAnsi="Cordia New" w:cs="Cordia New"/>
          <w:color w:val="auto"/>
          <w:sz w:val="26"/>
          <w:szCs w:val="26"/>
          <w:cs/>
        </w:rPr>
        <w:t xml:space="preserve"> รวมถึงการชำระหนี้สินที่ครบกำหนดชำระ เพื่อลดความเสี่ยงจากการขาดสภาพคล่องในอนาคต</w:t>
      </w:r>
    </w:p>
    <w:p w14:paraId="25BD299B" w14:textId="60304E7A" w:rsidR="00B33CED" w:rsidRDefault="00B33CED" w:rsidP="00DA6C42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color w:val="auto"/>
          <w:sz w:val="26"/>
          <w:szCs w:val="26"/>
        </w:rPr>
      </w:pPr>
      <w:r>
        <w:rPr>
          <w:rFonts w:ascii="Cordia New" w:hAnsi="Cordia New" w:cs="Cordia New"/>
          <w:color w:val="auto"/>
          <w:sz w:val="26"/>
          <w:szCs w:val="26"/>
        </w:rPr>
        <w:br w:type="page"/>
      </w:r>
    </w:p>
    <w:p w14:paraId="383F78FC" w14:textId="77777777" w:rsidR="00D01EF7" w:rsidRPr="00616E3E" w:rsidRDefault="00D01EF7" w:rsidP="00DA6C42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color w:val="auto"/>
          <w:sz w:val="26"/>
          <w:szCs w:val="26"/>
        </w:rPr>
      </w:pPr>
    </w:p>
    <w:p w14:paraId="6E06DC31" w14:textId="296C9713" w:rsidR="005C53B2" w:rsidRPr="00616E3E" w:rsidRDefault="001673CF" w:rsidP="00DA6C42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B604C8">
        <w:rPr>
          <w:rFonts w:ascii="Cordia New" w:hAnsi="Cordia New" w:cs="Cordia New" w:hint="cs"/>
          <w:color w:val="auto"/>
          <w:sz w:val="26"/>
          <w:szCs w:val="26"/>
          <w:cs/>
        </w:rPr>
        <w:t>รายละเอียดการครบกำหนด</w:t>
      </w:r>
      <w:r w:rsidR="00AB3471" w:rsidRPr="00B604C8">
        <w:rPr>
          <w:rFonts w:ascii="Cordia New" w:hAnsi="Cordia New" w:cs="Cordia New" w:hint="cs"/>
          <w:color w:val="auto"/>
          <w:sz w:val="26"/>
          <w:szCs w:val="26"/>
          <w:cs/>
        </w:rPr>
        <w:t>ชำระของ</w:t>
      </w:r>
      <w:r w:rsidR="009A2C93" w:rsidRPr="00B604C8">
        <w:rPr>
          <w:rFonts w:ascii="Cordia New" w:hAnsi="Cordia New" w:cs="Cordia New"/>
          <w:color w:val="auto"/>
          <w:sz w:val="26"/>
          <w:szCs w:val="26"/>
          <w:cs/>
        </w:rPr>
        <w:t>หนี้สินทางการเงิน</w:t>
      </w:r>
      <w:r w:rsidR="006A3DBA" w:rsidRPr="00B604C8">
        <w:rPr>
          <w:rFonts w:ascii="Cordia New" w:hAnsi="Cordia New" w:cs="Cordia New"/>
          <w:color w:val="auto"/>
          <w:sz w:val="26"/>
          <w:szCs w:val="26"/>
          <w:cs/>
        </w:rPr>
        <w:t xml:space="preserve"> ณ วันที่ </w:t>
      </w:r>
      <w:r w:rsidR="006A3DBA" w:rsidRPr="00B604C8">
        <w:rPr>
          <w:rFonts w:ascii="Cordia New" w:hAnsi="Cordia New" w:cs="Cordia New"/>
          <w:color w:val="auto"/>
          <w:sz w:val="26"/>
          <w:szCs w:val="26"/>
        </w:rPr>
        <w:t xml:space="preserve">31 </w:t>
      </w:r>
      <w:r w:rsidR="006A3DBA" w:rsidRPr="00B604C8">
        <w:rPr>
          <w:rFonts w:ascii="Cordia New" w:hAnsi="Cordia New" w:cs="Cordia New"/>
          <w:color w:val="auto"/>
          <w:sz w:val="26"/>
          <w:szCs w:val="26"/>
          <w:cs/>
        </w:rPr>
        <w:t xml:space="preserve">ธันวาคม </w:t>
      </w:r>
      <w:r w:rsidR="006A3DBA" w:rsidRPr="00B604C8">
        <w:rPr>
          <w:rFonts w:ascii="Cordia New" w:hAnsi="Cordia New" w:cs="Cordia New"/>
          <w:color w:val="auto"/>
          <w:sz w:val="26"/>
          <w:szCs w:val="26"/>
        </w:rPr>
        <w:t>256</w:t>
      </w:r>
      <w:r w:rsidR="00DA6C42" w:rsidRPr="00B604C8">
        <w:rPr>
          <w:rFonts w:ascii="Cordia New" w:hAnsi="Cordia New" w:cs="Cordia New"/>
          <w:color w:val="auto"/>
          <w:sz w:val="26"/>
          <w:szCs w:val="26"/>
        </w:rPr>
        <w:t>8</w:t>
      </w:r>
      <w:r w:rsidR="006A3DBA" w:rsidRPr="00B604C8">
        <w:rPr>
          <w:rFonts w:ascii="Cordia New" w:hAnsi="Cordia New" w:cs="Cordia New"/>
          <w:color w:val="auto"/>
          <w:sz w:val="26"/>
          <w:szCs w:val="26"/>
        </w:rPr>
        <w:t xml:space="preserve"> </w:t>
      </w:r>
      <w:r w:rsidR="006A3DBA" w:rsidRPr="00B604C8">
        <w:rPr>
          <w:rFonts w:ascii="Cordia New" w:hAnsi="Cordia New" w:cs="Cordia New"/>
          <w:color w:val="auto"/>
          <w:sz w:val="26"/>
          <w:szCs w:val="26"/>
          <w:cs/>
        </w:rPr>
        <w:t xml:space="preserve">และ </w:t>
      </w:r>
      <w:r w:rsidR="006A3DBA" w:rsidRPr="00B604C8">
        <w:rPr>
          <w:rFonts w:ascii="Cordia New" w:hAnsi="Cordia New" w:cs="Cordia New"/>
          <w:color w:val="auto"/>
          <w:sz w:val="26"/>
          <w:szCs w:val="26"/>
        </w:rPr>
        <w:t>256</w:t>
      </w:r>
      <w:r w:rsidR="00DA6C42" w:rsidRPr="00B604C8">
        <w:rPr>
          <w:rFonts w:ascii="Cordia New" w:hAnsi="Cordia New" w:cs="Cordia New"/>
          <w:color w:val="auto"/>
          <w:sz w:val="26"/>
          <w:szCs w:val="26"/>
        </w:rPr>
        <w:t>7</w:t>
      </w:r>
      <w:r w:rsidR="006A3DBA" w:rsidRPr="00B604C8">
        <w:rPr>
          <w:rFonts w:ascii="Cordia New" w:hAnsi="Cordia New" w:cs="Cordia New"/>
          <w:color w:val="auto"/>
          <w:sz w:val="26"/>
          <w:szCs w:val="26"/>
        </w:rPr>
        <w:t xml:space="preserve"> </w:t>
      </w:r>
      <w:r w:rsidR="00AB3471" w:rsidRPr="00B604C8">
        <w:rPr>
          <w:rFonts w:ascii="Cordia New" w:hAnsi="Cordia New" w:cs="Cordia New" w:hint="cs"/>
          <w:color w:val="auto"/>
          <w:sz w:val="26"/>
          <w:szCs w:val="26"/>
          <w:cs/>
        </w:rPr>
        <w:t>ซึ่งพิจารณาจากกระแส</w:t>
      </w:r>
      <w:r w:rsidR="00167914" w:rsidRPr="00B604C8">
        <w:rPr>
          <w:rFonts w:ascii="Cordia New" w:hAnsi="Cordia New" w:cs="Cordia New" w:hint="cs"/>
          <w:color w:val="auto"/>
          <w:sz w:val="26"/>
          <w:szCs w:val="26"/>
          <w:cs/>
        </w:rPr>
        <w:t>เงินสดตามสัญญาที่ยังไม่ได้คิดลดเป็นมูลค่าปัจจุบัน</w:t>
      </w:r>
      <w:r w:rsidR="006A3DBA" w:rsidRPr="00B604C8">
        <w:rPr>
          <w:rFonts w:ascii="Cordia New" w:hAnsi="Cordia New" w:cs="Cordia New"/>
          <w:color w:val="auto"/>
          <w:sz w:val="26"/>
          <w:szCs w:val="26"/>
          <w:cs/>
        </w:rPr>
        <w:t xml:space="preserve"> </w:t>
      </w:r>
      <w:r w:rsidR="00167914" w:rsidRPr="00B604C8">
        <w:rPr>
          <w:rFonts w:ascii="Cordia New" w:hAnsi="Cordia New" w:cs="Cordia New" w:hint="cs"/>
          <w:color w:val="auto"/>
          <w:sz w:val="26"/>
          <w:szCs w:val="26"/>
          <w:cs/>
        </w:rPr>
        <w:t>มี</w:t>
      </w:r>
      <w:r w:rsidR="006A3DBA" w:rsidRPr="00B604C8">
        <w:rPr>
          <w:rFonts w:ascii="Cordia New" w:hAnsi="Cordia New" w:cs="Cordia New"/>
          <w:color w:val="auto"/>
          <w:sz w:val="26"/>
          <w:szCs w:val="26"/>
          <w:cs/>
        </w:rPr>
        <w:t>ดังนี้</w:t>
      </w:r>
      <w:r w:rsidR="006A3DBA" w:rsidRPr="00616E3E">
        <w:rPr>
          <w:rFonts w:ascii="Cordia New" w:hAnsi="Cordia New" w:cs="Cordia New"/>
          <w:color w:val="auto"/>
          <w:sz w:val="26"/>
          <w:szCs w:val="26"/>
          <w:cs/>
        </w:rPr>
        <w:t xml:space="preserve"> </w:t>
      </w:r>
    </w:p>
    <w:p w14:paraId="7471952E" w14:textId="77777777" w:rsidR="00284AAA" w:rsidRPr="00616E3E" w:rsidRDefault="00284AAA" w:rsidP="00284AAA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Cordia New" w:hAnsi="Cordia New" w:cs="Cordia New"/>
          <w:color w:val="auto"/>
          <w:sz w:val="26"/>
          <w:szCs w:val="26"/>
        </w:rPr>
      </w:pPr>
    </w:p>
    <w:tbl>
      <w:tblPr>
        <w:tblW w:w="8526" w:type="dxa"/>
        <w:tblInd w:w="87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267"/>
        <w:gridCol w:w="1299"/>
        <w:gridCol w:w="1350"/>
        <w:gridCol w:w="1260"/>
        <w:gridCol w:w="1350"/>
      </w:tblGrid>
      <w:tr w:rsidR="00A93CD2" w:rsidRPr="00616E3E" w14:paraId="49D7DAE0" w14:textId="77777777" w:rsidTr="00DA6C42">
        <w:trPr>
          <w:tblHeader/>
        </w:trPr>
        <w:tc>
          <w:tcPr>
            <w:tcW w:w="3267" w:type="dxa"/>
          </w:tcPr>
          <w:p w14:paraId="41062F38" w14:textId="73652C72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: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บาท)</w:t>
            </w:r>
          </w:p>
        </w:tc>
        <w:tc>
          <w:tcPr>
            <w:tcW w:w="5259" w:type="dxa"/>
            <w:gridSpan w:val="4"/>
            <w:vAlign w:val="bottom"/>
          </w:tcPr>
          <w:p w14:paraId="254E59CD" w14:textId="58BCB8D6" w:rsidR="00DA6C42" w:rsidRPr="00616E3E" w:rsidRDefault="00DA6C42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822C4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93CD2" w:rsidRPr="00616E3E" w14:paraId="378F3E94" w14:textId="77777777" w:rsidTr="00DA6C42">
        <w:trPr>
          <w:tblHeader/>
        </w:trPr>
        <w:tc>
          <w:tcPr>
            <w:tcW w:w="3267" w:type="dxa"/>
          </w:tcPr>
          <w:p w14:paraId="78F48F33" w14:textId="77777777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259" w:type="dxa"/>
            <w:gridSpan w:val="4"/>
            <w:vAlign w:val="bottom"/>
            <w:hideMark/>
          </w:tcPr>
          <w:p w14:paraId="592690D6" w14:textId="05BA9FE5" w:rsidR="00DA6C42" w:rsidRPr="00616E3E" w:rsidRDefault="00DA6C42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9D12ED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  <w:tr w:rsidR="00BC043F" w:rsidRPr="00616E3E" w14:paraId="64E2CFD8" w14:textId="77777777" w:rsidTr="00DA6C42">
        <w:trPr>
          <w:tblHeader/>
        </w:trPr>
        <w:tc>
          <w:tcPr>
            <w:tcW w:w="3267" w:type="dxa"/>
          </w:tcPr>
          <w:p w14:paraId="0D608FA2" w14:textId="77777777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vAlign w:val="bottom"/>
            <w:hideMark/>
          </w:tcPr>
          <w:p w14:paraId="4C72E17D" w14:textId="76F359F7" w:rsidR="00DA6C42" w:rsidRPr="00616E3E" w:rsidRDefault="00DA6C42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350" w:type="dxa"/>
            <w:vAlign w:val="bottom"/>
            <w:hideMark/>
          </w:tcPr>
          <w:p w14:paraId="6E41559E" w14:textId="5BF5AD31" w:rsidR="00DA6C42" w:rsidRPr="00616E3E" w:rsidRDefault="00DA6C42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ภายใน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14:paraId="5B7E8D1A" w14:textId="1C0DDCD5" w:rsidR="00DA6C42" w:rsidRPr="00616E3E" w:rsidRDefault="00DA6C42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มากกว่า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20F7FE48" w14:textId="77777777" w:rsidR="00DA6C42" w:rsidRPr="00616E3E" w:rsidRDefault="00DA6C42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AC1C0A" w:rsidRPr="00616E3E" w14:paraId="698AECDB" w14:textId="77777777" w:rsidTr="00DA6C42">
        <w:trPr>
          <w:trHeight w:val="288"/>
          <w:tblHeader/>
        </w:trPr>
        <w:tc>
          <w:tcPr>
            <w:tcW w:w="3267" w:type="dxa"/>
            <w:tcBorders>
              <w:bottom w:val="nil"/>
            </w:tcBorders>
            <w:hideMark/>
          </w:tcPr>
          <w:p w14:paraId="28E4522A" w14:textId="3CE9BB58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bottom w:val="nil"/>
            </w:tcBorders>
            <w:vAlign w:val="bottom"/>
          </w:tcPr>
          <w:p w14:paraId="5A30CE5A" w14:textId="77777777" w:rsidR="00DA6C42" w:rsidRPr="00616E3E" w:rsidRDefault="00DA6C42" w:rsidP="00DA6C42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D693C46" w14:textId="77777777" w:rsidR="00DA6C42" w:rsidRPr="00616E3E" w:rsidRDefault="00DA6C42" w:rsidP="00DA6C42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939FA48" w14:textId="77777777" w:rsidR="00DA6C42" w:rsidRPr="00616E3E" w:rsidRDefault="00DA6C42" w:rsidP="00DA6C42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043867A" w14:textId="77777777" w:rsidR="00DA6C42" w:rsidRPr="00616E3E" w:rsidRDefault="00DA6C42" w:rsidP="00DA6C42">
            <w:pPr>
              <w:tabs>
                <w:tab w:val="clear" w:pos="907"/>
                <w:tab w:val="left" w:pos="97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5DB2" w:rsidRPr="00616E3E" w14:paraId="4917A5DA" w14:textId="77777777" w:rsidTr="00DA6C42">
        <w:tc>
          <w:tcPr>
            <w:tcW w:w="3267" w:type="dxa"/>
            <w:tcBorders>
              <w:bottom w:val="nil"/>
            </w:tcBorders>
          </w:tcPr>
          <w:p w14:paraId="1EB937D2" w14:textId="23E881BC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429F42A3" w14:textId="56EB9946" w:rsidR="00DA6C42" w:rsidRPr="00616E3E" w:rsidRDefault="00197906" w:rsidP="002C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72CC4EC3" w14:textId="61BB008D" w:rsidR="00DA6C42" w:rsidRPr="00616E3E" w:rsidRDefault="00E24A05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4,200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22F69018" w14:textId="390ECD07" w:rsidR="00DA6C42" w:rsidRPr="00616E3E" w:rsidRDefault="00DA0C73" w:rsidP="002C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802A8EE" w14:textId="6F65ADCB" w:rsidR="00DA6C42" w:rsidRPr="00616E3E" w:rsidRDefault="00AB5D3C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4,200</w:t>
            </w:r>
          </w:p>
        </w:tc>
      </w:tr>
      <w:tr w:rsidR="00EA5DB2" w:rsidRPr="00616E3E" w14:paraId="2A65DCE7" w14:textId="77777777" w:rsidTr="00DA6C42">
        <w:tc>
          <w:tcPr>
            <w:tcW w:w="3267" w:type="dxa"/>
            <w:tcBorders>
              <w:bottom w:val="nil"/>
            </w:tcBorders>
          </w:tcPr>
          <w:p w14:paraId="504541DE" w14:textId="220B4E12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0BFCC78E" w14:textId="2763E441" w:rsidR="00DA6C42" w:rsidRPr="00616E3E" w:rsidRDefault="00197906" w:rsidP="002C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7B804742" w14:textId="10B79FDB" w:rsidR="00DA6C42" w:rsidRPr="00616E3E" w:rsidRDefault="00E24A05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58,000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033AA36B" w14:textId="07DC6528" w:rsidR="00DA6C42" w:rsidRPr="00616E3E" w:rsidRDefault="00DA0C73" w:rsidP="002C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7B9BFDD5" w14:textId="3980E0E8" w:rsidR="00DA6C42" w:rsidRPr="00616E3E" w:rsidRDefault="00AB5D3C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58,000</w:t>
            </w:r>
          </w:p>
        </w:tc>
      </w:tr>
      <w:tr w:rsidR="00EA5DB2" w:rsidRPr="00616E3E" w14:paraId="15B2F5A8" w14:textId="77777777" w:rsidTr="00DA6C42">
        <w:tc>
          <w:tcPr>
            <w:tcW w:w="3267" w:type="dxa"/>
            <w:tcBorders>
              <w:bottom w:val="nil"/>
            </w:tcBorders>
          </w:tcPr>
          <w:p w14:paraId="6A88388F" w14:textId="25B6C021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เจ้าหนี้การค้า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ผู้ค้าทั่วไป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06EEB9CB" w14:textId="389F9368" w:rsidR="00DA6C42" w:rsidRPr="00616E3E" w:rsidRDefault="00197906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205,</w:t>
            </w:r>
            <w:r w:rsidR="0070235C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0F5A4D2F" w14:textId="6F7C500D" w:rsidR="00DA6C42" w:rsidRPr="00616E3E" w:rsidRDefault="00E24A05" w:rsidP="002C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164FAC8A" w14:textId="2D215A51" w:rsidR="00DA6C42" w:rsidRPr="00616E3E" w:rsidRDefault="00DA0C73" w:rsidP="002C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099AE0E9" w14:textId="5A21B256" w:rsidR="00DA6C42" w:rsidRPr="00616E3E" w:rsidRDefault="00AB5D3C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205,</w:t>
            </w:r>
            <w:r w:rsidR="0070235C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</w:tr>
      <w:tr w:rsidR="00EA5DB2" w:rsidRPr="00616E3E" w14:paraId="412D2DAF" w14:textId="77777777" w:rsidTr="00DA6C42">
        <w:tc>
          <w:tcPr>
            <w:tcW w:w="3267" w:type="dxa"/>
            <w:tcBorders>
              <w:bottom w:val="nil"/>
            </w:tcBorders>
          </w:tcPr>
          <w:p w14:paraId="33D8D0F0" w14:textId="4CFBAF40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color w:val="FFFFFF" w:themeColor="background1"/>
                <w:sz w:val="26"/>
                <w:szCs w:val="26"/>
                <w:cs/>
              </w:rPr>
              <w:t>เจ้าหนี้การค้า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บริษัทที่เกี่ยวข้อง</w:t>
            </w:r>
            <w:r w:rsidR="0070235C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1FD45C62" w14:textId="57815C6E" w:rsidR="00DA6C42" w:rsidRPr="00616E3E" w:rsidRDefault="00197906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14,</w:t>
            </w:r>
            <w:r w:rsidR="0070235C">
              <w:rPr>
                <w:rFonts w:ascii="Cordia New" w:hAnsi="Cordia New" w:cs="Cord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30E8E33C" w14:textId="0F17E51B" w:rsidR="00DA6C42" w:rsidRPr="00616E3E" w:rsidRDefault="00E24A05" w:rsidP="002C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71624125" w14:textId="7392A466" w:rsidR="00DA6C42" w:rsidRPr="00616E3E" w:rsidRDefault="00DA0C73" w:rsidP="002C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16A2C2A" w14:textId="3AF2FC70" w:rsidR="00DA6C42" w:rsidRPr="0070235C" w:rsidRDefault="00AB5D3C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14,</w:t>
            </w:r>
            <w:r w:rsidR="0070235C">
              <w:rPr>
                <w:rFonts w:ascii="Cordia New" w:hAnsi="Cordia New" w:cs="Cordia New"/>
                <w:sz w:val="26"/>
                <w:szCs w:val="26"/>
              </w:rPr>
              <w:t>026</w:t>
            </w:r>
          </w:p>
        </w:tc>
      </w:tr>
      <w:tr w:rsidR="00EA5DB2" w:rsidRPr="00616E3E" w14:paraId="342C215B" w14:textId="77777777" w:rsidTr="00B30857">
        <w:tc>
          <w:tcPr>
            <w:tcW w:w="3267" w:type="dxa"/>
            <w:tcBorders>
              <w:bottom w:val="nil"/>
            </w:tcBorders>
          </w:tcPr>
          <w:p w14:paraId="0EF737B0" w14:textId="126583B7" w:rsidR="00F219AA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09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เจ้าหนี้</w:t>
            </w:r>
            <w:r w:rsidR="00033214">
              <w:rPr>
                <w:rFonts w:ascii="Cordia New" w:hAnsi="Cordia New" w:cs="Cordia New" w:hint="cs"/>
                <w:sz w:val="26"/>
                <w:szCs w:val="26"/>
                <w:cs/>
              </w:rPr>
              <w:t>หมุนเวียน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F219AA">
              <w:rPr>
                <w:rFonts w:ascii="Cordia New" w:hAnsi="Cordia New" w:cs="Cordia New"/>
                <w:sz w:val="26"/>
                <w:szCs w:val="26"/>
              </w:rPr>
              <w:t>–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บุคคลและบริษัทที่</w:t>
            </w:r>
          </w:p>
          <w:p w14:paraId="7DE24031" w14:textId="2AF6C9B0" w:rsidR="00DA6C42" w:rsidRPr="00616E3E" w:rsidRDefault="00F219AA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09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DA6C42" w:rsidRPr="00616E3E">
              <w:rPr>
                <w:rFonts w:ascii="Cordia New" w:hAnsi="Cordia New" w:cs="Cordia New"/>
                <w:sz w:val="26"/>
                <w:szCs w:val="26"/>
                <w:cs/>
              </w:rPr>
              <w:t>เกี่ยวข้อง</w:t>
            </w:r>
            <w:r w:rsidR="0070235C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9" w:type="dxa"/>
            <w:tcBorders>
              <w:bottom w:val="nil"/>
            </w:tcBorders>
            <w:vAlign w:val="bottom"/>
          </w:tcPr>
          <w:p w14:paraId="6BC58C89" w14:textId="6F78BD8B" w:rsidR="00DA6C42" w:rsidRPr="00616E3E" w:rsidRDefault="00347FE7" w:rsidP="00B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24,987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4AD63FA" w14:textId="22BD0351" w:rsidR="00DA6C42" w:rsidRPr="00616E3E" w:rsidRDefault="00E24A05" w:rsidP="00B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AE11934" w14:textId="5BB9C820" w:rsidR="00DA6C42" w:rsidRPr="00616E3E" w:rsidRDefault="00DA0C73" w:rsidP="00B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890C041" w14:textId="1E09547A" w:rsidR="00DA6C42" w:rsidRPr="00616E3E" w:rsidRDefault="00AB5D3C" w:rsidP="00B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24,987</w:t>
            </w:r>
          </w:p>
        </w:tc>
      </w:tr>
      <w:tr w:rsidR="00EA5DB2" w:rsidRPr="00616E3E" w14:paraId="2ED357D9" w14:textId="77777777" w:rsidTr="00DA6C42">
        <w:tc>
          <w:tcPr>
            <w:tcW w:w="3267" w:type="dxa"/>
            <w:tcBorders>
              <w:bottom w:val="nil"/>
            </w:tcBorders>
          </w:tcPr>
          <w:p w14:paraId="0FCAAC5F" w14:textId="127B8729" w:rsidR="0070235C" w:rsidRPr="00616E3E" w:rsidRDefault="0070235C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09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6D436817" w14:textId="0654A93A" w:rsidR="0070235C" w:rsidRPr="0070235C" w:rsidRDefault="0070235C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67,26</w:t>
            </w:r>
            <w:r w:rsidR="00B6030F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4DFD214E" w14:textId="122356E6" w:rsidR="0070235C" w:rsidRDefault="0070235C" w:rsidP="002C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02F39D5C" w14:textId="70C97E02" w:rsidR="0070235C" w:rsidRDefault="0070235C" w:rsidP="002C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56E874BD" w14:textId="2EBD9461" w:rsidR="0070235C" w:rsidRDefault="0070235C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67,26</w:t>
            </w:r>
            <w:r w:rsidR="00B6030F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EA5DB2" w:rsidRPr="00616E3E" w14:paraId="3874BC08" w14:textId="77777777" w:rsidTr="00DA6C42">
        <w:tc>
          <w:tcPr>
            <w:tcW w:w="3267" w:type="dxa"/>
            <w:tcBorders>
              <w:bottom w:val="nil"/>
            </w:tcBorders>
          </w:tcPr>
          <w:p w14:paraId="0A521335" w14:textId="3F0BAB4F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02" w:hanging="20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บุคคลและบริษัทที่เกี่ยวข้อง</w:t>
            </w:r>
            <w:r w:rsidR="0070235C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1B2C8431" w14:textId="77777777" w:rsidR="0033411A" w:rsidRDefault="0033411A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9B78FEE" w14:textId="437BDF1C" w:rsidR="00DA6C42" w:rsidRPr="00616E3E" w:rsidRDefault="0033411A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0235C">
              <w:rPr>
                <w:rFonts w:ascii="Cordia New" w:hAnsi="Cordia New" w:cs="Cordia New"/>
                <w:sz w:val="26"/>
                <w:szCs w:val="26"/>
                <w:lang w:val="en-GB"/>
              </w:rPr>
              <w:t>4,576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3499742C" w14:textId="77777777" w:rsidR="00D27AAD" w:rsidRDefault="00D27AAD" w:rsidP="002C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2194F5D" w14:textId="7A65F5F3" w:rsidR="00DA6C42" w:rsidRPr="00616E3E" w:rsidRDefault="00D27AAD" w:rsidP="002C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17462E9B" w14:textId="77777777" w:rsidR="00DA0C73" w:rsidRDefault="00DA0C73" w:rsidP="002C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0067B94" w14:textId="77CD3A65" w:rsidR="00DA6C42" w:rsidRPr="00616E3E" w:rsidRDefault="00DA0C73" w:rsidP="002C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7E118D04" w14:textId="77777777" w:rsidR="00AB5D3C" w:rsidRDefault="00AB5D3C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3BF999C" w14:textId="3066AE40" w:rsidR="00DA6C42" w:rsidRPr="00616E3E" w:rsidRDefault="00AB5D3C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0235C">
              <w:rPr>
                <w:rFonts w:ascii="Cordia New" w:hAnsi="Cordia New" w:cs="Cordia New"/>
                <w:sz w:val="26"/>
                <w:szCs w:val="26"/>
                <w:lang w:val="en-GB"/>
              </w:rPr>
              <w:t>4,576</w:t>
            </w:r>
          </w:p>
        </w:tc>
      </w:tr>
      <w:tr w:rsidR="00EA5DB2" w:rsidRPr="00616E3E" w14:paraId="7966AF9B" w14:textId="77777777" w:rsidTr="00DA6C42">
        <w:tc>
          <w:tcPr>
            <w:tcW w:w="3267" w:type="dxa"/>
            <w:tcBorders>
              <w:bottom w:val="nil"/>
            </w:tcBorders>
          </w:tcPr>
          <w:p w14:paraId="448D6EAD" w14:textId="54166EF3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02" w:hanging="20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00DBBAAB" w14:textId="15D80101" w:rsidR="00DA6C42" w:rsidRPr="0070235C" w:rsidRDefault="0070235C" w:rsidP="002C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0235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0894E11B" w14:textId="305E1B9B" w:rsidR="00DA6C42" w:rsidRPr="00092C8F" w:rsidRDefault="00B6030F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6,690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528C7804" w14:textId="4D9DED2A" w:rsidR="00DA6C42" w:rsidRPr="00092C8F" w:rsidRDefault="00B6030F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8,827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71E50110" w14:textId="0C219AA5" w:rsidR="00DA6C42" w:rsidRPr="00092C8F" w:rsidRDefault="00AB5D3C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92C8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B088A">
              <w:rPr>
                <w:rFonts w:ascii="Cordia New" w:hAnsi="Cordia New" w:cs="Cordia New"/>
                <w:sz w:val="26"/>
                <w:szCs w:val="26"/>
                <w:lang w:val="en-GB"/>
              </w:rPr>
              <w:t>5,517</w:t>
            </w:r>
          </w:p>
        </w:tc>
      </w:tr>
      <w:tr w:rsidR="006A0B1F" w:rsidRPr="00616E3E" w14:paraId="4E66C7FB" w14:textId="77777777" w:rsidTr="00DA6C42">
        <w:tc>
          <w:tcPr>
            <w:tcW w:w="3267" w:type="dxa"/>
            <w:tcBorders>
              <w:bottom w:val="nil"/>
            </w:tcBorders>
          </w:tcPr>
          <w:p w14:paraId="3FA8DE32" w14:textId="18182329" w:rsidR="00DA6C42" w:rsidRPr="00616E3E" w:rsidRDefault="00DA6C42" w:rsidP="00D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02" w:hanging="20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เงินกู้ยืมระยะยาวจากบุคคลที่เกี่ยวข้อง</w:t>
            </w:r>
            <w:r w:rsidR="00B956F5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4C610AE4" w14:textId="1AAB357E" w:rsidR="00DA6C42" w:rsidRPr="0070235C" w:rsidRDefault="0033411A" w:rsidP="002C0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0235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1EBA7CB" w14:textId="3B2D9397" w:rsidR="00DA6C42" w:rsidRPr="00616E3E" w:rsidRDefault="00D27AA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11,964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890DDDB" w14:textId="7A0E2539" w:rsidR="00DA6C42" w:rsidRPr="00616E3E" w:rsidRDefault="00AB5D3C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32,891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89BDC7F" w14:textId="4F8AC612" w:rsidR="00DA6C42" w:rsidRPr="00616E3E" w:rsidRDefault="00AB5D3C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44,855</w:t>
            </w:r>
          </w:p>
        </w:tc>
      </w:tr>
      <w:tr w:rsidR="00EA5DB2" w:rsidRPr="00616E3E" w14:paraId="130C9319" w14:textId="77777777">
        <w:tc>
          <w:tcPr>
            <w:tcW w:w="3267" w:type="dxa"/>
            <w:tcBorders>
              <w:bottom w:val="nil"/>
            </w:tcBorders>
          </w:tcPr>
          <w:p w14:paraId="3D3960BA" w14:textId="10D82682" w:rsidR="0070235C" w:rsidRPr="00616E3E" w:rsidRDefault="0070235C" w:rsidP="00702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02" w:hanging="20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299" w:type="dxa"/>
            <w:tcBorders>
              <w:bottom w:val="nil"/>
            </w:tcBorders>
            <w:vAlign w:val="bottom"/>
          </w:tcPr>
          <w:p w14:paraId="5D409104" w14:textId="6367E2F5" w:rsidR="0070235C" w:rsidRPr="0070235C" w:rsidRDefault="0070235C" w:rsidP="00702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0235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108314E" w14:textId="38FAF876" w:rsidR="0070235C" w:rsidRPr="00616E3E" w:rsidRDefault="0070235C" w:rsidP="00702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46,800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2583191" w14:textId="0C070C42" w:rsidR="0070235C" w:rsidRPr="00616E3E" w:rsidRDefault="0070235C" w:rsidP="00702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96,778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C722BF2" w14:textId="645B4F3E" w:rsidR="0070235C" w:rsidRPr="001822C4" w:rsidRDefault="0070235C" w:rsidP="007023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143,578</w:t>
            </w:r>
          </w:p>
        </w:tc>
      </w:tr>
      <w:tr w:rsidR="00EA5DB2" w:rsidRPr="00616E3E" w14:paraId="49A7AD38" w14:textId="77777777" w:rsidTr="00DA6C42">
        <w:tc>
          <w:tcPr>
            <w:tcW w:w="3267" w:type="dxa"/>
            <w:tcBorders>
              <w:bottom w:val="nil"/>
            </w:tcBorders>
          </w:tcPr>
          <w:p w14:paraId="11AD7530" w14:textId="42D4C8BF" w:rsidR="0070235C" w:rsidRPr="00616E3E" w:rsidRDefault="0070235C" w:rsidP="007023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46756DEE" w14:textId="6B9E8D0E" w:rsidR="0070235C" w:rsidRPr="00616E3E" w:rsidRDefault="0070235C" w:rsidP="007023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346,</w:t>
            </w:r>
            <w:r w:rsidR="007959BB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220725D8" w14:textId="7895C9C6" w:rsidR="0070235C" w:rsidRPr="00616E3E" w:rsidRDefault="0070235C" w:rsidP="007023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7959BB">
              <w:rPr>
                <w:rFonts w:ascii="Cordia New" w:hAnsi="Cordia New" w:cs="Cordia New"/>
                <w:sz w:val="26"/>
                <w:szCs w:val="26"/>
                <w:lang w:val="en-GB"/>
              </w:rPr>
              <w:t>7,654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074395E8" w14:textId="7CBACCE0" w:rsidR="0070235C" w:rsidRPr="00616E3E" w:rsidRDefault="0070235C" w:rsidP="007023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1D711A">
              <w:rPr>
                <w:rFonts w:ascii="Cordia New" w:hAnsi="Cordia New" w:cs="Cordia New"/>
                <w:sz w:val="26"/>
                <w:szCs w:val="26"/>
                <w:lang w:val="en-GB"/>
              </w:rPr>
              <w:t>8,496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46DA8EDE" w14:textId="5C5C6451" w:rsidR="0070235C" w:rsidRPr="00616E3E" w:rsidRDefault="00D92CBA" w:rsidP="0070235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92CBA">
              <w:rPr>
                <w:rFonts w:ascii="Cordia New" w:hAnsi="Cordia New" w:cs="Cordia New"/>
                <w:sz w:val="26"/>
                <w:szCs w:val="26"/>
              </w:rPr>
              <w:t>61</w:t>
            </w:r>
            <w:r w:rsidR="00D13E21">
              <w:rPr>
                <w:rFonts w:ascii="Cordia New" w:hAnsi="Cordia New" w:cs="Cordia New"/>
                <w:sz w:val="26"/>
                <w:szCs w:val="26"/>
              </w:rPr>
              <w:t>2,244</w:t>
            </w:r>
          </w:p>
        </w:tc>
      </w:tr>
    </w:tbl>
    <w:p w14:paraId="1DBD69F3" w14:textId="77777777" w:rsidR="001E16A2" w:rsidRPr="00616E3E" w:rsidRDefault="001E16A2" w:rsidP="001E16A2">
      <w:pPr>
        <w:rPr>
          <w:rFonts w:ascii="Cordia New" w:hAnsi="Cordia New" w:cs="Cordia New"/>
          <w:sz w:val="26"/>
          <w:szCs w:val="26"/>
          <w:lang w:eastAsia="th-TH"/>
        </w:rPr>
      </w:pPr>
    </w:p>
    <w:p w14:paraId="33EB5E10" w14:textId="5AFB610B" w:rsidR="00EF4752" w:rsidRDefault="00EF4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  <w:lang w:eastAsia="th-TH"/>
        </w:rPr>
      </w:pPr>
      <w:r w:rsidRPr="00616E3E">
        <w:rPr>
          <w:rFonts w:ascii="Cordia New" w:hAnsi="Cordia New" w:cs="Cordia New"/>
          <w:sz w:val="26"/>
          <w:szCs w:val="26"/>
          <w:lang w:eastAsia="th-TH"/>
        </w:rPr>
        <w:br w:type="page"/>
      </w:r>
    </w:p>
    <w:p w14:paraId="585D4CE7" w14:textId="77777777" w:rsidR="009D12ED" w:rsidRPr="00616E3E" w:rsidRDefault="009D12ED" w:rsidP="009D12ED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Cordia New" w:hAnsi="Cordia New" w:cs="Cordia New"/>
          <w:color w:val="auto"/>
          <w:sz w:val="26"/>
          <w:szCs w:val="26"/>
        </w:rPr>
      </w:pPr>
    </w:p>
    <w:tbl>
      <w:tblPr>
        <w:tblW w:w="8526" w:type="dxa"/>
        <w:tblInd w:w="873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267"/>
        <w:gridCol w:w="1299"/>
        <w:gridCol w:w="1350"/>
        <w:gridCol w:w="1260"/>
        <w:gridCol w:w="1350"/>
      </w:tblGrid>
      <w:tr w:rsidR="00A93CD2" w:rsidRPr="00616E3E" w14:paraId="0EDFD25E" w14:textId="77777777">
        <w:trPr>
          <w:tblHeader/>
        </w:trPr>
        <w:tc>
          <w:tcPr>
            <w:tcW w:w="3267" w:type="dxa"/>
          </w:tcPr>
          <w:p w14:paraId="0E5C0CCB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: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บาท)</w:t>
            </w:r>
          </w:p>
        </w:tc>
        <w:tc>
          <w:tcPr>
            <w:tcW w:w="5259" w:type="dxa"/>
            <w:gridSpan w:val="4"/>
            <w:vAlign w:val="bottom"/>
          </w:tcPr>
          <w:p w14:paraId="7C63772C" w14:textId="77777777" w:rsidR="009D12ED" w:rsidRPr="00616E3E" w:rsidRDefault="009D12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93CD2" w:rsidRPr="00616E3E" w14:paraId="29D2694F" w14:textId="77777777">
        <w:trPr>
          <w:tblHeader/>
        </w:trPr>
        <w:tc>
          <w:tcPr>
            <w:tcW w:w="3267" w:type="dxa"/>
          </w:tcPr>
          <w:p w14:paraId="3B960B88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259" w:type="dxa"/>
            <w:gridSpan w:val="4"/>
            <w:vAlign w:val="bottom"/>
            <w:hideMark/>
          </w:tcPr>
          <w:p w14:paraId="064540C5" w14:textId="77777777" w:rsidR="009D12ED" w:rsidRPr="00616E3E" w:rsidRDefault="009D12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  <w:tr w:rsidR="00BC043F" w:rsidRPr="00616E3E" w14:paraId="736B29E2" w14:textId="77777777">
        <w:trPr>
          <w:tblHeader/>
        </w:trPr>
        <w:tc>
          <w:tcPr>
            <w:tcW w:w="3267" w:type="dxa"/>
          </w:tcPr>
          <w:p w14:paraId="081EC7D5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vAlign w:val="bottom"/>
            <w:hideMark/>
          </w:tcPr>
          <w:p w14:paraId="1FE4D879" w14:textId="77777777" w:rsidR="009D12ED" w:rsidRPr="00616E3E" w:rsidRDefault="009D12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350" w:type="dxa"/>
            <w:vAlign w:val="bottom"/>
            <w:hideMark/>
          </w:tcPr>
          <w:p w14:paraId="2951663C" w14:textId="77777777" w:rsidR="009D12ED" w:rsidRPr="00616E3E" w:rsidRDefault="009D12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ภายใน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vAlign w:val="bottom"/>
            <w:hideMark/>
          </w:tcPr>
          <w:p w14:paraId="32CBE231" w14:textId="77777777" w:rsidR="009D12ED" w:rsidRPr="00616E3E" w:rsidRDefault="009D12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มากกว่า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52B135D6" w14:textId="77777777" w:rsidR="009D12ED" w:rsidRPr="00616E3E" w:rsidRDefault="009D12E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AC1C0A" w:rsidRPr="00616E3E" w14:paraId="2C8F6C2E" w14:textId="77777777">
        <w:trPr>
          <w:trHeight w:val="288"/>
          <w:tblHeader/>
        </w:trPr>
        <w:tc>
          <w:tcPr>
            <w:tcW w:w="3267" w:type="dxa"/>
            <w:tcBorders>
              <w:bottom w:val="nil"/>
            </w:tcBorders>
            <w:hideMark/>
          </w:tcPr>
          <w:p w14:paraId="7132A674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bottom w:val="nil"/>
            </w:tcBorders>
            <w:vAlign w:val="bottom"/>
          </w:tcPr>
          <w:p w14:paraId="3F28AAF3" w14:textId="77777777" w:rsidR="009D12ED" w:rsidRPr="00616E3E" w:rsidRDefault="009D12ED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632FB08" w14:textId="77777777" w:rsidR="009D12ED" w:rsidRPr="00616E3E" w:rsidRDefault="009D12ED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CD511B6" w14:textId="77777777" w:rsidR="009D12ED" w:rsidRPr="00616E3E" w:rsidRDefault="009D12ED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515489C" w14:textId="77777777" w:rsidR="009D12ED" w:rsidRPr="00616E3E" w:rsidRDefault="009D12ED">
            <w:pPr>
              <w:tabs>
                <w:tab w:val="clear" w:pos="907"/>
                <w:tab w:val="left" w:pos="97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A5DB2" w:rsidRPr="00616E3E" w14:paraId="1D61EAF7" w14:textId="77777777">
        <w:tc>
          <w:tcPr>
            <w:tcW w:w="3267" w:type="dxa"/>
            <w:tcBorders>
              <w:bottom w:val="nil"/>
            </w:tcBorders>
          </w:tcPr>
          <w:p w14:paraId="1535DC95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4E5BF8A0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11,739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395DEA51" w14:textId="77777777" w:rsidR="009D12ED" w:rsidRPr="00616E3E" w:rsidRDefault="009D12ED" w:rsidP="00615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62F2F73F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1E041337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11,739</w:t>
            </w:r>
          </w:p>
        </w:tc>
      </w:tr>
      <w:tr w:rsidR="00EA5DB2" w:rsidRPr="00616E3E" w14:paraId="7C14618F" w14:textId="77777777">
        <w:tc>
          <w:tcPr>
            <w:tcW w:w="3267" w:type="dxa"/>
            <w:tcBorders>
              <w:bottom w:val="nil"/>
            </w:tcBorders>
          </w:tcPr>
          <w:p w14:paraId="507FD23B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52B10CBB" w14:textId="77777777" w:rsidR="009D12ED" w:rsidRPr="00616E3E" w:rsidRDefault="009D12ED" w:rsidP="00D6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D423FF7" w14:textId="77777777" w:rsidR="009D12ED" w:rsidRPr="00616E3E" w:rsidRDefault="009D12ED" w:rsidP="00615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57,000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219CE55D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1B17D35D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57,000</w:t>
            </w:r>
          </w:p>
        </w:tc>
      </w:tr>
      <w:tr w:rsidR="00EA5DB2" w:rsidRPr="00616E3E" w14:paraId="4BCCE010" w14:textId="77777777">
        <w:tc>
          <w:tcPr>
            <w:tcW w:w="3267" w:type="dxa"/>
            <w:tcBorders>
              <w:bottom w:val="nil"/>
            </w:tcBorders>
          </w:tcPr>
          <w:p w14:paraId="34EFB5CB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เจ้าหนี้การค้า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ผู้ค้าทั่วไป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6B1DF68C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292,833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778855D6" w14:textId="77777777" w:rsidR="009D12ED" w:rsidRPr="00616E3E" w:rsidRDefault="009D12ED" w:rsidP="00615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4451F20C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16BF8137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292,833</w:t>
            </w:r>
          </w:p>
        </w:tc>
      </w:tr>
      <w:tr w:rsidR="00EA5DB2" w:rsidRPr="00616E3E" w14:paraId="756D65B5" w14:textId="77777777">
        <w:tc>
          <w:tcPr>
            <w:tcW w:w="3267" w:type="dxa"/>
            <w:tcBorders>
              <w:bottom w:val="nil"/>
            </w:tcBorders>
          </w:tcPr>
          <w:p w14:paraId="0DBCB1CA" w14:textId="3D4FFCB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color w:val="FFFFFF" w:themeColor="background1"/>
                <w:sz w:val="26"/>
                <w:szCs w:val="26"/>
                <w:cs/>
              </w:rPr>
              <w:t>เจ้าหนี้การค้า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บริษัทที่เกี่ยวข้อง</w:t>
            </w:r>
            <w:r w:rsidR="00894896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1AFD3C0C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25,485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7FF54B88" w14:textId="77777777" w:rsidR="009D12ED" w:rsidRPr="00616E3E" w:rsidRDefault="009D12ED" w:rsidP="00615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005FA2F0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FFA6E7B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25,485</w:t>
            </w:r>
          </w:p>
        </w:tc>
      </w:tr>
      <w:tr w:rsidR="00EA5DB2" w:rsidRPr="00616E3E" w14:paraId="58B5E2CA" w14:textId="77777777" w:rsidTr="000173AA">
        <w:tc>
          <w:tcPr>
            <w:tcW w:w="3267" w:type="dxa"/>
            <w:tcBorders>
              <w:bottom w:val="nil"/>
            </w:tcBorders>
          </w:tcPr>
          <w:p w14:paraId="0AD826CA" w14:textId="33CC2814" w:rsidR="009C2793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09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เจ้าหนี้</w:t>
            </w:r>
            <w:r w:rsidR="009C2793">
              <w:rPr>
                <w:rFonts w:ascii="Cordia New" w:hAnsi="Cordia New" w:cs="Cordia New" w:hint="cs"/>
                <w:sz w:val="26"/>
                <w:szCs w:val="26"/>
                <w:cs/>
              </w:rPr>
              <w:t>หมุนเวียน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0173AA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บุคคลและบริษัทที่</w:t>
            </w:r>
          </w:p>
          <w:p w14:paraId="00E3D71B" w14:textId="419FE517" w:rsidR="009D12ED" w:rsidRPr="00616E3E" w:rsidRDefault="009C2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09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9D12ED" w:rsidRPr="00616E3E">
              <w:rPr>
                <w:rFonts w:ascii="Cordia New" w:hAnsi="Cordia New" w:cs="Cordia New"/>
                <w:sz w:val="26"/>
                <w:szCs w:val="26"/>
                <w:cs/>
              </w:rPr>
              <w:t>เกี่ยวข้อง</w:t>
            </w:r>
            <w:r w:rsidR="006F77AD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9" w:type="dxa"/>
            <w:tcBorders>
              <w:bottom w:val="nil"/>
            </w:tcBorders>
            <w:vAlign w:val="bottom"/>
          </w:tcPr>
          <w:p w14:paraId="3FBFCE25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40,943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C544925" w14:textId="77777777" w:rsidR="009D12ED" w:rsidRPr="00616E3E" w:rsidRDefault="009D12ED" w:rsidP="00615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886DE5F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90D9264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40,943</w:t>
            </w:r>
          </w:p>
        </w:tc>
      </w:tr>
      <w:tr w:rsidR="00EA5DB2" w:rsidRPr="00616E3E" w14:paraId="10A9D8B7" w14:textId="77777777">
        <w:tc>
          <w:tcPr>
            <w:tcW w:w="3267" w:type="dxa"/>
            <w:tcBorders>
              <w:bottom w:val="nil"/>
            </w:tcBorders>
          </w:tcPr>
          <w:p w14:paraId="54CA3EC4" w14:textId="6336C321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02" w:hanging="20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บุคคลและบริษัทที่เกี่ยวข้อง</w:t>
            </w:r>
            <w:r w:rsidR="006F77AD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6DD6C7CE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3BC2B89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45,146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44DF10CB" w14:textId="77777777" w:rsidR="009D12ED" w:rsidRPr="00616E3E" w:rsidRDefault="009D12ED" w:rsidP="00615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C941669" w14:textId="77777777" w:rsidR="009D12ED" w:rsidRPr="00616E3E" w:rsidRDefault="009D12ED" w:rsidP="00615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182C8BBF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7FF9CA71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2CD849C3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092894C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45,146</w:t>
            </w:r>
          </w:p>
        </w:tc>
      </w:tr>
      <w:tr w:rsidR="00EA5DB2" w:rsidRPr="00616E3E" w14:paraId="43CE9A7C" w14:textId="77777777">
        <w:tc>
          <w:tcPr>
            <w:tcW w:w="3267" w:type="dxa"/>
            <w:tcBorders>
              <w:bottom w:val="nil"/>
            </w:tcBorders>
          </w:tcPr>
          <w:p w14:paraId="5EEBAF7C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02" w:hanging="20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12B80692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38E0DB04" w14:textId="5E8E12F1" w:rsidR="009D12ED" w:rsidRPr="00092C8F" w:rsidRDefault="003A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7,</w:t>
            </w:r>
            <w:r w:rsidR="002617DC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253F0956" w14:textId="52D46ABF" w:rsidR="009D12ED" w:rsidRPr="00092C8F" w:rsidRDefault="00261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11,701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7E55FCC2" w14:textId="7B3259DC" w:rsidR="009D12ED" w:rsidRPr="00092C8F" w:rsidRDefault="0078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19,296</w:t>
            </w:r>
          </w:p>
        </w:tc>
      </w:tr>
      <w:tr w:rsidR="006A0B1F" w:rsidRPr="00616E3E" w14:paraId="2030217F" w14:textId="77777777">
        <w:tc>
          <w:tcPr>
            <w:tcW w:w="3267" w:type="dxa"/>
            <w:tcBorders>
              <w:bottom w:val="nil"/>
            </w:tcBorders>
          </w:tcPr>
          <w:p w14:paraId="68095233" w14:textId="2B10944C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02" w:hanging="202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เงินกู้ยืมระยะยาวจากบุคคลที่เกี่ยวข้อง</w:t>
            </w:r>
            <w:r w:rsidR="006F77AD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48A34F7C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C2D2389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11,964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AB9104B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44,855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8B2D8B4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56,819</w:t>
            </w:r>
          </w:p>
        </w:tc>
      </w:tr>
      <w:tr w:rsidR="00EA5DB2" w:rsidRPr="00616E3E" w14:paraId="5B2B3B0C" w14:textId="77777777">
        <w:tc>
          <w:tcPr>
            <w:tcW w:w="3267" w:type="dxa"/>
            <w:tcBorders>
              <w:bottom w:val="nil"/>
            </w:tcBorders>
          </w:tcPr>
          <w:p w14:paraId="7181D023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02" w:hanging="20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299" w:type="dxa"/>
            <w:tcBorders>
              <w:bottom w:val="nil"/>
            </w:tcBorders>
            <w:vAlign w:val="bottom"/>
          </w:tcPr>
          <w:p w14:paraId="1C1AC81A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7B4AD0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42,900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6F1DE55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139,578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7EB5BBD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182,478</w:t>
            </w:r>
          </w:p>
        </w:tc>
      </w:tr>
      <w:tr w:rsidR="00EA5DB2" w:rsidRPr="00616E3E" w14:paraId="5453379E" w14:textId="77777777">
        <w:tc>
          <w:tcPr>
            <w:tcW w:w="3267" w:type="dxa"/>
            <w:tcBorders>
              <w:bottom w:val="nil"/>
            </w:tcBorders>
          </w:tcPr>
          <w:p w14:paraId="44130D0A" w14:textId="520B718E" w:rsidR="00E124CD" w:rsidRPr="00616E3E" w:rsidRDefault="00E124CD" w:rsidP="00E1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02" w:hanging="20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หนี้สินจากภาระค้ำประกันเงินกู้ยืม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ของบริษัทอื่น</w:t>
            </w:r>
          </w:p>
        </w:tc>
        <w:tc>
          <w:tcPr>
            <w:tcW w:w="1299" w:type="dxa"/>
            <w:tcBorders>
              <w:bottom w:val="nil"/>
            </w:tcBorders>
            <w:vAlign w:val="bottom"/>
          </w:tcPr>
          <w:p w14:paraId="29E81D43" w14:textId="7A0E9E5B" w:rsidR="00E124CD" w:rsidRPr="00616E3E" w:rsidRDefault="00E124CD" w:rsidP="00804C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8B76B01" w14:textId="6A74FCBE" w:rsidR="00E124CD" w:rsidRPr="00616E3E" w:rsidRDefault="00E124CD" w:rsidP="00804C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3,905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F90F322" w14:textId="77777777" w:rsidR="00E124CD" w:rsidRPr="00616E3E" w:rsidRDefault="00E124CD" w:rsidP="00E124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6CC3D2A" w14:textId="36705BF2" w:rsidR="00E124CD" w:rsidRPr="00616E3E" w:rsidRDefault="00E124CD" w:rsidP="00E124C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3,905</w:t>
            </w:r>
          </w:p>
        </w:tc>
      </w:tr>
      <w:tr w:rsidR="00EA5DB2" w:rsidRPr="00616E3E" w14:paraId="5A15CA59" w14:textId="77777777">
        <w:tc>
          <w:tcPr>
            <w:tcW w:w="3267" w:type="dxa"/>
            <w:tcBorders>
              <w:bottom w:val="nil"/>
            </w:tcBorders>
          </w:tcPr>
          <w:p w14:paraId="17898D8E" w14:textId="77777777" w:rsidR="00E124CD" w:rsidRPr="00616E3E" w:rsidRDefault="00E124CD" w:rsidP="00E12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99" w:type="dxa"/>
            <w:tcBorders>
              <w:bottom w:val="nil"/>
            </w:tcBorders>
            <w:vAlign w:val="center"/>
          </w:tcPr>
          <w:p w14:paraId="13083C4F" w14:textId="69B5E21C" w:rsidR="00E124CD" w:rsidRPr="00616E3E" w:rsidRDefault="00E124CD" w:rsidP="00E124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91A2B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16,146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3DFE4D42" w14:textId="622BBD89" w:rsidR="00E124CD" w:rsidRPr="00616E3E" w:rsidRDefault="00E124CD" w:rsidP="00E124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7847DD">
              <w:rPr>
                <w:rFonts w:ascii="Cordia New" w:hAnsi="Cordia New" w:cs="Cordia New"/>
                <w:sz w:val="26"/>
                <w:szCs w:val="26"/>
                <w:lang w:val="en-GB"/>
              </w:rPr>
              <w:t>3,364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5FE6BD68" w14:textId="09EF236C" w:rsidR="00E124CD" w:rsidRPr="00616E3E" w:rsidRDefault="00E124CD" w:rsidP="00E124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441876">
              <w:rPr>
                <w:rFonts w:ascii="Cordia New" w:hAnsi="Cordia New" w:cs="Cordia New"/>
                <w:sz w:val="26"/>
                <w:szCs w:val="26"/>
                <w:lang w:val="en-GB"/>
              </w:rPr>
              <w:t>6,134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31FD3638" w14:textId="53640D48" w:rsidR="00E124CD" w:rsidRPr="00616E3E" w:rsidRDefault="00E124CD" w:rsidP="00E124C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73</w:t>
            </w:r>
            <w:r w:rsidR="00441876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C4729">
              <w:rPr>
                <w:rFonts w:ascii="Cordia New" w:hAnsi="Cordia New" w:cs="Cordia New"/>
                <w:sz w:val="26"/>
                <w:szCs w:val="26"/>
              </w:rPr>
              <w:t>,644</w:t>
            </w:r>
          </w:p>
        </w:tc>
      </w:tr>
    </w:tbl>
    <w:p w14:paraId="2501FD40" w14:textId="77777777" w:rsidR="009D12ED" w:rsidRPr="00616E3E" w:rsidRDefault="009D12ED" w:rsidP="001E16A2">
      <w:pPr>
        <w:rPr>
          <w:rFonts w:ascii="Cordia New" w:eastAsia="Cordia New" w:hAnsi="Cordia New" w:cs="Cordia New"/>
          <w:sz w:val="26"/>
          <w:szCs w:val="26"/>
          <w:lang w:eastAsia="th-TH"/>
        </w:rPr>
      </w:pPr>
    </w:p>
    <w:p w14:paraId="111E1886" w14:textId="60409FD3" w:rsidR="009D12ED" w:rsidRDefault="009D12ED" w:rsidP="001E16A2">
      <w:pPr>
        <w:rPr>
          <w:rFonts w:ascii="Cordia New" w:eastAsia="Cordia New" w:hAnsi="Cordia New" w:cs="Cordia New"/>
          <w:sz w:val="26"/>
          <w:szCs w:val="26"/>
          <w:lang w:eastAsia="th-TH"/>
        </w:rPr>
      </w:pPr>
      <w:r>
        <w:rPr>
          <w:rFonts w:ascii="Cordia New" w:eastAsia="Cordia New" w:hAnsi="Cordia New" w:cs="Cordia New"/>
          <w:sz w:val="26"/>
          <w:szCs w:val="26"/>
          <w:lang w:eastAsia="th-TH"/>
        </w:rPr>
        <w:br w:type="page"/>
      </w:r>
    </w:p>
    <w:p w14:paraId="65DBBAFE" w14:textId="77777777" w:rsidR="006A07F5" w:rsidRPr="00616E3E" w:rsidRDefault="006A07F5" w:rsidP="001E16A2">
      <w:pPr>
        <w:rPr>
          <w:rFonts w:ascii="Cordia New" w:eastAsia="Cordia New" w:hAnsi="Cordia New" w:cs="Cordia New"/>
          <w:sz w:val="26"/>
          <w:szCs w:val="26"/>
          <w:lang w:eastAsia="th-TH"/>
        </w:rPr>
      </w:pPr>
    </w:p>
    <w:tbl>
      <w:tblPr>
        <w:tblW w:w="8523" w:type="dxa"/>
        <w:tblInd w:w="86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294"/>
        <w:gridCol w:w="1278"/>
        <w:gridCol w:w="1350"/>
        <w:gridCol w:w="1278"/>
        <w:gridCol w:w="1323"/>
      </w:tblGrid>
      <w:tr w:rsidR="00F55D52" w:rsidRPr="00616E3E" w14:paraId="6DF3E245" w14:textId="77777777" w:rsidTr="009D12ED">
        <w:trPr>
          <w:tblHeader/>
        </w:trPr>
        <w:tc>
          <w:tcPr>
            <w:tcW w:w="3294" w:type="dxa"/>
          </w:tcPr>
          <w:p w14:paraId="45C90734" w14:textId="40CDE9FC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: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บาท)</w:t>
            </w:r>
          </w:p>
        </w:tc>
        <w:tc>
          <w:tcPr>
            <w:tcW w:w="5229" w:type="dxa"/>
            <w:gridSpan w:val="4"/>
            <w:tcBorders>
              <w:top w:val="nil"/>
            </w:tcBorders>
            <w:vAlign w:val="bottom"/>
          </w:tcPr>
          <w:p w14:paraId="4C262204" w14:textId="3CBB4008" w:rsidR="009D12ED" w:rsidRPr="00616E3E" w:rsidRDefault="009D12ED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93CD2" w:rsidRPr="00616E3E" w14:paraId="48A14E95" w14:textId="77777777" w:rsidTr="009D12ED">
        <w:trPr>
          <w:tblHeader/>
        </w:trPr>
        <w:tc>
          <w:tcPr>
            <w:tcW w:w="3294" w:type="dxa"/>
          </w:tcPr>
          <w:p w14:paraId="403C63B5" w14:textId="77777777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229" w:type="dxa"/>
            <w:gridSpan w:val="4"/>
            <w:vAlign w:val="bottom"/>
            <w:hideMark/>
          </w:tcPr>
          <w:p w14:paraId="67C9ED4B" w14:textId="4AD0FCEE" w:rsidR="009D12ED" w:rsidRPr="00616E3E" w:rsidRDefault="009D12ED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  <w:tr w:rsidR="00BC043F" w:rsidRPr="00616E3E" w14:paraId="5A54834C" w14:textId="77777777" w:rsidTr="009D12ED">
        <w:trPr>
          <w:tblHeader/>
        </w:trPr>
        <w:tc>
          <w:tcPr>
            <w:tcW w:w="3294" w:type="dxa"/>
          </w:tcPr>
          <w:p w14:paraId="6F507907" w14:textId="77777777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vAlign w:val="bottom"/>
            <w:hideMark/>
          </w:tcPr>
          <w:p w14:paraId="7D3FE5A5" w14:textId="77777777" w:rsidR="009D12ED" w:rsidRPr="00616E3E" w:rsidRDefault="009D12ED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350" w:type="dxa"/>
            <w:vAlign w:val="bottom"/>
            <w:hideMark/>
          </w:tcPr>
          <w:p w14:paraId="1759DE8F" w14:textId="77777777" w:rsidR="009D12ED" w:rsidRPr="00616E3E" w:rsidRDefault="009D12ED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ภายใน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1278" w:type="dxa"/>
            <w:vAlign w:val="bottom"/>
            <w:hideMark/>
          </w:tcPr>
          <w:p w14:paraId="6DBBD1EA" w14:textId="77777777" w:rsidR="009D12ED" w:rsidRPr="00616E3E" w:rsidRDefault="009D12ED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มากกว่า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23" w:type="dxa"/>
            <w:vAlign w:val="bottom"/>
            <w:hideMark/>
          </w:tcPr>
          <w:p w14:paraId="5970E02A" w14:textId="77777777" w:rsidR="009D12ED" w:rsidRPr="00616E3E" w:rsidRDefault="009D12ED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AC1C0A" w:rsidRPr="00616E3E" w14:paraId="358FA42F" w14:textId="77777777" w:rsidTr="009D12ED">
        <w:trPr>
          <w:tblHeader/>
        </w:trPr>
        <w:tc>
          <w:tcPr>
            <w:tcW w:w="3294" w:type="dxa"/>
            <w:tcBorders>
              <w:bottom w:val="nil"/>
            </w:tcBorders>
            <w:hideMark/>
          </w:tcPr>
          <w:p w14:paraId="773DE4DB" w14:textId="77777777" w:rsidR="009D12ED" w:rsidRPr="00616E3E" w:rsidRDefault="009D12ED" w:rsidP="009D12ED">
            <w:pPr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1C819521" w14:textId="77777777" w:rsidR="009D12ED" w:rsidRPr="00616E3E" w:rsidRDefault="009D12ED" w:rsidP="009D12ED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242D84C" w14:textId="77777777" w:rsidR="009D12ED" w:rsidRPr="00616E3E" w:rsidRDefault="009D12ED" w:rsidP="009D12ED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4970B61F" w14:textId="77777777" w:rsidR="009D12ED" w:rsidRPr="00616E3E" w:rsidRDefault="009D12ED" w:rsidP="009D12ED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0407AD4A" w14:textId="77777777" w:rsidR="009D12ED" w:rsidRPr="00616E3E" w:rsidRDefault="009D12ED" w:rsidP="009D12ED">
            <w:pPr>
              <w:tabs>
                <w:tab w:val="clear" w:pos="907"/>
                <w:tab w:val="left" w:pos="97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C1C0A" w:rsidRPr="00616E3E" w14:paraId="0AE98E57" w14:textId="77777777" w:rsidTr="009D12ED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61BEC2D3" w14:textId="44E1E8F7" w:rsidR="00B61ADA" w:rsidRPr="00616E3E" w:rsidRDefault="00B61ADA" w:rsidP="00B61A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6E45163B" w14:textId="0A50CB88" w:rsidR="00B61ADA" w:rsidRPr="00616E3E" w:rsidRDefault="00B61ADA" w:rsidP="003D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B72BFC1" w14:textId="692BAC3D" w:rsidR="00B61ADA" w:rsidRPr="00616E3E" w:rsidRDefault="00B61ADA" w:rsidP="00B6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57,000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2C3345BA" w14:textId="7C67305E" w:rsidR="00B61ADA" w:rsidRPr="00616E3E" w:rsidRDefault="00B61ADA" w:rsidP="003D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4606B8BA" w14:textId="6816F6C6" w:rsidR="00B61ADA" w:rsidRPr="00616E3E" w:rsidRDefault="00B61ADA" w:rsidP="00B6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57,000</w:t>
            </w:r>
          </w:p>
        </w:tc>
      </w:tr>
      <w:tr w:rsidR="00AC1C0A" w:rsidRPr="00616E3E" w14:paraId="76B89A45" w14:textId="77777777" w:rsidTr="009D12ED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35CE661C" w14:textId="50AE7B37" w:rsidR="00B61ADA" w:rsidRPr="00616E3E" w:rsidRDefault="00B61ADA" w:rsidP="00B61ADA">
            <w:pPr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เจ้าหนี้การค้า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ผู้ค้าทั่วไป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4A30010F" w14:textId="53389E2E" w:rsidR="00B61ADA" w:rsidRPr="00616E3E" w:rsidRDefault="00B61ADA" w:rsidP="00B6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201,287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2EA581D4" w14:textId="4B7B9E44" w:rsidR="00B61ADA" w:rsidRPr="00616E3E" w:rsidRDefault="00B61ADA" w:rsidP="00615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1E7272A4" w14:textId="1DB777E4" w:rsidR="00B61ADA" w:rsidRPr="00616E3E" w:rsidRDefault="00B61ADA" w:rsidP="003D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27A4C224" w14:textId="0310B672" w:rsidR="00B61ADA" w:rsidRPr="00616E3E" w:rsidRDefault="00B61ADA" w:rsidP="00B6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201,287</w:t>
            </w:r>
          </w:p>
        </w:tc>
      </w:tr>
      <w:tr w:rsidR="00AC1C0A" w:rsidRPr="00616E3E" w14:paraId="12ACDF65" w14:textId="77777777" w:rsidTr="009D12ED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230335F0" w14:textId="7892503C" w:rsidR="00B61ADA" w:rsidRPr="00616E3E" w:rsidRDefault="00B61ADA" w:rsidP="00B61ADA">
            <w:pPr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color w:val="FFFFFF" w:themeColor="background1"/>
                <w:sz w:val="26"/>
                <w:szCs w:val="26"/>
                <w:cs/>
              </w:rPr>
              <w:t xml:space="preserve">เจ้าหนี้การค้า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บริษัทที่เกี่ยวข้อง</w:t>
            </w:r>
            <w:r w:rsidR="00894896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4D390F2E" w14:textId="185D836E" w:rsidR="00B61ADA" w:rsidRPr="00616E3E" w:rsidRDefault="00B61ADA" w:rsidP="00B6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14,169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21082D22" w14:textId="60736514" w:rsidR="00B61ADA" w:rsidRPr="00616E3E" w:rsidRDefault="00B61ADA" w:rsidP="00615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51B82786" w14:textId="227F357B" w:rsidR="00B61ADA" w:rsidRPr="00616E3E" w:rsidRDefault="00B61ADA" w:rsidP="003D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20D12609" w14:textId="6A753BC2" w:rsidR="00B61ADA" w:rsidRPr="00616E3E" w:rsidRDefault="00B61ADA" w:rsidP="00B61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14,169</w:t>
            </w:r>
          </w:p>
        </w:tc>
      </w:tr>
      <w:tr w:rsidR="00AC1C0A" w:rsidRPr="00616E3E" w14:paraId="18B11E7A" w14:textId="77777777" w:rsidTr="0014112C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2353101D" w14:textId="146B0EF0" w:rsidR="0014112C" w:rsidRDefault="00B61ADA" w:rsidP="00B61ADA">
            <w:pPr>
              <w:tabs>
                <w:tab w:val="clear" w:pos="2580"/>
                <w:tab w:val="left" w:pos="2024"/>
              </w:tabs>
              <w:spacing w:line="380" w:lineRule="exact"/>
              <w:ind w:right="-309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เจ้าหนี้</w:t>
            </w:r>
            <w:r w:rsidR="00CF4E67">
              <w:rPr>
                <w:rFonts w:ascii="Cordia New" w:hAnsi="Cordia New" w:cs="Cordia New" w:hint="cs"/>
                <w:sz w:val="26"/>
                <w:szCs w:val="26"/>
                <w:cs/>
              </w:rPr>
              <w:t>หมุนเวียน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FE5826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บุคคลและบริษัทที่</w:t>
            </w:r>
          </w:p>
          <w:p w14:paraId="0D02DB0B" w14:textId="4EF27581" w:rsidR="00B61ADA" w:rsidRPr="00616E3E" w:rsidRDefault="0014112C" w:rsidP="00B61ADA">
            <w:pPr>
              <w:tabs>
                <w:tab w:val="clear" w:pos="2580"/>
                <w:tab w:val="left" w:pos="2024"/>
              </w:tabs>
              <w:spacing w:line="380" w:lineRule="exact"/>
              <w:ind w:right="-309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B61ADA" w:rsidRPr="00616E3E">
              <w:rPr>
                <w:rFonts w:ascii="Cordia New" w:hAnsi="Cordia New" w:cs="Cordia New"/>
                <w:sz w:val="26"/>
                <w:szCs w:val="26"/>
                <w:cs/>
              </w:rPr>
              <w:t>เกี่ยวข้อง</w:t>
            </w:r>
            <w:r w:rsidR="00894896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4199F50F" w14:textId="665EB576" w:rsidR="00B61ADA" w:rsidRPr="00616E3E" w:rsidRDefault="00B61ADA" w:rsidP="00141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24,987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5B25E7" w14:textId="45F989F4" w:rsidR="00B61ADA" w:rsidRPr="00616E3E" w:rsidRDefault="00B61ADA" w:rsidP="00615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25C9E683" w14:textId="05336663" w:rsidR="00B61ADA" w:rsidRPr="00616E3E" w:rsidRDefault="00B61ADA" w:rsidP="00141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4D9CF007" w14:textId="2E82686E" w:rsidR="00B61ADA" w:rsidRPr="00616E3E" w:rsidRDefault="00B61ADA" w:rsidP="00141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24,987</w:t>
            </w:r>
          </w:p>
        </w:tc>
      </w:tr>
      <w:tr w:rsidR="00AC1C0A" w:rsidRPr="00616E3E" w14:paraId="3CC16A5D" w14:textId="77777777" w:rsidTr="009D12ED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68B32EB4" w14:textId="1DB4F99A" w:rsidR="00A0097D" w:rsidRPr="00616E3E" w:rsidRDefault="00A0097D" w:rsidP="00A0097D">
            <w:pPr>
              <w:tabs>
                <w:tab w:val="clear" w:pos="2580"/>
                <w:tab w:val="left" w:pos="2024"/>
              </w:tabs>
              <w:spacing w:line="380" w:lineRule="exact"/>
              <w:ind w:right="-309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3D138C61" w14:textId="71F152F6" w:rsidR="00A0097D" w:rsidRPr="00A0097D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65,717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31FD28AD" w14:textId="72F44CE1" w:rsidR="00A0097D" w:rsidRDefault="00A0097D" w:rsidP="00615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580E3A9B" w14:textId="21363D2A" w:rsidR="00A0097D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34EB2A45" w14:textId="7B5E2944" w:rsidR="00A0097D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65,717</w:t>
            </w:r>
          </w:p>
        </w:tc>
      </w:tr>
      <w:tr w:rsidR="00AC1C0A" w:rsidRPr="00616E3E" w14:paraId="1CF8E881" w14:textId="77777777" w:rsidTr="009D12ED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5DEAF14E" w14:textId="5AFB512B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19382603" w14:textId="7665B90E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1A17116A" w14:textId="37795781" w:rsidR="00A0097D" w:rsidRPr="00616E3E" w:rsidRDefault="00A0097D" w:rsidP="00615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0203DE90" w14:textId="451ECECC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697DDFA0" w14:textId="49F04745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C1C0A" w:rsidRPr="00616E3E" w14:paraId="04B596DE" w14:textId="77777777" w:rsidTr="009D12ED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13FC4C25" w14:textId="78BE06E4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    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บุคคลและบริษัทที่เกี่ยวข้อง</w:t>
            </w:r>
            <w:r w:rsidR="00894896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5101F285" w14:textId="3DF0DD79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34,434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52C1B24E" w14:textId="112E3FBE" w:rsidR="00A0097D" w:rsidRPr="00616E3E" w:rsidRDefault="00A0097D" w:rsidP="00615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6BE239F1" w14:textId="1FEB8802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60D5CA0F" w14:textId="48CD8761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34,434</w:t>
            </w:r>
          </w:p>
        </w:tc>
      </w:tr>
      <w:tr w:rsidR="00AC1C0A" w:rsidRPr="00616E3E" w14:paraId="08FE6B52" w14:textId="77777777" w:rsidTr="009D12ED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456967F6" w14:textId="304E6BC9" w:rsidR="007F65F8" w:rsidRPr="00616E3E" w:rsidRDefault="007F65F8" w:rsidP="007F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77C633BD" w14:textId="5C6D3FD9" w:rsidR="007F65F8" w:rsidRPr="00616E3E" w:rsidRDefault="007F65F8" w:rsidP="007F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09BBBEAB" w14:textId="05BB9446" w:rsidR="007F65F8" w:rsidRPr="00092C8F" w:rsidRDefault="00BD15DB" w:rsidP="007F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6,690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028E53E8" w14:textId="6E503897" w:rsidR="007F65F8" w:rsidRPr="00092C8F" w:rsidRDefault="00BD15DB" w:rsidP="007F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8,827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29359E16" w14:textId="28848F0D" w:rsidR="007F65F8" w:rsidRPr="00092C8F" w:rsidRDefault="0066217D" w:rsidP="007F6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92C8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D15DB">
              <w:rPr>
                <w:rFonts w:ascii="Cordia New" w:hAnsi="Cordia New" w:cs="Cordia New"/>
                <w:sz w:val="26"/>
                <w:szCs w:val="26"/>
                <w:lang w:val="en-GB"/>
              </w:rPr>
              <w:t>5,517</w:t>
            </w:r>
          </w:p>
        </w:tc>
      </w:tr>
      <w:tr w:rsidR="006A0B1F" w:rsidRPr="00616E3E" w14:paraId="04CA879F" w14:textId="77777777" w:rsidTr="009D12ED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5FEA8BDC" w14:textId="00BA2CCE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เงินกู้ยืมระยะยาวจากบุคคลที่เกี่ยวข้อง</w:t>
            </w:r>
            <w:r w:rsidR="00894896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44046331" w14:textId="66376051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775E3AB2" w14:textId="430C4F20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11,964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74FEAE14" w14:textId="72A9DA7A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32,891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6969395D" w14:textId="7BE24785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44,855</w:t>
            </w:r>
          </w:p>
        </w:tc>
      </w:tr>
      <w:tr w:rsidR="00AC1C0A" w:rsidRPr="00616E3E" w14:paraId="04E4110B" w14:textId="77777777">
        <w:trPr>
          <w:trHeight w:val="70"/>
          <w:tblHeader/>
        </w:trPr>
        <w:tc>
          <w:tcPr>
            <w:tcW w:w="3294" w:type="dxa"/>
            <w:tcBorders>
              <w:bottom w:val="nil"/>
            </w:tcBorders>
          </w:tcPr>
          <w:p w14:paraId="4867AC4B" w14:textId="5291408F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4C499495" w14:textId="601A8388" w:rsidR="00A0097D" w:rsidRPr="00616E3E" w:rsidRDefault="00A0097D" w:rsidP="00A009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DD60214" w14:textId="2D1BA266" w:rsidR="00A0097D" w:rsidRPr="00616E3E" w:rsidRDefault="00A0097D" w:rsidP="00A009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46,800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561A8CF6" w14:textId="5091B0EF" w:rsidR="00A0097D" w:rsidRPr="00616E3E" w:rsidRDefault="00A0097D" w:rsidP="00A009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92,778</w:t>
            </w: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539E8F16" w14:textId="54B410D4" w:rsidR="00A0097D" w:rsidRPr="00616E3E" w:rsidRDefault="00A0097D" w:rsidP="00A009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139,578</w:t>
            </w:r>
          </w:p>
        </w:tc>
      </w:tr>
      <w:tr w:rsidR="00AC1C0A" w:rsidRPr="00616E3E" w14:paraId="1C8174FC" w14:textId="77777777" w:rsidTr="009D12ED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3C6E8280" w14:textId="2906AB2D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7691487B" w14:textId="5D239623" w:rsidR="00A0097D" w:rsidRPr="00616E3E" w:rsidRDefault="00A0097D" w:rsidP="00A009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340,594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3E968AAC" w14:textId="4744B554" w:rsidR="00A0097D" w:rsidRPr="00616E3E" w:rsidRDefault="00A0097D" w:rsidP="00A009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0D1BCA">
              <w:rPr>
                <w:rFonts w:ascii="Cordia New" w:hAnsi="Cordia New" w:cs="Cordia New"/>
                <w:sz w:val="26"/>
                <w:szCs w:val="26"/>
                <w:lang w:val="en-GB"/>
              </w:rPr>
              <w:t>2,</w:t>
            </w:r>
            <w:r w:rsidR="008577BC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3052C938" w14:textId="75856D71" w:rsidR="00A0097D" w:rsidRPr="00616E3E" w:rsidRDefault="00A0097D" w:rsidP="00A009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8577BC">
              <w:rPr>
                <w:rFonts w:ascii="Cordia New" w:hAnsi="Cordia New" w:cs="Cordia New"/>
                <w:sz w:val="26"/>
                <w:szCs w:val="26"/>
                <w:lang w:val="en-GB"/>
              </w:rPr>
              <w:t>4,496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72FE2FEC" w14:textId="435E2A82" w:rsidR="00A0097D" w:rsidRPr="00616E3E" w:rsidRDefault="00A0097D" w:rsidP="00A009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E26430">
              <w:rPr>
                <w:rFonts w:ascii="Cordia New" w:hAnsi="Cordia New" w:cs="Cordia New"/>
                <w:sz w:val="26"/>
                <w:szCs w:val="26"/>
                <w:lang w:val="en-GB"/>
              </w:rPr>
              <w:t>7,544</w:t>
            </w:r>
          </w:p>
        </w:tc>
      </w:tr>
    </w:tbl>
    <w:p w14:paraId="30F9E0DF" w14:textId="685DFB14" w:rsidR="009D12ED" w:rsidRDefault="009D12ED" w:rsidP="004B3E16">
      <w:pPr>
        <w:pStyle w:val="CordiaNew"/>
        <w:tabs>
          <w:tab w:val="clear" w:pos="4153"/>
          <w:tab w:val="left" w:pos="720"/>
        </w:tabs>
        <w:jc w:val="thaiDistribute"/>
        <w:rPr>
          <w:rFonts w:ascii="Cordia New" w:hAnsi="Cordia New" w:cs="Cordia New"/>
          <w:color w:val="auto"/>
          <w:sz w:val="26"/>
          <w:szCs w:val="26"/>
        </w:rPr>
      </w:pPr>
      <w:r>
        <w:rPr>
          <w:rFonts w:ascii="Cordia New" w:hAnsi="Cordia New" w:cs="Cordia New"/>
          <w:color w:val="auto"/>
          <w:sz w:val="26"/>
          <w:szCs w:val="26"/>
        </w:rPr>
        <w:br w:type="page"/>
      </w:r>
    </w:p>
    <w:p w14:paraId="1449A6DC" w14:textId="77777777" w:rsidR="009D12ED" w:rsidRPr="00616E3E" w:rsidRDefault="009D12ED" w:rsidP="009D12ED">
      <w:pPr>
        <w:rPr>
          <w:rFonts w:ascii="Cordia New" w:eastAsia="Cordia New" w:hAnsi="Cordia New" w:cs="Cordia New"/>
          <w:sz w:val="26"/>
          <w:szCs w:val="26"/>
          <w:lang w:eastAsia="th-TH"/>
        </w:rPr>
      </w:pPr>
    </w:p>
    <w:tbl>
      <w:tblPr>
        <w:tblW w:w="8523" w:type="dxa"/>
        <w:tblInd w:w="86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294"/>
        <w:gridCol w:w="1278"/>
        <w:gridCol w:w="1350"/>
        <w:gridCol w:w="1278"/>
        <w:gridCol w:w="1323"/>
      </w:tblGrid>
      <w:tr w:rsidR="00F55D52" w:rsidRPr="00616E3E" w14:paraId="66F46625" w14:textId="77777777">
        <w:trPr>
          <w:tblHeader/>
        </w:trPr>
        <w:tc>
          <w:tcPr>
            <w:tcW w:w="3294" w:type="dxa"/>
          </w:tcPr>
          <w:p w14:paraId="6892F7E6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(หน่วย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: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บาท)</w:t>
            </w:r>
          </w:p>
        </w:tc>
        <w:tc>
          <w:tcPr>
            <w:tcW w:w="5229" w:type="dxa"/>
            <w:gridSpan w:val="4"/>
            <w:tcBorders>
              <w:top w:val="nil"/>
            </w:tcBorders>
            <w:vAlign w:val="bottom"/>
          </w:tcPr>
          <w:p w14:paraId="693D1250" w14:textId="77777777" w:rsidR="009D12ED" w:rsidRPr="00616E3E" w:rsidRDefault="009D12ED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93CD2" w:rsidRPr="00616E3E" w14:paraId="5DEA864E" w14:textId="77777777">
        <w:trPr>
          <w:tblHeader/>
        </w:trPr>
        <w:tc>
          <w:tcPr>
            <w:tcW w:w="3294" w:type="dxa"/>
          </w:tcPr>
          <w:p w14:paraId="48FF8689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229" w:type="dxa"/>
            <w:gridSpan w:val="4"/>
            <w:vAlign w:val="bottom"/>
            <w:hideMark/>
          </w:tcPr>
          <w:p w14:paraId="0DD92198" w14:textId="77777777" w:rsidR="009D12ED" w:rsidRPr="00616E3E" w:rsidRDefault="009D12ED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  <w:tr w:rsidR="00BC043F" w:rsidRPr="00616E3E" w14:paraId="0F8820A4" w14:textId="77777777">
        <w:trPr>
          <w:tblHeader/>
        </w:trPr>
        <w:tc>
          <w:tcPr>
            <w:tcW w:w="3294" w:type="dxa"/>
          </w:tcPr>
          <w:p w14:paraId="092F401F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vAlign w:val="bottom"/>
            <w:hideMark/>
          </w:tcPr>
          <w:p w14:paraId="74BB9A4F" w14:textId="77777777" w:rsidR="009D12ED" w:rsidRPr="00616E3E" w:rsidRDefault="009D12ED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350" w:type="dxa"/>
            <w:vAlign w:val="bottom"/>
            <w:hideMark/>
          </w:tcPr>
          <w:p w14:paraId="5C1BB99D" w14:textId="77777777" w:rsidR="009D12ED" w:rsidRPr="00616E3E" w:rsidRDefault="009D12ED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ภายใน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1278" w:type="dxa"/>
            <w:vAlign w:val="bottom"/>
            <w:hideMark/>
          </w:tcPr>
          <w:p w14:paraId="2EACB20C" w14:textId="77777777" w:rsidR="009D12ED" w:rsidRPr="00616E3E" w:rsidRDefault="009D12ED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มากกว่า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23" w:type="dxa"/>
            <w:vAlign w:val="bottom"/>
            <w:hideMark/>
          </w:tcPr>
          <w:p w14:paraId="3237536C" w14:textId="77777777" w:rsidR="009D12ED" w:rsidRPr="00616E3E" w:rsidRDefault="009D12ED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AC1C0A" w:rsidRPr="00616E3E" w14:paraId="6DA7DA7C" w14:textId="77777777">
        <w:trPr>
          <w:tblHeader/>
        </w:trPr>
        <w:tc>
          <w:tcPr>
            <w:tcW w:w="3294" w:type="dxa"/>
            <w:tcBorders>
              <w:bottom w:val="nil"/>
            </w:tcBorders>
            <w:hideMark/>
          </w:tcPr>
          <w:p w14:paraId="7458F536" w14:textId="77777777" w:rsidR="009D12ED" w:rsidRPr="00616E3E" w:rsidRDefault="009D12ED">
            <w:pPr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13C41D51" w14:textId="77777777" w:rsidR="009D12ED" w:rsidRPr="00616E3E" w:rsidRDefault="009D12ED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5A57A46" w14:textId="77777777" w:rsidR="009D12ED" w:rsidRPr="00616E3E" w:rsidRDefault="009D12ED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1850C512" w14:textId="77777777" w:rsidR="009D12ED" w:rsidRPr="00616E3E" w:rsidRDefault="009D12ED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6DA4FDC2" w14:textId="77777777" w:rsidR="009D12ED" w:rsidRPr="00616E3E" w:rsidRDefault="009D12ED">
            <w:pPr>
              <w:tabs>
                <w:tab w:val="clear" w:pos="907"/>
                <w:tab w:val="left" w:pos="97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55D52" w:rsidRPr="00616E3E" w14:paraId="50D64F2E" w14:textId="77777777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5B75AD2C" w14:textId="77777777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4C816100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5,205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A732C0C" w14:textId="77777777" w:rsidR="009D12ED" w:rsidRPr="00616E3E" w:rsidRDefault="009D12ED" w:rsidP="00B2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4F6D832D" w14:textId="77777777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374E45BE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5,205</w:t>
            </w:r>
          </w:p>
        </w:tc>
      </w:tr>
      <w:tr w:rsidR="00AC1C0A" w:rsidRPr="00616E3E" w14:paraId="0D582E33" w14:textId="77777777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48A88AA7" w14:textId="77777777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04DBF493" w14:textId="77777777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05425EF5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50,000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5E418F47" w14:textId="77777777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1422926D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50,000</w:t>
            </w:r>
          </w:p>
        </w:tc>
      </w:tr>
      <w:tr w:rsidR="00AC1C0A" w:rsidRPr="00616E3E" w14:paraId="21230D04" w14:textId="77777777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0AF122C3" w14:textId="77777777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เจ้าหนี้การค้า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ผู้ค้าทั่วไป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5FCF4A36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288,588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2E5EDC60" w14:textId="77777777" w:rsidR="009D12ED" w:rsidRPr="00616E3E" w:rsidRDefault="009D12ED" w:rsidP="00B2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083911CA" w14:textId="77777777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106C2DBB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288,588</w:t>
            </w:r>
          </w:p>
        </w:tc>
      </w:tr>
      <w:tr w:rsidR="00AC1C0A" w:rsidRPr="00616E3E" w14:paraId="05EC1962" w14:textId="77777777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58B72120" w14:textId="53F47BDF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color w:val="FFFFFF" w:themeColor="background1"/>
                <w:sz w:val="26"/>
                <w:szCs w:val="26"/>
                <w:cs/>
              </w:rPr>
              <w:t xml:space="preserve">เจ้าหนี้การค้า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บริษัทที่เกี่ยวข้อง</w:t>
            </w:r>
            <w:r w:rsidR="00894896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047EBE31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25,616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0D53110E" w14:textId="77777777" w:rsidR="009D12ED" w:rsidRPr="00616E3E" w:rsidRDefault="009D12ED" w:rsidP="00B2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46C202DA" w14:textId="77777777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1BF44AF3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25,616</w:t>
            </w:r>
          </w:p>
        </w:tc>
      </w:tr>
      <w:tr w:rsidR="00AC1C0A" w:rsidRPr="00616E3E" w14:paraId="18A986EC" w14:textId="77777777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4D96748E" w14:textId="0521BACE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09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เจ้าหนี้อื่น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บุคคลและบริษัทที่เกี่ยวข้อง</w:t>
            </w:r>
            <w:r w:rsidR="00894896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20024F05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40,943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139E27B8" w14:textId="77777777" w:rsidR="009D12ED" w:rsidRPr="00616E3E" w:rsidRDefault="009D12ED" w:rsidP="00B2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35667A76" w14:textId="77777777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3774D8AF" w14:textId="77777777" w:rsidR="009D12ED" w:rsidRPr="00616E3E" w:rsidRDefault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40,943</w:t>
            </w:r>
          </w:p>
        </w:tc>
      </w:tr>
      <w:tr w:rsidR="00AC1C0A" w:rsidRPr="00616E3E" w14:paraId="0411BC40" w14:textId="77777777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3B130FC7" w14:textId="42806350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09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65510D72" w14:textId="76DAE9CB" w:rsidR="00A0097D" w:rsidRPr="00A0097D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61,499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717DCB8B" w14:textId="1D924BFA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01F67A60" w14:textId="10797C7B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67C1777C" w14:textId="2EDF9EA3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61,499</w:t>
            </w:r>
          </w:p>
        </w:tc>
      </w:tr>
      <w:tr w:rsidR="00AC1C0A" w:rsidRPr="00616E3E" w14:paraId="62DCBC7A" w14:textId="77777777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3AA9BAF1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1C7573AA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0E2F881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7E644C18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68C82FC0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C1C0A" w:rsidRPr="00616E3E" w14:paraId="37A13D61" w14:textId="77777777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49378B75" w14:textId="24183393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    -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บุคคลและบริษัทที่เกี่ยวข้อง</w:t>
            </w:r>
            <w:r w:rsidR="00894896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72EDD9FF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37,915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29D10B51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53ABE9AF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0530AE74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37,915</w:t>
            </w:r>
          </w:p>
        </w:tc>
      </w:tr>
      <w:tr w:rsidR="00AC1C0A" w:rsidRPr="00616E3E" w14:paraId="7FB32D53" w14:textId="77777777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3FBC96A4" w14:textId="77777777" w:rsidR="00D51485" w:rsidRPr="00616E3E" w:rsidRDefault="00D51485" w:rsidP="00D51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40EBFAB4" w14:textId="77777777" w:rsidR="00D51485" w:rsidRPr="00616E3E" w:rsidRDefault="00D51485" w:rsidP="00D51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37FD9F29" w14:textId="15EE8802" w:rsidR="00D51485" w:rsidRPr="00632A1A" w:rsidRDefault="00525EF8" w:rsidP="00D51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7,595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17CFC495" w14:textId="4CD61FFB" w:rsidR="00D51485" w:rsidRPr="00632A1A" w:rsidRDefault="00D51485" w:rsidP="00D51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32A1A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271F">
              <w:rPr>
                <w:rFonts w:ascii="Cordia New" w:hAnsi="Cordia New" w:cs="Cordia New"/>
                <w:sz w:val="26"/>
                <w:szCs w:val="26"/>
                <w:lang w:val="en-GB"/>
              </w:rPr>
              <w:t>1,701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18B5560F" w14:textId="400B86A3" w:rsidR="00D51485" w:rsidRPr="00632A1A" w:rsidRDefault="00E3271F" w:rsidP="00D51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C47B60">
              <w:rPr>
                <w:rFonts w:ascii="Cordia New" w:hAnsi="Cordia New" w:cs="Cordia New"/>
                <w:sz w:val="26"/>
                <w:szCs w:val="26"/>
                <w:lang w:val="en-GB"/>
              </w:rPr>
              <w:t>,296</w:t>
            </w:r>
          </w:p>
        </w:tc>
      </w:tr>
      <w:tr w:rsidR="00F55D52" w:rsidRPr="00616E3E" w14:paraId="7C9206B6" w14:textId="77777777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17DECBFB" w14:textId="6477B6F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เงินกู้ยืมระยะยาวจากบุคคลที่เกี่ยวข้อง</w:t>
            </w:r>
            <w:r w:rsidR="00894896">
              <w:rPr>
                <w:rFonts w:ascii="Cordia New" w:hAnsi="Cordia New" w:cs="Cord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5944155A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23F40E3D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11,964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64D30D41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44,855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0FB06150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56,819</w:t>
            </w:r>
          </w:p>
        </w:tc>
      </w:tr>
      <w:tr w:rsidR="00AC1C0A" w:rsidRPr="00616E3E" w14:paraId="60433D5B" w14:textId="77777777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09186D5B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0927EBA4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B87B32A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42,900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7FF1421F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139,578</w:t>
            </w: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6582A6BB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182,478</w:t>
            </w:r>
          </w:p>
        </w:tc>
      </w:tr>
      <w:tr w:rsidR="00AC1C0A" w:rsidRPr="00616E3E" w14:paraId="4F0B4717" w14:textId="77777777">
        <w:trPr>
          <w:trHeight w:val="70"/>
          <w:tblHeader/>
        </w:trPr>
        <w:tc>
          <w:tcPr>
            <w:tcW w:w="3294" w:type="dxa"/>
            <w:tcBorders>
              <w:bottom w:val="nil"/>
            </w:tcBorders>
          </w:tcPr>
          <w:p w14:paraId="45A44723" w14:textId="32335B11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หนี้สินจากภาระค้ำประกันเงินกู้ยืม</w:t>
            </w:r>
            <w:r>
              <w:rPr>
                <w:rFonts w:ascii="Cordia New" w:hAnsi="Cordia New" w:cs="Cordia New"/>
                <w:sz w:val="26"/>
                <w:szCs w:val="26"/>
              </w:rPr>
              <w:br/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ของบริษัทอื่น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4A49D46B" w14:textId="63516EFE" w:rsidR="00A0097D" w:rsidRPr="00616E3E" w:rsidRDefault="00A0097D" w:rsidP="006152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D66EA63" w14:textId="3820B6CF" w:rsidR="00A0097D" w:rsidRPr="00616E3E" w:rsidRDefault="00A0097D" w:rsidP="00C657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3,905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403A7F74" w14:textId="77777777" w:rsidR="00A0097D" w:rsidRPr="00616E3E" w:rsidRDefault="00A0097D" w:rsidP="00A009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1F38546B" w14:textId="5A60EFE4" w:rsidR="00A0097D" w:rsidRPr="00616E3E" w:rsidRDefault="00A0097D" w:rsidP="00A009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3,905</w:t>
            </w:r>
          </w:p>
        </w:tc>
      </w:tr>
      <w:tr w:rsidR="00AC1C0A" w:rsidRPr="00616E3E" w14:paraId="2B097F0B" w14:textId="77777777">
        <w:trPr>
          <w:tblHeader/>
        </w:trPr>
        <w:tc>
          <w:tcPr>
            <w:tcW w:w="3294" w:type="dxa"/>
            <w:tcBorders>
              <w:bottom w:val="nil"/>
            </w:tcBorders>
          </w:tcPr>
          <w:p w14:paraId="7EB31C5C" w14:textId="77777777" w:rsidR="00A0097D" w:rsidRPr="00616E3E" w:rsidRDefault="00A0097D" w:rsidP="00A0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385401EA" w14:textId="5641E70C" w:rsidR="00A0097D" w:rsidRPr="008228A7" w:rsidRDefault="00A0097D" w:rsidP="00A009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228A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59,766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09DA37AA" w14:textId="0D4FD268" w:rsidR="00A0097D" w:rsidRPr="00616E3E" w:rsidRDefault="00A0097D" w:rsidP="00A009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C47B60">
              <w:rPr>
                <w:rFonts w:ascii="Cordia New" w:hAnsi="Cordia New" w:cs="Cordia New"/>
                <w:sz w:val="26"/>
                <w:szCs w:val="26"/>
                <w:lang w:val="en-GB"/>
              </w:rPr>
              <w:t>6,364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13963D71" w14:textId="18E8AA27" w:rsidR="00A0097D" w:rsidRPr="00616E3E" w:rsidRDefault="00A0097D" w:rsidP="00A009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C47B60">
              <w:rPr>
                <w:rFonts w:ascii="Cordia New" w:hAnsi="Cordia New" w:cs="Cordia New"/>
                <w:sz w:val="26"/>
                <w:szCs w:val="26"/>
                <w:lang w:val="en-GB"/>
              </w:rPr>
              <w:t>6,134</w:t>
            </w:r>
          </w:p>
        </w:tc>
        <w:tc>
          <w:tcPr>
            <w:tcW w:w="1323" w:type="dxa"/>
            <w:tcBorders>
              <w:bottom w:val="nil"/>
            </w:tcBorders>
            <w:vAlign w:val="center"/>
          </w:tcPr>
          <w:p w14:paraId="05BFD2E0" w14:textId="235DBAE4" w:rsidR="00A0097D" w:rsidRPr="008228A7" w:rsidRDefault="00A0097D" w:rsidP="00A0097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228A7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C47B60">
              <w:rPr>
                <w:rFonts w:ascii="Cordia New" w:hAnsi="Cordia New" w:cs="Cordia New"/>
                <w:sz w:val="26"/>
                <w:szCs w:val="26"/>
                <w:lang w:val="en-GB"/>
              </w:rPr>
              <w:t>2,264</w:t>
            </w:r>
          </w:p>
        </w:tc>
      </w:tr>
    </w:tbl>
    <w:p w14:paraId="108B7F65" w14:textId="77777777" w:rsidR="009D12ED" w:rsidRDefault="009D12ED" w:rsidP="009D12ED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color w:val="auto"/>
          <w:sz w:val="26"/>
          <w:szCs w:val="26"/>
          <w:u w:val="single"/>
        </w:rPr>
      </w:pPr>
    </w:p>
    <w:p w14:paraId="75833518" w14:textId="0009BC5A" w:rsidR="00645126" w:rsidRPr="00616E3E" w:rsidRDefault="00645126" w:rsidP="009D12ED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color w:val="auto"/>
          <w:sz w:val="26"/>
          <w:szCs w:val="26"/>
          <w:u w:val="single"/>
        </w:rPr>
      </w:pPr>
      <w:r w:rsidRPr="00616E3E">
        <w:rPr>
          <w:rFonts w:ascii="Cordia New" w:hAnsi="Cordia New" w:cs="Cordia New"/>
          <w:color w:val="auto"/>
          <w:sz w:val="26"/>
          <w:szCs w:val="26"/>
          <w:u w:val="single"/>
          <w:cs/>
        </w:rPr>
        <w:t>ความเสี่ยงด้านการให้สินเชื่อ</w:t>
      </w:r>
    </w:p>
    <w:p w14:paraId="5F8498F4" w14:textId="14B832CF" w:rsidR="00EE4AC3" w:rsidRPr="00616E3E" w:rsidRDefault="00C66BB2" w:rsidP="009D12ED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color w:val="auto"/>
          <w:spacing w:val="-4"/>
          <w:sz w:val="26"/>
          <w:szCs w:val="26"/>
        </w:rPr>
      </w:pPr>
      <w:r w:rsidRPr="00616E3E">
        <w:rPr>
          <w:rFonts w:ascii="Cordia New" w:hAnsi="Cordia New" w:cs="Cordia New"/>
          <w:color w:val="auto"/>
          <w:spacing w:val="-4"/>
          <w:sz w:val="26"/>
          <w:szCs w:val="26"/>
          <w:cs/>
        </w:rPr>
        <w:t>กลุ่มบริษัท</w:t>
      </w:r>
      <w:r w:rsidR="00645126" w:rsidRPr="00616E3E">
        <w:rPr>
          <w:rFonts w:ascii="Cordia New" w:hAnsi="Cordia New" w:cs="Cordia New"/>
          <w:color w:val="auto"/>
          <w:spacing w:val="-4"/>
          <w:sz w:val="26"/>
          <w:szCs w:val="26"/>
          <w:cs/>
        </w:rPr>
        <w:t>ไม่มีการกระจุกตัวของลูกหนี้ที่เป็นสาระสำคัญ เนื่องจาก</w:t>
      </w:r>
      <w:r w:rsidR="000720F0" w:rsidRPr="00616E3E">
        <w:rPr>
          <w:rFonts w:ascii="Cordia New" w:hAnsi="Cordia New" w:cs="Cordia New"/>
          <w:color w:val="auto"/>
          <w:spacing w:val="-4"/>
          <w:sz w:val="26"/>
          <w:szCs w:val="26"/>
          <w:cs/>
        </w:rPr>
        <w:t>กลุ่มบริษัท</w:t>
      </w:r>
      <w:r w:rsidR="00645126" w:rsidRPr="00616E3E">
        <w:rPr>
          <w:rFonts w:ascii="Cordia New" w:hAnsi="Cordia New" w:cs="Cordia New"/>
          <w:color w:val="auto"/>
          <w:spacing w:val="-4"/>
          <w:sz w:val="26"/>
          <w:szCs w:val="26"/>
          <w:cs/>
        </w:rPr>
        <w:t>มีลูกค้าเป็นจำนวนมากและ</w:t>
      </w:r>
      <w:r w:rsidR="000720F0" w:rsidRPr="00616E3E">
        <w:rPr>
          <w:rFonts w:ascii="Cordia New" w:hAnsi="Cordia New" w:cs="Cordia New"/>
          <w:color w:val="auto"/>
          <w:spacing w:val="-4"/>
          <w:sz w:val="26"/>
          <w:szCs w:val="26"/>
          <w:cs/>
        </w:rPr>
        <w:t>กลุ่มบริษัท</w:t>
      </w:r>
      <w:r w:rsidR="00645126" w:rsidRPr="00616E3E">
        <w:rPr>
          <w:rFonts w:ascii="Cordia New" w:hAnsi="Cordia New" w:cs="Cordia New"/>
          <w:color w:val="auto"/>
          <w:spacing w:val="-4"/>
          <w:sz w:val="26"/>
          <w:szCs w:val="26"/>
          <w:cs/>
        </w:rPr>
        <w:t>มีนโยบายที่ดีในการควบคุมการให้สินเชื่อแก่ลูกหนี้ อย่างไรก็ตาม</w:t>
      </w:r>
      <w:r w:rsidR="00992183" w:rsidRPr="00616E3E">
        <w:rPr>
          <w:rFonts w:ascii="Cordia New" w:hAnsi="Cordia New" w:cs="Cordia New"/>
          <w:color w:val="auto"/>
          <w:spacing w:val="-4"/>
          <w:sz w:val="26"/>
          <w:szCs w:val="26"/>
        </w:rPr>
        <w:t xml:space="preserve"> </w:t>
      </w:r>
      <w:r w:rsidR="00645126" w:rsidRPr="00616E3E">
        <w:rPr>
          <w:rFonts w:ascii="Cordia New" w:hAnsi="Cordia New" w:cs="Cordia New"/>
          <w:color w:val="auto"/>
          <w:spacing w:val="-4"/>
          <w:sz w:val="26"/>
          <w:szCs w:val="26"/>
          <w:cs/>
        </w:rPr>
        <w:t>หากมีลูกหนี้ที่</w:t>
      </w:r>
      <w:r w:rsidR="000720F0" w:rsidRPr="00616E3E">
        <w:rPr>
          <w:rFonts w:ascii="Cordia New" w:hAnsi="Cordia New" w:cs="Cordia New"/>
          <w:color w:val="auto"/>
          <w:spacing w:val="-4"/>
          <w:sz w:val="26"/>
          <w:szCs w:val="26"/>
          <w:cs/>
        </w:rPr>
        <w:t>กลุ่มบริษัท</w:t>
      </w:r>
      <w:r w:rsidR="00645126" w:rsidRPr="00616E3E">
        <w:rPr>
          <w:rFonts w:ascii="Cordia New" w:hAnsi="Cordia New" w:cs="Cordia New"/>
          <w:color w:val="auto"/>
          <w:spacing w:val="-4"/>
          <w:sz w:val="26"/>
          <w:szCs w:val="26"/>
          <w:cs/>
        </w:rPr>
        <w:t>คาดว่าอาจจะมีปัญหาด้านการชำระเงินแล้ว ผู้บริหารของกิจการมีนโยบายที่จะบันทึกค่าเผื่อ</w:t>
      </w:r>
      <w:r w:rsidR="00EB25A4" w:rsidRPr="00616E3E">
        <w:rPr>
          <w:rFonts w:ascii="Cordia New" w:hAnsi="Cordia New" w:cs="Cordia New"/>
          <w:color w:val="auto"/>
          <w:spacing w:val="-4"/>
          <w:sz w:val="26"/>
          <w:szCs w:val="26"/>
          <w:cs/>
        </w:rPr>
        <w:t>ผลขาดทุน</w:t>
      </w:r>
      <w:r w:rsidR="0064210F">
        <w:rPr>
          <w:rFonts w:ascii="Cordia New" w:hAnsi="Cordia New" w:cs="Cordia New" w:hint="cs"/>
          <w:color w:val="auto"/>
          <w:spacing w:val="-4"/>
          <w:sz w:val="26"/>
          <w:szCs w:val="26"/>
          <w:cs/>
        </w:rPr>
        <w:t>ด้านเครดิต</w:t>
      </w:r>
      <w:r w:rsidR="00EB25A4" w:rsidRPr="00616E3E">
        <w:rPr>
          <w:rFonts w:ascii="Cordia New" w:hAnsi="Cordia New" w:cs="Cordia New"/>
          <w:color w:val="auto"/>
          <w:spacing w:val="-4"/>
          <w:sz w:val="26"/>
          <w:szCs w:val="26"/>
          <w:cs/>
        </w:rPr>
        <w:t>ที่คาดว่าจะเกิดขึ้น</w:t>
      </w:r>
      <w:r w:rsidR="00645126" w:rsidRPr="00616E3E">
        <w:rPr>
          <w:rFonts w:ascii="Cordia New" w:hAnsi="Cordia New" w:cs="Cordia New"/>
          <w:color w:val="auto"/>
          <w:spacing w:val="-4"/>
          <w:sz w:val="26"/>
          <w:szCs w:val="26"/>
          <w:cs/>
        </w:rPr>
        <w:t>ให้เพียงพอกับโอกาสที่จะเกิดความสูญเสียดังกล่าว</w:t>
      </w:r>
      <w:r w:rsidR="00222A55" w:rsidRPr="00616E3E">
        <w:rPr>
          <w:rFonts w:ascii="Cordia New" w:hAnsi="Cordia New" w:cs="Cordia New"/>
          <w:color w:val="auto"/>
          <w:spacing w:val="-4"/>
          <w:sz w:val="26"/>
          <w:szCs w:val="26"/>
        </w:rPr>
        <w:t xml:space="preserve"> (</w:t>
      </w:r>
      <w:r w:rsidR="00222A55" w:rsidRPr="00616E3E">
        <w:rPr>
          <w:rFonts w:ascii="Cordia New" w:hAnsi="Cordia New" w:cs="Cordia New"/>
          <w:color w:val="auto"/>
          <w:spacing w:val="-4"/>
          <w:sz w:val="26"/>
          <w:szCs w:val="26"/>
          <w:cs/>
        </w:rPr>
        <w:t>ข้อมูลเกี่ยวกับลูกหนี้การค้าเปิดเผยในหมายเหตุข้อ</w:t>
      </w:r>
      <w:r w:rsidR="00222A55" w:rsidRPr="00616E3E">
        <w:rPr>
          <w:rFonts w:ascii="Cordia New" w:hAnsi="Cordia New" w:cs="Cordia New"/>
          <w:color w:val="auto"/>
          <w:spacing w:val="-4"/>
          <w:sz w:val="26"/>
          <w:szCs w:val="26"/>
        </w:rPr>
        <w:t xml:space="preserve"> </w:t>
      </w:r>
      <w:r w:rsidR="00A0097D">
        <w:rPr>
          <w:rFonts w:ascii="Cordia New" w:hAnsi="Cordia New" w:cs="Cordia New"/>
          <w:color w:val="auto"/>
          <w:spacing w:val="-4"/>
          <w:sz w:val="26"/>
          <w:szCs w:val="26"/>
        </w:rPr>
        <w:t>7</w:t>
      </w:r>
      <w:r w:rsidR="00222A55" w:rsidRPr="00616E3E">
        <w:rPr>
          <w:rFonts w:ascii="Cordia New" w:hAnsi="Cordia New" w:cs="Cordia New"/>
          <w:color w:val="auto"/>
          <w:spacing w:val="-4"/>
          <w:sz w:val="26"/>
          <w:szCs w:val="26"/>
        </w:rPr>
        <w:t>)</w:t>
      </w:r>
    </w:p>
    <w:p w14:paraId="04F9403D" w14:textId="77777777" w:rsidR="00F57725" w:rsidRPr="00616E3E" w:rsidRDefault="00F57725" w:rsidP="009D12ED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color w:val="auto"/>
          <w:sz w:val="26"/>
          <w:szCs w:val="26"/>
        </w:rPr>
      </w:pPr>
    </w:p>
    <w:p w14:paraId="3E42C0C1" w14:textId="1019B82A" w:rsidR="00645126" w:rsidRPr="00616E3E" w:rsidRDefault="00645126" w:rsidP="009D12ED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color w:val="auto"/>
          <w:sz w:val="26"/>
          <w:szCs w:val="26"/>
          <w:u w:val="single"/>
        </w:rPr>
      </w:pPr>
      <w:r w:rsidRPr="00616E3E">
        <w:rPr>
          <w:rFonts w:ascii="Cordia New" w:hAnsi="Cordia New" w:cs="Cordia New"/>
          <w:color w:val="auto"/>
          <w:sz w:val="26"/>
          <w:szCs w:val="26"/>
          <w:u w:val="single"/>
          <w:cs/>
        </w:rPr>
        <w:t>ความเสี่ยงของอัตราแลกเปลี่ยน</w:t>
      </w:r>
    </w:p>
    <w:p w14:paraId="20E30E3A" w14:textId="281BCDF8" w:rsidR="00236476" w:rsidRPr="00616E3E" w:rsidRDefault="00BE151D" w:rsidP="009D12ED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color w:val="auto"/>
          <w:spacing w:val="-2"/>
          <w:sz w:val="26"/>
          <w:szCs w:val="26"/>
        </w:rPr>
      </w:pPr>
      <w:r w:rsidRPr="00616E3E">
        <w:rPr>
          <w:rFonts w:ascii="Cordia New" w:hAnsi="Cordia New" w:cs="Cordia New"/>
          <w:color w:val="auto"/>
          <w:spacing w:val="-2"/>
          <w:sz w:val="26"/>
          <w:szCs w:val="26"/>
          <w:cs/>
        </w:rPr>
        <w:t>กลุ่มบริษัท</w:t>
      </w:r>
      <w:r w:rsidR="00645126" w:rsidRPr="00616E3E">
        <w:rPr>
          <w:rFonts w:ascii="Cordia New" w:hAnsi="Cordia New" w:cs="Cordia New"/>
          <w:color w:val="auto"/>
          <w:spacing w:val="-2"/>
          <w:sz w:val="26"/>
          <w:szCs w:val="26"/>
          <w:cs/>
        </w:rPr>
        <w:t>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</w:t>
      </w:r>
      <w:r w:rsidR="001E2E2C" w:rsidRPr="00616E3E">
        <w:rPr>
          <w:rFonts w:ascii="Cordia New" w:hAnsi="Cordia New" w:cs="Cordia New"/>
          <w:color w:val="auto"/>
          <w:spacing w:val="-2"/>
          <w:sz w:val="26"/>
          <w:szCs w:val="26"/>
          <w:cs/>
        </w:rPr>
        <w:t xml:space="preserve"> </w:t>
      </w:r>
      <w:r w:rsidR="00894896">
        <w:rPr>
          <w:rFonts w:ascii="Cordia New" w:hAnsi="Cordia New" w:cs="Cordia New" w:hint="cs"/>
          <w:color w:val="auto"/>
          <w:spacing w:val="-2"/>
          <w:sz w:val="26"/>
          <w:szCs w:val="26"/>
          <w:cs/>
        </w:rPr>
        <w:t>กลุ่ม</w:t>
      </w:r>
      <w:r w:rsidR="001E2E2C" w:rsidRPr="00616E3E">
        <w:rPr>
          <w:rFonts w:ascii="Cordia New" w:hAnsi="Cordia New" w:cs="Cordia New"/>
          <w:color w:val="auto"/>
          <w:spacing w:val="-2"/>
          <w:sz w:val="26"/>
          <w:szCs w:val="26"/>
          <w:cs/>
        </w:rPr>
        <w:t>บริษัทจะทำสัญญาซื้อขายเงินตราต่างประเทศล่วงหน้าโดยพิจารณาจากความเหมาะสมตามสถานการณ์และความจำเป็น</w:t>
      </w:r>
      <w:r w:rsidR="00BA2194" w:rsidRPr="00616E3E">
        <w:rPr>
          <w:rFonts w:ascii="Cordia New" w:hAnsi="Cordia New" w:cs="Cordia New"/>
          <w:color w:val="auto"/>
          <w:spacing w:val="-2"/>
          <w:sz w:val="26"/>
          <w:szCs w:val="26"/>
          <w:cs/>
        </w:rPr>
        <w:t xml:space="preserve"> เพื่อลดความเสี่ยงจากอัตราแลกเปลี่ยนที่อาจเกิดขึ้น</w:t>
      </w:r>
    </w:p>
    <w:p w14:paraId="0F75DDC6" w14:textId="7B59E99A" w:rsidR="009D12ED" w:rsidRPr="00C06ADA" w:rsidRDefault="009D12ED" w:rsidP="009D12E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left="900" w:right="-2"/>
        <w:rPr>
          <w:rFonts w:ascii="Cordia New" w:hAnsi="Cordia New" w:cs="Cordia New"/>
          <w:sz w:val="26"/>
          <w:szCs w:val="26"/>
        </w:rPr>
      </w:pPr>
      <w:r w:rsidRPr="00C06ADA">
        <w:rPr>
          <w:rFonts w:ascii="Cordia New" w:hAnsi="Cordia New" w:cs="Cordia New"/>
          <w:sz w:val="26"/>
          <w:szCs w:val="26"/>
        </w:rPr>
        <w:br w:type="page"/>
      </w:r>
    </w:p>
    <w:p w14:paraId="4363BACC" w14:textId="77777777" w:rsidR="00E279C9" w:rsidRPr="00616E3E" w:rsidRDefault="00E279C9" w:rsidP="009D12E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900" w:right="-2"/>
        <w:rPr>
          <w:rFonts w:ascii="Cordia New" w:hAnsi="Cordia New" w:cs="Cordia New"/>
          <w:sz w:val="26"/>
          <w:szCs w:val="26"/>
          <w:u w:val="single"/>
        </w:rPr>
      </w:pPr>
    </w:p>
    <w:p w14:paraId="4C398504" w14:textId="61D5BF6A" w:rsidR="00645126" w:rsidRPr="00616E3E" w:rsidRDefault="00645126" w:rsidP="009D12ED">
      <w:pPr>
        <w:pStyle w:val="CordiaNew"/>
        <w:tabs>
          <w:tab w:val="clear" w:pos="4153"/>
          <w:tab w:val="clear" w:pos="8306"/>
        </w:tabs>
        <w:ind w:left="900"/>
        <w:jc w:val="thaiDistribute"/>
        <w:rPr>
          <w:rFonts w:ascii="Cordia New" w:hAnsi="Cordia New" w:cs="Cordia New"/>
          <w:color w:val="auto"/>
          <w:sz w:val="26"/>
          <w:szCs w:val="26"/>
        </w:rPr>
      </w:pPr>
      <w:r w:rsidRPr="00616E3E">
        <w:rPr>
          <w:rFonts w:ascii="Cordia New" w:hAnsi="Cordia New" w:cs="Cordia New"/>
          <w:color w:val="auto"/>
          <w:sz w:val="26"/>
          <w:szCs w:val="26"/>
          <w:cs/>
        </w:rPr>
        <w:t xml:space="preserve">ณ วันที่ </w:t>
      </w:r>
      <w:r w:rsidRPr="00616E3E">
        <w:rPr>
          <w:rFonts w:ascii="Cordia New" w:hAnsi="Cordia New" w:cs="Cordia New"/>
          <w:color w:val="auto"/>
          <w:sz w:val="26"/>
          <w:szCs w:val="26"/>
        </w:rPr>
        <w:t xml:space="preserve">31 </w:t>
      </w:r>
      <w:r w:rsidRPr="00616E3E">
        <w:rPr>
          <w:rFonts w:ascii="Cordia New" w:hAnsi="Cordia New" w:cs="Cordia New"/>
          <w:color w:val="auto"/>
          <w:sz w:val="26"/>
          <w:szCs w:val="26"/>
          <w:cs/>
        </w:rPr>
        <w:t xml:space="preserve">ธันวาคม </w:t>
      </w:r>
      <w:r w:rsidRPr="00616E3E">
        <w:rPr>
          <w:rFonts w:ascii="Cordia New" w:hAnsi="Cordia New" w:cs="Cordia New"/>
          <w:color w:val="auto"/>
          <w:sz w:val="26"/>
          <w:szCs w:val="26"/>
        </w:rPr>
        <w:t>25</w:t>
      </w:r>
      <w:r w:rsidR="00860507" w:rsidRPr="00616E3E">
        <w:rPr>
          <w:rFonts w:ascii="Cordia New" w:hAnsi="Cordia New" w:cs="Cordia New"/>
          <w:color w:val="auto"/>
          <w:sz w:val="26"/>
          <w:szCs w:val="26"/>
        </w:rPr>
        <w:t>6</w:t>
      </w:r>
      <w:r w:rsidR="009D12ED">
        <w:rPr>
          <w:rFonts w:ascii="Cordia New" w:hAnsi="Cordia New" w:cs="Cordia New"/>
          <w:color w:val="auto"/>
          <w:sz w:val="26"/>
          <w:szCs w:val="26"/>
        </w:rPr>
        <w:t>8</w:t>
      </w:r>
      <w:r w:rsidRPr="00616E3E">
        <w:rPr>
          <w:rFonts w:ascii="Cordia New" w:hAnsi="Cordia New" w:cs="Cordia New"/>
          <w:color w:val="auto"/>
          <w:sz w:val="26"/>
          <w:szCs w:val="26"/>
          <w:cs/>
        </w:rPr>
        <w:t xml:space="preserve"> บริษัทมีหนี้สินที่เป็นเงินตราต่างประเทศดังนี้</w:t>
      </w:r>
    </w:p>
    <w:p w14:paraId="55B0BA2D" w14:textId="77777777" w:rsidR="00645126" w:rsidRPr="00616E3E" w:rsidRDefault="00645126" w:rsidP="004055A2">
      <w:pPr>
        <w:tabs>
          <w:tab w:val="left" w:pos="1440"/>
          <w:tab w:val="right" w:pos="7200"/>
          <w:tab w:val="right" w:pos="8540"/>
        </w:tabs>
        <w:spacing w:line="240" w:lineRule="auto"/>
        <w:ind w:left="426" w:right="-45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8509" w:type="dxa"/>
        <w:tblInd w:w="851" w:type="dxa"/>
        <w:tblLook w:val="04A0" w:firstRow="1" w:lastRow="0" w:firstColumn="1" w:lastColumn="0" w:noHBand="0" w:noVBand="1"/>
      </w:tblPr>
      <w:tblGrid>
        <w:gridCol w:w="2430"/>
        <w:gridCol w:w="1881"/>
        <w:gridCol w:w="254"/>
        <w:gridCol w:w="1729"/>
        <w:gridCol w:w="232"/>
        <w:gridCol w:w="1983"/>
      </w:tblGrid>
      <w:tr w:rsidR="00AC1C0A" w:rsidRPr="00616E3E" w14:paraId="2C8E5DD8" w14:textId="77777777" w:rsidTr="009D12ED">
        <w:trPr>
          <w:trHeight w:val="214"/>
        </w:trPr>
        <w:tc>
          <w:tcPr>
            <w:tcW w:w="2430" w:type="dxa"/>
            <w:vAlign w:val="bottom"/>
          </w:tcPr>
          <w:p w14:paraId="77E33460" w14:textId="77777777" w:rsidR="00645126" w:rsidRPr="00616E3E" w:rsidRDefault="00645126" w:rsidP="009D12ED">
            <w:pPr>
              <w:spacing w:line="380" w:lineRule="exact"/>
              <w:ind w:left="426"/>
              <w:rPr>
                <w:rFonts w:ascii="Cordia New" w:hAnsi="Cordia New" w:cs="Cordia New"/>
                <w:b/>
                <w:sz w:val="26"/>
                <w:szCs w:val="26"/>
              </w:rPr>
            </w:pPr>
          </w:p>
        </w:tc>
        <w:tc>
          <w:tcPr>
            <w:tcW w:w="60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25D3385" w14:textId="24DC0A85" w:rsidR="00645126" w:rsidRPr="00616E3E" w:rsidRDefault="00645126" w:rsidP="009D12ED">
            <w:pPr>
              <w:pStyle w:val="Heading4"/>
              <w:framePr w:wrap="around"/>
              <w:spacing w:line="380" w:lineRule="exact"/>
              <w:ind w:right="-49"/>
              <w:jc w:val="center"/>
              <w:rPr>
                <w:rFonts w:ascii="Cordia New" w:hAnsi="Cordia New" w:cs="Cordia New"/>
                <w:bCs w:val="0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bCs w:val="0"/>
                <w:sz w:val="26"/>
                <w:szCs w:val="26"/>
                <w:cs/>
              </w:rPr>
              <w:t>งบการเงินรวม</w:t>
            </w:r>
            <w:r w:rsidR="00A55DAD" w:rsidRPr="00616E3E">
              <w:rPr>
                <w:rFonts w:ascii="Cordia New" w:hAnsi="Cordia New" w:cs="Cordia New"/>
                <w:bCs w:val="0"/>
                <w:sz w:val="26"/>
                <w:szCs w:val="26"/>
                <w:cs/>
              </w:rPr>
              <w:t>และ</w:t>
            </w:r>
            <w:r w:rsidR="00996D25">
              <w:rPr>
                <w:rFonts w:ascii="Cordia New" w:hAnsi="Cordia New" w:cs="Cordia New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1C0A" w:rsidRPr="00616E3E" w14:paraId="07316F34" w14:textId="77777777" w:rsidTr="009D12ED">
        <w:trPr>
          <w:trHeight w:val="214"/>
        </w:trPr>
        <w:tc>
          <w:tcPr>
            <w:tcW w:w="2430" w:type="dxa"/>
            <w:vAlign w:val="bottom"/>
          </w:tcPr>
          <w:p w14:paraId="6CB2E9DA" w14:textId="77777777" w:rsidR="00645126" w:rsidRPr="00616E3E" w:rsidRDefault="00645126" w:rsidP="009D12ED">
            <w:pPr>
              <w:spacing w:line="380" w:lineRule="exact"/>
              <w:ind w:left="42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6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C24DDA" w14:textId="38B90899" w:rsidR="00645126" w:rsidRPr="00616E3E" w:rsidRDefault="00645126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860507"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D12E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F55D52" w:rsidRPr="00616E3E" w14:paraId="540B92DA" w14:textId="77777777" w:rsidTr="009D12ED">
        <w:trPr>
          <w:cantSplit/>
        </w:trPr>
        <w:tc>
          <w:tcPr>
            <w:tcW w:w="2430" w:type="dxa"/>
          </w:tcPr>
          <w:p w14:paraId="0E83CA8D" w14:textId="77777777" w:rsidR="00645126" w:rsidRPr="00616E3E" w:rsidRDefault="00645126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ind w:left="42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FE4096" w14:textId="3E563FA9" w:rsidR="00645126" w:rsidRPr="00616E3E" w:rsidRDefault="00645126" w:rsidP="009D12ED">
            <w:pPr>
              <w:pStyle w:val="a8"/>
              <w:tabs>
                <w:tab w:val="left" w:pos="709"/>
              </w:tabs>
              <w:spacing w:line="380" w:lineRule="exact"/>
              <w:ind w:left="426" w:right="-108" w:hanging="426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จำนวนเงิน</w:t>
            </w:r>
          </w:p>
          <w:p w14:paraId="6500B1A0" w14:textId="77777777" w:rsidR="00645126" w:rsidRPr="00616E3E" w:rsidRDefault="00645126" w:rsidP="009D12ED">
            <w:pPr>
              <w:pStyle w:val="a8"/>
              <w:tabs>
                <w:tab w:val="left" w:pos="709"/>
              </w:tabs>
              <w:spacing w:line="380" w:lineRule="exact"/>
              <w:ind w:left="426" w:right="-108" w:hanging="52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ตราต่างประเทศ</w:t>
            </w: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B4022" w14:textId="77777777" w:rsidR="00645126" w:rsidRPr="00616E3E" w:rsidRDefault="00645126" w:rsidP="009D12ED">
            <w:pPr>
              <w:pStyle w:val="a8"/>
              <w:tabs>
                <w:tab w:val="left" w:pos="709"/>
              </w:tabs>
              <w:spacing w:line="380" w:lineRule="exact"/>
              <w:ind w:left="426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413783" w14:textId="77777777" w:rsidR="00E44291" w:rsidRPr="00616E3E" w:rsidRDefault="00645126" w:rsidP="009D12ED">
            <w:pPr>
              <w:pStyle w:val="a8"/>
              <w:tabs>
                <w:tab w:val="left" w:pos="709"/>
              </w:tabs>
              <w:spacing w:line="380" w:lineRule="exact"/>
              <w:ind w:right="-108" w:hanging="10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อัตราแลกเปลี่ยนที่</w:t>
            </w:r>
          </w:p>
          <w:p w14:paraId="52C83F9A" w14:textId="550BD6ED" w:rsidR="00645126" w:rsidRPr="00616E3E" w:rsidRDefault="00645126" w:rsidP="009D12ED">
            <w:pPr>
              <w:pStyle w:val="a8"/>
              <w:tabs>
                <w:tab w:val="left" w:pos="709"/>
              </w:tabs>
              <w:spacing w:line="380" w:lineRule="exact"/>
              <w:ind w:right="-108" w:hanging="10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บันทึกบัญชี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CDC52" w14:textId="77777777" w:rsidR="00645126" w:rsidRPr="00616E3E" w:rsidRDefault="00645126" w:rsidP="009D12ED">
            <w:pPr>
              <w:pStyle w:val="a8"/>
              <w:tabs>
                <w:tab w:val="left" w:pos="709"/>
              </w:tabs>
              <w:spacing w:line="380" w:lineRule="exact"/>
              <w:ind w:left="426" w:right="-10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EF456C" w14:textId="77777777" w:rsidR="00E44291" w:rsidRPr="00616E3E" w:rsidRDefault="00645126" w:rsidP="009D12ED">
            <w:pPr>
              <w:pStyle w:val="a8"/>
              <w:tabs>
                <w:tab w:val="left" w:pos="709"/>
              </w:tabs>
              <w:spacing w:line="380" w:lineRule="exact"/>
              <w:ind w:left="208" w:right="39" w:hanging="283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จำนวนเงิ</w:t>
            </w:r>
            <w:r w:rsidR="00E44291" w:rsidRPr="00616E3E">
              <w:rPr>
                <w:rFonts w:ascii="Cordia New" w:hAnsi="Cordia New" w:cs="Cordia New"/>
                <w:sz w:val="26"/>
                <w:szCs w:val="26"/>
                <w:cs/>
              </w:rPr>
              <w:t>น</w:t>
            </w:r>
          </w:p>
          <w:p w14:paraId="24DD2CC7" w14:textId="03C991E9" w:rsidR="00645126" w:rsidRPr="00616E3E" w:rsidRDefault="00645126" w:rsidP="009D12ED">
            <w:pPr>
              <w:pStyle w:val="a8"/>
              <w:tabs>
                <w:tab w:val="left" w:pos="709"/>
              </w:tabs>
              <w:spacing w:line="380" w:lineRule="exact"/>
              <w:ind w:left="208" w:right="39" w:hanging="28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เทียบเท่าเงินบาท</w:t>
            </w:r>
          </w:p>
        </w:tc>
      </w:tr>
      <w:tr w:rsidR="00F55D52" w:rsidRPr="00616E3E" w14:paraId="1563A009" w14:textId="77777777" w:rsidTr="009D12ED">
        <w:trPr>
          <w:cantSplit/>
        </w:trPr>
        <w:tc>
          <w:tcPr>
            <w:tcW w:w="2430" w:type="dxa"/>
            <w:hideMark/>
          </w:tcPr>
          <w:p w14:paraId="5B0D96C0" w14:textId="728E69D9" w:rsidR="00645126" w:rsidRPr="00616E3E" w:rsidRDefault="00645126" w:rsidP="009D12ED">
            <w:pPr>
              <w:pStyle w:val="a8"/>
              <w:tabs>
                <w:tab w:val="left" w:pos="317"/>
              </w:tabs>
              <w:spacing w:line="380" w:lineRule="exact"/>
              <w:ind w:left="426" w:hanging="369"/>
              <w:rPr>
                <w:rFonts w:ascii="Cordia New" w:hAnsi="Cordia New" w:cs="Cord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right w:val="nil"/>
            </w:tcBorders>
          </w:tcPr>
          <w:p w14:paraId="335D309F" w14:textId="77777777" w:rsidR="00645126" w:rsidRPr="00616E3E" w:rsidRDefault="00645126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ind w:left="42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4" w:type="dxa"/>
          </w:tcPr>
          <w:p w14:paraId="191F1AAE" w14:textId="77777777" w:rsidR="00645126" w:rsidRPr="00616E3E" w:rsidRDefault="00645126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ind w:left="42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</w:tcPr>
          <w:p w14:paraId="594F53A9" w14:textId="77777777" w:rsidR="00645126" w:rsidRPr="00616E3E" w:rsidRDefault="00645126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ind w:left="42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2" w:type="dxa"/>
          </w:tcPr>
          <w:p w14:paraId="53495B0D" w14:textId="77777777" w:rsidR="00645126" w:rsidRPr="00616E3E" w:rsidRDefault="00645126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ind w:left="42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right w:val="nil"/>
            </w:tcBorders>
          </w:tcPr>
          <w:p w14:paraId="4036E7B3" w14:textId="77777777" w:rsidR="00645126" w:rsidRPr="00616E3E" w:rsidRDefault="00645126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ind w:left="42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85A09" w:rsidRPr="00616E3E" w14:paraId="1B0169FA" w14:textId="77777777" w:rsidTr="009D12ED">
        <w:trPr>
          <w:cantSplit/>
        </w:trPr>
        <w:tc>
          <w:tcPr>
            <w:tcW w:w="2430" w:type="dxa"/>
          </w:tcPr>
          <w:p w14:paraId="42DFD0E9" w14:textId="5C7FAF6E" w:rsidR="005A3D36" w:rsidRPr="00616E3E" w:rsidRDefault="005A3D36" w:rsidP="009D12ED">
            <w:pPr>
              <w:pStyle w:val="a8"/>
              <w:tabs>
                <w:tab w:val="clear" w:pos="1080"/>
              </w:tabs>
              <w:spacing w:line="380" w:lineRule="exact"/>
              <w:ind w:left="-37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เจ้าหนี้</w:t>
            </w:r>
            <w:r w:rsidRPr="00616E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การค้า</w:t>
            </w:r>
          </w:p>
        </w:tc>
        <w:tc>
          <w:tcPr>
            <w:tcW w:w="1881" w:type="dxa"/>
            <w:tcBorders>
              <w:left w:val="nil"/>
              <w:bottom w:val="nil"/>
              <w:right w:val="nil"/>
            </w:tcBorders>
          </w:tcPr>
          <w:p w14:paraId="1F5E4E91" w14:textId="77777777" w:rsidR="005A3D36" w:rsidRPr="00616E3E" w:rsidRDefault="005A3D36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ind w:left="42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4" w:type="dxa"/>
          </w:tcPr>
          <w:p w14:paraId="7FF8D4EF" w14:textId="77777777" w:rsidR="005A3D36" w:rsidRPr="00616E3E" w:rsidRDefault="005A3D36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ind w:left="42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</w:tcPr>
          <w:p w14:paraId="080DC0E0" w14:textId="77777777" w:rsidR="005A3D36" w:rsidRPr="00616E3E" w:rsidRDefault="005A3D36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ind w:left="42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2" w:type="dxa"/>
          </w:tcPr>
          <w:p w14:paraId="12AD0228" w14:textId="77777777" w:rsidR="005A3D36" w:rsidRPr="00616E3E" w:rsidRDefault="005A3D36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ind w:left="42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83" w:type="dxa"/>
            <w:tcBorders>
              <w:left w:val="nil"/>
              <w:bottom w:val="nil"/>
              <w:right w:val="nil"/>
            </w:tcBorders>
          </w:tcPr>
          <w:p w14:paraId="12387587" w14:textId="77777777" w:rsidR="005A3D36" w:rsidRPr="00616E3E" w:rsidRDefault="005A3D36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ind w:left="42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C043F" w:rsidRPr="00616E3E" w14:paraId="49A5C53C" w14:textId="77777777" w:rsidTr="009D12ED">
        <w:trPr>
          <w:cantSplit/>
        </w:trPr>
        <w:tc>
          <w:tcPr>
            <w:tcW w:w="2430" w:type="dxa"/>
            <w:hideMark/>
          </w:tcPr>
          <w:p w14:paraId="29FF433A" w14:textId="0BC6EF0B" w:rsidR="00247CDE" w:rsidRPr="00616E3E" w:rsidRDefault="00247CDE" w:rsidP="009D12ED">
            <w:pPr>
              <w:pStyle w:val="CharCharCharCharCharCharCharCharCharCharChar1"/>
              <w:spacing w:after="0" w:line="380" w:lineRule="exact"/>
              <w:ind w:left="-37"/>
              <w:rPr>
                <w:rFonts w:ascii="Cordia New" w:hAnsi="Cordia New" w:cs="Cordia New"/>
                <w:sz w:val="26"/>
                <w:szCs w:val="26"/>
                <w:lang w:val="en-GB" w:bidi="th-TH"/>
              </w:rPr>
            </w:pPr>
            <w:bookmarkStart w:id="12" w:name="_Hlk284875292"/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ดอลลาร์สหรัฐ</w:t>
            </w:r>
            <w:r w:rsidR="00283E02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ฯ</w:t>
            </w:r>
          </w:p>
        </w:tc>
        <w:tc>
          <w:tcPr>
            <w:tcW w:w="1881" w:type="dxa"/>
          </w:tcPr>
          <w:p w14:paraId="40C2C643" w14:textId="49256B85" w:rsidR="00247CDE" w:rsidRPr="00616E3E" w:rsidRDefault="00525005" w:rsidP="009D12ED">
            <w:pPr>
              <w:spacing w:line="380" w:lineRule="exact"/>
              <w:ind w:left="851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1,881,5</w:t>
            </w:r>
            <w:r w:rsidR="00DA0371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1</w:t>
            </w:r>
          </w:p>
        </w:tc>
        <w:tc>
          <w:tcPr>
            <w:tcW w:w="254" w:type="dxa"/>
          </w:tcPr>
          <w:p w14:paraId="0B3CC90B" w14:textId="77777777" w:rsidR="00247CDE" w:rsidRPr="00616E3E" w:rsidRDefault="00247CDE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ind w:left="426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729" w:type="dxa"/>
            <w:vAlign w:val="bottom"/>
          </w:tcPr>
          <w:p w14:paraId="35F95029" w14:textId="4F6D3F5E" w:rsidR="00247CDE" w:rsidRPr="00616E3E" w:rsidRDefault="00525005" w:rsidP="009D12ED">
            <w:pPr>
              <w:spacing w:line="380" w:lineRule="exact"/>
              <w:ind w:left="851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31</w:t>
            </w:r>
            <w:r w:rsidR="00206346">
              <w:rPr>
                <w:rFonts w:ascii="Cordia New" w:eastAsia="Calibri" w:hAnsi="Cordia New" w:cs="Cordia New"/>
                <w:sz w:val="26"/>
                <w:szCs w:val="26"/>
              </w:rPr>
              <w:t>.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7</w:t>
            </w:r>
            <w:r w:rsidR="00CC78A6">
              <w:rPr>
                <w:rFonts w:ascii="Cordia New" w:eastAsia="Calibri" w:hAnsi="Cordia New" w:cs="Cordia New"/>
                <w:sz w:val="26"/>
                <w:szCs w:val="26"/>
              </w:rPr>
              <w:t>4</w:t>
            </w:r>
          </w:p>
        </w:tc>
        <w:tc>
          <w:tcPr>
            <w:tcW w:w="232" w:type="dxa"/>
          </w:tcPr>
          <w:p w14:paraId="38851255" w14:textId="77777777" w:rsidR="00247CDE" w:rsidRPr="00616E3E" w:rsidRDefault="00247CDE" w:rsidP="009D12ED">
            <w:pPr>
              <w:spacing w:line="380" w:lineRule="exact"/>
              <w:ind w:left="851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1983" w:type="dxa"/>
          </w:tcPr>
          <w:p w14:paraId="641D0DC2" w14:textId="002A8339" w:rsidR="00247CDE" w:rsidRPr="00616E3E" w:rsidRDefault="00CC78A6" w:rsidP="009D12ED">
            <w:pPr>
              <w:spacing w:line="380" w:lineRule="exact"/>
              <w:ind w:left="851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59,727,198</w:t>
            </w:r>
          </w:p>
        </w:tc>
      </w:tr>
      <w:tr w:rsidR="00BC043F" w:rsidRPr="00616E3E" w14:paraId="12C154AA" w14:textId="77777777" w:rsidTr="009D12ED">
        <w:trPr>
          <w:cantSplit/>
        </w:trPr>
        <w:tc>
          <w:tcPr>
            <w:tcW w:w="2430" w:type="dxa"/>
            <w:hideMark/>
          </w:tcPr>
          <w:p w14:paraId="778C6F00" w14:textId="5E70922E" w:rsidR="00247CDE" w:rsidRPr="00616E3E" w:rsidRDefault="00247CDE" w:rsidP="009D12ED">
            <w:pPr>
              <w:pStyle w:val="CharCharCharCharCharCharCharCharCharCharChar1"/>
              <w:spacing w:after="0" w:line="380" w:lineRule="exact"/>
              <w:ind w:left="-37"/>
              <w:rPr>
                <w:rFonts w:ascii="Cordia New" w:hAnsi="Cordia New" w:cs="Cordia New"/>
                <w:sz w:val="26"/>
                <w:szCs w:val="26"/>
                <w:lang w:val="en-GB" w:bidi="th-TH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ยู</w:t>
            </w:r>
            <w:proofErr w:type="spellStart"/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โร</w:t>
            </w:r>
            <w:proofErr w:type="spellEnd"/>
          </w:p>
        </w:tc>
        <w:tc>
          <w:tcPr>
            <w:tcW w:w="1881" w:type="dxa"/>
          </w:tcPr>
          <w:p w14:paraId="618B5BE4" w14:textId="118B532B" w:rsidR="00247CDE" w:rsidRPr="00616E3E" w:rsidRDefault="00525005" w:rsidP="009D12ED">
            <w:pPr>
              <w:spacing w:line="380" w:lineRule="exact"/>
              <w:ind w:left="851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36,604</w:t>
            </w:r>
          </w:p>
        </w:tc>
        <w:tc>
          <w:tcPr>
            <w:tcW w:w="254" w:type="dxa"/>
          </w:tcPr>
          <w:p w14:paraId="3A5134A3" w14:textId="77777777" w:rsidR="00247CDE" w:rsidRPr="00616E3E" w:rsidRDefault="00247CDE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ind w:left="426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729" w:type="dxa"/>
            <w:vAlign w:val="bottom"/>
          </w:tcPr>
          <w:p w14:paraId="585D1FE3" w14:textId="39210CB6" w:rsidR="00247CDE" w:rsidRPr="00616E3E" w:rsidRDefault="00CC78A6" w:rsidP="009D12ED">
            <w:pPr>
              <w:spacing w:line="380" w:lineRule="exact"/>
              <w:ind w:left="851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37.50</w:t>
            </w:r>
          </w:p>
        </w:tc>
        <w:tc>
          <w:tcPr>
            <w:tcW w:w="232" w:type="dxa"/>
          </w:tcPr>
          <w:p w14:paraId="079D3D08" w14:textId="77777777" w:rsidR="00247CDE" w:rsidRPr="00616E3E" w:rsidRDefault="00247CDE" w:rsidP="009D12ED">
            <w:pPr>
              <w:spacing w:line="380" w:lineRule="exact"/>
              <w:ind w:left="851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1983" w:type="dxa"/>
          </w:tcPr>
          <w:p w14:paraId="363B0F28" w14:textId="1E4ECF2B" w:rsidR="00247CDE" w:rsidRPr="00616E3E" w:rsidRDefault="00CC78A6" w:rsidP="009D12ED">
            <w:pPr>
              <w:spacing w:line="380" w:lineRule="exact"/>
              <w:ind w:left="851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1,372,700</w:t>
            </w:r>
          </w:p>
        </w:tc>
      </w:tr>
      <w:tr w:rsidR="00BC043F" w:rsidRPr="00616E3E" w14:paraId="4C2B2F68" w14:textId="77777777" w:rsidTr="009D12ED">
        <w:trPr>
          <w:cantSplit/>
        </w:trPr>
        <w:tc>
          <w:tcPr>
            <w:tcW w:w="2430" w:type="dxa"/>
          </w:tcPr>
          <w:p w14:paraId="1DD9BD26" w14:textId="4173294E" w:rsidR="00247CDE" w:rsidRPr="00616E3E" w:rsidRDefault="00281BF8" w:rsidP="009D12ED">
            <w:pPr>
              <w:pStyle w:val="CharCharCharCharCharCharCharCharCharCharChar1"/>
              <w:spacing w:after="0" w:line="380" w:lineRule="exact"/>
              <w:ind w:left="-37"/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ฟรังค์</w:t>
            </w:r>
            <w:r w:rsidR="00B956F5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สวิส</w:t>
            </w:r>
          </w:p>
        </w:tc>
        <w:tc>
          <w:tcPr>
            <w:tcW w:w="1881" w:type="dxa"/>
          </w:tcPr>
          <w:p w14:paraId="453A27E8" w14:textId="1E334386" w:rsidR="00247CDE" w:rsidRPr="00616E3E" w:rsidRDefault="00525005" w:rsidP="009D12ED">
            <w:pPr>
              <w:spacing w:line="380" w:lineRule="exact"/>
              <w:ind w:left="851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1,673,704</w:t>
            </w:r>
          </w:p>
        </w:tc>
        <w:tc>
          <w:tcPr>
            <w:tcW w:w="254" w:type="dxa"/>
          </w:tcPr>
          <w:p w14:paraId="6319C599" w14:textId="77777777" w:rsidR="00247CDE" w:rsidRPr="00616E3E" w:rsidRDefault="00247CDE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ind w:left="426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729" w:type="dxa"/>
            <w:vAlign w:val="bottom"/>
          </w:tcPr>
          <w:p w14:paraId="6EBE6202" w14:textId="17F6B73F" w:rsidR="00247CDE" w:rsidRPr="00616E3E" w:rsidRDefault="00CC78A6" w:rsidP="009D12ED">
            <w:pPr>
              <w:spacing w:line="380" w:lineRule="exact"/>
              <w:ind w:left="851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40.33</w:t>
            </w:r>
          </w:p>
        </w:tc>
        <w:tc>
          <w:tcPr>
            <w:tcW w:w="232" w:type="dxa"/>
          </w:tcPr>
          <w:p w14:paraId="18C2E85B" w14:textId="77777777" w:rsidR="00247CDE" w:rsidRPr="00616E3E" w:rsidRDefault="00247CDE" w:rsidP="009D12ED">
            <w:pPr>
              <w:spacing w:line="380" w:lineRule="exact"/>
              <w:ind w:left="851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1983" w:type="dxa"/>
          </w:tcPr>
          <w:p w14:paraId="0858A7D4" w14:textId="359EA724" w:rsidR="00247CDE" w:rsidRPr="00616E3E" w:rsidRDefault="00CC78A6" w:rsidP="009D12ED">
            <w:pPr>
              <w:spacing w:line="380" w:lineRule="exact"/>
              <w:ind w:left="851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67,508</w:t>
            </w:r>
            <w:r w:rsidR="008375ED">
              <w:rPr>
                <w:rFonts w:ascii="Cordia New" w:eastAsia="Calibri" w:hAnsi="Cordia New" w:cs="Cordia New"/>
                <w:sz w:val="26"/>
                <w:szCs w:val="26"/>
              </w:rPr>
              <w:t>,506</w:t>
            </w:r>
          </w:p>
        </w:tc>
      </w:tr>
      <w:bookmarkEnd w:id="12"/>
    </w:tbl>
    <w:p w14:paraId="19833B8F" w14:textId="305173BB" w:rsidR="00DD70E5" w:rsidRPr="00616E3E" w:rsidRDefault="00DD70E5" w:rsidP="006E548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Cordia New" w:hAnsi="Cordia New" w:cs="Cordia New"/>
          <w:sz w:val="26"/>
          <w:szCs w:val="26"/>
          <w:u w:val="single"/>
        </w:rPr>
      </w:pPr>
    </w:p>
    <w:p w14:paraId="067F724A" w14:textId="7B1D611E" w:rsidR="00FC4E1A" w:rsidRPr="00616E3E" w:rsidRDefault="00990035" w:rsidP="009D12ED">
      <w:pPr>
        <w:pStyle w:val="CordiaNew"/>
        <w:tabs>
          <w:tab w:val="clear" w:pos="4153"/>
        </w:tabs>
        <w:ind w:left="900"/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616E3E">
        <w:rPr>
          <w:rFonts w:ascii="Cordia New" w:hAnsi="Cordia New" w:cs="Cordia New"/>
          <w:i/>
          <w:iCs/>
          <w:sz w:val="26"/>
          <w:szCs w:val="26"/>
          <w:cs/>
        </w:rPr>
        <w:t>ตราสารอนุพันธ์ทางการเงิน</w:t>
      </w:r>
    </w:p>
    <w:p w14:paraId="3D410859" w14:textId="625035A2" w:rsidR="000256CE" w:rsidRPr="00616E3E" w:rsidRDefault="000256CE" w:rsidP="009D12ED">
      <w:pPr>
        <w:pStyle w:val="CordiaNew"/>
        <w:tabs>
          <w:tab w:val="clear" w:pos="4153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ลุ่มบริษัททำสัญญาซื้อขายเงินตราต่างประเทศล่วงหน้าไว้เพื่อจุดประสงค์ในการป้องกันความเสี่ยงที่เกิดจากการผันผวนของอัตราแลกเปลี่ยนเงินตราต่างประเทศ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ไม่ใช่เพื่อการเก็งกำไรหรือเพื่อการค้า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อย่างไรก็ตาม สัญญาอนุพันธ์ดังกล่าวไม่เข้าเงื่อนไขการป้องกันความเสี่ยง จึงถูกจัดประเภทเป็นตราสารอนุพันธ์ทางการเงินวัดมูลค่าด้วยมูลค่ายุติธรรมผ่านกำไรหรือขาดทุน และแสดงรายการไว้เป็นสินทรัพย์หรือหนี้สินหมุนเวียน เนื่องจากจะครบกำหนดภายใน </w:t>
      </w:r>
      <w:r w:rsidRPr="00616E3E">
        <w:rPr>
          <w:rFonts w:ascii="Cordia New" w:hAnsi="Cordia New" w:cs="Cordia New"/>
          <w:sz w:val="26"/>
          <w:szCs w:val="26"/>
        </w:rPr>
        <w:t>12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เดือนหลังรอบระยะเวลาบัญชี</w:t>
      </w:r>
    </w:p>
    <w:p w14:paraId="0CA89F90" w14:textId="37D8630E" w:rsidR="00A55DAD" w:rsidRPr="00616E3E" w:rsidRDefault="00A55DAD" w:rsidP="009D1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Cordia New" w:eastAsia="Cordia New" w:hAnsi="Cordia New" w:cs="Cordia New"/>
          <w:color w:val="000000"/>
          <w:sz w:val="26"/>
          <w:szCs w:val="26"/>
          <w:lang w:eastAsia="th-TH"/>
        </w:rPr>
      </w:pPr>
    </w:p>
    <w:p w14:paraId="66E261DB" w14:textId="77777777" w:rsidR="000256CE" w:rsidRPr="00616E3E" w:rsidRDefault="000256CE" w:rsidP="009D12ED">
      <w:pPr>
        <w:pStyle w:val="CordiaNew"/>
        <w:tabs>
          <w:tab w:val="clear" w:pos="4153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ตราสารอนุพันธ์ทางการเงินของกลุ่มบริษัทที่วัดมูลค่าด้วยวิธีมูลค่ายุติธรรมผ่านกำไรหรือขาดทุนมีรายละเอียดดังนี้</w:t>
      </w:r>
    </w:p>
    <w:p w14:paraId="15D104A7" w14:textId="77777777" w:rsidR="000256CE" w:rsidRPr="00616E3E" w:rsidRDefault="000256CE" w:rsidP="000256CE">
      <w:pPr>
        <w:tabs>
          <w:tab w:val="clear" w:pos="454"/>
          <w:tab w:val="clear" w:pos="907"/>
          <w:tab w:val="left" w:pos="993"/>
        </w:tabs>
        <w:spacing w:line="240" w:lineRule="auto"/>
        <w:ind w:left="85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544" w:type="dxa"/>
        <w:tblInd w:w="792" w:type="dxa"/>
        <w:tblLayout w:type="fixed"/>
        <w:tblLook w:val="0000" w:firstRow="0" w:lastRow="0" w:firstColumn="0" w:lastColumn="0" w:noHBand="0" w:noVBand="0"/>
      </w:tblPr>
      <w:tblGrid>
        <w:gridCol w:w="3564"/>
        <w:gridCol w:w="2381"/>
        <w:gridCol w:w="238"/>
        <w:gridCol w:w="2361"/>
      </w:tblGrid>
      <w:tr w:rsidR="009D12ED" w:rsidRPr="00616E3E" w14:paraId="233BD0B7" w14:textId="77777777" w:rsidTr="009D12ED">
        <w:trPr>
          <w:cantSplit/>
          <w:trHeight w:val="385"/>
        </w:trPr>
        <w:tc>
          <w:tcPr>
            <w:tcW w:w="3564" w:type="dxa"/>
          </w:tcPr>
          <w:p w14:paraId="04846C56" w14:textId="271BE72F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4980" w:type="dxa"/>
            <w:gridSpan w:val="3"/>
            <w:vAlign w:val="bottom"/>
          </w:tcPr>
          <w:p w14:paraId="673CD171" w14:textId="2C89A0F3" w:rsidR="009D12ED" w:rsidRPr="00616E3E" w:rsidRDefault="009D12ED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งบการเงินรวมและ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12ED" w:rsidRPr="00616E3E" w14:paraId="19361955" w14:textId="77777777" w:rsidTr="009D12ED">
        <w:trPr>
          <w:cantSplit/>
          <w:trHeight w:val="67"/>
        </w:trPr>
        <w:tc>
          <w:tcPr>
            <w:tcW w:w="3564" w:type="dxa"/>
            <w:vAlign w:val="bottom"/>
          </w:tcPr>
          <w:p w14:paraId="48C2CF33" w14:textId="77777777" w:rsidR="009D12ED" w:rsidRPr="00616E3E" w:rsidRDefault="009D12ED" w:rsidP="009D12ED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734"/>
              </w:tabs>
              <w:spacing w:line="380" w:lineRule="exact"/>
              <w:ind w:firstLine="33"/>
              <w:jc w:val="center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eastAsia="Calibri" w:hAnsi="Cordia New" w:cs="Cordia New"/>
                <w:sz w:val="26"/>
                <w:szCs w:val="26"/>
                <w:cs/>
              </w:rPr>
              <w:t>ตราสารอนุพันธ์ทางการเงิน</w:t>
            </w:r>
          </w:p>
        </w:tc>
        <w:tc>
          <w:tcPr>
            <w:tcW w:w="2381" w:type="dxa"/>
            <w:vAlign w:val="bottom"/>
          </w:tcPr>
          <w:p w14:paraId="7493C5BE" w14:textId="7559FD49" w:rsidR="009D12ED" w:rsidRPr="00616E3E" w:rsidRDefault="009D12ED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16E3E">
              <w:rPr>
                <w:rFonts w:ascii="Cordia New" w:eastAsia="Calibri" w:hAnsi="Cordia New" w:cs="Cordia New"/>
                <w:sz w:val="26"/>
                <w:szCs w:val="26"/>
              </w:rPr>
              <w:t>31</w:t>
            </w:r>
            <w:r w:rsidRPr="00616E3E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616E3E">
              <w:rPr>
                <w:rFonts w:ascii="Cordia New" w:eastAsia="Calibri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641611A4" w14:textId="77777777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51" w:right="-13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61" w:type="dxa"/>
            <w:vAlign w:val="bottom"/>
          </w:tcPr>
          <w:p w14:paraId="3DAFB817" w14:textId="54E5F73B" w:rsidR="009D12ED" w:rsidRPr="00616E3E" w:rsidRDefault="009D12ED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16E3E">
              <w:rPr>
                <w:rFonts w:ascii="Cordia New" w:eastAsia="Calibri" w:hAnsi="Cordia New" w:cs="Cordia New"/>
                <w:sz w:val="26"/>
                <w:szCs w:val="26"/>
              </w:rPr>
              <w:t>31</w:t>
            </w:r>
            <w:r w:rsidRPr="00616E3E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ธันวาคม </w:t>
            </w:r>
            <w:r w:rsidRPr="00616E3E">
              <w:rPr>
                <w:rFonts w:ascii="Cordia New" w:eastAsia="Calibri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>7</w:t>
            </w:r>
          </w:p>
        </w:tc>
      </w:tr>
      <w:tr w:rsidR="009D12ED" w:rsidRPr="00616E3E" w14:paraId="41204A03" w14:textId="77777777" w:rsidTr="009D12ED">
        <w:trPr>
          <w:cantSplit/>
          <w:trHeight w:val="67"/>
        </w:trPr>
        <w:tc>
          <w:tcPr>
            <w:tcW w:w="3564" w:type="dxa"/>
            <w:vAlign w:val="bottom"/>
          </w:tcPr>
          <w:p w14:paraId="4B769696" w14:textId="77777777" w:rsidR="009D12ED" w:rsidRPr="00616E3E" w:rsidRDefault="009D12ED" w:rsidP="009D12ED">
            <w:pPr>
              <w:spacing w:line="380" w:lineRule="exact"/>
              <w:ind w:left="851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  <w:tc>
          <w:tcPr>
            <w:tcW w:w="2381" w:type="dxa"/>
            <w:vAlign w:val="bottom"/>
          </w:tcPr>
          <w:p w14:paraId="1F7BE7FD" w14:textId="77777777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51" w:right="-13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F7F932C" w14:textId="77777777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51" w:right="-13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61" w:type="dxa"/>
            <w:vAlign w:val="bottom"/>
          </w:tcPr>
          <w:p w14:paraId="0C3DFD04" w14:textId="77777777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51" w:right="-13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</w:tr>
      <w:tr w:rsidR="009D12ED" w:rsidRPr="00616E3E" w14:paraId="309AB545" w14:textId="77777777" w:rsidTr="009D12ED">
        <w:trPr>
          <w:cantSplit/>
          <w:trHeight w:val="155"/>
        </w:trPr>
        <w:tc>
          <w:tcPr>
            <w:tcW w:w="3564" w:type="dxa"/>
          </w:tcPr>
          <w:p w14:paraId="0EC41A7A" w14:textId="77777777" w:rsidR="009D12ED" w:rsidRPr="00616E3E" w:rsidRDefault="009D12ED" w:rsidP="009D12ED">
            <w:pPr>
              <w:pStyle w:val="CharCharCharCharCharCharCharCharCharCharChar1"/>
              <w:tabs>
                <w:tab w:val="left" w:pos="276"/>
              </w:tabs>
              <w:spacing w:after="0" w:line="380" w:lineRule="exact"/>
              <w:ind w:left="426" w:hanging="405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eastAsia="Calibri" w:hAnsi="Cordia New" w:cs="Cordia New"/>
                <w:sz w:val="26"/>
                <w:szCs w:val="26"/>
                <w:cs/>
                <w:lang w:bidi="th-TH"/>
              </w:rPr>
              <w:t>สัญญา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  <w:t>ซื้อ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 w:bidi="th-TH"/>
              </w:rPr>
              <w:t>ขาย</w:t>
            </w:r>
            <w:r w:rsidRPr="00616E3E">
              <w:rPr>
                <w:rFonts w:ascii="Cordia New" w:eastAsia="Calibri" w:hAnsi="Cordia New" w:cs="Cordia New"/>
                <w:sz w:val="26"/>
                <w:szCs w:val="26"/>
                <w:cs/>
                <w:lang w:bidi="th-TH"/>
              </w:rPr>
              <w:t>เงินตราต่างประเทศ</w:t>
            </w:r>
          </w:p>
        </w:tc>
        <w:tc>
          <w:tcPr>
            <w:tcW w:w="2381" w:type="dxa"/>
          </w:tcPr>
          <w:p w14:paraId="14387571" w14:textId="2FF4183C" w:rsidR="009D12ED" w:rsidRPr="00616E3E" w:rsidRDefault="00C17443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5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8375ED">
              <w:rPr>
                <w:rFonts w:ascii="Cordia New" w:hAnsi="Cordia New" w:cs="Cordia New"/>
                <w:sz w:val="26"/>
                <w:szCs w:val="26"/>
              </w:rPr>
              <w:t>123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8" w:type="dxa"/>
            <w:vAlign w:val="center"/>
          </w:tcPr>
          <w:p w14:paraId="54FE2F97" w14:textId="77777777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51" w:right="34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61" w:type="dxa"/>
          </w:tcPr>
          <w:p w14:paraId="36748EE5" w14:textId="2D71C0B1" w:rsidR="009D12ED" w:rsidRPr="00616E3E" w:rsidRDefault="009D12ED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51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726</w:t>
            </w:r>
          </w:p>
        </w:tc>
      </w:tr>
    </w:tbl>
    <w:p w14:paraId="18CEF9C8" w14:textId="77777777" w:rsidR="005B0630" w:rsidRPr="00616E3E" w:rsidRDefault="005B0630" w:rsidP="009D12ED">
      <w:pPr>
        <w:pStyle w:val="CordiaNew"/>
        <w:tabs>
          <w:tab w:val="clear" w:pos="4153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4BA21352" w14:textId="378ACF74" w:rsidR="000256CE" w:rsidRPr="00616E3E" w:rsidRDefault="000256CE" w:rsidP="009D12ED">
      <w:pPr>
        <w:pStyle w:val="CordiaNew"/>
        <w:tabs>
          <w:tab w:val="clear" w:pos="4153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194982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Pr="00194982">
        <w:rPr>
          <w:rFonts w:ascii="Cordia New" w:hAnsi="Cordia New" w:cs="Cordia New"/>
          <w:sz w:val="26"/>
          <w:szCs w:val="26"/>
        </w:rPr>
        <w:t xml:space="preserve">31 </w:t>
      </w:r>
      <w:r w:rsidRPr="00194982">
        <w:rPr>
          <w:rFonts w:ascii="Cordia New" w:hAnsi="Cordia New" w:cs="Cordia New"/>
          <w:sz w:val="26"/>
          <w:szCs w:val="26"/>
          <w:cs/>
        </w:rPr>
        <w:t>ธันวาคม</w:t>
      </w:r>
      <w:r w:rsidRPr="00194982">
        <w:rPr>
          <w:rFonts w:ascii="Cordia New" w:hAnsi="Cordia New" w:cs="Cordia New"/>
          <w:sz w:val="26"/>
          <w:szCs w:val="26"/>
        </w:rPr>
        <w:t xml:space="preserve"> 256</w:t>
      </w:r>
      <w:r w:rsidR="009D12ED" w:rsidRPr="00194982">
        <w:rPr>
          <w:rFonts w:ascii="Cordia New" w:hAnsi="Cordia New" w:cs="Cordia New"/>
          <w:sz w:val="26"/>
          <w:szCs w:val="26"/>
        </w:rPr>
        <w:t>8</w:t>
      </w:r>
      <w:r w:rsidRPr="00194982">
        <w:rPr>
          <w:rFonts w:ascii="Cordia New" w:hAnsi="Cordia New" w:cs="Cordia New"/>
          <w:sz w:val="26"/>
          <w:szCs w:val="26"/>
          <w:cs/>
        </w:rPr>
        <w:t xml:space="preserve"> บริษัทมีสัญญาซื้อขายเงินตราต่างประเทศล่วงหน้าที่มีสถานะเปิด ดังนี้</w:t>
      </w:r>
    </w:p>
    <w:p w14:paraId="786C8C68" w14:textId="77777777" w:rsidR="006179CC" w:rsidRPr="00616E3E" w:rsidRDefault="006179CC" w:rsidP="000D05EF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540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2381"/>
        <w:gridCol w:w="236"/>
        <w:gridCol w:w="2379"/>
      </w:tblGrid>
      <w:tr w:rsidR="000256CE" w:rsidRPr="00616E3E" w14:paraId="553489C7" w14:textId="77777777" w:rsidTr="009D12E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6B2094B" w14:textId="77777777" w:rsidR="000256CE" w:rsidRPr="00616E3E" w:rsidRDefault="000256CE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ind w:left="851"/>
              <w:rPr>
                <w:rFonts w:ascii="Cordia New" w:hAnsi="Cordia New" w:cs="Cordia New"/>
                <w:sz w:val="26"/>
                <w:szCs w:val="26"/>
                <w:lang w:val="en-GB" w:eastAsia="en-US"/>
              </w:rPr>
            </w:pPr>
          </w:p>
        </w:tc>
        <w:tc>
          <w:tcPr>
            <w:tcW w:w="499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71B8119" w14:textId="3AD6D744" w:rsidR="000256CE" w:rsidRPr="00616E3E" w:rsidRDefault="00996D25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6CE" w:rsidRPr="00616E3E" w14:paraId="49C9B2B2" w14:textId="77777777" w:rsidTr="009D12E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B966E22" w14:textId="77777777" w:rsidR="000256CE" w:rsidRPr="00616E3E" w:rsidRDefault="000256CE" w:rsidP="009D12ED">
            <w:pPr>
              <w:pStyle w:val="a8"/>
              <w:tabs>
                <w:tab w:val="left" w:pos="0"/>
                <w:tab w:val="left" w:pos="709"/>
              </w:tabs>
              <w:spacing w:line="380" w:lineRule="exact"/>
              <w:ind w:left="851"/>
              <w:rPr>
                <w:rFonts w:ascii="Cordia New" w:hAnsi="Cordia New" w:cs="Cordia New"/>
                <w:sz w:val="26"/>
                <w:szCs w:val="26"/>
                <w:lang w:val="en-US" w:eastAsia="en-US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BFC33" w14:textId="77777777" w:rsidR="000256CE" w:rsidRPr="00616E3E" w:rsidRDefault="000256CE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16E3E">
              <w:rPr>
                <w:rFonts w:ascii="Cordia New" w:eastAsia="Calibri" w:hAnsi="Cordia New" w:cs="Cordia New"/>
                <w:sz w:val="26"/>
                <w:szCs w:val="26"/>
                <w:cs/>
              </w:rPr>
              <w:t>จำนวนเงินตราต่างประเทศ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D6EEF2" w14:textId="77777777" w:rsidR="000256CE" w:rsidRPr="00616E3E" w:rsidRDefault="000256CE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97926" w14:textId="77777777" w:rsidR="000256CE" w:rsidRPr="00616E3E" w:rsidRDefault="000256CE" w:rsidP="009D12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616E3E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อัตราแลกเปลี่ยนตามสัญญา</w:t>
            </w:r>
          </w:p>
        </w:tc>
      </w:tr>
      <w:tr w:rsidR="000256CE" w:rsidRPr="00616E3E" w14:paraId="6E018680" w14:textId="77777777" w:rsidTr="009D12E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9D9354C" w14:textId="77777777" w:rsidR="000256CE" w:rsidRPr="00616E3E" w:rsidRDefault="000256CE" w:rsidP="009D12ED">
            <w:pPr>
              <w:pStyle w:val="CharCharCharCharCharCharCharCharCharCharChar1"/>
              <w:tabs>
                <w:tab w:val="left" w:pos="33"/>
              </w:tabs>
              <w:spacing w:after="0" w:line="380" w:lineRule="exact"/>
              <w:ind w:left="851"/>
              <w:rPr>
                <w:rFonts w:ascii="Cordia New" w:hAnsi="Cordia New" w:cs="Cordia New"/>
                <w:sz w:val="26"/>
                <w:szCs w:val="26"/>
                <w:lang w:val="en-GB" w:bidi="th-TH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7CDE8E41" w14:textId="77777777" w:rsidR="000256CE" w:rsidRPr="00616E3E" w:rsidRDefault="000256CE" w:rsidP="009D12ED">
            <w:pPr>
              <w:pStyle w:val="a8"/>
              <w:tabs>
                <w:tab w:val="clear" w:pos="1080"/>
              </w:tabs>
              <w:spacing w:line="380" w:lineRule="exact"/>
              <w:ind w:left="851"/>
              <w:jc w:val="right"/>
              <w:rPr>
                <w:rFonts w:ascii="Cordia New" w:hAnsi="Cordia New" w:cs="Cordia New"/>
                <w:sz w:val="26"/>
                <w:szCs w:val="26"/>
                <w:lang w:val="en-GB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04582A" w14:textId="77777777" w:rsidR="000256CE" w:rsidRPr="00616E3E" w:rsidRDefault="000256CE" w:rsidP="009D12ED">
            <w:pPr>
              <w:pStyle w:val="a8"/>
              <w:tabs>
                <w:tab w:val="clear" w:pos="1080"/>
              </w:tabs>
              <w:spacing w:line="380" w:lineRule="exact"/>
              <w:ind w:left="851"/>
              <w:jc w:val="right"/>
              <w:rPr>
                <w:rFonts w:ascii="Cordia New" w:hAnsi="Cordia New" w:cs="Cordia New"/>
                <w:sz w:val="26"/>
                <w:szCs w:val="26"/>
                <w:lang w:val="en-GB"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1EB7032D" w14:textId="77777777" w:rsidR="000256CE" w:rsidRPr="00616E3E" w:rsidRDefault="000256CE" w:rsidP="009D12ED">
            <w:pPr>
              <w:pStyle w:val="a8"/>
              <w:tabs>
                <w:tab w:val="clear" w:pos="1080"/>
              </w:tabs>
              <w:spacing w:line="380" w:lineRule="exact"/>
              <w:ind w:left="851"/>
              <w:jc w:val="right"/>
              <w:rPr>
                <w:rFonts w:ascii="Cordia New" w:hAnsi="Cordia New" w:cs="Cordia New"/>
                <w:sz w:val="26"/>
                <w:szCs w:val="26"/>
                <w:lang w:val="en-GB" w:eastAsia="en-US"/>
              </w:rPr>
            </w:pPr>
          </w:p>
        </w:tc>
      </w:tr>
      <w:tr w:rsidR="00014990" w:rsidRPr="00616E3E" w14:paraId="61AE15B0" w14:textId="77777777" w:rsidTr="009D12E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1C7D6" w14:textId="07171C19" w:rsidR="00014990" w:rsidRPr="00616E3E" w:rsidRDefault="00014990" w:rsidP="009D12ED">
            <w:pPr>
              <w:pStyle w:val="CharCharCharCharCharCharCharCharCharCharChar1"/>
              <w:spacing w:after="0" w:line="380" w:lineRule="exact"/>
              <w:ind w:left="13" w:firstLine="3"/>
              <w:rPr>
                <w:rFonts w:ascii="Cordia New" w:hAnsi="Cordia New" w:cs="Cordia New"/>
                <w:sz w:val="26"/>
                <w:szCs w:val="26"/>
                <w:lang w:val="en-GB" w:bidi="th-TH"/>
              </w:rPr>
            </w:pPr>
            <w:r w:rsidRPr="0019498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ดอลลาร์สหรัฐ</w:t>
            </w:r>
            <w:r w:rsidR="007F538B">
              <w:rPr>
                <w:rFonts w:ascii="Cordia New" w:hAnsi="Cordia New" w:cs="Cordia New" w:hint="cs"/>
                <w:sz w:val="26"/>
                <w:szCs w:val="26"/>
                <w:cs/>
                <w:lang w:val="en-GB" w:bidi="th-TH"/>
              </w:rPr>
              <w:t>ฯ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32AC2B31" w14:textId="50F94201" w:rsidR="00014990" w:rsidRPr="00616E3E" w:rsidRDefault="00194982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51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860,601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01D776" w14:textId="77777777" w:rsidR="00014990" w:rsidRPr="00616E3E" w:rsidRDefault="00014990" w:rsidP="009D12ED">
            <w:pPr>
              <w:pStyle w:val="a8"/>
              <w:tabs>
                <w:tab w:val="clear" w:pos="1080"/>
              </w:tabs>
              <w:spacing w:line="380" w:lineRule="exact"/>
              <w:ind w:left="85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3897B" w14:textId="47B58FF7" w:rsidR="00014990" w:rsidRPr="00616E3E" w:rsidRDefault="00194982" w:rsidP="009D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51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30.92 </w:t>
            </w:r>
            <w:r w:rsidR="0097354F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-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 32.35</w:t>
            </w:r>
          </w:p>
        </w:tc>
      </w:tr>
    </w:tbl>
    <w:p w14:paraId="271DE87D" w14:textId="658E9533" w:rsidR="009D12ED" w:rsidRPr="00C06ADA" w:rsidRDefault="009D12ED" w:rsidP="006E548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Cordia New" w:hAnsi="Cordia New" w:cs="Cordia New"/>
          <w:sz w:val="26"/>
          <w:szCs w:val="26"/>
        </w:rPr>
      </w:pPr>
      <w:r w:rsidRPr="00C06ADA">
        <w:rPr>
          <w:rFonts w:ascii="Cordia New" w:hAnsi="Cordia New" w:cs="Cordia New"/>
          <w:sz w:val="26"/>
          <w:szCs w:val="26"/>
        </w:rPr>
        <w:br w:type="page"/>
      </w:r>
    </w:p>
    <w:p w14:paraId="29FEB5C6" w14:textId="77777777" w:rsidR="000256CE" w:rsidRPr="00616E3E" w:rsidRDefault="000256CE" w:rsidP="009D12E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900" w:right="-2"/>
        <w:rPr>
          <w:rFonts w:ascii="Cordia New" w:hAnsi="Cordia New" w:cs="Cordia New"/>
          <w:sz w:val="26"/>
          <w:szCs w:val="26"/>
          <w:u w:val="single"/>
        </w:rPr>
      </w:pPr>
    </w:p>
    <w:p w14:paraId="7D4E208A" w14:textId="77777777" w:rsidR="00645126" w:rsidRPr="00616E3E" w:rsidRDefault="00645126" w:rsidP="009D12ED">
      <w:pPr>
        <w:pStyle w:val="CordiaNew"/>
        <w:tabs>
          <w:tab w:val="clear" w:pos="4153"/>
          <w:tab w:val="left" w:pos="720"/>
        </w:tabs>
        <w:ind w:left="900"/>
        <w:jc w:val="thaiDistribute"/>
        <w:rPr>
          <w:rFonts w:ascii="Cordia New" w:hAnsi="Cordia New" w:cs="Cordia New"/>
          <w:sz w:val="26"/>
          <w:szCs w:val="26"/>
          <w:u w:val="single"/>
          <w:cs/>
        </w:rPr>
      </w:pPr>
      <w:r w:rsidRPr="00616E3E">
        <w:rPr>
          <w:rFonts w:ascii="Cordia New" w:hAnsi="Cordia New" w:cs="Cordia New"/>
          <w:sz w:val="26"/>
          <w:szCs w:val="26"/>
          <w:u w:val="single"/>
          <w:cs/>
        </w:rPr>
        <w:t>ความเสี่ยงของอัตราดอกเบี้ย</w:t>
      </w:r>
    </w:p>
    <w:p w14:paraId="623C1DD8" w14:textId="3A75493E" w:rsidR="006E6C6C" w:rsidRPr="00616E3E" w:rsidRDefault="00645126" w:rsidP="00B33CED">
      <w:pPr>
        <w:pStyle w:val="CordiaNew"/>
        <w:tabs>
          <w:tab w:val="clear" w:pos="4153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 xml:space="preserve">ความเสี่ยงจากอัตราดอกเบี้ย หมายถึง ความเสี่ยงที่เกิดจากการเปลี่ยนแปลงของอัตราดอกเบี้ยในตลาดในอนาคต </w:t>
      </w:r>
      <w:r w:rsidR="009D12ED">
        <w:rPr>
          <w:rFonts w:ascii="Cordia New" w:hAnsi="Cordia New" w:cs="Cordia New"/>
          <w:sz w:val="26"/>
          <w:szCs w:val="26"/>
        </w:rPr>
        <w:br/>
      </w:r>
      <w:r w:rsidRPr="00616E3E">
        <w:rPr>
          <w:rFonts w:ascii="Cordia New" w:hAnsi="Cordia New" w:cs="Cordia New"/>
          <w:sz w:val="26"/>
          <w:szCs w:val="26"/>
          <w:cs/>
        </w:rPr>
        <w:t>ซึ่งส่งผลกระทบต่อกระแสเงินสดของ</w:t>
      </w:r>
      <w:r w:rsidR="009C2DF9" w:rsidRPr="00616E3E">
        <w:rPr>
          <w:rFonts w:ascii="Cordia New" w:hAnsi="Cordia New" w:cs="Cordia New"/>
          <w:sz w:val="26"/>
          <w:szCs w:val="26"/>
          <w:cs/>
        </w:rPr>
        <w:t>กลุ่มบริษัท</w:t>
      </w:r>
      <w:r w:rsidR="009C2DF9"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เนื่องจากเงินกู้ยืมส่วนใหญ่มีอัตราดอกเบี้ยแบบลอยตัว </w:t>
      </w:r>
      <w:r w:rsidR="009C2DF9" w:rsidRPr="00616E3E">
        <w:rPr>
          <w:rFonts w:ascii="Cordia New" w:hAnsi="Cordia New" w:cs="Cordia New"/>
          <w:sz w:val="26"/>
          <w:szCs w:val="26"/>
          <w:cs/>
        </w:rPr>
        <w:t>กลุ่มบริษัท</w:t>
      </w:r>
      <w:r w:rsidRPr="00616E3E">
        <w:rPr>
          <w:rFonts w:ascii="Cordia New" w:hAnsi="Cordia New" w:cs="Cordia New"/>
          <w:sz w:val="26"/>
          <w:szCs w:val="26"/>
          <w:cs/>
        </w:rPr>
        <w:t>มีความเสี่ยงด้านอัตราดอกเบี้ยของกระแสเงินสดที่เกิดจากเงินกู้ยืม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13B52F49" w14:textId="28E3CB01" w:rsidR="006E68C3" w:rsidRPr="00616E3E" w:rsidRDefault="006E68C3" w:rsidP="009D12ED">
      <w:pPr>
        <w:pStyle w:val="CordiaNew"/>
        <w:tabs>
          <w:tab w:val="clear" w:pos="4153"/>
          <w:tab w:val="left" w:pos="72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08E298E9" w14:textId="2E98E426" w:rsidR="006E6C6C" w:rsidRPr="00616E3E" w:rsidRDefault="00B50E89" w:rsidP="00B33CED">
      <w:pPr>
        <w:pStyle w:val="CordiaNew"/>
        <w:tabs>
          <w:tab w:val="clear" w:pos="4153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Pr="00616E3E">
        <w:rPr>
          <w:rFonts w:ascii="Cordia New" w:hAnsi="Cordia New" w:cs="Cordia New"/>
          <w:sz w:val="26"/>
          <w:szCs w:val="26"/>
        </w:rPr>
        <w:t>31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ธันวาคม </w:t>
      </w:r>
      <w:r w:rsidRPr="00616E3E">
        <w:rPr>
          <w:rFonts w:ascii="Cordia New" w:hAnsi="Cordia New" w:cs="Cordia New"/>
          <w:sz w:val="26"/>
          <w:szCs w:val="26"/>
        </w:rPr>
        <w:t>256</w:t>
      </w:r>
      <w:r w:rsidR="009D12ED">
        <w:rPr>
          <w:rFonts w:ascii="Cordia New" w:hAnsi="Cordia New" w:cs="Cordia New"/>
          <w:sz w:val="26"/>
          <w:szCs w:val="26"/>
        </w:rPr>
        <w:t>8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และ </w:t>
      </w:r>
      <w:r w:rsidRPr="00616E3E">
        <w:rPr>
          <w:rFonts w:ascii="Cordia New" w:hAnsi="Cordia New" w:cs="Cordia New"/>
          <w:sz w:val="26"/>
          <w:szCs w:val="26"/>
        </w:rPr>
        <w:t>256</w:t>
      </w:r>
      <w:r w:rsidR="009D12ED">
        <w:rPr>
          <w:rFonts w:ascii="Cordia New" w:hAnsi="Cordia New" w:cs="Cordia New"/>
          <w:sz w:val="26"/>
          <w:szCs w:val="26"/>
        </w:rPr>
        <w:t>7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สินทรัพย์ทางการเงินและหนี้สินทางการเงินที่มีความเสี่ยงด้านราคา และด้านกระแสเงินสดอันเกิดจากการเปลี่ยนแปลงอัตราดอกเบี้ยสรุปได้ดังนี้</w:t>
      </w:r>
    </w:p>
    <w:p w14:paraId="0336CF03" w14:textId="77777777" w:rsidR="00CD3B49" w:rsidRPr="00616E3E" w:rsidRDefault="00CD3B49" w:rsidP="002A21EF">
      <w:pPr>
        <w:pStyle w:val="CordiaNew"/>
        <w:tabs>
          <w:tab w:val="clear" w:pos="4153"/>
          <w:tab w:val="left" w:pos="720"/>
        </w:tabs>
        <w:spacing w:line="380" w:lineRule="exact"/>
        <w:ind w:left="993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532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98"/>
        <w:gridCol w:w="1062"/>
        <w:gridCol w:w="1062"/>
        <w:gridCol w:w="1170"/>
      </w:tblGrid>
      <w:tr w:rsidR="00C30F7A" w:rsidRPr="009D12ED" w14:paraId="53A8BDB6" w14:textId="77777777" w:rsidTr="002A21EF">
        <w:trPr>
          <w:cantSplit/>
          <w:trHeight w:val="286"/>
          <w:tblHeader/>
        </w:trPr>
        <w:tc>
          <w:tcPr>
            <w:tcW w:w="3060" w:type="dxa"/>
            <w:vAlign w:val="bottom"/>
          </w:tcPr>
          <w:p w14:paraId="2CA77986" w14:textId="0AF72E32" w:rsidR="00C30F7A" w:rsidRPr="009D12ED" w:rsidRDefault="009D12ED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(หน่วย : พันบาท)</w:t>
            </w:r>
          </w:p>
        </w:tc>
        <w:tc>
          <w:tcPr>
            <w:tcW w:w="5472" w:type="dxa"/>
            <w:gridSpan w:val="5"/>
            <w:noWrap/>
            <w:vAlign w:val="bottom"/>
          </w:tcPr>
          <w:p w14:paraId="2FEDDFA0" w14:textId="77777777" w:rsidR="00C30F7A" w:rsidRPr="009D12ED" w:rsidRDefault="00C30F7A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10207A">
              <w:rPr>
                <w:rFonts w:ascii="Cordia New" w:hAnsi="Cordia New" w:cs="Cord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30F7A" w:rsidRPr="009D12ED" w14:paraId="4A89D217" w14:textId="77777777" w:rsidTr="002A21EF">
        <w:trPr>
          <w:cantSplit/>
          <w:trHeight w:val="286"/>
          <w:tblHeader/>
        </w:trPr>
        <w:tc>
          <w:tcPr>
            <w:tcW w:w="3060" w:type="dxa"/>
            <w:vAlign w:val="bottom"/>
          </w:tcPr>
          <w:p w14:paraId="0B82DEFD" w14:textId="77777777" w:rsidR="00C30F7A" w:rsidRPr="009D12ED" w:rsidRDefault="00C30F7A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5472" w:type="dxa"/>
            <w:gridSpan w:val="5"/>
            <w:noWrap/>
            <w:vAlign w:val="bottom"/>
          </w:tcPr>
          <w:p w14:paraId="36B14AA8" w14:textId="6C42891D" w:rsidR="00C30F7A" w:rsidRPr="009D12ED" w:rsidRDefault="00C30F7A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256</w:t>
            </w:r>
            <w:r w:rsidR="002A21EF">
              <w:rPr>
                <w:rFonts w:ascii="Cordia New" w:hAnsi="Cordia New" w:cs="Cordia New"/>
                <w:sz w:val="24"/>
                <w:szCs w:val="24"/>
              </w:rPr>
              <w:t>8</w:t>
            </w:r>
          </w:p>
        </w:tc>
      </w:tr>
      <w:tr w:rsidR="00C30F7A" w:rsidRPr="009D12ED" w14:paraId="626F127F" w14:textId="77777777" w:rsidTr="002A21EF">
        <w:trPr>
          <w:cantSplit/>
          <w:trHeight w:val="286"/>
          <w:tblHeader/>
        </w:trPr>
        <w:tc>
          <w:tcPr>
            <w:tcW w:w="3060" w:type="dxa"/>
            <w:vAlign w:val="bottom"/>
          </w:tcPr>
          <w:p w14:paraId="244DAC00" w14:textId="77777777" w:rsidR="00C30F7A" w:rsidRPr="009D12ED" w:rsidRDefault="00C30F7A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52CC4834" w14:textId="77777777" w:rsidR="00C30F7A" w:rsidRPr="009D12ED" w:rsidRDefault="00C30F7A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098" w:type="dxa"/>
            <w:vAlign w:val="bottom"/>
          </w:tcPr>
          <w:p w14:paraId="01FAC252" w14:textId="77777777" w:rsidR="00C30F7A" w:rsidRPr="009D12ED" w:rsidRDefault="00C30F7A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มีอัตราดอกเบี้ย</w:t>
            </w:r>
          </w:p>
          <w:p w14:paraId="0BFD6596" w14:textId="77777777" w:rsidR="00C30F7A" w:rsidRPr="009D12ED" w:rsidRDefault="00C30F7A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062" w:type="dxa"/>
            <w:noWrap/>
            <w:vAlign w:val="bottom"/>
          </w:tcPr>
          <w:p w14:paraId="3EAF6AFA" w14:textId="77777777" w:rsidR="002A21EF" w:rsidRDefault="00C30F7A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ไม่มี</w:t>
            </w:r>
          </w:p>
          <w:p w14:paraId="132EDBE7" w14:textId="1B73A5E1" w:rsidR="00C30F7A" w:rsidRPr="009D12ED" w:rsidRDefault="00C30F7A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62" w:type="dxa"/>
            <w:noWrap/>
            <w:vAlign w:val="bottom"/>
          </w:tcPr>
          <w:p w14:paraId="07B6DE11" w14:textId="77777777" w:rsidR="00C30F7A" w:rsidRPr="009D12ED" w:rsidRDefault="00C30F7A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noWrap/>
            <w:vAlign w:val="bottom"/>
          </w:tcPr>
          <w:p w14:paraId="0D71DC67" w14:textId="77777777" w:rsidR="00C30F7A" w:rsidRPr="009D12ED" w:rsidRDefault="00C30F7A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อัตราดอกเบี้ย</w:t>
            </w:r>
          </w:p>
          <w:p w14:paraId="6421094F" w14:textId="77777777" w:rsidR="00C30F7A" w:rsidRPr="009D12ED" w:rsidRDefault="00C30F7A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(ร้อยละต่อปี)</w:t>
            </w:r>
          </w:p>
        </w:tc>
      </w:tr>
      <w:tr w:rsidR="00873A5C" w:rsidRPr="009D12ED" w14:paraId="64DC0014" w14:textId="77777777" w:rsidTr="002A21EF">
        <w:trPr>
          <w:cantSplit/>
          <w:trHeight w:val="286"/>
        </w:trPr>
        <w:tc>
          <w:tcPr>
            <w:tcW w:w="3060" w:type="dxa"/>
          </w:tcPr>
          <w:p w14:paraId="6AB2BA9C" w14:textId="5DCB4E0D" w:rsidR="00873A5C" w:rsidRPr="009D12ED" w:rsidRDefault="00873A5C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noWrap/>
            <w:vAlign w:val="bottom"/>
          </w:tcPr>
          <w:p w14:paraId="65ADEBE7" w14:textId="43435E52" w:rsidR="00873A5C" w:rsidRPr="009D12ED" w:rsidRDefault="00873A5C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C3FF913" w14:textId="5F2FAE6C" w:rsidR="00873A5C" w:rsidRPr="009D12ED" w:rsidRDefault="00873A5C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27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1D4326EB" w14:textId="2CFC1EA0" w:rsidR="00873A5C" w:rsidRPr="009D12ED" w:rsidRDefault="00873A5C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3438D71E" w14:textId="29A7FF5B" w:rsidR="00873A5C" w:rsidRPr="009D12ED" w:rsidRDefault="00873A5C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70" w:type="dxa"/>
            <w:noWrap/>
            <w:vAlign w:val="bottom"/>
          </w:tcPr>
          <w:p w14:paraId="03A17A43" w14:textId="51F47136" w:rsidR="00873A5C" w:rsidRPr="009D12ED" w:rsidRDefault="00873A5C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0E1CBD" w:rsidRPr="009D12ED" w14:paraId="7020F29C" w14:textId="77777777" w:rsidTr="002A21EF">
        <w:trPr>
          <w:cantSplit/>
          <w:trHeight w:val="286"/>
        </w:trPr>
        <w:tc>
          <w:tcPr>
            <w:tcW w:w="3060" w:type="dxa"/>
          </w:tcPr>
          <w:p w14:paraId="51B7A358" w14:textId="5B7E40AE" w:rsidR="000E1CBD" w:rsidRPr="009D12ED" w:rsidRDefault="000E1CBD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noWrap/>
            <w:vAlign w:val="bottom"/>
          </w:tcPr>
          <w:p w14:paraId="0D024322" w14:textId="77777777" w:rsidR="000E1CBD" w:rsidRPr="009D12ED" w:rsidRDefault="000E1CBD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AD632DD" w14:textId="77777777" w:rsidR="000E1CBD" w:rsidRPr="009D12ED" w:rsidRDefault="000E1CBD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27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766A1502" w14:textId="77777777" w:rsidR="000E1CBD" w:rsidRPr="009D12ED" w:rsidRDefault="000E1CBD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5EB4EDED" w14:textId="77777777" w:rsidR="000E1CBD" w:rsidRPr="009D12ED" w:rsidRDefault="000E1CBD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70" w:type="dxa"/>
            <w:noWrap/>
            <w:vAlign w:val="bottom"/>
          </w:tcPr>
          <w:p w14:paraId="5E189535" w14:textId="77777777" w:rsidR="000E1CBD" w:rsidRPr="009D12ED" w:rsidRDefault="000E1CBD" w:rsidP="00B3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81911" w:rsidRPr="009D12ED" w14:paraId="57831EB3" w14:textId="77777777" w:rsidTr="002A21EF">
        <w:trPr>
          <w:cantSplit/>
          <w:trHeight w:val="286"/>
        </w:trPr>
        <w:tc>
          <w:tcPr>
            <w:tcW w:w="3060" w:type="dxa"/>
          </w:tcPr>
          <w:p w14:paraId="66FBF1C1" w14:textId="6E7A5374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noWrap/>
            <w:vAlign w:val="bottom"/>
          </w:tcPr>
          <w:p w14:paraId="6A7667EE" w14:textId="2633C70C" w:rsidR="00981911" w:rsidRPr="00D623FF" w:rsidRDefault="002D33C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D623FF">
              <w:rPr>
                <w:rFonts w:ascii="Cordia New" w:hAnsi="Cordia New" w:cs="Cordia New"/>
                <w:sz w:val="24"/>
                <w:szCs w:val="24"/>
              </w:rPr>
              <w:t>21,</w:t>
            </w:r>
            <w:r w:rsidR="00A0097D" w:rsidRPr="00D623FF">
              <w:rPr>
                <w:rFonts w:ascii="Cordia New" w:hAnsi="Cordia New" w:cs="Cordia New"/>
                <w:sz w:val="24"/>
                <w:szCs w:val="24"/>
              </w:rPr>
              <w:t>89</w:t>
            </w:r>
            <w:r w:rsidR="00C72D1E">
              <w:rPr>
                <w:rFonts w:ascii="Cordia New" w:hAnsi="Cordia New" w:cs="Cordia New"/>
                <w:sz w:val="24"/>
                <w:szCs w:val="24"/>
              </w:rPr>
              <w:t>5</w:t>
            </w:r>
          </w:p>
        </w:tc>
        <w:tc>
          <w:tcPr>
            <w:tcW w:w="1098" w:type="dxa"/>
            <w:vAlign w:val="bottom"/>
          </w:tcPr>
          <w:p w14:paraId="5B7E081A" w14:textId="28BF06CC" w:rsidR="00981911" w:rsidRPr="00D623FF" w:rsidRDefault="009E6CF7" w:rsidP="00320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D623F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0D09A3D7" w14:textId="7F0C079C" w:rsidR="00981911" w:rsidRPr="00D623FF" w:rsidRDefault="00D623FF" w:rsidP="00D6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61</w:t>
            </w:r>
          </w:p>
        </w:tc>
        <w:tc>
          <w:tcPr>
            <w:tcW w:w="1062" w:type="dxa"/>
            <w:noWrap/>
            <w:vAlign w:val="bottom"/>
          </w:tcPr>
          <w:p w14:paraId="45DF3324" w14:textId="46EBDFD5" w:rsidR="00981911" w:rsidRPr="00D623FF" w:rsidRDefault="001E47D2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D623FF">
              <w:rPr>
                <w:rFonts w:ascii="Cordia New" w:hAnsi="Cordia New" w:cs="Cordia New"/>
                <w:sz w:val="24"/>
                <w:szCs w:val="24"/>
              </w:rPr>
              <w:t>21,95</w:t>
            </w:r>
            <w:r w:rsidR="00C72D1E">
              <w:rPr>
                <w:rFonts w:ascii="Cordia New" w:hAnsi="Cordia New" w:cs="Cordia New"/>
                <w:sz w:val="24"/>
                <w:szCs w:val="24"/>
              </w:rPr>
              <w:t>6</w:t>
            </w:r>
          </w:p>
        </w:tc>
        <w:tc>
          <w:tcPr>
            <w:tcW w:w="1170" w:type="dxa"/>
            <w:noWrap/>
            <w:vAlign w:val="bottom"/>
          </w:tcPr>
          <w:p w14:paraId="1EB9C339" w14:textId="2B754809" w:rsidR="00981911" w:rsidRPr="009D12ED" w:rsidRDefault="00F30A43" w:rsidP="00B3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0.1</w:t>
            </w:r>
            <w:r w:rsidR="00D623FF">
              <w:rPr>
                <w:rFonts w:ascii="Cordia New" w:hAnsi="Cordia New" w:cs="Cordia New"/>
                <w:sz w:val="24"/>
                <w:szCs w:val="24"/>
              </w:rPr>
              <w:t>3</w:t>
            </w:r>
            <w:r>
              <w:rPr>
                <w:rFonts w:ascii="Cordia New" w:hAnsi="Cordia New" w:cs="Cordia New"/>
                <w:sz w:val="24"/>
                <w:szCs w:val="24"/>
              </w:rPr>
              <w:t xml:space="preserve"> - 0.30</w:t>
            </w:r>
          </w:p>
        </w:tc>
      </w:tr>
      <w:tr w:rsidR="00981911" w:rsidRPr="009D12ED" w14:paraId="05DBAFEB" w14:textId="77777777" w:rsidTr="002A21EF">
        <w:trPr>
          <w:cantSplit/>
          <w:trHeight w:val="286"/>
        </w:trPr>
        <w:tc>
          <w:tcPr>
            <w:tcW w:w="3060" w:type="dxa"/>
          </w:tcPr>
          <w:p w14:paraId="35C7BF4F" w14:textId="7761F0F0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80" w:type="dxa"/>
            <w:noWrap/>
            <w:vAlign w:val="bottom"/>
          </w:tcPr>
          <w:p w14:paraId="4B030500" w14:textId="35C2C580" w:rsidR="00981911" w:rsidRPr="009D12ED" w:rsidRDefault="002D33CF" w:rsidP="003B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4DE3BFE5" w14:textId="25958F05" w:rsidR="00981911" w:rsidRPr="009D12ED" w:rsidRDefault="009E6CF7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</w:t>
            </w:r>
            <w:r w:rsidR="00D623FF">
              <w:rPr>
                <w:rFonts w:ascii="Cordia New" w:hAnsi="Cordia New" w:cs="Cordia New"/>
                <w:sz w:val="24"/>
                <w:szCs w:val="24"/>
              </w:rPr>
              <w:t>7,130</w:t>
            </w:r>
          </w:p>
        </w:tc>
        <w:tc>
          <w:tcPr>
            <w:tcW w:w="1062" w:type="dxa"/>
            <w:noWrap/>
            <w:vAlign w:val="bottom"/>
          </w:tcPr>
          <w:p w14:paraId="35458770" w14:textId="0477CFF6" w:rsidR="00981911" w:rsidRPr="009D12ED" w:rsidRDefault="001E47D2" w:rsidP="003B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4769A5F5" w14:textId="0411DD47" w:rsidR="00981911" w:rsidRPr="009D12ED" w:rsidRDefault="001E47D2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</w:t>
            </w:r>
            <w:r w:rsidR="00D623FF">
              <w:rPr>
                <w:rFonts w:ascii="Cordia New" w:hAnsi="Cordia New" w:cs="Cordia New"/>
                <w:sz w:val="24"/>
                <w:szCs w:val="24"/>
              </w:rPr>
              <w:t>7,130</w:t>
            </w:r>
          </w:p>
        </w:tc>
        <w:tc>
          <w:tcPr>
            <w:tcW w:w="1170" w:type="dxa"/>
            <w:noWrap/>
            <w:vAlign w:val="bottom"/>
          </w:tcPr>
          <w:p w14:paraId="3B1092C7" w14:textId="22E15A2A" w:rsidR="00981911" w:rsidRPr="006E42F1" w:rsidRDefault="00F30A43" w:rsidP="00B3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6E42F1">
              <w:rPr>
                <w:rFonts w:ascii="Cordia New" w:hAnsi="Cordia New" w:cs="Cordia New"/>
                <w:sz w:val="24"/>
                <w:szCs w:val="24"/>
              </w:rPr>
              <w:t xml:space="preserve">8.45 </w:t>
            </w:r>
            <w:r w:rsidR="00B819EE" w:rsidRPr="006E42F1">
              <w:rPr>
                <w:rFonts w:ascii="Cordia New" w:hAnsi="Cordia New" w:cs="Cordia New"/>
                <w:sz w:val="24"/>
                <w:szCs w:val="24"/>
              </w:rPr>
              <w:t>-</w:t>
            </w:r>
            <w:r w:rsidRPr="006E42F1">
              <w:rPr>
                <w:rFonts w:ascii="Cordia New" w:hAnsi="Cordia New" w:cs="Cordia New"/>
                <w:sz w:val="24"/>
                <w:szCs w:val="24"/>
              </w:rPr>
              <w:t xml:space="preserve"> 12.67</w:t>
            </w:r>
          </w:p>
        </w:tc>
      </w:tr>
      <w:tr w:rsidR="00981911" w:rsidRPr="009D12ED" w14:paraId="2C1B0A02" w14:textId="77777777" w:rsidTr="002A21EF">
        <w:trPr>
          <w:cantSplit/>
          <w:trHeight w:val="286"/>
        </w:trPr>
        <w:tc>
          <w:tcPr>
            <w:tcW w:w="3060" w:type="dxa"/>
          </w:tcPr>
          <w:p w14:paraId="0C6B1B37" w14:textId="03650CF2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80" w:type="dxa"/>
            <w:noWrap/>
            <w:vAlign w:val="bottom"/>
          </w:tcPr>
          <w:p w14:paraId="03FFCBED" w14:textId="0C1F89AF" w:rsidR="00981911" w:rsidRPr="009D12ED" w:rsidRDefault="002D33CF" w:rsidP="003B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073EE665" w14:textId="02ED966A" w:rsidR="00981911" w:rsidRPr="009D12ED" w:rsidRDefault="009E6CF7" w:rsidP="00320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13195303" w14:textId="1F680BFC" w:rsidR="00981911" w:rsidRPr="009D12ED" w:rsidRDefault="001E47D2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75,987</w:t>
            </w:r>
          </w:p>
        </w:tc>
        <w:tc>
          <w:tcPr>
            <w:tcW w:w="1062" w:type="dxa"/>
            <w:noWrap/>
            <w:vAlign w:val="bottom"/>
          </w:tcPr>
          <w:p w14:paraId="4D9254E8" w14:textId="4BA44E71" w:rsidR="00981911" w:rsidRPr="009D12ED" w:rsidRDefault="001E47D2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75,987</w:t>
            </w:r>
          </w:p>
        </w:tc>
        <w:tc>
          <w:tcPr>
            <w:tcW w:w="1170" w:type="dxa"/>
            <w:noWrap/>
            <w:vAlign w:val="bottom"/>
          </w:tcPr>
          <w:p w14:paraId="01D038AE" w14:textId="7D7F4BDD" w:rsidR="00981911" w:rsidRPr="006E42F1" w:rsidRDefault="00F30A43" w:rsidP="00B3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6E42F1">
              <w:rPr>
                <w:rFonts w:ascii="Cordia New" w:hAnsi="Cordia New" w:cs="Cordia New"/>
                <w:sz w:val="24"/>
                <w:szCs w:val="24"/>
              </w:rPr>
              <w:t>0.</w:t>
            </w:r>
            <w:r w:rsidR="004964B8">
              <w:rPr>
                <w:rFonts w:ascii="Cordia New" w:hAnsi="Cordia New" w:cs="Cordia New"/>
                <w:sz w:val="24"/>
                <w:szCs w:val="24"/>
              </w:rPr>
              <w:t>20</w:t>
            </w:r>
            <w:r w:rsidRPr="006E42F1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="00B819EE" w:rsidRPr="006E42F1">
              <w:rPr>
                <w:rFonts w:ascii="Cordia New" w:hAnsi="Cordia New" w:cs="Cordia New"/>
                <w:sz w:val="24"/>
                <w:szCs w:val="24"/>
              </w:rPr>
              <w:t>-</w:t>
            </w:r>
            <w:r w:rsidRPr="006E42F1">
              <w:rPr>
                <w:rFonts w:ascii="Cordia New" w:hAnsi="Cordia New" w:cs="Cordia New"/>
                <w:sz w:val="24"/>
                <w:szCs w:val="24"/>
              </w:rPr>
              <w:t xml:space="preserve"> 4.1</w:t>
            </w:r>
            <w:r w:rsidR="00C72D1E">
              <w:rPr>
                <w:rFonts w:ascii="Cordia New" w:hAnsi="Cordia New" w:cs="Cordia New"/>
                <w:sz w:val="24"/>
                <w:szCs w:val="24"/>
              </w:rPr>
              <w:t>0</w:t>
            </w:r>
          </w:p>
        </w:tc>
      </w:tr>
      <w:tr w:rsidR="00981911" w:rsidRPr="009D12ED" w14:paraId="2C98410A" w14:textId="77777777" w:rsidTr="002A21EF">
        <w:trPr>
          <w:cantSplit/>
          <w:trHeight w:val="135"/>
        </w:trPr>
        <w:tc>
          <w:tcPr>
            <w:tcW w:w="3060" w:type="dxa"/>
          </w:tcPr>
          <w:p w14:paraId="436D48D0" w14:textId="77777777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528F3678" w14:textId="77777777" w:rsidR="00981911" w:rsidRPr="009D12ED" w:rsidRDefault="00981911" w:rsidP="003B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B296A71" w14:textId="77777777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5EE54A83" w14:textId="77777777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1D687F26" w14:textId="77777777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70" w:type="dxa"/>
            <w:noWrap/>
            <w:vAlign w:val="bottom"/>
          </w:tcPr>
          <w:p w14:paraId="4CE29C70" w14:textId="77777777" w:rsidR="00981911" w:rsidRPr="009D12ED" w:rsidRDefault="00981911" w:rsidP="00B3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81911" w:rsidRPr="009D12ED" w14:paraId="7FC9C97B" w14:textId="77777777" w:rsidTr="002A21EF">
        <w:trPr>
          <w:cantSplit/>
          <w:trHeight w:val="286"/>
        </w:trPr>
        <w:tc>
          <w:tcPr>
            <w:tcW w:w="3060" w:type="dxa"/>
          </w:tcPr>
          <w:p w14:paraId="4B959492" w14:textId="56AE46CD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80" w:type="dxa"/>
            <w:noWrap/>
            <w:vAlign w:val="bottom"/>
          </w:tcPr>
          <w:p w14:paraId="4471938F" w14:textId="77777777" w:rsidR="00981911" w:rsidRPr="009D12ED" w:rsidRDefault="00981911" w:rsidP="003B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436ABB7" w14:textId="77777777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5066725B" w14:textId="77777777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noWrap/>
            <w:vAlign w:val="bottom"/>
          </w:tcPr>
          <w:p w14:paraId="053DF5F6" w14:textId="77777777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noWrap/>
            <w:vAlign w:val="bottom"/>
          </w:tcPr>
          <w:p w14:paraId="35119D3C" w14:textId="77777777" w:rsidR="00981911" w:rsidRPr="009D12ED" w:rsidRDefault="00981911" w:rsidP="00B3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81911" w:rsidRPr="009D12ED" w14:paraId="0D7EE66E" w14:textId="77777777" w:rsidTr="002A21EF">
        <w:trPr>
          <w:cantSplit/>
          <w:trHeight w:val="286"/>
        </w:trPr>
        <w:tc>
          <w:tcPr>
            <w:tcW w:w="3060" w:type="dxa"/>
          </w:tcPr>
          <w:p w14:paraId="15A42C85" w14:textId="76DF0AB9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564CA49C" w14:textId="0B93327D" w:rsidR="00981911" w:rsidRPr="009D12ED" w:rsidRDefault="009E6CF7" w:rsidP="003B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5553DAA6" w14:textId="73778C0F" w:rsidR="00981911" w:rsidRPr="009D12ED" w:rsidRDefault="009E6CF7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4,200</w:t>
            </w:r>
          </w:p>
        </w:tc>
        <w:tc>
          <w:tcPr>
            <w:tcW w:w="1062" w:type="dxa"/>
            <w:noWrap/>
            <w:vAlign w:val="bottom"/>
          </w:tcPr>
          <w:p w14:paraId="0CF7F450" w14:textId="75A074AC" w:rsidR="00981911" w:rsidRPr="009D12ED" w:rsidRDefault="001E47D2" w:rsidP="00320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1F646B05" w14:textId="5A4F0AE6" w:rsidR="00981911" w:rsidRPr="009D12ED" w:rsidRDefault="001E47D2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4,200</w:t>
            </w:r>
          </w:p>
        </w:tc>
        <w:tc>
          <w:tcPr>
            <w:tcW w:w="1170" w:type="dxa"/>
            <w:noWrap/>
            <w:vAlign w:val="bottom"/>
          </w:tcPr>
          <w:p w14:paraId="6A6A5D01" w14:textId="5FCCE701" w:rsidR="00981911" w:rsidRPr="009D12ED" w:rsidRDefault="00F30A43" w:rsidP="00B3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 xml:space="preserve">4.10 </w:t>
            </w:r>
            <w:r w:rsidR="000E5FF9">
              <w:rPr>
                <w:rFonts w:ascii="Cordia New" w:hAnsi="Cordia New" w:cs="Cordia New"/>
                <w:sz w:val="24"/>
                <w:szCs w:val="24"/>
              </w:rPr>
              <w:t>-</w:t>
            </w:r>
            <w:r>
              <w:rPr>
                <w:rFonts w:ascii="Cordia New" w:hAnsi="Cordia New" w:cs="Cordia New"/>
                <w:sz w:val="24"/>
                <w:szCs w:val="24"/>
              </w:rPr>
              <w:t xml:space="preserve"> 4.75</w:t>
            </w:r>
          </w:p>
        </w:tc>
      </w:tr>
      <w:tr w:rsidR="00981911" w:rsidRPr="009D12ED" w14:paraId="55DD1395" w14:textId="77777777" w:rsidTr="002A21EF">
        <w:trPr>
          <w:cantSplit/>
          <w:trHeight w:val="286"/>
        </w:trPr>
        <w:tc>
          <w:tcPr>
            <w:tcW w:w="3060" w:type="dxa"/>
          </w:tcPr>
          <w:p w14:paraId="641B20F8" w14:textId="6655EF0E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noWrap/>
            <w:vAlign w:val="bottom"/>
          </w:tcPr>
          <w:p w14:paraId="7FCCBAEF" w14:textId="5568B12E" w:rsidR="00981911" w:rsidRPr="009D12ED" w:rsidRDefault="009E6CF7" w:rsidP="003B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6C2C51CA" w14:textId="5C56181E" w:rsidR="00981911" w:rsidRPr="009D12ED" w:rsidRDefault="009E6CF7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58,000</w:t>
            </w:r>
          </w:p>
        </w:tc>
        <w:tc>
          <w:tcPr>
            <w:tcW w:w="1062" w:type="dxa"/>
            <w:noWrap/>
            <w:vAlign w:val="bottom"/>
          </w:tcPr>
          <w:p w14:paraId="7B4AB308" w14:textId="27A8D82E" w:rsidR="00981911" w:rsidRPr="009D12ED" w:rsidRDefault="001E47D2" w:rsidP="00320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7BC33576" w14:textId="2D5FE6B0" w:rsidR="00981911" w:rsidRPr="009D12ED" w:rsidRDefault="001E47D2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58,000</w:t>
            </w:r>
          </w:p>
        </w:tc>
        <w:tc>
          <w:tcPr>
            <w:tcW w:w="1170" w:type="dxa"/>
            <w:noWrap/>
            <w:vAlign w:val="bottom"/>
          </w:tcPr>
          <w:p w14:paraId="0AE6DDF1" w14:textId="5D047895" w:rsidR="00981911" w:rsidRPr="009D12ED" w:rsidRDefault="00F30A43" w:rsidP="00B3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12</w:t>
            </w:r>
            <w:r w:rsidR="00C72D1E">
              <w:rPr>
                <w:rFonts w:ascii="Cordia New" w:hAnsi="Cordia New" w:cs="Cordia New"/>
                <w:sz w:val="24"/>
                <w:szCs w:val="24"/>
              </w:rPr>
              <w:t>.00</w:t>
            </w:r>
            <w:r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="003B221A">
              <w:rPr>
                <w:rFonts w:ascii="Cordia New" w:hAnsi="Cordia New" w:cs="Cordia New"/>
                <w:sz w:val="24"/>
                <w:szCs w:val="24"/>
              </w:rPr>
              <w:t>-</w:t>
            </w:r>
            <w:r>
              <w:rPr>
                <w:rFonts w:ascii="Cordia New" w:hAnsi="Cordia New" w:cs="Cordia New"/>
                <w:sz w:val="24"/>
                <w:szCs w:val="24"/>
              </w:rPr>
              <w:t xml:space="preserve"> 14</w:t>
            </w:r>
            <w:r w:rsidR="00C72D1E">
              <w:rPr>
                <w:rFonts w:ascii="Cordia New" w:hAnsi="Cordia New" w:cs="Cordia New"/>
                <w:sz w:val="24"/>
                <w:szCs w:val="24"/>
              </w:rPr>
              <w:t>.00</w:t>
            </w:r>
          </w:p>
        </w:tc>
      </w:tr>
      <w:tr w:rsidR="00981911" w:rsidRPr="009D12ED" w14:paraId="5F4A5D94" w14:textId="77777777" w:rsidTr="002A21EF">
        <w:trPr>
          <w:cantSplit/>
          <w:trHeight w:val="286"/>
        </w:trPr>
        <w:tc>
          <w:tcPr>
            <w:tcW w:w="3060" w:type="dxa"/>
          </w:tcPr>
          <w:p w14:paraId="66B0E26C" w14:textId="74EF6C56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เงินกู้ยืมระยะสั้นและดอกเบี้ยค้างจ่าย</w:t>
            </w:r>
            <w:r w:rsidRPr="009D12ED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noWrap/>
            <w:vAlign w:val="bottom"/>
          </w:tcPr>
          <w:p w14:paraId="2AEB4252" w14:textId="5754BB2E" w:rsidR="00981911" w:rsidRPr="009D12ED" w:rsidRDefault="00981911" w:rsidP="003B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E5C0BA6" w14:textId="77777777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4C379A33" w14:textId="77777777" w:rsidR="00981911" w:rsidRPr="009D12ED" w:rsidRDefault="00981911" w:rsidP="00320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C236787" w14:textId="77777777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70" w:type="dxa"/>
            <w:noWrap/>
            <w:vAlign w:val="bottom"/>
          </w:tcPr>
          <w:p w14:paraId="45476715" w14:textId="77777777" w:rsidR="00981911" w:rsidRPr="009D12ED" w:rsidRDefault="00981911" w:rsidP="00B3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81911" w:rsidRPr="009D12ED" w14:paraId="7B85A595" w14:textId="77777777" w:rsidTr="002A21EF">
        <w:trPr>
          <w:cantSplit/>
          <w:trHeight w:val="286"/>
        </w:trPr>
        <w:tc>
          <w:tcPr>
            <w:tcW w:w="3060" w:type="dxa"/>
          </w:tcPr>
          <w:p w14:paraId="671B584D" w14:textId="2B8668E9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 - </w:t>
            </w:r>
            <w:r w:rsidRPr="009D12ED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บุคคลและบริษัทที่เกี่ยวข้อง</w:t>
            </w:r>
            <w:r w:rsidR="00C72D1E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กัน</w:t>
            </w:r>
          </w:p>
        </w:tc>
        <w:tc>
          <w:tcPr>
            <w:tcW w:w="1080" w:type="dxa"/>
            <w:noWrap/>
            <w:vAlign w:val="bottom"/>
          </w:tcPr>
          <w:p w14:paraId="1F17718C" w14:textId="2C620A94" w:rsidR="00981911" w:rsidRPr="009D12ED" w:rsidRDefault="009E6CF7" w:rsidP="003B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616BBDBB" w14:textId="484B354D" w:rsidR="00981911" w:rsidRPr="009D12ED" w:rsidRDefault="001E47D2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</w:t>
            </w:r>
            <w:r w:rsidR="00C72D1E">
              <w:rPr>
                <w:rFonts w:ascii="Cordia New" w:hAnsi="Cordia New" w:cs="Cordia New"/>
                <w:sz w:val="24"/>
                <w:szCs w:val="24"/>
              </w:rPr>
              <w:t>4,576</w:t>
            </w:r>
          </w:p>
        </w:tc>
        <w:tc>
          <w:tcPr>
            <w:tcW w:w="1062" w:type="dxa"/>
            <w:noWrap/>
            <w:vAlign w:val="bottom"/>
          </w:tcPr>
          <w:p w14:paraId="7D5A9FC6" w14:textId="1441EEF5" w:rsidR="00981911" w:rsidRPr="009D12ED" w:rsidRDefault="001E47D2" w:rsidP="00320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18B05DE7" w14:textId="1E0D2502" w:rsidR="00981911" w:rsidRPr="009D12ED" w:rsidRDefault="001E47D2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</w:t>
            </w:r>
            <w:r w:rsidR="00C72D1E">
              <w:rPr>
                <w:rFonts w:ascii="Cordia New" w:hAnsi="Cordia New" w:cs="Cordia New"/>
                <w:sz w:val="24"/>
                <w:szCs w:val="24"/>
              </w:rPr>
              <w:t>4,576</w:t>
            </w:r>
          </w:p>
        </w:tc>
        <w:tc>
          <w:tcPr>
            <w:tcW w:w="1170" w:type="dxa"/>
            <w:noWrap/>
            <w:vAlign w:val="bottom"/>
          </w:tcPr>
          <w:p w14:paraId="410F1AD8" w14:textId="6B835F64" w:rsidR="00981911" w:rsidRPr="009D12ED" w:rsidRDefault="00A143F3" w:rsidP="00B3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 xml:space="preserve">5.00 </w:t>
            </w:r>
            <w:r w:rsidR="000E5FF9">
              <w:rPr>
                <w:rFonts w:ascii="Cordia New" w:hAnsi="Cordia New" w:cs="Cordia New"/>
                <w:sz w:val="24"/>
                <w:szCs w:val="24"/>
              </w:rPr>
              <w:t>-</w:t>
            </w:r>
            <w:r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="00065EF4">
              <w:rPr>
                <w:rFonts w:ascii="Cordia New" w:hAnsi="Cordia New" w:cs="Cordia New"/>
                <w:sz w:val="24"/>
                <w:szCs w:val="24"/>
              </w:rPr>
              <w:t>6.00</w:t>
            </w:r>
          </w:p>
        </w:tc>
      </w:tr>
      <w:tr w:rsidR="00981911" w:rsidRPr="009D12ED" w14:paraId="2CC974A2" w14:textId="77777777" w:rsidTr="002A21EF">
        <w:trPr>
          <w:cantSplit/>
          <w:trHeight w:val="286"/>
        </w:trPr>
        <w:tc>
          <w:tcPr>
            <w:tcW w:w="3060" w:type="dxa"/>
          </w:tcPr>
          <w:p w14:paraId="2578FFEE" w14:textId="67F2717A" w:rsidR="00981911" w:rsidRPr="009D12ED" w:rsidRDefault="00981911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  <w:vAlign w:val="bottom"/>
          </w:tcPr>
          <w:p w14:paraId="2DFF26ED" w14:textId="483C9393" w:rsidR="00981911" w:rsidRPr="009D12ED" w:rsidRDefault="009E6CF7" w:rsidP="003B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98" w:type="dxa"/>
            <w:vAlign w:val="bottom"/>
          </w:tcPr>
          <w:p w14:paraId="3085274B" w14:textId="177E5849" w:rsidR="00981911" w:rsidRPr="009D12ED" w:rsidRDefault="001E47D2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15,517</w:t>
            </w:r>
          </w:p>
        </w:tc>
        <w:tc>
          <w:tcPr>
            <w:tcW w:w="1062" w:type="dxa"/>
            <w:noWrap/>
            <w:vAlign w:val="bottom"/>
          </w:tcPr>
          <w:p w14:paraId="7F412FE0" w14:textId="4078EC3E" w:rsidR="00981911" w:rsidRPr="009D12ED" w:rsidRDefault="001E47D2" w:rsidP="00320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02D69718" w14:textId="6968D9ED" w:rsidR="00981911" w:rsidRPr="009D12ED" w:rsidRDefault="001E47D2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15,517</w:t>
            </w:r>
          </w:p>
        </w:tc>
        <w:tc>
          <w:tcPr>
            <w:tcW w:w="1170" w:type="dxa"/>
            <w:noWrap/>
            <w:vAlign w:val="bottom"/>
          </w:tcPr>
          <w:p w14:paraId="7D6F2ACA" w14:textId="644FB253" w:rsidR="00981911" w:rsidRPr="009D12ED" w:rsidRDefault="0010207A" w:rsidP="00B3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 xml:space="preserve">5.25 </w:t>
            </w:r>
            <w:r w:rsidR="000E5FF9">
              <w:rPr>
                <w:rFonts w:ascii="Cordia New" w:hAnsi="Cordia New" w:cs="Cordia New"/>
                <w:sz w:val="24"/>
                <w:szCs w:val="24"/>
              </w:rPr>
              <w:t>-</w:t>
            </w:r>
            <w:r>
              <w:rPr>
                <w:rFonts w:ascii="Cordia New" w:hAnsi="Cordia New" w:cs="Cordia New"/>
                <w:sz w:val="24"/>
                <w:szCs w:val="24"/>
              </w:rPr>
              <w:t xml:space="preserve"> 6.90</w:t>
            </w:r>
          </w:p>
        </w:tc>
      </w:tr>
      <w:tr w:rsidR="00D51E42" w:rsidRPr="009D12ED" w14:paraId="75DAFC1A" w14:textId="77777777" w:rsidTr="002A21EF">
        <w:trPr>
          <w:cantSplit/>
          <w:trHeight w:val="286"/>
        </w:trPr>
        <w:tc>
          <w:tcPr>
            <w:tcW w:w="3060" w:type="dxa"/>
            <w:vAlign w:val="center"/>
          </w:tcPr>
          <w:p w14:paraId="67239030" w14:textId="65874A4B" w:rsidR="00D51E42" w:rsidRPr="009D12ED" w:rsidRDefault="00D51E42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เงินกู้ยืมระยะยาวจากบุคคลที่เกี่ยวข้อง</w:t>
            </w:r>
            <w:r w:rsidR="00F3429C">
              <w:rPr>
                <w:rFonts w:ascii="Cordia New" w:hAnsi="Cordia New" w:cs="Cordia New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1080" w:type="dxa"/>
            <w:noWrap/>
            <w:vAlign w:val="bottom"/>
          </w:tcPr>
          <w:p w14:paraId="5A5F66E4" w14:textId="4B3FDAF9" w:rsidR="00D51E42" w:rsidRPr="009D12ED" w:rsidRDefault="009E6CF7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44,855</w:t>
            </w:r>
          </w:p>
        </w:tc>
        <w:tc>
          <w:tcPr>
            <w:tcW w:w="1098" w:type="dxa"/>
            <w:vAlign w:val="bottom"/>
          </w:tcPr>
          <w:p w14:paraId="18FB106C" w14:textId="650DA955" w:rsidR="00D51E42" w:rsidRPr="009D12ED" w:rsidRDefault="001E47D2" w:rsidP="00320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72B1BFAC" w14:textId="7A0BEC0C" w:rsidR="00D51E42" w:rsidRPr="009D12ED" w:rsidRDefault="001E47D2" w:rsidP="00320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28130B6B" w14:textId="08F8186A" w:rsidR="00D51E42" w:rsidRPr="009D12ED" w:rsidRDefault="001E47D2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44,855</w:t>
            </w:r>
          </w:p>
        </w:tc>
        <w:tc>
          <w:tcPr>
            <w:tcW w:w="1170" w:type="dxa"/>
            <w:noWrap/>
            <w:vAlign w:val="bottom"/>
          </w:tcPr>
          <w:p w14:paraId="7DA9CAEE" w14:textId="203A0F24" w:rsidR="00D51E42" w:rsidRPr="009D12ED" w:rsidRDefault="0010207A" w:rsidP="00B3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 xml:space="preserve">MLR </w:t>
            </w:r>
            <w:r w:rsidR="000E5FF9">
              <w:rPr>
                <w:rFonts w:ascii="Cordia New" w:hAnsi="Cordia New" w:cs="Cordia New"/>
                <w:sz w:val="24"/>
                <w:szCs w:val="24"/>
              </w:rPr>
              <w:t>-</w:t>
            </w:r>
            <w:r>
              <w:rPr>
                <w:rFonts w:ascii="Cordia New" w:hAnsi="Cordia New" w:cs="Cordia New"/>
                <w:sz w:val="24"/>
                <w:szCs w:val="24"/>
              </w:rPr>
              <w:t xml:space="preserve"> 0.25</w:t>
            </w:r>
          </w:p>
        </w:tc>
      </w:tr>
      <w:tr w:rsidR="00D51E42" w:rsidRPr="009D12ED" w14:paraId="46893234" w14:textId="77777777" w:rsidTr="002A21EF">
        <w:trPr>
          <w:cantSplit/>
          <w:trHeight w:val="286"/>
        </w:trPr>
        <w:tc>
          <w:tcPr>
            <w:tcW w:w="3060" w:type="dxa"/>
            <w:vAlign w:val="center"/>
          </w:tcPr>
          <w:p w14:paraId="44C12C20" w14:textId="05948042" w:rsidR="00D51E42" w:rsidRPr="009D12ED" w:rsidRDefault="00D51E42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080" w:type="dxa"/>
            <w:noWrap/>
            <w:vAlign w:val="bottom"/>
          </w:tcPr>
          <w:p w14:paraId="41C6A7C2" w14:textId="7786D36F" w:rsidR="00D51E42" w:rsidRPr="009D12ED" w:rsidRDefault="009E6CF7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139,578</w:t>
            </w:r>
          </w:p>
        </w:tc>
        <w:tc>
          <w:tcPr>
            <w:tcW w:w="1098" w:type="dxa"/>
            <w:vAlign w:val="bottom"/>
          </w:tcPr>
          <w:p w14:paraId="7D1E9909" w14:textId="06F1296E" w:rsidR="00D51E42" w:rsidRPr="009D12ED" w:rsidRDefault="001E47D2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4,000</w:t>
            </w:r>
          </w:p>
        </w:tc>
        <w:tc>
          <w:tcPr>
            <w:tcW w:w="1062" w:type="dxa"/>
            <w:noWrap/>
            <w:vAlign w:val="bottom"/>
          </w:tcPr>
          <w:p w14:paraId="19E1ED20" w14:textId="366B8D48" w:rsidR="00D51E42" w:rsidRPr="009D12ED" w:rsidRDefault="001E47D2" w:rsidP="00320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0B52AC09" w14:textId="3E84C21C" w:rsidR="00D51E42" w:rsidRPr="009D12ED" w:rsidRDefault="00F30A43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143,578</w:t>
            </w:r>
          </w:p>
        </w:tc>
        <w:tc>
          <w:tcPr>
            <w:tcW w:w="1170" w:type="dxa"/>
            <w:noWrap/>
            <w:vAlign w:val="bottom"/>
          </w:tcPr>
          <w:p w14:paraId="7D9E8CB7" w14:textId="7BC27A32" w:rsidR="00D51E42" w:rsidRPr="009D12ED" w:rsidRDefault="0010207A" w:rsidP="00B3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 xml:space="preserve">MLR </w:t>
            </w:r>
            <w:r w:rsidR="000E5FF9">
              <w:rPr>
                <w:rFonts w:ascii="Cordia New" w:hAnsi="Cordia New" w:cs="Cordia New"/>
                <w:sz w:val="24"/>
                <w:szCs w:val="24"/>
              </w:rPr>
              <w:t>-</w:t>
            </w:r>
            <w:r>
              <w:rPr>
                <w:rFonts w:ascii="Cordia New" w:hAnsi="Cordia New" w:cs="Cordia New"/>
                <w:sz w:val="24"/>
                <w:szCs w:val="24"/>
              </w:rPr>
              <w:t xml:space="preserve"> 0.25</w:t>
            </w:r>
          </w:p>
        </w:tc>
      </w:tr>
    </w:tbl>
    <w:p w14:paraId="5FE9207C" w14:textId="44E3D141" w:rsidR="002A21EF" w:rsidRDefault="002A21EF" w:rsidP="002A21EF">
      <w:pPr>
        <w:tabs>
          <w:tab w:val="left" w:pos="1134"/>
          <w:tab w:val="left" w:pos="1276"/>
        </w:tabs>
        <w:spacing w:line="380" w:lineRule="exact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3296385B" w14:textId="77777777" w:rsidR="002A21EF" w:rsidRPr="00616E3E" w:rsidRDefault="002A21EF" w:rsidP="002A21EF">
      <w:pPr>
        <w:pStyle w:val="CordiaNew"/>
        <w:tabs>
          <w:tab w:val="clear" w:pos="4153"/>
          <w:tab w:val="left" w:pos="720"/>
        </w:tabs>
        <w:spacing w:line="380" w:lineRule="exact"/>
        <w:ind w:left="993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523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107"/>
        <w:gridCol w:w="1044"/>
        <w:gridCol w:w="1062"/>
        <w:gridCol w:w="1170"/>
      </w:tblGrid>
      <w:tr w:rsidR="002A21EF" w:rsidRPr="009D12ED" w14:paraId="09787C7E" w14:textId="77777777" w:rsidTr="002A21EF">
        <w:trPr>
          <w:cantSplit/>
          <w:trHeight w:val="286"/>
          <w:tblHeader/>
        </w:trPr>
        <w:tc>
          <w:tcPr>
            <w:tcW w:w="3060" w:type="dxa"/>
            <w:vAlign w:val="bottom"/>
          </w:tcPr>
          <w:p w14:paraId="47FCD173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(หน่วย : พันบาท)</w:t>
            </w:r>
          </w:p>
        </w:tc>
        <w:tc>
          <w:tcPr>
            <w:tcW w:w="5463" w:type="dxa"/>
            <w:gridSpan w:val="5"/>
            <w:noWrap/>
            <w:vAlign w:val="bottom"/>
          </w:tcPr>
          <w:p w14:paraId="48FC132D" w14:textId="77777777" w:rsidR="002A21EF" w:rsidRPr="009D12ED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A21EF" w:rsidRPr="009D12ED" w14:paraId="46B9F050" w14:textId="77777777" w:rsidTr="002A21EF">
        <w:trPr>
          <w:cantSplit/>
          <w:trHeight w:val="286"/>
          <w:tblHeader/>
        </w:trPr>
        <w:tc>
          <w:tcPr>
            <w:tcW w:w="3060" w:type="dxa"/>
            <w:vAlign w:val="bottom"/>
          </w:tcPr>
          <w:p w14:paraId="6E4CAAC3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5463" w:type="dxa"/>
            <w:gridSpan w:val="5"/>
            <w:noWrap/>
            <w:vAlign w:val="bottom"/>
          </w:tcPr>
          <w:p w14:paraId="0E3FF580" w14:textId="77777777" w:rsidR="002A21EF" w:rsidRPr="009D12ED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2567</w:t>
            </w:r>
          </w:p>
        </w:tc>
      </w:tr>
      <w:tr w:rsidR="002A21EF" w:rsidRPr="009D12ED" w14:paraId="329A1998" w14:textId="77777777" w:rsidTr="002A21EF">
        <w:trPr>
          <w:cantSplit/>
          <w:trHeight w:val="286"/>
          <w:tblHeader/>
        </w:trPr>
        <w:tc>
          <w:tcPr>
            <w:tcW w:w="3060" w:type="dxa"/>
            <w:vAlign w:val="bottom"/>
          </w:tcPr>
          <w:p w14:paraId="66450B78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01D5F5B4" w14:textId="77777777" w:rsidR="002A21EF" w:rsidRPr="009D12ED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107" w:type="dxa"/>
            <w:vAlign w:val="bottom"/>
          </w:tcPr>
          <w:p w14:paraId="083FBE94" w14:textId="77777777" w:rsidR="002A21EF" w:rsidRPr="009D12ED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มีอัตราดอกเบี้ย</w:t>
            </w:r>
          </w:p>
          <w:p w14:paraId="107EF27C" w14:textId="77777777" w:rsidR="002A21EF" w:rsidRPr="009D12ED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044" w:type="dxa"/>
            <w:noWrap/>
            <w:vAlign w:val="bottom"/>
          </w:tcPr>
          <w:p w14:paraId="71294ACA" w14:textId="77777777" w:rsidR="002A21EF" w:rsidRPr="009D12ED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062" w:type="dxa"/>
            <w:noWrap/>
            <w:vAlign w:val="bottom"/>
          </w:tcPr>
          <w:p w14:paraId="58270A79" w14:textId="77777777" w:rsidR="002A21EF" w:rsidRPr="009D12ED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noWrap/>
            <w:vAlign w:val="bottom"/>
          </w:tcPr>
          <w:p w14:paraId="6CC9B984" w14:textId="77777777" w:rsidR="002A21EF" w:rsidRPr="009D12ED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อัตราดอกเบี้ย</w:t>
            </w:r>
          </w:p>
          <w:p w14:paraId="11DEFCEF" w14:textId="77777777" w:rsidR="002A21EF" w:rsidRPr="009D12ED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(ร้อยละต่อปี)</w:t>
            </w:r>
          </w:p>
        </w:tc>
      </w:tr>
      <w:tr w:rsidR="002A21EF" w:rsidRPr="009D12ED" w14:paraId="62B3092F" w14:textId="77777777" w:rsidTr="002A21EF">
        <w:trPr>
          <w:cantSplit/>
          <w:trHeight w:val="286"/>
        </w:trPr>
        <w:tc>
          <w:tcPr>
            <w:tcW w:w="3060" w:type="dxa"/>
          </w:tcPr>
          <w:p w14:paraId="5CD49B9B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noWrap/>
            <w:vAlign w:val="bottom"/>
          </w:tcPr>
          <w:p w14:paraId="63627CC5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54598E3F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27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0AB2EA52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CD400B1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70" w:type="dxa"/>
            <w:noWrap/>
            <w:vAlign w:val="bottom"/>
          </w:tcPr>
          <w:p w14:paraId="3C2B42EB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2A21EF" w:rsidRPr="009D12ED" w14:paraId="096E8611" w14:textId="77777777" w:rsidTr="002A21EF">
        <w:trPr>
          <w:cantSplit/>
          <w:trHeight w:val="286"/>
        </w:trPr>
        <w:tc>
          <w:tcPr>
            <w:tcW w:w="3060" w:type="dxa"/>
          </w:tcPr>
          <w:p w14:paraId="09744BC9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noWrap/>
            <w:vAlign w:val="bottom"/>
          </w:tcPr>
          <w:p w14:paraId="4D8C0D39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10E42E2F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27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1CCC78D3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6B43EF85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70" w:type="dxa"/>
            <w:noWrap/>
            <w:vAlign w:val="bottom"/>
          </w:tcPr>
          <w:p w14:paraId="2848BC5A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2A21EF" w:rsidRPr="009D12ED" w14:paraId="150AD21C" w14:textId="77777777" w:rsidTr="002A21EF">
        <w:trPr>
          <w:cantSplit/>
          <w:trHeight w:val="286"/>
        </w:trPr>
        <w:tc>
          <w:tcPr>
            <w:tcW w:w="3060" w:type="dxa"/>
          </w:tcPr>
          <w:p w14:paraId="7019E495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noWrap/>
            <w:vAlign w:val="bottom"/>
          </w:tcPr>
          <w:p w14:paraId="2C6320FD" w14:textId="4EC6C7C5" w:rsidR="002A21EF" w:rsidRPr="009D12ED" w:rsidRDefault="00C72D1E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7</w:t>
            </w:r>
            <w:r w:rsidR="007379B5">
              <w:rPr>
                <w:rFonts w:ascii="Cordia New" w:hAnsi="Cordia New" w:cs="Cordia New"/>
                <w:sz w:val="24"/>
                <w:szCs w:val="24"/>
              </w:rPr>
              <w:t>8</w:t>
            </w:r>
            <w:r>
              <w:rPr>
                <w:rFonts w:ascii="Cordia New" w:hAnsi="Cordia New" w:cs="Cordia New"/>
                <w:sz w:val="24"/>
                <w:szCs w:val="24"/>
              </w:rPr>
              <w:t>,918</w:t>
            </w:r>
          </w:p>
        </w:tc>
        <w:tc>
          <w:tcPr>
            <w:tcW w:w="1107" w:type="dxa"/>
            <w:vAlign w:val="bottom"/>
          </w:tcPr>
          <w:p w14:paraId="71F5634C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44" w:type="dxa"/>
            <w:noWrap/>
            <w:vAlign w:val="bottom"/>
          </w:tcPr>
          <w:p w14:paraId="6DEF4F32" w14:textId="4EE1D8DE" w:rsidR="002A21EF" w:rsidRPr="009D12ED" w:rsidRDefault="00C72D1E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82</w:t>
            </w:r>
          </w:p>
        </w:tc>
        <w:tc>
          <w:tcPr>
            <w:tcW w:w="1062" w:type="dxa"/>
            <w:noWrap/>
            <w:vAlign w:val="bottom"/>
          </w:tcPr>
          <w:p w14:paraId="10BE2348" w14:textId="34E8D6FD" w:rsidR="002A21EF" w:rsidRPr="009D12ED" w:rsidRDefault="00C72D1E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79,000</w:t>
            </w:r>
          </w:p>
        </w:tc>
        <w:tc>
          <w:tcPr>
            <w:tcW w:w="1170" w:type="dxa"/>
            <w:noWrap/>
            <w:vAlign w:val="bottom"/>
          </w:tcPr>
          <w:p w14:paraId="695C4D35" w14:textId="296B571B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0.1</w:t>
            </w:r>
            <w:r w:rsidR="001103BA">
              <w:rPr>
                <w:rFonts w:ascii="Cordia New" w:hAnsi="Cordia New" w:cs="Cordia New"/>
                <w:sz w:val="24"/>
                <w:szCs w:val="24"/>
              </w:rPr>
              <w:t>3</w:t>
            </w:r>
            <w:r w:rsidRPr="009D12ED">
              <w:rPr>
                <w:rFonts w:ascii="Cordia New" w:hAnsi="Cordia New" w:cs="Cordia New"/>
                <w:sz w:val="24"/>
                <w:szCs w:val="24"/>
              </w:rPr>
              <w:t xml:space="preserve"> - 0.60</w:t>
            </w:r>
          </w:p>
        </w:tc>
      </w:tr>
      <w:tr w:rsidR="002A21EF" w:rsidRPr="009D12ED" w14:paraId="1EC8FBFF" w14:textId="77777777" w:rsidTr="002A21EF">
        <w:trPr>
          <w:cantSplit/>
          <w:trHeight w:val="286"/>
        </w:trPr>
        <w:tc>
          <w:tcPr>
            <w:tcW w:w="3060" w:type="dxa"/>
          </w:tcPr>
          <w:p w14:paraId="5B2B2635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80" w:type="dxa"/>
            <w:noWrap/>
            <w:vAlign w:val="bottom"/>
          </w:tcPr>
          <w:p w14:paraId="21659546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511C65FC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8,234</w:t>
            </w:r>
          </w:p>
        </w:tc>
        <w:tc>
          <w:tcPr>
            <w:tcW w:w="1044" w:type="dxa"/>
            <w:noWrap/>
            <w:vAlign w:val="bottom"/>
          </w:tcPr>
          <w:p w14:paraId="4981604B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0357FEBB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8,234</w:t>
            </w:r>
          </w:p>
        </w:tc>
        <w:tc>
          <w:tcPr>
            <w:tcW w:w="1170" w:type="dxa"/>
            <w:noWrap/>
            <w:vAlign w:val="bottom"/>
          </w:tcPr>
          <w:p w14:paraId="61D40B79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5.00 - 26.62</w:t>
            </w:r>
          </w:p>
        </w:tc>
      </w:tr>
      <w:tr w:rsidR="002A21EF" w:rsidRPr="009D12ED" w14:paraId="1712ECCE" w14:textId="77777777" w:rsidTr="002A21EF">
        <w:trPr>
          <w:cantSplit/>
          <w:trHeight w:val="286"/>
        </w:trPr>
        <w:tc>
          <w:tcPr>
            <w:tcW w:w="3060" w:type="dxa"/>
          </w:tcPr>
          <w:p w14:paraId="1F7833B7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80" w:type="dxa"/>
            <w:noWrap/>
            <w:vAlign w:val="bottom"/>
          </w:tcPr>
          <w:p w14:paraId="6164B14B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6EF284D4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44" w:type="dxa"/>
            <w:noWrap/>
            <w:vAlign w:val="bottom"/>
          </w:tcPr>
          <w:p w14:paraId="68DE9925" w14:textId="0032991F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12</w:t>
            </w:r>
            <w:r w:rsidR="00E9371D">
              <w:rPr>
                <w:rFonts w:ascii="Cordia New" w:hAnsi="Cordia New" w:cs="Cordia New"/>
                <w:sz w:val="24"/>
                <w:szCs w:val="24"/>
              </w:rPr>
              <w:t>5,213</w:t>
            </w:r>
          </w:p>
        </w:tc>
        <w:tc>
          <w:tcPr>
            <w:tcW w:w="1062" w:type="dxa"/>
            <w:noWrap/>
            <w:vAlign w:val="bottom"/>
          </w:tcPr>
          <w:p w14:paraId="3EA62271" w14:textId="59528065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12</w:t>
            </w:r>
            <w:r w:rsidR="00E9371D">
              <w:rPr>
                <w:rFonts w:ascii="Cordia New" w:hAnsi="Cordia New" w:cs="Cordia New"/>
                <w:sz w:val="24"/>
                <w:szCs w:val="24"/>
              </w:rPr>
              <w:t>5,213</w:t>
            </w:r>
          </w:p>
        </w:tc>
        <w:tc>
          <w:tcPr>
            <w:tcW w:w="1170" w:type="dxa"/>
            <w:noWrap/>
            <w:vAlign w:val="bottom"/>
          </w:tcPr>
          <w:p w14:paraId="06842883" w14:textId="35DE42C9" w:rsidR="002A21EF" w:rsidRPr="00E9371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E9371D">
              <w:rPr>
                <w:rFonts w:ascii="Cordia New" w:hAnsi="Cordia New" w:cs="Cordia New"/>
                <w:sz w:val="24"/>
                <w:szCs w:val="24"/>
              </w:rPr>
              <w:t>0.15</w:t>
            </w:r>
            <w:r w:rsidR="00E9371D" w:rsidRPr="00E9371D">
              <w:rPr>
                <w:rFonts w:ascii="Cordia New" w:hAnsi="Cordia New" w:cs="Cordia New"/>
                <w:sz w:val="24"/>
                <w:szCs w:val="24"/>
              </w:rPr>
              <w:t xml:space="preserve"> – 0.50</w:t>
            </w:r>
          </w:p>
        </w:tc>
      </w:tr>
      <w:tr w:rsidR="002A21EF" w:rsidRPr="009D12ED" w14:paraId="651068A6" w14:textId="77777777" w:rsidTr="002A21EF">
        <w:trPr>
          <w:cantSplit/>
          <w:trHeight w:val="135"/>
        </w:trPr>
        <w:tc>
          <w:tcPr>
            <w:tcW w:w="3060" w:type="dxa"/>
          </w:tcPr>
          <w:p w14:paraId="4C134BB0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1B4B8943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BDD9F84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403D4C11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A9BFC19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70" w:type="dxa"/>
            <w:noWrap/>
            <w:vAlign w:val="bottom"/>
          </w:tcPr>
          <w:p w14:paraId="1D230F58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2A21EF" w:rsidRPr="009D12ED" w14:paraId="69D59712" w14:textId="77777777" w:rsidTr="002A21EF">
        <w:trPr>
          <w:cantSplit/>
          <w:trHeight w:val="286"/>
        </w:trPr>
        <w:tc>
          <w:tcPr>
            <w:tcW w:w="3060" w:type="dxa"/>
          </w:tcPr>
          <w:p w14:paraId="418BA5A9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80" w:type="dxa"/>
            <w:noWrap/>
            <w:vAlign w:val="bottom"/>
          </w:tcPr>
          <w:p w14:paraId="255F19D1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ind w:right="227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4C6E1D19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ind w:right="227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375F2E6F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noWrap/>
            <w:vAlign w:val="bottom"/>
          </w:tcPr>
          <w:p w14:paraId="598536CF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noWrap/>
            <w:vAlign w:val="bottom"/>
          </w:tcPr>
          <w:p w14:paraId="66947EE9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2A21EF" w:rsidRPr="009D12ED" w14:paraId="4A800866" w14:textId="77777777" w:rsidTr="002A21EF">
        <w:trPr>
          <w:cantSplit/>
          <w:trHeight w:val="286"/>
        </w:trPr>
        <w:tc>
          <w:tcPr>
            <w:tcW w:w="3060" w:type="dxa"/>
          </w:tcPr>
          <w:p w14:paraId="421172FE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327551DE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59D27216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11,739</w:t>
            </w:r>
          </w:p>
        </w:tc>
        <w:tc>
          <w:tcPr>
            <w:tcW w:w="1044" w:type="dxa"/>
            <w:noWrap/>
            <w:vAlign w:val="bottom"/>
          </w:tcPr>
          <w:p w14:paraId="796F97EC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49242215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11,739</w:t>
            </w:r>
          </w:p>
        </w:tc>
        <w:tc>
          <w:tcPr>
            <w:tcW w:w="1170" w:type="dxa"/>
            <w:noWrap/>
            <w:vAlign w:val="bottom"/>
          </w:tcPr>
          <w:p w14:paraId="0A3C6875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3.75 - 4.60</w:t>
            </w:r>
          </w:p>
        </w:tc>
      </w:tr>
      <w:tr w:rsidR="002A21EF" w:rsidRPr="009D12ED" w14:paraId="74C7DED8" w14:textId="77777777" w:rsidTr="002A21EF">
        <w:trPr>
          <w:cantSplit/>
          <w:trHeight w:val="286"/>
        </w:trPr>
        <w:tc>
          <w:tcPr>
            <w:tcW w:w="3060" w:type="dxa"/>
          </w:tcPr>
          <w:p w14:paraId="2CCF1E3A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  <w:noWrap/>
            <w:vAlign w:val="bottom"/>
          </w:tcPr>
          <w:p w14:paraId="20C76380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1C40E378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57,000</w:t>
            </w:r>
          </w:p>
        </w:tc>
        <w:tc>
          <w:tcPr>
            <w:tcW w:w="1044" w:type="dxa"/>
            <w:noWrap/>
            <w:vAlign w:val="bottom"/>
          </w:tcPr>
          <w:p w14:paraId="00632E64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77F763DA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57,000</w:t>
            </w:r>
          </w:p>
        </w:tc>
        <w:tc>
          <w:tcPr>
            <w:tcW w:w="1170" w:type="dxa"/>
            <w:noWrap/>
            <w:vAlign w:val="bottom"/>
          </w:tcPr>
          <w:p w14:paraId="68BEA4DF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12.00 - 14.00</w:t>
            </w:r>
          </w:p>
        </w:tc>
      </w:tr>
      <w:tr w:rsidR="002A21EF" w:rsidRPr="009D12ED" w14:paraId="76F2CCF2" w14:textId="77777777" w:rsidTr="002A21EF">
        <w:trPr>
          <w:cantSplit/>
          <w:trHeight w:val="286"/>
        </w:trPr>
        <w:tc>
          <w:tcPr>
            <w:tcW w:w="3060" w:type="dxa"/>
          </w:tcPr>
          <w:p w14:paraId="32BCEA86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เงินกู้ยืมระยะสั้นและดอกเบี้ยค้างจ่าย</w:t>
            </w:r>
            <w:r w:rsidRPr="009D12ED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noWrap/>
            <w:vAlign w:val="bottom"/>
          </w:tcPr>
          <w:p w14:paraId="147DD972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B0B97D2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46CC2FFA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225957BF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70" w:type="dxa"/>
            <w:noWrap/>
            <w:vAlign w:val="bottom"/>
          </w:tcPr>
          <w:p w14:paraId="588810A1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2A21EF" w:rsidRPr="009D12ED" w14:paraId="201C0368" w14:textId="77777777" w:rsidTr="002A21EF">
        <w:trPr>
          <w:cantSplit/>
          <w:trHeight w:val="286"/>
        </w:trPr>
        <w:tc>
          <w:tcPr>
            <w:tcW w:w="3060" w:type="dxa"/>
          </w:tcPr>
          <w:p w14:paraId="5BAD65A9" w14:textId="43FBFE82" w:rsidR="002A21EF" w:rsidRPr="009D12ED" w:rsidRDefault="002A21EF" w:rsidP="008B7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36" w:hanging="1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 - </w:t>
            </w:r>
            <w:r w:rsidRPr="009D12ED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บุคคลและบริษัทที่เกี่ยวข้อง</w:t>
            </w:r>
            <w:r w:rsidR="00F3429C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กัน</w:t>
            </w:r>
          </w:p>
        </w:tc>
        <w:tc>
          <w:tcPr>
            <w:tcW w:w="1080" w:type="dxa"/>
            <w:noWrap/>
            <w:vAlign w:val="bottom"/>
          </w:tcPr>
          <w:p w14:paraId="2621E714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7DAAA634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45,146</w:t>
            </w:r>
          </w:p>
        </w:tc>
        <w:tc>
          <w:tcPr>
            <w:tcW w:w="1044" w:type="dxa"/>
            <w:noWrap/>
            <w:vAlign w:val="bottom"/>
          </w:tcPr>
          <w:p w14:paraId="16B72516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0B166AC7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45,146</w:t>
            </w:r>
          </w:p>
        </w:tc>
        <w:tc>
          <w:tcPr>
            <w:tcW w:w="1170" w:type="dxa"/>
            <w:noWrap/>
            <w:vAlign w:val="bottom"/>
          </w:tcPr>
          <w:p w14:paraId="760B0717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5.00 - 6.00</w:t>
            </w:r>
          </w:p>
        </w:tc>
      </w:tr>
      <w:tr w:rsidR="002A21EF" w:rsidRPr="009D12ED" w14:paraId="04635F14" w14:textId="77777777" w:rsidTr="002A21EF">
        <w:trPr>
          <w:cantSplit/>
          <w:trHeight w:val="286"/>
        </w:trPr>
        <w:tc>
          <w:tcPr>
            <w:tcW w:w="3060" w:type="dxa"/>
          </w:tcPr>
          <w:p w14:paraId="6DBB5E9B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  <w:vAlign w:val="bottom"/>
          </w:tcPr>
          <w:p w14:paraId="4829587E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7534C119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19,296</w:t>
            </w:r>
          </w:p>
        </w:tc>
        <w:tc>
          <w:tcPr>
            <w:tcW w:w="1044" w:type="dxa"/>
            <w:noWrap/>
            <w:vAlign w:val="bottom"/>
          </w:tcPr>
          <w:p w14:paraId="03E0C86F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6175F09C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19,296</w:t>
            </w:r>
          </w:p>
        </w:tc>
        <w:tc>
          <w:tcPr>
            <w:tcW w:w="1170" w:type="dxa"/>
            <w:noWrap/>
            <w:vAlign w:val="bottom"/>
          </w:tcPr>
          <w:p w14:paraId="049C89E9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4.50 - 6.90</w:t>
            </w:r>
          </w:p>
        </w:tc>
      </w:tr>
      <w:tr w:rsidR="002A21EF" w:rsidRPr="009D12ED" w14:paraId="1CCC8DAD" w14:textId="77777777" w:rsidTr="002A21EF">
        <w:trPr>
          <w:cantSplit/>
          <w:trHeight w:val="286"/>
        </w:trPr>
        <w:tc>
          <w:tcPr>
            <w:tcW w:w="3060" w:type="dxa"/>
            <w:vAlign w:val="center"/>
          </w:tcPr>
          <w:p w14:paraId="734334EA" w14:textId="46FE9AC4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เงินกู้ยืมระยะยาวจากบุคคลที่เกี่ยวข้อง</w:t>
            </w:r>
            <w:r w:rsidR="00F3429C">
              <w:rPr>
                <w:rFonts w:ascii="Cordia New" w:hAnsi="Cordia New" w:cs="Cordia New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1080" w:type="dxa"/>
            <w:noWrap/>
            <w:vAlign w:val="bottom"/>
          </w:tcPr>
          <w:p w14:paraId="7451ED1D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56,819</w:t>
            </w:r>
          </w:p>
        </w:tc>
        <w:tc>
          <w:tcPr>
            <w:tcW w:w="1107" w:type="dxa"/>
            <w:vAlign w:val="bottom"/>
          </w:tcPr>
          <w:p w14:paraId="06027856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44" w:type="dxa"/>
            <w:noWrap/>
            <w:vAlign w:val="bottom"/>
          </w:tcPr>
          <w:p w14:paraId="27CF2607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50F2A984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56,819</w:t>
            </w:r>
          </w:p>
        </w:tc>
        <w:tc>
          <w:tcPr>
            <w:tcW w:w="1170" w:type="dxa"/>
            <w:noWrap/>
            <w:vAlign w:val="bottom"/>
          </w:tcPr>
          <w:p w14:paraId="085E1808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MLR - 0.25</w:t>
            </w:r>
          </w:p>
        </w:tc>
      </w:tr>
      <w:tr w:rsidR="002A21EF" w:rsidRPr="009D12ED" w14:paraId="69337654" w14:textId="77777777" w:rsidTr="002A21EF">
        <w:trPr>
          <w:cantSplit/>
          <w:trHeight w:val="286"/>
        </w:trPr>
        <w:tc>
          <w:tcPr>
            <w:tcW w:w="3060" w:type="dxa"/>
            <w:vAlign w:val="center"/>
          </w:tcPr>
          <w:p w14:paraId="6E63E41C" w14:textId="064C7F7D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080" w:type="dxa"/>
            <w:noWrap/>
            <w:vAlign w:val="bottom"/>
          </w:tcPr>
          <w:p w14:paraId="09330434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182,478</w:t>
            </w:r>
          </w:p>
        </w:tc>
        <w:tc>
          <w:tcPr>
            <w:tcW w:w="1107" w:type="dxa"/>
            <w:vAlign w:val="bottom"/>
          </w:tcPr>
          <w:p w14:paraId="05350673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44" w:type="dxa"/>
            <w:noWrap/>
            <w:vAlign w:val="bottom"/>
          </w:tcPr>
          <w:p w14:paraId="5E452F29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1F2F1961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182,478</w:t>
            </w:r>
          </w:p>
        </w:tc>
        <w:tc>
          <w:tcPr>
            <w:tcW w:w="1170" w:type="dxa"/>
            <w:noWrap/>
            <w:vAlign w:val="bottom"/>
          </w:tcPr>
          <w:p w14:paraId="6CED5DC6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MLR - 0.25</w:t>
            </w:r>
          </w:p>
        </w:tc>
      </w:tr>
      <w:tr w:rsidR="002A21EF" w:rsidRPr="009D12ED" w14:paraId="189F84DC" w14:textId="77777777" w:rsidTr="002A21EF">
        <w:trPr>
          <w:cantSplit/>
          <w:trHeight w:val="286"/>
        </w:trPr>
        <w:tc>
          <w:tcPr>
            <w:tcW w:w="3060" w:type="dxa"/>
            <w:vAlign w:val="center"/>
          </w:tcPr>
          <w:p w14:paraId="764F6907" w14:textId="3FC39A94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  <w:cs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1080" w:type="dxa"/>
            <w:noWrap/>
            <w:vAlign w:val="bottom"/>
          </w:tcPr>
          <w:p w14:paraId="5F7D1CB0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5DC2828C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3,905</w:t>
            </w:r>
          </w:p>
        </w:tc>
        <w:tc>
          <w:tcPr>
            <w:tcW w:w="1044" w:type="dxa"/>
            <w:noWrap/>
            <w:vAlign w:val="bottom"/>
          </w:tcPr>
          <w:p w14:paraId="0A17234F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34B23723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3,905</w:t>
            </w:r>
          </w:p>
        </w:tc>
        <w:tc>
          <w:tcPr>
            <w:tcW w:w="1170" w:type="dxa"/>
            <w:noWrap/>
            <w:vAlign w:val="bottom"/>
          </w:tcPr>
          <w:p w14:paraId="33F9FE5A" w14:textId="77777777" w:rsidR="002A21EF" w:rsidRPr="009D12ED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9D12ED">
              <w:rPr>
                <w:rFonts w:ascii="Cordia New" w:hAnsi="Cordia New" w:cs="Cordia New"/>
                <w:sz w:val="24"/>
                <w:szCs w:val="24"/>
              </w:rPr>
              <w:t>5.00 - 15.00</w:t>
            </w:r>
          </w:p>
        </w:tc>
      </w:tr>
    </w:tbl>
    <w:p w14:paraId="2265B324" w14:textId="4F698BE9" w:rsidR="002A21EF" w:rsidRDefault="002A2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1F294F1A" w14:textId="77777777" w:rsidR="002A21EF" w:rsidRPr="00616E3E" w:rsidRDefault="002A21EF" w:rsidP="002A2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="Cordia New" w:hAnsi="Cordia New" w:cs="Cordia New"/>
          <w:sz w:val="26"/>
          <w:szCs w:val="26"/>
        </w:rPr>
      </w:pPr>
    </w:p>
    <w:tbl>
      <w:tblPr>
        <w:tblW w:w="854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042"/>
        <w:gridCol w:w="1089"/>
        <w:gridCol w:w="1116"/>
        <w:gridCol w:w="1026"/>
        <w:gridCol w:w="1062"/>
        <w:gridCol w:w="1206"/>
      </w:tblGrid>
      <w:tr w:rsidR="002A21EF" w:rsidRPr="002A21EF" w14:paraId="797A647C" w14:textId="77777777" w:rsidTr="002A21EF">
        <w:trPr>
          <w:cantSplit/>
          <w:trHeight w:val="286"/>
        </w:trPr>
        <w:tc>
          <w:tcPr>
            <w:tcW w:w="3042" w:type="dxa"/>
          </w:tcPr>
          <w:p w14:paraId="2660FDB9" w14:textId="763FF121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(หน่วย : พันบาท)</w:t>
            </w:r>
          </w:p>
        </w:tc>
        <w:tc>
          <w:tcPr>
            <w:tcW w:w="5499" w:type="dxa"/>
            <w:gridSpan w:val="5"/>
            <w:noWrap/>
            <w:vAlign w:val="bottom"/>
          </w:tcPr>
          <w:p w14:paraId="71F25A2D" w14:textId="16F5D0B4" w:rsidR="002A21EF" w:rsidRPr="002A21EF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21EF" w:rsidRPr="002A21EF" w14:paraId="0747D95D" w14:textId="77777777" w:rsidTr="002A21EF">
        <w:trPr>
          <w:cantSplit/>
          <w:trHeight w:val="286"/>
        </w:trPr>
        <w:tc>
          <w:tcPr>
            <w:tcW w:w="3042" w:type="dxa"/>
            <w:vAlign w:val="bottom"/>
          </w:tcPr>
          <w:p w14:paraId="676DD7DD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5499" w:type="dxa"/>
            <w:gridSpan w:val="5"/>
            <w:noWrap/>
            <w:vAlign w:val="bottom"/>
          </w:tcPr>
          <w:p w14:paraId="7BFF2BFF" w14:textId="0E9F031C" w:rsidR="002A21EF" w:rsidRPr="002A21EF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256</w:t>
            </w:r>
            <w:r>
              <w:rPr>
                <w:rFonts w:ascii="Cordia New" w:hAnsi="Cordia New" w:cs="Cordia New"/>
                <w:sz w:val="24"/>
                <w:szCs w:val="24"/>
              </w:rPr>
              <w:t>8</w:t>
            </w:r>
          </w:p>
        </w:tc>
      </w:tr>
      <w:tr w:rsidR="002A21EF" w:rsidRPr="002A21EF" w14:paraId="19BABC99" w14:textId="77777777" w:rsidTr="002A21EF">
        <w:trPr>
          <w:cantSplit/>
          <w:trHeight w:val="286"/>
        </w:trPr>
        <w:tc>
          <w:tcPr>
            <w:tcW w:w="3042" w:type="dxa"/>
            <w:vAlign w:val="bottom"/>
          </w:tcPr>
          <w:p w14:paraId="6A6A84D9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9" w:type="dxa"/>
            <w:noWrap/>
            <w:vAlign w:val="bottom"/>
          </w:tcPr>
          <w:p w14:paraId="13775E4A" w14:textId="77777777" w:rsidR="002A21EF" w:rsidRPr="002A21EF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116" w:type="dxa"/>
            <w:vAlign w:val="bottom"/>
          </w:tcPr>
          <w:p w14:paraId="6568EE1C" w14:textId="77777777" w:rsidR="002A21EF" w:rsidRPr="002A21EF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มีอัตราดอกเบี้ย</w:t>
            </w:r>
          </w:p>
          <w:p w14:paraId="05838EFA" w14:textId="77777777" w:rsidR="002A21EF" w:rsidRPr="002A21EF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026" w:type="dxa"/>
            <w:noWrap/>
            <w:vAlign w:val="bottom"/>
          </w:tcPr>
          <w:p w14:paraId="2310C864" w14:textId="77777777" w:rsidR="002A21EF" w:rsidRPr="002A21EF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062" w:type="dxa"/>
            <w:noWrap/>
            <w:vAlign w:val="bottom"/>
          </w:tcPr>
          <w:p w14:paraId="55E46750" w14:textId="77777777" w:rsidR="002A21EF" w:rsidRPr="002A21EF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noWrap/>
            <w:vAlign w:val="bottom"/>
          </w:tcPr>
          <w:p w14:paraId="365C50BD" w14:textId="77777777" w:rsidR="002A21EF" w:rsidRPr="002A21EF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อัตราดอกเบี้ย</w:t>
            </w:r>
          </w:p>
          <w:p w14:paraId="0E9232FD" w14:textId="77777777" w:rsidR="002A21EF" w:rsidRPr="002A21EF" w:rsidRDefault="002A21EF" w:rsidP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(ร้อยละต่อปี)</w:t>
            </w:r>
          </w:p>
        </w:tc>
      </w:tr>
      <w:tr w:rsidR="002A21EF" w:rsidRPr="002A21EF" w14:paraId="6D7E9057" w14:textId="77777777" w:rsidTr="002A21EF">
        <w:trPr>
          <w:cantSplit/>
          <w:trHeight w:val="286"/>
        </w:trPr>
        <w:tc>
          <w:tcPr>
            <w:tcW w:w="3042" w:type="dxa"/>
            <w:vAlign w:val="bottom"/>
          </w:tcPr>
          <w:p w14:paraId="2BE20543" w14:textId="74207565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9" w:type="dxa"/>
            <w:noWrap/>
            <w:vAlign w:val="bottom"/>
          </w:tcPr>
          <w:p w14:paraId="18F0A05A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2445B55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6" w:type="dxa"/>
            <w:noWrap/>
            <w:vAlign w:val="bottom"/>
          </w:tcPr>
          <w:p w14:paraId="7370C662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48779D21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06" w:type="dxa"/>
            <w:noWrap/>
            <w:vAlign w:val="bottom"/>
          </w:tcPr>
          <w:p w14:paraId="2FD3DAD3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2A21EF" w:rsidRPr="002A21EF" w14:paraId="4CF8908F" w14:textId="77777777" w:rsidTr="002A21EF">
        <w:trPr>
          <w:cantSplit/>
          <w:trHeight w:val="286"/>
        </w:trPr>
        <w:tc>
          <w:tcPr>
            <w:tcW w:w="3042" w:type="dxa"/>
          </w:tcPr>
          <w:p w14:paraId="2B744295" w14:textId="4515D110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A21E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9" w:type="dxa"/>
            <w:noWrap/>
            <w:vAlign w:val="bottom"/>
          </w:tcPr>
          <w:p w14:paraId="262B140A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DAC892A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27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6" w:type="dxa"/>
            <w:noWrap/>
            <w:vAlign w:val="bottom"/>
          </w:tcPr>
          <w:p w14:paraId="3F16FFAD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705B6D81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06" w:type="dxa"/>
            <w:noWrap/>
            <w:vAlign w:val="bottom"/>
          </w:tcPr>
          <w:p w14:paraId="7E84F003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2A21EF" w:rsidRPr="002A21EF" w14:paraId="3E4BE924" w14:textId="77777777" w:rsidTr="002A21EF">
        <w:trPr>
          <w:cantSplit/>
          <w:trHeight w:val="286"/>
        </w:trPr>
        <w:tc>
          <w:tcPr>
            <w:tcW w:w="3042" w:type="dxa"/>
          </w:tcPr>
          <w:p w14:paraId="76CEA652" w14:textId="7AD9BB73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9" w:type="dxa"/>
            <w:noWrap/>
            <w:vAlign w:val="center"/>
          </w:tcPr>
          <w:p w14:paraId="70CF98F6" w14:textId="483D6938" w:rsidR="002A21EF" w:rsidRPr="002A21EF" w:rsidRDefault="009130F9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19,6</w:t>
            </w:r>
            <w:r w:rsidR="00E9371D">
              <w:rPr>
                <w:rFonts w:ascii="Cordia New" w:hAnsi="Cordia New" w:cs="Cordia New"/>
                <w:sz w:val="24"/>
                <w:szCs w:val="24"/>
              </w:rPr>
              <w:t>21</w:t>
            </w:r>
          </w:p>
        </w:tc>
        <w:tc>
          <w:tcPr>
            <w:tcW w:w="1116" w:type="dxa"/>
            <w:vAlign w:val="center"/>
          </w:tcPr>
          <w:p w14:paraId="672C1B43" w14:textId="67676B32" w:rsidR="002A21EF" w:rsidRPr="002A21EF" w:rsidRDefault="009130F9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26" w:type="dxa"/>
            <w:noWrap/>
            <w:vAlign w:val="center"/>
          </w:tcPr>
          <w:p w14:paraId="221EC9F6" w14:textId="3CF70737" w:rsidR="002A21EF" w:rsidRPr="002A21EF" w:rsidRDefault="00E9371D" w:rsidP="0098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58</w:t>
            </w:r>
          </w:p>
        </w:tc>
        <w:tc>
          <w:tcPr>
            <w:tcW w:w="1062" w:type="dxa"/>
            <w:noWrap/>
            <w:vAlign w:val="center"/>
          </w:tcPr>
          <w:p w14:paraId="12369612" w14:textId="45ED2F2F" w:rsidR="002A21EF" w:rsidRPr="002A21EF" w:rsidRDefault="009130F9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19,679</w:t>
            </w:r>
          </w:p>
        </w:tc>
        <w:tc>
          <w:tcPr>
            <w:tcW w:w="1206" w:type="dxa"/>
            <w:noWrap/>
            <w:vAlign w:val="center"/>
          </w:tcPr>
          <w:p w14:paraId="5327F0C0" w14:textId="0628F822" w:rsidR="002A21EF" w:rsidRPr="002A21EF" w:rsidRDefault="009130F9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0.1</w:t>
            </w:r>
            <w:r w:rsidR="00E9371D">
              <w:rPr>
                <w:rFonts w:ascii="Cordia New" w:hAnsi="Cordia New" w:cs="Cordia New"/>
                <w:sz w:val="24"/>
                <w:szCs w:val="24"/>
              </w:rPr>
              <w:t>3</w:t>
            </w:r>
            <w:r w:rsidR="000D4075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  <w:r w:rsidR="000D4075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>
              <w:rPr>
                <w:rFonts w:ascii="Cordia New" w:hAnsi="Cordia New" w:cs="Cordia New"/>
                <w:sz w:val="24"/>
                <w:szCs w:val="24"/>
              </w:rPr>
              <w:t>0.30</w:t>
            </w:r>
          </w:p>
        </w:tc>
      </w:tr>
      <w:tr w:rsidR="002A21EF" w:rsidRPr="002A21EF" w14:paraId="0135B889" w14:textId="77777777" w:rsidTr="002A21EF">
        <w:trPr>
          <w:cantSplit/>
          <w:trHeight w:val="286"/>
        </w:trPr>
        <w:tc>
          <w:tcPr>
            <w:tcW w:w="3042" w:type="dxa"/>
          </w:tcPr>
          <w:p w14:paraId="7E7F39A4" w14:textId="1CAA65A2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89" w:type="dxa"/>
            <w:noWrap/>
            <w:vAlign w:val="center"/>
          </w:tcPr>
          <w:p w14:paraId="71D33A04" w14:textId="4A4E88BE" w:rsidR="002A21EF" w:rsidRPr="002A21EF" w:rsidRDefault="009130F9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4F65ABF4" w14:textId="15A02717" w:rsidR="002A21EF" w:rsidRPr="002A21EF" w:rsidRDefault="00D2169B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15,463</w:t>
            </w:r>
          </w:p>
        </w:tc>
        <w:tc>
          <w:tcPr>
            <w:tcW w:w="1026" w:type="dxa"/>
            <w:noWrap/>
            <w:vAlign w:val="center"/>
          </w:tcPr>
          <w:p w14:paraId="0A829D44" w14:textId="51287540" w:rsidR="002A21EF" w:rsidRPr="002A21EF" w:rsidRDefault="009130F9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center"/>
          </w:tcPr>
          <w:p w14:paraId="4FD7E336" w14:textId="0E760B98" w:rsidR="002A21EF" w:rsidRPr="002A21EF" w:rsidRDefault="00D2169B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15,463</w:t>
            </w:r>
          </w:p>
        </w:tc>
        <w:tc>
          <w:tcPr>
            <w:tcW w:w="1206" w:type="dxa"/>
            <w:noWrap/>
            <w:vAlign w:val="center"/>
          </w:tcPr>
          <w:p w14:paraId="28348096" w14:textId="72A16653" w:rsidR="002A21EF" w:rsidRPr="002A21EF" w:rsidRDefault="00BF2ACE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B3A4B">
              <w:rPr>
                <w:rFonts w:ascii="Cordia New" w:hAnsi="Cordia New" w:cs="Cordia New"/>
                <w:sz w:val="24"/>
                <w:szCs w:val="24"/>
              </w:rPr>
              <w:t>8.45 - 12.67</w:t>
            </w:r>
          </w:p>
        </w:tc>
      </w:tr>
      <w:tr w:rsidR="002A21EF" w:rsidRPr="002A21EF" w14:paraId="61B827A6" w14:textId="77777777" w:rsidTr="002A21EF">
        <w:trPr>
          <w:cantSplit/>
          <w:trHeight w:val="286"/>
        </w:trPr>
        <w:tc>
          <w:tcPr>
            <w:tcW w:w="3042" w:type="dxa"/>
          </w:tcPr>
          <w:p w14:paraId="04F52289" w14:textId="24DFC0ED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89" w:type="dxa"/>
            <w:noWrap/>
            <w:vAlign w:val="center"/>
          </w:tcPr>
          <w:p w14:paraId="4B3A8F2D" w14:textId="41E0C80D" w:rsidR="002A21EF" w:rsidRPr="002A21EF" w:rsidRDefault="009130F9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20939988" w14:textId="09509701" w:rsidR="002A21EF" w:rsidRPr="002A21EF" w:rsidRDefault="009130F9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26" w:type="dxa"/>
            <w:noWrap/>
            <w:vAlign w:val="center"/>
          </w:tcPr>
          <w:p w14:paraId="5975CB60" w14:textId="04E72C09" w:rsidR="002A21EF" w:rsidRPr="002A21EF" w:rsidRDefault="009130F9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72,847</w:t>
            </w:r>
          </w:p>
        </w:tc>
        <w:tc>
          <w:tcPr>
            <w:tcW w:w="1062" w:type="dxa"/>
            <w:noWrap/>
            <w:vAlign w:val="center"/>
          </w:tcPr>
          <w:p w14:paraId="1707FAF8" w14:textId="133375E7" w:rsidR="002A21EF" w:rsidRPr="002A21EF" w:rsidRDefault="009130F9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72,847</w:t>
            </w:r>
          </w:p>
        </w:tc>
        <w:tc>
          <w:tcPr>
            <w:tcW w:w="1206" w:type="dxa"/>
            <w:noWrap/>
            <w:vAlign w:val="center"/>
          </w:tcPr>
          <w:p w14:paraId="2833AE73" w14:textId="2851F5A0" w:rsidR="002A21EF" w:rsidRPr="00BB3A4B" w:rsidRDefault="00BF2ACE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B3A4B">
              <w:rPr>
                <w:rFonts w:ascii="Cordia New" w:hAnsi="Cordia New" w:cs="Cordia New"/>
                <w:sz w:val="24"/>
                <w:szCs w:val="24"/>
              </w:rPr>
              <w:t>0</w:t>
            </w:r>
            <w:r w:rsidR="004964B8">
              <w:rPr>
                <w:rFonts w:ascii="Cordia New" w:hAnsi="Cordia New" w:cs="Cordia New"/>
                <w:sz w:val="24"/>
                <w:szCs w:val="24"/>
              </w:rPr>
              <w:t xml:space="preserve">.20 </w:t>
            </w:r>
            <w:r w:rsidR="00DD541E">
              <w:rPr>
                <w:rFonts w:ascii="Cordia New" w:hAnsi="Cordia New" w:cs="Cordia New"/>
                <w:sz w:val="24"/>
                <w:szCs w:val="24"/>
              </w:rPr>
              <w:t>-</w:t>
            </w:r>
            <w:r w:rsidR="004964B8">
              <w:rPr>
                <w:rFonts w:ascii="Cordia New" w:hAnsi="Cordia New" w:cs="Cordia New"/>
                <w:sz w:val="24"/>
                <w:szCs w:val="24"/>
              </w:rPr>
              <w:t xml:space="preserve"> 0.50</w:t>
            </w:r>
          </w:p>
        </w:tc>
      </w:tr>
      <w:tr w:rsidR="002A21EF" w:rsidRPr="002A21EF" w14:paraId="23A0BFA6" w14:textId="77777777" w:rsidTr="002A21EF">
        <w:trPr>
          <w:cantSplit/>
          <w:trHeight w:val="286"/>
        </w:trPr>
        <w:tc>
          <w:tcPr>
            <w:tcW w:w="3042" w:type="dxa"/>
          </w:tcPr>
          <w:p w14:paraId="70D5FC25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089" w:type="dxa"/>
            <w:noWrap/>
            <w:vAlign w:val="bottom"/>
          </w:tcPr>
          <w:p w14:paraId="5C370669" w14:textId="77777777" w:rsidR="002A21EF" w:rsidRPr="002A21EF" w:rsidRDefault="002A21EF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5FDC46F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6" w:type="dxa"/>
            <w:noWrap/>
            <w:vAlign w:val="bottom"/>
          </w:tcPr>
          <w:p w14:paraId="3365AB72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5E6EF513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06" w:type="dxa"/>
            <w:noWrap/>
            <w:vAlign w:val="bottom"/>
          </w:tcPr>
          <w:p w14:paraId="61BCD0BD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2A21EF" w:rsidRPr="002A21EF" w14:paraId="79571A9F" w14:textId="77777777" w:rsidTr="002A21EF">
        <w:trPr>
          <w:cantSplit/>
          <w:trHeight w:val="286"/>
        </w:trPr>
        <w:tc>
          <w:tcPr>
            <w:tcW w:w="3042" w:type="dxa"/>
          </w:tcPr>
          <w:p w14:paraId="6A5E6509" w14:textId="435CF446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89" w:type="dxa"/>
            <w:noWrap/>
            <w:vAlign w:val="bottom"/>
          </w:tcPr>
          <w:p w14:paraId="4257012E" w14:textId="77777777" w:rsidR="002A21EF" w:rsidRPr="002A21EF" w:rsidRDefault="002A21EF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ED525AB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6" w:type="dxa"/>
            <w:noWrap/>
            <w:vAlign w:val="bottom"/>
          </w:tcPr>
          <w:p w14:paraId="7212D06F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56D31ED2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06" w:type="dxa"/>
            <w:noWrap/>
            <w:vAlign w:val="bottom"/>
          </w:tcPr>
          <w:p w14:paraId="7C5238B9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2A21EF" w:rsidRPr="002A21EF" w14:paraId="55AF1BD6" w14:textId="77777777" w:rsidTr="002A21EF">
        <w:trPr>
          <w:cantSplit/>
          <w:trHeight w:val="286"/>
        </w:trPr>
        <w:tc>
          <w:tcPr>
            <w:tcW w:w="3042" w:type="dxa"/>
          </w:tcPr>
          <w:p w14:paraId="05218F38" w14:textId="50541649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9" w:type="dxa"/>
            <w:noWrap/>
            <w:vAlign w:val="center"/>
          </w:tcPr>
          <w:p w14:paraId="738009D8" w14:textId="6C403210" w:rsidR="002A21EF" w:rsidRPr="002A21EF" w:rsidRDefault="00BF2ACE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2068DA5" w14:textId="69E2FC72" w:rsidR="002A21EF" w:rsidRPr="002A21EF" w:rsidRDefault="000975C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57,000</w:t>
            </w:r>
          </w:p>
        </w:tc>
        <w:tc>
          <w:tcPr>
            <w:tcW w:w="1026" w:type="dxa"/>
            <w:noWrap/>
            <w:vAlign w:val="center"/>
          </w:tcPr>
          <w:p w14:paraId="2074B541" w14:textId="254DE16A" w:rsidR="002A21EF" w:rsidRPr="002A21EF" w:rsidRDefault="007626D8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center"/>
          </w:tcPr>
          <w:p w14:paraId="385A4EF0" w14:textId="68D08A52" w:rsidR="002A21EF" w:rsidRPr="002A21EF" w:rsidRDefault="004200C3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57,000</w:t>
            </w:r>
          </w:p>
        </w:tc>
        <w:tc>
          <w:tcPr>
            <w:tcW w:w="1206" w:type="dxa"/>
            <w:noWrap/>
            <w:vAlign w:val="center"/>
          </w:tcPr>
          <w:p w14:paraId="7B931C3C" w14:textId="040D717F" w:rsidR="002A21EF" w:rsidRPr="002A21EF" w:rsidRDefault="004200C3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12</w:t>
            </w:r>
            <w:r w:rsidR="00A646B3">
              <w:rPr>
                <w:rFonts w:ascii="Cordia New" w:hAnsi="Cordia New" w:cs="Cordia New"/>
                <w:sz w:val="24"/>
                <w:szCs w:val="24"/>
              </w:rPr>
              <w:t>.00</w:t>
            </w:r>
            <w:r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="004763F7">
              <w:rPr>
                <w:rFonts w:ascii="Cordia New" w:hAnsi="Cordia New" w:cs="Cordia New"/>
                <w:sz w:val="24"/>
                <w:szCs w:val="24"/>
              </w:rPr>
              <w:t>-</w:t>
            </w:r>
            <w:r>
              <w:rPr>
                <w:rFonts w:ascii="Cordia New" w:hAnsi="Cordia New" w:cs="Cordia New"/>
                <w:sz w:val="24"/>
                <w:szCs w:val="24"/>
              </w:rPr>
              <w:t xml:space="preserve"> 14</w:t>
            </w:r>
            <w:r w:rsidR="00A646B3">
              <w:rPr>
                <w:rFonts w:ascii="Cordia New" w:hAnsi="Cordia New" w:cs="Cordia New"/>
                <w:sz w:val="24"/>
                <w:szCs w:val="24"/>
              </w:rPr>
              <w:t>.00</w:t>
            </w:r>
          </w:p>
        </w:tc>
      </w:tr>
      <w:tr w:rsidR="002A21EF" w:rsidRPr="002A21EF" w14:paraId="4AA1D094" w14:textId="77777777" w:rsidTr="002A21EF">
        <w:trPr>
          <w:cantSplit/>
          <w:trHeight w:val="286"/>
        </w:trPr>
        <w:tc>
          <w:tcPr>
            <w:tcW w:w="3042" w:type="dxa"/>
          </w:tcPr>
          <w:p w14:paraId="535306AD" w14:textId="7E4B0E43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เงินกู้ยืมระยะสั้นและดอกเบี้ยค้างจ่าย</w:t>
            </w:r>
            <w:r w:rsidRPr="002A21EF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9" w:type="dxa"/>
            <w:noWrap/>
            <w:vAlign w:val="center"/>
          </w:tcPr>
          <w:p w14:paraId="3333ECF8" w14:textId="339B91F3" w:rsidR="002A21EF" w:rsidRPr="002A21EF" w:rsidRDefault="002A21EF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6A16C2ED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6" w:type="dxa"/>
            <w:noWrap/>
            <w:vAlign w:val="center"/>
          </w:tcPr>
          <w:p w14:paraId="06410054" w14:textId="77777777" w:rsidR="002A21EF" w:rsidRPr="002A21EF" w:rsidRDefault="002A21EF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center"/>
          </w:tcPr>
          <w:p w14:paraId="06B63E28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06" w:type="dxa"/>
            <w:noWrap/>
            <w:vAlign w:val="center"/>
          </w:tcPr>
          <w:p w14:paraId="187B3B62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2A21EF" w:rsidRPr="002A21EF" w14:paraId="5A18B2F2" w14:textId="77777777" w:rsidTr="002A21EF">
        <w:trPr>
          <w:cantSplit/>
          <w:trHeight w:val="286"/>
        </w:trPr>
        <w:tc>
          <w:tcPr>
            <w:tcW w:w="3042" w:type="dxa"/>
          </w:tcPr>
          <w:p w14:paraId="302F139C" w14:textId="22A4DF3B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 - </w:t>
            </w:r>
            <w:r w:rsidRPr="002A21EF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บุคคลและบริษัทที่เกี่ยวข้อง</w:t>
            </w:r>
            <w:r w:rsidR="00F3429C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กัน</w:t>
            </w:r>
          </w:p>
        </w:tc>
        <w:tc>
          <w:tcPr>
            <w:tcW w:w="1089" w:type="dxa"/>
            <w:noWrap/>
            <w:vAlign w:val="center"/>
          </w:tcPr>
          <w:p w14:paraId="19100C29" w14:textId="75CD8EE3" w:rsidR="002A21EF" w:rsidRPr="002A21EF" w:rsidRDefault="00BF2ACE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17AF351F" w14:textId="79D80B12" w:rsidR="002A21EF" w:rsidRPr="002A21EF" w:rsidRDefault="000975C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34,434</w:t>
            </w:r>
          </w:p>
        </w:tc>
        <w:tc>
          <w:tcPr>
            <w:tcW w:w="1026" w:type="dxa"/>
            <w:noWrap/>
            <w:vAlign w:val="center"/>
          </w:tcPr>
          <w:p w14:paraId="3795B0E4" w14:textId="37CD67D0" w:rsidR="002A21EF" w:rsidRPr="002A21EF" w:rsidRDefault="007626D8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center"/>
          </w:tcPr>
          <w:p w14:paraId="04AFF160" w14:textId="681F7A77" w:rsidR="002A21EF" w:rsidRPr="002A21EF" w:rsidRDefault="004200C3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34,434</w:t>
            </w:r>
          </w:p>
        </w:tc>
        <w:tc>
          <w:tcPr>
            <w:tcW w:w="1206" w:type="dxa"/>
            <w:noWrap/>
            <w:vAlign w:val="center"/>
          </w:tcPr>
          <w:p w14:paraId="6CCB9B7B" w14:textId="181325A6" w:rsidR="002A21EF" w:rsidRPr="002A21EF" w:rsidRDefault="004200C3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 xml:space="preserve">5.00 </w:t>
            </w:r>
            <w:r w:rsidR="0071415F">
              <w:rPr>
                <w:rFonts w:ascii="Cordia New" w:hAnsi="Cordia New" w:cs="Cordia New"/>
                <w:sz w:val="24"/>
                <w:szCs w:val="24"/>
              </w:rPr>
              <w:t>-</w:t>
            </w:r>
            <w:r>
              <w:rPr>
                <w:rFonts w:ascii="Cordia New" w:hAnsi="Cordia New" w:cs="Cordia New"/>
                <w:sz w:val="24"/>
                <w:szCs w:val="24"/>
              </w:rPr>
              <w:t xml:space="preserve"> 6.00</w:t>
            </w:r>
          </w:p>
        </w:tc>
      </w:tr>
      <w:tr w:rsidR="002A21EF" w:rsidRPr="002A21EF" w14:paraId="32579798" w14:textId="77777777" w:rsidTr="002A21EF">
        <w:trPr>
          <w:cantSplit/>
          <w:trHeight w:val="286"/>
        </w:trPr>
        <w:tc>
          <w:tcPr>
            <w:tcW w:w="3042" w:type="dxa"/>
          </w:tcPr>
          <w:p w14:paraId="633A061C" w14:textId="3809AE2F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9" w:type="dxa"/>
            <w:noWrap/>
            <w:vAlign w:val="center"/>
          </w:tcPr>
          <w:p w14:paraId="44093D28" w14:textId="4F6C7921" w:rsidR="002A21EF" w:rsidRPr="002A21EF" w:rsidRDefault="000975CF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317C1155" w14:textId="1F50E478" w:rsidR="002A21EF" w:rsidRPr="002A21EF" w:rsidRDefault="000975C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15,</w:t>
            </w:r>
            <w:r w:rsidR="007626D8">
              <w:rPr>
                <w:rFonts w:ascii="Cordia New" w:hAnsi="Cordia New" w:cs="Cordia New"/>
                <w:sz w:val="24"/>
                <w:szCs w:val="24"/>
              </w:rPr>
              <w:t>5</w:t>
            </w:r>
            <w:r>
              <w:rPr>
                <w:rFonts w:ascii="Cordia New" w:hAnsi="Cordia New" w:cs="Cordia New"/>
                <w:sz w:val="24"/>
                <w:szCs w:val="24"/>
              </w:rPr>
              <w:t>17</w:t>
            </w:r>
          </w:p>
        </w:tc>
        <w:tc>
          <w:tcPr>
            <w:tcW w:w="1026" w:type="dxa"/>
            <w:noWrap/>
            <w:vAlign w:val="center"/>
          </w:tcPr>
          <w:p w14:paraId="7FB1AFA2" w14:textId="5E147B44" w:rsidR="002A21EF" w:rsidRPr="002A21EF" w:rsidRDefault="007626D8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center"/>
          </w:tcPr>
          <w:p w14:paraId="5EABDE2C" w14:textId="33F7D26D" w:rsidR="002A21EF" w:rsidRPr="002A21EF" w:rsidRDefault="004200C3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15,517</w:t>
            </w:r>
          </w:p>
        </w:tc>
        <w:tc>
          <w:tcPr>
            <w:tcW w:w="1206" w:type="dxa"/>
            <w:noWrap/>
            <w:vAlign w:val="center"/>
          </w:tcPr>
          <w:p w14:paraId="027735CC" w14:textId="31C549C4" w:rsidR="002A21EF" w:rsidRPr="002A21EF" w:rsidRDefault="004200C3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 xml:space="preserve">5.25 </w:t>
            </w:r>
            <w:r w:rsidR="0071415F">
              <w:rPr>
                <w:rFonts w:ascii="Cordia New" w:hAnsi="Cordia New" w:cs="Cordia New"/>
                <w:sz w:val="24"/>
                <w:szCs w:val="24"/>
              </w:rPr>
              <w:t>-</w:t>
            </w:r>
            <w:r>
              <w:rPr>
                <w:rFonts w:ascii="Cordia New" w:hAnsi="Cordia New" w:cs="Cordia New"/>
                <w:sz w:val="24"/>
                <w:szCs w:val="24"/>
              </w:rPr>
              <w:t xml:space="preserve"> 6.90</w:t>
            </w:r>
          </w:p>
        </w:tc>
      </w:tr>
      <w:tr w:rsidR="002A21EF" w:rsidRPr="002A21EF" w14:paraId="611980AF" w14:textId="77777777" w:rsidTr="002A21EF">
        <w:trPr>
          <w:cantSplit/>
          <w:trHeight w:val="286"/>
        </w:trPr>
        <w:tc>
          <w:tcPr>
            <w:tcW w:w="3042" w:type="dxa"/>
            <w:vAlign w:val="center"/>
          </w:tcPr>
          <w:p w14:paraId="772B9855" w14:textId="566622F4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เงินกู้ยืมระยะยาวจากบุคคลที่เกี่ยวข้อง</w:t>
            </w:r>
            <w:r w:rsidR="00F3429C">
              <w:rPr>
                <w:rFonts w:ascii="Cordia New" w:hAnsi="Cordia New" w:cs="Cordia New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1089" w:type="dxa"/>
            <w:noWrap/>
            <w:vAlign w:val="center"/>
          </w:tcPr>
          <w:p w14:paraId="5E7FD9F5" w14:textId="54AAC61A" w:rsidR="002A21EF" w:rsidRPr="002A21EF" w:rsidRDefault="000975C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44,855</w:t>
            </w:r>
          </w:p>
        </w:tc>
        <w:tc>
          <w:tcPr>
            <w:tcW w:w="1116" w:type="dxa"/>
            <w:vAlign w:val="center"/>
          </w:tcPr>
          <w:p w14:paraId="69D96730" w14:textId="7D599D4A" w:rsidR="002A21EF" w:rsidRPr="002A21EF" w:rsidRDefault="007626D8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26" w:type="dxa"/>
            <w:noWrap/>
            <w:vAlign w:val="center"/>
          </w:tcPr>
          <w:p w14:paraId="54589ED0" w14:textId="52C9BE56" w:rsidR="002A21EF" w:rsidRPr="002A21EF" w:rsidRDefault="007626D8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center"/>
          </w:tcPr>
          <w:p w14:paraId="66D16D7F" w14:textId="0759F314" w:rsidR="002A21EF" w:rsidRPr="002A21EF" w:rsidRDefault="004200C3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44,855</w:t>
            </w:r>
          </w:p>
        </w:tc>
        <w:tc>
          <w:tcPr>
            <w:tcW w:w="1206" w:type="dxa"/>
            <w:noWrap/>
            <w:vAlign w:val="center"/>
          </w:tcPr>
          <w:p w14:paraId="0B629C79" w14:textId="6F1F63BE" w:rsidR="002A21EF" w:rsidRPr="002A21EF" w:rsidRDefault="004200C3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 xml:space="preserve">MLR </w:t>
            </w:r>
            <w:r w:rsidR="0071415F">
              <w:rPr>
                <w:rFonts w:ascii="Cordia New" w:hAnsi="Cordia New" w:cs="Cordia New"/>
                <w:sz w:val="24"/>
                <w:szCs w:val="24"/>
              </w:rPr>
              <w:t>-</w:t>
            </w:r>
            <w:r>
              <w:rPr>
                <w:rFonts w:ascii="Cordia New" w:hAnsi="Cordia New" w:cs="Cordia New"/>
                <w:sz w:val="24"/>
                <w:szCs w:val="24"/>
              </w:rPr>
              <w:t xml:space="preserve"> 0.25</w:t>
            </w:r>
          </w:p>
        </w:tc>
      </w:tr>
      <w:tr w:rsidR="002A21EF" w:rsidRPr="002A21EF" w14:paraId="3FDC4B48" w14:textId="77777777" w:rsidTr="002A21EF">
        <w:trPr>
          <w:cantSplit/>
          <w:trHeight w:val="286"/>
        </w:trPr>
        <w:tc>
          <w:tcPr>
            <w:tcW w:w="3042" w:type="dxa"/>
            <w:vAlign w:val="center"/>
          </w:tcPr>
          <w:p w14:paraId="2A6A924A" w14:textId="16D926AC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089" w:type="dxa"/>
            <w:noWrap/>
            <w:vAlign w:val="center"/>
          </w:tcPr>
          <w:p w14:paraId="557AFD1E" w14:textId="6C9E41E7" w:rsidR="002A21EF" w:rsidRPr="002A21EF" w:rsidRDefault="000975C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139,578</w:t>
            </w:r>
          </w:p>
        </w:tc>
        <w:tc>
          <w:tcPr>
            <w:tcW w:w="1116" w:type="dxa"/>
            <w:vAlign w:val="center"/>
          </w:tcPr>
          <w:p w14:paraId="6A4D58BD" w14:textId="71F42DF2" w:rsidR="002A21EF" w:rsidRPr="002A21EF" w:rsidRDefault="007626D8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26" w:type="dxa"/>
            <w:noWrap/>
            <w:vAlign w:val="center"/>
          </w:tcPr>
          <w:p w14:paraId="345239A1" w14:textId="2097D2E5" w:rsidR="002A21EF" w:rsidRPr="002A21EF" w:rsidRDefault="007626D8" w:rsidP="0027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center"/>
          </w:tcPr>
          <w:p w14:paraId="5179AFB4" w14:textId="1E080826" w:rsidR="002A21EF" w:rsidRPr="002A21EF" w:rsidRDefault="004200C3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139,578</w:t>
            </w:r>
          </w:p>
        </w:tc>
        <w:tc>
          <w:tcPr>
            <w:tcW w:w="1206" w:type="dxa"/>
            <w:noWrap/>
            <w:vAlign w:val="center"/>
          </w:tcPr>
          <w:p w14:paraId="44565A8A" w14:textId="6A11B03A" w:rsidR="002A21EF" w:rsidRPr="002A21EF" w:rsidRDefault="004200C3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 xml:space="preserve">MLR </w:t>
            </w:r>
            <w:r w:rsidR="0071415F">
              <w:rPr>
                <w:rFonts w:ascii="Cordia New" w:hAnsi="Cordia New" w:cs="Cordia New"/>
                <w:sz w:val="24"/>
                <w:szCs w:val="24"/>
              </w:rPr>
              <w:t>-</w:t>
            </w:r>
            <w:r>
              <w:rPr>
                <w:rFonts w:ascii="Cordia New" w:hAnsi="Cordia New" w:cs="Cordia New"/>
                <w:sz w:val="24"/>
                <w:szCs w:val="24"/>
              </w:rPr>
              <w:t xml:space="preserve"> 0.25</w:t>
            </w:r>
          </w:p>
        </w:tc>
      </w:tr>
    </w:tbl>
    <w:p w14:paraId="2B886692" w14:textId="77777777" w:rsidR="009B399F" w:rsidRPr="00616E3E" w:rsidRDefault="009B399F">
      <w:pPr>
        <w:rPr>
          <w:rFonts w:ascii="Cordia New" w:hAnsi="Cordia New" w:cs="Cordia New"/>
          <w:sz w:val="26"/>
          <w:szCs w:val="26"/>
        </w:rPr>
      </w:pPr>
    </w:p>
    <w:p w14:paraId="01316E93" w14:textId="52C8E389" w:rsidR="002A21EF" w:rsidRDefault="002A21EF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17E75FBE" w14:textId="77777777" w:rsidR="002A21EF" w:rsidRPr="00616E3E" w:rsidRDefault="002A21EF" w:rsidP="002A2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="Cordia New" w:hAnsi="Cordia New" w:cs="Cordia New"/>
          <w:sz w:val="26"/>
          <w:szCs w:val="26"/>
        </w:rPr>
      </w:pPr>
    </w:p>
    <w:tbl>
      <w:tblPr>
        <w:tblW w:w="854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042"/>
        <w:gridCol w:w="1089"/>
        <w:gridCol w:w="1116"/>
        <w:gridCol w:w="1026"/>
        <w:gridCol w:w="1062"/>
        <w:gridCol w:w="1206"/>
      </w:tblGrid>
      <w:tr w:rsidR="002A21EF" w:rsidRPr="002A21EF" w14:paraId="6A8DE650" w14:textId="77777777">
        <w:trPr>
          <w:cantSplit/>
          <w:trHeight w:val="286"/>
        </w:trPr>
        <w:tc>
          <w:tcPr>
            <w:tcW w:w="3042" w:type="dxa"/>
          </w:tcPr>
          <w:p w14:paraId="2250B665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(หน่วย : พันบาท)</w:t>
            </w:r>
          </w:p>
        </w:tc>
        <w:tc>
          <w:tcPr>
            <w:tcW w:w="5499" w:type="dxa"/>
            <w:gridSpan w:val="5"/>
            <w:noWrap/>
            <w:vAlign w:val="bottom"/>
          </w:tcPr>
          <w:p w14:paraId="0D720747" w14:textId="77777777" w:rsidR="002A21EF" w:rsidRPr="002A21EF" w:rsidRDefault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21EF" w:rsidRPr="002A21EF" w14:paraId="30B079E6" w14:textId="77777777">
        <w:trPr>
          <w:cantSplit/>
          <w:trHeight w:val="286"/>
        </w:trPr>
        <w:tc>
          <w:tcPr>
            <w:tcW w:w="3042" w:type="dxa"/>
            <w:vAlign w:val="bottom"/>
          </w:tcPr>
          <w:p w14:paraId="60C97BC1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5499" w:type="dxa"/>
            <w:gridSpan w:val="5"/>
            <w:noWrap/>
            <w:vAlign w:val="bottom"/>
          </w:tcPr>
          <w:p w14:paraId="2C9D7C26" w14:textId="77777777" w:rsidR="002A21EF" w:rsidRPr="002A21EF" w:rsidRDefault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2567</w:t>
            </w:r>
          </w:p>
        </w:tc>
      </w:tr>
      <w:tr w:rsidR="002A21EF" w:rsidRPr="002A21EF" w14:paraId="2F5D3F81" w14:textId="77777777">
        <w:trPr>
          <w:cantSplit/>
          <w:trHeight w:val="286"/>
        </w:trPr>
        <w:tc>
          <w:tcPr>
            <w:tcW w:w="3042" w:type="dxa"/>
            <w:vAlign w:val="bottom"/>
          </w:tcPr>
          <w:p w14:paraId="7D4139F4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9" w:type="dxa"/>
            <w:noWrap/>
            <w:vAlign w:val="bottom"/>
          </w:tcPr>
          <w:p w14:paraId="4A5937D5" w14:textId="77777777" w:rsidR="002A21EF" w:rsidRPr="002A21EF" w:rsidRDefault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116" w:type="dxa"/>
            <w:vAlign w:val="bottom"/>
          </w:tcPr>
          <w:p w14:paraId="5BBFB953" w14:textId="77777777" w:rsidR="002A21EF" w:rsidRPr="002A21EF" w:rsidRDefault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มีอัตราดอกเบี้ย</w:t>
            </w:r>
          </w:p>
          <w:p w14:paraId="653581E9" w14:textId="77777777" w:rsidR="002A21EF" w:rsidRPr="002A21EF" w:rsidRDefault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026" w:type="dxa"/>
            <w:noWrap/>
            <w:vAlign w:val="bottom"/>
          </w:tcPr>
          <w:p w14:paraId="50C5C2E7" w14:textId="77777777" w:rsidR="002A21EF" w:rsidRPr="002A21EF" w:rsidRDefault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062" w:type="dxa"/>
            <w:noWrap/>
            <w:vAlign w:val="bottom"/>
          </w:tcPr>
          <w:p w14:paraId="4DD2EA0A" w14:textId="77777777" w:rsidR="002A21EF" w:rsidRPr="002A21EF" w:rsidRDefault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noWrap/>
            <w:vAlign w:val="bottom"/>
          </w:tcPr>
          <w:p w14:paraId="2F695E78" w14:textId="77777777" w:rsidR="002A21EF" w:rsidRPr="002A21EF" w:rsidRDefault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อัตราดอกเบี้ย</w:t>
            </w:r>
          </w:p>
          <w:p w14:paraId="7859FD74" w14:textId="77777777" w:rsidR="002A21EF" w:rsidRPr="002A21EF" w:rsidRDefault="002A2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(ร้อยละต่อปี)</w:t>
            </w:r>
          </w:p>
        </w:tc>
      </w:tr>
      <w:tr w:rsidR="002A21EF" w:rsidRPr="002A21EF" w14:paraId="723F89ED" w14:textId="77777777">
        <w:trPr>
          <w:cantSplit/>
          <w:trHeight w:val="286"/>
        </w:trPr>
        <w:tc>
          <w:tcPr>
            <w:tcW w:w="3042" w:type="dxa"/>
            <w:vAlign w:val="bottom"/>
          </w:tcPr>
          <w:p w14:paraId="275A1527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9" w:type="dxa"/>
            <w:noWrap/>
            <w:vAlign w:val="bottom"/>
          </w:tcPr>
          <w:p w14:paraId="45EA321D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915E2C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6" w:type="dxa"/>
            <w:noWrap/>
            <w:vAlign w:val="bottom"/>
          </w:tcPr>
          <w:p w14:paraId="17D69D72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1F62E1A1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06" w:type="dxa"/>
            <w:noWrap/>
            <w:vAlign w:val="bottom"/>
          </w:tcPr>
          <w:p w14:paraId="2F768E58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2A21EF" w:rsidRPr="002A21EF" w14:paraId="21868FDC" w14:textId="77777777">
        <w:trPr>
          <w:cantSplit/>
          <w:trHeight w:val="286"/>
        </w:trPr>
        <w:tc>
          <w:tcPr>
            <w:tcW w:w="3042" w:type="dxa"/>
          </w:tcPr>
          <w:p w14:paraId="0A9B3FA3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A21E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9" w:type="dxa"/>
            <w:noWrap/>
            <w:vAlign w:val="bottom"/>
          </w:tcPr>
          <w:p w14:paraId="00E5117B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EDC572D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27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6" w:type="dxa"/>
            <w:noWrap/>
            <w:vAlign w:val="bottom"/>
          </w:tcPr>
          <w:p w14:paraId="16093BBC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7B4546FA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06" w:type="dxa"/>
            <w:noWrap/>
            <w:vAlign w:val="bottom"/>
          </w:tcPr>
          <w:p w14:paraId="2BC0E10E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2A21EF" w:rsidRPr="002A21EF" w14:paraId="1791A3C3" w14:textId="77777777">
        <w:trPr>
          <w:cantSplit/>
          <w:trHeight w:val="286"/>
        </w:trPr>
        <w:tc>
          <w:tcPr>
            <w:tcW w:w="3042" w:type="dxa"/>
          </w:tcPr>
          <w:p w14:paraId="4249A01F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9" w:type="dxa"/>
            <w:noWrap/>
            <w:vAlign w:val="center"/>
          </w:tcPr>
          <w:p w14:paraId="1D909DC1" w14:textId="567C0A91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76,7</w:t>
            </w:r>
            <w:r w:rsidR="004964B8">
              <w:rPr>
                <w:rFonts w:ascii="Cordia New" w:hAnsi="Cordia New" w:cs="Cordia New"/>
                <w:sz w:val="24"/>
                <w:szCs w:val="24"/>
              </w:rPr>
              <w:t>30</w:t>
            </w:r>
          </w:p>
        </w:tc>
        <w:tc>
          <w:tcPr>
            <w:tcW w:w="1116" w:type="dxa"/>
            <w:vAlign w:val="center"/>
          </w:tcPr>
          <w:p w14:paraId="5000BC72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26" w:type="dxa"/>
            <w:noWrap/>
            <w:vAlign w:val="center"/>
          </w:tcPr>
          <w:p w14:paraId="474A3841" w14:textId="42352AD5" w:rsidR="002A21EF" w:rsidRPr="002A21EF" w:rsidRDefault="004964B8" w:rsidP="00582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66</w:t>
            </w:r>
          </w:p>
        </w:tc>
        <w:tc>
          <w:tcPr>
            <w:tcW w:w="1062" w:type="dxa"/>
            <w:noWrap/>
            <w:vAlign w:val="center"/>
          </w:tcPr>
          <w:p w14:paraId="055D0376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76,796</w:t>
            </w:r>
          </w:p>
        </w:tc>
        <w:tc>
          <w:tcPr>
            <w:tcW w:w="1206" w:type="dxa"/>
            <w:noWrap/>
            <w:vAlign w:val="center"/>
          </w:tcPr>
          <w:p w14:paraId="5C5A8448" w14:textId="0BCC8292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0.1</w:t>
            </w:r>
            <w:r w:rsidR="00582879">
              <w:rPr>
                <w:rFonts w:ascii="Cordia New" w:hAnsi="Cordia New" w:cs="Cordia New"/>
                <w:sz w:val="24"/>
                <w:szCs w:val="24"/>
              </w:rPr>
              <w:t>3</w:t>
            </w:r>
            <w:r w:rsidRPr="002A21EF">
              <w:rPr>
                <w:rFonts w:ascii="Cordia New" w:hAnsi="Cordia New" w:cs="Cordia New"/>
                <w:sz w:val="24"/>
                <w:szCs w:val="24"/>
              </w:rPr>
              <w:t xml:space="preserve"> - 0.30</w:t>
            </w:r>
          </w:p>
        </w:tc>
      </w:tr>
      <w:tr w:rsidR="002A21EF" w:rsidRPr="002A21EF" w14:paraId="15E66341" w14:textId="77777777">
        <w:trPr>
          <w:cantSplit/>
          <w:trHeight w:val="286"/>
        </w:trPr>
        <w:tc>
          <w:tcPr>
            <w:tcW w:w="3042" w:type="dxa"/>
          </w:tcPr>
          <w:p w14:paraId="49442F01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89" w:type="dxa"/>
            <w:noWrap/>
            <w:vAlign w:val="center"/>
          </w:tcPr>
          <w:p w14:paraId="57CC17EC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4BBE9B6A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5,026</w:t>
            </w:r>
          </w:p>
        </w:tc>
        <w:tc>
          <w:tcPr>
            <w:tcW w:w="1026" w:type="dxa"/>
            <w:noWrap/>
            <w:vAlign w:val="center"/>
          </w:tcPr>
          <w:p w14:paraId="6A5D13D0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center"/>
          </w:tcPr>
          <w:p w14:paraId="0FCDF865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5,026</w:t>
            </w:r>
          </w:p>
        </w:tc>
        <w:tc>
          <w:tcPr>
            <w:tcW w:w="1206" w:type="dxa"/>
            <w:noWrap/>
            <w:vAlign w:val="center"/>
          </w:tcPr>
          <w:p w14:paraId="6BBEE865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5.00 - 26.62</w:t>
            </w:r>
          </w:p>
        </w:tc>
      </w:tr>
      <w:tr w:rsidR="002A21EF" w:rsidRPr="002A21EF" w14:paraId="7675C764" w14:textId="77777777">
        <w:trPr>
          <w:cantSplit/>
          <w:trHeight w:val="286"/>
        </w:trPr>
        <w:tc>
          <w:tcPr>
            <w:tcW w:w="3042" w:type="dxa"/>
          </w:tcPr>
          <w:p w14:paraId="427A7221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89" w:type="dxa"/>
            <w:noWrap/>
            <w:vAlign w:val="center"/>
          </w:tcPr>
          <w:p w14:paraId="6E793AB2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3BCDAF48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26" w:type="dxa"/>
            <w:noWrap/>
            <w:vAlign w:val="center"/>
          </w:tcPr>
          <w:p w14:paraId="5CCA374B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121,976</w:t>
            </w:r>
          </w:p>
        </w:tc>
        <w:tc>
          <w:tcPr>
            <w:tcW w:w="1062" w:type="dxa"/>
            <w:noWrap/>
            <w:vAlign w:val="center"/>
          </w:tcPr>
          <w:p w14:paraId="54B825CA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121,976</w:t>
            </w:r>
          </w:p>
        </w:tc>
        <w:tc>
          <w:tcPr>
            <w:tcW w:w="1206" w:type="dxa"/>
            <w:noWrap/>
            <w:vAlign w:val="center"/>
          </w:tcPr>
          <w:p w14:paraId="378EA5A7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0.15</w:t>
            </w:r>
          </w:p>
        </w:tc>
      </w:tr>
      <w:tr w:rsidR="002A21EF" w:rsidRPr="002A21EF" w14:paraId="33638D5C" w14:textId="77777777">
        <w:trPr>
          <w:cantSplit/>
          <w:trHeight w:val="286"/>
        </w:trPr>
        <w:tc>
          <w:tcPr>
            <w:tcW w:w="3042" w:type="dxa"/>
          </w:tcPr>
          <w:p w14:paraId="1F6F2B5C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089" w:type="dxa"/>
            <w:noWrap/>
            <w:vAlign w:val="bottom"/>
          </w:tcPr>
          <w:p w14:paraId="06DF2EC9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B1277A3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6" w:type="dxa"/>
            <w:noWrap/>
            <w:vAlign w:val="bottom"/>
          </w:tcPr>
          <w:p w14:paraId="4E847EE8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4C056A30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06" w:type="dxa"/>
            <w:noWrap/>
            <w:vAlign w:val="bottom"/>
          </w:tcPr>
          <w:p w14:paraId="06C7A076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2A21EF" w:rsidRPr="002A21EF" w14:paraId="279FA286" w14:textId="77777777">
        <w:trPr>
          <w:cantSplit/>
          <w:trHeight w:val="286"/>
        </w:trPr>
        <w:tc>
          <w:tcPr>
            <w:tcW w:w="3042" w:type="dxa"/>
          </w:tcPr>
          <w:p w14:paraId="0D32C8A2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89" w:type="dxa"/>
            <w:noWrap/>
            <w:vAlign w:val="bottom"/>
          </w:tcPr>
          <w:p w14:paraId="7047A9E4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84D9521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6" w:type="dxa"/>
            <w:noWrap/>
            <w:vAlign w:val="bottom"/>
          </w:tcPr>
          <w:p w14:paraId="235ECBDC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6BF8B98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06" w:type="dxa"/>
            <w:noWrap/>
            <w:vAlign w:val="bottom"/>
          </w:tcPr>
          <w:p w14:paraId="7D5B036F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2A21EF" w:rsidRPr="002A21EF" w14:paraId="42FEAF16" w14:textId="77777777">
        <w:trPr>
          <w:cantSplit/>
          <w:trHeight w:val="286"/>
        </w:trPr>
        <w:tc>
          <w:tcPr>
            <w:tcW w:w="3042" w:type="dxa"/>
            <w:vAlign w:val="center"/>
          </w:tcPr>
          <w:p w14:paraId="322AC96B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9" w:type="dxa"/>
            <w:noWrap/>
            <w:vAlign w:val="center"/>
          </w:tcPr>
          <w:p w14:paraId="2E7DE670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2EFE24FD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5,205</w:t>
            </w:r>
          </w:p>
        </w:tc>
        <w:tc>
          <w:tcPr>
            <w:tcW w:w="1026" w:type="dxa"/>
            <w:noWrap/>
            <w:vAlign w:val="center"/>
          </w:tcPr>
          <w:p w14:paraId="66DDD0A1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center"/>
          </w:tcPr>
          <w:p w14:paraId="66999EB5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5,205</w:t>
            </w:r>
          </w:p>
        </w:tc>
        <w:tc>
          <w:tcPr>
            <w:tcW w:w="1206" w:type="dxa"/>
            <w:noWrap/>
            <w:vAlign w:val="center"/>
          </w:tcPr>
          <w:p w14:paraId="2E6A6703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4.60</w:t>
            </w:r>
          </w:p>
        </w:tc>
      </w:tr>
      <w:tr w:rsidR="002A21EF" w:rsidRPr="002A21EF" w14:paraId="6F5E0100" w14:textId="77777777">
        <w:trPr>
          <w:cantSplit/>
          <w:trHeight w:val="286"/>
        </w:trPr>
        <w:tc>
          <w:tcPr>
            <w:tcW w:w="3042" w:type="dxa"/>
          </w:tcPr>
          <w:p w14:paraId="3F8FC665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เงินกู้ยืมระยะสั้นจากบุคคลอื่น</w:t>
            </w:r>
          </w:p>
        </w:tc>
        <w:tc>
          <w:tcPr>
            <w:tcW w:w="1089" w:type="dxa"/>
            <w:noWrap/>
            <w:vAlign w:val="center"/>
          </w:tcPr>
          <w:p w14:paraId="09BADDA5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60D5CB52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50,000</w:t>
            </w:r>
          </w:p>
        </w:tc>
        <w:tc>
          <w:tcPr>
            <w:tcW w:w="1026" w:type="dxa"/>
            <w:noWrap/>
            <w:vAlign w:val="center"/>
          </w:tcPr>
          <w:p w14:paraId="04E5F477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center"/>
          </w:tcPr>
          <w:p w14:paraId="04E02D62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50,000</w:t>
            </w:r>
          </w:p>
        </w:tc>
        <w:tc>
          <w:tcPr>
            <w:tcW w:w="1206" w:type="dxa"/>
            <w:noWrap/>
            <w:vAlign w:val="center"/>
          </w:tcPr>
          <w:p w14:paraId="2739CC43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14.00</w:t>
            </w:r>
          </w:p>
        </w:tc>
      </w:tr>
      <w:tr w:rsidR="002A21EF" w:rsidRPr="002A21EF" w14:paraId="75C72B3D" w14:textId="77777777">
        <w:trPr>
          <w:cantSplit/>
          <w:trHeight w:val="286"/>
        </w:trPr>
        <w:tc>
          <w:tcPr>
            <w:tcW w:w="3042" w:type="dxa"/>
          </w:tcPr>
          <w:p w14:paraId="045954F7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เงินกู้ยืมระยะสั้นและดอกเบี้ยค้างจ่าย</w:t>
            </w:r>
            <w:r w:rsidRPr="002A21EF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9" w:type="dxa"/>
            <w:noWrap/>
            <w:vAlign w:val="center"/>
          </w:tcPr>
          <w:p w14:paraId="721D33DC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655B7E99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6" w:type="dxa"/>
            <w:noWrap/>
            <w:vAlign w:val="center"/>
          </w:tcPr>
          <w:p w14:paraId="0214A135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center"/>
          </w:tcPr>
          <w:p w14:paraId="6C7917C3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06" w:type="dxa"/>
            <w:noWrap/>
            <w:vAlign w:val="center"/>
          </w:tcPr>
          <w:p w14:paraId="7C9185CE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2A21EF" w:rsidRPr="002A21EF" w14:paraId="7CD7A75B" w14:textId="77777777">
        <w:trPr>
          <w:cantSplit/>
          <w:trHeight w:val="286"/>
        </w:trPr>
        <w:tc>
          <w:tcPr>
            <w:tcW w:w="3042" w:type="dxa"/>
          </w:tcPr>
          <w:p w14:paraId="74D2C9A7" w14:textId="04FA2B57" w:rsidR="002A21EF" w:rsidRPr="002A21EF" w:rsidRDefault="002A21EF" w:rsidP="0087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firstLine="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- </w:t>
            </w:r>
            <w:r w:rsidRPr="002A21EF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บุคคลและบริษัทที่เกี่ยวข้อง</w:t>
            </w:r>
            <w:r w:rsidR="00F3429C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กัน</w:t>
            </w:r>
          </w:p>
        </w:tc>
        <w:tc>
          <w:tcPr>
            <w:tcW w:w="1089" w:type="dxa"/>
            <w:noWrap/>
            <w:vAlign w:val="center"/>
          </w:tcPr>
          <w:p w14:paraId="558F0DAB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6C0C38A7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37,915</w:t>
            </w:r>
          </w:p>
        </w:tc>
        <w:tc>
          <w:tcPr>
            <w:tcW w:w="1026" w:type="dxa"/>
            <w:noWrap/>
            <w:vAlign w:val="center"/>
          </w:tcPr>
          <w:p w14:paraId="2BE64F36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center"/>
          </w:tcPr>
          <w:p w14:paraId="3D799DDD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37,915</w:t>
            </w:r>
          </w:p>
        </w:tc>
        <w:tc>
          <w:tcPr>
            <w:tcW w:w="1206" w:type="dxa"/>
            <w:noWrap/>
            <w:vAlign w:val="center"/>
          </w:tcPr>
          <w:p w14:paraId="7DA9F98E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5.00 - 6.00</w:t>
            </w:r>
          </w:p>
        </w:tc>
      </w:tr>
      <w:tr w:rsidR="002A21EF" w:rsidRPr="002A21EF" w14:paraId="587DAA66" w14:textId="77777777">
        <w:trPr>
          <w:cantSplit/>
          <w:trHeight w:val="286"/>
        </w:trPr>
        <w:tc>
          <w:tcPr>
            <w:tcW w:w="3042" w:type="dxa"/>
          </w:tcPr>
          <w:p w14:paraId="783C481D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9" w:type="dxa"/>
            <w:noWrap/>
            <w:vAlign w:val="center"/>
          </w:tcPr>
          <w:p w14:paraId="3BA77CB1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23676B65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19,296</w:t>
            </w:r>
          </w:p>
        </w:tc>
        <w:tc>
          <w:tcPr>
            <w:tcW w:w="1026" w:type="dxa"/>
            <w:noWrap/>
            <w:vAlign w:val="center"/>
          </w:tcPr>
          <w:p w14:paraId="518FB40B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center"/>
          </w:tcPr>
          <w:p w14:paraId="10FAE63C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19,296</w:t>
            </w:r>
          </w:p>
        </w:tc>
        <w:tc>
          <w:tcPr>
            <w:tcW w:w="1206" w:type="dxa"/>
            <w:noWrap/>
            <w:vAlign w:val="center"/>
          </w:tcPr>
          <w:p w14:paraId="045F5648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4.50 - 6.90</w:t>
            </w:r>
          </w:p>
        </w:tc>
      </w:tr>
      <w:tr w:rsidR="002A21EF" w:rsidRPr="002A21EF" w14:paraId="3C123362" w14:textId="77777777">
        <w:trPr>
          <w:cantSplit/>
          <w:trHeight w:val="286"/>
        </w:trPr>
        <w:tc>
          <w:tcPr>
            <w:tcW w:w="3042" w:type="dxa"/>
            <w:vAlign w:val="center"/>
          </w:tcPr>
          <w:p w14:paraId="67FEE544" w14:textId="4EA22981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เงินกู้ยืมระยะยาวจากบุคคลที่เกี่ยวข้อง</w:t>
            </w:r>
            <w:r w:rsidR="00F3429C">
              <w:rPr>
                <w:rFonts w:ascii="Cordia New" w:hAnsi="Cordia New" w:cs="Cordia New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1089" w:type="dxa"/>
            <w:noWrap/>
            <w:vAlign w:val="center"/>
          </w:tcPr>
          <w:p w14:paraId="38AE5638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56,819</w:t>
            </w:r>
          </w:p>
        </w:tc>
        <w:tc>
          <w:tcPr>
            <w:tcW w:w="1116" w:type="dxa"/>
            <w:vAlign w:val="center"/>
          </w:tcPr>
          <w:p w14:paraId="132E6722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26" w:type="dxa"/>
            <w:noWrap/>
            <w:vAlign w:val="center"/>
          </w:tcPr>
          <w:p w14:paraId="76372D15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center"/>
          </w:tcPr>
          <w:p w14:paraId="3DC98580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56,819</w:t>
            </w:r>
          </w:p>
        </w:tc>
        <w:tc>
          <w:tcPr>
            <w:tcW w:w="1206" w:type="dxa"/>
            <w:noWrap/>
            <w:vAlign w:val="center"/>
          </w:tcPr>
          <w:p w14:paraId="7713578A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MLR - 0.25</w:t>
            </w:r>
          </w:p>
        </w:tc>
      </w:tr>
      <w:tr w:rsidR="002A21EF" w:rsidRPr="002A21EF" w14:paraId="6A4A514C" w14:textId="77777777">
        <w:trPr>
          <w:cantSplit/>
          <w:trHeight w:val="286"/>
        </w:trPr>
        <w:tc>
          <w:tcPr>
            <w:tcW w:w="3042" w:type="dxa"/>
            <w:vAlign w:val="center"/>
          </w:tcPr>
          <w:p w14:paraId="2149FFF5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1089" w:type="dxa"/>
            <w:noWrap/>
            <w:vAlign w:val="center"/>
          </w:tcPr>
          <w:p w14:paraId="2EED2D2D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182,478</w:t>
            </w:r>
          </w:p>
        </w:tc>
        <w:tc>
          <w:tcPr>
            <w:tcW w:w="1116" w:type="dxa"/>
            <w:vAlign w:val="center"/>
          </w:tcPr>
          <w:p w14:paraId="5BEAE2A6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26" w:type="dxa"/>
            <w:noWrap/>
            <w:vAlign w:val="center"/>
          </w:tcPr>
          <w:p w14:paraId="5D05E932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center"/>
          </w:tcPr>
          <w:p w14:paraId="46D01CC6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182,478</w:t>
            </w:r>
          </w:p>
        </w:tc>
        <w:tc>
          <w:tcPr>
            <w:tcW w:w="1206" w:type="dxa"/>
            <w:noWrap/>
            <w:vAlign w:val="center"/>
          </w:tcPr>
          <w:p w14:paraId="38ECAA34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MLR - 0.25</w:t>
            </w:r>
          </w:p>
        </w:tc>
      </w:tr>
      <w:tr w:rsidR="002A21EF" w:rsidRPr="002A21EF" w14:paraId="7CBB1FBC" w14:textId="77777777">
        <w:trPr>
          <w:cantSplit/>
          <w:trHeight w:val="286"/>
        </w:trPr>
        <w:tc>
          <w:tcPr>
            <w:tcW w:w="3042" w:type="dxa"/>
            <w:vAlign w:val="center"/>
          </w:tcPr>
          <w:p w14:paraId="401DCA98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hanging="17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  <w:cs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1089" w:type="dxa"/>
            <w:noWrap/>
            <w:vAlign w:val="bottom"/>
          </w:tcPr>
          <w:p w14:paraId="51F1F7F8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4AC2BB43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3,905</w:t>
            </w:r>
          </w:p>
        </w:tc>
        <w:tc>
          <w:tcPr>
            <w:tcW w:w="1026" w:type="dxa"/>
            <w:noWrap/>
            <w:vAlign w:val="bottom"/>
          </w:tcPr>
          <w:p w14:paraId="2B96CED6" w14:textId="77777777" w:rsidR="002A21EF" w:rsidRPr="002A21EF" w:rsidRDefault="002A21EF" w:rsidP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5389A4E2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80" w:lineRule="exact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3,905</w:t>
            </w:r>
          </w:p>
        </w:tc>
        <w:tc>
          <w:tcPr>
            <w:tcW w:w="1206" w:type="dxa"/>
            <w:noWrap/>
            <w:vAlign w:val="bottom"/>
          </w:tcPr>
          <w:p w14:paraId="62875455" w14:textId="77777777" w:rsidR="002A21EF" w:rsidRPr="002A21EF" w:rsidRDefault="002A2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2A21EF">
              <w:rPr>
                <w:rFonts w:ascii="Cordia New" w:hAnsi="Cordia New" w:cs="Cordia New"/>
                <w:sz w:val="24"/>
                <w:szCs w:val="24"/>
              </w:rPr>
              <w:t>5.00, 15.00</w:t>
            </w:r>
          </w:p>
        </w:tc>
      </w:tr>
    </w:tbl>
    <w:p w14:paraId="18B4067A" w14:textId="77777777" w:rsidR="00452B0F" w:rsidRPr="00616E3E" w:rsidRDefault="00452B0F">
      <w:pPr>
        <w:rPr>
          <w:rFonts w:ascii="Cordia New" w:hAnsi="Cordia New" w:cs="Cordia New"/>
          <w:sz w:val="26"/>
          <w:szCs w:val="26"/>
        </w:rPr>
      </w:pPr>
    </w:p>
    <w:p w14:paraId="52737C8D" w14:textId="77777777" w:rsidR="00CB455C" w:rsidRPr="00616E3E" w:rsidRDefault="00CB455C" w:rsidP="002A21E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616E3E">
        <w:rPr>
          <w:rFonts w:ascii="Cordia New" w:hAnsi="Cordia New" w:cs="Cordia New"/>
          <w:b/>
          <w:bCs/>
          <w:sz w:val="26"/>
          <w:szCs w:val="26"/>
          <w:cs/>
        </w:rPr>
        <w:t>การจัดการความเสี่ยงในส่วนของทุน</w:t>
      </w:r>
    </w:p>
    <w:p w14:paraId="082D5E23" w14:textId="77777777" w:rsidR="002A21EF" w:rsidRDefault="002A21EF" w:rsidP="002A2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94D6702" w14:textId="1D7E0FB5" w:rsidR="00DD1536" w:rsidRPr="00616E3E" w:rsidRDefault="00CB455C" w:rsidP="002A2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  <w:lang w:val="en-GB"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 เพื่อดำรงไว้ซึ่งโครงสร้างของทุนที่เหมาะสม ในการดำรงไว้หรือปรับโครงสร้างของทุน บริษัทอาจออกหุ้นใหม่หรือออกหุ้นกู้เพื่อปรับโครงสร้างหนี้ หรือขายสินทรัพย์เพื่อลดภาระหนี้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2B16309D" w14:textId="77777777" w:rsidR="00DD1536" w:rsidRPr="00616E3E" w:rsidRDefault="00DD1536" w:rsidP="00CB455C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Cordia New" w:hAnsi="Cordia New" w:cs="Cordia New"/>
          <w:sz w:val="26"/>
          <w:szCs w:val="26"/>
        </w:rPr>
      </w:pPr>
    </w:p>
    <w:p w14:paraId="6D723FC8" w14:textId="77777777" w:rsidR="00CB455C" w:rsidRPr="00616E3E" w:rsidRDefault="00CB455C" w:rsidP="00CB455C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color w:val="auto"/>
          <w:sz w:val="26"/>
          <w:szCs w:val="26"/>
        </w:rPr>
      </w:pPr>
    </w:p>
    <w:p w14:paraId="6D085039" w14:textId="77777777" w:rsidR="000852DB" w:rsidRPr="00616E3E" w:rsidRDefault="00085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  <w:cs/>
        </w:rPr>
        <w:sectPr w:rsidR="000852DB" w:rsidRPr="00616E3E" w:rsidSect="000A4125">
          <w:footerReference w:type="default" r:id="rId15"/>
          <w:pgSz w:w="11909" w:h="16834" w:code="9"/>
          <w:pgMar w:top="1440" w:right="1152" w:bottom="432" w:left="1440" w:header="936" w:footer="720" w:gutter="0"/>
          <w:cols w:space="720"/>
          <w:docGrid w:linePitch="245"/>
        </w:sectPr>
      </w:pPr>
    </w:p>
    <w:p w14:paraId="345FC5E3" w14:textId="77777777" w:rsidR="00780C5F" w:rsidRPr="00780C5F" w:rsidRDefault="00780C5F" w:rsidP="00780C5F">
      <w:pPr>
        <w:pStyle w:val="CordiaNew"/>
        <w:tabs>
          <w:tab w:val="clear" w:pos="4153"/>
          <w:tab w:val="left" w:pos="426"/>
        </w:tabs>
        <w:spacing w:line="260" w:lineRule="exact"/>
        <w:ind w:left="432"/>
        <w:jc w:val="thaiDistribute"/>
        <w:rPr>
          <w:rFonts w:ascii="Cordia New" w:hAnsi="Cordia New" w:cs="Cordia New"/>
          <w:sz w:val="18"/>
          <w:szCs w:val="18"/>
        </w:rPr>
      </w:pPr>
    </w:p>
    <w:p w14:paraId="51371C55" w14:textId="25727E30" w:rsidR="00CB455C" w:rsidRPr="00B9137E" w:rsidRDefault="008B68C4" w:rsidP="00780C5F">
      <w:pPr>
        <w:pStyle w:val="CordiaNew"/>
        <w:numPr>
          <w:ilvl w:val="0"/>
          <w:numId w:val="16"/>
        </w:numPr>
        <w:tabs>
          <w:tab w:val="clear" w:pos="4153"/>
        </w:tabs>
        <w:spacing w:line="300" w:lineRule="exact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B9137E">
        <w:rPr>
          <w:rFonts w:ascii="Cordia New" w:hAnsi="Cordia New" w:cs="Cordia New"/>
          <w:b/>
          <w:bCs/>
          <w:sz w:val="26"/>
          <w:szCs w:val="26"/>
          <w:cs/>
        </w:rPr>
        <w:t>กา</w:t>
      </w:r>
      <w:r w:rsidR="00CB455C" w:rsidRPr="00B9137E">
        <w:rPr>
          <w:rFonts w:ascii="Cordia New" w:hAnsi="Cordia New" w:cs="Cordia New"/>
          <w:b/>
          <w:bCs/>
          <w:sz w:val="26"/>
          <w:szCs w:val="26"/>
          <w:cs/>
        </w:rPr>
        <w:t>รปรับกระทบหนี้สินที่เกิดขึ้นจากกิจกรรมจัดหาเงิน</w:t>
      </w:r>
    </w:p>
    <w:p w14:paraId="44F1EC2A" w14:textId="77777777" w:rsidR="00A23B3D" w:rsidRPr="00780C5F" w:rsidRDefault="00A23B3D" w:rsidP="00780C5F">
      <w:pPr>
        <w:pStyle w:val="CordiaNew"/>
        <w:tabs>
          <w:tab w:val="clear" w:pos="4153"/>
        </w:tabs>
        <w:spacing w:line="260" w:lineRule="exact"/>
        <w:ind w:left="360"/>
        <w:jc w:val="thaiDistribute"/>
        <w:rPr>
          <w:rFonts w:ascii="Cordia New" w:hAnsi="Cordia New" w:cs="Cordia New"/>
          <w:sz w:val="18"/>
          <w:szCs w:val="18"/>
        </w:rPr>
      </w:pPr>
    </w:p>
    <w:p w14:paraId="16782C3A" w14:textId="6C22A301" w:rsidR="00CB455C" w:rsidRPr="00616E3E" w:rsidRDefault="00CB455C" w:rsidP="0086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360" w:right="-45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>การเปลี่ยนแปลงต่อหนี้สินที่เกิดขึ้นจากกิจกรรมจัดหาเงินของกลุ่มบริษัท มีดังนี้</w:t>
      </w:r>
    </w:p>
    <w:tbl>
      <w:tblPr>
        <w:tblStyle w:val="TableGrid"/>
        <w:tblW w:w="1465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096"/>
        <w:gridCol w:w="261"/>
        <w:gridCol w:w="1003"/>
        <w:gridCol w:w="261"/>
        <w:gridCol w:w="1027"/>
        <w:gridCol w:w="261"/>
        <w:gridCol w:w="1137"/>
        <w:gridCol w:w="261"/>
        <w:gridCol w:w="1165"/>
        <w:gridCol w:w="261"/>
        <w:gridCol w:w="1103"/>
        <w:gridCol w:w="261"/>
        <w:gridCol w:w="1187"/>
        <w:gridCol w:w="261"/>
        <w:gridCol w:w="1077"/>
        <w:gridCol w:w="261"/>
        <w:gridCol w:w="1081"/>
      </w:tblGrid>
      <w:tr w:rsidR="00A93CD2" w:rsidRPr="0087046B" w14:paraId="70D821CD" w14:textId="77777777" w:rsidTr="00BA3AB9">
        <w:trPr>
          <w:tblHeader/>
        </w:trPr>
        <w:tc>
          <w:tcPr>
            <w:tcW w:w="2694" w:type="dxa"/>
          </w:tcPr>
          <w:p w14:paraId="1B456EEF" w14:textId="77777777" w:rsidR="00E35AF5" w:rsidRPr="0087046B" w:rsidRDefault="00E35AF5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43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964" w:type="dxa"/>
            <w:gridSpan w:val="17"/>
          </w:tcPr>
          <w:p w14:paraId="51BD93B3" w14:textId="1AE179AD" w:rsidR="00E35AF5" w:rsidRPr="0087046B" w:rsidRDefault="00E35AF5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F55D52" w:rsidRPr="0087046B" w14:paraId="075754A8" w14:textId="77777777" w:rsidTr="00D9073F">
        <w:trPr>
          <w:tblHeader/>
        </w:trPr>
        <w:tc>
          <w:tcPr>
            <w:tcW w:w="2694" w:type="dxa"/>
          </w:tcPr>
          <w:p w14:paraId="2E95A544" w14:textId="41B4BA01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หน่วย</w:t>
            </w:r>
            <w:r w:rsidRPr="0087046B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: </w:t>
            </w: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พันบาท</w:t>
            </w:r>
            <w:r w:rsidRPr="0087046B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964" w:type="dxa"/>
            <w:gridSpan w:val="17"/>
            <w:tcBorders>
              <w:bottom w:val="single" w:sz="4" w:space="0" w:color="auto"/>
            </w:tcBorders>
          </w:tcPr>
          <w:p w14:paraId="3DF1FBD8" w14:textId="10E487DF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C1C0A" w:rsidRPr="0087046B" w14:paraId="2B5F98EB" w14:textId="77777777" w:rsidTr="00D9073F">
        <w:trPr>
          <w:tblHeader/>
        </w:trPr>
        <w:tc>
          <w:tcPr>
            <w:tcW w:w="2694" w:type="dxa"/>
          </w:tcPr>
          <w:p w14:paraId="3C575393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AF5A7" w14:textId="75D59C6B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502EF463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FD62E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เงินกู้ยืม</w:t>
            </w:r>
            <w:r w:rsidRPr="0087046B">
              <w:rPr>
                <w:rFonts w:ascii="Cordia New" w:hAnsi="Cordia New" w:cs="Cordia New"/>
                <w:sz w:val="24"/>
                <w:szCs w:val="24"/>
                <w:lang w:val="en-GB"/>
              </w:rPr>
              <w:br/>
            </w: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ระยะสั้น</w:t>
            </w:r>
          </w:p>
          <w:p w14:paraId="3462694F" w14:textId="673CAAC3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3E6ED264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A263D" w14:textId="6FAE50BD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เงินกู้ยืม</w:t>
            </w:r>
            <w:r w:rsidRPr="0087046B">
              <w:rPr>
                <w:rFonts w:ascii="Cordia New" w:hAnsi="Cordia New" w:cs="Cordia New"/>
                <w:sz w:val="24"/>
                <w:szCs w:val="24"/>
                <w:lang w:val="en-GB"/>
              </w:rPr>
              <w:br/>
            </w: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ระยะสั้นจากบุคค</w:t>
            </w:r>
            <w:r w:rsidR="004964B8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ล</w:t>
            </w: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1AE9B8D2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40EC8" w14:textId="1DC9B596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เงินกู้ยืม</w:t>
            </w:r>
            <w:r w:rsidRPr="0087046B">
              <w:rPr>
                <w:rFonts w:ascii="Cordia New" w:hAnsi="Cordia New" w:cs="Cordia New"/>
                <w:sz w:val="24"/>
                <w:szCs w:val="24"/>
                <w:lang w:val="en-GB"/>
              </w:rPr>
              <w:br/>
            </w: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ระยะสั้นจากบุคคลที่เกี่ยวข้อง</w:t>
            </w:r>
            <w:r w:rsidR="00290E1A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กัน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0097D4DE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81D0D" w14:textId="3196F65C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เงินกู้ยืมระยะยาวจากบุคคลที่เกี่ยวข้อง</w:t>
            </w:r>
            <w:r w:rsidR="00290E1A">
              <w:rPr>
                <w:rFonts w:ascii="Cordia New" w:hAnsi="Cordia New" w:cs="Cordia New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139C6312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98486" w14:textId="29D3ADBF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6FA7F94D" w14:textId="38BB7021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1D0E4" w14:textId="3856A5AF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1C81462B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D064F" w14:textId="6FA327E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</w:t>
            </w:r>
            <w:r w:rsidRPr="0087046B">
              <w:rPr>
                <w:rFonts w:ascii="Cordia New" w:hAnsi="Cordia New" w:cs="Cordia New"/>
                <w:sz w:val="24"/>
                <w:szCs w:val="24"/>
              </w:rPr>
              <w:br/>
            </w: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ระยะยาวจากสถาบันการเงิน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1E000812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AF46C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รวม</w:t>
            </w:r>
          </w:p>
        </w:tc>
      </w:tr>
      <w:tr w:rsidR="00AC1C0A" w:rsidRPr="0087046B" w14:paraId="03CCF490" w14:textId="77777777" w:rsidTr="00D9073F">
        <w:trPr>
          <w:tblHeader/>
        </w:trPr>
        <w:tc>
          <w:tcPr>
            <w:tcW w:w="2694" w:type="dxa"/>
          </w:tcPr>
          <w:p w14:paraId="0D7A465E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6EA3335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61" w:type="dxa"/>
          </w:tcPr>
          <w:p w14:paraId="01BB2E6E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04F0F1F4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1" w:type="dxa"/>
          </w:tcPr>
          <w:p w14:paraId="2A7ED5C4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5EDB8C8B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1" w:type="dxa"/>
          </w:tcPr>
          <w:p w14:paraId="27ABA4F9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7EE4B8F9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1" w:type="dxa"/>
          </w:tcPr>
          <w:p w14:paraId="27992477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149FD03A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31B277DA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74064994" w14:textId="6C05B30A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0408A2A2" w14:textId="6E2A9E42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6C1081D0" w14:textId="14405BA6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48AD949A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F9956B0" w14:textId="4EAFC88C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4E93C26F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918B462" w14:textId="0D674A22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AC1C0A" w:rsidRPr="0087046B" w14:paraId="07AC72C3" w14:textId="77777777" w:rsidTr="00EB0D4C">
        <w:tc>
          <w:tcPr>
            <w:tcW w:w="2694" w:type="dxa"/>
          </w:tcPr>
          <w:p w14:paraId="68CEED6F" w14:textId="23C44CB8" w:rsidR="00BA3AB9" w:rsidRPr="0087046B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96" w:type="dxa"/>
            <w:tcBorders>
              <w:bottom w:val="single" w:sz="6" w:space="0" w:color="auto"/>
            </w:tcBorders>
            <w:vAlign w:val="center"/>
          </w:tcPr>
          <w:p w14:paraId="6577B335" w14:textId="57FE05ED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25,800</w:t>
            </w:r>
          </w:p>
        </w:tc>
        <w:tc>
          <w:tcPr>
            <w:tcW w:w="261" w:type="dxa"/>
            <w:vAlign w:val="center"/>
          </w:tcPr>
          <w:p w14:paraId="3C22EA12" w14:textId="344BF01D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  <w:vAlign w:val="center"/>
          </w:tcPr>
          <w:p w14:paraId="227A8B02" w14:textId="05011B5F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5,000</w:t>
            </w:r>
          </w:p>
        </w:tc>
        <w:tc>
          <w:tcPr>
            <w:tcW w:w="261" w:type="dxa"/>
            <w:vAlign w:val="center"/>
          </w:tcPr>
          <w:p w14:paraId="523396BB" w14:textId="66630EDA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center"/>
          </w:tcPr>
          <w:p w14:paraId="202A56F5" w14:textId="57C41BC3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55,000</w:t>
            </w:r>
          </w:p>
        </w:tc>
        <w:tc>
          <w:tcPr>
            <w:tcW w:w="261" w:type="dxa"/>
            <w:vAlign w:val="center"/>
          </w:tcPr>
          <w:p w14:paraId="1356B260" w14:textId="3E668CDA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center"/>
          </w:tcPr>
          <w:p w14:paraId="0005B74A" w14:textId="1EDDB5AC" w:rsidR="00BA3AB9" w:rsidRPr="0087046B" w:rsidRDefault="00834896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50</w:t>
            </w:r>
            <w:r w:rsidR="00BA3AB9" w:rsidRPr="0087046B">
              <w:rPr>
                <w:rFonts w:ascii="Cordia New" w:hAnsi="Cordia New" w:cs="Cordia New"/>
                <w:sz w:val="24"/>
                <w:szCs w:val="24"/>
              </w:rPr>
              <w:t>,000</w:t>
            </w:r>
          </w:p>
        </w:tc>
        <w:tc>
          <w:tcPr>
            <w:tcW w:w="261" w:type="dxa"/>
            <w:vAlign w:val="center"/>
          </w:tcPr>
          <w:p w14:paraId="76553E03" w14:textId="1A184F5B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center"/>
          </w:tcPr>
          <w:p w14:paraId="3277FABE" w14:textId="3C855405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60,807</w:t>
            </w:r>
          </w:p>
        </w:tc>
        <w:tc>
          <w:tcPr>
            <w:tcW w:w="261" w:type="dxa"/>
            <w:vAlign w:val="center"/>
          </w:tcPr>
          <w:p w14:paraId="7FC39F52" w14:textId="0ADD3111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center"/>
          </w:tcPr>
          <w:p w14:paraId="4A9B5F65" w14:textId="0FF050B4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182,478</w:t>
            </w:r>
          </w:p>
        </w:tc>
        <w:tc>
          <w:tcPr>
            <w:tcW w:w="261" w:type="dxa"/>
            <w:vAlign w:val="center"/>
          </w:tcPr>
          <w:p w14:paraId="549DFD3D" w14:textId="08D08B5F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  <w:vAlign w:val="center"/>
          </w:tcPr>
          <w:p w14:paraId="21229B63" w14:textId="7B1ABF9A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50,289</w:t>
            </w:r>
          </w:p>
        </w:tc>
        <w:tc>
          <w:tcPr>
            <w:tcW w:w="261" w:type="dxa"/>
            <w:vAlign w:val="center"/>
          </w:tcPr>
          <w:p w14:paraId="3D6F809F" w14:textId="58584DFD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4D7E3483" w14:textId="389EF058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38,073</w:t>
            </w:r>
          </w:p>
        </w:tc>
        <w:tc>
          <w:tcPr>
            <w:tcW w:w="261" w:type="dxa"/>
            <w:vAlign w:val="center"/>
          </w:tcPr>
          <w:p w14:paraId="551CDF40" w14:textId="0030588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  <w:vAlign w:val="center"/>
          </w:tcPr>
          <w:p w14:paraId="3F38F8C5" w14:textId="4F324C88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46</w:t>
            </w:r>
            <w:r w:rsidR="0075368D">
              <w:rPr>
                <w:rFonts w:ascii="Cordia New" w:hAnsi="Cordia New" w:cs="Cordia New"/>
                <w:sz w:val="24"/>
                <w:szCs w:val="24"/>
              </w:rPr>
              <w:t>7</w:t>
            </w:r>
            <w:r w:rsidRPr="0087046B">
              <w:rPr>
                <w:rFonts w:ascii="Cordia New" w:hAnsi="Cordia New" w:cs="Cordia New"/>
                <w:sz w:val="24"/>
                <w:szCs w:val="24"/>
              </w:rPr>
              <w:t>,447</w:t>
            </w:r>
          </w:p>
        </w:tc>
      </w:tr>
      <w:tr w:rsidR="00AC1C0A" w:rsidRPr="0087046B" w14:paraId="31D20183" w14:textId="77777777" w:rsidTr="00EB0D4C">
        <w:tc>
          <w:tcPr>
            <w:tcW w:w="2694" w:type="dxa"/>
          </w:tcPr>
          <w:p w14:paraId="7DBB6A78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43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19F07050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38116423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0E3B599A" w14:textId="77777777" w:rsidR="00780C5F" w:rsidRPr="0087046B" w:rsidRDefault="00780C5F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15E915FB" w14:textId="77777777" w:rsidR="00780C5F" w:rsidRPr="0087046B" w:rsidRDefault="00780C5F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29FCF808" w14:textId="77777777" w:rsidR="00780C5F" w:rsidRPr="0087046B" w:rsidRDefault="00780C5F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68C40712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3503846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778B9D22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34B45708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4E5F9B75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13D17A0D" w14:textId="3CCE38A3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5FA0189C" w14:textId="2F5610DB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73867086" w14:textId="2EC1E5F8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6DFE49D1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58AC213" w14:textId="69FB6FD6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40AD7190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42181B09" w14:textId="3B15716F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87046B" w14:paraId="47AA96E0" w14:textId="77777777" w:rsidTr="00780C5F">
        <w:tc>
          <w:tcPr>
            <w:tcW w:w="2694" w:type="dxa"/>
          </w:tcPr>
          <w:p w14:paraId="77091569" w14:textId="469C6095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2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รายการที่เกิดขึ้นจากกระแสเงินสด</w:t>
            </w: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1096" w:type="dxa"/>
            <w:vAlign w:val="bottom"/>
          </w:tcPr>
          <w:p w14:paraId="32874F30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0BF5A99A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6A781F28" w14:textId="77777777" w:rsidR="00780C5F" w:rsidRPr="0087046B" w:rsidRDefault="00780C5F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1D5033CD" w14:textId="77777777" w:rsidR="00780C5F" w:rsidRPr="0087046B" w:rsidRDefault="00780C5F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28DFF306" w14:textId="77777777" w:rsidR="00780C5F" w:rsidRPr="0087046B" w:rsidRDefault="00780C5F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327B05D2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349B1E8F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3DF0228D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2B5BF55A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52D485EF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2ED54737" w14:textId="7BED1F3E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1D616728" w14:textId="61199E28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bottom"/>
          </w:tcPr>
          <w:p w14:paraId="36F91C7F" w14:textId="0BC4F115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32F97DCF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A3CB74E" w14:textId="77CA9D1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523A7543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06A4374" w14:textId="7F49C558" w:rsidR="00780C5F" w:rsidRPr="0087046B" w:rsidRDefault="00780C5F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87046B" w14:paraId="45EFD14E" w14:textId="77777777" w:rsidTr="00780C5F">
        <w:tc>
          <w:tcPr>
            <w:tcW w:w="2694" w:type="dxa"/>
          </w:tcPr>
          <w:p w14:paraId="766AF221" w14:textId="77777777" w:rsidR="00BA3AB9" w:rsidRPr="0087046B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7FD7C542" w14:textId="3A74E485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87046B">
              <w:rPr>
                <w:rFonts w:ascii="Cordia New" w:hAnsi="Cordia New" w:cs="Cordia New"/>
                <w:sz w:val="24"/>
                <w:szCs w:val="24"/>
              </w:rPr>
              <w:t>8,602</w:t>
            </w: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13B77D20" w14:textId="794BE765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0147E9C1" w14:textId="316FA333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87046B">
              <w:rPr>
                <w:rFonts w:ascii="Cordia New" w:hAnsi="Cordia New" w:cs="Cordia New"/>
                <w:sz w:val="24"/>
                <w:szCs w:val="24"/>
              </w:rPr>
              <w:t>58,680</w:t>
            </w: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3EDF3C46" w14:textId="77777777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51814E3" w14:textId="1AC14095" w:rsidR="00BA3AB9" w:rsidRPr="0087046B" w:rsidRDefault="004D7B8D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57E60408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2E359042" w14:textId="61AD83AA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4D7B8D">
              <w:rPr>
                <w:rFonts w:ascii="Cordia New" w:hAnsi="Cordia New" w:cs="Cordia New"/>
                <w:sz w:val="24"/>
                <w:szCs w:val="24"/>
              </w:rPr>
              <w:t>8</w:t>
            </w:r>
            <w:r w:rsidRPr="0087046B">
              <w:rPr>
                <w:rFonts w:ascii="Cordia New" w:hAnsi="Cordia New" w:cs="Cordia New"/>
                <w:sz w:val="24"/>
                <w:szCs w:val="24"/>
              </w:rPr>
              <w:t>,000)</w:t>
            </w:r>
          </w:p>
        </w:tc>
        <w:tc>
          <w:tcPr>
            <w:tcW w:w="261" w:type="dxa"/>
            <w:vAlign w:val="center"/>
          </w:tcPr>
          <w:p w14:paraId="57EBF649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7DCBBCD4" w14:textId="4A57FB71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87046B">
              <w:rPr>
                <w:rFonts w:ascii="Cordia New" w:hAnsi="Cordia New" w:cs="Cordia New"/>
                <w:sz w:val="24"/>
                <w:szCs w:val="24"/>
              </w:rPr>
              <w:t>3,988</w:t>
            </w: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1B16AB61" w14:textId="4DB52868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1A07B8CD" w14:textId="2C55F80B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2994EE9" w14:textId="5D8DB30F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3010FCE" w14:textId="7919773D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87046B">
              <w:rPr>
                <w:rFonts w:ascii="Cordia New" w:hAnsi="Cordia New" w:cs="Cordia New"/>
                <w:sz w:val="24"/>
                <w:szCs w:val="24"/>
              </w:rPr>
              <w:t>49,804</w:t>
            </w: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0A3E44CC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7B068F48" w14:textId="610056AB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87046B">
              <w:rPr>
                <w:rFonts w:ascii="Cordia New" w:hAnsi="Cordia New" w:cs="Cordia New"/>
                <w:sz w:val="24"/>
                <w:szCs w:val="24"/>
              </w:rPr>
              <w:t>38,073</w:t>
            </w:r>
            <w:r w:rsidRPr="0087046B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0651B901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12544536" w14:textId="4EDF8984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(1</w:t>
            </w:r>
            <w:r w:rsidR="004D7B8D">
              <w:rPr>
                <w:rFonts w:ascii="Cordia New" w:hAnsi="Cordia New" w:cs="Cordia New"/>
                <w:sz w:val="24"/>
                <w:szCs w:val="24"/>
              </w:rPr>
              <w:t>67</w:t>
            </w:r>
            <w:r w:rsidRPr="0087046B">
              <w:rPr>
                <w:rFonts w:ascii="Cordia New" w:hAnsi="Cordia New" w:cs="Cordia New"/>
                <w:sz w:val="24"/>
                <w:szCs w:val="24"/>
              </w:rPr>
              <w:t>,1</w:t>
            </w:r>
            <w:r w:rsidR="004D7B8D">
              <w:rPr>
                <w:rFonts w:ascii="Cordia New" w:hAnsi="Cordia New" w:cs="Cordia New"/>
                <w:sz w:val="24"/>
                <w:szCs w:val="24"/>
              </w:rPr>
              <w:t>4</w:t>
            </w:r>
            <w:r w:rsidRPr="0087046B">
              <w:rPr>
                <w:rFonts w:ascii="Cordia New" w:hAnsi="Cordia New" w:cs="Cordia New"/>
                <w:sz w:val="24"/>
                <w:szCs w:val="24"/>
              </w:rPr>
              <w:t>7)</w:t>
            </w:r>
          </w:p>
        </w:tc>
      </w:tr>
      <w:tr w:rsidR="00580126" w:rsidRPr="0087046B" w14:paraId="46C82D35" w14:textId="77777777" w:rsidTr="00780C5F">
        <w:tc>
          <w:tcPr>
            <w:tcW w:w="2694" w:type="dxa"/>
          </w:tcPr>
          <w:p w14:paraId="1C3D6904" w14:textId="77777777" w:rsidR="00BA3AB9" w:rsidRPr="0087046B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7AF28375" w14:textId="4504FA72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4AA2ADF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F3B8128" w14:textId="69145132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65,44</w:t>
            </w:r>
            <w:r w:rsidR="004964B8">
              <w:rPr>
                <w:rFonts w:ascii="Cordia New" w:hAnsi="Cordia New" w:cs="Cordia New"/>
                <w:sz w:val="24"/>
                <w:szCs w:val="24"/>
              </w:rPr>
              <w:t>4</w:t>
            </w:r>
          </w:p>
        </w:tc>
        <w:tc>
          <w:tcPr>
            <w:tcW w:w="261" w:type="dxa"/>
            <w:vAlign w:val="center"/>
          </w:tcPr>
          <w:p w14:paraId="38D6B4B2" w14:textId="77777777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FDEF05A" w14:textId="1EF95F56" w:rsidR="00BA3AB9" w:rsidRPr="0087046B" w:rsidRDefault="004D7B8D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2</w:t>
            </w:r>
            <w:r w:rsidR="00BA3AB9" w:rsidRPr="0087046B">
              <w:rPr>
                <w:rFonts w:ascii="Cordia New" w:hAnsi="Cordia New" w:cs="Cordia New"/>
                <w:sz w:val="24"/>
                <w:szCs w:val="24"/>
              </w:rPr>
              <w:t>,000</w:t>
            </w:r>
          </w:p>
        </w:tc>
        <w:tc>
          <w:tcPr>
            <w:tcW w:w="261" w:type="dxa"/>
            <w:vAlign w:val="center"/>
          </w:tcPr>
          <w:p w14:paraId="46B75E73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03AF2CA2" w14:textId="5CB558F1" w:rsidR="00BA3AB9" w:rsidRPr="0087046B" w:rsidRDefault="004D7B8D" w:rsidP="004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725007EF" w14:textId="77777777" w:rsidR="00BA3AB9" w:rsidRPr="0087046B" w:rsidRDefault="00BA3AB9" w:rsidP="004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56F8D71F" w14:textId="1CA81952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E49285A" w14:textId="3A1AB27B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39A01251" w14:textId="77E0181B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35CCCF3" w14:textId="2D9EF4A4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1993FAC2" w14:textId="6B09C249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6F7C9395" w14:textId="1F66ECE5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59443EC6" w14:textId="706F5BBC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8443EA6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34D47CD" w14:textId="0D7F576C" w:rsidR="00BA3AB9" w:rsidRPr="0087046B" w:rsidRDefault="004D7B8D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6</w:t>
            </w:r>
            <w:r w:rsidR="00BA3AB9" w:rsidRPr="0087046B">
              <w:rPr>
                <w:rFonts w:ascii="Cordia New" w:hAnsi="Cordia New" w:cs="Cordia New"/>
                <w:sz w:val="24"/>
                <w:szCs w:val="24"/>
              </w:rPr>
              <w:t>7,44</w:t>
            </w:r>
            <w:r w:rsidR="00B9137E">
              <w:rPr>
                <w:rFonts w:ascii="Cordia New" w:hAnsi="Cordia New" w:cs="Cordia New"/>
                <w:sz w:val="24"/>
                <w:szCs w:val="24"/>
              </w:rPr>
              <w:t>4</w:t>
            </w:r>
          </w:p>
        </w:tc>
      </w:tr>
      <w:tr w:rsidR="00580126" w:rsidRPr="0087046B" w14:paraId="54F58586" w14:textId="77777777" w:rsidTr="00780C5F">
        <w:tc>
          <w:tcPr>
            <w:tcW w:w="2694" w:type="dxa"/>
          </w:tcPr>
          <w:p w14:paraId="0F6B9FCA" w14:textId="505BB351" w:rsidR="00BA3AB9" w:rsidRPr="0087046B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43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96" w:type="dxa"/>
            <w:vAlign w:val="center"/>
          </w:tcPr>
          <w:p w14:paraId="2EDDBE08" w14:textId="7AE6FADF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0BD014D9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8BC7770" w14:textId="3A7A24EA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013EDCC8" w14:textId="77777777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63A89702" w14:textId="4347F476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55B603F7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42C2F0AC" w14:textId="291C71D6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4B97DD6F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1C16DB32" w14:textId="1A1B6C75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33E3C7E9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4478F8B5" w14:textId="25ED4276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6FEA0108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7F368278" w14:textId="510773AB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69382B74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2AE7F6B4" w14:textId="2717A451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1FF03102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C94D67E" w14:textId="117DEDC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8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87046B" w14:paraId="71707952" w14:textId="77777777" w:rsidTr="00780C5F">
        <w:tc>
          <w:tcPr>
            <w:tcW w:w="2694" w:type="dxa"/>
          </w:tcPr>
          <w:p w14:paraId="375B7ABE" w14:textId="77777777" w:rsidR="00BA3AB9" w:rsidRPr="0087046B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รายการที่ไม่ใช่กระแสเงินสด</w:t>
            </w: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096" w:type="dxa"/>
            <w:vAlign w:val="bottom"/>
          </w:tcPr>
          <w:p w14:paraId="4B808BC3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1D7E8F49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B4B9606" w14:textId="77777777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3DC727FE" w14:textId="77777777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1C55FD83" w14:textId="77777777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29EB53F2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44003E16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585A9D4B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7C41D478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5B3D2329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30A361D5" w14:textId="24653F61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068B3516" w14:textId="2C8620C1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bottom"/>
          </w:tcPr>
          <w:p w14:paraId="18CCB145" w14:textId="03704EC9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5C4C91CF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28AC8CE" w14:textId="2489FA1B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0E5D4A32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7513524" w14:textId="6C390E6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87046B" w14:paraId="63B803F5" w14:textId="77777777">
        <w:tc>
          <w:tcPr>
            <w:tcW w:w="2694" w:type="dxa"/>
            <w:vAlign w:val="center"/>
          </w:tcPr>
          <w:p w14:paraId="77A3D27D" w14:textId="27AA4EC9" w:rsidR="00BA3AB9" w:rsidRPr="0087046B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center"/>
          </w:tcPr>
          <w:p w14:paraId="62CF0217" w14:textId="752112F0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A900FC9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3BA6D48" w14:textId="10E07A80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61FF4623" w14:textId="77777777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9328489" w14:textId="0EC836FA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2132AC0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745BDD51" w14:textId="31F1CA52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34656E7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3C8093BD" w14:textId="23EB79CB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2BB09FDE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31F1C8D6" w14:textId="1BAC1799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23B294A2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14FCCAFE" w14:textId="3411FA8F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520</w:t>
            </w:r>
          </w:p>
        </w:tc>
        <w:tc>
          <w:tcPr>
            <w:tcW w:w="261" w:type="dxa"/>
            <w:vAlign w:val="center"/>
          </w:tcPr>
          <w:p w14:paraId="41043855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59F1E859" w14:textId="30C61FB5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06B8582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27EDAAA3" w14:textId="3BBB41D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520</w:t>
            </w:r>
          </w:p>
        </w:tc>
      </w:tr>
      <w:tr w:rsidR="00580126" w:rsidRPr="0087046B" w14:paraId="57C90150" w14:textId="77777777" w:rsidTr="00780C5F">
        <w:tc>
          <w:tcPr>
            <w:tcW w:w="2694" w:type="dxa"/>
            <w:vAlign w:val="center"/>
          </w:tcPr>
          <w:p w14:paraId="24CAE757" w14:textId="4B9D3BFA" w:rsidR="00BA3AB9" w:rsidRPr="0087046B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1719BCEA" w14:textId="19D99BD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1,266</w:t>
            </w:r>
          </w:p>
        </w:tc>
        <w:tc>
          <w:tcPr>
            <w:tcW w:w="261" w:type="dxa"/>
            <w:vAlign w:val="center"/>
          </w:tcPr>
          <w:p w14:paraId="51711B59" w14:textId="5BF380E3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7B3303F7" w14:textId="4C3C4C90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6F2C0460" w14:textId="77777777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06B0DB94" w14:textId="405218C3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9E46441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59E6E0E3" w14:textId="288CD29F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94E450D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1ABBBC5F" w14:textId="3D78F92D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2F364847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507F955F" w14:textId="64FBFDE6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9924596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0B8470CC" w14:textId="3248567E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2,900</w:t>
            </w:r>
          </w:p>
        </w:tc>
        <w:tc>
          <w:tcPr>
            <w:tcW w:w="261" w:type="dxa"/>
            <w:vAlign w:val="center"/>
          </w:tcPr>
          <w:p w14:paraId="72E80BC3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4B1826E2" w14:textId="1C2AF5DE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78988D6E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F76B34B" w14:textId="3727142D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4,166</w:t>
            </w:r>
          </w:p>
        </w:tc>
      </w:tr>
      <w:tr w:rsidR="00580126" w:rsidRPr="0087046B" w14:paraId="6EA32A67" w14:textId="77777777" w:rsidTr="00780C5F">
        <w:tc>
          <w:tcPr>
            <w:tcW w:w="2694" w:type="dxa"/>
            <w:vAlign w:val="center"/>
          </w:tcPr>
          <w:p w14:paraId="7CBC1716" w14:textId="6A12C02E" w:rsidR="00BA3AB9" w:rsidRPr="0087046B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vAlign w:val="center"/>
          </w:tcPr>
          <w:p w14:paraId="56CEB14F" w14:textId="713DC39C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52750987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6EFB541C" w14:textId="69861987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(25)</w:t>
            </w:r>
          </w:p>
        </w:tc>
        <w:tc>
          <w:tcPr>
            <w:tcW w:w="261" w:type="dxa"/>
            <w:vAlign w:val="center"/>
          </w:tcPr>
          <w:p w14:paraId="3AD6AEBB" w14:textId="77777777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8FA1FD0" w14:textId="588E3293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EA34D46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29D840AF" w14:textId="623705C5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683653A3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07337ACC" w14:textId="73E544A2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5CFA8AC5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12AA9D48" w14:textId="3D86F489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6609458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227CEDC" w14:textId="7D600501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C378E10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3A51C1DF" w14:textId="67AD0460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6D875B7B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7CCD64DB" w14:textId="5A7A595C" w:rsidR="00BA3AB9" w:rsidRPr="0087046B" w:rsidRDefault="000845F6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BA3AB9" w:rsidRPr="0087046B">
              <w:rPr>
                <w:rFonts w:ascii="Cordia New" w:hAnsi="Cordia New" w:cs="Cordia New"/>
                <w:sz w:val="24"/>
                <w:szCs w:val="24"/>
              </w:rPr>
              <w:t>25</w:t>
            </w:r>
            <w:r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AC1C0A" w:rsidRPr="0087046B" w14:paraId="71941288" w14:textId="77777777" w:rsidTr="00EB0D4C">
        <w:tc>
          <w:tcPr>
            <w:tcW w:w="2694" w:type="dxa"/>
            <w:vAlign w:val="center"/>
          </w:tcPr>
          <w:p w14:paraId="6741E661" w14:textId="19E5C584" w:rsidR="00BA3AB9" w:rsidRPr="0087046B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5" w:right="-45" w:hanging="165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สินทรัพย์สิทธิการใช้และหนี้สินตามสัญญาเช่าลดลงจากการเปลี่ยนแปลงสัญญา</w:t>
            </w:r>
          </w:p>
        </w:tc>
        <w:tc>
          <w:tcPr>
            <w:tcW w:w="1096" w:type="dxa"/>
            <w:tcBorders>
              <w:bottom w:val="single" w:sz="6" w:space="0" w:color="auto"/>
            </w:tcBorders>
            <w:vAlign w:val="bottom"/>
          </w:tcPr>
          <w:p w14:paraId="66300143" w14:textId="22A675C5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832</w:t>
            </w:r>
          </w:p>
        </w:tc>
        <w:tc>
          <w:tcPr>
            <w:tcW w:w="261" w:type="dxa"/>
            <w:vAlign w:val="bottom"/>
          </w:tcPr>
          <w:p w14:paraId="5AAD4200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  <w:vAlign w:val="bottom"/>
          </w:tcPr>
          <w:p w14:paraId="43C9F1F6" w14:textId="6700C009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35543CCA" w14:textId="77777777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bottom"/>
          </w:tcPr>
          <w:p w14:paraId="7BACE3BA" w14:textId="22D3FF53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32A94850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2347F4B7" w14:textId="39F6D5C4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1A83C72E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56671120" w14:textId="4D738609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38984A72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4D702066" w14:textId="63E9EC32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458D1CAE" w14:textId="52D84230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  <w:vAlign w:val="bottom"/>
          </w:tcPr>
          <w:p w14:paraId="59020B61" w14:textId="20172DB5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0B99B65D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1684458B" w14:textId="34412FAD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56EE5EC5" w14:textId="7777777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  <w:vAlign w:val="bottom"/>
          </w:tcPr>
          <w:p w14:paraId="4C7CFA1D" w14:textId="43CEDF28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832</w:t>
            </w:r>
          </w:p>
        </w:tc>
      </w:tr>
      <w:tr w:rsidR="00AC1C0A" w:rsidRPr="0087046B" w14:paraId="241CAAAB" w14:textId="77777777" w:rsidTr="00EB0D4C">
        <w:tc>
          <w:tcPr>
            <w:tcW w:w="2694" w:type="dxa"/>
          </w:tcPr>
          <w:p w14:paraId="5897F01A" w14:textId="2CF4C070" w:rsidR="00BA3AB9" w:rsidRPr="0087046B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9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7E309A8" w14:textId="7253DD2A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19,296</w:t>
            </w:r>
          </w:p>
        </w:tc>
        <w:tc>
          <w:tcPr>
            <w:tcW w:w="261" w:type="dxa"/>
            <w:vAlign w:val="center"/>
          </w:tcPr>
          <w:p w14:paraId="3BF667AB" w14:textId="4A504267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6F3EBB3" w14:textId="67E45F9C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11,73</w:t>
            </w:r>
            <w:r w:rsidR="004964B8">
              <w:rPr>
                <w:rFonts w:ascii="Cordia New" w:hAnsi="Cordia New" w:cs="Cordia New"/>
                <w:sz w:val="24"/>
                <w:szCs w:val="24"/>
              </w:rPr>
              <w:t>9</w:t>
            </w:r>
          </w:p>
        </w:tc>
        <w:tc>
          <w:tcPr>
            <w:tcW w:w="261" w:type="dxa"/>
            <w:vAlign w:val="center"/>
          </w:tcPr>
          <w:p w14:paraId="06A63767" w14:textId="78CDFA9B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1A82A2F" w14:textId="601BDAFD" w:rsidR="00BA3AB9" w:rsidRPr="0087046B" w:rsidRDefault="00BA3AB9" w:rsidP="00880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57,000</w:t>
            </w:r>
          </w:p>
        </w:tc>
        <w:tc>
          <w:tcPr>
            <w:tcW w:w="261" w:type="dxa"/>
            <w:vAlign w:val="center"/>
          </w:tcPr>
          <w:p w14:paraId="1B6716A8" w14:textId="0D5016A3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CDCECBE" w14:textId="27AD0111" w:rsidR="00BA3AB9" w:rsidRPr="004964B8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964B8">
              <w:rPr>
                <w:rFonts w:ascii="Cordia New" w:hAnsi="Cordia New" w:cs="Cordia New"/>
                <w:sz w:val="24"/>
                <w:szCs w:val="24"/>
              </w:rPr>
              <w:t>42,000</w:t>
            </w:r>
          </w:p>
        </w:tc>
        <w:tc>
          <w:tcPr>
            <w:tcW w:w="261" w:type="dxa"/>
            <w:vAlign w:val="center"/>
          </w:tcPr>
          <w:p w14:paraId="22731A54" w14:textId="2679F94B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923573E" w14:textId="330EA4E5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56,819</w:t>
            </w:r>
          </w:p>
        </w:tc>
        <w:tc>
          <w:tcPr>
            <w:tcW w:w="261" w:type="dxa"/>
            <w:vAlign w:val="center"/>
          </w:tcPr>
          <w:p w14:paraId="0E7B073D" w14:textId="7F9E434E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EB8BA3D" w14:textId="53D8B61D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182,478</w:t>
            </w:r>
          </w:p>
        </w:tc>
        <w:tc>
          <w:tcPr>
            <w:tcW w:w="261" w:type="dxa"/>
            <w:vAlign w:val="center"/>
          </w:tcPr>
          <w:p w14:paraId="48A07FC0" w14:textId="3DF55BDE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AACE804" w14:textId="3BCF56F8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3,905</w:t>
            </w:r>
          </w:p>
        </w:tc>
        <w:tc>
          <w:tcPr>
            <w:tcW w:w="261" w:type="dxa"/>
            <w:vAlign w:val="center"/>
          </w:tcPr>
          <w:p w14:paraId="5B8E27BC" w14:textId="6EF643DD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30F59DE" w14:textId="1C48392B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6EE8C2F" w14:textId="287BB9B0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4C5D22C" w14:textId="456B09A4" w:rsidR="00BA3AB9" w:rsidRPr="0087046B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2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</w:rPr>
              <w:t>373,23</w:t>
            </w:r>
            <w:r w:rsidR="00B9137E">
              <w:rPr>
                <w:rFonts w:ascii="Cordia New" w:hAnsi="Cordia New" w:cs="Cordia New"/>
                <w:sz w:val="24"/>
                <w:szCs w:val="24"/>
              </w:rPr>
              <w:t>7</w:t>
            </w:r>
          </w:p>
        </w:tc>
      </w:tr>
      <w:tr w:rsidR="00AC1C0A" w:rsidRPr="0087046B" w14:paraId="265B5411" w14:textId="77777777" w:rsidTr="00EB0D4C">
        <w:tc>
          <w:tcPr>
            <w:tcW w:w="2694" w:type="dxa"/>
          </w:tcPr>
          <w:p w14:paraId="7ACC1CF0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12" w:space="0" w:color="auto"/>
            </w:tcBorders>
          </w:tcPr>
          <w:p w14:paraId="037F1395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61" w:type="dxa"/>
          </w:tcPr>
          <w:p w14:paraId="3D1F004A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12" w:space="0" w:color="auto"/>
            </w:tcBorders>
          </w:tcPr>
          <w:p w14:paraId="695AE375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61" w:type="dxa"/>
          </w:tcPr>
          <w:p w14:paraId="5ED4F1C5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</w:tcPr>
          <w:p w14:paraId="2A4BEC7B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61" w:type="dxa"/>
          </w:tcPr>
          <w:p w14:paraId="3DBC0353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12" w:space="0" w:color="auto"/>
            </w:tcBorders>
          </w:tcPr>
          <w:p w14:paraId="70D85C6B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1" w:type="dxa"/>
          </w:tcPr>
          <w:p w14:paraId="375E69D6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</w:tcPr>
          <w:p w14:paraId="3D26D853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5D70EEF0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12" w:space="0" w:color="auto"/>
            </w:tcBorders>
          </w:tcPr>
          <w:p w14:paraId="07FDF0E5" w14:textId="0E75EF7B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5416C24D" w14:textId="6C6C0B64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</w:tcPr>
          <w:p w14:paraId="39F02647" w14:textId="4ED17232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2F135D99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</w:tcPr>
          <w:p w14:paraId="1AD49320" w14:textId="36F9FAB2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0F14E791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</w:tcPr>
          <w:p w14:paraId="3C0EFF0C" w14:textId="4AE00461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AC1C0A" w:rsidRPr="0087046B" w14:paraId="584A4E35" w14:textId="77777777" w:rsidTr="00527D1D">
        <w:tc>
          <w:tcPr>
            <w:tcW w:w="2694" w:type="dxa"/>
          </w:tcPr>
          <w:p w14:paraId="5E0A0A40" w14:textId="549F9E92" w:rsidR="003814BB" w:rsidRPr="0087046B" w:rsidRDefault="003814BB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lastRenderedPageBreak/>
              <w:t xml:space="preserve">1 </w:t>
            </w: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</w:rPr>
              <w:t>256</w:t>
            </w:r>
            <w:r w:rsidR="00290E1A">
              <w:rPr>
                <w:rFonts w:ascii="Cordia New" w:hAnsi="Cordia New" w:cs="Cordi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96" w:type="dxa"/>
            <w:tcBorders>
              <w:bottom w:val="single" w:sz="6" w:space="0" w:color="auto"/>
            </w:tcBorders>
            <w:vAlign w:val="center"/>
          </w:tcPr>
          <w:p w14:paraId="4238345B" w14:textId="12B452D3" w:rsidR="003814BB" w:rsidRPr="0087046B" w:rsidRDefault="003814BB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19,296</w:t>
            </w:r>
          </w:p>
        </w:tc>
        <w:tc>
          <w:tcPr>
            <w:tcW w:w="261" w:type="dxa"/>
            <w:vAlign w:val="center"/>
          </w:tcPr>
          <w:p w14:paraId="013D719C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  <w:vAlign w:val="center"/>
          </w:tcPr>
          <w:p w14:paraId="2D3C2C63" w14:textId="0558AFD1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11,739</w:t>
            </w:r>
          </w:p>
        </w:tc>
        <w:tc>
          <w:tcPr>
            <w:tcW w:w="261" w:type="dxa"/>
            <w:vAlign w:val="center"/>
          </w:tcPr>
          <w:p w14:paraId="787FAD13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center"/>
          </w:tcPr>
          <w:p w14:paraId="551FB8CF" w14:textId="76EBBB8D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57,000</w:t>
            </w:r>
          </w:p>
        </w:tc>
        <w:tc>
          <w:tcPr>
            <w:tcW w:w="261" w:type="dxa"/>
            <w:vAlign w:val="center"/>
          </w:tcPr>
          <w:p w14:paraId="3D01CC05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center"/>
          </w:tcPr>
          <w:p w14:paraId="08FCA819" w14:textId="76BEFCA9" w:rsidR="003814BB" w:rsidRPr="003814B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3814BB">
              <w:rPr>
                <w:rFonts w:ascii="Cordia New" w:hAnsi="Cordia New" w:cs="Cordia New"/>
                <w:sz w:val="24"/>
                <w:szCs w:val="24"/>
              </w:rPr>
              <w:t>42,000</w:t>
            </w:r>
          </w:p>
        </w:tc>
        <w:tc>
          <w:tcPr>
            <w:tcW w:w="261" w:type="dxa"/>
            <w:vAlign w:val="center"/>
          </w:tcPr>
          <w:p w14:paraId="5FC9771C" w14:textId="77777777" w:rsidR="003814BB" w:rsidRPr="003814B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center"/>
          </w:tcPr>
          <w:p w14:paraId="4EEB5792" w14:textId="0C16AB34" w:rsidR="003814BB" w:rsidRPr="003814B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3814BB">
              <w:rPr>
                <w:rFonts w:ascii="Cordia New" w:hAnsi="Cordia New" w:cs="Cordia New"/>
                <w:sz w:val="24"/>
                <w:szCs w:val="24"/>
              </w:rPr>
              <w:t>56,819</w:t>
            </w:r>
          </w:p>
        </w:tc>
        <w:tc>
          <w:tcPr>
            <w:tcW w:w="261" w:type="dxa"/>
            <w:vAlign w:val="center"/>
          </w:tcPr>
          <w:p w14:paraId="358B532E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center"/>
          </w:tcPr>
          <w:p w14:paraId="3D02EF11" w14:textId="4DE0DD73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182,478</w:t>
            </w:r>
          </w:p>
        </w:tc>
        <w:tc>
          <w:tcPr>
            <w:tcW w:w="261" w:type="dxa"/>
            <w:vAlign w:val="center"/>
          </w:tcPr>
          <w:p w14:paraId="349A3379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  <w:vAlign w:val="center"/>
          </w:tcPr>
          <w:p w14:paraId="1AB569B3" w14:textId="43828922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3,905</w:t>
            </w:r>
          </w:p>
        </w:tc>
        <w:tc>
          <w:tcPr>
            <w:tcW w:w="261" w:type="dxa"/>
            <w:vAlign w:val="center"/>
          </w:tcPr>
          <w:p w14:paraId="3CA4A91B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13F849AD" w14:textId="01D3BB3E" w:rsidR="003814BB" w:rsidRPr="0087046B" w:rsidRDefault="003814BB" w:rsidP="00B21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72F35A9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  <w:vAlign w:val="center"/>
          </w:tcPr>
          <w:p w14:paraId="292A56A2" w14:textId="0AD1F24B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373,23</w:t>
            </w:r>
            <w:r w:rsidR="00DC4DE8">
              <w:rPr>
                <w:rFonts w:ascii="Cordia New" w:hAnsi="Cordia New" w:cs="Cordia New"/>
                <w:sz w:val="24"/>
                <w:szCs w:val="24"/>
              </w:rPr>
              <w:t>7</w:t>
            </w:r>
          </w:p>
        </w:tc>
      </w:tr>
      <w:tr w:rsidR="00AC1C0A" w:rsidRPr="0087046B" w14:paraId="37B72045" w14:textId="77777777" w:rsidTr="00527D1D">
        <w:tc>
          <w:tcPr>
            <w:tcW w:w="2694" w:type="dxa"/>
          </w:tcPr>
          <w:p w14:paraId="49AA5C03" w14:textId="77777777" w:rsidR="003814BB" w:rsidRPr="0087046B" w:rsidRDefault="003814BB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vAlign w:val="center"/>
          </w:tcPr>
          <w:p w14:paraId="2798C4FE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2ACA1F50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  <w:vAlign w:val="center"/>
          </w:tcPr>
          <w:p w14:paraId="27200E24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13CB38E6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vAlign w:val="center"/>
          </w:tcPr>
          <w:p w14:paraId="76527D68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55A20547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vAlign w:val="center"/>
          </w:tcPr>
          <w:p w14:paraId="43B1506E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04676B6C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center"/>
          </w:tcPr>
          <w:p w14:paraId="0E90D173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64BFD9A1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center"/>
          </w:tcPr>
          <w:p w14:paraId="2F0CDFD0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1BF2FEBD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  <w:vAlign w:val="center"/>
          </w:tcPr>
          <w:p w14:paraId="542359C6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6B37D4D9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center"/>
          </w:tcPr>
          <w:p w14:paraId="57ED7374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4B731543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  <w:vAlign w:val="center"/>
          </w:tcPr>
          <w:p w14:paraId="1903894D" w14:textId="77777777" w:rsidR="003814BB" w:rsidRPr="0087046B" w:rsidRDefault="003814BB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87046B" w14:paraId="6347B830" w14:textId="77777777" w:rsidTr="00780C5F">
        <w:tc>
          <w:tcPr>
            <w:tcW w:w="2694" w:type="dxa"/>
          </w:tcPr>
          <w:p w14:paraId="69175846" w14:textId="507825A4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รายการที่เกิดขึ้นจากกระแสเงินสด</w:t>
            </w: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1096" w:type="dxa"/>
            <w:vAlign w:val="center"/>
          </w:tcPr>
          <w:p w14:paraId="3FA2678C" w14:textId="4C141123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546B31D6" w14:textId="64592CAF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2F63BFA0" w14:textId="0307FBF2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20BB31A5" w14:textId="72ECD72E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486C5C96" w14:textId="5A97217E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0028B193" w14:textId="51AC5073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34310807" w14:textId="2DF601B5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580DD427" w14:textId="76EE45BB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2590BBB4" w14:textId="4C265DEE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3C7DB292" w14:textId="2AF9CC7B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3D385E23" w14:textId="1BD08E8F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3680290D" w14:textId="6A09FA34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DB3A45F" w14:textId="5CE2209C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1FB5C9BF" w14:textId="44827C2A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1C097A55" w14:textId="6C4F97E1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32A6CF78" w14:textId="32A7D97E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4471F819" w14:textId="0890B622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87046B" w14:paraId="2B80A1FF" w14:textId="77777777" w:rsidTr="00780C5F">
        <w:tc>
          <w:tcPr>
            <w:tcW w:w="2694" w:type="dxa"/>
          </w:tcPr>
          <w:p w14:paraId="75518CC7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549292FF" w14:textId="350DF53E" w:rsidR="00780C5F" w:rsidRPr="00797895" w:rsidRDefault="00797895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(8,517)</w:t>
            </w:r>
          </w:p>
        </w:tc>
        <w:tc>
          <w:tcPr>
            <w:tcW w:w="261" w:type="dxa"/>
            <w:vAlign w:val="center"/>
          </w:tcPr>
          <w:p w14:paraId="161E1F46" w14:textId="559862A1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1CA283B8" w14:textId="423D6338" w:rsidR="00780C5F" w:rsidRPr="0087046B" w:rsidRDefault="009340DE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(110,9</w:t>
            </w:r>
            <w:r w:rsidR="003814BB">
              <w:rPr>
                <w:rFonts w:ascii="Cordia New" w:hAnsi="Cordia New" w:cs="Cordia New"/>
                <w:sz w:val="24"/>
                <w:szCs w:val="24"/>
              </w:rPr>
              <w:t>32</w:t>
            </w:r>
            <w:r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261" w:type="dxa"/>
            <w:vAlign w:val="center"/>
          </w:tcPr>
          <w:p w14:paraId="21A3E1AB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27151CF6" w14:textId="2FDF01B1" w:rsidR="00780C5F" w:rsidRPr="0087046B" w:rsidRDefault="009340DE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(23,000)</w:t>
            </w:r>
          </w:p>
        </w:tc>
        <w:tc>
          <w:tcPr>
            <w:tcW w:w="261" w:type="dxa"/>
            <w:vAlign w:val="center"/>
          </w:tcPr>
          <w:p w14:paraId="7004D9EA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0528C9F7" w14:textId="0343E47D" w:rsidR="00780C5F" w:rsidRPr="0087046B" w:rsidRDefault="009340DE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(12,000)</w:t>
            </w:r>
          </w:p>
        </w:tc>
        <w:tc>
          <w:tcPr>
            <w:tcW w:w="261" w:type="dxa"/>
            <w:vAlign w:val="center"/>
          </w:tcPr>
          <w:p w14:paraId="08D8C833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4C2DB62A" w14:textId="1143870B" w:rsidR="00780C5F" w:rsidRPr="0087046B" w:rsidRDefault="009340DE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(11,964)</w:t>
            </w:r>
          </w:p>
        </w:tc>
        <w:tc>
          <w:tcPr>
            <w:tcW w:w="261" w:type="dxa"/>
            <w:vAlign w:val="center"/>
          </w:tcPr>
          <w:p w14:paraId="4D1209FD" w14:textId="6CFAF001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72D0EA96" w14:textId="16530612" w:rsidR="00780C5F" w:rsidRPr="0087046B" w:rsidRDefault="009340DE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(42,900)</w:t>
            </w:r>
          </w:p>
        </w:tc>
        <w:tc>
          <w:tcPr>
            <w:tcW w:w="261" w:type="dxa"/>
            <w:vAlign w:val="center"/>
          </w:tcPr>
          <w:p w14:paraId="76D8363E" w14:textId="67512408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2D48850" w14:textId="77EF7802" w:rsidR="00780C5F" w:rsidRPr="0087046B" w:rsidRDefault="009340DE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(3,</w:t>
            </w:r>
            <w:r w:rsidR="00FC30FD">
              <w:rPr>
                <w:rFonts w:ascii="Cordia New" w:hAnsi="Cordia New" w:cs="Cordia New"/>
                <w:sz w:val="24"/>
                <w:szCs w:val="24"/>
              </w:rPr>
              <w:t>982</w:t>
            </w:r>
            <w:r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261" w:type="dxa"/>
            <w:vAlign w:val="center"/>
          </w:tcPr>
          <w:p w14:paraId="04D04E4C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6CD9A73D" w14:textId="4310A089" w:rsidR="00780C5F" w:rsidRPr="0087046B" w:rsidRDefault="00FC30FD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24B4B3BB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7F84FA3B" w14:textId="37C5EFEC" w:rsidR="00780C5F" w:rsidRPr="0087046B" w:rsidRDefault="002D0802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(213,</w:t>
            </w:r>
            <w:r w:rsidR="00245F6C">
              <w:rPr>
                <w:rFonts w:ascii="Cordia New" w:hAnsi="Cordia New" w:cs="Cordia New"/>
                <w:sz w:val="24"/>
                <w:szCs w:val="24"/>
              </w:rPr>
              <w:t>295</w:t>
            </w:r>
            <w:r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580126" w:rsidRPr="0087046B" w14:paraId="3A50E429" w14:textId="77777777" w:rsidTr="00780C5F">
        <w:tc>
          <w:tcPr>
            <w:tcW w:w="2694" w:type="dxa"/>
          </w:tcPr>
          <w:p w14:paraId="00D37128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4AA8C3E1" w14:textId="73862283" w:rsidR="00780C5F" w:rsidRPr="0087046B" w:rsidRDefault="00797895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76F58FE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15B5EDCE" w14:textId="3B88703B" w:rsidR="00780C5F" w:rsidRPr="0087046B" w:rsidRDefault="009340DE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103,39</w:t>
            </w:r>
            <w:r w:rsidR="003814BB">
              <w:rPr>
                <w:rFonts w:ascii="Cordia New" w:hAnsi="Cordia New" w:cs="Cordia New"/>
                <w:sz w:val="24"/>
                <w:szCs w:val="24"/>
              </w:rPr>
              <w:t>3</w:t>
            </w:r>
          </w:p>
        </w:tc>
        <w:tc>
          <w:tcPr>
            <w:tcW w:w="261" w:type="dxa"/>
            <w:vAlign w:val="center"/>
          </w:tcPr>
          <w:p w14:paraId="7F70B007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211E0597" w14:textId="56FA1A04" w:rsidR="00780C5F" w:rsidRPr="0087046B" w:rsidRDefault="009340DE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28,000</w:t>
            </w:r>
          </w:p>
        </w:tc>
        <w:tc>
          <w:tcPr>
            <w:tcW w:w="261" w:type="dxa"/>
            <w:vAlign w:val="center"/>
          </w:tcPr>
          <w:p w14:paraId="17C92DE0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1BF1B0CF" w14:textId="5EA148A7" w:rsidR="00780C5F" w:rsidRPr="0087046B" w:rsidRDefault="009340DE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2218C526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2F5028D1" w14:textId="66A06478" w:rsidR="00780C5F" w:rsidRPr="0087046B" w:rsidRDefault="009340DE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7D59CBD8" w14:textId="693194EA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28BCB853" w14:textId="0A1CA448" w:rsidR="00780C5F" w:rsidRPr="0087046B" w:rsidRDefault="009340DE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6C970CA" w14:textId="17B9D64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59DDF7A" w14:textId="32185622" w:rsidR="00780C5F" w:rsidRPr="0087046B" w:rsidRDefault="009340DE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122DEAF8" w14:textId="5E485728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7963243D" w14:textId="6FEB77F1" w:rsidR="00780C5F" w:rsidRPr="0087046B" w:rsidRDefault="00FC30FD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3AE9DFD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2B501561" w14:textId="60A3DB76" w:rsidR="00780C5F" w:rsidRPr="0087046B" w:rsidRDefault="00FC30FD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131,</w:t>
            </w:r>
            <w:r w:rsidR="002D0802">
              <w:rPr>
                <w:rFonts w:ascii="Cordia New" w:hAnsi="Cordia New" w:cs="Cordia New"/>
                <w:sz w:val="24"/>
                <w:szCs w:val="24"/>
              </w:rPr>
              <w:t>39</w:t>
            </w:r>
            <w:r w:rsidR="00245F6C">
              <w:rPr>
                <w:rFonts w:ascii="Cordia New" w:hAnsi="Cordia New" w:cs="Cordia New"/>
                <w:sz w:val="24"/>
                <w:szCs w:val="24"/>
              </w:rPr>
              <w:t>3</w:t>
            </w:r>
          </w:p>
        </w:tc>
      </w:tr>
      <w:tr w:rsidR="00580126" w:rsidRPr="0087046B" w14:paraId="115137ED" w14:textId="77777777" w:rsidTr="00780C5F">
        <w:tc>
          <w:tcPr>
            <w:tcW w:w="2694" w:type="dxa"/>
          </w:tcPr>
          <w:p w14:paraId="43CABC32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96" w:type="dxa"/>
            <w:vAlign w:val="center"/>
          </w:tcPr>
          <w:p w14:paraId="53A2AC2B" w14:textId="77777777" w:rsidR="00780C5F" w:rsidRPr="0087046B" w:rsidRDefault="00780C5F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22B3DDF1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695624BD" w14:textId="77777777" w:rsidR="00780C5F" w:rsidRPr="0087046B" w:rsidRDefault="00780C5F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28CC5DB9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43344DBC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489702BB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6450AD2D" w14:textId="77777777" w:rsidR="00780C5F" w:rsidRPr="0087046B" w:rsidRDefault="00780C5F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0610911C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449B9904" w14:textId="77777777" w:rsidR="00780C5F" w:rsidRPr="0087046B" w:rsidRDefault="00780C5F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204A10FC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547A67EA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76F16A13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67F5496" w14:textId="77777777" w:rsidR="00780C5F" w:rsidRPr="0087046B" w:rsidRDefault="00780C5F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7DDCD7BA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1C4D0796" w14:textId="77777777" w:rsidR="00780C5F" w:rsidRPr="0087046B" w:rsidRDefault="00780C5F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5228D9A3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4321B62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87046B" w14:paraId="5F8567DD" w14:textId="77777777" w:rsidTr="00780C5F">
        <w:tc>
          <w:tcPr>
            <w:tcW w:w="2694" w:type="dxa"/>
          </w:tcPr>
          <w:p w14:paraId="05397C56" w14:textId="77777777" w:rsidR="00780C5F" w:rsidRPr="0087046B" w:rsidRDefault="00780C5F" w:rsidP="0078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รายการที่ไม่ใช่กระแสเงินสด</w:t>
            </w: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096" w:type="dxa"/>
            <w:vAlign w:val="bottom"/>
          </w:tcPr>
          <w:p w14:paraId="09639888" w14:textId="77777777" w:rsidR="00780C5F" w:rsidRPr="0087046B" w:rsidRDefault="00780C5F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4CDF501A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2E10E637" w14:textId="77777777" w:rsidR="00780C5F" w:rsidRPr="0087046B" w:rsidRDefault="00780C5F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595C8D9E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4EB1C4BC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14D52E13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51555735" w14:textId="77777777" w:rsidR="00780C5F" w:rsidRPr="0087046B" w:rsidRDefault="00780C5F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51FF70F5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53E18C2D" w14:textId="77777777" w:rsidR="00780C5F" w:rsidRPr="0087046B" w:rsidRDefault="00780C5F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51898745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588BF923" w14:textId="291CD0F8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2EC798CF" w14:textId="4AF29D5E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bottom"/>
          </w:tcPr>
          <w:p w14:paraId="2A0410C4" w14:textId="1EE0BD37" w:rsidR="00780C5F" w:rsidRPr="0087046B" w:rsidRDefault="00780C5F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5F6E7C3A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29F0D7A" w14:textId="6BD181D3" w:rsidR="00780C5F" w:rsidRPr="0087046B" w:rsidRDefault="00780C5F" w:rsidP="004F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0911D2F9" w14:textId="77777777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F9D45A3" w14:textId="1342E9D9" w:rsidR="00780C5F" w:rsidRPr="0087046B" w:rsidRDefault="00780C5F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87046B" w14:paraId="7C80DC1D" w14:textId="77777777">
        <w:tc>
          <w:tcPr>
            <w:tcW w:w="2694" w:type="dxa"/>
          </w:tcPr>
          <w:p w14:paraId="153CDA3A" w14:textId="629430BE" w:rsidR="00290E1A" w:rsidRPr="001662F3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1662F3">
              <w:rPr>
                <w:rFonts w:ascii="Cordia New" w:hAnsi="Cordia New" w:cs="Cordia New" w:hint="cs"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1096" w:type="dxa"/>
            <w:vAlign w:val="center"/>
          </w:tcPr>
          <w:p w14:paraId="5A8C9E43" w14:textId="6A1EE627" w:rsidR="00290E1A" w:rsidRPr="001662F3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1662F3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5FA05D36" w14:textId="77777777" w:rsidR="00290E1A" w:rsidRPr="001662F3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2624B789" w14:textId="3E704D0C" w:rsidR="00290E1A" w:rsidRPr="001662F3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 w:rsidRPr="001662F3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69A1D138" w14:textId="77777777" w:rsidR="00290E1A" w:rsidRPr="001662F3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7FE431FF" w14:textId="754887E5" w:rsidR="00290E1A" w:rsidRPr="001662F3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1662F3">
              <w:rPr>
                <w:rFonts w:ascii="Cordia New" w:hAnsi="Cordia New" w:cs="Cordia New"/>
                <w:sz w:val="24"/>
                <w:szCs w:val="24"/>
              </w:rPr>
              <w:t>(4,000)</w:t>
            </w:r>
          </w:p>
        </w:tc>
        <w:tc>
          <w:tcPr>
            <w:tcW w:w="261" w:type="dxa"/>
            <w:vAlign w:val="center"/>
          </w:tcPr>
          <w:p w14:paraId="705F0FFA" w14:textId="77777777" w:rsidR="00290E1A" w:rsidRPr="001662F3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09F4CBE8" w14:textId="7A92416B" w:rsidR="00290E1A" w:rsidRPr="001662F3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1662F3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F3F2DEB" w14:textId="77777777" w:rsidR="00290E1A" w:rsidRPr="001662F3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05D1516A" w14:textId="57E48EFF" w:rsidR="00290E1A" w:rsidRPr="001662F3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1662F3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A2CF618" w14:textId="77777777" w:rsidR="00290E1A" w:rsidRPr="001662F3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39E9E577" w14:textId="764EA07A" w:rsidR="00290E1A" w:rsidRPr="001662F3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1662F3">
              <w:rPr>
                <w:rFonts w:ascii="Cordia New" w:hAnsi="Cordia New" w:cs="Cordia New"/>
                <w:sz w:val="24"/>
                <w:szCs w:val="24"/>
              </w:rPr>
              <w:t>4,000</w:t>
            </w:r>
          </w:p>
        </w:tc>
        <w:tc>
          <w:tcPr>
            <w:tcW w:w="261" w:type="dxa"/>
            <w:vAlign w:val="center"/>
          </w:tcPr>
          <w:p w14:paraId="5D14CB8A" w14:textId="77777777" w:rsidR="00290E1A" w:rsidRPr="001662F3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01D147A6" w14:textId="416F7257" w:rsidR="00290E1A" w:rsidRPr="001662F3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1662F3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54B66EF7" w14:textId="77777777" w:rsidR="00290E1A" w:rsidRPr="001662F3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75CBD465" w14:textId="6B823D8F" w:rsidR="00290E1A" w:rsidRPr="001662F3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1662F3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27A00F4B" w14:textId="77777777" w:rsidR="00290E1A" w:rsidRPr="001662F3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4277799A" w14:textId="7E807B80" w:rsidR="00290E1A" w:rsidRPr="001662F3" w:rsidRDefault="00290E1A" w:rsidP="00B21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 w:rsidRPr="001662F3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</w:tr>
      <w:tr w:rsidR="00580126" w:rsidRPr="0087046B" w14:paraId="00C21F5C" w14:textId="77777777" w:rsidTr="00780C5F">
        <w:tc>
          <w:tcPr>
            <w:tcW w:w="2694" w:type="dxa"/>
            <w:vAlign w:val="center"/>
          </w:tcPr>
          <w:p w14:paraId="681727F0" w14:textId="340368BD" w:rsidR="00290E1A" w:rsidRPr="0087046B" w:rsidRDefault="004E71A8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center"/>
          </w:tcPr>
          <w:p w14:paraId="5B641520" w14:textId="33857702" w:rsidR="00290E1A" w:rsidRPr="0087046B" w:rsidRDefault="004E71A8" w:rsidP="004E7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1662F3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298B5EE4" w14:textId="6FC23D4D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62C42ABE" w14:textId="6CA247B8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1AA893AB" w14:textId="7777777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035B607" w14:textId="7426BD30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794F925" w14:textId="7777777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6926C8AC" w14:textId="72147A04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FED4C39" w14:textId="7777777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5A813BD8" w14:textId="2188B9F7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A4B27D8" w14:textId="7777777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7D5F570A" w14:textId="60219177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5CB5473" w14:textId="1DDE89F6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8A66215" w14:textId="3E1CD1D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43</w:t>
            </w:r>
          </w:p>
        </w:tc>
        <w:tc>
          <w:tcPr>
            <w:tcW w:w="261" w:type="dxa"/>
            <w:vAlign w:val="center"/>
          </w:tcPr>
          <w:p w14:paraId="3C9572F9" w14:textId="6D46F46E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717C1A1D" w14:textId="7D2B195B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93907BA" w14:textId="7777777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1D91E31A" w14:textId="30F8D03E" w:rsidR="00290E1A" w:rsidRPr="0087046B" w:rsidRDefault="004E71A8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43</w:t>
            </w:r>
          </w:p>
        </w:tc>
      </w:tr>
      <w:tr w:rsidR="00580126" w:rsidRPr="0087046B" w14:paraId="3755743F" w14:textId="77777777" w:rsidTr="00722E73">
        <w:tc>
          <w:tcPr>
            <w:tcW w:w="2694" w:type="dxa"/>
            <w:vAlign w:val="center"/>
          </w:tcPr>
          <w:p w14:paraId="3239C7C4" w14:textId="71ACFA5D" w:rsidR="004E71A8" w:rsidRPr="0087046B" w:rsidRDefault="004E71A8" w:rsidP="004E7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6DB17EA5" w14:textId="5A4381FF" w:rsidR="004E71A8" w:rsidRPr="0087046B" w:rsidRDefault="004E71A8" w:rsidP="004E71A8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1,192</w:t>
            </w:r>
          </w:p>
        </w:tc>
        <w:tc>
          <w:tcPr>
            <w:tcW w:w="261" w:type="dxa"/>
            <w:vAlign w:val="center"/>
          </w:tcPr>
          <w:p w14:paraId="4D54807B" w14:textId="77777777" w:rsidR="004E71A8" w:rsidRPr="0087046B" w:rsidRDefault="004E71A8" w:rsidP="004E71A8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3DD1CC92" w14:textId="31CB3EF5" w:rsidR="004E71A8" w:rsidRPr="0087046B" w:rsidRDefault="004E71A8" w:rsidP="004E7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4A1C75E" w14:textId="77777777" w:rsidR="004E71A8" w:rsidRPr="0087046B" w:rsidRDefault="004E71A8" w:rsidP="004E71A8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D6A422E" w14:textId="0D34BE0F" w:rsidR="004E71A8" w:rsidRPr="0087046B" w:rsidRDefault="004E71A8" w:rsidP="004E7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079C12B" w14:textId="77777777" w:rsidR="004E71A8" w:rsidRPr="0087046B" w:rsidRDefault="004E71A8" w:rsidP="004E71A8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49F45C06" w14:textId="1699E2BE" w:rsidR="004E71A8" w:rsidRPr="0087046B" w:rsidRDefault="004E71A8" w:rsidP="004E7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E7B1E02" w14:textId="77777777" w:rsidR="004E71A8" w:rsidRPr="0087046B" w:rsidRDefault="004E71A8" w:rsidP="004E71A8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13BDDF1D" w14:textId="1553047C" w:rsidR="004E71A8" w:rsidRPr="0087046B" w:rsidRDefault="004E71A8" w:rsidP="004E7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23883C7F" w14:textId="77777777" w:rsidR="004E71A8" w:rsidRPr="0087046B" w:rsidRDefault="004E71A8" w:rsidP="004E71A8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044D95BB" w14:textId="02D66477" w:rsidR="004E71A8" w:rsidRPr="0087046B" w:rsidRDefault="004E71A8" w:rsidP="004E7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4178F2C" w14:textId="59ED6BCE" w:rsidR="004E71A8" w:rsidRPr="0087046B" w:rsidRDefault="004E71A8" w:rsidP="004E71A8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B67AA10" w14:textId="7B6EB71F" w:rsidR="004E71A8" w:rsidRPr="0087046B" w:rsidRDefault="004E71A8" w:rsidP="004E71A8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34</w:t>
            </w:r>
          </w:p>
        </w:tc>
        <w:tc>
          <w:tcPr>
            <w:tcW w:w="261" w:type="dxa"/>
            <w:vAlign w:val="center"/>
          </w:tcPr>
          <w:p w14:paraId="172EA4C6" w14:textId="77777777" w:rsidR="004E71A8" w:rsidRPr="0087046B" w:rsidRDefault="004E71A8" w:rsidP="004E71A8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7525F07D" w14:textId="7978C658" w:rsidR="004E71A8" w:rsidRPr="0087046B" w:rsidRDefault="004E71A8" w:rsidP="004E7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52390639" w14:textId="77777777" w:rsidR="004E71A8" w:rsidRPr="0087046B" w:rsidRDefault="004E71A8" w:rsidP="004E71A8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143B05AD" w14:textId="3348E2BE" w:rsidR="004E71A8" w:rsidRPr="0087046B" w:rsidRDefault="004E71A8" w:rsidP="004E71A8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</w:t>
            </w:r>
            <w:r w:rsidR="00DC4DE8">
              <w:rPr>
                <w:rFonts w:ascii="Cordia New" w:hAnsi="Cordia New" w:cs="Cordia New"/>
                <w:sz w:val="24"/>
                <w:szCs w:val="24"/>
              </w:rPr>
              <w:t>,</w:t>
            </w:r>
            <w:r>
              <w:rPr>
                <w:rFonts w:ascii="Cordia New" w:hAnsi="Cordia New" w:cs="Cordia New"/>
                <w:sz w:val="24"/>
                <w:szCs w:val="24"/>
              </w:rPr>
              <w:t>226</w:t>
            </w:r>
          </w:p>
        </w:tc>
      </w:tr>
      <w:tr w:rsidR="00AC1C0A" w:rsidRPr="0087046B" w14:paraId="0ABAB117" w14:textId="77777777" w:rsidTr="00722E73">
        <w:tc>
          <w:tcPr>
            <w:tcW w:w="2694" w:type="dxa"/>
            <w:vAlign w:val="center"/>
          </w:tcPr>
          <w:p w14:paraId="1A5CACA7" w14:textId="2C7D638F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7046B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สินทรัพย์สิทธิการใช้และหนี้สินตามสัญญาเช่าลดลงจากการเปลี่ยนแปลงสัญญา</w:t>
            </w:r>
          </w:p>
        </w:tc>
        <w:tc>
          <w:tcPr>
            <w:tcW w:w="1096" w:type="dxa"/>
            <w:tcBorders>
              <w:bottom w:val="single" w:sz="6" w:space="0" w:color="auto"/>
            </w:tcBorders>
            <w:vAlign w:val="bottom"/>
          </w:tcPr>
          <w:p w14:paraId="705848B9" w14:textId="56B28ACC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3,546</w:t>
            </w:r>
          </w:p>
        </w:tc>
        <w:tc>
          <w:tcPr>
            <w:tcW w:w="261" w:type="dxa"/>
            <w:vAlign w:val="bottom"/>
          </w:tcPr>
          <w:p w14:paraId="05EADB0B" w14:textId="7777777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  <w:vAlign w:val="bottom"/>
          </w:tcPr>
          <w:p w14:paraId="1DE1F5F6" w14:textId="3C86A6D3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00A5A45B" w14:textId="7777777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bottom"/>
          </w:tcPr>
          <w:p w14:paraId="6D9EDD32" w14:textId="3B6BF8A0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0298B277" w14:textId="7777777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37034271" w14:textId="289C4D18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1318C046" w14:textId="7777777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3794F208" w14:textId="2CDFD507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6815E403" w14:textId="7777777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2AD92F64" w14:textId="75D8E1B9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68FBE32C" w14:textId="7777777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  <w:vAlign w:val="bottom"/>
          </w:tcPr>
          <w:p w14:paraId="2246F2A4" w14:textId="32ED340B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16D74763" w14:textId="4EFB733E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5BDA5138" w14:textId="295E1BC6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616AAA48" w14:textId="7777777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  <w:vAlign w:val="bottom"/>
          </w:tcPr>
          <w:p w14:paraId="54137D4C" w14:textId="25014C51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3,546</w:t>
            </w:r>
          </w:p>
        </w:tc>
      </w:tr>
      <w:tr w:rsidR="00AC1C0A" w:rsidRPr="0087046B" w14:paraId="097CCA10" w14:textId="77777777" w:rsidTr="00722E73">
        <w:tc>
          <w:tcPr>
            <w:tcW w:w="2694" w:type="dxa"/>
          </w:tcPr>
          <w:p w14:paraId="645969C7" w14:textId="4BB91692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96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53BEFC7" w14:textId="37669DD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15,517</w:t>
            </w:r>
          </w:p>
        </w:tc>
        <w:tc>
          <w:tcPr>
            <w:tcW w:w="261" w:type="dxa"/>
            <w:vAlign w:val="center"/>
          </w:tcPr>
          <w:p w14:paraId="776A8220" w14:textId="073FEAEF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C0F07DA" w14:textId="1E3DF0E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4,200</w:t>
            </w:r>
          </w:p>
        </w:tc>
        <w:tc>
          <w:tcPr>
            <w:tcW w:w="261" w:type="dxa"/>
            <w:vAlign w:val="center"/>
          </w:tcPr>
          <w:p w14:paraId="77AD0458" w14:textId="4D436EE6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38C8F1E" w14:textId="766CE6C5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58,000</w:t>
            </w:r>
          </w:p>
        </w:tc>
        <w:tc>
          <w:tcPr>
            <w:tcW w:w="261" w:type="dxa"/>
            <w:vAlign w:val="center"/>
          </w:tcPr>
          <w:p w14:paraId="025B4227" w14:textId="1C1A5266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20573E4" w14:textId="0C02D849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30,000</w:t>
            </w:r>
          </w:p>
        </w:tc>
        <w:tc>
          <w:tcPr>
            <w:tcW w:w="261" w:type="dxa"/>
            <w:vAlign w:val="center"/>
          </w:tcPr>
          <w:p w14:paraId="263B9B45" w14:textId="36BC05A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F02B2F8" w14:textId="47F8C3D7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44,855</w:t>
            </w:r>
          </w:p>
        </w:tc>
        <w:tc>
          <w:tcPr>
            <w:tcW w:w="261" w:type="dxa"/>
            <w:vAlign w:val="center"/>
          </w:tcPr>
          <w:p w14:paraId="61E11F95" w14:textId="5866AFF9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37DDE58" w14:textId="4012A161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143,578</w:t>
            </w:r>
          </w:p>
        </w:tc>
        <w:tc>
          <w:tcPr>
            <w:tcW w:w="261" w:type="dxa"/>
            <w:vAlign w:val="center"/>
          </w:tcPr>
          <w:p w14:paraId="2F646DA8" w14:textId="7EBFE835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83F59C7" w14:textId="25C5DE48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51146DD9" w14:textId="3A8256ED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98DD712" w14:textId="1A5C53DF" w:rsidR="00290E1A" w:rsidRPr="0087046B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72901240" w14:textId="6DAA1EEC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7C05B56" w14:textId="5AB91B40" w:rsidR="00290E1A" w:rsidRPr="0087046B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296,150</w:t>
            </w:r>
          </w:p>
        </w:tc>
      </w:tr>
    </w:tbl>
    <w:p w14:paraId="4F6E67AB" w14:textId="598BFDD6" w:rsidR="00BD45CF" w:rsidRPr="00616E3E" w:rsidRDefault="00BD45CF" w:rsidP="00CB455C">
      <w:pPr>
        <w:rPr>
          <w:rFonts w:ascii="Cordia New" w:hAnsi="Cordia New" w:cs="Cordia New"/>
          <w:sz w:val="26"/>
          <w:szCs w:val="26"/>
        </w:rPr>
      </w:pPr>
    </w:p>
    <w:p w14:paraId="4D326C4E" w14:textId="188B2A57" w:rsidR="00BA3AB9" w:rsidRDefault="00BA3AB9" w:rsidP="00CB455C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Style w:val="TableGrid"/>
        <w:tblW w:w="1465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096"/>
        <w:gridCol w:w="261"/>
        <w:gridCol w:w="1003"/>
        <w:gridCol w:w="261"/>
        <w:gridCol w:w="1027"/>
        <w:gridCol w:w="261"/>
        <w:gridCol w:w="1137"/>
        <w:gridCol w:w="261"/>
        <w:gridCol w:w="1165"/>
        <w:gridCol w:w="261"/>
        <w:gridCol w:w="1103"/>
        <w:gridCol w:w="261"/>
        <w:gridCol w:w="1187"/>
        <w:gridCol w:w="261"/>
        <w:gridCol w:w="1077"/>
        <w:gridCol w:w="261"/>
        <w:gridCol w:w="1081"/>
      </w:tblGrid>
      <w:tr w:rsidR="00A93CD2" w:rsidRPr="00BA3AB9" w14:paraId="7712A30C" w14:textId="77777777">
        <w:trPr>
          <w:tblHeader/>
        </w:trPr>
        <w:tc>
          <w:tcPr>
            <w:tcW w:w="2694" w:type="dxa"/>
          </w:tcPr>
          <w:p w14:paraId="157899B6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964" w:type="dxa"/>
            <w:gridSpan w:val="17"/>
          </w:tcPr>
          <w:p w14:paraId="4EADA7FE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A93CD2" w:rsidRPr="00BA3AB9" w14:paraId="566212E1" w14:textId="77777777">
        <w:trPr>
          <w:tblHeader/>
        </w:trPr>
        <w:tc>
          <w:tcPr>
            <w:tcW w:w="2694" w:type="dxa"/>
          </w:tcPr>
          <w:p w14:paraId="2105F328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หน่วย</w:t>
            </w:r>
            <w:r w:rsidRPr="00BA3AB9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: </w:t>
            </w: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พันบาท</w:t>
            </w:r>
            <w:r w:rsidRPr="00BA3AB9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964" w:type="dxa"/>
            <w:gridSpan w:val="17"/>
          </w:tcPr>
          <w:p w14:paraId="7C4DF94E" w14:textId="6CD2CB2D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1C0A" w:rsidRPr="00BA3AB9" w14:paraId="0E551E02" w14:textId="77777777">
        <w:trPr>
          <w:tblHeader/>
        </w:trPr>
        <w:tc>
          <w:tcPr>
            <w:tcW w:w="2694" w:type="dxa"/>
          </w:tcPr>
          <w:p w14:paraId="0B7B3129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9A932" w14:textId="77777777" w:rsidR="00BA3AB9" w:rsidRPr="006F14B0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highlight w:val="yellow"/>
              </w:rPr>
            </w:pPr>
            <w:r w:rsidRPr="00DE658F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437C9897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69FE4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เงินกู้ยืม</w:t>
            </w:r>
            <w:r w:rsidRPr="00BA3AB9">
              <w:rPr>
                <w:rFonts w:ascii="Cordia New" w:hAnsi="Cordia New" w:cs="Cordia New"/>
                <w:sz w:val="24"/>
                <w:szCs w:val="24"/>
                <w:lang w:val="en-GB"/>
              </w:rPr>
              <w:br/>
            </w: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ระยะสั้น</w:t>
            </w:r>
          </w:p>
          <w:p w14:paraId="1960A8CD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2C387214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D2630" w14:textId="3709E7E9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เงินกู้ยืม</w:t>
            </w:r>
            <w:r w:rsidRPr="00BA3AB9">
              <w:rPr>
                <w:rFonts w:ascii="Cordia New" w:hAnsi="Cordia New" w:cs="Cordia New"/>
                <w:sz w:val="24"/>
                <w:szCs w:val="24"/>
                <w:lang w:val="en-GB"/>
              </w:rPr>
              <w:br/>
            </w: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ระยะสั้นจากบุคค</w:t>
            </w:r>
            <w:r w:rsidR="00E74D49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ล</w:t>
            </w: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382EA667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28246" w14:textId="466D4325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เงินกู้ยืม</w:t>
            </w:r>
            <w:r w:rsidRPr="00BA3AB9">
              <w:rPr>
                <w:rFonts w:ascii="Cordia New" w:hAnsi="Cordia New" w:cs="Cordia New"/>
                <w:sz w:val="24"/>
                <w:szCs w:val="24"/>
                <w:lang w:val="en-GB"/>
              </w:rPr>
              <w:br/>
            </w: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ระยะสั้นจากบุคคลที่เกี่ยวข้อง</w:t>
            </w:r>
            <w:r w:rsidR="00BB611F">
              <w:rPr>
                <w:rFonts w:ascii="Cordia New" w:hAnsi="Cordia New" w:cs="Cordia New" w:hint="cs"/>
                <w:sz w:val="24"/>
                <w:szCs w:val="24"/>
                <w:cs/>
                <w:lang w:val="en-GB"/>
              </w:rPr>
              <w:t>กัน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0B3CB4DD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33876" w14:textId="2DDF0394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เงินกู้ยืมระยะยาวจากบุคคลที่เกี่ยวข้อง</w:t>
            </w:r>
            <w:r w:rsidR="00BB611F">
              <w:rPr>
                <w:rFonts w:ascii="Cordia New" w:hAnsi="Cordia New" w:cs="Cordia New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37C9C6DB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E9E0B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เงินกู้ยืมระยะยาวจากผู้ถือหุ้นและบุคคลอื่น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4161E7B5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2F12E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5FEB572A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BBDD9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</w:rPr>
              <w:t>เงินกู้ยืม</w:t>
            </w:r>
            <w:r w:rsidRPr="00BA3AB9">
              <w:rPr>
                <w:rFonts w:ascii="Cordia New" w:hAnsi="Cordia New" w:cs="Cordia New"/>
                <w:sz w:val="24"/>
                <w:szCs w:val="24"/>
              </w:rPr>
              <w:br/>
            </w:r>
            <w:r w:rsidRPr="00BA3AB9">
              <w:rPr>
                <w:rFonts w:ascii="Cordia New" w:hAnsi="Cordia New" w:cs="Cordia New"/>
                <w:sz w:val="24"/>
                <w:szCs w:val="24"/>
                <w:cs/>
              </w:rPr>
              <w:t>ระยะยาวจากสถาบันการเงิน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402F14A2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76CC8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DE658F">
              <w:rPr>
                <w:rFonts w:ascii="Cordia New" w:hAnsi="Cordia New" w:cs="Cordia New"/>
                <w:sz w:val="24"/>
                <w:szCs w:val="24"/>
                <w:cs/>
              </w:rPr>
              <w:t>รวม</w:t>
            </w:r>
          </w:p>
        </w:tc>
      </w:tr>
      <w:tr w:rsidR="00AC1C0A" w:rsidRPr="00BA3AB9" w14:paraId="7161E403" w14:textId="77777777">
        <w:trPr>
          <w:tblHeader/>
        </w:trPr>
        <w:tc>
          <w:tcPr>
            <w:tcW w:w="2694" w:type="dxa"/>
          </w:tcPr>
          <w:p w14:paraId="726CF509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90150F4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61" w:type="dxa"/>
          </w:tcPr>
          <w:p w14:paraId="228B960E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600862C3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1" w:type="dxa"/>
          </w:tcPr>
          <w:p w14:paraId="3CC1BE36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6FAB029E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1" w:type="dxa"/>
          </w:tcPr>
          <w:p w14:paraId="0E9061E9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5408DA85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1" w:type="dxa"/>
          </w:tcPr>
          <w:p w14:paraId="72B406F7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F7C2C16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59B439A8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7214D0FF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23A2C737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36C15722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32387823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B65A6D0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45BD5A12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C353C95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AC1C0A" w:rsidRPr="00BA3AB9" w14:paraId="5950ED73" w14:textId="77777777">
        <w:tc>
          <w:tcPr>
            <w:tcW w:w="2694" w:type="dxa"/>
          </w:tcPr>
          <w:p w14:paraId="537536A8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14:paraId="52BEB6B4" w14:textId="4ABBBF62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25,800</w:t>
            </w:r>
          </w:p>
        </w:tc>
        <w:tc>
          <w:tcPr>
            <w:tcW w:w="261" w:type="dxa"/>
            <w:vAlign w:val="center"/>
          </w:tcPr>
          <w:p w14:paraId="7973F1E7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14:paraId="701414F0" w14:textId="544B0372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D743C4A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7F39BB85" w14:textId="36D9D744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50,000</w:t>
            </w:r>
          </w:p>
        </w:tc>
        <w:tc>
          <w:tcPr>
            <w:tcW w:w="261" w:type="dxa"/>
            <w:vAlign w:val="center"/>
          </w:tcPr>
          <w:p w14:paraId="64DBD8F2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611EB106" w14:textId="28573E7C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35,000</w:t>
            </w:r>
          </w:p>
        </w:tc>
        <w:tc>
          <w:tcPr>
            <w:tcW w:w="261" w:type="dxa"/>
            <w:vAlign w:val="center"/>
          </w:tcPr>
          <w:p w14:paraId="717A2FB5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77852E9B" w14:textId="752851AC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60,807</w:t>
            </w:r>
          </w:p>
        </w:tc>
        <w:tc>
          <w:tcPr>
            <w:tcW w:w="261" w:type="dxa"/>
            <w:vAlign w:val="center"/>
          </w:tcPr>
          <w:p w14:paraId="4B59FA40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14:paraId="55E25286" w14:textId="666F5734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182,478</w:t>
            </w:r>
          </w:p>
        </w:tc>
        <w:tc>
          <w:tcPr>
            <w:tcW w:w="261" w:type="dxa"/>
            <w:vAlign w:val="center"/>
          </w:tcPr>
          <w:p w14:paraId="6684C062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0DD56A6A" w14:textId="0EA63814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50,289</w:t>
            </w:r>
          </w:p>
        </w:tc>
        <w:tc>
          <w:tcPr>
            <w:tcW w:w="261" w:type="dxa"/>
            <w:vAlign w:val="center"/>
          </w:tcPr>
          <w:p w14:paraId="4F600CD2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2D8A37D" w14:textId="45E63864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38,073</w:t>
            </w:r>
          </w:p>
        </w:tc>
        <w:tc>
          <w:tcPr>
            <w:tcW w:w="261" w:type="dxa"/>
            <w:vAlign w:val="center"/>
          </w:tcPr>
          <w:p w14:paraId="3C04CC06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1F13E550" w14:textId="37C31125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442,447</w:t>
            </w:r>
          </w:p>
        </w:tc>
      </w:tr>
      <w:tr w:rsidR="00AC1C0A" w:rsidRPr="00BA3AB9" w14:paraId="21544883" w14:textId="77777777">
        <w:tc>
          <w:tcPr>
            <w:tcW w:w="2694" w:type="dxa"/>
          </w:tcPr>
          <w:p w14:paraId="10B2483F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28A48D8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2E194389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1A40BA09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402DA7E3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328E8748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20E8AA80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18E1C612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287864A7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DBA126B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56614BBE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6DA38CB1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365945E2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19DAB204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75EBFECB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99AAC8D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3DDA9256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52CC37D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BA3AB9" w14:paraId="48FD9321" w14:textId="77777777">
        <w:tc>
          <w:tcPr>
            <w:tcW w:w="2694" w:type="dxa"/>
          </w:tcPr>
          <w:p w14:paraId="396E829C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2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รายการที่เกิดขึ้นจากกระแสเงินสด</w:t>
            </w: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1096" w:type="dxa"/>
            <w:vAlign w:val="bottom"/>
          </w:tcPr>
          <w:p w14:paraId="5F957D47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04F3E822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C1D23F0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24F881E2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6C9B90D1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270F9A56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1CA0AB30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5AD41106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149E030D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0CE7C478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3268F2A8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7F31E04F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bottom"/>
          </w:tcPr>
          <w:p w14:paraId="37772944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7176E533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943CB03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38D02B1A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5124569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BA3AB9" w14:paraId="1899054A" w14:textId="77777777">
        <w:tc>
          <w:tcPr>
            <w:tcW w:w="2694" w:type="dxa"/>
          </w:tcPr>
          <w:p w14:paraId="4302257D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446517B5" w14:textId="71A2A6EB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BA3AB9">
              <w:rPr>
                <w:rFonts w:ascii="Cordia New" w:hAnsi="Cordia New" w:cs="Cordia New"/>
                <w:sz w:val="24"/>
                <w:szCs w:val="24"/>
              </w:rPr>
              <w:t>8,602</w:t>
            </w:r>
            <w:r w:rsidRPr="00BA3AB9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754B58C9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669A15A5" w14:textId="07EA7C49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BA3AB9">
              <w:rPr>
                <w:rFonts w:ascii="Cordia New" w:hAnsi="Cordia New" w:cs="Cordia New"/>
                <w:sz w:val="24"/>
                <w:szCs w:val="24"/>
              </w:rPr>
              <w:t>58,680</w:t>
            </w:r>
            <w:r w:rsidRPr="00BA3AB9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403D5A3F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0CBBEDAB" w14:textId="49AEBA2F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2099773D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3A8028E4" w14:textId="4F2989B8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61AD827A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58735F61" w14:textId="07954039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BA3AB9">
              <w:rPr>
                <w:rFonts w:ascii="Cordia New" w:hAnsi="Cordia New" w:cs="Cordia New"/>
                <w:sz w:val="24"/>
                <w:szCs w:val="24"/>
              </w:rPr>
              <w:t>3,988</w:t>
            </w:r>
            <w:r w:rsidRPr="00BA3AB9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5D1EFD01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08DCF75E" w14:textId="03CD7F29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200A891F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4F3B3809" w14:textId="7D940110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BA3AB9">
              <w:rPr>
                <w:rFonts w:ascii="Cordia New" w:hAnsi="Cordia New" w:cs="Cordia New"/>
                <w:sz w:val="24"/>
                <w:szCs w:val="24"/>
              </w:rPr>
              <w:t>49,804</w:t>
            </w:r>
            <w:r w:rsidRPr="00BA3AB9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2DE19FF1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43C19EE4" w14:textId="31F9B35B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BA3AB9">
              <w:rPr>
                <w:rFonts w:ascii="Cordia New" w:hAnsi="Cordia New" w:cs="Cordia New"/>
                <w:sz w:val="24"/>
                <w:szCs w:val="24"/>
              </w:rPr>
              <w:t>38,073</w:t>
            </w:r>
            <w:r w:rsidRPr="00BA3AB9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261" w:type="dxa"/>
            <w:vAlign w:val="center"/>
          </w:tcPr>
          <w:p w14:paraId="75F96F76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7D35EB83" w14:textId="4AD83CE0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(159,1</w:t>
            </w:r>
            <w:r w:rsidR="00150C8F">
              <w:rPr>
                <w:rFonts w:ascii="Cordia New" w:hAnsi="Cordia New" w:cs="Cordia New"/>
                <w:sz w:val="24"/>
                <w:szCs w:val="24"/>
              </w:rPr>
              <w:t>4</w:t>
            </w:r>
            <w:r w:rsidRPr="00BA3AB9">
              <w:rPr>
                <w:rFonts w:ascii="Cordia New" w:hAnsi="Cordia New" w:cs="Cordia New"/>
                <w:sz w:val="24"/>
                <w:szCs w:val="24"/>
              </w:rPr>
              <w:t>7)</w:t>
            </w:r>
          </w:p>
        </w:tc>
      </w:tr>
      <w:tr w:rsidR="00580126" w:rsidRPr="00BA3AB9" w14:paraId="1F582700" w14:textId="77777777">
        <w:tc>
          <w:tcPr>
            <w:tcW w:w="2694" w:type="dxa"/>
          </w:tcPr>
          <w:p w14:paraId="416CB5BC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0284BC93" w14:textId="046DEB9C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9430D9F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5C6E6BC6" w14:textId="07F48416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63,910</w:t>
            </w:r>
          </w:p>
        </w:tc>
        <w:tc>
          <w:tcPr>
            <w:tcW w:w="261" w:type="dxa"/>
            <w:vAlign w:val="center"/>
          </w:tcPr>
          <w:p w14:paraId="132961B3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595D08B" w14:textId="4A7BED40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F6E2708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4FDC4322" w14:textId="0F497F01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50085866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6B343438" w14:textId="1199F92C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CC42927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1C6B8AB9" w14:textId="5AF8BC1D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64B58E9B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42CC161" w14:textId="1355880B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64035D62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70226CD0" w14:textId="5350C9DD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73B55D32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FC54E43" w14:textId="5D5D0225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63,910</w:t>
            </w:r>
          </w:p>
        </w:tc>
      </w:tr>
      <w:tr w:rsidR="00580126" w:rsidRPr="00BA3AB9" w14:paraId="27928EE6" w14:textId="77777777">
        <w:tc>
          <w:tcPr>
            <w:tcW w:w="2694" w:type="dxa"/>
          </w:tcPr>
          <w:p w14:paraId="13DCE97E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96" w:type="dxa"/>
            <w:vAlign w:val="center"/>
          </w:tcPr>
          <w:p w14:paraId="1CF64CFC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2FF41A97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2ACF1CA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7FC4B18A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7DBEF33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0B7438F1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04B93EFC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51B1FD52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34502056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00F54C27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5D771D87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3DB4A813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6A0B2A6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6DF26AA9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07F2C5DE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079D7B7E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3F9739D6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3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BA3AB9" w14:paraId="1E67F4F0" w14:textId="77777777">
        <w:tc>
          <w:tcPr>
            <w:tcW w:w="2694" w:type="dxa"/>
          </w:tcPr>
          <w:p w14:paraId="3C80E452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รายการที่ไม่ใช่กระแสเงินสด</w:t>
            </w: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096" w:type="dxa"/>
            <w:vAlign w:val="center"/>
          </w:tcPr>
          <w:p w14:paraId="37C404AB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75F3D6A8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267ED043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6A085D19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DE88237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3BD854AB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7534F20B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0B368C9B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46BCCC7B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53FD7109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3CE644C1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68E87BD3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9E33414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5C51C8B8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488E126F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0D661321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1FF8948F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BA3AB9" w14:paraId="67A1D745" w14:textId="77777777">
        <w:tc>
          <w:tcPr>
            <w:tcW w:w="2694" w:type="dxa"/>
            <w:vAlign w:val="center"/>
          </w:tcPr>
          <w:p w14:paraId="152C5D81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center"/>
          </w:tcPr>
          <w:p w14:paraId="620BC7D2" w14:textId="54281DA2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78FDB8B3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38A39D12" w14:textId="2205A1AD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77CD80B2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21CF1F9B" w14:textId="4D182ACF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21FC495D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66973645" w14:textId="332F338C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5209EBD4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61A8FA08" w14:textId="34D94E5D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2A8CF2D4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7C4C7465" w14:textId="0FA00AB9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1C1A4E8A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843C3BF" w14:textId="09C812E2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520</w:t>
            </w:r>
          </w:p>
        </w:tc>
        <w:tc>
          <w:tcPr>
            <w:tcW w:w="261" w:type="dxa"/>
            <w:vAlign w:val="center"/>
          </w:tcPr>
          <w:p w14:paraId="1AB95865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5380E4A5" w14:textId="5B891A01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12D07280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1C542D5" w14:textId="35B7712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520</w:t>
            </w:r>
          </w:p>
        </w:tc>
      </w:tr>
      <w:tr w:rsidR="00580126" w:rsidRPr="00BA3AB9" w14:paraId="24CFD678" w14:textId="77777777">
        <w:tc>
          <w:tcPr>
            <w:tcW w:w="2694" w:type="dxa"/>
            <w:vAlign w:val="center"/>
          </w:tcPr>
          <w:p w14:paraId="46CC4F80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2712CEBF" w14:textId="597CC85F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1,266</w:t>
            </w:r>
          </w:p>
        </w:tc>
        <w:tc>
          <w:tcPr>
            <w:tcW w:w="261" w:type="dxa"/>
            <w:vAlign w:val="center"/>
          </w:tcPr>
          <w:p w14:paraId="179248C9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61FF00DD" w14:textId="231FD13C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ED100D2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0319264D" w14:textId="16AAB3C8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76DEF950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630F6BBF" w14:textId="2DBFAFFD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61A56EB4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2294D3F2" w14:textId="2DCF3675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293BB9D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38914190" w14:textId="0168ED2A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78D0EC0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97BA2A2" w14:textId="315F22C0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2,900</w:t>
            </w:r>
          </w:p>
        </w:tc>
        <w:tc>
          <w:tcPr>
            <w:tcW w:w="261" w:type="dxa"/>
            <w:vAlign w:val="center"/>
          </w:tcPr>
          <w:p w14:paraId="571AF43F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4018F518" w14:textId="29C4E5F6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187F7C41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DCE779E" w14:textId="01B6D4EB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4,166</w:t>
            </w:r>
          </w:p>
        </w:tc>
      </w:tr>
      <w:tr w:rsidR="00580126" w:rsidRPr="00FA7DC0" w14:paraId="2BB08277" w14:textId="77777777">
        <w:tc>
          <w:tcPr>
            <w:tcW w:w="2694" w:type="dxa"/>
            <w:vAlign w:val="center"/>
          </w:tcPr>
          <w:p w14:paraId="54638CFD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อัตราแลกเปลี่ยน</w:t>
            </w:r>
          </w:p>
        </w:tc>
        <w:tc>
          <w:tcPr>
            <w:tcW w:w="1096" w:type="dxa"/>
            <w:vAlign w:val="center"/>
          </w:tcPr>
          <w:p w14:paraId="0A24A61F" w14:textId="5E12DC3A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B05AF6E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6427E354" w14:textId="14977CA6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7F26AB">
              <w:rPr>
                <w:rFonts w:ascii="Cordia New" w:hAnsi="Cordia New" w:cs="Cordia New"/>
                <w:sz w:val="24"/>
                <w:szCs w:val="24"/>
              </w:rPr>
              <w:t>(25)</w:t>
            </w:r>
          </w:p>
        </w:tc>
        <w:tc>
          <w:tcPr>
            <w:tcW w:w="261" w:type="dxa"/>
            <w:vAlign w:val="center"/>
          </w:tcPr>
          <w:p w14:paraId="6948FB95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2FE87CD0" w14:textId="12959764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50910CE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47D66F20" w14:textId="0FDD9BD1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871F2A0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167588FE" w14:textId="43AF552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61539D6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67589E1B" w14:textId="386283CC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DB66A11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A0FFC78" w14:textId="3666FFA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2556FD3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22AF982B" w14:textId="286A7BA4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56D6B09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11B018B5" w14:textId="7112D02F" w:rsidR="00BA3AB9" w:rsidRPr="00BA3AB9" w:rsidRDefault="00FA7DC0" w:rsidP="00FA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(25)</w:t>
            </w:r>
          </w:p>
        </w:tc>
      </w:tr>
      <w:tr w:rsidR="00AC1C0A" w:rsidRPr="00BA3AB9" w14:paraId="2D6FF886" w14:textId="77777777">
        <w:tc>
          <w:tcPr>
            <w:tcW w:w="2694" w:type="dxa"/>
            <w:vAlign w:val="center"/>
          </w:tcPr>
          <w:p w14:paraId="2D89D73D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สินทรัพย์สิทธิการใช้และหนี้สินตามสัญญาเช่าลดลงจากการเปลี่ยนแปลงสัญญา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1C1307FE" w14:textId="21A9596D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832</w:t>
            </w:r>
          </w:p>
        </w:tc>
        <w:tc>
          <w:tcPr>
            <w:tcW w:w="261" w:type="dxa"/>
            <w:vAlign w:val="bottom"/>
          </w:tcPr>
          <w:p w14:paraId="21266408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58D848B1" w14:textId="78D877D8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7C699A92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A5BBEEF" w14:textId="237AA41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2CB8C63E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479A1642" w14:textId="32F5BB55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7D54C4BB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80C2335" w14:textId="18206F78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44AF8A09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1D4F56AF" w14:textId="2F60FBED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07BD4222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029EBB91" w14:textId="36AD88D1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1E8E5968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608B94F" w14:textId="3A668BF9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27B9E3F7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16B5386" w14:textId="0B14A554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832</w:t>
            </w:r>
          </w:p>
        </w:tc>
      </w:tr>
      <w:tr w:rsidR="00AC1C0A" w:rsidRPr="00BA3AB9" w14:paraId="58AC87EF" w14:textId="77777777">
        <w:tc>
          <w:tcPr>
            <w:tcW w:w="2694" w:type="dxa"/>
          </w:tcPr>
          <w:p w14:paraId="3B9DF30A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818F9D" w14:textId="32174123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19,296</w:t>
            </w:r>
          </w:p>
        </w:tc>
        <w:tc>
          <w:tcPr>
            <w:tcW w:w="261" w:type="dxa"/>
            <w:vAlign w:val="center"/>
          </w:tcPr>
          <w:p w14:paraId="466F50BA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78CF7B" w14:textId="412AA95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5,205</w:t>
            </w:r>
          </w:p>
        </w:tc>
        <w:tc>
          <w:tcPr>
            <w:tcW w:w="261" w:type="dxa"/>
            <w:vAlign w:val="center"/>
          </w:tcPr>
          <w:p w14:paraId="30BC6858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FBB675" w14:textId="1CAF4F5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50,000</w:t>
            </w:r>
          </w:p>
        </w:tc>
        <w:tc>
          <w:tcPr>
            <w:tcW w:w="261" w:type="dxa"/>
            <w:vAlign w:val="center"/>
          </w:tcPr>
          <w:p w14:paraId="41939313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7E214F" w14:textId="0C838331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35,000</w:t>
            </w:r>
          </w:p>
        </w:tc>
        <w:tc>
          <w:tcPr>
            <w:tcW w:w="261" w:type="dxa"/>
            <w:vAlign w:val="center"/>
          </w:tcPr>
          <w:p w14:paraId="62D0B2A2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B61D002" w14:textId="2C4CA653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56,819</w:t>
            </w:r>
          </w:p>
        </w:tc>
        <w:tc>
          <w:tcPr>
            <w:tcW w:w="261" w:type="dxa"/>
            <w:vAlign w:val="center"/>
          </w:tcPr>
          <w:p w14:paraId="7275D0CA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CD7BD29" w14:textId="1395887C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182,478</w:t>
            </w:r>
          </w:p>
        </w:tc>
        <w:tc>
          <w:tcPr>
            <w:tcW w:w="261" w:type="dxa"/>
            <w:vAlign w:val="center"/>
          </w:tcPr>
          <w:p w14:paraId="6B809766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3D052A" w14:textId="6AA1B7B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3,905</w:t>
            </w:r>
          </w:p>
        </w:tc>
        <w:tc>
          <w:tcPr>
            <w:tcW w:w="261" w:type="dxa"/>
            <w:vAlign w:val="center"/>
          </w:tcPr>
          <w:p w14:paraId="22FBDF52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B31612" w14:textId="5911C9EF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78627CBD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5585472" w14:textId="1A7CC997" w:rsidR="00BA3AB9" w:rsidRPr="00BA3AB9" w:rsidRDefault="00BA3AB9" w:rsidP="0086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352,703</w:t>
            </w:r>
          </w:p>
        </w:tc>
      </w:tr>
      <w:tr w:rsidR="00AC1C0A" w:rsidRPr="00BA3AB9" w14:paraId="214D698E" w14:textId="77777777" w:rsidTr="00863A59">
        <w:tc>
          <w:tcPr>
            <w:tcW w:w="2694" w:type="dxa"/>
          </w:tcPr>
          <w:p w14:paraId="6DE7B2AA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12" w:space="0" w:color="auto"/>
            </w:tcBorders>
          </w:tcPr>
          <w:p w14:paraId="6CBE119A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61" w:type="dxa"/>
          </w:tcPr>
          <w:p w14:paraId="52B625DF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12" w:space="0" w:color="auto"/>
            </w:tcBorders>
          </w:tcPr>
          <w:p w14:paraId="30D7CFA1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61" w:type="dxa"/>
          </w:tcPr>
          <w:p w14:paraId="62451161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</w:tcPr>
          <w:p w14:paraId="0EB8916E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61" w:type="dxa"/>
          </w:tcPr>
          <w:p w14:paraId="59AFDE9C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7" w:type="dxa"/>
            <w:tcBorders>
              <w:top w:val="single" w:sz="12" w:space="0" w:color="auto"/>
            </w:tcBorders>
          </w:tcPr>
          <w:p w14:paraId="4AFBE29C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1" w:type="dxa"/>
          </w:tcPr>
          <w:p w14:paraId="3C314FA4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</w:tcPr>
          <w:p w14:paraId="4AC91FAB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20D0BBD7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12" w:space="0" w:color="auto"/>
            </w:tcBorders>
          </w:tcPr>
          <w:p w14:paraId="02C2DCFC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08A453AB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12" w:space="0" w:color="auto"/>
            </w:tcBorders>
          </w:tcPr>
          <w:p w14:paraId="232A695E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2D1905FE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12" w:space="0" w:color="auto"/>
            </w:tcBorders>
          </w:tcPr>
          <w:p w14:paraId="3407BD79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27FCA523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12" w:space="0" w:color="auto"/>
            </w:tcBorders>
          </w:tcPr>
          <w:p w14:paraId="2257E734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BA3AB9" w14:paraId="01377221" w14:textId="77777777" w:rsidTr="00290E1A">
        <w:tc>
          <w:tcPr>
            <w:tcW w:w="2694" w:type="dxa"/>
          </w:tcPr>
          <w:p w14:paraId="1B173006" w14:textId="77777777" w:rsidR="00BA3AB9" w:rsidRPr="00BA3AB9" w:rsidRDefault="00BA3AB9" w:rsidP="00BA3A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39A1A96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61" w:type="dxa"/>
          </w:tcPr>
          <w:p w14:paraId="29FAE67A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968A513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61" w:type="dxa"/>
          </w:tcPr>
          <w:p w14:paraId="5E9179B4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</w:tcPr>
          <w:p w14:paraId="0DF6EA40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261" w:type="dxa"/>
          </w:tcPr>
          <w:p w14:paraId="54855664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7" w:type="dxa"/>
          </w:tcPr>
          <w:p w14:paraId="1A501C90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1" w:type="dxa"/>
          </w:tcPr>
          <w:p w14:paraId="0E6478D0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F7B7564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7E534F25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5D104C21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55457A69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575E19D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765D2B35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F4F9506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5B150249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0059524" w14:textId="77777777" w:rsidR="00BA3AB9" w:rsidRPr="00BA3AB9" w:rsidRDefault="00BA3AB9" w:rsidP="00863A59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AC1C0A" w:rsidRPr="00BA3AB9" w14:paraId="2D021421" w14:textId="77777777" w:rsidTr="00290E1A">
        <w:tc>
          <w:tcPr>
            <w:tcW w:w="2694" w:type="dxa"/>
          </w:tcPr>
          <w:p w14:paraId="5085978A" w14:textId="1E403225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lastRenderedPageBreak/>
              <w:t xml:space="preserve">1 </w:t>
            </w: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  <w:r w:rsidRPr="0087046B">
              <w:rPr>
                <w:rFonts w:ascii="Cordia New" w:hAnsi="Cordia New" w:cs="Cordia New"/>
                <w:b/>
                <w:bCs/>
                <w:sz w:val="24"/>
                <w:szCs w:val="24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96" w:type="dxa"/>
            <w:tcBorders>
              <w:bottom w:val="single" w:sz="6" w:space="0" w:color="auto"/>
            </w:tcBorders>
            <w:vAlign w:val="center"/>
          </w:tcPr>
          <w:p w14:paraId="30136DB0" w14:textId="1A24770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19,296</w:t>
            </w:r>
          </w:p>
        </w:tc>
        <w:tc>
          <w:tcPr>
            <w:tcW w:w="261" w:type="dxa"/>
            <w:vAlign w:val="center"/>
          </w:tcPr>
          <w:p w14:paraId="7463C9A2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  <w:vAlign w:val="center"/>
          </w:tcPr>
          <w:p w14:paraId="333B3DBE" w14:textId="03F70883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5,205</w:t>
            </w:r>
          </w:p>
        </w:tc>
        <w:tc>
          <w:tcPr>
            <w:tcW w:w="261" w:type="dxa"/>
            <w:vAlign w:val="center"/>
          </w:tcPr>
          <w:p w14:paraId="02BC7F77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center"/>
          </w:tcPr>
          <w:p w14:paraId="147298C1" w14:textId="4EE4B53E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50,000</w:t>
            </w:r>
          </w:p>
        </w:tc>
        <w:tc>
          <w:tcPr>
            <w:tcW w:w="261" w:type="dxa"/>
            <w:vAlign w:val="center"/>
          </w:tcPr>
          <w:p w14:paraId="0B5AD127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center"/>
          </w:tcPr>
          <w:p w14:paraId="36166FA7" w14:textId="354FC91F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35,000</w:t>
            </w:r>
          </w:p>
        </w:tc>
        <w:tc>
          <w:tcPr>
            <w:tcW w:w="261" w:type="dxa"/>
            <w:vAlign w:val="center"/>
          </w:tcPr>
          <w:p w14:paraId="15C63323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center"/>
          </w:tcPr>
          <w:p w14:paraId="6FA4748B" w14:textId="50E36F32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56,819</w:t>
            </w:r>
          </w:p>
        </w:tc>
        <w:tc>
          <w:tcPr>
            <w:tcW w:w="261" w:type="dxa"/>
            <w:vAlign w:val="center"/>
          </w:tcPr>
          <w:p w14:paraId="1317E67E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center"/>
          </w:tcPr>
          <w:p w14:paraId="16F23C21" w14:textId="402DAF33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182,478</w:t>
            </w:r>
          </w:p>
        </w:tc>
        <w:tc>
          <w:tcPr>
            <w:tcW w:w="261" w:type="dxa"/>
            <w:vAlign w:val="center"/>
          </w:tcPr>
          <w:p w14:paraId="65F974FC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  <w:vAlign w:val="center"/>
          </w:tcPr>
          <w:p w14:paraId="2E09CDD3" w14:textId="33A70FCB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3,905</w:t>
            </w:r>
          </w:p>
        </w:tc>
        <w:tc>
          <w:tcPr>
            <w:tcW w:w="261" w:type="dxa"/>
            <w:vAlign w:val="center"/>
          </w:tcPr>
          <w:p w14:paraId="4929EF2B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68C92474" w14:textId="2B15B78A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7885C32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  <w:vAlign w:val="center"/>
          </w:tcPr>
          <w:p w14:paraId="1545ACC7" w14:textId="7B2EE5F9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</w:rPr>
              <w:t>352,703</w:t>
            </w:r>
          </w:p>
        </w:tc>
      </w:tr>
      <w:tr w:rsidR="00AC1C0A" w:rsidRPr="00BA3AB9" w14:paraId="4D1C2636" w14:textId="77777777" w:rsidTr="00290E1A">
        <w:tc>
          <w:tcPr>
            <w:tcW w:w="2694" w:type="dxa"/>
          </w:tcPr>
          <w:p w14:paraId="22889383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vAlign w:val="center"/>
          </w:tcPr>
          <w:p w14:paraId="6C8FBCE3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614E486C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  <w:vAlign w:val="center"/>
          </w:tcPr>
          <w:p w14:paraId="133D5019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32368209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  <w:vAlign w:val="center"/>
          </w:tcPr>
          <w:p w14:paraId="70275A86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30C8BCEB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vAlign w:val="center"/>
          </w:tcPr>
          <w:p w14:paraId="20044F20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605C4A9A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center"/>
          </w:tcPr>
          <w:p w14:paraId="4FA6D6D4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4E8C5789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center"/>
          </w:tcPr>
          <w:p w14:paraId="7906F869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1B74C597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  <w:vAlign w:val="center"/>
          </w:tcPr>
          <w:p w14:paraId="69CCE5A1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74923F08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center"/>
          </w:tcPr>
          <w:p w14:paraId="2989052D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08985F26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  <w:vAlign w:val="center"/>
          </w:tcPr>
          <w:p w14:paraId="5886F970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BA3AB9" w14:paraId="43258A3D" w14:textId="77777777">
        <w:tc>
          <w:tcPr>
            <w:tcW w:w="2694" w:type="dxa"/>
          </w:tcPr>
          <w:p w14:paraId="31D73C80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รายการที่เกิดขึ้นจากกระแสเงินสด</w:t>
            </w: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1096" w:type="dxa"/>
            <w:vAlign w:val="center"/>
          </w:tcPr>
          <w:p w14:paraId="2938B668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7FBA82F0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313E40DD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3C4B3055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2B8A02C0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6898395E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32DDBF23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7FFA8272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486B3C5C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54F77375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341527C5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2AA3895C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ED94B43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5129360F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350BCCCB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20BC5E71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757FCE98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BA3AB9" w14:paraId="0F7757CE" w14:textId="77777777">
        <w:tc>
          <w:tcPr>
            <w:tcW w:w="2694" w:type="dxa"/>
          </w:tcPr>
          <w:p w14:paraId="12352B17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การจ่ายคืน</w:t>
            </w:r>
          </w:p>
        </w:tc>
        <w:tc>
          <w:tcPr>
            <w:tcW w:w="1096" w:type="dxa"/>
            <w:vAlign w:val="center"/>
          </w:tcPr>
          <w:p w14:paraId="1CC2DE89" w14:textId="4574F259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(8,517)</w:t>
            </w:r>
          </w:p>
        </w:tc>
        <w:tc>
          <w:tcPr>
            <w:tcW w:w="261" w:type="dxa"/>
            <w:vAlign w:val="center"/>
          </w:tcPr>
          <w:p w14:paraId="7ADFE4B0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7A55399B" w14:textId="24B9EFB8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(80,3</w:t>
            </w:r>
            <w:r w:rsidR="0048094C">
              <w:rPr>
                <w:rFonts w:ascii="Cordia New" w:hAnsi="Cordia New" w:cs="Cordia New"/>
                <w:sz w:val="24"/>
                <w:szCs w:val="24"/>
              </w:rPr>
              <w:t>99</w:t>
            </w:r>
            <w:r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261" w:type="dxa"/>
            <w:vAlign w:val="center"/>
          </w:tcPr>
          <w:p w14:paraId="328FF14F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5729433B" w14:textId="22323C4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(20,000)</w:t>
            </w:r>
          </w:p>
        </w:tc>
        <w:tc>
          <w:tcPr>
            <w:tcW w:w="261" w:type="dxa"/>
            <w:vAlign w:val="center"/>
          </w:tcPr>
          <w:p w14:paraId="65051EF9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10822FEB" w14:textId="2E55A131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(10,000)</w:t>
            </w:r>
          </w:p>
        </w:tc>
        <w:tc>
          <w:tcPr>
            <w:tcW w:w="261" w:type="dxa"/>
            <w:vAlign w:val="center"/>
          </w:tcPr>
          <w:p w14:paraId="6D750EB4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3EC20268" w14:textId="3C8D4B85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(11,964)</w:t>
            </w:r>
          </w:p>
        </w:tc>
        <w:tc>
          <w:tcPr>
            <w:tcW w:w="261" w:type="dxa"/>
            <w:vAlign w:val="center"/>
          </w:tcPr>
          <w:p w14:paraId="33E322BA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2BB81655" w14:textId="4DB13DF2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(42,900)</w:t>
            </w:r>
          </w:p>
        </w:tc>
        <w:tc>
          <w:tcPr>
            <w:tcW w:w="261" w:type="dxa"/>
            <w:vAlign w:val="center"/>
          </w:tcPr>
          <w:p w14:paraId="503D8FC6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4C1710D" w14:textId="1A525DB9" w:rsidR="00290E1A" w:rsidRPr="008C41D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C41D9">
              <w:rPr>
                <w:rFonts w:ascii="Cordia New" w:hAnsi="Cordia New" w:cs="Cordia New"/>
                <w:sz w:val="24"/>
                <w:szCs w:val="24"/>
              </w:rPr>
              <w:t>(3,982)</w:t>
            </w:r>
          </w:p>
        </w:tc>
        <w:tc>
          <w:tcPr>
            <w:tcW w:w="261" w:type="dxa"/>
            <w:vAlign w:val="center"/>
          </w:tcPr>
          <w:p w14:paraId="6C1ADC8E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5D8C35CF" w14:textId="356676F4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66F93AB6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024E4345" w14:textId="48DB4396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(177,7</w:t>
            </w:r>
            <w:r w:rsidR="004C3DBE">
              <w:rPr>
                <w:rFonts w:ascii="Cordia New" w:hAnsi="Cordia New" w:cs="Cordia New"/>
                <w:sz w:val="24"/>
                <w:szCs w:val="24"/>
              </w:rPr>
              <w:t>62</w:t>
            </w:r>
            <w:r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580126" w:rsidRPr="00BA3AB9" w14:paraId="558E43AB" w14:textId="77777777">
        <w:tc>
          <w:tcPr>
            <w:tcW w:w="2694" w:type="dxa"/>
          </w:tcPr>
          <w:p w14:paraId="707033FB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เงินสดรับ</w:t>
            </w:r>
          </w:p>
        </w:tc>
        <w:tc>
          <w:tcPr>
            <w:tcW w:w="1096" w:type="dxa"/>
            <w:vAlign w:val="center"/>
          </w:tcPr>
          <w:p w14:paraId="1B87133B" w14:textId="328222B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27F97967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28B33C63" w14:textId="1A28A231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75,194</w:t>
            </w:r>
          </w:p>
        </w:tc>
        <w:tc>
          <w:tcPr>
            <w:tcW w:w="261" w:type="dxa"/>
            <w:vAlign w:val="center"/>
          </w:tcPr>
          <w:p w14:paraId="7F205EE1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7E4D16E" w14:textId="48607C15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27,000</w:t>
            </w:r>
          </w:p>
        </w:tc>
        <w:tc>
          <w:tcPr>
            <w:tcW w:w="261" w:type="dxa"/>
            <w:vAlign w:val="center"/>
          </w:tcPr>
          <w:p w14:paraId="40432DD2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6C41A85A" w14:textId="518215F1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5,000</w:t>
            </w:r>
          </w:p>
        </w:tc>
        <w:tc>
          <w:tcPr>
            <w:tcW w:w="261" w:type="dxa"/>
            <w:vAlign w:val="center"/>
          </w:tcPr>
          <w:p w14:paraId="2DE48772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332CF8E8" w14:textId="1396EF1B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5F55A39D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737294E0" w14:textId="23A2585D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DC64339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0A0DA047" w14:textId="64E241BF" w:rsidR="00290E1A" w:rsidRPr="008C41D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8C41D9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7CA6A9B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3B689998" w14:textId="36EE4542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6D93B87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46CD85AE" w14:textId="1C028BD4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107,194</w:t>
            </w:r>
          </w:p>
        </w:tc>
      </w:tr>
      <w:tr w:rsidR="00580126" w:rsidRPr="00BA3AB9" w14:paraId="0EAEEBFA" w14:textId="77777777">
        <w:tc>
          <w:tcPr>
            <w:tcW w:w="2694" w:type="dxa"/>
          </w:tcPr>
          <w:p w14:paraId="4DC6E0B2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96" w:type="dxa"/>
            <w:vAlign w:val="center"/>
          </w:tcPr>
          <w:p w14:paraId="61A6E3E1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5A81190F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25AB4AFD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37688D06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40F6F31A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5CD8F0B4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09971571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041E40AF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17A428A2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0FB78507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0E771D89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0AB4C8E5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48BAE8A" w14:textId="77777777" w:rsidR="00290E1A" w:rsidRPr="008C41D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0DB3CA90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456EB567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43320802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716A1B87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BA3AB9" w14:paraId="2EC9568C" w14:textId="77777777">
        <w:tc>
          <w:tcPr>
            <w:tcW w:w="2694" w:type="dxa"/>
          </w:tcPr>
          <w:p w14:paraId="679F98E1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รายการที่ไม่ใช่กระแสเงินสด</w:t>
            </w: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096" w:type="dxa"/>
            <w:vAlign w:val="bottom"/>
          </w:tcPr>
          <w:p w14:paraId="70B8DF61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7F5E7ECD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67337455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3C02D671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53E986AA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40E00AE3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6E0E8C37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3F260D72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31DEA4CF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45655D3C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5CB69DF0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64D5E38A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bottom"/>
          </w:tcPr>
          <w:p w14:paraId="7C871FC9" w14:textId="77777777" w:rsidR="00290E1A" w:rsidRPr="008C41D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66DB6F7B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B50BF7E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1" w:type="dxa"/>
            <w:vAlign w:val="bottom"/>
          </w:tcPr>
          <w:p w14:paraId="33CEF747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5F1229B" w14:textId="77777777" w:rsidR="00290E1A" w:rsidRPr="00BA3AB9" w:rsidRDefault="00290E1A" w:rsidP="0029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580126" w:rsidRPr="00BA3AB9" w14:paraId="6179035E" w14:textId="77777777">
        <w:tc>
          <w:tcPr>
            <w:tcW w:w="2694" w:type="dxa"/>
            <w:vAlign w:val="center"/>
          </w:tcPr>
          <w:p w14:paraId="7D0A0236" w14:textId="77777777" w:rsidR="005E1A3F" w:rsidRPr="00BA3AB9" w:rsidRDefault="005E1A3F" w:rsidP="005E1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ค่าธรรมเนียมรอตัดบัญชี</w:t>
            </w:r>
          </w:p>
        </w:tc>
        <w:tc>
          <w:tcPr>
            <w:tcW w:w="1096" w:type="dxa"/>
            <w:vAlign w:val="center"/>
          </w:tcPr>
          <w:p w14:paraId="0403CB28" w14:textId="6D6E60B3" w:rsidR="005E1A3F" w:rsidRPr="00BA3AB9" w:rsidRDefault="005E1A3F" w:rsidP="005E1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2095629F" w14:textId="77777777" w:rsidR="005E1A3F" w:rsidRPr="00BA3AB9" w:rsidRDefault="005E1A3F" w:rsidP="005E1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1DF5443B" w14:textId="23E2F83C" w:rsidR="005E1A3F" w:rsidRPr="00BA3AB9" w:rsidRDefault="005E1A3F" w:rsidP="005E1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6547566F" w14:textId="77777777" w:rsidR="005E1A3F" w:rsidRPr="00BA3AB9" w:rsidRDefault="005E1A3F" w:rsidP="005E1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7CCBD9B4" w14:textId="38851390" w:rsidR="005E1A3F" w:rsidRPr="00BA3AB9" w:rsidRDefault="005E1A3F" w:rsidP="005E1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36BD87C" w14:textId="77777777" w:rsidR="005E1A3F" w:rsidRPr="00BA3AB9" w:rsidRDefault="005E1A3F" w:rsidP="005E1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4B5CDDE5" w14:textId="06909F83" w:rsidR="005E1A3F" w:rsidRPr="00BA3AB9" w:rsidRDefault="005E1A3F" w:rsidP="005E1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4B973A8" w14:textId="77777777" w:rsidR="005E1A3F" w:rsidRPr="00BA3AB9" w:rsidRDefault="005E1A3F" w:rsidP="005E1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1996C93A" w14:textId="205FA4B8" w:rsidR="005E1A3F" w:rsidRPr="00BA3AB9" w:rsidRDefault="005E1A3F" w:rsidP="005E1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8B27DB4" w14:textId="77777777" w:rsidR="005E1A3F" w:rsidRPr="00BA3AB9" w:rsidRDefault="005E1A3F" w:rsidP="005E1A3F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028D2EBF" w14:textId="2624AD65" w:rsidR="005E1A3F" w:rsidRPr="00BA3AB9" w:rsidRDefault="005E1A3F" w:rsidP="005E1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7D470C61" w14:textId="77777777" w:rsidR="005E1A3F" w:rsidRPr="00BA3AB9" w:rsidRDefault="005E1A3F" w:rsidP="005E1A3F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9B2F1E2" w14:textId="7591D17E" w:rsidR="005E1A3F" w:rsidRPr="008C41D9" w:rsidRDefault="005E1A3F" w:rsidP="005E1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C41D9">
              <w:rPr>
                <w:rFonts w:ascii="Cordia New" w:hAnsi="Cordia New" w:cs="Cordia New"/>
                <w:sz w:val="24"/>
                <w:szCs w:val="24"/>
              </w:rPr>
              <w:t>43</w:t>
            </w:r>
          </w:p>
        </w:tc>
        <w:tc>
          <w:tcPr>
            <w:tcW w:w="261" w:type="dxa"/>
            <w:vAlign w:val="center"/>
          </w:tcPr>
          <w:p w14:paraId="50F63342" w14:textId="77777777" w:rsidR="005E1A3F" w:rsidRPr="00BA3AB9" w:rsidRDefault="005E1A3F" w:rsidP="005E1A3F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101941BF" w14:textId="6DE3CDEA" w:rsidR="005E1A3F" w:rsidRPr="00BA3AB9" w:rsidRDefault="005E1A3F" w:rsidP="005E1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33FBFCE7" w14:textId="77777777" w:rsidR="005E1A3F" w:rsidRPr="00BA3AB9" w:rsidRDefault="005E1A3F" w:rsidP="005E1A3F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521EC74" w14:textId="5B7F0B47" w:rsidR="005E1A3F" w:rsidRPr="00BA3AB9" w:rsidRDefault="005E1A3F" w:rsidP="005E1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43</w:t>
            </w:r>
          </w:p>
        </w:tc>
      </w:tr>
      <w:tr w:rsidR="00580126" w:rsidRPr="00BA3AB9" w14:paraId="68854769" w14:textId="77777777">
        <w:tc>
          <w:tcPr>
            <w:tcW w:w="2694" w:type="dxa"/>
            <w:vAlign w:val="center"/>
          </w:tcPr>
          <w:p w14:paraId="7A831632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096" w:type="dxa"/>
            <w:vAlign w:val="center"/>
          </w:tcPr>
          <w:p w14:paraId="11F76F55" w14:textId="56530AFD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1,192</w:t>
            </w:r>
          </w:p>
        </w:tc>
        <w:tc>
          <w:tcPr>
            <w:tcW w:w="261" w:type="dxa"/>
            <w:vAlign w:val="center"/>
          </w:tcPr>
          <w:p w14:paraId="5C76CA66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543F7F93" w14:textId="5559E5BF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230E000C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6B24976F" w14:textId="644C3E4C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75D27DAC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14:paraId="272C3588" w14:textId="754419B6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660E7A98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14:paraId="54821167" w14:textId="103EEC61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1CE283BF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14:paraId="38E4FC5F" w14:textId="681CCBB6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43B29503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50B7F63" w14:textId="58C14DFB" w:rsidR="0034045B" w:rsidRPr="008C41D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8C41D9">
              <w:rPr>
                <w:rFonts w:ascii="Cordia New" w:hAnsi="Cordia New" w:cs="Cordia New"/>
                <w:sz w:val="24"/>
                <w:szCs w:val="24"/>
              </w:rPr>
              <w:t>34</w:t>
            </w:r>
          </w:p>
        </w:tc>
        <w:tc>
          <w:tcPr>
            <w:tcW w:w="261" w:type="dxa"/>
            <w:vAlign w:val="center"/>
          </w:tcPr>
          <w:p w14:paraId="1522D701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749EF343" w14:textId="575F7B26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10E7507F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1507D50E" w14:textId="4784F416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1,2</w:t>
            </w:r>
            <w:r w:rsidR="00E37CF7">
              <w:rPr>
                <w:rFonts w:ascii="Cordia New" w:hAnsi="Cordia New" w:cs="Cordia New"/>
                <w:sz w:val="24"/>
                <w:szCs w:val="24"/>
              </w:rPr>
              <w:t>26</w:t>
            </w:r>
          </w:p>
        </w:tc>
      </w:tr>
      <w:tr w:rsidR="00AC1C0A" w:rsidRPr="00BA3AB9" w14:paraId="0265E85A" w14:textId="77777777" w:rsidTr="00FC7CA0">
        <w:trPr>
          <w:trHeight w:val="87"/>
        </w:trPr>
        <w:tc>
          <w:tcPr>
            <w:tcW w:w="2694" w:type="dxa"/>
            <w:vAlign w:val="center"/>
          </w:tcPr>
          <w:p w14:paraId="270A03F9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45" w:hanging="165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BA3AB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สินทรัพย์สิทธิการใช้และหนี้สินตามสัญญาเช่าลดลงจากการเปลี่ยนแปลงสัญญา</w:t>
            </w:r>
          </w:p>
        </w:tc>
        <w:tc>
          <w:tcPr>
            <w:tcW w:w="1096" w:type="dxa"/>
            <w:vAlign w:val="bottom"/>
          </w:tcPr>
          <w:p w14:paraId="46473528" w14:textId="343F0AB8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3,546</w:t>
            </w:r>
          </w:p>
        </w:tc>
        <w:tc>
          <w:tcPr>
            <w:tcW w:w="261" w:type="dxa"/>
            <w:vAlign w:val="bottom"/>
          </w:tcPr>
          <w:p w14:paraId="34CF273C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0A20EB43" w14:textId="4AF06D26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2BEE213D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697DE7F7" w14:textId="59D60AD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1E38E186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07308FA6" w14:textId="71CC18D0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6D038F18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3C9589F9" w14:textId="4BD430E8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4FDAF1D8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D7CC3E3" w14:textId="688D6CFA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56739BD4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vAlign w:val="bottom"/>
          </w:tcPr>
          <w:p w14:paraId="2C2DEEFB" w14:textId="11804F35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7935DA4A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204312F" w14:textId="0FE88AFE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14:paraId="15DFABEC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0D33A07" w14:textId="5EC2C373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3,546</w:t>
            </w:r>
          </w:p>
        </w:tc>
      </w:tr>
      <w:tr w:rsidR="00AC1C0A" w:rsidRPr="00486622" w14:paraId="406E9E0E" w14:textId="77777777">
        <w:tc>
          <w:tcPr>
            <w:tcW w:w="2694" w:type="dxa"/>
          </w:tcPr>
          <w:p w14:paraId="1A8F74F4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5"/>
              <w:rPr>
                <w:rFonts w:ascii="Cordia New" w:hAnsi="Cordia New" w:cs="Cordia New"/>
                <w:sz w:val="24"/>
                <w:szCs w:val="24"/>
              </w:rPr>
            </w:pP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BA3AB9">
              <w:rPr>
                <w:rFonts w:ascii="Cordia New" w:hAnsi="Cordia New" w:cs="Cord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866739" w14:textId="599C4579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15,517</w:t>
            </w:r>
          </w:p>
        </w:tc>
        <w:tc>
          <w:tcPr>
            <w:tcW w:w="261" w:type="dxa"/>
            <w:vAlign w:val="center"/>
          </w:tcPr>
          <w:p w14:paraId="1B32B121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2C1F40B" w14:textId="04981AFB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65BBEE2F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5AD7703" w14:textId="36C6719D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57,000</w:t>
            </w:r>
          </w:p>
        </w:tc>
        <w:tc>
          <w:tcPr>
            <w:tcW w:w="261" w:type="dxa"/>
            <w:vAlign w:val="center"/>
          </w:tcPr>
          <w:p w14:paraId="1ABB9B30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A3D45E6" w14:textId="10DF815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30,000</w:t>
            </w:r>
          </w:p>
        </w:tc>
        <w:tc>
          <w:tcPr>
            <w:tcW w:w="261" w:type="dxa"/>
            <w:vAlign w:val="center"/>
          </w:tcPr>
          <w:p w14:paraId="0BAF4AA5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ECF575C" w14:textId="71C35716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44,855</w:t>
            </w:r>
          </w:p>
        </w:tc>
        <w:tc>
          <w:tcPr>
            <w:tcW w:w="261" w:type="dxa"/>
            <w:vAlign w:val="center"/>
          </w:tcPr>
          <w:p w14:paraId="53573FD5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38BF4B" w14:textId="6459B5CD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139,578</w:t>
            </w:r>
          </w:p>
        </w:tc>
        <w:tc>
          <w:tcPr>
            <w:tcW w:w="261" w:type="dxa"/>
            <w:vAlign w:val="center"/>
          </w:tcPr>
          <w:p w14:paraId="7D0F962E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015F2A" w14:textId="026B5663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01ACC33A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CA29F0" w14:textId="6728F9AE" w:rsidR="0034045B" w:rsidRPr="00BA3AB9" w:rsidRDefault="0034045B" w:rsidP="0034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340" w:lineRule="exact"/>
              <w:ind w:right="-45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center"/>
          </w:tcPr>
          <w:p w14:paraId="75B7B9EC" w14:textId="77777777" w:rsidR="0034045B" w:rsidRPr="00BA3AB9" w:rsidRDefault="0034045B" w:rsidP="0034045B">
            <w:pPr>
              <w:tabs>
                <w:tab w:val="clear" w:pos="227"/>
                <w:tab w:val="clear" w:pos="454"/>
                <w:tab w:val="decimal" w:pos="709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648C7F" w14:textId="009A385E" w:rsidR="0034045B" w:rsidRPr="00486622" w:rsidRDefault="0034045B" w:rsidP="0034045B">
            <w:pPr>
              <w:tabs>
                <w:tab w:val="clear" w:pos="227"/>
                <w:tab w:val="clear" w:pos="454"/>
                <w:tab w:val="clear" w:pos="680"/>
                <w:tab w:val="decimal" w:pos="687"/>
                <w:tab w:val="left" w:pos="216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="Cordia New" w:hAnsi="Cordia New" w:cs="Cordia New"/>
                <w:sz w:val="24"/>
                <w:szCs w:val="24"/>
                <w:highlight w:val="yellow"/>
              </w:rPr>
            </w:pPr>
            <w:r w:rsidRPr="00DE658F">
              <w:rPr>
                <w:rFonts w:ascii="Cordia New" w:hAnsi="Cordia New" w:cs="Cordia New"/>
                <w:sz w:val="24"/>
                <w:szCs w:val="24"/>
              </w:rPr>
              <w:t>286,950</w:t>
            </w:r>
          </w:p>
        </w:tc>
      </w:tr>
    </w:tbl>
    <w:p w14:paraId="664E8C72" w14:textId="77777777" w:rsidR="00BA3AB9" w:rsidRDefault="00BA3AB9" w:rsidP="00CB455C">
      <w:pPr>
        <w:rPr>
          <w:rFonts w:ascii="Cordia New" w:hAnsi="Cordia New" w:cs="Cordia New"/>
          <w:sz w:val="26"/>
          <w:szCs w:val="26"/>
        </w:rPr>
      </w:pPr>
    </w:p>
    <w:p w14:paraId="33260952" w14:textId="77777777" w:rsidR="0013382C" w:rsidRPr="00616E3E" w:rsidRDefault="0013382C" w:rsidP="00CB455C">
      <w:pPr>
        <w:pStyle w:val="CordiaNew"/>
        <w:tabs>
          <w:tab w:val="clear" w:pos="4153"/>
          <w:tab w:val="left" w:pos="426"/>
        </w:tabs>
        <w:jc w:val="thaiDistribute"/>
        <w:rPr>
          <w:rFonts w:ascii="Cordia New" w:hAnsi="Cordia New" w:cs="Cordia New"/>
          <w:sz w:val="26"/>
          <w:szCs w:val="26"/>
          <w:u w:val="single"/>
        </w:rPr>
        <w:sectPr w:rsidR="0013382C" w:rsidRPr="00616E3E" w:rsidSect="000A4125">
          <w:footerReference w:type="default" r:id="rId16"/>
          <w:pgSz w:w="16834" w:h="11909" w:orient="landscape" w:code="9"/>
          <w:pgMar w:top="1080" w:right="1008" w:bottom="432" w:left="1008" w:header="1080" w:footer="576" w:gutter="0"/>
          <w:cols w:space="720"/>
          <w:docGrid w:linePitch="245"/>
        </w:sectPr>
      </w:pPr>
    </w:p>
    <w:p w14:paraId="0E3404CB" w14:textId="7CA89E28" w:rsidR="00BA3AB9" w:rsidRDefault="00BA3AB9" w:rsidP="00F267F8">
      <w:pPr>
        <w:pStyle w:val="ListParagraph"/>
        <w:tabs>
          <w:tab w:val="clear" w:pos="454"/>
          <w:tab w:val="left" w:pos="426"/>
        </w:tabs>
        <w:spacing w:line="340" w:lineRule="exact"/>
        <w:ind w:left="360"/>
        <w:rPr>
          <w:rFonts w:ascii="Cordia New" w:eastAsia="Cordia New" w:hAnsi="Cordia New" w:cs="Cordia New"/>
          <w:b/>
          <w:bCs/>
          <w:color w:val="000000"/>
          <w:sz w:val="26"/>
          <w:szCs w:val="26"/>
          <w:lang w:eastAsia="th-TH"/>
        </w:rPr>
      </w:pPr>
    </w:p>
    <w:p w14:paraId="26EC0125" w14:textId="2381C830" w:rsidR="004F0ADF" w:rsidRDefault="00DD1536" w:rsidP="00F267F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 New" w:eastAsia="Cordia New" w:hAnsi="Cordia New" w:cs="Cordia New"/>
          <w:b/>
          <w:bCs/>
          <w:color w:val="000000"/>
          <w:sz w:val="26"/>
          <w:szCs w:val="26"/>
          <w:lang w:eastAsia="th-TH"/>
        </w:rPr>
      </w:pPr>
      <w:r w:rsidRPr="00A335B4">
        <w:rPr>
          <w:rFonts w:ascii="Cordia New" w:eastAsia="Cordia New" w:hAnsi="Cordia New" w:cs="Cordia New"/>
          <w:b/>
          <w:bCs/>
          <w:color w:val="000000"/>
          <w:sz w:val="26"/>
          <w:szCs w:val="26"/>
          <w:cs/>
          <w:lang w:eastAsia="th-TH"/>
        </w:rPr>
        <w:t>ภาระผูกพัน</w:t>
      </w:r>
    </w:p>
    <w:p w14:paraId="47642365" w14:textId="77777777" w:rsidR="00A335B4" w:rsidRPr="00A335B4" w:rsidRDefault="00A335B4" w:rsidP="00F267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rPr>
          <w:rFonts w:ascii="Cordia New" w:eastAsia="Cordia New" w:hAnsi="Cordia New" w:cs="Cordia New"/>
          <w:b/>
          <w:bCs/>
          <w:color w:val="000000"/>
          <w:sz w:val="26"/>
          <w:szCs w:val="26"/>
          <w:lang w:eastAsia="th-TH"/>
        </w:rPr>
      </w:pPr>
    </w:p>
    <w:p w14:paraId="446F4780" w14:textId="193A4A27" w:rsidR="007226E5" w:rsidRPr="00616E3E" w:rsidRDefault="007226E5" w:rsidP="00F2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616E3E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Pr="00616E3E">
        <w:rPr>
          <w:rFonts w:ascii="Cordia New" w:hAnsi="Cordia New" w:cs="Cordia New"/>
          <w:sz w:val="26"/>
          <w:szCs w:val="26"/>
        </w:rPr>
        <w:t xml:space="preserve">31 </w:t>
      </w:r>
      <w:r w:rsidRPr="00616E3E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Pr="00616E3E">
        <w:rPr>
          <w:rFonts w:ascii="Cordia New" w:hAnsi="Cordia New" w:cs="Cordia New"/>
          <w:sz w:val="26"/>
          <w:szCs w:val="26"/>
        </w:rPr>
        <w:t>256</w:t>
      </w:r>
      <w:r w:rsidR="00BA3AB9">
        <w:rPr>
          <w:rFonts w:ascii="Cordia New" w:hAnsi="Cordia New" w:cs="Cordia New"/>
          <w:sz w:val="26"/>
          <w:szCs w:val="26"/>
        </w:rPr>
        <w:t>8</w:t>
      </w:r>
      <w:r w:rsidRPr="00616E3E">
        <w:rPr>
          <w:rFonts w:ascii="Cordia New" w:hAnsi="Cordia New" w:cs="Cordia New"/>
          <w:sz w:val="26"/>
          <w:szCs w:val="26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</w:rPr>
        <w:t>บริษัทและบริษัทย่อยมีภาระผูกพัน ดังต่อไปนี้</w:t>
      </w:r>
    </w:p>
    <w:p w14:paraId="7C16D270" w14:textId="77777777" w:rsidR="007226E5" w:rsidRPr="00616E3E" w:rsidRDefault="007226E5" w:rsidP="00F2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jc w:val="thaiDistribute"/>
        <w:rPr>
          <w:rFonts w:ascii="Cordia New" w:hAnsi="Cordia New" w:cs="Cordia New"/>
          <w:sz w:val="26"/>
          <w:szCs w:val="26"/>
        </w:rPr>
      </w:pPr>
    </w:p>
    <w:p w14:paraId="129403D5" w14:textId="401BFD30" w:rsidR="007226E5" w:rsidRPr="00331D8A" w:rsidRDefault="007226E5" w:rsidP="00331D8A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 w:hanging="540"/>
        <w:jc w:val="thaiDistribute"/>
        <w:rPr>
          <w:rFonts w:ascii="Cordia New" w:hAnsi="Cordia New" w:cs="Cordia New"/>
          <w:sz w:val="26"/>
          <w:szCs w:val="26"/>
        </w:rPr>
      </w:pPr>
      <w:r w:rsidRPr="00331D8A">
        <w:rPr>
          <w:rFonts w:ascii="Cordia New" w:hAnsi="Cordia New" w:cs="Cordia New"/>
          <w:sz w:val="26"/>
          <w:szCs w:val="26"/>
          <w:cs/>
        </w:rPr>
        <w:t>บริษัทและบริษัทย่อยมีภาระผูกพันเกี่ยวกับสัญญาบริการที่จะต้องชำระมีดังนี้</w:t>
      </w:r>
    </w:p>
    <w:p w14:paraId="5363C0A5" w14:textId="77777777" w:rsidR="007226E5" w:rsidRPr="00616E3E" w:rsidRDefault="007226E5" w:rsidP="00F267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340" w:lineRule="exact"/>
        <w:ind w:left="108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460" w:type="dxa"/>
        <w:tblInd w:w="855" w:type="dxa"/>
        <w:tblLayout w:type="fixed"/>
        <w:tblLook w:val="04A0" w:firstRow="1" w:lastRow="0" w:firstColumn="1" w:lastColumn="0" w:noHBand="0" w:noVBand="1"/>
      </w:tblPr>
      <w:tblGrid>
        <w:gridCol w:w="4275"/>
        <w:gridCol w:w="1935"/>
        <w:gridCol w:w="240"/>
        <w:gridCol w:w="2010"/>
      </w:tblGrid>
      <w:tr w:rsidR="00BA3AB9" w:rsidRPr="00616E3E" w14:paraId="4A11D3B2" w14:textId="77777777" w:rsidTr="001E092F">
        <w:tc>
          <w:tcPr>
            <w:tcW w:w="4275" w:type="dxa"/>
          </w:tcPr>
          <w:p w14:paraId="0EC4D0E1" w14:textId="6DCFDB3F" w:rsidR="00BA3AB9" w:rsidRPr="00616E3E" w:rsidRDefault="00BA3AB9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/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</w:pP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(</w:t>
            </w: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/>
              </w:rPr>
              <w:t>หน่วย:</w:t>
            </w: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8DF24D" w14:textId="77777777" w:rsidR="00BA3AB9" w:rsidRPr="00616E3E" w:rsidRDefault="00BA3AB9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73952E0A" w14:textId="77777777" w:rsidR="00BA3AB9" w:rsidRPr="00616E3E" w:rsidRDefault="00BA3AB9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42D12" w14:textId="20815464" w:rsidR="00BA3AB9" w:rsidRPr="00616E3E" w:rsidRDefault="00BA3AB9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A3AB9" w:rsidRPr="00616E3E" w14:paraId="5F08DDE2" w14:textId="77777777" w:rsidTr="001E092F">
        <w:tc>
          <w:tcPr>
            <w:tcW w:w="4275" w:type="dxa"/>
          </w:tcPr>
          <w:p w14:paraId="28F32A6F" w14:textId="77777777" w:rsidR="00BA3AB9" w:rsidRPr="00616E3E" w:rsidRDefault="00BA3AB9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FA4D7" w14:textId="77777777" w:rsidR="00BA3AB9" w:rsidRPr="00616E3E" w:rsidRDefault="00BA3AB9" w:rsidP="001E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" w:firstLine="14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0" w:type="dxa"/>
          </w:tcPr>
          <w:p w14:paraId="54538EA4" w14:textId="77777777" w:rsidR="00BA3AB9" w:rsidRPr="00616E3E" w:rsidRDefault="00BA3AB9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40ECF" w14:textId="77777777" w:rsidR="00BA3AB9" w:rsidRPr="00616E3E" w:rsidRDefault="00BA3AB9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A3AB9" w:rsidRPr="00616E3E" w14:paraId="1FFA450C" w14:textId="77777777" w:rsidTr="001E092F">
        <w:tc>
          <w:tcPr>
            <w:tcW w:w="4275" w:type="dxa"/>
            <w:hideMark/>
          </w:tcPr>
          <w:p w14:paraId="72351A43" w14:textId="77777777" w:rsidR="00BA3AB9" w:rsidRPr="00616E3E" w:rsidRDefault="00BA3AB9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ภายใน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 xml:space="preserve"> 1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1935" w:type="dxa"/>
          </w:tcPr>
          <w:p w14:paraId="7A3D8382" w14:textId="08795682" w:rsidR="00BA3AB9" w:rsidRPr="00616E3E" w:rsidRDefault="00EF1BB7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EF1BB7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2,882</w:t>
            </w:r>
          </w:p>
        </w:tc>
        <w:tc>
          <w:tcPr>
            <w:tcW w:w="240" w:type="dxa"/>
          </w:tcPr>
          <w:p w14:paraId="24EB0625" w14:textId="77777777" w:rsidR="00BA3AB9" w:rsidRPr="00616E3E" w:rsidRDefault="00BA3AB9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0" w:type="dxa"/>
          </w:tcPr>
          <w:p w14:paraId="67576CEA" w14:textId="75BEAC8E" w:rsidR="00BA3AB9" w:rsidRPr="004F6EA1" w:rsidRDefault="004F6EA1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9"/>
              <w:jc w:val="right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>2,843</w:t>
            </w:r>
          </w:p>
        </w:tc>
      </w:tr>
      <w:tr w:rsidR="00BA3AB9" w:rsidRPr="00616E3E" w14:paraId="25F57B11" w14:textId="77777777" w:rsidTr="001E092F">
        <w:tc>
          <w:tcPr>
            <w:tcW w:w="4275" w:type="dxa"/>
            <w:hideMark/>
          </w:tcPr>
          <w:p w14:paraId="5F379062" w14:textId="77777777" w:rsidR="00BA3AB9" w:rsidRPr="00616E3E" w:rsidRDefault="00BA3AB9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เกินกว่า </w:t>
            </w:r>
            <w:r w:rsidRPr="00616E3E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ปี แต่ไม่เกิน 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35" w:type="dxa"/>
          </w:tcPr>
          <w:p w14:paraId="71AAF430" w14:textId="09100A7A" w:rsidR="00BA3AB9" w:rsidRPr="00616E3E" w:rsidRDefault="00D009FF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D009F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240" w:type="dxa"/>
          </w:tcPr>
          <w:p w14:paraId="4666C78E" w14:textId="77777777" w:rsidR="00BA3AB9" w:rsidRPr="00616E3E" w:rsidRDefault="00BA3AB9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0" w:type="dxa"/>
          </w:tcPr>
          <w:p w14:paraId="70025EA3" w14:textId="64191A1B" w:rsidR="00BA3AB9" w:rsidRPr="00616E3E" w:rsidRDefault="006563AB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9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145</w:t>
            </w:r>
          </w:p>
        </w:tc>
      </w:tr>
      <w:tr w:rsidR="00BA3AB9" w:rsidRPr="00616E3E" w14:paraId="5B20C135" w14:textId="77777777" w:rsidTr="001E092F">
        <w:tc>
          <w:tcPr>
            <w:tcW w:w="4275" w:type="dxa"/>
            <w:hideMark/>
          </w:tcPr>
          <w:p w14:paraId="557F0BB9" w14:textId="2CEA71C1" w:rsidR="00BA3AB9" w:rsidRPr="00616E3E" w:rsidRDefault="00BA3AB9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616E3E"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5F19C2A" w14:textId="77BB8500" w:rsidR="00BA3AB9" w:rsidRPr="00616E3E" w:rsidRDefault="00A4101F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A4101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3,127</w:t>
            </w:r>
          </w:p>
        </w:tc>
        <w:tc>
          <w:tcPr>
            <w:tcW w:w="240" w:type="dxa"/>
          </w:tcPr>
          <w:p w14:paraId="2100B693" w14:textId="77777777" w:rsidR="00BA3AB9" w:rsidRPr="00616E3E" w:rsidRDefault="00BA3AB9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368EB89" w14:textId="4042F075" w:rsidR="00BA3AB9" w:rsidRPr="00616E3E" w:rsidRDefault="006563AB" w:rsidP="00F26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9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t>2,988</w:t>
            </w:r>
          </w:p>
        </w:tc>
      </w:tr>
    </w:tbl>
    <w:p w14:paraId="118D8597" w14:textId="77777777" w:rsidR="007226E5" w:rsidRPr="00616E3E" w:rsidRDefault="007226E5" w:rsidP="00F267F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340" w:lineRule="exact"/>
        <w:jc w:val="thaiDistribute"/>
        <w:rPr>
          <w:rFonts w:ascii="Cordia New" w:hAnsi="Cordia New" w:cs="Cordia New"/>
          <w:sz w:val="26"/>
          <w:szCs w:val="26"/>
        </w:rPr>
      </w:pPr>
    </w:p>
    <w:p w14:paraId="6E212704" w14:textId="0BEC62BF" w:rsidR="007226E5" w:rsidRPr="00331D8A" w:rsidRDefault="007226E5" w:rsidP="00331D8A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0" w:hanging="540"/>
        <w:jc w:val="thaiDistribute"/>
        <w:rPr>
          <w:rFonts w:ascii="Cordia New" w:hAnsi="Cordia New" w:cs="Cordia New"/>
          <w:sz w:val="26"/>
          <w:szCs w:val="26"/>
        </w:rPr>
      </w:pPr>
      <w:r w:rsidRPr="00331D8A">
        <w:rPr>
          <w:rFonts w:ascii="Cordia New" w:hAnsi="Cordia New" w:cs="Cordia New"/>
          <w:sz w:val="26"/>
          <w:szCs w:val="26"/>
          <w:cs/>
        </w:rPr>
        <w:t>บริษัทและบริษัทย่อยมีภาระผูกพันเกี่ยวกับการซื้อสินค้าจำนวน</w:t>
      </w:r>
      <w:r w:rsidR="00247BC1" w:rsidRPr="00331D8A">
        <w:rPr>
          <w:rFonts w:ascii="Cordia New" w:hAnsi="Cordia New" w:cs="Cordia New"/>
          <w:sz w:val="26"/>
          <w:szCs w:val="26"/>
        </w:rPr>
        <w:t xml:space="preserve"> </w:t>
      </w:r>
      <w:r w:rsidR="00DD705F" w:rsidRPr="00331D8A">
        <w:rPr>
          <w:rFonts w:ascii="Cordia New" w:hAnsi="Cordia New" w:cs="Cordia New"/>
          <w:sz w:val="26"/>
          <w:szCs w:val="26"/>
        </w:rPr>
        <w:t xml:space="preserve">28.52 </w:t>
      </w:r>
      <w:r w:rsidRPr="00331D8A">
        <w:rPr>
          <w:rFonts w:ascii="Cordia New" w:hAnsi="Cordia New" w:cs="Cordia New"/>
          <w:sz w:val="26"/>
          <w:szCs w:val="26"/>
          <w:cs/>
        </w:rPr>
        <w:t xml:space="preserve">ล้านบาท และ </w:t>
      </w:r>
      <w:r w:rsidR="008301B7" w:rsidRPr="00331D8A">
        <w:rPr>
          <w:rFonts w:ascii="Cordia New" w:hAnsi="Cordia New" w:cs="Cordia New"/>
          <w:sz w:val="26"/>
          <w:szCs w:val="26"/>
        </w:rPr>
        <w:t>0.21</w:t>
      </w:r>
      <w:r w:rsidR="00E25750" w:rsidRPr="00331D8A">
        <w:rPr>
          <w:rFonts w:ascii="Cordia New" w:hAnsi="Cordia New" w:cs="Cordia New"/>
          <w:sz w:val="26"/>
          <w:szCs w:val="26"/>
        </w:rPr>
        <w:t xml:space="preserve"> </w:t>
      </w:r>
      <w:r w:rsidR="00E25750" w:rsidRPr="00331D8A">
        <w:rPr>
          <w:rFonts w:ascii="Cordia New" w:hAnsi="Cordia New" w:cs="Cordia New" w:hint="cs"/>
          <w:sz w:val="26"/>
          <w:szCs w:val="26"/>
          <w:cs/>
        </w:rPr>
        <w:t>ล้าน</w:t>
      </w:r>
      <w:r w:rsidRPr="00331D8A">
        <w:rPr>
          <w:rFonts w:ascii="Cordia New" w:hAnsi="Cordia New" w:cs="Cordia New"/>
          <w:sz w:val="26"/>
          <w:szCs w:val="26"/>
          <w:cs/>
        </w:rPr>
        <w:t>บาท ตามลำดับ</w:t>
      </w:r>
    </w:p>
    <w:p w14:paraId="08E2C82E" w14:textId="77777777" w:rsidR="007226E5" w:rsidRPr="00616E3E" w:rsidRDefault="007226E5" w:rsidP="00F267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7" w:hanging="547"/>
        <w:rPr>
          <w:rFonts w:ascii="Cordia New" w:hAnsi="Cordia New" w:cs="Cordia New"/>
          <w:sz w:val="26"/>
          <w:szCs w:val="26"/>
          <w:cs/>
        </w:rPr>
      </w:pPr>
    </w:p>
    <w:p w14:paraId="06974023" w14:textId="23190ED7" w:rsidR="0036175B" w:rsidRPr="00A42FC2" w:rsidRDefault="0036175B" w:rsidP="00331D8A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907" w:hanging="547"/>
        <w:jc w:val="thaiDistribute"/>
        <w:rPr>
          <w:rFonts w:asciiTheme="minorBidi" w:hAnsiTheme="minorBidi" w:cstheme="minorBidi"/>
          <w:sz w:val="26"/>
          <w:szCs w:val="26"/>
        </w:rPr>
      </w:pPr>
      <w:r w:rsidRPr="00D0081B">
        <w:rPr>
          <w:rFonts w:asciiTheme="minorBidi" w:hAnsiTheme="minorBidi" w:cstheme="minorBidi"/>
          <w:sz w:val="26"/>
          <w:szCs w:val="26"/>
          <w:cs/>
        </w:rPr>
        <w:t>บริษัท</w:t>
      </w:r>
      <w:r w:rsidRPr="00A42FC2">
        <w:rPr>
          <w:rFonts w:ascii="Cordia New" w:hAnsi="Cordia New" w:cs="Cordia New" w:hint="cs"/>
          <w:sz w:val="26"/>
          <w:szCs w:val="26"/>
          <w:cs/>
          <w:lang w:eastAsia="zh-CN"/>
        </w:rPr>
        <w:t>มีเงินรับล่วงหน้าจากลูกค้าจำนวนรวม</w:t>
      </w:r>
      <w:r w:rsidRPr="00A42FC2">
        <w:rPr>
          <w:rFonts w:ascii="Cordia New" w:hAnsi="Cordia New" w:cs="Cordia New" w:hint="cs"/>
          <w:sz w:val="26"/>
          <w:szCs w:val="26"/>
          <w:lang w:eastAsia="zh-CN"/>
        </w:rPr>
        <w:t xml:space="preserve"> </w:t>
      </w:r>
      <w:r w:rsidR="00EC4B4C" w:rsidRPr="00D0081B">
        <w:rPr>
          <w:rFonts w:ascii="Cordia New" w:hAnsi="Cordia New" w:cs="Cordia New"/>
          <w:sz w:val="26"/>
          <w:szCs w:val="26"/>
          <w:lang w:eastAsia="zh-CN"/>
        </w:rPr>
        <w:t>3.51</w:t>
      </w:r>
      <w:r w:rsidRPr="00D0081B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Pr="00D0081B">
        <w:rPr>
          <w:rFonts w:ascii="Cordia New" w:hAnsi="Cordia New" w:cs="Cordia New" w:hint="cs"/>
          <w:sz w:val="26"/>
          <w:szCs w:val="26"/>
          <w:cs/>
          <w:lang w:eastAsia="zh-CN"/>
        </w:rPr>
        <w:t xml:space="preserve">ล้านบาท </w:t>
      </w:r>
      <w:r w:rsidRPr="00A42FC2">
        <w:rPr>
          <w:rFonts w:asciiTheme="minorBidi" w:hAnsiTheme="minorBidi" w:cstheme="minorBidi"/>
          <w:sz w:val="26"/>
          <w:szCs w:val="26"/>
          <w:cs/>
        </w:rPr>
        <w:t>บริษัท</w:t>
      </w:r>
      <w:r w:rsidRPr="00A42FC2">
        <w:rPr>
          <w:rFonts w:asciiTheme="minorBidi" w:hAnsiTheme="minorBidi" w:cstheme="minorBidi" w:hint="cs"/>
          <w:sz w:val="26"/>
          <w:szCs w:val="26"/>
          <w:cs/>
        </w:rPr>
        <w:t>และบริษัทย่อย</w:t>
      </w:r>
      <w:r w:rsidRPr="00A42FC2">
        <w:rPr>
          <w:rFonts w:asciiTheme="minorBidi" w:hAnsiTheme="minorBidi" w:cstheme="minorBidi"/>
          <w:sz w:val="26"/>
          <w:szCs w:val="26"/>
          <w:cs/>
        </w:rPr>
        <w:t>มีภาระผูกพัน</w:t>
      </w:r>
      <w:r w:rsidRPr="00A42FC2">
        <w:rPr>
          <w:rFonts w:asciiTheme="minorBidi" w:hAnsiTheme="minorBidi" w:cstheme="minorBidi" w:hint="cs"/>
          <w:sz w:val="26"/>
          <w:szCs w:val="26"/>
          <w:cs/>
        </w:rPr>
        <w:t>ในการ</w:t>
      </w:r>
      <w:r w:rsidRPr="00A42FC2">
        <w:rPr>
          <w:rFonts w:asciiTheme="minorBidi" w:hAnsiTheme="minorBidi" w:cstheme="minorBidi"/>
          <w:sz w:val="26"/>
          <w:szCs w:val="26"/>
          <w:cs/>
        </w:rPr>
        <w:t>ส่งมอบสินค้าให้กับลูกค้า</w:t>
      </w:r>
      <w:r w:rsidRPr="00D0081B">
        <w:rPr>
          <w:rFonts w:asciiTheme="minorBidi" w:hAnsiTheme="minorBidi" w:cstheme="minorBidi"/>
          <w:sz w:val="26"/>
          <w:szCs w:val="26"/>
          <w:cs/>
        </w:rPr>
        <w:t xml:space="preserve">จำนวน </w:t>
      </w:r>
      <w:r w:rsidRPr="00D0081B">
        <w:rPr>
          <w:rFonts w:asciiTheme="minorBidi" w:hAnsiTheme="minorBidi" w:cstheme="minorBidi"/>
          <w:sz w:val="26"/>
          <w:szCs w:val="26"/>
        </w:rPr>
        <w:t>1</w:t>
      </w:r>
      <w:r w:rsidR="00A32ECB" w:rsidRPr="00D0081B">
        <w:rPr>
          <w:rFonts w:asciiTheme="minorBidi" w:hAnsiTheme="minorBidi" w:cstheme="minorBidi"/>
          <w:sz w:val="26"/>
          <w:szCs w:val="26"/>
        </w:rPr>
        <w:t>21.27</w:t>
      </w:r>
      <w:r w:rsidRPr="00D0081B">
        <w:rPr>
          <w:rFonts w:asciiTheme="minorBidi" w:hAnsiTheme="minorBidi" w:cstheme="minorBidi"/>
          <w:sz w:val="26"/>
          <w:szCs w:val="26"/>
          <w:cs/>
        </w:rPr>
        <w:t xml:space="preserve"> ล้านบาท และ</w:t>
      </w:r>
      <w:r w:rsidRPr="00D0081B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9A5833">
        <w:rPr>
          <w:rFonts w:asciiTheme="minorBidi" w:hAnsiTheme="minorBidi" w:cstheme="minorBidi"/>
          <w:sz w:val="26"/>
          <w:szCs w:val="26"/>
        </w:rPr>
        <w:t>4.22</w:t>
      </w:r>
      <w:r w:rsidRPr="00D0081B">
        <w:rPr>
          <w:rFonts w:asciiTheme="minorBidi" w:hAnsiTheme="minorBidi" w:cstheme="minorBidi"/>
          <w:sz w:val="26"/>
          <w:szCs w:val="26"/>
        </w:rPr>
        <w:t xml:space="preserve"> </w:t>
      </w:r>
      <w:r w:rsidRPr="00D0081B">
        <w:rPr>
          <w:rFonts w:asciiTheme="minorBidi" w:hAnsiTheme="minorBidi" w:cstheme="minorBidi"/>
          <w:sz w:val="26"/>
          <w:szCs w:val="26"/>
          <w:cs/>
        </w:rPr>
        <w:t xml:space="preserve">ล้านบาท </w:t>
      </w:r>
      <w:r w:rsidRPr="00A42FC2">
        <w:rPr>
          <w:rFonts w:asciiTheme="minorBidi" w:hAnsiTheme="minorBidi" w:cstheme="minorBidi"/>
          <w:sz w:val="26"/>
          <w:szCs w:val="26"/>
          <w:cs/>
        </w:rPr>
        <w:t>ตามลำดับ</w:t>
      </w:r>
    </w:p>
    <w:p w14:paraId="2F49A5BE" w14:textId="77777777" w:rsidR="00A335B4" w:rsidRDefault="00A335B4" w:rsidP="00F267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rPr>
          <w:rFonts w:ascii="Cordia New" w:eastAsia="Cordia New" w:hAnsi="Cordia New" w:cs="Cordia New"/>
          <w:b/>
          <w:bCs/>
          <w:color w:val="000000"/>
          <w:sz w:val="26"/>
          <w:szCs w:val="26"/>
          <w:lang w:eastAsia="th-TH"/>
        </w:rPr>
      </w:pPr>
    </w:p>
    <w:p w14:paraId="7B5C2D61" w14:textId="753C8F12" w:rsidR="007226E5" w:rsidRPr="00817755" w:rsidRDefault="00000FA5" w:rsidP="00F267F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 New" w:eastAsia="Cordia New" w:hAnsi="Cordia New" w:cs="Cordia New"/>
          <w:b/>
          <w:bCs/>
          <w:color w:val="000000"/>
          <w:sz w:val="26"/>
          <w:szCs w:val="26"/>
          <w:lang w:eastAsia="th-TH"/>
        </w:rPr>
      </w:pPr>
      <w:r w:rsidRPr="00817755">
        <w:rPr>
          <w:rFonts w:ascii="Cordia New" w:eastAsia="Cordia New" w:hAnsi="Cordia New" w:cs="Cordia New" w:hint="cs"/>
          <w:b/>
          <w:bCs/>
          <w:color w:val="000000"/>
          <w:sz w:val="26"/>
          <w:szCs w:val="26"/>
          <w:cs/>
          <w:lang w:eastAsia="th-TH"/>
        </w:rPr>
        <w:t>วงเงินสินเชื่อ</w:t>
      </w:r>
    </w:p>
    <w:p w14:paraId="136CE3E7" w14:textId="77777777" w:rsidR="00BE498C" w:rsidRDefault="00BE498C" w:rsidP="00F267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="Cordia New" w:hAnsi="Cordia New" w:cs="Cordia New"/>
          <w:sz w:val="26"/>
          <w:szCs w:val="26"/>
          <w:lang w:eastAsia="zh-CN"/>
        </w:rPr>
      </w:pPr>
    </w:p>
    <w:p w14:paraId="1A45E058" w14:textId="534EDC79" w:rsidR="007226E5" w:rsidRPr="00616E3E" w:rsidRDefault="007226E5" w:rsidP="00F267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="Cordia New" w:hAnsi="Cordia New" w:cs="Cordia New"/>
          <w:sz w:val="26"/>
          <w:szCs w:val="26"/>
          <w:lang w:eastAsia="zh-CN"/>
        </w:rPr>
      </w:pPr>
      <w:r w:rsidRPr="00616E3E">
        <w:rPr>
          <w:rFonts w:ascii="Cordia New" w:hAnsi="Cordia New" w:cs="Cordia New"/>
          <w:sz w:val="26"/>
          <w:szCs w:val="26"/>
          <w:cs/>
          <w:lang w:eastAsia="zh-CN"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Pr="00616E3E">
        <w:rPr>
          <w:rFonts w:ascii="Cordia New" w:hAnsi="Cordia New" w:cs="Cordia New"/>
          <w:sz w:val="26"/>
          <w:szCs w:val="26"/>
          <w:lang w:eastAsia="zh-CN"/>
        </w:rPr>
        <w:t xml:space="preserve">31 </w:t>
      </w:r>
      <w:r w:rsidRPr="00616E3E">
        <w:rPr>
          <w:rFonts w:ascii="Cordia New" w:hAnsi="Cordia New" w:cs="Cordia New"/>
          <w:sz w:val="26"/>
          <w:szCs w:val="26"/>
          <w:cs/>
          <w:lang w:eastAsia="zh-CN"/>
        </w:rPr>
        <w:t xml:space="preserve">ธันวาคม </w:t>
      </w:r>
      <w:r w:rsidRPr="00616E3E">
        <w:rPr>
          <w:rFonts w:ascii="Cordia New" w:hAnsi="Cordia New" w:cs="Cordia New"/>
          <w:sz w:val="26"/>
          <w:szCs w:val="26"/>
          <w:lang w:eastAsia="zh-CN"/>
        </w:rPr>
        <w:t>256</w:t>
      </w:r>
      <w:r w:rsidR="00F60165">
        <w:rPr>
          <w:rFonts w:ascii="Cordia New" w:hAnsi="Cordia New" w:cs="Cordia New"/>
          <w:sz w:val="26"/>
          <w:szCs w:val="26"/>
          <w:lang w:eastAsia="zh-CN"/>
        </w:rPr>
        <w:t>8</w:t>
      </w:r>
      <w:r w:rsidRPr="00616E3E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Pr="00616E3E">
        <w:rPr>
          <w:rFonts w:ascii="Cordia New" w:hAnsi="Cordia New" w:cs="Cordia New"/>
          <w:sz w:val="26"/>
          <w:szCs w:val="26"/>
          <w:cs/>
          <w:lang w:eastAsia="zh-CN"/>
        </w:rPr>
        <w:t>ดังนี้</w:t>
      </w:r>
    </w:p>
    <w:p w14:paraId="258C2FBB" w14:textId="77777777" w:rsidR="007226E5" w:rsidRPr="00616E3E" w:rsidRDefault="007226E5" w:rsidP="00F267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340" w:lineRule="exact"/>
        <w:ind w:left="990"/>
        <w:jc w:val="thaiDistribute"/>
        <w:rPr>
          <w:rFonts w:ascii="Cordia New" w:hAnsi="Cordia New" w:cs="Cordia New"/>
          <w:sz w:val="26"/>
          <w:szCs w:val="26"/>
          <w:lang w:eastAsia="zh-CN"/>
        </w:rPr>
      </w:pPr>
    </w:p>
    <w:tbl>
      <w:tblPr>
        <w:tblW w:w="881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82"/>
        <w:gridCol w:w="1173"/>
        <w:gridCol w:w="1227"/>
        <w:gridCol w:w="1277"/>
      </w:tblGrid>
      <w:tr w:rsidR="00BA3AB9" w:rsidRPr="00616E3E" w14:paraId="56D122F3" w14:textId="77777777" w:rsidTr="00855C31">
        <w:trPr>
          <w:trHeight w:val="20"/>
        </w:trPr>
        <w:tc>
          <w:tcPr>
            <w:tcW w:w="3960" w:type="dxa"/>
          </w:tcPr>
          <w:p w14:paraId="36623811" w14:textId="5DBF41BD" w:rsidR="00BA3AB9" w:rsidRPr="00616E3E" w:rsidRDefault="00BA3AB9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10" w:firstLine="551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หน่วย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: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พันบาท)</w:t>
            </w:r>
          </w:p>
        </w:tc>
        <w:tc>
          <w:tcPr>
            <w:tcW w:w="1182" w:type="dxa"/>
            <w:hideMark/>
          </w:tcPr>
          <w:p w14:paraId="710DC189" w14:textId="77777777" w:rsidR="00BA3AB9" w:rsidRPr="00616E3E" w:rsidRDefault="00BA3AB9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3677" w:type="dxa"/>
            <w:gridSpan w:val="3"/>
            <w:hideMark/>
          </w:tcPr>
          <w:p w14:paraId="37C68B0C" w14:textId="77777777" w:rsidR="00BA3AB9" w:rsidRPr="00616E3E" w:rsidRDefault="00BA3AB9" w:rsidP="00C02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right="90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BA3AB9" w:rsidRPr="00616E3E" w14:paraId="1F899598" w14:textId="77777777" w:rsidTr="00855C31">
        <w:trPr>
          <w:trHeight w:val="20"/>
        </w:trPr>
        <w:tc>
          <w:tcPr>
            <w:tcW w:w="3960" w:type="dxa"/>
          </w:tcPr>
          <w:p w14:paraId="3036AB15" w14:textId="77777777" w:rsidR="00BA3AB9" w:rsidRPr="00616E3E" w:rsidRDefault="00BA3AB9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3C4E0033" w14:textId="77777777" w:rsidR="00BA3AB9" w:rsidRPr="00616E3E" w:rsidRDefault="00BA3AB9" w:rsidP="00C02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right="36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73" w:type="dxa"/>
            <w:hideMark/>
          </w:tcPr>
          <w:p w14:paraId="176A6784" w14:textId="77777777" w:rsidR="00BA3AB9" w:rsidRPr="00616E3E" w:rsidRDefault="00BA3AB9" w:rsidP="00C02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right="90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227" w:type="dxa"/>
            <w:hideMark/>
          </w:tcPr>
          <w:p w14:paraId="6811F543" w14:textId="77777777" w:rsidR="00BA3AB9" w:rsidRPr="00616E3E" w:rsidRDefault="00BA3AB9" w:rsidP="00C02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right="90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13FB0207" w14:textId="77777777" w:rsidR="00BA3AB9" w:rsidRPr="00616E3E" w:rsidRDefault="00BA3AB9" w:rsidP="00C02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right="90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คงเหลือ</w:t>
            </w:r>
          </w:p>
        </w:tc>
      </w:tr>
      <w:tr w:rsidR="00BA3AB9" w:rsidRPr="00616E3E" w14:paraId="451D8BDA" w14:textId="77777777" w:rsidTr="00855C31">
        <w:trPr>
          <w:trHeight w:val="20"/>
        </w:trPr>
        <w:tc>
          <w:tcPr>
            <w:tcW w:w="3960" w:type="dxa"/>
            <w:hideMark/>
          </w:tcPr>
          <w:p w14:paraId="7C3CB3E5" w14:textId="77777777" w:rsidR="00BA3AB9" w:rsidRPr="00616E3E" w:rsidRDefault="00BA3AB9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3FCE4390" w14:textId="77777777" w:rsidR="00BA3AB9" w:rsidRPr="00616E3E" w:rsidRDefault="00BA3AB9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vAlign w:val="center"/>
          </w:tcPr>
          <w:p w14:paraId="6702D064" w14:textId="77777777" w:rsidR="00BA3AB9" w:rsidRPr="00616E3E" w:rsidRDefault="00BA3AB9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0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227" w:type="dxa"/>
            <w:vAlign w:val="center"/>
          </w:tcPr>
          <w:p w14:paraId="72016770" w14:textId="77777777" w:rsidR="00BA3AB9" w:rsidRPr="00616E3E" w:rsidRDefault="00BA3AB9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0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3AEA2F18" w14:textId="77777777" w:rsidR="00BA3AB9" w:rsidRPr="00616E3E" w:rsidRDefault="00BA3AB9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0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200B84" w:rsidRPr="00616E3E" w14:paraId="01855632" w14:textId="77777777" w:rsidTr="00351C1C">
        <w:trPr>
          <w:trHeight w:val="331"/>
        </w:trPr>
        <w:tc>
          <w:tcPr>
            <w:tcW w:w="3960" w:type="dxa"/>
          </w:tcPr>
          <w:p w14:paraId="3D8B099E" w14:textId="2458048B" w:rsidR="00200B84" w:rsidRPr="00616E3E" w:rsidRDefault="00A73E7E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หนัง</w:t>
            </w:r>
            <w:r w:rsidR="00972A1B">
              <w:rPr>
                <w:rFonts w:ascii="Cordia New" w:hAnsi="Cordia New" w:cs="Cordia New" w:hint="cs"/>
                <w:sz w:val="26"/>
                <w:szCs w:val="26"/>
                <w:cs/>
              </w:rPr>
              <w:t>สือค้ำประกัน</w:t>
            </w:r>
          </w:p>
        </w:tc>
        <w:tc>
          <w:tcPr>
            <w:tcW w:w="1182" w:type="dxa"/>
          </w:tcPr>
          <w:p w14:paraId="19FCC6B2" w14:textId="69AA67B5" w:rsidR="00200B84" w:rsidRPr="00616E3E" w:rsidRDefault="00295434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295434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73" w:type="dxa"/>
            <w:vAlign w:val="center"/>
          </w:tcPr>
          <w:p w14:paraId="115F5B68" w14:textId="700506F5" w:rsidR="00200B84" w:rsidRPr="00616E3E" w:rsidRDefault="00830921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0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83092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172,64</w:t>
            </w: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1227" w:type="dxa"/>
            <w:vAlign w:val="center"/>
          </w:tcPr>
          <w:p w14:paraId="124255DD" w14:textId="476B8EDA" w:rsidR="00200B84" w:rsidRPr="00191FE8" w:rsidRDefault="006378AE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0"/>
              <w:jc w:val="right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 w:rsidRPr="0052136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</w:t>
            </w:r>
            <w:r w:rsidR="00577600" w:rsidRPr="0052136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</w:t>
            </w:r>
            <w:r w:rsidRPr="00521368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191FE8">
              <w:rPr>
                <w:rFonts w:ascii="Cordia New" w:hAnsi="Cordia New" w:cs="Cordia New"/>
                <w:sz w:val="26"/>
                <w:szCs w:val="26"/>
                <w:lang w:eastAsia="en-GB"/>
              </w:rPr>
              <w:t>904</w:t>
            </w:r>
          </w:p>
        </w:tc>
        <w:tc>
          <w:tcPr>
            <w:tcW w:w="1277" w:type="dxa"/>
            <w:vAlign w:val="center"/>
          </w:tcPr>
          <w:p w14:paraId="15E4B1CA" w14:textId="3BFC6AAA" w:rsidR="00200B84" w:rsidRPr="00616E3E" w:rsidRDefault="00196A4D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0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78,740</w:t>
            </w:r>
          </w:p>
        </w:tc>
      </w:tr>
      <w:tr w:rsidR="00BA3AB9" w:rsidRPr="00616E3E" w14:paraId="073E6277" w14:textId="77777777" w:rsidTr="00855C31">
        <w:trPr>
          <w:trHeight w:val="20"/>
        </w:trPr>
        <w:tc>
          <w:tcPr>
            <w:tcW w:w="3960" w:type="dxa"/>
          </w:tcPr>
          <w:p w14:paraId="713DC06A" w14:textId="2ECFF609" w:rsidR="00BA3AB9" w:rsidRPr="00616E3E" w:rsidRDefault="00BA3AB9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เลต</w:t>
            </w:r>
            <w:proofErr w:type="spellStart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เต</w:t>
            </w:r>
            <w:proofErr w:type="spellEnd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อร์</w:t>
            </w:r>
            <w:proofErr w:type="spellStart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ออฟ</w:t>
            </w:r>
            <w:proofErr w:type="spellEnd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เครดิ</w:t>
            </w:r>
            <w:r w:rsidR="00972A1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ต </w:t>
            </w:r>
            <w:proofErr w:type="spellStart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ทรั</w:t>
            </w:r>
            <w:proofErr w:type="spellEnd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สต์รีซีท</w:t>
            </w:r>
            <w:r w:rsidR="00972A1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และตั๋วสัญญาใช้เงิน</w:t>
            </w:r>
          </w:p>
        </w:tc>
        <w:tc>
          <w:tcPr>
            <w:tcW w:w="1182" w:type="dxa"/>
          </w:tcPr>
          <w:p w14:paraId="690BA628" w14:textId="77777777" w:rsidR="00295434" w:rsidRPr="00295434" w:rsidRDefault="00295434" w:rsidP="00C02FD0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5434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</w:p>
        </w:tc>
        <w:tc>
          <w:tcPr>
            <w:tcW w:w="1173" w:type="dxa"/>
          </w:tcPr>
          <w:p w14:paraId="7EF22BE9" w14:textId="41FD3ECB" w:rsidR="00757292" w:rsidRPr="00757292" w:rsidRDefault="00757292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0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eastAsia="en-GB"/>
              </w:rPr>
              <w:t xml:space="preserve">            80,000</w:t>
            </w:r>
          </w:p>
        </w:tc>
        <w:tc>
          <w:tcPr>
            <w:tcW w:w="1227" w:type="dxa"/>
          </w:tcPr>
          <w:p w14:paraId="2B8B929D" w14:textId="7AFC0E80" w:rsidR="003C315F" w:rsidRPr="003C315F" w:rsidRDefault="003C315F" w:rsidP="00C02FD0">
            <w:pPr>
              <w:spacing w:line="380" w:lineRule="exact"/>
              <w:ind w:right="90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3C315F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20,384</w:t>
            </w:r>
          </w:p>
        </w:tc>
        <w:tc>
          <w:tcPr>
            <w:tcW w:w="1277" w:type="dxa"/>
          </w:tcPr>
          <w:p w14:paraId="24846C60" w14:textId="45BE7F12" w:rsidR="008E17ED" w:rsidRPr="008E17ED" w:rsidRDefault="008E17ED" w:rsidP="00C02FD0">
            <w:pPr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8E17E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59,61</w:t>
            </w:r>
            <w:r w:rsidR="007C2E09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</w:t>
            </w:r>
          </w:p>
        </w:tc>
      </w:tr>
    </w:tbl>
    <w:p w14:paraId="1950078B" w14:textId="77777777" w:rsidR="00972A1B" w:rsidRPr="00616E3E" w:rsidRDefault="00972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ordia New" w:hAnsi="Cordia New" w:cs="Cordia New"/>
          <w:b/>
          <w:bCs/>
          <w:color w:val="000000"/>
          <w:sz w:val="26"/>
          <w:szCs w:val="26"/>
          <w:cs/>
          <w:lang w:eastAsia="th-TH"/>
        </w:rPr>
      </w:pPr>
    </w:p>
    <w:tbl>
      <w:tblPr>
        <w:tblW w:w="884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7"/>
        <w:gridCol w:w="1182"/>
        <w:gridCol w:w="1173"/>
        <w:gridCol w:w="1227"/>
        <w:gridCol w:w="1277"/>
      </w:tblGrid>
      <w:tr w:rsidR="00F60165" w:rsidRPr="00616E3E" w14:paraId="596CBDC5" w14:textId="77777777" w:rsidTr="00F267F8">
        <w:trPr>
          <w:trHeight w:val="20"/>
        </w:trPr>
        <w:tc>
          <w:tcPr>
            <w:tcW w:w="3987" w:type="dxa"/>
          </w:tcPr>
          <w:p w14:paraId="46A00210" w14:textId="69354173" w:rsidR="00F60165" w:rsidRPr="00616E3E" w:rsidRDefault="00F60165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8"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หน่วย</w:t>
            </w:r>
            <w:r w:rsidRPr="00616E3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: </w:t>
            </w:r>
            <w:r w:rsidRPr="00616E3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พันบาท)</w:t>
            </w:r>
          </w:p>
        </w:tc>
        <w:tc>
          <w:tcPr>
            <w:tcW w:w="1182" w:type="dxa"/>
          </w:tcPr>
          <w:p w14:paraId="037BF037" w14:textId="77777777" w:rsidR="00F60165" w:rsidRPr="00616E3E" w:rsidRDefault="00F60165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3677" w:type="dxa"/>
            <w:gridSpan w:val="3"/>
          </w:tcPr>
          <w:p w14:paraId="44BB1DA3" w14:textId="41524300" w:rsidR="00F60165" w:rsidRPr="00616E3E" w:rsidRDefault="00F60165" w:rsidP="00C02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165" w:rsidRPr="00616E3E" w14:paraId="3FFD9413" w14:textId="77777777" w:rsidTr="00F267F8">
        <w:trPr>
          <w:trHeight w:val="20"/>
        </w:trPr>
        <w:tc>
          <w:tcPr>
            <w:tcW w:w="3987" w:type="dxa"/>
          </w:tcPr>
          <w:p w14:paraId="3BB91A50" w14:textId="77777777" w:rsidR="00F60165" w:rsidRPr="00616E3E" w:rsidRDefault="00F60165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182" w:type="dxa"/>
          </w:tcPr>
          <w:p w14:paraId="4733508B" w14:textId="77777777" w:rsidR="00F60165" w:rsidRPr="00616E3E" w:rsidRDefault="00F60165" w:rsidP="00C02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right="36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73" w:type="dxa"/>
          </w:tcPr>
          <w:p w14:paraId="16A5CA67" w14:textId="77777777" w:rsidR="00F60165" w:rsidRPr="00616E3E" w:rsidRDefault="00F60165" w:rsidP="00C02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227" w:type="dxa"/>
          </w:tcPr>
          <w:p w14:paraId="71528617" w14:textId="77777777" w:rsidR="00F60165" w:rsidRPr="00616E3E" w:rsidRDefault="00F60165" w:rsidP="00C02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ใช้ไป</w:t>
            </w:r>
          </w:p>
        </w:tc>
        <w:tc>
          <w:tcPr>
            <w:tcW w:w="1277" w:type="dxa"/>
          </w:tcPr>
          <w:p w14:paraId="05EF14CC" w14:textId="77777777" w:rsidR="00F60165" w:rsidRPr="00616E3E" w:rsidRDefault="00F60165" w:rsidP="00C02F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คงเหลือ</w:t>
            </w:r>
          </w:p>
        </w:tc>
      </w:tr>
      <w:tr w:rsidR="00F60165" w:rsidRPr="00616E3E" w14:paraId="40F2BDB9" w14:textId="77777777" w:rsidTr="00F267F8">
        <w:trPr>
          <w:trHeight w:val="20"/>
        </w:trPr>
        <w:tc>
          <w:tcPr>
            <w:tcW w:w="3987" w:type="dxa"/>
          </w:tcPr>
          <w:p w14:paraId="7E267F0E" w14:textId="77777777" w:rsidR="00F60165" w:rsidRPr="00616E3E" w:rsidRDefault="00F60165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25E53A58" w14:textId="77777777" w:rsidR="00F60165" w:rsidRPr="00616E3E" w:rsidRDefault="00F60165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173" w:type="dxa"/>
            <w:vAlign w:val="center"/>
          </w:tcPr>
          <w:p w14:paraId="65FBF7FD" w14:textId="77777777" w:rsidR="00F60165" w:rsidRPr="00616E3E" w:rsidRDefault="00F60165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227" w:type="dxa"/>
            <w:vAlign w:val="center"/>
          </w:tcPr>
          <w:p w14:paraId="0E65A3B1" w14:textId="77777777" w:rsidR="00F60165" w:rsidRPr="00616E3E" w:rsidRDefault="00F60165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6C457DA9" w14:textId="77777777" w:rsidR="00F60165" w:rsidRPr="00616E3E" w:rsidRDefault="00F60165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972A1B" w:rsidRPr="00616E3E" w14:paraId="315686AC" w14:textId="77777777" w:rsidTr="00F267F8">
        <w:trPr>
          <w:trHeight w:val="20"/>
        </w:trPr>
        <w:tc>
          <w:tcPr>
            <w:tcW w:w="3987" w:type="dxa"/>
          </w:tcPr>
          <w:p w14:paraId="2CD00EC7" w14:textId="1D95A5BC" w:rsidR="00972A1B" w:rsidRPr="00616E3E" w:rsidRDefault="00972A1B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182" w:type="dxa"/>
          </w:tcPr>
          <w:p w14:paraId="44D3C295" w14:textId="7BA84458" w:rsidR="00972A1B" w:rsidRPr="00616E3E" w:rsidRDefault="00295434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295434">
              <w:rPr>
                <w:rFonts w:ascii="Cordia New" w:hAnsi="Cordia New" w:cs="Cord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173" w:type="dxa"/>
            <w:vAlign w:val="center"/>
          </w:tcPr>
          <w:p w14:paraId="0ADCA340" w14:textId="29C3C460" w:rsidR="00972A1B" w:rsidRPr="00616E3E" w:rsidRDefault="00C55E66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15</w:t>
            </w:r>
            <w:r w:rsidR="00640386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2</w:t>
            </w:r>
            <w:r w:rsidR="008A4847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7B006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644</w:t>
            </w:r>
          </w:p>
        </w:tc>
        <w:tc>
          <w:tcPr>
            <w:tcW w:w="1227" w:type="dxa"/>
            <w:vAlign w:val="center"/>
          </w:tcPr>
          <w:p w14:paraId="4D6F8EEA" w14:textId="249D28DA" w:rsidR="00972A1B" w:rsidRPr="00616E3E" w:rsidRDefault="00362916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362916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</w:t>
            </w:r>
            <w:r w:rsidR="00C64AA4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9</w:t>
            </w:r>
            <w:r w:rsidRPr="00362916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,</w:t>
            </w:r>
            <w:r w:rsidR="00C64AA4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47</w:t>
            </w:r>
            <w:r w:rsidR="00590E0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1277" w:type="dxa"/>
            <w:vAlign w:val="center"/>
          </w:tcPr>
          <w:p w14:paraId="4BCA777B" w14:textId="7E92F32E" w:rsidR="00972A1B" w:rsidRPr="00616E3E" w:rsidRDefault="001A5166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1A5166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6</w:t>
            </w:r>
            <w:r w:rsidR="00590E0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3,</w:t>
            </w:r>
            <w:r w:rsidR="0052587D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166</w:t>
            </w:r>
          </w:p>
        </w:tc>
      </w:tr>
      <w:tr w:rsidR="00F60165" w:rsidRPr="00616E3E" w14:paraId="6B448B64" w14:textId="77777777" w:rsidTr="00F267F8">
        <w:trPr>
          <w:trHeight w:val="20"/>
        </w:trPr>
        <w:tc>
          <w:tcPr>
            <w:tcW w:w="3987" w:type="dxa"/>
          </w:tcPr>
          <w:p w14:paraId="3B652977" w14:textId="0C1943E1" w:rsidR="00F60165" w:rsidRPr="00616E3E" w:rsidRDefault="00972A1B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เลต</w:t>
            </w:r>
            <w:proofErr w:type="spellStart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เต</w:t>
            </w:r>
            <w:proofErr w:type="spellEnd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อร์</w:t>
            </w:r>
            <w:proofErr w:type="spellStart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ออฟ</w:t>
            </w:r>
            <w:proofErr w:type="spellEnd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เครดิ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ต </w:t>
            </w:r>
            <w:proofErr w:type="spellStart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ทรั</w:t>
            </w:r>
            <w:proofErr w:type="spellEnd"/>
            <w:r w:rsidRPr="00616E3E">
              <w:rPr>
                <w:rFonts w:ascii="Cordia New" w:hAnsi="Cordia New" w:cs="Cordia New"/>
                <w:sz w:val="26"/>
                <w:szCs w:val="26"/>
                <w:cs/>
              </w:rPr>
              <w:t>สต์รีซีท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และตั๋วสัญญาใช้เงิน</w:t>
            </w:r>
            <w:r w:rsidR="00295434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</w:p>
        </w:tc>
        <w:tc>
          <w:tcPr>
            <w:tcW w:w="1182" w:type="dxa"/>
          </w:tcPr>
          <w:p w14:paraId="32F48A1B" w14:textId="6554683E" w:rsidR="00F60165" w:rsidRPr="00616E3E" w:rsidRDefault="00295434" w:rsidP="00C02FD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8"/>
              </w:tabs>
              <w:spacing w:line="380" w:lineRule="exact"/>
              <w:ind w:firstLine="54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="00F60165" w:rsidRPr="00616E3E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</w:p>
        </w:tc>
        <w:tc>
          <w:tcPr>
            <w:tcW w:w="1173" w:type="dxa"/>
          </w:tcPr>
          <w:p w14:paraId="6A62F969" w14:textId="47FD4630" w:rsidR="008A4847" w:rsidRPr="008A4847" w:rsidRDefault="008A4847" w:rsidP="00C0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5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eastAsia="en-GB"/>
              </w:rPr>
              <w:t xml:space="preserve">            60,000</w:t>
            </w:r>
          </w:p>
        </w:tc>
        <w:tc>
          <w:tcPr>
            <w:tcW w:w="1227" w:type="dxa"/>
          </w:tcPr>
          <w:p w14:paraId="7207158C" w14:textId="35C8B4B7" w:rsidR="00362916" w:rsidRPr="00362916" w:rsidRDefault="001A5166" w:rsidP="00C02FD0">
            <w:pPr>
              <w:spacing w:line="380" w:lineRule="exact"/>
              <w:ind w:right="87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A5166">
              <w:rPr>
                <w:rFonts w:ascii="Cordia New" w:hAnsi="Cordia New" w:cs="Cordia New"/>
                <w:sz w:val="26"/>
                <w:szCs w:val="26"/>
              </w:rPr>
              <w:t>20,3</w:t>
            </w:r>
            <w:r>
              <w:rPr>
                <w:rFonts w:ascii="Cordia New" w:hAnsi="Cordia New" w:cs="Cordia New"/>
                <w:sz w:val="26"/>
                <w:szCs w:val="26"/>
              </w:rPr>
              <w:t>80</w:t>
            </w:r>
          </w:p>
        </w:tc>
        <w:tc>
          <w:tcPr>
            <w:tcW w:w="1277" w:type="dxa"/>
          </w:tcPr>
          <w:p w14:paraId="14D284FD" w14:textId="16BEF3A8" w:rsidR="00D21171" w:rsidRPr="00D21171" w:rsidRDefault="00D21171" w:rsidP="00C02FD0">
            <w:pPr>
              <w:spacing w:line="380" w:lineRule="exact"/>
              <w:ind w:right="87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D21171">
              <w:rPr>
                <w:rFonts w:ascii="Cordia New" w:hAnsi="Cordia New" w:cs="Cordia New"/>
                <w:sz w:val="26"/>
                <w:szCs w:val="26"/>
                <w:lang w:val="en-GB" w:eastAsia="en-GB"/>
              </w:rPr>
              <w:t>39,620</w:t>
            </w:r>
          </w:p>
        </w:tc>
      </w:tr>
    </w:tbl>
    <w:p w14:paraId="1F2CBC12" w14:textId="0A288C39" w:rsidR="004B1CF7" w:rsidRDefault="004B1CF7" w:rsidP="00954B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450"/>
        <w:jc w:val="thaiDistribute"/>
        <w:rPr>
          <w:rFonts w:ascii="Cordia New" w:hAnsi="Cordia New" w:cs="Cordia New"/>
          <w:sz w:val="26"/>
          <w:szCs w:val="26"/>
          <w:lang w:eastAsia="zh-CN"/>
        </w:rPr>
      </w:pPr>
    </w:p>
    <w:p w14:paraId="50981264" w14:textId="77777777" w:rsidR="004B1CF7" w:rsidRDefault="004B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z w:val="26"/>
          <w:szCs w:val="26"/>
          <w:lang w:eastAsia="zh-CN"/>
        </w:rPr>
      </w:pPr>
      <w:r>
        <w:rPr>
          <w:rFonts w:ascii="Cordia New" w:hAnsi="Cordia New" w:cs="Cordia New"/>
          <w:sz w:val="26"/>
          <w:szCs w:val="26"/>
          <w:lang w:eastAsia="zh-CN"/>
        </w:rPr>
        <w:br w:type="page"/>
      </w:r>
    </w:p>
    <w:p w14:paraId="28922880" w14:textId="77777777" w:rsidR="00F267F8" w:rsidRDefault="00F267F8" w:rsidP="00954B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450"/>
        <w:jc w:val="thaiDistribute"/>
        <w:rPr>
          <w:rFonts w:ascii="Cordia New" w:hAnsi="Cordia New" w:cs="Cordia New"/>
          <w:sz w:val="26"/>
          <w:szCs w:val="26"/>
          <w:lang w:eastAsia="zh-CN"/>
        </w:rPr>
      </w:pPr>
    </w:p>
    <w:p w14:paraId="71F43719" w14:textId="286679D4" w:rsidR="00F60165" w:rsidRDefault="007A5B27" w:rsidP="00F267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450"/>
        <w:jc w:val="thaiDistribute"/>
        <w:rPr>
          <w:rFonts w:ascii="Cordia New" w:hAnsi="Cordia New" w:cs="Cordia New"/>
          <w:sz w:val="26"/>
          <w:szCs w:val="26"/>
          <w:lang w:eastAsia="zh-CN"/>
        </w:rPr>
      </w:pPr>
      <w:r w:rsidRPr="007A5B27">
        <w:rPr>
          <w:rFonts w:ascii="Cordia New" w:hAnsi="Cordia New" w:cs="Cordia New"/>
          <w:sz w:val="26"/>
          <w:szCs w:val="26"/>
          <w:cs/>
          <w:lang w:eastAsia="zh-CN"/>
        </w:rPr>
        <w:t>วงเงินสินเชื่อจากสถาบันการเงินค้ำประกันโดยบัญชีเงินฝากออมทรัพย์กับสถาบัน</w:t>
      </w:r>
      <w:r w:rsidR="00E97F61">
        <w:rPr>
          <w:rFonts w:ascii="Cordia New" w:hAnsi="Cordia New" w:cs="Cordia New" w:hint="cs"/>
          <w:sz w:val="26"/>
          <w:szCs w:val="26"/>
          <w:cs/>
          <w:lang w:eastAsia="zh-CN"/>
        </w:rPr>
        <w:t>การเงิน</w:t>
      </w:r>
      <w:r w:rsidR="00702583">
        <w:rPr>
          <w:rFonts w:ascii="Cordia New" w:hAnsi="Cordia New" w:cs="Cordia New" w:hint="cs"/>
          <w:sz w:val="26"/>
          <w:szCs w:val="26"/>
          <w:cs/>
          <w:lang w:eastAsia="zh-CN"/>
        </w:rPr>
        <w:t>ของ</w:t>
      </w:r>
      <w:r w:rsidR="009F3101">
        <w:rPr>
          <w:rFonts w:ascii="Cordia New" w:hAnsi="Cordia New" w:cs="Cordia New" w:hint="cs"/>
          <w:sz w:val="26"/>
          <w:szCs w:val="26"/>
          <w:cs/>
          <w:lang w:eastAsia="zh-CN"/>
        </w:rPr>
        <w:t>บริษัท</w:t>
      </w:r>
      <w:r w:rsidR="00F63142">
        <w:rPr>
          <w:rFonts w:ascii="Cordia New" w:hAnsi="Cordia New" w:cs="Cordia New" w:hint="cs"/>
          <w:sz w:val="26"/>
          <w:szCs w:val="26"/>
          <w:cs/>
          <w:lang w:eastAsia="zh-CN"/>
        </w:rPr>
        <w:t>และบริษัทย</w:t>
      </w:r>
      <w:r w:rsidR="006B2D89">
        <w:rPr>
          <w:rFonts w:ascii="Cordia New" w:hAnsi="Cordia New" w:cs="Cordia New" w:hint="cs"/>
          <w:sz w:val="26"/>
          <w:szCs w:val="26"/>
          <w:cs/>
          <w:lang w:eastAsia="zh-CN"/>
        </w:rPr>
        <w:t>่อย</w:t>
      </w:r>
      <w:r w:rsidRPr="007A5B27">
        <w:rPr>
          <w:rFonts w:ascii="Cordia New" w:hAnsi="Cordia New" w:cs="Cordia New"/>
          <w:sz w:val="26"/>
          <w:szCs w:val="26"/>
          <w:cs/>
          <w:lang w:eastAsia="zh-CN"/>
        </w:rPr>
        <w:t>ที่จำนวน</w:t>
      </w:r>
      <w:r w:rsidR="00385D4C">
        <w:rPr>
          <w:rFonts w:ascii="Cordia New" w:hAnsi="Cordia New" w:cs="Cordia New"/>
          <w:sz w:val="26"/>
          <w:szCs w:val="26"/>
          <w:lang w:eastAsia="zh-CN"/>
        </w:rPr>
        <w:t xml:space="preserve"> 72.8</w:t>
      </w:r>
      <w:r w:rsidR="00E76999">
        <w:rPr>
          <w:rFonts w:ascii="Cordia New" w:hAnsi="Cordia New" w:cs="Cordia New"/>
          <w:sz w:val="26"/>
          <w:szCs w:val="26"/>
          <w:lang w:eastAsia="zh-CN"/>
        </w:rPr>
        <w:t>5</w:t>
      </w:r>
      <w:r w:rsidRPr="00954BAE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Pr="00954BAE">
        <w:rPr>
          <w:rFonts w:ascii="Cordia New" w:hAnsi="Cordia New" w:cs="Cordia New"/>
          <w:sz w:val="26"/>
          <w:szCs w:val="26"/>
          <w:cs/>
          <w:lang w:eastAsia="zh-CN"/>
        </w:rPr>
        <w:t>บาท และ</w:t>
      </w:r>
      <w:r w:rsidRPr="00954BAE">
        <w:rPr>
          <w:rFonts w:ascii="Cordia New" w:hAnsi="Cordia New" w:cs="Cordia New" w:hint="cs"/>
          <w:sz w:val="26"/>
          <w:szCs w:val="26"/>
          <w:cs/>
          <w:lang w:eastAsia="zh-CN"/>
        </w:rPr>
        <w:t xml:space="preserve"> </w:t>
      </w:r>
      <w:r w:rsidR="005C4E14">
        <w:rPr>
          <w:rFonts w:ascii="Cordia New" w:hAnsi="Cordia New" w:cs="Cordia New"/>
          <w:sz w:val="26"/>
          <w:szCs w:val="26"/>
          <w:lang w:eastAsia="zh-CN"/>
        </w:rPr>
        <w:t>3.14</w:t>
      </w:r>
      <w:r w:rsidR="008526E6" w:rsidRPr="00954BAE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Pr="00954BAE">
        <w:rPr>
          <w:rFonts w:ascii="Cordia New" w:hAnsi="Cordia New" w:cs="Cordia New"/>
          <w:sz w:val="26"/>
          <w:szCs w:val="26"/>
          <w:cs/>
          <w:lang w:eastAsia="zh-CN"/>
        </w:rPr>
        <w:t>ล้านบาท</w:t>
      </w:r>
      <w:r w:rsidR="00F84796">
        <w:rPr>
          <w:rFonts w:ascii="Cordia New" w:hAnsi="Cordia New" w:cs="Cordia New" w:hint="cs"/>
          <w:sz w:val="26"/>
          <w:szCs w:val="26"/>
          <w:cs/>
          <w:lang w:eastAsia="zh-CN"/>
        </w:rPr>
        <w:t>ตามลำดับ</w:t>
      </w:r>
      <w:r w:rsidRPr="00954BAE">
        <w:rPr>
          <w:rFonts w:ascii="Cordia New" w:hAnsi="Cordia New" w:cs="Cordia New"/>
          <w:sz w:val="26"/>
          <w:szCs w:val="26"/>
          <w:cs/>
          <w:lang w:eastAsia="zh-CN"/>
        </w:rPr>
        <w:t xml:space="preserve"> (</w:t>
      </w:r>
      <w:r w:rsidRPr="00954BAE">
        <w:rPr>
          <w:rFonts w:ascii="Cordia New" w:hAnsi="Cordia New" w:cs="Cordia New"/>
          <w:sz w:val="26"/>
          <w:szCs w:val="26"/>
          <w:lang w:eastAsia="zh-CN"/>
        </w:rPr>
        <w:t>2567</w:t>
      </w:r>
      <w:r w:rsidR="007434F4">
        <w:rPr>
          <w:rFonts w:ascii="Cordia New" w:hAnsi="Cordia New" w:cs="Cordia New"/>
          <w:sz w:val="26"/>
          <w:szCs w:val="26"/>
          <w:lang w:val="en-GB" w:eastAsia="zh-CN"/>
        </w:rPr>
        <w:t>:</w:t>
      </w:r>
      <w:r w:rsidR="00D14277">
        <w:rPr>
          <w:rFonts w:ascii="Cordia New" w:hAnsi="Cordia New" w:cs="Cordia New" w:hint="cs"/>
          <w:sz w:val="26"/>
          <w:szCs w:val="26"/>
          <w:cs/>
          <w:lang w:eastAsia="zh-CN"/>
        </w:rPr>
        <w:t xml:space="preserve"> บริษัทย่อย</w:t>
      </w:r>
      <w:r w:rsidR="00BF556A">
        <w:rPr>
          <w:rFonts w:ascii="Cordia New" w:hAnsi="Cordia New" w:cs="Cordia New" w:hint="cs"/>
          <w:sz w:val="26"/>
          <w:szCs w:val="26"/>
          <w:cs/>
          <w:lang w:eastAsia="zh-CN"/>
        </w:rPr>
        <w:t xml:space="preserve">มีจำนวน </w:t>
      </w:r>
      <w:r w:rsidR="00BF556A">
        <w:rPr>
          <w:rFonts w:ascii="Cordia New" w:hAnsi="Cordia New" w:cs="Cordia New"/>
          <w:sz w:val="26"/>
          <w:szCs w:val="26"/>
          <w:lang w:eastAsia="zh-CN"/>
        </w:rPr>
        <w:t xml:space="preserve">3.24 </w:t>
      </w:r>
      <w:r w:rsidR="00BF556A">
        <w:rPr>
          <w:rFonts w:ascii="Cordia New" w:hAnsi="Cordia New" w:cs="Cordia New" w:hint="cs"/>
          <w:sz w:val="26"/>
          <w:szCs w:val="26"/>
          <w:cs/>
          <w:lang w:eastAsia="zh-CN"/>
        </w:rPr>
        <w:t>ล้านบาท</w:t>
      </w:r>
      <w:r w:rsidRPr="00954BAE">
        <w:rPr>
          <w:rFonts w:ascii="Cordia New" w:hAnsi="Cordia New" w:cs="Cordia New"/>
          <w:sz w:val="26"/>
          <w:szCs w:val="26"/>
          <w:cs/>
          <w:lang w:eastAsia="zh-CN"/>
        </w:rPr>
        <w:t>)</w:t>
      </w:r>
    </w:p>
    <w:p w14:paraId="60C28428" w14:textId="77777777" w:rsidR="00CA022B" w:rsidRDefault="00CA022B" w:rsidP="00F267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450"/>
        <w:jc w:val="thaiDistribute"/>
        <w:rPr>
          <w:rFonts w:ascii="Cordia New" w:hAnsi="Cordia New" w:cs="Cordia New"/>
          <w:sz w:val="26"/>
          <w:szCs w:val="26"/>
          <w:lang w:eastAsia="zh-CN"/>
        </w:rPr>
      </w:pPr>
    </w:p>
    <w:p w14:paraId="7D22F627" w14:textId="5CE35F96" w:rsidR="00C456FB" w:rsidRPr="00F267F8" w:rsidRDefault="00C456FB" w:rsidP="00F267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450"/>
        <w:jc w:val="thaiDistribute"/>
        <w:rPr>
          <w:rFonts w:ascii="Cordia New" w:hAnsi="Cordia New" w:cs="Cordia New"/>
          <w:sz w:val="26"/>
          <w:szCs w:val="26"/>
          <w:cs/>
          <w:lang w:val="en-GB" w:eastAsia="zh-CN"/>
        </w:rPr>
      </w:pPr>
      <w:r>
        <w:rPr>
          <w:rFonts w:ascii="Cordia New" w:hAnsi="Cordia New" w:cs="Cordia New" w:hint="cs"/>
          <w:sz w:val="26"/>
          <w:szCs w:val="26"/>
          <w:cs/>
          <w:lang w:eastAsia="zh-CN"/>
        </w:rPr>
        <w:t>นอกจากนี้ วงเงินสินเชื่อจากสถาบันการเงิน</w:t>
      </w:r>
      <w:r w:rsidR="008B7ECC">
        <w:rPr>
          <w:rFonts w:ascii="Cordia New" w:hAnsi="Cordia New" w:cs="Cordia New" w:hint="cs"/>
          <w:sz w:val="26"/>
          <w:szCs w:val="26"/>
          <w:cs/>
          <w:lang w:eastAsia="zh-CN"/>
        </w:rPr>
        <w:t>ค้ำประกันโดยที่ดินและสิ่งปลูกสร้าง</w:t>
      </w:r>
      <w:r w:rsidR="009F1CE4">
        <w:rPr>
          <w:rFonts w:ascii="Cordia New" w:hAnsi="Cordia New" w:cs="Cordia New" w:hint="cs"/>
          <w:sz w:val="26"/>
          <w:szCs w:val="26"/>
          <w:cs/>
          <w:lang w:eastAsia="zh-CN"/>
        </w:rPr>
        <w:t>ของบริษั</w:t>
      </w:r>
      <w:r w:rsidR="00DE2184">
        <w:rPr>
          <w:rFonts w:ascii="Cordia New" w:hAnsi="Cordia New" w:cs="Cordia New" w:hint="cs"/>
          <w:sz w:val="26"/>
          <w:szCs w:val="26"/>
          <w:cs/>
          <w:lang w:eastAsia="zh-CN"/>
        </w:rPr>
        <w:t xml:space="preserve">ท </w:t>
      </w:r>
      <w:r w:rsidR="008A5F82">
        <w:rPr>
          <w:rFonts w:ascii="Cordia New" w:hAnsi="Cordia New" w:cs="Cordia New"/>
          <w:sz w:val="26"/>
          <w:szCs w:val="26"/>
          <w:lang w:eastAsia="zh-CN"/>
        </w:rPr>
        <w:t>(</w:t>
      </w:r>
      <w:r w:rsidR="00DE2184">
        <w:rPr>
          <w:rFonts w:ascii="Cordia New" w:hAnsi="Cordia New" w:cs="Cordia New" w:hint="cs"/>
          <w:sz w:val="26"/>
          <w:szCs w:val="26"/>
          <w:cs/>
          <w:lang w:eastAsia="zh-CN"/>
        </w:rPr>
        <w:t>หมายเหตุ</w:t>
      </w:r>
      <w:r w:rsidR="008A5F82">
        <w:rPr>
          <w:rFonts w:ascii="Cordia New" w:hAnsi="Cordia New" w:cs="Cordia New" w:hint="cs"/>
          <w:sz w:val="26"/>
          <w:szCs w:val="26"/>
          <w:cs/>
          <w:lang w:eastAsia="zh-CN"/>
        </w:rPr>
        <w:t xml:space="preserve"> </w:t>
      </w:r>
      <w:r w:rsidR="008A5F82">
        <w:rPr>
          <w:rFonts w:ascii="Cordia New" w:hAnsi="Cordia New" w:cs="Cordia New"/>
          <w:sz w:val="26"/>
          <w:szCs w:val="26"/>
          <w:lang w:eastAsia="zh-CN"/>
        </w:rPr>
        <w:t>11</w:t>
      </w:r>
      <w:r w:rsidR="008A5F82">
        <w:rPr>
          <w:rFonts w:ascii="Cordia New" w:hAnsi="Cordia New" w:cs="Cordia New" w:hint="cs"/>
          <w:sz w:val="26"/>
          <w:szCs w:val="26"/>
          <w:cs/>
          <w:lang w:eastAsia="zh-CN"/>
        </w:rPr>
        <w:t>)</w:t>
      </w:r>
    </w:p>
    <w:p w14:paraId="69659586" w14:textId="77777777" w:rsidR="00260F62" w:rsidRPr="00616E3E" w:rsidRDefault="00260F62" w:rsidP="00DD153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23A60E1C" w14:textId="5ED0F831" w:rsidR="00CB455C" w:rsidRPr="00D05742" w:rsidRDefault="00D05742" w:rsidP="00D05742">
      <w:pPr>
        <w:pStyle w:val="ListParagraph"/>
        <w:numPr>
          <w:ilvl w:val="0"/>
          <w:numId w:val="16"/>
        </w:numPr>
        <w:rPr>
          <w:rFonts w:ascii="Cordia New" w:eastAsia="Cordia New" w:hAnsi="Cordia New" w:cs="Cordia New"/>
          <w:b/>
          <w:bCs/>
          <w:color w:val="000000"/>
          <w:sz w:val="26"/>
          <w:szCs w:val="26"/>
          <w:lang w:eastAsia="th-TH"/>
        </w:rPr>
      </w:pPr>
      <w:r w:rsidRPr="00D05742">
        <w:rPr>
          <w:rFonts w:ascii="Cordia New" w:eastAsia="Cordia New" w:hAnsi="Cordia New" w:cs="Cordia New"/>
          <w:b/>
          <w:bCs/>
          <w:color w:val="000000"/>
          <w:sz w:val="26"/>
          <w:szCs w:val="26"/>
          <w:cs/>
          <w:lang w:eastAsia="th-TH"/>
        </w:rPr>
        <w:t>เหตุการณ์สำคัญที่เกิดขึ้นในระหว่าง</w:t>
      </w:r>
      <w:r>
        <w:rPr>
          <w:rFonts w:ascii="Cordia New" w:eastAsia="Cordia New" w:hAnsi="Cordia New" w:cs="Cordia New" w:hint="cs"/>
          <w:b/>
          <w:bCs/>
          <w:color w:val="000000"/>
          <w:sz w:val="26"/>
          <w:szCs w:val="26"/>
          <w:cs/>
          <w:lang w:eastAsia="th-TH"/>
        </w:rPr>
        <w:t>ปี</w:t>
      </w:r>
    </w:p>
    <w:p w14:paraId="119A860D" w14:textId="77777777" w:rsidR="0074719D" w:rsidRDefault="0074719D" w:rsidP="00F60165">
      <w:pPr>
        <w:pStyle w:val="CordiaNew"/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lang w:eastAsia="en-US"/>
        </w:rPr>
      </w:pPr>
    </w:p>
    <w:p w14:paraId="70C6E131" w14:textId="77777777" w:rsidR="00E04B46" w:rsidRPr="00EB1E5A" w:rsidRDefault="00E04B46" w:rsidP="00E04B46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lang w:eastAsia="en-US"/>
        </w:rPr>
      </w:pPr>
      <w:r w:rsidRPr="00EB1E5A">
        <w:rPr>
          <w:rFonts w:ascii="Cordia New" w:eastAsia="Times New Roman" w:hAnsi="Cordia New" w:cs="Cordia New" w:hint="cs"/>
          <w:color w:val="auto"/>
          <w:sz w:val="26"/>
          <w:szCs w:val="26"/>
          <w:u w:val="single"/>
          <w:cs/>
          <w:lang w:eastAsia="en-US"/>
        </w:rPr>
        <w:t>คดีความเกี่ยวกับการซื้อขายหุ้น</w:t>
      </w:r>
    </w:p>
    <w:p w14:paraId="18BA0665" w14:textId="77777777" w:rsidR="00E04B46" w:rsidRPr="00EB1E5A" w:rsidRDefault="00E04B46" w:rsidP="00E04B46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u w:val="single"/>
          <w:lang w:eastAsia="en-US"/>
        </w:rPr>
      </w:pPr>
    </w:p>
    <w:p w14:paraId="33941241" w14:textId="77777777" w:rsidR="00E04B46" w:rsidRPr="00EB1E5A" w:rsidRDefault="00E04B46" w:rsidP="00E04B46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ในปี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2560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บริษัทถูกฟ้องเป็นจำเลยร่วมกับบุคคลอื่นอีก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5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ราย 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ใน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คดีแพ่ง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เกี่ยวกับ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การซื้อขายหุ้น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ของ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บริษัทย่อย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โดยโจทก์ขอให้ศาลมีพิพากษา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หรือคำสั่งให้การซื้อขายหุ้นเป็นโมฆะ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และขอให้บริษัทชำระเงินคืนพร้อมดอกเบี้ยถึงวันฟ้องเป็นเงินจำนวน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275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ล้านบาท และชำระดอกเบี้ยอัตราร้อยละ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7.50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ต่อปี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ของเงินต้นจำนวน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242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ล้านบาท ให้แก่โจทก์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</w:p>
    <w:p w14:paraId="528D1EFB" w14:textId="77777777" w:rsidR="00E04B46" w:rsidRPr="00EB1E5A" w:rsidRDefault="00E04B46" w:rsidP="00E04B46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0AEA5515" w14:textId="77777777" w:rsidR="00E04B46" w:rsidRPr="00EB1E5A" w:rsidRDefault="00E04B46" w:rsidP="00E04B46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ใน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ปี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2562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และปี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2563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ศาลชั้นต้นและศาลอุทธรณ์มีคำพิพากษาให้สัญญาซื้อขายหุ้นเป็นโมฆะ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และ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ให้บริษัทชำระเงินคืนแก่โจทก์ตามฟ้อง 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ทั้งนี้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บริษัทไม่เห็นด้วยกับคำพิพากษาของศาลชั้นต้น และศาลอุทธรณ์ เนื่องจากบริษัทเชื่อมั่นว่าการซื้อขายหุ้นระหว่างโจทก์กับบริษัทมีการดำเนินการโดยถูกต้อง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และชอบด้วย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กฎหมาย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บริษัทจึงยื่นฎีกาคัดค้านคำพิพากษาศาลชั้นต้นและศาลอุทธรณ์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ในปี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2563 </w:t>
      </w:r>
    </w:p>
    <w:p w14:paraId="5ACECE8F" w14:textId="77777777" w:rsidR="00E04B46" w:rsidRPr="00EB1E5A" w:rsidRDefault="00E04B46" w:rsidP="00E04B46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4AD72C2D" w14:textId="77777777" w:rsidR="00E04B46" w:rsidRPr="00EB1E5A" w:rsidRDefault="00E04B46" w:rsidP="00E04B46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เมื่อวันที่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24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กุมภาพันธ์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2568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ศาลฎีกามีคำพิพากษากลับ ให้ยกฟ้องโจทก์ในคดีดังกล่าวและถือว่าคดีถึงที่สุดแล้ว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โดยบริษัทเป็นฝ่ายชนะคดีและไม่ต้องชำระเงินคืนแก่โจทก์แต่อย่างใด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</w:t>
      </w:r>
    </w:p>
    <w:p w14:paraId="3BC6873A" w14:textId="77777777" w:rsidR="00E04B46" w:rsidRPr="00EB1E5A" w:rsidRDefault="00E04B46" w:rsidP="00E04B46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4A3E7D7B" w14:textId="77777777" w:rsidR="00E04B46" w:rsidRPr="00BF7445" w:rsidRDefault="00E04B46" w:rsidP="00E04B46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</w:pPr>
      <w:r w:rsidRPr="0036509D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</w:t>
      </w:r>
      <w:r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ได้</w:t>
      </w:r>
      <w:r w:rsidRPr="0036509D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ดำเนิน</w:t>
      </w:r>
      <w:r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การตามกฎหมาย</w:t>
      </w:r>
      <w:r w:rsidRPr="0036509D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เพื่อเรียกค่าเสียหายจากโจทก์ใน</w:t>
      </w:r>
      <w:r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ค</w:t>
      </w:r>
      <w:r w:rsidRPr="0036509D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ดีแพ่ง และขอให้ศาลลงโทษโจทก์ในคดีอาญา </w:t>
      </w:r>
      <w:r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อย่างไรก็ตาม ศาลอุทธรณ์ในคดีแพ่งพิพากษายกฟ้องของบริษัทและถือว่าคดีถึงที่สุดแล้ว เนื่องจากเมื่อวันที่ </w:t>
      </w:r>
      <w:r w:rsidRPr="0036509D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29 </w:t>
      </w:r>
      <w:r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กันยายน </w:t>
      </w:r>
      <w:r w:rsidRPr="0036509D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2568 </w:t>
      </w:r>
      <w:r w:rsidRPr="0036509D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ศาลฎีกาไม่รับคำฟ้องฎีกาของบริษัท สำหรับคดีอาญา ศาลชั้นต้นในคดีอาญาพิพากษายกฟ้องของบริษัท ซึ่งปัจจุบันอยู่ระหว่างการพิจารณาของศาลอุทธรณ์ บริษัทเชื่อว่าเมื่อคดีถึงที่สุดแล้ว บริษัทจะเป็นฝ่ายชนะคดี</w:t>
      </w:r>
    </w:p>
    <w:p w14:paraId="5A60C77A" w14:textId="77777777" w:rsidR="00E04B46" w:rsidRDefault="00E04B46" w:rsidP="00E04B46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4DD16D75" w14:textId="4A778B42" w:rsidR="00E04B46" w:rsidRPr="00EB1E5A" w:rsidRDefault="00E04B46" w:rsidP="00E04B46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ณ วันที่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31 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ธันวาคม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2567 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บริษัทมี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เงินฝากที่มีข้อจำกัดในการใช้จำนวน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121.97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ล้านบาท 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ซึ่ง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ถูกกรมบังคับคดีดำเนินการอายัดเงินดังกล่าวไว้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จากคดีซื้อขายหุ้นข้างต้น ทั้งนี้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เมื่อ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ศาล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ฎี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กามีคำพิพากษาถึงที่สุดให้บริษัทชนะคดี บริษัท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จึง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ดำเนินการยื่นคำร้องต่อกรมบังคับคดี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เพื่อ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ขอเงินจำนวนดังกล่าวคืน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 xml:space="preserve"> และได้จัดประเภทรายการดังกล่าวเป็น </w:t>
      </w:r>
      <w:r w:rsidRPr="00EB1E5A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“</w:t>
      </w:r>
      <w:r w:rsidRPr="00EB1E5A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เงินรอเรียกคืนจากกรมบังคับคดี</w:t>
      </w:r>
      <w:r w:rsidR="002D3CF9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”</w:t>
      </w:r>
    </w:p>
    <w:p w14:paraId="76610F0C" w14:textId="4EC30FB7" w:rsidR="00386DD6" w:rsidRDefault="00386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2C3EB473" w14:textId="77777777" w:rsidR="00E04B46" w:rsidRPr="00EB1E5A" w:rsidRDefault="00E04B46" w:rsidP="0043158A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</w:p>
    <w:p w14:paraId="048B2EA2" w14:textId="32F74A25" w:rsidR="00E04B46" w:rsidRDefault="00E04B46" w:rsidP="0043158A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</w:pPr>
      <w:r w:rsidRPr="00EB1E5A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 xml:space="preserve">ณ วันที่ </w:t>
      </w:r>
      <w:r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>3</w:t>
      </w:r>
      <w:r w:rsidR="00AD13B9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1 </w:t>
      </w:r>
      <w:r w:rsidR="00AD13B9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 xml:space="preserve">ธันวาคม </w:t>
      </w:r>
      <w:r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>2568</w:t>
      </w:r>
      <w:r w:rsidRPr="00EB1E5A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 xml:space="preserve"> บริษัทมียอดคงเหลือของเงินรอเรียกคืนจากกรมบังคับคดีจำนวน</w:t>
      </w:r>
      <w:r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 2.45</w:t>
      </w:r>
      <w:r w:rsidRPr="00EB1E5A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 xml:space="preserve"> ล้านบาท โดยบริษัทได้รับเงินคืนจากกรมบังคับคดีจำนวน</w:t>
      </w:r>
      <w:r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 </w:t>
      </w:r>
      <w:r w:rsidR="00490651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>119.52</w:t>
      </w:r>
      <w:r w:rsidRPr="00EB1E5A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 xml:space="preserve"> ล้านบาท</w:t>
      </w:r>
      <w:r w:rsidR="00BB24EC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>แล้วในระหว่าง</w:t>
      </w:r>
      <w:r w:rsidR="00532CCF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 xml:space="preserve">ปี </w:t>
      </w:r>
      <w:r w:rsidR="00532CCF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2568 </w:t>
      </w:r>
      <w:r w:rsidRPr="00EB1E5A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>ทั้งนี้ บริษัทอยู่ระหว่างการติดตามขอรับเงินส่วนที่เหลือคืนจากกรมบังคับคดีต่อไป</w:t>
      </w:r>
      <w:r w:rsidRPr="00CB674C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 xml:space="preserve"> </w:t>
      </w:r>
      <w:r w:rsidR="00134001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>บริษัทจึง</w:t>
      </w:r>
      <w:r w:rsidR="00064C85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>แสดงรายการ</w:t>
      </w:r>
      <w:r w:rsidR="00EF2892" w:rsidRPr="00EF2892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>เงินรอเรียกคืนจากกรมบังคับคดี</w:t>
      </w:r>
      <w:r w:rsidR="00287D2E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 xml:space="preserve"> </w:t>
      </w:r>
      <w:r w:rsidR="00287D2E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>เป็นสินทรัพย์</w:t>
      </w:r>
      <w:r w:rsidR="00960A31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>ไม่หมุนเวียนใน</w:t>
      </w:r>
      <w:r w:rsidR="00F80C31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>งบ</w:t>
      </w:r>
      <w:r w:rsidR="002D6C24">
        <w:rPr>
          <w:rFonts w:asciiTheme="minorBidi" w:eastAsia="Times New Roman" w:hAnsiTheme="minorBidi" w:cs="Cordia New" w:hint="cs"/>
          <w:color w:val="auto"/>
          <w:sz w:val="26"/>
          <w:szCs w:val="26"/>
          <w:cs/>
          <w:lang w:eastAsia="en-US"/>
        </w:rPr>
        <w:t xml:space="preserve">ฐานะการเงิน </w:t>
      </w:r>
      <w:r w:rsidR="00B114B5" w:rsidRPr="00B114B5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 xml:space="preserve">ณ วันที่ </w:t>
      </w:r>
      <w:r w:rsidR="00B114B5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>31</w:t>
      </w:r>
      <w:r w:rsidR="00B114B5" w:rsidRPr="00B114B5">
        <w:rPr>
          <w:rFonts w:asciiTheme="minorBidi" w:eastAsia="Times New Roman" w:hAnsiTheme="minorBidi" w:cs="Cordia New"/>
          <w:color w:val="auto"/>
          <w:sz w:val="26"/>
          <w:szCs w:val="26"/>
          <w:cs/>
          <w:lang w:eastAsia="en-US"/>
        </w:rPr>
        <w:t xml:space="preserve"> ธันวาคม </w:t>
      </w:r>
      <w:r w:rsidR="00B114B5">
        <w:rPr>
          <w:rFonts w:asciiTheme="minorBidi" w:eastAsia="Times New Roman" w:hAnsiTheme="minorBidi" w:cs="Cordia New"/>
          <w:color w:val="auto"/>
          <w:sz w:val="26"/>
          <w:szCs w:val="26"/>
          <w:lang w:eastAsia="en-US"/>
        </w:rPr>
        <w:t>2568</w:t>
      </w:r>
    </w:p>
    <w:p w14:paraId="4A05A636" w14:textId="77777777" w:rsidR="000E39D5" w:rsidRPr="000E39D5" w:rsidRDefault="000E39D5" w:rsidP="008A179C">
      <w:pPr>
        <w:pStyle w:val="CordiaNew"/>
        <w:tabs>
          <w:tab w:val="clear" w:pos="4153"/>
          <w:tab w:val="left" w:pos="360"/>
        </w:tabs>
        <w:jc w:val="thaiDistribute"/>
        <w:rPr>
          <w:rFonts w:asciiTheme="minorBidi" w:hAnsiTheme="minorBidi" w:cstheme="minorBidi"/>
          <w:color w:val="auto"/>
          <w:sz w:val="26"/>
          <w:szCs w:val="26"/>
          <w:cs/>
        </w:rPr>
      </w:pPr>
    </w:p>
    <w:p w14:paraId="3E81A2A2" w14:textId="77BC7E2B" w:rsidR="003C49F9" w:rsidRPr="00817755" w:rsidRDefault="003C49F9" w:rsidP="003C49F9">
      <w:pPr>
        <w:pStyle w:val="CordiaNew"/>
        <w:numPr>
          <w:ilvl w:val="0"/>
          <w:numId w:val="16"/>
        </w:numPr>
        <w:tabs>
          <w:tab w:val="clear" w:pos="4153"/>
          <w:tab w:val="left" w:pos="360"/>
          <w:tab w:val="num" w:pos="644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817755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การจัดประเภทรายการใหม่</w:t>
      </w:r>
    </w:p>
    <w:p w14:paraId="61C358ED" w14:textId="77777777" w:rsidR="004B22F6" w:rsidRDefault="004B22F6" w:rsidP="00F60165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p w14:paraId="1E55FE94" w14:textId="1E5A7606" w:rsidR="00C62352" w:rsidRPr="002C3A56" w:rsidRDefault="002C3A56" w:rsidP="002C3A56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</w:pPr>
      <w:r w:rsidRPr="002C3A56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กลุ่มบริษัทได้จัดประเภทรายการบางรายการในงบการเงินสำหรับปีสิ้นสุดวันที่ </w:t>
      </w:r>
      <w:r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31</w:t>
      </w:r>
      <w:r w:rsidRPr="002C3A56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ธันวาคม </w:t>
      </w:r>
      <w:r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2567</w:t>
      </w:r>
      <w:r w:rsidRPr="002C3A56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ใหม่ เพื่อให้สอดคล้องกับประกาศของกรมพัฒนาธุรกิจการค้าเกี่ยวกับรายการย่อที่ต้องมีในงบการเงิน ซึ่งมีผลบังคับใช้ตั้งแต่วันที่ </w:t>
      </w:r>
      <w:r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1</w:t>
      </w:r>
      <w:r w:rsidRPr="002C3A56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มกราคม </w:t>
      </w:r>
      <w:r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2567</w:t>
      </w:r>
      <w:r w:rsidRPr="002C3A56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เป็นต้นไป การจัดประเภทรายการใหม่ดังกล่าวเป็นเพียงการเปลี่ยนแปลงการแสดงรายการในงบการเงินเท่านั้น โดยไม่มีผลกระทบต่อกำไรและส่วนของผู้ถือหุ้นตามที่เคยรายงานไว้</w:t>
      </w:r>
      <w:r w:rsidR="002479F7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="00C62352" w:rsidRPr="002C3A56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รายละเอียด</w:t>
      </w:r>
      <w:r w:rsidR="00B35746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มี</w:t>
      </w:r>
      <w:r w:rsidR="00C62352" w:rsidRPr="002C3A56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ดังต่อไปนี้</w:t>
      </w:r>
    </w:p>
    <w:p w14:paraId="7423D958" w14:textId="77777777" w:rsidR="00C62352" w:rsidRDefault="00C62352" w:rsidP="00F60165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tbl>
      <w:tblPr>
        <w:tblW w:w="896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440"/>
        <w:gridCol w:w="1368"/>
        <w:gridCol w:w="1386"/>
      </w:tblGrid>
      <w:tr w:rsidR="001A3DAA" w:rsidRPr="00652605" w14:paraId="5742E465" w14:textId="77777777" w:rsidTr="003D3C6C">
        <w:trPr>
          <w:trHeight w:val="20"/>
        </w:trPr>
        <w:tc>
          <w:tcPr>
            <w:tcW w:w="4770" w:type="dxa"/>
          </w:tcPr>
          <w:p w14:paraId="58BAE316" w14:textId="77777777" w:rsidR="001A3DAA" w:rsidRPr="00652605" w:rsidRDefault="001A3DAA" w:rsidP="000F61A7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(หน่วย : พันบาท)</w:t>
            </w:r>
          </w:p>
        </w:tc>
        <w:tc>
          <w:tcPr>
            <w:tcW w:w="4194" w:type="dxa"/>
            <w:gridSpan w:val="3"/>
            <w:hideMark/>
          </w:tcPr>
          <w:p w14:paraId="14A69F88" w14:textId="0F84DB31" w:rsidR="001A3DAA" w:rsidRPr="00652605" w:rsidRDefault="004B4C4A" w:rsidP="000F61A7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งบ</w:t>
            </w:r>
            <w:r w:rsidR="001A3DAA" w:rsidRPr="00652605">
              <w:rPr>
                <w:rFonts w:ascii="Cordia New" w:hAnsi="Cordia New" w:cs="Cordia New"/>
                <w:sz w:val="26"/>
                <w:szCs w:val="26"/>
                <w:cs/>
              </w:rPr>
              <w:t>การเงินรวม</w:t>
            </w:r>
          </w:p>
        </w:tc>
      </w:tr>
      <w:tr w:rsidR="001A3DAA" w:rsidRPr="00652605" w14:paraId="19D142E3" w14:textId="77777777" w:rsidTr="003D3C6C">
        <w:trPr>
          <w:trHeight w:val="20"/>
        </w:trPr>
        <w:tc>
          <w:tcPr>
            <w:tcW w:w="4770" w:type="dxa"/>
          </w:tcPr>
          <w:p w14:paraId="3C40D52D" w14:textId="77777777" w:rsidR="001A3DAA" w:rsidRPr="00652605" w:rsidRDefault="001A3DAA" w:rsidP="000F61A7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hideMark/>
          </w:tcPr>
          <w:p w14:paraId="1E3EFB10" w14:textId="77777777" w:rsidR="001A3DAA" w:rsidRPr="00652605" w:rsidRDefault="001A3DAA" w:rsidP="000F61A7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</w:t>
            </w:r>
          </w:p>
          <w:p w14:paraId="713254E0" w14:textId="77777777" w:rsidR="001A3DAA" w:rsidRPr="00652605" w:rsidRDefault="001A3DAA" w:rsidP="000F61A7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368" w:type="dxa"/>
            <w:hideMark/>
          </w:tcPr>
          <w:p w14:paraId="32EEFAD4" w14:textId="77777777" w:rsidR="001A3DAA" w:rsidRPr="00652605" w:rsidRDefault="001A3DAA" w:rsidP="000F61A7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การจัดประเภทรายการ</w:t>
            </w:r>
          </w:p>
        </w:tc>
        <w:tc>
          <w:tcPr>
            <w:tcW w:w="1386" w:type="dxa"/>
            <w:hideMark/>
          </w:tcPr>
          <w:p w14:paraId="15196EC2" w14:textId="77777777" w:rsidR="001A3DAA" w:rsidRPr="00652605" w:rsidRDefault="001A3DAA" w:rsidP="000F61A7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จัดประเภท</w:t>
            </w:r>
          </w:p>
          <w:p w14:paraId="0BBAD6DB" w14:textId="77777777" w:rsidR="001A3DAA" w:rsidRPr="00652605" w:rsidRDefault="001A3DAA" w:rsidP="000F61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รายการใหม่</w:t>
            </w:r>
          </w:p>
        </w:tc>
      </w:tr>
      <w:tr w:rsidR="001A3DAA" w:rsidRPr="00652605" w14:paraId="39A8DA57" w14:textId="77777777" w:rsidTr="003D3C6C">
        <w:trPr>
          <w:trHeight w:val="20"/>
        </w:trPr>
        <w:tc>
          <w:tcPr>
            <w:tcW w:w="4770" w:type="dxa"/>
            <w:hideMark/>
          </w:tcPr>
          <w:p w14:paraId="0BFFC234" w14:textId="77777777" w:rsidR="001A3DAA" w:rsidRPr="00652605" w:rsidRDefault="001A3DAA" w:rsidP="000F61A7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440" w:type="dxa"/>
            <w:vAlign w:val="center"/>
          </w:tcPr>
          <w:p w14:paraId="6DCA0028" w14:textId="77777777" w:rsidR="001A3DAA" w:rsidRPr="00652605" w:rsidRDefault="001A3DAA" w:rsidP="000F61A7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7974F25E" w14:textId="77777777" w:rsidR="001A3DAA" w:rsidRPr="00652605" w:rsidRDefault="001A3DAA" w:rsidP="000F61A7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86" w:type="dxa"/>
            <w:vAlign w:val="center"/>
          </w:tcPr>
          <w:p w14:paraId="1682F976" w14:textId="77777777" w:rsidR="001A3DAA" w:rsidRPr="00652605" w:rsidRDefault="001A3DAA" w:rsidP="000F61A7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63670C" w:rsidRPr="00652605" w14:paraId="31162C9B" w14:textId="77777777" w:rsidTr="003D3C6C">
        <w:trPr>
          <w:trHeight w:val="20"/>
        </w:trPr>
        <w:tc>
          <w:tcPr>
            <w:tcW w:w="4770" w:type="dxa"/>
          </w:tcPr>
          <w:p w14:paraId="72A736B5" w14:textId="28641989" w:rsidR="0063670C" w:rsidRPr="00652605" w:rsidRDefault="000359E7" w:rsidP="000F61A7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359E7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FFFFF"/>
          </w:tcPr>
          <w:p w14:paraId="13EAC168" w14:textId="150A76B7" w:rsidR="0063670C" w:rsidRPr="00652605" w:rsidRDefault="0010496C" w:rsidP="007C3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0496C">
              <w:rPr>
                <w:rFonts w:ascii="Cordia New" w:hAnsi="Cordia New" w:cs="Cordia New"/>
                <w:sz w:val="26"/>
                <w:szCs w:val="26"/>
              </w:rPr>
              <w:t>82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10496C">
              <w:rPr>
                <w:rFonts w:ascii="Cordia New" w:hAnsi="Cordia New" w:cs="Cord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shd w:val="clear" w:color="auto" w:fill="FFFFFF"/>
          </w:tcPr>
          <w:p w14:paraId="300A6BCE" w14:textId="67381254" w:rsidR="0063670C" w:rsidRPr="00652605" w:rsidRDefault="00800B9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00B9A">
              <w:rPr>
                <w:rFonts w:ascii="Cordia New" w:hAnsi="Cordia New" w:cs="Cordia New"/>
                <w:sz w:val="26"/>
                <w:szCs w:val="26"/>
              </w:rPr>
              <w:t>(3,23</w:t>
            </w:r>
            <w:r w:rsidR="00D5790F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800B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FFFFFF"/>
          </w:tcPr>
          <w:p w14:paraId="1AD67A15" w14:textId="00DE8A93" w:rsidR="0063670C" w:rsidRPr="00652605" w:rsidRDefault="00D5790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79,000</w:t>
            </w:r>
          </w:p>
        </w:tc>
      </w:tr>
      <w:tr w:rsidR="0063670C" w:rsidRPr="00652605" w14:paraId="3CEF680F" w14:textId="77777777" w:rsidTr="003D3C6C">
        <w:trPr>
          <w:trHeight w:val="20"/>
        </w:trPr>
        <w:tc>
          <w:tcPr>
            <w:tcW w:w="4770" w:type="dxa"/>
          </w:tcPr>
          <w:p w14:paraId="57C32E53" w14:textId="6F972E80" w:rsidR="0063670C" w:rsidRPr="00652605" w:rsidRDefault="00006B8D" w:rsidP="000F61A7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06B8D">
              <w:rPr>
                <w:rFonts w:ascii="Cordia New" w:hAnsi="Cordia New" w:cs="Cordia New"/>
                <w:sz w:val="26"/>
                <w:szCs w:val="26"/>
                <w:cs/>
              </w:rPr>
              <w:t>เงินฝากธนาคารที่มีข้อจำกัดในการใช้ภายในหนึ่งปี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75D4FECA" w14:textId="2EE71FCC" w:rsidR="0063670C" w:rsidRPr="00652605" w:rsidRDefault="000160D9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70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073F8705" w14:textId="0047E634" w:rsidR="0063670C" w:rsidRPr="00652605" w:rsidRDefault="005B35CC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35CC">
              <w:rPr>
                <w:rFonts w:ascii="Cordia New" w:hAnsi="Cordia New" w:cs="Cordia New"/>
                <w:sz w:val="26"/>
                <w:szCs w:val="26"/>
              </w:rPr>
              <w:t>2,000</w:t>
            </w:r>
          </w:p>
        </w:tc>
        <w:tc>
          <w:tcPr>
            <w:tcW w:w="1386" w:type="dxa"/>
            <w:shd w:val="clear" w:color="auto" w:fill="FFFFFF"/>
          </w:tcPr>
          <w:p w14:paraId="2B2B7334" w14:textId="3E88DF2B" w:rsidR="0063670C" w:rsidRPr="00652605" w:rsidRDefault="005B35CC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35CC">
              <w:rPr>
                <w:rFonts w:ascii="Cordia New" w:hAnsi="Cordia New" w:cs="Cordia New"/>
                <w:sz w:val="26"/>
                <w:szCs w:val="26"/>
              </w:rPr>
              <w:t>2,000</w:t>
            </w:r>
          </w:p>
        </w:tc>
      </w:tr>
      <w:tr w:rsidR="0063670C" w:rsidRPr="00652605" w14:paraId="321DAE28" w14:textId="77777777" w:rsidTr="003D3C6C">
        <w:trPr>
          <w:trHeight w:val="20"/>
        </w:trPr>
        <w:tc>
          <w:tcPr>
            <w:tcW w:w="4770" w:type="dxa"/>
          </w:tcPr>
          <w:p w14:paraId="102C78D6" w14:textId="1271F24A" w:rsidR="0063670C" w:rsidRPr="00652605" w:rsidRDefault="004A5BA7" w:rsidP="000F61A7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A5BA7">
              <w:rPr>
                <w:rFonts w:ascii="Cordia New" w:hAnsi="Cordia New" w:cs="Cordia New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40" w:type="dxa"/>
            <w:shd w:val="clear" w:color="auto" w:fill="FFFFFF"/>
          </w:tcPr>
          <w:p w14:paraId="15246F21" w14:textId="73F504B9" w:rsidR="0063670C" w:rsidRPr="00652605" w:rsidRDefault="00BA5CB3" w:rsidP="00BA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121,976</w:t>
            </w:r>
          </w:p>
        </w:tc>
        <w:tc>
          <w:tcPr>
            <w:tcW w:w="1368" w:type="dxa"/>
            <w:shd w:val="clear" w:color="auto" w:fill="FFFFFF"/>
          </w:tcPr>
          <w:p w14:paraId="31C8001C" w14:textId="616C2EEC" w:rsidR="0063670C" w:rsidRPr="00652605" w:rsidRDefault="00DB3EA3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B3EA3">
              <w:rPr>
                <w:rFonts w:ascii="Cordia New" w:hAnsi="Cordia New" w:cs="Cordia New"/>
                <w:sz w:val="26"/>
                <w:szCs w:val="26"/>
              </w:rPr>
              <w:t>1,23</w:t>
            </w:r>
            <w:r w:rsidR="00D5790F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386" w:type="dxa"/>
            <w:shd w:val="clear" w:color="auto" w:fill="FFFFFF"/>
          </w:tcPr>
          <w:p w14:paraId="60B8F1B6" w14:textId="00380DE0" w:rsidR="0063670C" w:rsidRPr="00652605" w:rsidRDefault="00460D9F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123,213</w:t>
            </w:r>
          </w:p>
        </w:tc>
      </w:tr>
      <w:tr w:rsidR="001A3DAA" w:rsidRPr="00652605" w14:paraId="429A65BC" w14:textId="77777777" w:rsidTr="003D3C6C">
        <w:trPr>
          <w:trHeight w:val="20"/>
        </w:trPr>
        <w:tc>
          <w:tcPr>
            <w:tcW w:w="4770" w:type="dxa"/>
          </w:tcPr>
          <w:p w14:paraId="1DCD1778" w14:textId="77777777" w:rsidR="001A3DAA" w:rsidRPr="00652605" w:rsidRDefault="001A3DAA" w:rsidP="000F61A7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FFFFFF"/>
          </w:tcPr>
          <w:p w14:paraId="600A2498" w14:textId="77777777" w:rsidR="001A3DAA" w:rsidRPr="00652605" w:rsidRDefault="001A3DA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70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002AB86F" w14:textId="77777777" w:rsidR="001A3DAA" w:rsidRPr="00652605" w:rsidRDefault="001A3DA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27,702</w:t>
            </w:r>
          </w:p>
        </w:tc>
        <w:tc>
          <w:tcPr>
            <w:tcW w:w="1386" w:type="dxa"/>
            <w:shd w:val="clear" w:color="auto" w:fill="FFFFFF"/>
          </w:tcPr>
          <w:p w14:paraId="01F22C4E" w14:textId="77777777" w:rsidR="001A3DAA" w:rsidRPr="00652605" w:rsidRDefault="001A3DA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27,702</w:t>
            </w:r>
          </w:p>
        </w:tc>
      </w:tr>
      <w:tr w:rsidR="001A3DAA" w:rsidRPr="00652605" w14:paraId="5D9EADC6" w14:textId="77777777" w:rsidTr="003D3C6C">
        <w:trPr>
          <w:trHeight w:val="20"/>
        </w:trPr>
        <w:tc>
          <w:tcPr>
            <w:tcW w:w="4770" w:type="dxa"/>
          </w:tcPr>
          <w:p w14:paraId="383DA465" w14:textId="77777777" w:rsidR="001A3DAA" w:rsidRPr="00652605" w:rsidRDefault="001A3DAA" w:rsidP="000F61A7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2FD878B4" w14:textId="77777777" w:rsidR="001A3DAA" w:rsidRPr="00652605" w:rsidRDefault="001A3DA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28,122</w:t>
            </w:r>
          </w:p>
        </w:tc>
        <w:tc>
          <w:tcPr>
            <w:tcW w:w="1368" w:type="dxa"/>
          </w:tcPr>
          <w:p w14:paraId="1E9B6C35" w14:textId="77777777" w:rsidR="001A3DAA" w:rsidRPr="00652605" w:rsidRDefault="001A3DA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(27,702)</w:t>
            </w:r>
          </w:p>
        </w:tc>
        <w:tc>
          <w:tcPr>
            <w:tcW w:w="1386" w:type="dxa"/>
          </w:tcPr>
          <w:p w14:paraId="4B92E66C" w14:textId="77777777" w:rsidR="001A3DAA" w:rsidRPr="00652605" w:rsidRDefault="001A3DA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420</w:t>
            </w:r>
          </w:p>
        </w:tc>
      </w:tr>
      <w:tr w:rsidR="001A3DAA" w:rsidRPr="00652605" w14:paraId="3312F63F" w14:textId="77777777" w:rsidTr="003D3C6C">
        <w:trPr>
          <w:trHeight w:val="20"/>
        </w:trPr>
        <w:tc>
          <w:tcPr>
            <w:tcW w:w="4770" w:type="dxa"/>
          </w:tcPr>
          <w:p w14:paraId="2B7D7E64" w14:textId="77777777" w:rsidR="001A3DAA" w:rsidRPr="00652605" w:rsidRDefault="001A3DAA" w:rsidP="000F61A7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086686AB" w14:textId="77777777" w:rsidR="001A3DAA" w:rsidRPr="00652605" w:rsidRDefault="001A3DA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380" w:lineRule="exact"/>
              <w:ind w:right="27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048F468" w14:textId="77777777" w:rsidR="001A3DAA" w:rsidRPr="00652605" w:rsidRDefault="001A3DA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64,594</w:t>
            </w:r>
          </w:p>
        </w:tc>
        <w:tc>
          <w:tcPr>
            <w:tcW w:w="1386" w:type="dxa"/>
          </w:tcPr>
          <w:p w14:paraId="69D53303" w14:textId="77777777" w:rsidR="001A3DAA" w:rsidRPr="00652605" w:rsidRDefault="001A3DA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64,594</w:t>
            </w:r>
          </w:p>
        </w:tc>
      </w:tr>
      <w:tr w:rsidR="001A3DAA" w:rsidRPr="00652605" w14:paraId="686B0D61" w14:textId="77777777" w:rsidTr="003D3C6C">
        <w:trPr>
          <w:trHeight w:val="20"/>
        </w:trPr>
        <w:tc>
          <w:tcPr>
            <w:tcW w:w="4770" w:type="dxa"/>
          </w:tcPr>
          <w:p w14:paraId="797DA7E6" w14:textId="77777777" w:rsidR="001A3DAA" w:rsidRPr="00652605" w:rsidRDefault="001A3DAA" w:rsidP="000F61A7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649F1AAA" w14:textId="77777777" w:rsidR="001A3DAA" w:rsidRPr="00652605" w:rsidRDefault="001A3DA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65,152</w:t>
            </w:r>
          </w:p>
        </w:tc>
        <w:tc>
          <w:tcPr>
            <w:tcW w:w="1368" w:type="dxa"/>
          </w:tcPr>
          <w:p w14:paraId="46CECC31" w14:textId="77777777" w:rsidR="001A3DAA" w:rsidRPr="00652605" w:rsidRDefault="001A3DA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(64,594)</w:t>
            </w:r>
          </w:p>
        </w:tc>
        <w:tc>
          <w:tcPr>
            <w:tcW w:w="1386" w:type="dxa"/>
          </w:tcPr>
          <w:p w14:paraId="067C44E1" w14:textId="77777777" w:rsidR="001A3DAA" w:rsidRPr="00652605" w:rsidRDefault="001A3DA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558</w:t>
            </w:r>
          </w:p>
        </w:tc>
      </w:tr>
    </w:tbl>
    <w:p w14:paraId="483C498F" w14:textId="77777777" w:rsidR="00C62352" w:rsidRDefault="00C62352" w:rsidP="00F60165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tbl>
      <w:tblPr>
        <w:tblW w:w="896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440"/>
        <w:gridCol w:w="1368"/>
        <w:gridCol w:w="1386"/>
      </w:tblGrid>
      <w:tr w:rsidR="00067AFA" w:rsidRPr="00652605" w14:paraId="1ED3F799" w14:textId="77777777" w:rsidTr="003D3C6C">
        <w:trPr>
          <w:trHeight w:val="20"/>
        </w:trPr>
        <w:tc>
          <w:tcPr>
            <w:tcW w:w="4770" w:type="dxa"/>
          </w:tcPr>
          <w:p w14:paraId="53661FA8" w14:textId="77777777" w:rsidR="00067AFA" w:rsidRPr="00652605" w:rsidRDefault="00067AFA" w:rsidP="000F61A7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  <w:lang w:val="en-GB" w:eastAsia="en-GB"/>
              </w:rPr>
              <w:t>(หน่วย : พันบาท)</w:t>
            </w:r>
          </w:p>
        </w:tc>
        <w:tc>
          <w:tcPr>
            <w:tcW w:w="4194" w:type="dxa"/>
            <w:gridSpan w:val="3"/>
            <w:hideMark/>
          </w:tcPr>
          <w:p w14:paraId="0FD94FB8" w14:textId="440915FF" w:rsidR="00067AFA" w:rsidRPr="00652605" w:rsidRDefault="004B4C4A" w:rsidP="000F61A7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งบการ</w:t>
            </w:r>
            <w:r w:rsidR="00067AFA" w:rsidRPr="00652605">
              <w:rPr>
                <w:rFonts w:ascii="Cordia New" w:hAnsi="Cordia New" w:cs="Cordia New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67AFA" w:rsidRPr="00652605" w14:paraId="57DE45C5" w14:textId="77777777" w:rsidTr="003D3C6C">
        <w:trPr>
          <w:trHeight w:val="20"/>
        </w:trPr>
        <w:tc>
          <w:tcPr>
            <w:tcW w:w="4770" w:type="dxa"/>
          </w:tcPr>
          <w:p w14:paraId="44CE736F" w14:textId="77777777" w:rsidR="00067AFA" w:rsidRPr="00652605" w:rsidRDefault="00067AFA" w:rsidP="000F61A7">
            <w:pPr>
              <w:tabs>
                <w:tab w:val="clear" w:pos="227"/>
              </w:tabs>
              <w:spacing w:line="380" w:lineRule="exact"/>
              <w:ind w:firstLine="54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hideMark/>
          </w:tcPr>
          <w:p w14:paraId="3F2F54C6" w14:textId="77777777" w:rsidR="00067AFA" w:rsidRPr="00652605" w:rsidRDefault="00067AFA" w:rsidP="000F61A7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</w:t>
            </w:r>
          </w:p>
          <w:p w14:paraId="15D3F58A" w14:textId="77777777" w:rsidR="00067AFA" w:rsidRPr="00652605" w:rsidRDefault="00067AFA" w:rsidP="000F61A7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368" w:type="dxa"/>
            <w:hideMark/>
          </w:tcPr>
          <w:p w14:paraId="7F7F7F27" w14:textId="77777777" w:rsidR="00067AFA" w:rsidRPr="00652605" w:rsidRDefault="00067AFA" w:rsidP="000F61A7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การจัดประเภทรายการ</w:t>
            </w:r>
          </w:p>
        </w:tc>
        <w:tc>
          <w:tcPr>
            <w:tcW w:w="1386" w:type="dxa"/>
            <w:hideMark/>
          </w:tcPr>
          <w:p w14:paraId="593DFB12" w14:textId="77777777" w:rsidR="00067AFA" w:rsidRPr="00652605" w:rsidRDefault="00067AFA" w:rsidP="000F61A7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จัดประเภท</w:t>
            </w:r>
          </w:p>
          <w:p w14:paraId="39D5BDC7" w14:textId="77777777" w:rsidR="00067AFA" w:rsidRPr="00652605" w:rsidRDefault="00067AFA" w:rsidP="000F61A7">
            <w:pPr>
              <w:pBdr>
                <w:bottom w:val="single" w:sz="4" w:space="1" w:color="auto"/>
              </w:pBdr>
              <w:tabs>
                <w:tab w:val="clear" w:pos="227"/>
                <w:tab w:val="left" w:pos="372"/>
                <w:tab w:val="left" w:pos="945"/>
              </w:tabs>
              <w:spacing w:line="380" w:lineRule="exact"/>
              <w:ind w:left="84" w:right="104"/>
              <w:jc w:val="center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  <w:cs/>
              </w:rPr>
              <w:t>รายการใหม่</w:t>
            </w:r>
          </w:p>
        </w:tc>
      </w:tr>
      <w:tr w:rsidR="00067AFA" w:rsidRPr="00652605" w14:paraId="01EE29AA" w14:textId="77777777" w:rsidTr="003D3C6C">
        <w:trPr>
          <w:trHeight w:val="20"/>
        </w:trPr>
        <w:tc>
          <w:tcPr>
            <w:tcW w:w="4770" w:type="dxa"/>
            <w:hideMark/>
          </w:tcPr>
          <w:p w14:paraId="0527858A" w14:textId="77777777" w:rsidR="00067AFA" w:rsidRPr="00652605" w:rsidRDefault="00067AFA" w:rsidP="000F61A7">
            <w:pPr>
              <w:tabs>
                <w:tab w:val="clear" w:pos="227"/>
              </w:tabs>
              <w:spacing w:line="380" w:lineRule="exact"/>
              <w:ind w:left="56" w:hanging="2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GB" w:eastAsia="en-GB"/>
              </w:rPr>
            </w:pPr>
            <w:r w:rsidRPr="0065260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440" w:type="dxa"/>
            <w:vAlign w:val="center"/>
          </w:tcPr>
          <w:p w14:paraId="583AB2FB" w14:textId="77777777" w:rsidR="00067AFA" w:rsidRPr="00652605" w:rsidRDefault="00067AFA" w:rsidP="000F61A7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center"/>
          </w:tcPr>
          <w:p w14:paraId="5EF13BB2" w14:textId="77777777" w:rsidR="00067AFA" w:rsidRPr="00652605" w:rsidRDefault="00067AFA" w:rsidP="000F61A7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  <w:tc>
          <w:tcPr>
            <w:tcW w:w="1386" w:type="dxa"/>
            <w:vAlign w:val="center"/>
          </w:tcPr>
          <w:p w14:paraId="678C06CF" w14:textId="77777777" w:rsidR="00067AFA" w:rsidRPr="00652605" w:rsidRDefault="00067AFA" w:rsidP="000F61A7">
            <w:pPr>
              <w:tabs>
                <w:tab w:val="clear" w:pos="227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  <w:lang w:val="en-GB" w:eastAsia="en-GB"/>
              </w:rPr>
            </w:pPr>
          </w:p>
        </w:tc>
      </w:tr>
      <w:tr w:rsidR="00067AFA" w:rsidRPr="00652605" w14:paraId="262631F5" w14:textId="77777777" w:rsidTr="003D3C6C">
        <w:trPr>
          <w:trHeight w:val="20"/>
        </w:trPr>
        <w:tc>
          <w:tcPr>
            <w:tcW w:w="4770" w:type="dxa"/>
          </w:tcPr>
          <w:p w14:paraId="28C118E7" w14:textId="77777777" w:rsidR="00067AFA" w:rsidRPr="00652605" w:rsidRDefault="00067AFA" w:rsidP="000F61A7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FFFFFF"/>
          </w:tcPr>
          <w:p w14:paraId="12E52DF7" w14:textId="77777777" w:rsidR="00067AFA" w:rsidRPr="00652605" w:rsidRDefault="00067AF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380" w:lineRule="exact"/>
              <w:ind w:right="270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FFFFF"/>
          </w:tcPr>
          <w:p w14:paraId="7D211140" w14:textId="77777777" w:rsidR="00067AFA" w:rsidRPr="00652605" w:rsidRDefault="00067AF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26,479</w:t>
            </w:r>
          </w:p>
        </w:tc>
        <w:tc>
          <w:tcPr>
            <w:tcW w:w="1386" w:type="dxa"/>
            <w:shd w:val="clear" w:color="auto" w:fill="FFFFFF"/>
          </w:tcPr>
          <w:p w14:paraId="789FD11D" w14:textId="77777777" w:rsidR="00067AFA" w:rsidRPr="00652605" w:rsidRDefault="00067AF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26,479</w:t>
            </w:r>
          </w:p>
        </w:tc>
      </w:tr>
      <w:tr w:rsidR="00067AFA" w:rsidRPr="00652605" w14:paraId="0AA3290D" w14:textId="77777777" w:rsidTr="003D3C6C">
        <w:trPr>
          <w:trHeight w:val="20"/>
        </w:trPr>
        <w:tc>
          <w:tcPr>
            <w:tcW w:w="4770" w:type="dxa"/>
          </w:tcPr>
          <w:p w14:paraId="2257578D" w14:textId="77777777" w:rsidR="00067AFA" w:rsidRPr="00652605" w:rsidRDefault="00067AFA" w:rsidP="000F61A7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0BC68402" w14:textId="77777777" w:rsidR="00067AFA" w:rsidRPr="00652605" w:rsidRDefault="00067AF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26,865</w:t>
            </w:r>
          </w:p>
        </w:tc>
        <w:tc>
          <w:tcPr>
            <w:tcW w:w="1368" w:type="dxa"/>
          </w:tcPr>
          <w:p w14:paraId="59C2F4A7" w14:textId="77777777" w:rsidR="00067AFA" w:rsidRPr="00652605" w:rsidRDefault="00067AF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(26,479)</w:t>
            </w:r>
          </w:p>
        </w:tc>
        <w:tc>
          <w:tcPr>
            <w:tcW w:w="1386" w:type="dxa"/>
          </w:tcPr>
          <w:p w14:paraId="27307FCA" w14:textId="77777777" w:rsidR="00067AFA" w:rsidRPr="00652605" w:rsidRDefault="00067AF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386</w:t>
            </w:r>
          </w:p>
        </w:tc>
      </w:tr>
      <w:tr w:rsidR="00067AFA" w:rsidRPr="00652605" w14:paraId="10A85AB6" w14:textId="77777777" w:rsidTr="003D3C6C">
        <w:trPr>
          <w:trHeight w:val="74"/>
        </w:trPr>
        <w:tc>
          <w:tcPr>
            <w:tcW w:w="4770" w:type="dxa"/>
          </w:tcPr>
          <w:p w14:paraId="306A81D5" w14:textId="77777777" w:rsidR="00067AFA" w:rsidRPr="00652605" w:rsidRDefault="00067AFA" w:rsidP="000F61A7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0103A55E" w14:textId="77777777" w:rsidR="00067AFA" w:rsidRPr="00652605" w:rsidRDefault="00067AF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7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3EBCA97" w14:textId="77777777" w:rsidR="00067AFA" w:rsidRPr="00652605" w:rsidRDefault="00067AF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61,499</w:t>
            </w:r>
          </w:p>
        </w:tc>
        <w:tc>
          <w:tcPr>
            <w:tcW w:w="1386" w:type="dxa"/>
          </w:tcPr>
          <w:p w14:paraId="07C7A241" w14:textId="77777777" w:rsidR="00067AFA" w:rsidRPr="00652605" w:rsidRDefault="00067AF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61,499</w:t>
            </w:r>
          </w:p>
        </w:tc>
      </w:tr>
      <w:tr w:rsidR="00067AFA" w:rsidRPr="00274596" w14:paraId="2FB1FEEA" w14:textId="77777777" w:rsidTr="003D3C6C">
        <w:trPr>
          <w:trHeight w:val="20"/>
        </w:trPr>
        <w:tc>
          <w:tcPr>
            <w:tcW w:w="4770" w:type="dxa"/>
          </w:tcPr>
          <w:p w14:paraId="25ACAA14" w14:textId="77777777" w:rsidR="00067AFA" w:rsidRPr="00652605" w:rsidRDefault="00067AFA" w:rsidP="000F61A7">
            <w:pPr>
              <w:tabs>
                <w:tab w:val="clear" w:pos="227"/>
              </w:tabs>
              <w:spacing w:line="380" w:lineRule="exact"/>
              <w:ind w:firstLine="263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6C058282" w14:textId="77777777" w:rsidR="00067AFA" w:rsidRPr="00652605" w:rsidRDefault="00067AF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61,858</w:t>
            </w:r>
          </w:p>
        </w:tc>
        <w:tc>
          <w:tcPr>
            <w:tcW w:w="1368" w:type="dxa"/>
          </w:tcPr>
          <w:p w14:paraId="2A6C9EF4" w14:textId="77777777" w:rsidR="00067AFA" w:rsidRPr="00652605" w:rsidRDefault="00067AF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(61,499)</w:t>
            </w:r>
          </w:p>
        </w:tc>
        <w:tc>
          <w:tcPr>
            <w:tcW w:w="1386" w:type="dxa"/>
          </w:tcPr>
          <w:p w14:paraId="241AB582" w14:textId="77777777" w:rsidR="00067AFA" w:rsidRPr="00F464F5" w:rsidRDefault="00067AFA" w:rsidP="000F6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 w:firstLine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2605">
              <w:rPr>
                <w:rFonts w:ascii="Cordia New" w:hAnsi="Cordia New" w:cs="Cordia New"/>
                <w:sz w:val="26"/>
                <w:szCs w:val="26"/>
              </w:rPr>
              <w:t>359</w:t>
            </w:r>
          </w:p>
        </w:tc>
      </w:tr>
    </w:tbl>
    <w:p w14:paraId="122A1DFE" w14:textId="77777777" w:rsidR="004B22F6" w:rsidRDefault="004B22F6" w:rsidP="00F60165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</w:pPr>
    </w:p>
    <w:p w14:paraId="4BC63CE9" w14:textId="77777777" w:rsidR="00ED675F" w:rsidRDefault="00ED675F" w:rsidP="00F60165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p w14:paraId="21B67919" w14:textId="77777777" w:rsidR="00EE3432" w:rsidRPr="00EE3432" w:rsidRDefault="00EE3432" w:rsidP="00FA2317">
      <w:pPr>
        <w:pStyle w:val="ListParagraph"/>
        <w:spacing w:line="240" w:lineRule="auto"/>
        <w:ind w:left="360"/>
        <w:rPr>
          <w:rFonts w:asciiTheme="minorBidi" w:eastAsia="Cordia New" w:hAnsiTheme="minorBidi" w:cstheme="minorBidi"/>
          <w:b/>
          <w:bCs/>
          <w:sz w:val="26"/>
          <w:szCs w:val="26"/>
          <w:lang w:eastAsia="th-TH"/>
        </w:rPr>
      </w:pPr>
    </w:p>
    <w:p w14:paraId="4F878567" w14:textId="77777777" w:rsidR="008A179C" w:rsidRPr="00EE10D4" w:rsidRDefault="008A179C" w:rsidP="00FA2317">
      <w:pPr>
        <w:pStyle w:val="ListParagraph"/>
        <w:numPr>
          <w:ilvl w:val="0"/>
          <w:numId w:val="16"/>
        </w:numPr>
        <w:spacing w:line="240" w:lineRule="auto"/>
        <w:rPr>
          <w:rFonts w:asciiTheme="minorBidi" w:eastAsia="Cordia New" w:hAnsiTheme="minorBidi" w:cstheme="minorBidi"/>
          <w:b/>
          <w:bCs/>
          <w:sz w:val="26"/>
          <w:szCs w:val="26"/>
          <w:lang w:eastAsia="th-TH"/>
        </w:rPr>
      </w:pPr>
      <w:r w:rsidRPr="00EE10D4">
        <w:rPr>
          <w:rFonts w:asciiTheme="minorBidi" w:eastAsia="Cordia New" w:hAnsiTheme="minorBidi" w:cs="Cordia New"/>
          <w:b/>
          <w:bCs/>
          <w:sz w:val="26"/>
          <w:szCs w:val="26"/>
          <w:cs/>
          <w:lang w:eastAsia="th-TH"/>
        </w:rPr>
        <w:t>เหตุการณ์ภายหลังรอบระยะเวลารายงาน</w:t>
      </w:r>
    </w:p>
    <w:p w14:paraId="1D158F9F" w14:textId="77777777" w:rsidR="008A179C" w:rsidRDefault="008A179C" w:rsidP="00FA2317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5F337A03" w14:textId="0228EC97" w:rsidR="008A179C" w:rsidRDefault="008A179C" w:rsidP="00FA2317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="Cordia New"/>
          <w:color w:val="auto"/>
          <w:sz w:val="26"/>
          <w:szCs w:val="26"/>
        </w:rPr>
      </w:pPr>
      <w:r w:rsidRPr="001E094D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เมื่อวันที่ </w:t>
      </w:r>
      <w:r w:rsidRPr="001E094D">
        <w:rPr>
          <w:rFonts w:asciiTheme="minorBidi" w:hAnsiTheme="minorBidi" w:cstheme="minorBidi"/>
          <w:color w:val="auto"/>
          <w:sz w:val="26"/>
          <w:szCs w:val="26"/>
        </w:rPr>
        <w:t xml:space="preserve">26 </w:t>
      </w:r>
      <w:r w:rsidRPr="001E094D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กุมภาพันธ์ </w:t>
      </w:r>
      <w:r w:rsidRPr="001E094D">
        <w:rPr>
          <w:rFonts w:asciiTheme="minorBidi" w:hAnsiTheme="minorBidi" w:cstheme="minorBidi"/>
          <w:color w:val="auto"/>
          <w:sz w:val="26"/>
          <w:szCs w:val="26"/>
        </w:rPr>
        <w:t xml:space="preserve">2569 </w:t>
      </w:r>
      <w:r w:rsidR="00BC043F">
        <w:rPr>
          <w:rFonts w:asciiTheme="minorBidi" w:hAnsiTheme="minorBidi" w:cstheme="minorBidi" w:hint="cs"/>
          <w:color w:val="auto"/>
          <w:sz w:val="26"/>
          <w:szCs w:val="26"/>
          <w:cs/>
        </w:rPr>
        <w:t>ที่ประชุม</w:t>
      </w:r>
      <w:r>
        <w:rPr>
          <w:rFonts w:asciiTheme="minorBidi" w:hAnsiTheme="minorBidi" w:cstheme="minorBidi" w:hint="cs"/>
          <w:color w:val="auto"/>
          <w:sz w:val="26"/>
          <w:szCs w:val="26"/>
          <w:cs/>
        </w:rPr>
        <w:t>คณะกรรมการบริษัท ครั้งที่</w:t>
      </w:r>
      <w:r>
        <w:rPr>
          <w:rFonts w:asciiTheme="minorBidi" w:hAnsiTheme="minorBidi" w:cstheme="minorBidi"/>
          <w:color w:val="auto"/>
          <w:sz w:val="26"/>
          <w:szCs w:val="26"/>
        </w:rPr>
        <w:t xml:space="preserve"> 2/2569 </w:t>
      </w:r>
      <w:r w:rsidR="00BC043F">
        <w:rPr>
          <w:rFonts w:asciiTheme="minorBidi" w:hAnsiTheme="minorBidi" w:cstheme="minorBidi" w:hint="cs"/>
          <w:color w:val="auto"/>
          <w:sz w:val="26"/>
          <w:szCs w:val="26"/>
          <w:cs/>
        </w:rPr>
        <w:t>ได้</w:t>
      </w:r>
      <w:r>
        <w:rPr>
          <w:rFonts w:asciiTheme="minorBidi" w:hAnsiTheme="minorBidi" w:cstheme="minorBidi" w:hint="cs"/>
          <w:color w:val="auto"/>
          <w:sz w:val="26"/>
          <w:szCs w:val="26"/>
          <w:cs/>
        </w:rPr>
        <w:t>มีมติอนุมัติ</w:t>
      </w:r>
      <w:r w:rsidRPr="00706141">
        <w:rPr>
          <w:rFonts w:asciiTheme="minorBidi" w:hAnsiTheme="minorBidi" w:cs="Cordia New"/>
          <w:color w:val="auto"/>
          <w:sz w:val="26"/>
          <w:szCs w:val="26"/>
          <w:cs/>
        </w:rPr>
        <w:t xml:space="preserve">ให้นำเสนอที่ประชุมสามัญผู้ถือหุ้นประจำปี </w:t>
      </w:r>
      <w:r>
        <w:rPr>
          <w:rFonts w:asciiTheme="minorBidi" w:hAnsiTheme="minorBidi" w:cs="Cordia New"/>
          <w:color w:val="auto"/>
          <w:sz w:val="26"/>
          <w:szCs w:val="26"/>
        </w:rPr>
        <w:t>2569</w:t>
      </w:r>
      <w:r w:rsidRPr="00706141">
        <w:rPr>
          <w:rFonts w:asciiTheme="minorBidi" w:hAnsiTheme="minorBidi" w:cs="Cordia New"/>
          <w:color w:val="auto"/>
          <w:sz w:val="26"/>
          <w:szCs w:val="26"/>
          <w:cs/>
        </w:rPr>
        <w:t xml:space="preserve"> เพื่อพิจารณาอนุมัต</w:t>
      </w:r>
      <w:r>
        <w:rPr>
          <w:rFonts w:asciiTheme="minorBidi" w:hAnsiTheme="minorBidi" w:cs="Cordia New" w:hint="cs"/>
          <w:color w:val="auto"/>
          <w:sz w:val="26"/>
          <w:szCs w:val="26"/>
          <w:cs/>
        </w:rPr>
        <w:t>ิ</w:t>
      </w:r>
      <w:r w:rsidR="00F55D52">
        <w:rPr>
          <w:rFonts w:asciiTheme="minorBidi" w:hAnsiTheme="minorBidi" w:cs="Cordia New" w:hint="cs"/>
          <w:color w:val="auto"/>
          <w:sz w:val="26"/>
          <w:szCs w:val="26"/>
          <w:cs/>
        </w:rPr>
        <w:t>เรื่อง</w:t>
      </w:r>
      <w:r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ดังนี้ </w:t>
      </w:r>
    </w:p>
    <w:p w14:paraId="54DCA838" w14:textId="77777777" w:rsidR="008A179C" w:rsidRDefault="008A179C" w:rsidP="00FA2317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="Cordia New"/>
          <w:color w:val="auto"/>
          <w:sz w:val="26"/>
          <w:szCs w:val="26"/>
        </w:rPr>
      </w:pPr>
    </w:p>
    <w:p w14:paraId="302E5219" w14:textId="7708B506" w:rsidR="008A179C" w:rsidRDefault="008A179C" w:rsidP="00FA2317">
      <w:pPr>
        <w:pStyle w:val="CordiaNew"/>
        <w:numPr>
          <w:ilvl w:val="0"/>
          <w:numId w:val="29"/>
        </w:numPr>
        <w:tabs>
          <w:tab w:val="clear" w:pos="4153"/>
          <w:tab w:val="left" w:pos="360"/>
        </w:tabs>
        <w:ind w:left="630" w:hanging="27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ลดทุนจดทะเบียนของบริษัท จำนวน </w:t>
      </w:r>
      <w:r>
        <w:rPr>
          <w:rFonts w:asciiTheme="minorBidi" w:hAnsiTheme="minorBidi" w:cstheme="minorBidi"/>
          <w:color w:val="auto"/>
          <w:sz w:val="26"/>
          <w:szCs w:val="26"/>
        </w:rPr>
        <w:t xml:space="preserve">899,060,300.25 </w:t>
      </w:r>
      <w:r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บาท จากเดิม </w:t>
      </w:r>
      <w:r>
        <w:rPr>
          <w:rFonts w:asciiTheme="minorBidi" w:hAnsiTheme="minorBidi" w:cstheme="minorBidi"/>
          <w:color w:val="auto"/>
          <w:sz w:val="26"/>
          <w:szCs w:val="26"/>
        </w:rPr>
        <w:t xml:space="preserve">3,897,918,326.25 </w:t>
      </w:r>
      <w:r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บาท เป็น  </w:t>
      </w:r>
      <w:r>
        <w:rPr>
          <w:rFonts w:asciiTheme="minorBidi" w:hAnsiTheme="minorBidi" w:cstheme="minorBidi"/>
          <w:color w:val="auto"/>
          <w:sz w:val="26"/>
          <w:szCs w:val="26"/>
        </w:rPr>
        <w:t xml:space="preserve">2,998,858,026 </w:t>
      </w:r>
      <w:r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บาท โดยการตัดหุ้นสามัญที่ยังไม่ได้จำหน่าย จำนวน </w:t>
      </w:r>
      <w:r>
        <w:rPr>
          <w:rFonts w:asciiTheme="minorBidi" w:hAnsiTheme="minorBidi" w:cstheme="minorBidi"/>
          <w:color w:val="auto"/>
          <w:sz w:val="26"/>
          <w:szCs w:val="26"/>
        </w:rPr>
        <w:t xml:space="preserve">1,198,747,067 </w:t>
      </w:r>
      <w:r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หุ้น มูลค่าที่ตราไว้ </w:t>
      </w:r>
      <w:r>
        <w:rPr>
          <w:rFonts w:asciiTheme="minorBidi" w:hAnsiTheme="minorBidi" w:cstheme="minorBidi"/>
          <w:color w:val="auto"/>
          <w:sz w:val="26"/>
          <w:szCs w:val="26"/>
        </w:rPr>
        <w:t xml:space="preserve">0.75 </w:t>
      </w:r>
      <w:r>
        <w:rPr>
          <w:rFonts w:asciiTheme="minorBidi" w:hAnsiTheme="minorBidi" w:cstheme="minorBidi" w:hint="cs"/>
          <w:color w:val="auto"/>
          <w:sz w:val="26"/>
          <w:szCs w:val="26"/>
          <w:cs/>
        </w:rPr>
        <w:t>บาท</w:t>
      </w:r>
    </w:p>
    <w:p w14:paraId="7C10562E" w14:textId="77777777" w:rsidR="008A179C" w:rsidRDefault="008A179C" w:rsidP="00FA2317">
      <w:pPr>
        <w:pStyle w:val="CordiaNew"/>
        <w:tabs>
          <w:tab w:val="clear" w:pos="4153"/>
          <w:tab w:val="left" w:pos="360"/>
        </w:tabs>
        <w:ind w:left="63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19C71F65" w14:textId="371CECA4" w:rsidR="008A179C" w:rsidRDefault="008A179C" w:rsidP="00FA2317">
      <w:pPr>
        <w:pStyle w:val="CordiaNew"/>
        <w:numPr>
          <w:ilvl w:val="0"/>
          <w:numId w:val="29"/>
        </w:numPr>
        <w:tabs>
          <w:tab w:val="clear" w:pos="4153"/>
          <w:tab w:val="left" w:pos="360"/>
        </w:tabs>
        <w:ind w:left="630" w:hanging="27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0E39D5">
        <w:rPr>
          <w:rFonts w:asciiTheme="minorBidi" w:hAnsiTheme="minorBidi" w:cstheme="minorBidi"/>
          <w:color w:val="auto"/>
          <w:sz w:val="26"/>
          <w:szCs w:val="26"/>
          <w:cs/>
        </w:rPr>
        <w:t>ลดทุนจดทะเบียน</w:t>
      </w:r>
      <w:r w:rsidR="00AC1C0A">
        <w:rPr>
          <w:rFonts w:asciiTheme="minorBidi" w:hAnsiTheme="minorBidi" w:cstheme="minorBidi" w:hint="cs"/>
          <w:color w:val="auto"/>
          <w:sz w:val="26"/>
          <w:szCs w:val="26"/>
          <w:cs/>
        </w:rPr>
        <w:t>ของบริษัท</w:t>
      </w:r>
      <w:r w:rsidR="00C3451D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  <w:r w:rsidRPr="000E39D5">
        <w:rPr>
          <w:rFonts w:asciiTheme="minorBidi" w:hAnsiTheme="minorBidi" w:cstheme="minorBidi"/>
          <w:color w:val="auto"/>
          <w:sz w:val="26"/>
          <w:szCs w:val="26"/>
          <w:cs/>
        </w:rPr>
        <w:t xml:space="preserve">จำนวน </w:t>
      </w:r>
      <w:r w:rsidRPr="000E39D5">
        <w:rPr>
          <w:rFonts w:asciiTheme="minorBidi" w:hAnsiTheme="minorBidi" w:cstheme="minorBidi"/>
          <w:color w:val="auto"/>
          <w:sz w:val="26"/>
          <w:szCs w:val="26"/>
        </w:rPr>
        <w:t>999,619,342</w:t>
      </w:r>
      <w:r w:rsidRPr="000E39D5">
        <w:rPr>
          <w:rFonts w:asciiTheme="minorBidi" w:hAnsiTheme="minorBidi" w:cstheme="minorBidi"/>
          <w:color w:val="auto"/>
          <w:sz w:val="26"/>
          <w:szCs w:val="26"/>
          <w:cs/>
        </w:rPr>
        <w:t xml:space="preserve"> บาท</w:t>
      </w:r>
      <w:r w:rsidRPr="000E39D5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0E39D5">
        <w:rPr>
          <w:rFonts w:asciiTheme="minorBidi" w:hAnsiTheme="minorBidi" w:cstheme="minorBidi" w:hint="cs"/>
          <w:color w:val="auto"/>
          <w:sz w:val="26"/>
          <w:szCs w:val="26"/>
          <w:cs/>
        </w:rPr>
        <w:t>จากเดิม</w:t>
      </w:r>
      <w:r w:rsidRPr="000E39D5">
        <w:rPr>
          <w:rFonts w:asciiTheme="minorBidi" w:hAnsiTheme="minorBidi" w:cstheme="minorBidi"/>
          <w:color w:val="auto"/>
          <w:sz w:val="26"/>
          <w:szCs w:val="26"/>
        </w:rPr>
        <w:t xml:space="preserve"> 2,998,858,026 </w:t>
      </w:r>
      <w:r w:rsidRPr="000E39D5">
        <w:rPr>
          <w:rFonts w:asciiTheme="minorBidi" w:hAnsiTheme="minorBidi" w:cstheme="minorBidi" w:hint="cs"/>
          <w:color w:val="auto"/>
          <w:sz w:val="26"/>
          <w:szCs w:val="26"/>
          <w:cs/>
        </w:rPr>
        <w:t>บาท</w:t>
      </w:r>
      <w:r w:rsidRPr="000E39D5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0E39D5">
        <w:rPr>
          <w:rFonts w:asciiTheme="minorBidi" w:hAnsiTheme="minorBidi" w:cstheme="minorBidi" w:hint="cs"/>
          <w:color w:val="auto"/>
          <w:sz w:val="26"/>
          <w:szCs w:val="26"/>
          <w:cs/>
        </w:rPr>
        <w:t>เป็น</w:t>
      </w:r>
      <w:r w:rsidRPr="000E39D5">
        <w:rPr>
          <w:rFonts w:asciiTheme="minorBidi" w:hAnsiTheme="minorBidi" w:cstheme="minorBidi"/>
          <w:color w:val="auto"/>
          <w:sz w:val="26"/>
          <w:szCs w:val="26"/>
        </w:rPr>
        <w:t xml:space="preserve"> 1,999,238,684</w:t>
      </w:r>
      <w:r w:rsidR="00580126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บาท</w:t>
      </w:r>
      <w:r w:rsidRPr="000E39D5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0E39D5">
        <w:rPr>
          <w:rFonts w:asciiTheme="minorBidi" w:hAnsiTheme="minorBidi" w:cstheme="minorBidi" w:hint="cs"/>
          <w:color w:val="auto"/>
          <w:sz w:val="26"/>
          <w:szCs w:val="26"/>
          <w:cs/>
        </w:rPr>
        <w:t>โ</w:t>
      </w:r>
      <w:r w:rsidRPr="000E39D5">
        <w:rPr>
          <w:rFonts w:asciiTheme="minorBidi" w:hAnsiTheme="minorBidi" w:cstheme="minorBidi"/>
          <w:color w:val="auto"/>
          <w:sz w:val="26"/>
          <w:szCs w:val="26"/>
          <w:cs/>
        </w:rPr>
        <w:t>ดยการลดมูลค่าที่ตราไว้ของหุ้น</w:t>
      </w:r>
      <w:r w:rsidRPr="000E39D5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จากหุ้นละ </w:t>
      </w:r>
      <w:r w:rsidRPr="000E39D5">
        <w:rPr>
          <w:rFonts w:asciiTheme="minorBidi" w:hAnsiTheme="minorBidi" w:cstheme="minorBidi"/>
          <w:color w:val="auto"/>
          <w:sz w:val="26"/>
          <w:szCs w:val="26"/>
        </w:rPr>
        <w:t xml:space="preserve">0.75 </w:t>
      </w:r>
      <w:r w:rsidRPr="000E39D5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บาท เป็นหุ้นละ </w:t>
      </w:r>
      <w:r w:rsidRPr="000E39D5">
        <w:rPr>
          <w:rFonts w:asciiTheme="minorBidi" w:hAnsiTheme="minorBidi" w:cstheme="minorBidi"/>
          <w:color w:val="auto"/>
          <w:sz w:val="26"/>
          <w:szCs w:val="26"/>
        </w:rPr>
        <w:t xml:space="preserve">0.50 </w:t>
      </w:r>
      <w:r w:rsidRPr="000E39D5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บาท </w:t>
      </w:r>
    </w:p>
    <w:p w14:paraId="6D7F8112" w14:textId="77777777" w:rsidR="004B22F6" w:rsidRPr="00616E3E" w:rsidRDefault="004B22F6" w:rsidP="00F60165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cs/>
          <w:lang w:eastAsia="en-US"/>
        </w:rPr>
      </w:pPr>
    </w:p>
    <w:sectPr w:rsidR="004B22F6" w:rsidRPr="00616E3E" w:rsidSect="000A4125">
      <w:footerReference w:type="default" r:id="rId17"/>
      <w:pgSz w:w="11909" w:h="16834" w:code="9"/>
      <w:pgMar w:top="1440" w:right="1152" w:bottom="432" w:left="1440" w:header="936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171F0" w14:textId="77777777" w:rsidR="0086008F" w:rsidRDefault="0086008F">
      <w:r>
        <w:separator/>
      </w:r>
    </w:p>
  </w:endnote>
  <w:endnote w:type="continuationSeparator" w:id="0">
    <w:p w14:paraId="192096D7" w14:textId="77777777" w:rsidR="0086008F" w:rsidRDefault="0086008F">
      <w:r>
        <w:continuationSeparator/>
      </w:r>
    </w:p>
  </w:endnote>
  <w:endnote w:type="continuationNotice" w:id="1">
    <w:p w14:paraId="5B4AEC8A" w14:textId="77777777" w:rsidR="0086008F" w:rsidRDefault="0086008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dia New" w:hAnsi="Cordia New" w:cs="Cordia New"/>
        <w:sz w:val="26"/>
        <w:szCs w:val="26"/>
      </w:rPr>
      <w:id w:val="14239196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C26D2D" w14:textId="6F4400D5" w:rsidR="003C080B" w:rsidRDefault="003C080B" w:rsidP="003C080B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spacing w:line="240" w:lineRule="auto"/>
          <w:jc w:val="center"/>
          <w:rPr>
            <w:rFonts w:ascii="Cordia New" w:hAnsi="Cordia New" w:cs="Cordia New"/>
            <w:sz w:val="26"/>
            <w:szCs w:val="26"/>
          </w:rPr>
        </w:pPr>
        <w:r w:rsidRPr="003C080B">
          <w:rPr>
            <w:rFonts w:ascii="Cordia New" w:hAnsi="Cordia New" w:cs="Cordia New"/>
            <w:sz w:val="26"/>
            <w:szCs w:val="26"/>
          </w:rPr>
          <w:t xml:space="preserve">__________________________________________ </w:t>
        </w:r>
        <w:r w:rsidRPr="003C080B">
          <w:rPr>
            <w:rFonts w:ascii="Cordia New" w:hAnsi="Cordia New" w:cs="Cordia New"/>
            <w:sz w:val="26"/>
            <w:szCs w:val="26"/>
            <w:cs/>
          </w:rPr>
          <w:t>กรรมการ</w:t>
        </w:r>
      </w:p>
      <w:p w14:paraId="6190F9AF" w14:textId="5596388D" w:rsidR="003C080B" w:rsidRPr="003C080B" w:rsidRDefault="003C080B" w:rsidP="003C080B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center" w:pos="4293"/>
          </w:tabs>
          <w:spacing w:line="240" w:lineRule="auto"/>
          <w:rPr>
            <w:rFonts w:ascii="Cordia New" w:hAnsi="Cordia New" w:cs="Cordia New"/>
            <w:sz w:val="26"/>
            <w:szCs w:val="26"/>
            <w:cs/>
          </w:rPr>
        </w:pPr>
        <w:r>
          <w:rPr>
            <w:rFonts w:ascii="Cordia New" w:hAnsi="Cordia New" w:cs="Cordia New"/>
            <w:sz w:val="26"/>
            <w:szCs w:val="26"/>
          </w:rPr>
          <w:tab/>
        </w:r>
        <w:r w:rsidRPr="003C080B">
          <w:rPr>
            <w:rFonts w:ascii="Cordia New" w:hAnsi="Cordia New" w:cs="Cordia New"/>
            <w:sz w:val="26"/>
            <w:szCs w:val="26"/>
            <w:cs/>
          </w:rPr>
          <w:t xml:space="preserve">(                        </w:t>
        </w:r>
        <w:r w:rsidR="009A3754">
          <w:rPr>
            <w:rFonts w:ascii="Cordia New" w:hAnsi="Cordia New" w:cs="Cordia New"/>
            <w:sz w:val="26"/>
            <w:szCs w:val="26"/>
          </w:rPr>
          <w:t xml:space="preserve">         </w:t>
        </w:r>
        <w:r w:rsidRPr="003C080B">
          <w:rPr>
            <w:rFonts w:ascii="Cordia New" w:hAnsi="Cordia New" w:cs="Cordia New"/>
            <w:sz w:val="26"/>
            <w:szCs w:val="26"/>
            <w:cs/>
          </w:rPr>
          <w:t xml:space="preserve">                 </w:t>
        </w:r>
        <w:r>
          <w:rPr>
            <w:rFonts w:ascii="Cordia New" w:hAnsi="Cordia New" w:cs="Cordia New"/>
            <w:sz w:val="26"/>
            <w:szCs w:val="26"/>
          </w:rPr>
          <w:t xml:space="preserve">    </w:t>
        </w:r>
        <w:r w:rsidRPr="003C080B">
          <w:rPr>
            <w:rFonts w:ascii="Cordia New" w:hAnsi="Cordia New" w:cs="Cordia New"/>
            <w:sz w:val="26"/>
            <w:szCs w:val="26"/>
            <w:cs/>
          </w:rPr>
          <w:t xml:space="preserve">    )</w:t>
        </w:r>
      </w:p>
      <w:p w14:paraId="6BA64DD0" w14:textId="1DD01414" w:rsidR="00983A5F" w:rsidRPr="003C080B" w:rsidRDefault="00983A5F" w:rsidP="003C080B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spacing w:line="240" w:lineRule="auto"/>
          <w:jc w:val="right"/>
          <w:rPr>
            <w:rFonts w:ascii="Cordia New" w:hAnsi="Cordia New" w:cs="Cordia New"/>
            <w:sz w:val="26"/>
            <w:szCs w:val="26"/>
          </w:rPr>
        </w:pPr>
        <w:r w:rsidRPr="003C080B">
          <w:rPr>
            <w:rFonts w:ascii="Cordia New" w:hAnsi="Cordia New" w:cs="Cordia New"/>
            <w:sz w:val="26"/>
            <w:szCs w:val="26"/>
          </w:rPr>
          <w:fldChar w:fldCharType="begin"/>
        </w:r>
        <w:r w:rsidRPr="003C080B">
          <w:rPr>
            <w:rFonts w:ascii="Cordia New" w:hAnsi="Cordia New" w:cs="Cordia New"/>
            <w:sz w:val="26"/>
            <w:szCs w:val="26"/>
          </w:rPr>
          <w:instrText xml:space="preserve"> PAGE   \* MERGEFORMAT </w:instrText>
        </w:r>
        <w:r w:rsidRPr="003C080B">
          <w:rPr>
            <w:rFonts w:ascii="Cordia New" w:hAnsi="Cordia New" w:cs="Cordia New"/>
            <w:sz w:val="26"/>
            <w:szCs w:val="26"/>
          </w:rPr>
          <w:fldChar w:fldCharType="separate"/>
        </w:r>
        <w:r w:rsidRPr="003C080B">
          <w:rPr>
            <w:rFonts w:ascii="Cordia New" w:hAnsi="Cordia New" w:cs="Cordia New"/>
            <w:noProof/>
            <w:sz w:val="26"/>
            <w:szCs w:val="26"/>
          </w:rPr>
          <w:t>2</w:t>
        </w:r>
        <w:r w:rsidRPr="003C080B">
          <w:rPr>
            <w:rFonts w:ascii="Cordia New" w:hAnsi="Cordia New" w:cs="Cord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3575C" w14:textId="5CC744F6" w:rsidR="00983A5F" w:rsidRDefault="00983A5F" w:rsidP="00ED43BF">
    <w:pPr>
      <w:pStyle w:val="CharCharCharCharCharCharCharCharCharCharCharCharCharCharCharCharCharCharChar"/>
      <w:tabs>
        <w:tab w:val="left" w:pos="8640"/>
        <w:tab w:val="left" w:pos="8820"/>
        <w:tab w:val="left" w:pos="13320"/>
      </w:tabs>
      <w:spacing w:after="0" w:line="240" w:lineRule="auto"/>
      <w:ind w:left="426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กรรมการ                                                                             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sz w:val="28"/>
        <w:szCs w:val="28"/>
        <w:cs/>
      </w:rPr>
      <w:t>8</w:t>
    </w:r>
    <w:r>
      <w:rPr>
        <w:rStyle w:val="PageNumber"/>
        <w:rFonts w:ascii="Browallia New" w:hAnsi="Browallia New" w:cs="Browallia New"/>
        <w:sz w:val="28"/>
        <w:szCs w:val="28"/>
        <w:cs/>
      </w:rPr>
      <w:t>1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5EBB126D" w14:textId="77777777" w:rsidR="00983A5F" w:rsidRPr="00145EC5" w:rsidRDefault="00983A5F" w:rsidP="00ED43BF">
    <w:pPr>
      <w:pStyle w:val="Footer"/>
      <w:tabs>
        <w:tab w:val="clear" w:pos="454"/>
      </w:tabs>
      <w:spacing w:line="240" w:lineRule="auto"/>
      <w:ind w:left="42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  <w:p w14:paraId="2D9A9D7E" w14:textId="7AFB0021" w:rsidR="00983A5F" w:rsidRPr="00D72094" w:rsidRDefault="00983A5F" w:rsidP="00D720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dia New" w:hAnsi="Cordia New" w:cs="Cordia New"/>
        <w:sz w:val="26"/>
        <w:szCs w:val="26"/>
      </w:rPr>
      <w:id w:val="20919634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15169" w14:textId="77777777" w:rsidR="007F3BE5" w:rsidRDefault="007F3BE5" w:rsidP="007F3BE5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spacing w:line="240" w:lineRule="auto"/>
          <w:jc w:val="center"/>
          <w:rPr>
            <w:rFonts w:ascii="Cordia New" w:hAnsi="Cordia New" w:cs="Cordia New"/>
            <w:sz w:val="26"/>
            <w:szCs w:val="26"/>
          </w:rPr>
        </w:pPr>
        <w:r w:rsidRPr="003C080B">
          <w:rPr>
            <w:rFonts w:ascii="Cordia New" w:hAnsi="Cordia New" w:cs="Cordia New"/>
            <w:sz w:val="26"/>
            <w:szCs w:val="26"/>
          </w:rPr>
          <w:t xml:space="preserve">__________________________________________ </w:t>
        </w:r>
        <w:r w:rsidRPr="003C080B">
          <w:rPr>
            <w:rFonts w:ascii="Cordia New" w:hAnsi="Cordia New" w:cs="Cordia New"/>
            <w:sz w:val="26"/>
            <w:szCs w:val="26"/>
            <w:cs/>
          </w:rPr>
          <w:t>กรรมการ</w:t>
        </w:r>
      </w:p>
      <w:p w14:paraId="4FFCEB28" w14:textId="77777777" w:rsidR="007F3BE5" w:rsidRPr="003C080B" w:rsidRDefault="007F3BE5" w:rsidP="007F3BE5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center" w:pos="6948"/>
          </w:tabs>
          <w:spacing w:line="240" w:lineRule="auto"/>
          <w:rPr>
            <w:rFonts w:ascii="Cordia New" w:hAnsi="Cordia New" w:cs="Cordia New"/>
            <w:sz w:val="26"/>
            <w:szCs w:val="26"/>
            <w:cs/>
          </w:rPr>
        </w:pPr>
        <w:r>
          <w:rPr>
            <w:rFonts w:ascii="Cordia New" w:hAnsi="Cordia New" w:cs="Cordia New"/>
            <w:sz w:val="26"/>
            <w:szCs w:val="26"/>
          </w:rPr>
          <w:tab/>
        </w:r>
        <w:r w:rsidRPr="003C080B">
          <w:rPr>
            <w:rFonts w:ascii="Cordia New" w:hAnsi="Cordia New" w:cs="Cordia New"/>
            <w:sz w:val="26"/>
            <w:szCs w:val="26"/>
            <w:cs/>
          </w:rPr>
          <w:t xml:space="preserve">(                        </w:t>
        </w:r>
        <w:r>
          <w:rPr>
            <w:rFonts w:ascii="Cordia New" w:hAnsi="Cordia New" w:cs="Cordia New"/>
            <w:sz w:val="26"/>
            <w:szCs w:val="26"/>
          </w:rPr>
          <w:t xml:space="preserve">         </w:t>
        </w:r>
        <w:r w:rsidRPr="003C080B">
          <w:rPr>
            <w:rFonts w:ascii="Cordia New" w:hAnsi="Cordia New" w:cs="Cordia New"/>
            <w:sz w:val="26"/>
            <w:szCs w:val="26"/>
            <w:cs/>
          </w:rPr>
          <w:t xml:space="preserve">                 </w:t>
        </w:r>
        <w:r>
          <w:rPr>
            <w:rFonts w:ascii="Cordia New" w:hAnsi="Cordia New" w:cs="Cordia New"/>
            <w:sz w:val="26"/>
            <w:szCs w:val="26"/>
          </w:rPr>
          <w:t xml:space="preserve">    </w:t>
        </w:r>
        <w:r w:rsidRPr="003C080B">
          <w:rPr>
            <w:rFonts w:ascii="Cordia New" w:hAnsi="Cordia New" w:cs="Cordia New"/>
            <w:sz w:val="26"/>
            <w:szCs w:val="26"/>
            <w:cs/>
          </w:rPr>
          <w:t xml:space="preserve">    )</w:t>
        </w:r>
      </w:p>
      <w:p w14:paraId="47E2E1CB" w14:textId="34D643D9" w:rsidR="007F3BE5" w:rsidRPr="003C080B" w:rsidRDefault="007F3BE5" w:rsidP="007F3BE5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spacing w:line="240" w:lineRule="auto"/>
          <w:jc w:val="right"/>
          <w:rPr>
            <w:rFonts w:ascii="Cordia New" w:hAnsi="Cordia New" w:cs="Cordia New"/>
            <w:sz w:val="26"/>
            <w:szCs w:val="26"/>
          </w:rPr>
        </w:pPr>
        <w:r w:rsidRPr="003C080B">
          <w:rPr>
            <w:rFonts w:ascii="Cordia New" w:hAnsi="Cordia New" w:cs="Cordia New"/>
            <w:sz w:val="26"/>
            <w:szCs w:val="26"/>
          </w:rPr>
          <w:fldChar w:fldCharType="begin"/>
        </w:r>
        <w:r w:rsidRPr="003C080B">
          <w:rPr>
            <w:rFonts w:ascii="Cordia New" w:hAnsi="Cordia New" w:cs="Cordia New"/>
            <w:sz w:val="26"/>
            <w:szCs w:val="26"/>
          </w:rPr>
          <w:instrText xml:space="preserve"> PAGE   \* MERGEFORMAT </w:instrText>
        </w:r>
        <w:r w:rsidRPr="003C080B">
          <w:rPr>
            <w:rFonts w:ascii="Cordia New" w:hAnsi="Cordia New" w:cs="Cordia New"/>
            <w:sz w:val="26"/>
            <w:szCs w:val="26"/>
          </w:rPr>
          <w:fldChar w:fldCharType="separate"/>
        </w:r>
        <w:r w:rsidRPr="003C080B">
          <w:rPr>
            <w:rFonts w:ascii="Cordia New" w:hAnsi="Cordia New" w:cs="Cordia New"/>
            <w:noProof/>
            <w:sz w:val="26"/>
            <w:szCs w:val="26"/>
          </w:rPr>
          <w:t>2</w:t>
        </w:r>
        <w:r w:rsidRPr="003C080B">
          <w:rPr>
            <w:rFonts w:ascii="Cordia New" w:hAnsi="Cordia New" w:cs="Cordia New"/>
            <w:noProof/>
            <w:sz w:val="26"/>
            <w:szCs w:val="2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2783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631A23" w14:textId="77777777" w:rsidR="00DF5E55" w:rsidRPr="00DF5E55" w:rsidRDefault="00DF5E55" w:rsidP="00DF5E55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spacing w:line="240" w:lineRule="auto"/>
          <w:jc w:val="center"/>
          <w:rPr>
            <w:rFonts w:ascii="Cordia New" w:hAnsi="Cordia New" w:cs="Cordia New"/>
            <w:sz w:val="26"/>
            <w:szCs w:val="26"/>
          </w:rPr>
        </w:pPr>
        <w:r w:rsidRPr="00DF5E55">
          <w:rPr>
            <w:rFonts w:ascii="Cordia New" w:hAnsi="Cordia New" w:cs="Cordia New"/>
            <w:sz w:val="26"/>
            <w:szCs w:val="26"/>
          </w:rPr>
          <w:t xml:space="preserve">__________________________________________ </w:t>
        </w:r>
        <w:r w:rsidRPr="00DF5E55">
          <w:rPr>
            <w:rFonts w:ascii="Cordia New" w:hAnsi="Cordia New" w:cs="Cordia New"/>
            <w:sz w:val="26"/>
            <w:szCs w:val="26"/>
            <w:cs/>
          </w:rPr>
          <w:t>กรรมการ</w:t>
        </w:r>
      </w:p>
      <w:p w14:paraId="32EEA2AF" w14:textId="77777777" w:rsidR="00DF5E55" w:rsidRPr="00DF5E55" w:rsidRDefault="00DF5E55" w:rsidP="00CD194B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center" w:pos="4320"/>
          </w:tabs>
          <w:spacing w:line="240" w:lineRule="auto"/>
          <w:rPr>
            <w:rFonts w:ascii="Cordia New" w:hAnsi="Cordia New" w:cs="Cordia New"/>
            <w:sz w:val="26"/>
            <w:szCs w:val="26"/>
            <w:cs/>
          </w:rPr>
        </w:pPr>
        <w:r w:rsidRPr="00DF5E55">
          <w:rPr>
            <w:rFonts w:ascii="Cordia New" w:hAnsi="Cordia New" w:cs="Cordia New"/>
            <w:sz w:val="26"/>
            <w:szCs w:val="26"/>
          </w:rPr>
          <w:tab/>
        </w:r>
        <w:r w:rsidRPr="00DF5E55">
          <w:rPr>
            <w:rFonts w:ascii="Cordia New" w:hAnsi="Cordia New" w:cs="Cordia New"/>
            <w:sz w:val="26"/>
            <w:szCs w:val="26"/>
            <w:cs/>
          </w:rPr>
          <w:t xml:space="preserve">(                        </w:t>
        </w:r>
        <w:r w:rsidRPr="00DF5E55">
          <w:rPr>
            <w:rFonts w:ascii="Cordia New" w:hAnsi="Cordia New" w:cs="Cordia New"/>
            <w:sz w:val="26"/>
            <w:szCs w:val="26"/>
          </w:rPr>
          <w:t xml:space="preserve">         </w:t>
        </w:r>
        <w:r w:rsidRPr="00DF5E55">
          <w:rPr>
            <w:rFonts w:ascii="Cordia New" w:hAnsi="Cordia New" w:cs="Cordia New"/>
            <w:sz w:val="26"/>
            <w:szCs w:val="26"/>
            <w:cs/>
          </w:rPr>
          <w:t xml:space="preserve">                 </w:t>
        </w:r>
        <w:r w:rsidRPr="00DF5E55">
          <w:rPr>
            <w:rFonts w:ascii="Cordia New" w:hAnsi="Cordia New" w:cs="Cordia New"/>
            <w:sz w:val="26"/>
            <w:szCs w:val="26"/>
          </w:rPr>
          <w:t xml:space="preserve">    </w:t>
        </w:r>
        <w:r w:rsidRPr="00DF5E55">
          <w:rPr>
            <w:rFonts w:ascii="Cordia New" w:hAnsi="Cordia New" w:cs="Cordia New"/>
            <w:sz w:val="26"/>
            <w:szCs w:val="26"/>
            <w:cs/>
          </w:rPr>
          <w:t xml:space="preserve">    )</w:t>
        </w:r>
      </w:p>
      <w:p w14:paraId="2F9278D2" w14:textId="07E3D19E" w:rsidR="00983A5F" w:rsidRDefault="00983A5F" w:rsidP="00DA6C42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spacing w:line="240" w:lineRule="auto"/>
          <w:jc w:val="right"/>
        </w:pPr>
        <w:r w:rsidRPr="00DF5E55">
          <w:rPr>
            <w:rFonts w:ascii="Cordia New" w:hAnsi="Cordia New" w:cs="Cordia New"/>
            <w:sz w:val="26"/>
            <w:szCs w:val="26"/>
          </w:rPr>
          <w:fldChar w:fldCharType="begin"/>
        </w:r>
        <w:r w:rsidRPr="00DF5E55">
          <w:rPr>
            <w:rFonts w:ascii="Cordia New" w:hAnsi="Cordia New" w:cs="Cordia New"/>
            <w:sz w:val="26"/>
            <w:szCs w:val="26"/>
          </w:rPr>
          <w:instrText xml:space="preserve"> PAGE   \* MERGEFORMAT </w:instrText>
        </w:r>
        <w:r w:rsidRPr="00DF5E55">
          <w:rPr>
            <w:rFonts w:ascii="Cordia New" w:hAnsi="Cordia New" w:cs="Cordia New"/>
            <w:sz w:val="26"/>
            <w:szCs w:val="26"/>
          </w:rPr>
          <w:fldChar w:fldCharType="separate"/>
        </w:r>
        <w:r w:rsidRPr="00DF5E55">
          <w:rPr>
            <w:rFonts w:ascii="Cordia New" w:hAnsi="Cordia New" w:cs="Cordia New"/>
            <w:noProof/>
            <w:sz w:val="26"/>
            <w:szCs w:val="26"/>
          </w:rPr>
          <w:t>2</w:t>
        </w:r>
        <w:r w:rsidRPr="00DF5E55">
          <w:rPr>
            <w:rFonts w:ascii="Cordia New" w:hAnsi="Cordia New" w:cs="Cordia New"/>
            <w:noProof/>
            <w:sz w:val="26"/>
            <w:szCs w:val="26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84585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D92E5A" w14:textId="77777777" w:rsidR="00780C5F" w:rsidRDefault="00780C5F" w:rsidP="00780C5F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spacing w:line="240" w:lineRule="auto"/>
          <w:jc w:val="center"/>
          <w:rPr>
            <w:rFonts w:ascii="Cordia New" w:hAnsi="Cordia New" w:cs="Cordia New"/>
            <w:sz w:val="26"/>
            <w:szCs w:val="26"/>
          </w:rPr>
        </w:pPr>
        <w:r w:rsidRPr="003C080B">
          <w:rPr>
            <w:rFonts w:ascii="Cordia New" w:hAnsi="Cordia New" w:cs="Cordia New"/>
            <w:sz w:val="26"/>
            <w:szCs w:val="26"/>
          </w:rPr>
          <w:t xml:space="preserve">__________________________________________ </w:t>
        </w:r>
        <w:r w:rsidRPr="003C080B">
          <w:rPr>
            <w:rFonts w:ascii="Cordia New" w:hAnsi="Cordia New" w:cs="Cordia New"/>
            <w:sz w:val="26"/>
            <w:szCs w:val="26"/>
            <w:cs/>
          </w:rPr>
          <w:t>กรรมการ</w:t>
        </w:r>
      </w:p>
      <w:p w14:paraId="7CD40B2C" w14:textId="77777777" w:rsidR="00780C5F" w:rsidRPr="003C080B" w:rsidRDefault="00780C5F" w:rsidP="00BA3AB9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center" w:pos="7065"/>
          </w:tabs>
          <w:spacing w:line="240" w:lineRule="auto"/>
          <w:rPr>
            <w:rFonts w:ascii="Cordia New" w:hAnsi="Cordia New" w:cs="Cordia New"/>
            <w:sz w:val="26"/>
            <w:szCs w:val="26"/>
            <w:cs/>
          </w:rPr>
        </w:pPr>
        <w:r>
          <w:rPr>
            <w:rFonts w:ascii="Cordia New" w:hAnsi="Cordia New" w:cs="Cordia New"/>
            <w:sz w:val="26"/>
            <w:szCs w:val="26"/>
          </w:rPr>
          <w:tab/>
        </w:r>
        <w:r w:rsidRPr="003C080B">
          <w:rPr>
            <w:rFonts w:ascii="Cordia New" w:hAnsi="Cordia New" w:cs="Cordia New"/>
            <w:sz w:val="26"/>
            <w:szCs w:val="26"/>
            <w:cs/>
          </w:rPr>
          <w:t xml:space="preserve">(                        </w:t>
        </w:r>
        <w:r>
          <w:rPr>
            <w:rFonts w:ascii="Cordia New" w:hAnsi="Cordia New" w:cs="Cordia New"/>
            <w:sz w:val="26"/>
            <w:szCs w:val="26"/>
          </w:rPr>
          <w:t xml:space="preserve">         </w:t>
        </w:r>
        <w:r w:rsidRPr="003C080B">
          <w:rPr>
            <w:rFonts w:ascii="Cordia New" w:hAnsi="Cordia New" w:cs="Cordia New"/>
            <w:sz w:val="26"/>
            <w:szCs w:val="26"/>
            <w:cs/>
          </w:rPr>
          <w:t xml:space="preserve">                 </w:t>
        </w:r>
        <w:r>
          <w:rPr>
            <w:rFonts w:ascii="Cordia New" w:hAnsi="Cordia New" w:cs="Cordia New"/>
            <w:sz w:val="26"/>
            <w:szCs w:val="26"/>
          </w:rPr>
          <w:t xml:space="preserve">    </w:t>
        </w:r>
        <w:r w:rsidRPr="003C080B">
          <w:rPr>
            <w:rFonts w:ascii="Cordia New" w:hAnsi="Cordia New" w:cs="Cordia New"/>
            <w:sz w:val="26"/>
            <w:szCs w:val="26"/>
            <w:cs/>
          </w:rPr>
          <w:t xml:space="preserve">    )</w:t>
        </w:r>
      </w:p>
      <w:p w14:paraId="7D9C1BD3" w14:textId="6DBD9BC1" w:rsidR="00983A5F" w:rsidRDefault="00983A5F" w:rsidP="00780C5F">
        <w:pPr>
          <w:pStyle w:val="Footer"/>
          <w:tabs>
            <w:tab w:val="clear" w:pos="9072"/>
            <w:tab w:val="left" w:pos="9356"/>
          </w:tabs>
          <w:ind w:left="216"/>
          <w:jc w:val="right"/>
        </w:pPr>
        <w:r w:rsidRPr="00780C5F">
          <w:rPr>
            <w:rFonts w:ascii="Cordia New" w:hAnsi="Cordia New" w:cs="Cordia New"/>
            <w:sz w:val="26"/>
            <w:szCs w:val="26"/>
          </w:rPr>
          <w:fldChar w:fldCharType="begin"/>
        </w:r>
        <w:r w:rsidRPr="00780C5F">
          <w:rPr>
            <w:rFonts w:ascii="Cordia New" w:hAnsi="Cordia New" w:cs="Cordia New"/>
            <w:sz w:val="26"/>
            <w:szCs w:val="26"/>
          </w:rPr>
          <w:instrText xml:space="preserve"> PAGE   \* MERGEFORMAT </w:instrText>
        </w:r>
        <w:r w:rsidRPr="00780C5F">
          <w:rPr>
            <w:rFonts w:ascii="Cordia New" w:hAnsi="Cordia New" w:cs="Cordia New"/>
            <w:sz w:val="26"/>
            <w:szCs w:val="26"/>
          </w:rPr>
          <w:fldChar w:fldCharType="separate"/>
        </w:r>
        <w:r w:rsidRPr="00780C5F">
          <w:rPr>
            <w:rFonts w:ascii="Cordia New" w:hAnsi="Cordia New" w:cs="Cordia New"/>
            <w:noProof/>
            <w:sz w:val="26"/>
            <w:szCs w:val="26"/>
          </w:rPr>
          <w:t>2</w:t>
        </w:r>
        <w:r w:rsidRPr="00780C5F">
          <w:rPr>
            <w:rFonts w:ascii="Cordia New" w:hAnsi="Cordia New" w:cs="Cordia New"/>
            <w:noProof/>
            <w:sz w:val="26"/>
            <w:szCs w:val="26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8838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91AE43" w14:textId="64C306E1" w:rsidR="00BA3AB9" w:rsidRDefault="00BA3AB9" w:rsidP="00780C5F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spacing w:line="240" w:lineRule="auto"/>
          <w:jc w:val="center"/>
          <w:rPr>
            <w:rFonts w:ascii="Cordia New" w:hAnsi="Cordia New" w:cs="Cordia New"/>
            <w:sz w:val="26"/>
            <w:szCs w:val="26"/>
          </w:rPr>
        </w:pPr>
        <w:r w:rsidRPr="003C080B">
          <w:rPr>
            <w:rFonts w:ascii="Cordia New" w:hAnsi="Cordia New" w:cs="Cordia New"/>
            <w:sz w:val="26"/>
            <w:szCs w:val="26"/>
          </w:rPr>
          <w:t xml:space="preserve">__________________________________________ </w:t>
        </w:r>
        <w:r w:rsidRPr="003C080B">
          <w:rPr>
            <w:rFonts w:ascii="Cordia New" w:hAnsi="Cordia New" w:cs="Cordia New"/>
            <w:sz w:val="26"/>
            <w:szCs w:val="26"/>
            <w:cs/>
          </w:rPr>
          <w:t>กรรมการ</w:t>
        </w:r>
      </w:p>
      <w:p w14:paraId="64D73A8C" w14:textId="515C1B36" w:rsidR="00BA3AB9" w:rsidRPr="003C080B" w:rsidRDefault="00BA3AB9" w:rsidP="00BA3AB9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center" w:pos="4419"/>
          </w:tabs>
          <w:spacing w:line="240" w:lineRule="auto"/>
          <w:rPr>
            <w:rFonts w:ascii="Cordia New" w:hAnsi="Cordia New" w:cs="Cordia New"/>
            <w:sz w:val="26"/>
            <w:szCs w:val="26"/>
            <w:cs/>
          </w:rPr>
        </w:pPr>
        <w:r>
          <w:rPr>
            <w:rFonts w:ascii="Cordia New" w:hAnsi="Cordia New" w:cs="Cordia New"/>
            <w:sz w:val="26"/>
            <w:szCs w:val="26"/>
          </w:rPr>
          <w:tab/>
        </w:r>
        <w:r w:rsidRPr="003C080B">
          <w:rPr>
            <w:rFonts w:ascii="Cordia New" w:hAnsi="Cordia New" w:cs="Cordia New"/>
            <w:sz w:val="26"/>
            <w:szCs w:val="26"/>
            <w:cs/>
          </w:rPr>
          <w:t xml:space="preserve">(                        </w:t>
        </w:r>
        <w:r>
          <w:rPr>
            <w:rFonts w:ascii="Cordia New" w:hAnsi="Cordia New" w:cs="Cordia New"/>
            <w:sz w:val="26"/>
            <w:szCs w:val="26"/>
          </w:rPr>
          <w:t xml:space="preserve">         </w:t>
        </w:r>
        <w:r w:rsidRPr="003C080B">
          <w:rPr>
            <w:rFonts w:ascii="Cordia New" w:hAnsi="Cordia New" w:cs="Cordia New"/>
            <w:sz w:val="26"/>
            <w:szCs w:val="26"/>
            <w:cs/>
          </w:rPr>
          <w:t xml:space="preserve">                 </w:t>
        </w:r>
        <w:r>
          <w:rPr>
            <w:rFonts w:ascii="Cordia New" w:hAnsi="Cordia New" w:cs="Cordia New"/>
            <w:sz w:val="26"/>
            <w:szCs w:val="26"/>
          </w:rPr>
          <w:t xml:space="preserve">    </w:t>
        </w:r>
        <w:r w:rsidRPr="003C080B">
          <w:rPr>
            <w:rFonts w:ascii="Cordia New" w:hAnsi="Cordia New" w:cs="Cordia New"/>
            <w:sz w:val="26"/>
            <w:szCs w:val="26"/>
            <w:cs/>
          </w:rPr>
          <w:t xml:space="preserve">    )</w:t>
        </w:r>
      </w:p>
      <w:p w14:paraId="2FEDF097" w14:textId="77777777" w:rsidR="00BA3AB9" w:rsidRDefault="00BA3AB9" w:rsidP="00780C5F">
        <w:pPr>
          <w:pStyle w:val="Footer"/>
          <w:tabs>
            <w:tab w:val="clear" w:pos="9072"/>
            <w:tab w:val="left" w:pos="9356"/>
          </w:tabs>
          <w:ind w:left="216"/>
          <w:jc w:val="right"/>
        </w:pPr>
        <w:r w:rsidRPr="00780C5F">
          <w:rPr>
            <w:rFonts w:ascii="Cordia New" w:hAnsi="Cordia New" w:cs="Cordia New"/>
            <w:sz w:val="26"/>
            <w:szCs w:val="26"/>
          </w:rPr>
          <w:fldChar w:fldCharType="begin"/>
        </w:r>
        <w:r w:rsidRPr="00780C5F">
          <w:rPr>
            <w:rFonts w:ascii="Cordia New" w:hAnsi="Cordia New" w:cs="Cordia New"/>
            <w:sz w:val="26"/>
            <w:szCs w:val="26"/>
          </w:rPr>
          <w:instrText xml:space="preserve"> PAGE   \* MERGEFORMAT </w:instrText>
        </w:r>
        <w:r w:rsidRPr="00780C5F">
          <w:rPr>
            <w:rFonts w:ascii="Cordia New" w:hAnsi="Cordia New" w:cs="Cordia New"/>
            <w:sz w:val="26"/>
            <w:szCs w:val="26"/>
          </w:rPr>
          <w:fldChar w:fldCharType="separate"/>
        </w:r>
        <w:r w:rsidRPr="00780C5F">
          <w:rPr>
            <w:rFonts w:ascii="Cordia New" w:hAnsi="Cordia New" w:cs="Cordia New"/>
            <w:noProof/>
            <w:sz w:val="26"/>
            <w:szCs w:val="26"/>
          </w:rPr>
          <w:t>2</w:t>
        </w:r>
        <w:r w:rsidRPr="00780C5F">
          <w:rPr>
            <w:rFonts w:ascii="Cordia New" w:hAnsi="Cordia New" w:cs="Cord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A97E1" w14:textId="77777777" w:rsidR="0086008F" w:rsidRDefault="0086008F">
      <w:r>
        <w:separator/>
      </w:r>
    </w:p>
  </w:footnote>
  <w:footnote w:type="continuationSeparator" w:id="0">
    <w:p w14:paraId="05F5CFAE" w14:textId="77777777" w:rsidR="0086008F" w:rsidRDefault="0086008F">
      <w:r>
        <w:continuationSeparator/>
      </w:r>
    </w:p>
  </w:footnote>
  <w:footnote w:type="continuationNotice" w:id="1">
    <w:p w14:paraId="53AA18A4" w14:textId="77777777" w:rsidR="0086008F" w:rsidRDefault="0086008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ADFE7" w14:textId="760E41E4" w:rsidR="00FB2AB7" w:rsidRPr="00616E3E" w:rsidRDefault="00FB2AB7" w:rsidP="00DF5E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5"/>
      <w:jc w:val="center"/>
      <w:rPr>
        <w:rFonts w:ascii="Cordia New" w:hAnsi="Cordia New" w:cs="Cordia New"/>
        <w:b/>
        <w:bCs/>
        <w:sz w:val="26"/>
        <w:szCs w:val="26"/>
        <w:cs/>
      </w:rPr>
    </w:pPr>
    <w:r w:rsidRPr="00616E3E">
      <w:rPr>
        <w:rFonts w:ascii="Cordia New" w:hAnsi="Cordia New" w:cs="Cordia New"/>
        <w:b/>
        <w:bCs/>
        <w:sz w:val="26"/>
        <w:szCs w:val="26"/>
        <w:cs/>
      </w:rPr>
      <w:t>บริษัท อี ฟอร์ แอล เอม</w:t>
    </w:r>
    <w:r w:rsidRPr="00616E3E">
      <w:rPr>
        <w:rFonts w:ascii="Cordia New" w:hAnsi="Cordia New" w:cs="Cordia New"/>
        <w:sz w:val="26"/>
        <w:szCs w:val="26"/>
        <w:cs/>
      </w:rPr>
      <w:t xml:space="preserve"> </w:t>
    </w:r>
    <w:r w:rsidRPr="00616E3E">
      <w:rPr>
        <w:rFonts w:ascii="Cordia New" w:hAnsi="Cordia New" w:cs="Cordia New"/>
        <w:b/>
        <w:bCs/>
        <w:sz w:val="26"/>
        <w:szCs w:val="26"/>
        <w:cs/>
      </w:rPr>
      <w:t xml:space="preserve">จำกัด </w:t>
    </w:r>
    <w:r w:rsidRPr="00616E3E">
      <w:rPr>
        <w:rFonts w:ascii="Cordia New" w:hAnsi="Cordia New" w:cs="Cordia New"/>
        <w:b/>
        <w:bCs/>
        <w:sz w:val="26"/>
        <w:szCs w:val="26"/>
      </w:rPr>
      <w:t>(</w:t>
    </w:r>
    <w:r w:rsidRPr="00616E3E">
      <w:rPr>
        <w:rFonts w:ascii="Cordia New" w:hAnsi="Cordia New" w:cs="Cordia New"/>
        <w:b/>
        <w:bCs/>
        <w:sz w:val="26"/>
        <w:szCs w:val="26"/>
        <w:cs/>
      </w:rPr>
      <w:t>มหาชน</w:t>
    </w:r>
    <w:r w:rsidRPr="00616E3E">
      <w:rPr>
        <w:rFonts w:ascii="Cordia New" w:hAnsi="Cordia New" w:cs="Cordia New"/>
        <w:b/>
        <w:bCs/>
        <w:sz w:val="26"/>
        <w:szCs w:val="26"/>
      </w:rPr>
      <w:t xml:space="preserve">) </w:t>
    </w:r>
    <w:r w:rsidRPr="00616E3E">
      <w:rPr>
        <w:rFonts w:ascii="Cordia New" w:hAnsi="Cordia New" w:cs="Cordia New"/>
        <w:b/>
        <w:bCs/>
        <w:sz w:val="26"/>
        <w:szCs w:val="26"/>
        <w:cs/>
      </w:rPr>
      <w:t>และบริษัทย่อย</w:t>
    </w:r>
  </w:p>
  <w:p w14:paraId="20F7D162" w14:textId="77777777" w:rsidR="00616E3E" w:rsidRPr="00777D53" w:rsidRDefault="00616E3E" w:rsidP="00DF5E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0"/>
      <w:rPr>
        <w:rFonts w:ascii="Cordia New" w:hAnsi="Cordia New" w:cs="Cordia New"/>
        <w:b/>
        <w:bCs/>
        <w:sz w:val="26"/>
        <w:szCs w:val="26"/>
        <w:cs/>
      </w:rPr>
    </w:pPr>
    <w:r w:rsidRPr="00777D53">
      <w:rPr>
        <w:rFonts w:ascii="Cordia New" w:hAnsi="Cordia New" w:cs="Cordia New"/>
        <w:b/>
        <w:bCs/>
        <w:sz w:val="26"/>
        <w:szCs w:val="26"/>
        <w:cs/>
      </w:rPr>
      <w:t>หมายเหตุประกอบงบการเงินรวมและเฉพาะกิจการ</w:t>
    </w:r>
  </w:p>
  <w:p w14:paraId="406EE002" w14:textId="5FD6BF2C" w:rsidR="00FB2AB7" w:rsidRPr="00616E3E" w:rsidRDefault="00616E3E" w:rsidP="00DF5E55">
    <w:pPr>
      <w:pStyle w:val="Header"/>
      <w:pBdr>
        <w:bottom w:val="single" w:sz="8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Cordia New" w:hAnsi="Cordia New" w:cs="Cordia New"/>
        <w:b/>
        <w:bCs/>
        <w:sz w:val="26"/>
        <w:szCs w:val="26"/>
      </w:rPr>
    </w:pPr>
    <w:r w:rsidRPr="00616E3E">
      <w:rPr>
        <w:rFonts w:ascii="Cordia New" w:hAnsi="Cordia New" w:cs="Cordia New"/>
        <w:b/>
        <w:bCs/>
        <w:sz w:val="26"/>
        <w:szCs w:val="26"/>
        <w:cs/>
      </w:rPr>
      <w:t xml:space="preserve">สำหรับปีสิ้นสุดวันที่ </w:t>
    </w:r>
    <w:r w:rsidR="00FB2AB7" w:rsidRPr="00616E3E">
      <w:rPr>
        <w:rFonts w:ascii="Cordia New" w:hAnsi="Cordia New" w:cs="Cordia New"/>
        <w:b/>
        <w:bCs/>
        <w:sz w:val="26"/>
        <w:szCs w:val="26"/>
        <w:lang w:val="en-GB"/>
      </w:rPr>
      <w:t xml:space="preserve">31 </w:t>
    </w:r>
    <w:r w:rsidR="00FB2AB7" w:rsidRPr="00616E3E">
      <w:rPr>
        <w:rFonts w:ascii="Cordia New" w:hAnsi="Cordia New" w:cs="Cordia New"/>
        <w:b/>
        <w:bCs/>
        <w:sz w:val="26"/>
        <w:szCs w:val="26"/>
        <w:cs/>
        <w:lang w:val="en-GB"/>
      </w:rPr>
      <w:t>ธันวาคม</w:t>
    </w:r>
    <w:r w:rsidR="00FB2AB7" w:rsidRPr="00616E3E">
      <w:rPr>
        <w:rFonts w:ascii="Cordia New" w:hAnsi="Cordia New" w:cs="Cordia New"/>
        <w:sz w:val="26"/>
        <w:szCs w:val="26"/>
        <w:cs/>
      </w:rPr>
      <w:t xml:space="preserve"> </w:t>
    </w:r>
    <w:r w:rsidR="00FB2AB7" w:rsidRPr="00616E3E">
      <w:rPr>
        <w:rFonts w:ascii="Cordia New" w:hAnsi="Cordia New" w:cs="Cordia New"/>
        <w:b/>
        <w:bCs/>
        <w:sz w:val="26"/>
        <w:szCs w:val="26"/>
      </w:rPr>
      <w:t>256</w:t>
    </w:r>
    <w:r>
      <w:rPr>
        <w:rFonts w:ascii="Cordia New" w:hAnsi="Cordia New" w:cs="Cordia New"/>
        <w:b/>
        <w:bCs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90A7A4D"/>
    <w:multiLevelType w:val="multilevel"/>
    <w:tmpl w:val="5CE89C4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4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4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544" w:hanging="1440"/>
      </w:pPr>
      <w:rPr>
        <w:rFonts w:hint="default"/>
      </w:rPr>
    </w:lvl>
  </w:abstractNum>
  <w:abstractNum w:abstractNumId="11" w15:restartNumberingAfterBreak="0">
    <w:nsid w:val="0B3C23BC"/>
    <w:multiLevelType w:val="hybridMultilevel"/>
    <w:tmpl w:val="BAC253D6"/>
    <w:lvl w:ilvl="0" w:tplc="F2B834FA">
      <w:start w:val="2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D8D1540"/>
    <w:multiLevelType w:val="multilevel"/>
    <w:tmpl w:val="E80465B2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DE8389F"/>
    <w:multiLevelType w:val="hybridMultilevel"/>
    <w:tmpl w:val="2D88427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7A3606FC">
      <w:numFmt w:val="bullet"/>
      <w:lvlText w:val="•"/>
      <w:lvlJc w:val="left"/>
      <w:pPr>
        <w:ind w:left="2340" w:hanging="360"/>
      </w:pPr>
      <w:rPr>
        <w:rFonts w:ascii="Cordia New" w:eastAsia="Cordia New" w:hAnsi="Cordia New" w:cs="Cordia New" w:hint="default"/>
        <w:sz w:val="40"/>
        <w:szCs w:val="40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0EA27EC5"/>
    <w:multiLevelType w:val="hybridMultilevel"/>
    <w:tmpl w:val="C6402FDA"/>
    <w:lvl w:ilvl="0" w:tplc="E834C38E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AB1753"/>
    <w:multiLevelType w:val="hybridMultilevel"/>
    <w:tmpl w:val="2344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C30E75"/>
    <w:multiLevelType w:val="hybridMultilevel"/>
    <w:tmpl w:val="F21CB44E"/>
    <w:lvl w:ilvl="0" w:tplc="17AC720A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BF42F5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AF2F69"/>
    <w:multiLevelType w:val="hybridMultilevel"/>
    <w:tmpl w:val="F4B2E36E"/>
    <w:lvl w:ilvl="0" w:tplc="9BD4A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503752"/>
    <w:multiLevelType w:val="multilevel"/>
    <w:tmpl w:val="24E2490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20021788"/>
    <w:multiLevelType w:val="multilevel"/>
    <w:tmpl w:val="0ACA535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03F37C3"/>
    <w:multiLevelType w:val="multilevel"/>
    <w:tmpl w:val="C9E874F0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24C715D0"/>
    <w:multiLevelType w:val="multilevel"/>
    <w:tmpl w:val="8FF2E1D0"/>
    <w:styleLink w:val="Style1"/>
    <w:lvl w:ilvl="0">
      <w:start w:val="1"/>
      <w:numFmt w:val="none"/>
      <w:lvlText w:val="4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CDE71E3"/>
    <w:multiLevelType w:val="multilevel"/>
    <w:tmpl w:val="E376C3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 w15:restartNumberingAfterBreak="0">
    <w:nsid w:val="40BF1577"/>
    <w:multiLevelType w:val="hybridMultilevel"/>
    <w:tmpl w:val="A3AC93FE"/>
    <w:lvl w:ilvl="0" w:tplc="22AEB538">
      <w:start w:val="3"/>
      <w:numFmt w:val="bullet"/>
      <w:lvlText w:val="-"/>
      <w:lvlJc w:val="left"/>
      <w:pPr>
        <w:ind w:left="1826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28" w15:restartNumberingAfterBreak="0">
    <w:nsid w:val="474E4EBD"/>
    <w:multiLevelType w:val="multilevel"/>
    <w:tmpl w:val="B572595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9" w15:restartNumberingAfterBreak="0">
    <w:nsid w:val="4B4D1E44"/>
    <w:multiLevelType w:val="hybridMultilevel"/>
    <w:tmpl w:val="378071E8"/>
    <w:lvl w:ilvl="0" w:tplc="38663498">
      <w:numFmt w:val="bullet"/>
      <w:lvlText w:val="-"/>
      <w:lvlJc w:val="left"/>
      <w:pPr>
        <w:ind w:left="1638" w:hanging="360"/>
      </w:pPr>
      <w:rPr>
        <w:rFonts w:ascii="Arial" w:eastAsia="Calibri" w:hAnsi="Arial" w:cs="Aria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0" w15:restartNumberingAfterBreak="0">
    <w:nsid w:val="4B92727D"/>
    <w:multiLevelType w:val="multilevel"/>
    <w:tmpl w:val="04360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7E35784"/>
    <w:multiLevelType w:val="multilevel"/>
    <w:tmpl w:val="3EFCB4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2" w15:restartNumberingAfterBreak="0">
    <w:nsid w:val="599A3B1C"/>
    <w:multiLevelType w:val="hybridMultilevel"/>
    <w:tmpl w:val="A0462834"/>
    <w:lvl w:ilvl="0" w:tplc="892CC322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361B34"/>
    <w:multiLevelType w:val="hybridMultilevel"/>
    <w:tmpl w:val="CE345E66"/>
    <w:lvl w:ilvl="0" w:tplc="E21E2A0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726A27C3"/>
    <w:multiLevelType w:val="multilevel"/>
    <w:tmpl w:val="12BE82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1.%2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AEE5688"/>
    <w:multiLevelType w:val="multilevel"/>
    <w:tmpl w:val="CCBE108C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37" w15:restartNumberingAfterBreak="0">
    <w:nsid w:val="7C2272B2"/>
    <w:multiLevelType w:val="multilevel"/>
    <w:tmpl w:val="F9C4848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38" w15:restartNumberingAfterBreak="0">
    <w:nsid w:val="7E8B6613"/>
    <w:multiLevelType w:val="multilevel"/>
    <w:tmpl w:val="505C2AA4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num w:numId="1" w16cid:durableId="14578503">
    <w:abstractNumId w:val="6"/>
  </w:num>
  <w:num w:numId="2" w16cid:durableId="1183128008">
    <w:abstractNumId w:val="5"/>
  </w:num>
  <w:num w:numId="3" w16cid:durableId="1205680695">
    <w:abstractNumId w:val="9"/>
  </w:num>
  <w:num w:numId="4" w16cid:durableId="1773669489">
    <w:abstractNumId w:val="7"/>
  </w:num>
  <w:num w:numId="5" w16cid:durableId="1925795517">
    <w:abstractNumId w:val="8"/>
  </w:num>
  <w:num w:numId="6" w16cid:durableId="934435506">
    <w:abstractNumId w:val="3"/>
  </w:num>
  <w:num w:numId="7" w16cid:durableId="669481440">
    <w:abstractNumId w:val="2"/>
  </w:num>
  <w:num w:numId="8" w16cid:durableId="1063218203">
    <w:abstractNumId w:val="0"/>
  </w:num>
  <w:num w:numId="9" w16cid:durableId="1545603506">
    <w:abstractNumId w:val="1"/>
  </w:num>
  <w:num w:numId="10" w16cid:durableId="1856380460">
    <w:abstractNumId w:val="4"/>
  </w:num>
  <w:num w:numId="11" w16cid:durableId="1876309420">
    <w:abstractNumId w:val="25"/>
  </w:num>
  <w:num w:numId="12" w16cid:durableId="483475448">
    <w:abstractNumId w:val="22"/>
  </w:num>
  <w:num w:numId="13" w16cid:durableId="813183809">
    <w:abstractNumId w:val="34"/>
  </w:num>
  <w:num w:numId="14" w16cid:durableId="1792895083">
    <w:abstractNumId w:val="24"/>
  </w:num>
  <w:num w:numId="15" w16cid:durableId="1919707501">
    <w:abstractNumId w:val="26"/>
  </w:num>
  <w:num w:numId="16" w16cid:durableId="382144737">
    <w:abstractNumId w:val="35"/>
  </w:num>
  <w:num w:numId="17" w16cid:durableId="754669413">
    <w:abstractNumId w:val="30"/>
  </w:num>
  <w:num w:numId="18" w16cid:durableId="148329169">
    <w:abstractNumId w:val="29"/>
  </w:num>
  <w:num w:numId="19" w16cid:durableId="2105883286">
    <w:abstractNumId w:val="21"/>
  </w:num>
  <w:num w:numId="20" w16cid:durableId="40374266">
    <w:abstractNumId w:val="13"/>
  </w:num>
  <w:num w:numId="21" w16cid:durableId="880048152">
    <w:abstractNumId w:val="16"/>
  </w:num>
  <w:num w:numId="22" w16cid:durableId="206379179">
    <w:abstractNumId w:val="23"/>
  </w:num>
  <w:num w:numId="23" w16cid:durableId="1638997583">
    <w:abstractNumId w:val="31"/>
  </w:num>
  <w:num w:numId="24" w16cid:durableId="913664954">
    <w:abstractNumId w:val="28"/>
  </w:num>
  <w:num w:numId="25" w16cid:durableId="369456700">
    <w:abstractNumId w:val="19"/>
  </w:num>
  <w:num w:numId="26" w16cid:durableId="363557639">
    <w:abstractNumId w:val="38"/>
  </w:num>
  <w:num w:numId="27" w16cid:durableId="1944989856">
    <w:abstractNumId w:val="12"/>
  </w:num>
  <w:num w:numId="28" w16cid:durableId="679547362">
    <w:abstractNumId w:val="17"/>
  </w:num>
  <w:num w:numId="29" w16cid:durableId="674305652">
    <w:abstractNumId w:val="27"/>
  </w:num>
  <w:num w:numId="30" w16cid:durableId="473761280">
    <w:abstractNumId w:val="33"/>
  </w:num>
  <w:num w:numId="31" w16cid:durableId="1887792885">
    <w:abstractNumId w:val="18"/>
  </w:num>
  <w:num w:numId="32" w16cid:durableId="433945216">
    <w:abstractNumId w:val="36"/>
  </w:num>
  <w:num w:numId="33" w16cid:durableId="1189871932">
    <w:abstractNumId w:val="15"/>
  </w:num>
  <w:num w:numId="34" w16cid:durableId="282269479">
    <w:abstractNumId w:val="11"/>
  </w:num>
  <w:num w:numId="35" w16cid:durableId="1901208257">
    <w:abstractNumId w:val="14"/>
  </w:num>
  <w:num w:numId="36" w16cid:durableId="1679695817">
    <w:abstractNumId w:val="37"/>
  </w:num>
  <w:num w:numId="37" w16cid:durableId="1512529994">
    <w:abstractNumId w:val="10"/>
  </w:num>
  <w:num w:numId="38" w16cid:durableId="1114247312">
    <w:abstractNumId w:val="20"/>
  </w:num>
  <w:num w:numId="39" w16cid:durableId="931352162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2968"/>
    <w:rsid w:val="00000013"/>
    <w:rsid w:val="000000AF"/>
    <w:rsid w:val="000001A2"/>
    <w:rsid w:val="00000493"/>
    <w:rsid w:val="000004B0"/>
    <w:rsid w:val="0000063B"/>
    <w:rsid w:val="000006B0"/>
    <w:rsid w:val="00000711"/>
    <w:rsid w:val="00000A17"/>
    <w:rsid w:val="00000AC9"/>
    <w:rsid w:val="00000BF1"/>
    <w:rsid w:val="00000FA5"/>
    <w:rsid w:val="0000147C"/>
    <w:rsid w:val="00001694"/>
    <w:rsid w:val="000016E2"/>
    <w:rsid w:val="000016F4"/>
    <w:rsid w:val="000017D6"/>
    <w:rsid w:val="000018FB"/>
    <w:rsid w:val="00001A57"/>
    <w:rsid w:val="00001B41"/>
    <w:rsid w:val="00001BA9"/>
    <w:rsid w:val="00001D67"/>
    <w:rsid w:val="00001DD3"/>
    <w:rsid w:val="000022B6"/>
    <w:rsid w:val="0000230B"/>
    <w:rsid w:val="00002569"/>
    <w:rsid w:val="000029E1"/>
    <w:rsid w:val="00002B5A"/>
    <w:rsid w:val="00002B8C"/>
    <w:rsid w:val="00002DEE"/>
    <w:rsid w:val="00002E31"/>
    <w:rsid w:val="00002ECA"/>
    <w:rsid w:val="00002ED9"/>
    <w:rsid w:val="00003061"/>
    <w:rsid w:val="00003165"/>
    <w:rsid w:val="00003246"/>
    <w:rsid w:val="0000339A"/>
    <w:rsid w:val="000034D0"/>
    <w:rsid w:val="000034EB"/>
    <w:rsid w:val="000035BF"/>
    <w:rsid w:val="0000366C"/>
    <w:rsid w:val="00003704"/>
    <w:rsid w:val="0000372A"/>
    <w:rsid w:val="000038E7"/>
    <w:rsid w:val="00003942"/>
    <w:rsid w:val="00003C23"/>
    <w:rsid w:val="00003C2C"/>
    <w:rsid w:val="00003C35"/>
    <w:rsid w:val="00003EB5"/>
    <w:rsid w:val="00003EBB"/>
    <w:rsid w:val="0000408D"/>
    <w:rsid w:val="000041CA"/>
    <w:rsid w:val="00004412"/>
    <w:rsid w:val="000045E5"/>
    <w:rsid w:val="00004B3F"/>
    <w:rsid w:val="00004DC4"/>
    <w:rsid w:val="00004E04"/>
    <w:rsid w:val="0000523F"/>
    <w:rsid w:val="00005249"/>
    <w:rsid w:val="00005356"/>
    <w:rsid w:val="0000568C"/>
    <w:rsid w:val="00005904"/>
    <w:rsid w:val="00005C60"/>
    <w:rsid w:val="00005E78"/>
    <w:rsid w:val="0000603F"/>
    <w:rsid w:val="00006056"/>
    <w:rsid w:val="000061B2"/>
    <w:rsid w:val="000068DC"/>
    <w:rsid w:val="00006AF8"/>
    <w:rsid w:val="00006B8C"/>
    <w:rsid w:val="00006B8D"/>
    <w:rsid w:val="00006C77"/>
    <w:rsid w:val="00006DB8"/>
    <w:rsid w:val="00007036"/>
    <w:rsid w:val="00007043"/>
    <w:rsid w:val="00007097"/>
    <w:rsid w:val="0000737A"/>
    <w:rsid w:val="00007684"/>
    <w:rsid w:val="00007A6E"/>
    <w:rsid w:val="00007AC8"/>
    <w:rsid w:val="00007E11"/>
    <w:rsid w:val="00007E4B"/>
    <w:rsid w:val="00007F28"/>
    <w:rsid w:val="00007F61"/>
    <w:rsid w:val="00010368"/>
    <w:rsid w:val="000105F2"/>
    <w:rsid w:val="0001060F"/>
    <w:rsid w:val="00010661"/>
    <w:rsid w:val="0001083F"/>
    <w:rsid w:val="00010945"/>
    <w:rsid w:val="00010989"/>
    <w:rsid w:val="00010A6F"/>
    <w:rsid w:val="00010AE9"/>
    <w:rsid w:val="00010B06"/>
    <w:rsid w:val="00010B43"/>
    <w:rsid w:val="00010BB6"/>
    <w:rsid w:val="00010CDE"/>
    <w:rsid w:val="00010E01"/>
    <w:rsid w:val="00010EAF"/>
    <w:rsid w:val="000111BE"/>
    <w:rsid w:val="00011278"/>
    <w:rsid w:val="000112CB"/>
    <w:rsid w:val="00011729"/>
    <w:rsid w:val="00011E9D"/>
    <w:rsid w:val="00011FFD"/>
    <w:rsid w:val="000120B6"/>
    <w:rsid w:val="000123AA"/>
    <w:rsid w:val="00012460"/>
    <w:rsid w:val="000124E8"/>
    <w:rsid w:val="000126DC"/>
    <w:rsid w:val="00012800"/>
    <w:rsid w:val="00012810"/>
    <w:rsid w:val="00012983"/>
    <w:rsid w:val="000129E1"/>
    <w:rsid w:val="00012C4C"/>
    <w:rsid w:val="00012CC1"/>
    <w:rsid w:val="00012D47"/>
    <w:rsid w:val="00012F21"/>
    <w:rsid w:val="00012FA8"/>
    <w:rsid w:val="0001304F"/>
    <w:rsid w:val="00013177"/>
    <w:rsid w:val="000133F9"/>
    <w:rsid w:val="00013408"/>
    <w:rsid w:val="00013494"/>
    <w:rsid w:val="000136FE"/>
    <w:rsid w:val="0001389A"/>
    <w:rsid w:val="000139AC"/>
    <w:rsid w:val="00013A57"/>
    <w:rsid w:val="00013A8C"/>
    <w:rsid w:val="00013BCB"/>
    <w:rsid w:val="00013CAA"/>
    <w:rsid w:val="00013EA2"/>
    <w:rsid w:val="00013F8B"/>
    <w:rsid w:val="000141F6"/>
    <w:rsid w:val="00014290"/>
    <w:rsid w:val="00014392"/>
    <w:rsid w:val="00014412"/>
    <w:rsid w:val="000144C8"/>
    <w:rsid w:val="000144D6"/>
    <w:rsid w:val="00014518"/>
    <w:rsid w:val="00014765"/>
    <w:rsid w:val="0001476C"/>
    <w:rsid w:val="0001480A"/>
    <w:rsid w:val="000148B7"/>
    <w:rsid w:val="00014919"/>
    <w:rsid w:val="00014990"/>
    <w:rsid w:val="00014AA6"/>
    <w:rsid w:val="00014CFE"/>
    <w:rsid w:val="00014DE5"/>
    <w:rsid w:val="00014F21"/>
    <w:rsid w:val="00014F9C"/>
    <w:rsid w:val="000150B5"/>
    <w:rsid w:val="000151E2"/>
    <w:rsid w:val="00015281"/>
    <w:rsid w:val="000153ED"/>
    <w:rsid w:val="00015406"/>
    <w:rsid w:val="0001540D"/>
    <w:rsid w:val="00015518"/>
    <w:rsid w:val="000155AD"/>
    <w:rsid w:val="00015659"/>
    <w:rsid w:val="000156BC"/>
    <w:rsid w:val="000159D6"/>
    <w:rsid w:val="00015C3C"/>
    <w:rsid w:val="00015CD7"/>
    <w:rsid w:val="00015D57"/>
    <w:rsid w:val="00015EA1"/>
    <w:rsid w:val="00015ECF"/>
    <w:rsid w:val="000160D3"/>
    <w:rsid w:val="000160D9"/>
    <w:rsid w:val="00016408"/>
    <w:rsid w:val="000164BA"/>
    <w:rsid w:val="000164F7"/>
    <w:rsid w:val="00016572"/>
    <w:rsid w:val="00016581"/>
    <w:rsid w:val="00016691"/>
    <w:rsid w:val="00016753"/>
    <w:rsid w:val="00016771"/>
    <w:rsid w:val="000167E8"/>
    <w:rsid w:val="000168B9"/>
    <w:rsid w:val="000169BB"/>
    <w:rsid w:val="00016C7E"/>
    <w:rsid w:val="000170F4"/>
    <w:rsid w:val="00017176"/>
    <w:rsid w:val="000171D6"/>
    <w:rsid w:val="0001728C"/>
    <w:rsid w:val="000173AA"/>
    <w:rsid w:val="000174C4"/>
    <w:rsid w:val="000178B3"/>
    <w:rsid w:val="00017B33"/>
    <w:rsid w:val="00017C34"/>
    <w:rsid w:val="00017D2D"/>
    <w:rsid w:val="00017D52"/>
    <w:rsid w:val="00020078"/>
    <w:rsid w:val="00020230"/>
    <w:rsid w:val="000202B6"/>
    <w:rsid w:val="0002048E"/>
    <w:rsid w:val="00020883"/>
    <w:rsid w:val="00020963"/>
    <w:rsid w:val="00020983"/>
    <w:rsid w:val="00020A19"/>
    <w:rsid w:val="00020C1A"/>
    <w:rsid w:val="00020D0D"/>
    <w:rsid w:val="00020D72"/>
    <w:rsid w:val="00020E24"/>
    <w:rsid w:val="0002125C"/>
    <w:rsid w:val="00021340"/>
    <w:rsid w:val="00021577"/>
    <w:rsid w:val="0002167E"/>
    <w:rsid w:val="000216B2"/>
    <w:rsid w:val="00021779"/>
    <w:rsid w:val="00021878"/>
    <w:rsid w:val="000218F8"/>
    <w:rsid w:val="00021922"/>
    <w:rsid w:val="00021984"/>
    <w:rsid w:val="00021A13"/>
    <w:rsid w:val="00021BD9"/>
    <w:rsid w:val="00021DBB"/>
    <w:rsid w:val="00022012"/>
    <w:rsid w:val="000221CB"/>
    <w:rsid w:val="000222DB"/>
    <w:rsid w:val="0002246A"/>
    <w:rsid w:val="00022550"/>
    <w:rsid w:val="00022766"/>
    <w:rsid w:val="00022B04"/>
    <w:rsid w:val="00022EBB"/>
    <w:rsid w:val="00023014"/>
    <w:rsid w:val="00023161"/>
    <w:rsid w:val="00023276"/>
    <w:rsid w:val="000232DF"/>
    <w:rsid w:val="0002339F"/>
    <w:rsid w:val="000233A6"/>
    <w:rsid w:val="0002342F"/>
    <w:rsid w:val="0002372E"/>
    <w:rsid w:val="0002376F"/>
    <w:rsid w:val="00023D37"/>
    <w:rsid w:val="00023D7B"/>
    <w:rsid w:val="00023DDE"/>
    <w:rsid w:val="00023E27"/>
    <w:rsid w:val="00023EE4"/>
    <w:rsid w:val="00023F1A"/>
    <w:rsid w:val="00023F64"/>
    <w:rsid w:val="00023FB2"/>
    <w:rsid w:val="000240D8"/>
    <w:rsid w:val="000240FC"/>
    <w:rsid w:val="0002414B"/>
    <w:rsid w:val="0002439D"/>
    <w:rsid w:val="000248A4"/>
    <w:rsid w:val="000248FF"/>
    <w:rsid w:val="0002491D"/>
    <w:rsid w:val="0002497D"/>
    <w:rsid w:val="00024A01"/>
    <w:rsid w:val="00024A0A"/>
    <w:rsid w:val="00024AEC"/>
    <w:rsid w:val="00024D92"/>
    <w:rsid w:val="00024F2B"/>
    <w:rsid w:val="000251FD"/>
    <w:rsid w:val="0002521D"/>
    <w:rsid w:val="00025424"/>
    <w:rsid w:val="00025535"/>
    <w:rsid w:val="00025618"/>
    <w:rsid w:val="00025626"/>
    <w:rsid w:val="000256CC"/>
    <w:rsid w:val="000256CE"/>
    <w:rsid w:val="00025742"/>
    <w:rsid w:val="00025957"/>
    <w:rsid w:val="00025B50"/>
    <w:rsid w:val="00025C1B"/>
    <w:rsid w:val="00025D39"/>
    <w:rsid w:val="00025F75"/>
    <w:rsid w:val="000261D6"/>
    <w:rsid w:val="00026276"/>
    <w:rsid w:val="0002628F"/>
    <w:rsid w:val="000264AD"/>
    <w:rsid w:val="00026662"/>
    <w:rsid w:val="00026699"/>
    <w:rsid w:val="0002674C"/>
    <w:rsid w:val="00026876"/>
    <w:rsid w:val="000269AF"/>
    <w:rsid w:val="00026C00"/>
    <w:rsid w:val="00026ECF"/>
    <w:rsid w:val="00027025"/>
    <w:rsid w:val="00027101"/>
    <w:rsid w:val="00027149"/>
    <w:rsid w:val="00027255"/>
    <w:rsid w:val="0002725E"/>
    <w:rsid w:val="0002736C"/>
    <w:rsid w:val="00027601"/>
    <w:rsid w:val="0002762B"/>
    <w:rsid w:val="000278A2"/>
    <w:rsid w:val="0002791A"/>
    <w:rsid w:val="00027922"/>
    <w:rsid w:val="00027985"/>
    <w:rsid w:val="00027A1A"/>
    <w:rsid w:val="00027AFF"/>
    <w:rsid w:val="00027B59"/>
    <w:rsid w:val="00027BD0"/>
    <w:rsid w:val="00027BD8"/>
    <w:rsid w:val="00027C9D"/>
    <w:rsid w:val="00027D78"/>
    <w:rsid w:val="00027F50"/>
    <w:rsid w:val="00027F74"/>
    <w:rsid w:val="00027F97"/>
    <w:rsid w:val="0003022B"/>
    <w:rsid w:val="00030399"/>
    <w:rsid w:val="0003045E"/>
    <w:rsid w:val="00030511"/>
    <w:rsid w:val="0003052A"/>
    <w:rsid w:val="00030678"/>
    <w:rsid w:val="000306E1"/>
    <w:rsid w:val="000307CF"/>
    <w:rsid w:val="0003092B"/>
    <w:rsid w:val="00030981"/>
    <w:rsid w:val="00030EB4"/>
    <w:rsid w:val="00030ECC"/>
    <w:rsid w:val="0003131C"/>
    <w:rsid w:val="00031468"/>
    <w:rsid w:val="00031515"/>
    <w:rsid w:val="000316C2"/>
    <w:rsid w:val="00031788"/>
    <w:rsid w:val="000317EF"/>
    <w:rsid w:val="000319B5"/>
    <w:rsid w:val="000319B6"/>
    <w:rsid w:val="00031AC0"/>
    <w:rsid w:val="00031B5A"/>
    <w:rsid w:val="00031B6D"/>
    <w:rsid w:val="00031BE3"/>
    <w:rsid w:val="00031C95"/>
    <w:rsid w:val="00031DCF"/>
    <w:rsid w:val="00031F04"/>
    <w:rsid w:val="00031F93"/>
    <w:rsid w:val="000321F3"/>
    <w:rsid w:val="00032331"/>
    <w:rsid w:val="000323C1"/>
    <w:rsid w:val="00032470"/>
    <w:rsid w:val="00032485"/>
    <w:rsid w:val="0003251D"/>
    <w:rsid w:val="00032547"/>
    <w:rsid w:val="0003258B"/>
    <w:rsid w:val="00032846"/>
    <w:rsid w:val="00032A15"/>
    <w:rsid w:val="00032C6E"/>
    <w:rsid w:val="00032F31"/>
    <w:rsid w:val="0003305D"/>
    <w:rsid w:val="00033214"/>
    <w:rsid w:val="00033329"/>
    <w:rsid w:val="00033413"/>
    <w:rsid w:val="00033520"/>
    <w:rsid w:val="00033632"/>
    <w:rsid w:val="000337BA"/>
    <w:rsid w:val="000339E1"/>
    <w:rsid w:val="00033A2E"/>
    <w:rsid w:val="00033BCA"/>
    <w:rsid w:val="00033C6B"/>
    <w:rsid w:val="00033DA1"/>
    <w:rsid w:val="00033E4D"/>
    <w:rsid w:val="00033EEA"/>
    <w:rsid w:val="000340D1"/>
    <w:rsid w:val="000340F7"/>
    <w:rsid w:val="00034353"/>
    <w:rsid w:val="0003438E"/>
    <w:rsid w:val="00034532"/>
    <w:rsid w:val="0003459E"/>
    <w:rsid w:val="000345F1"/>
    <w:rsid w:val="00034653"/>
    <w:rsid w:val="00034874"/>
    <w:rsid w:val="00034A31"/>
    <w:rsid w:val="00034AA4"/>
    <w:rsid w:val="00034BB0"/>
    <w:rsid w:val="00034CF7"/>
    <w:rsid w:val="00034E0E"/>
    <w:rsid w:val="00034E10"/>
    <w:rsid w:val="00034F38"/>
    <w:rsid w:val="00034F5B"/>
    <w:rsid w:val="00034FA2"/>
    <w:rsid w:val="00035029"/>
    <w:rsid w:val="00035037"/>
    <w:rsid w:val="00035082"/>
    <w:rsid w:val="00035095"/>
    <w:rsid w:val="0003524C"/>
    <w:rsid w:val="000353E5"/>
    <w:rsid w:val="000359E7"/>
    <w:rsid w:val="00035BCC"/>
    <w:rsid w:val="00035C81"/>
    <w:rsid w:val="00035C9C"/>
    <w:rsid w:val="00035E27"/>
    <w:rsid w:val="00035F7A"/>
    <w:rsid w:val="00036109"/>
    <w:rsid w:val="00036271"/>
    <w:rsid w:val="000362C5"/>
    <w:rsid w:val="00036385"/>
    <w:rsid w:val="0003639B"/>
    <w:rsid w:val="000366A3"/>
    <w:rsid w:val="000366D5"/>
    <w:rsid w:val="000366E6"/>
    <w:rsid w:val="000367BA"/>
    <w:rsid w:val="00036834"/>
    <w:rsid w:val="00036A14"/>
    <w:rsid w:val="00036A3B"/>
    <w:rsid w:val="00036B15"/>
    <w:rsid w:val="00036CCA"/>
    <w:rsid w:val="00036DAD"/>
    <w:rsid w:val="00036DE6"/>
    <w:rsid w:val="00036F5A"/>
    <w:rsid w:val="00036FA6"/>
    <w:rsid w:val="000370F2"/>
    <w:rsid w:val="00037385"/>
    <w:rsid w:val="0003766A"/>
    <w:rsid w:val="00037812"/>
    <w:rsid w:val="0003799C"/>
    <w:rsid w:val="000379C5"/>
    <w:rsid w:val="00037A0A"/>
    <w:rsid w:val="00037B06"/>
    <w:rsid w:val="00037C89"/>
    <w:rsid w:val="00037CBE"/>
    <w:rsid w:val="00037CC6"/>
    <w:rsid w:val="00037D7A"/>
    <w:rsid w:val="00037DE3"/>
    <w:rsid w:val="00037E95"/>
    <w:rsid w:val="00037EE1"/>
    <w:rsid w:val="00037EE3"/>
    <w:rsid w:val="00037F77"/>
    <w:rsid w:val="000400A1"/>
    <w:rsid w:val="000400E2"/>
    <w:rsid w:val="000408CD"/>
    <w:rsid w:val="000408D4"/>
    <w:rsid w:val="0004093C"/>
    <w:rsid w:val="000409E8"/>
    <w:rsid w:val="00040A5B"/>
    <w:rsid w:val="00040BA1"/>
    <w:rsid w:val="00040C85"/>
    <w:rsid w:val="00040CE2"/>
    <w:rsid w:val="00040D43"/>
    <w:rsid w:val="00041041"/>
    <w:rsid w:val="0004116C"/>
    <w:rsid w:val="0004127D"/>
    <w:rsid w:val="00041380"/>
    <w:rsid w:val="00041684"/>
    <w:rsid w:val="00041744"/>
    <w:rsid w:val="00041875"/>
    <w:rsid w:val="00041A43"/>
    <w:rsid w:val="00041A89"/>
    <w:rsid w:val="00041B04"/>
    <w:rsid w:val="00041F7C"/>
    <w:rsid w:val="00042392"/>
    <w:rsid w:val="000423C0"/>
    <w:rsid w:val="00042593"/>
    <w:rsid w:val="000425E5"/>
    <w:rsid w:val="000426BB"/>
    <w:rsid w:val="0004281A"/>
    <w:rsid w:val="0004286D"/>
    <w:rsid w:val="000429D2"/>
    <w:rsid w:val="00042A53"/>
    <w:rsid w:val="00042A8A"/>
    <w:rsid w:val="00042A98"/>
    <w:rsid w:val="00042BA2"/>
    <w:rsid w:val="00042C5C"/>
    <w:rsid w:val="00042E4C"/>
    <w:rsid w:val="00042F01"/>
    <w:rsid w:val="00043019"/>
    <w:rsid w:val="00043147"/>
    <w:rsid w:val="0004339F"/>
    <w:rsid w:val="00043897"/>
    <w:rsid w:val="00043AEC"/>
    <w:rsid w:val="00043BFC"/>
    <w:rsid w:val="00043EDE"/>
    <w:rsid w:val="00044078"/>
    <w:rsid w:val="0004419C"/>
    <w:rsid w:val="000441B2"/>
    <w:rsid w:val="0004420E"/>
    <w:rsid w:val="00044330"/>
    <w:rsid w:val="000445FB"/>
    <w:rsid w:val="0004468D"/>
    <w:rsid w:val="0004485C"/>
    <w:rsid w:val="00044A58"/>
    <w:rsid w:val="00044BB7"/>
    <w:rsid w:val="00044C07"/>
    <w:rsid w:val="00044C52"/>
    <w:rsid w:val="00044D6A"/>
    <w:rsid w:val="00044DE0"/>
    <w:rsid w:val="00044F4A"/>
    <w:rsid w:val="00045242"/>
    <w:rsid w:val="0004526E"/>
    <w:rsid w:val="00045379"/>
    <w:rsid w:val="000458F1"/>
    <w:rsid w:val="000459DE"/>
    <w:rsid w:val="00045EB0"/>
    <w:rsid w:val="00046042"/>
    <w:rsid w:val="00046134"/>
    <w:rsid w:val="000461A9"/>
    <w:rsid w:val="00046538"/>
    <w:rsid w:val="00046604"/>
    <w:rsid w:val="0004667D"/>
    <w:rsid w:val="0004677F"/>
    <w:rsid w:val="0004695A"/>
    <w:rsid w:val="00046B63"/>
    <w:rsid w:val="00047061"/>
    <w:rsid w:val="0004721E"/>
    <w:rsid w:val="000472E4"/>
    <w:rsid w:val="000472EF"/>
    <w:rsid w:val="000476AC"/>
    <w:rsid w:val="000477D1"/>
    <w:rsid w:val="00047840"/>
    <w:rsid w:val="000479BB"/>
    <w:rsid w:val="00047A36"/>
    <w:rsid w:val="00047B06"/>
    <w:rsid w:val="00047C47"/>
    <w:rsid w:val="00047CD9"/>
    <w:rsid w:val="00047CEC"/>
    <w:rsid w:val="00047D06"/>
    <w:rsid w:val="00047DEF"/>
    <w:rsid w:val="00047E9A"/>
    <w:rsid w:val="00047F33"/>
    <w:rsid w:val="000500CF"/>
    <w:rsid w:val="00050117"/>
    <w:rsid w:val="000503DF"/>
    <w:rsid w:val="000503F0"/>
    <w:rsid w:val="00050529"/>
    <w:rsid w:val="00050ADF"/>
    <w:rsid w:val="00050CE9"/>
    <w:rsid w:val="00050DDC"/>
    <w:rsid w:val="00050EA4"/>
    <w:rsid w:val="00050F55"/>
    <w:rsid w:val="000511D6"/>
    <w:rsid w:val="00051232"/>
    <w:rsid w:val="0005136B"/>
    <w:rsid w:val="00051467"/>
    <w:rsid w:val="0005168B"/>
    <w:rsid w:val="00051699"/>
    <w:rsid w:val="00051833"/>
    <w:rsid w:val="000518DE"/>
    <w:rsid w:val="0005196D"/>
    <w:rsid w:val="00051B15"/>
    <w:rsid w:val="00051D54"/>
    <w:rsid w:val="00051FDE"/>
    <w:rsid w:val="00052019"/>
    <w:rsid w:val="000521D1"/>
    <w:rsid w:val="0005220A"/>
    <w:rsid w:val="000522C0"/>
    <w:rsid w:val="00052412"/>
    <w:rsid w:val="00052522"/>
    <w:rsid w:val="00052665"/>
    <w:rsid w:val="00052758"/>
    <w:rsid w:val="000528FC"/>
    <w:rsid w:val="0005299F"/>
    <w:rsid w:val="00052B32"/>
    <w:rsid w:val="00052C2D"/>
    <w:rsid w:val="00052CF0"/>
    <w:rsid w:val="00052D27"/>
    <w:rsid w:val="00053362"/>
    <w:rsid w:val="00053581"/>
    <w:rsid w:val="000535BC"/>
    <w:rsid w:val="000537A6"/>
    <w:rsid w:val="00053A7B"/>
    <w:rsid w:val="00053D5F"/>
    <w:rsid w:val="00053E57"/>
    <w:rsid w:val="0005406F"/>
    <w:rsid w:val="000540BE"/>
    <w:rsid w:val="0005410B"/>
    <w:rsid w:val="00054181"/>
    <w:rsid w:val="00054311"/>
    <w:rsid w:val="000543F7"/>
    <w:rsid w:val="0005458C"/>
    <w:rsid w:val="000545C5"/>
    <w:rsid w:val="00054679"/>
    <w:rsid w:val="000548CE"/>
    <w:rsid w:val="00054986"/>
    <w:rsid w:val="00054BC0"/>
    <w:rsid w:val="00054BD1"/>
    <w:rsid w:val="00054C13"/>
    <w:rsid w:val="00054E53"/>
    <w:rsid w:val="00054E94"/>
    <w:rsid w:val="000550B5"/>
    <w:rsid w:val="00055180"/>
    <w:rsid w:val="0005523F"/>
    <w:rsid w:val="00055267"/>
    <w:rsid w:val="00055276"/>
    <w:rsid w:val="000554C2"/>
    <w:rsid w:val="000554EA"/>
    <w:rsid w:val="000555D3"/>
    <w:rsid w:val="000555F4"/>
    <w:rsid w:val="00055829"/>
    <w:rsid w:val="00055851"/>
    <w:rsid w:val="00055861"/>
    <w:rsid w:val="000558F7"/>
    <w:rsid w:val="00055A1C"/>
    <w:rsid w:val="00055CE3"/>
    <w:rsid w:val="00055EF6"/>
    <w:rsid w:val="00055F6C"/>
    <w:rsid w:val="000561B8"/>
    <w:rsid w:val="000563AF"/>
    <w:rsid w:val="00056667"/>
    <w:rsid w:val="0005694A"/>
    <w:rsid w:val="00056BCC"/>
    <w:rsid w:val="00056FB9"/>
    <w:rsid w:val="0005708E"/>
    <w:rsid w:val="0005739A"/>
    <w:rsid w:val="000574CD"/>
    <w:rsid w:val="00057728"/>
    <w:rsid w:val="00057AF7"/>
    <w:rsid w:val="00057B13"/>
    <w:rsid w:val="00057C49"/>
    <w:rsid w:val="00057CFF"/>
    <w:rsid w:val="00057E79"/>
    <w:rsid w:val="00060050"/>
    <w:rsid w:val="0006026C"/>
    <w:rsid w:val="00060354"/>
    <w:rsid w:val="000607D8"/>
    <w:rsid w:val="000608AE"/>
    <w:rsid w:val="000609D2"/>
    <w:rsid w:val="00060AA7"/>
    <w:rsid w:val="00060AB3"/>
    <w:rsid w:val="00060AE0"/>
    <w:rsid w:val="00060B5D"/>
    <w:rsid w:val="00060BF1"/>
    <w:rsid w:val="00060ED7"/>
    <w:rsid w:val="00061182"/>
    <w:rsid w:val="0006118C"/>
    <w:rsid w:val="00061667"/>
    <w:rsid w:val="000618D0"/>
    <w:rsid w:val="000618F0"/>
    <w:rsid w:val="00061A5C"/>
    <w:rsid w:val="00061BBA"/>
    <w:rsid w:val="00061C62"/>
    <w:rsid w:val="00061CAC"/>
    <w:rsid w:val="00061F80"/>
    <w:rsid w:val="0006207D"/>
    <w:rsid w:val="0006238C"/>
    <w:rsid w:val="00062592"/>
    <w:rsid w:val="000626AA"/>
    <w:rsid w:val="000628DF"/>
    <w:rsid w:val="00062C58"/>
    <w:rsid w:val="00062D1B"/>
    <w:rsid w:val="00062F87"/>
    <w:rsid w:val="00063023"/>
    <w:rsid w:val="00063097"/>
    <w:rsid w:val="000632A0"/>
    <w:rsid w:val="00063338"/>
    <w:rsid w:val="0006334F"/>
    <w:rsid w:val="00063382"/>
    <w:rsid w:val="000633BA"/>
    <w:rsid w:val="0006355A"/>
    <w:rsid w:val="000636CD"/>
    <w:rsid w:val="000637BA"/>
    <w:rsid w:val="000637F0"/>
    <w:rsid w:val="000639F7"/>
    <w:rsid w:val="00064050"/>
    <w:rsid w:val="00064062"/>
    <w:rsid w:val="00064229"/>
    <w:rsid w:val="0006449A"/>
    <w:rsid w:val="000644CA"/>
    <w:rsid w:val="00064697"/>
    <w:rsid w:val="000647C0"/>
    <w:rsid w:val="00064853"/>
    <w:rsid w:val="000648F6"/>
    <w:rsid w:val="00064A2A"/>
    <w:rsid w:val="00064C85"/>
    <w:rsid w:val="00064C88"/>
    <w:rsid w:val="00064E34"/>
    <w:rsid w:val="00064E82"/>
    <w:rsid w:val="00064EED"/>
    <w:rsid w:val="000652D9"/>
    <w:rsid w:val="00065339"/>
    <w:rsid w:val="000654A0"/>
    <w:rsid w:val="000655F4"/>
    <w:rsid w:val="00065801"/>
    <w:rsid w:val="00065867"/>
    <w:rsid w:val="000659EC"/>
    <w:rsid w:val="00065A7D"/>
    <w:rsid w:val="00065C02"/>
    <w:rsid w:val="00065D78"/>
    <w:rsid w:val="00065EB7"/>
    <w:rsid w:val="00065EF4"/>
    <w:rsid w:val="00065F3E"/>
    <w:rsid w:val="00065FDD"/>
    <w:rsid w:val="0006609B"/>
    <w:rsid w:val="000660A2"/>
    <w:rsid w:val="000661F2"/>
    <w:rsid w:val="00066280"/>
    <w:rsid w:val="000662A9"/>
    <w:rsid w:val="00066308"/>
    <w:rsid w:val="000664A5"/>
    <w:rsid w:val="00066992"/>
    <w:rsid w:val="00066A01"/>
    <w:rsid w:val="00066A3B"/>
    <w:rsid w:val="00066D4B"/>
    <w:rsid w:val="00066EA8"/>
    <w:rsid w:val="00066F9A"/>
    <w:rsid w:val="00067002"/>
    <w:rsid w:val="000670FD"/>
    <w:rsid w:val="000673BE"/>
    <w:rsid w:val="000674A3"/>
    <w:rsid w:val="00067729"/>
    <w:rsid w:val="000678B6"/>
    <w:rsid w:val="00067A6A"/>
    <w:rsid w:val="00067AFA"/>
    <w:rsid w:val="00067BBB"/>
    <w:rsid w:val="00067CA9"/>
    <w:rsid w:val="00067CFA"/>
    <w:rsid w:val="00067DAC"/>
    <w:rsid w:val="00070329"/>
    <w:rsid w:val="0007059C"/>
    <w:rsid w:val="000705E4"/>
    <w:rsid w:val="00070656"/>
    <w:rsid w:val="00070658"/>
    <w:rsid w:val="000708B9"/>
    <w:rsid w:val="000709AD"/>
    <w:rsid w:val="00070AF0"/>
    <w:rsid w:val="00070B3F"/>
    <w:rsid w:val="00070CB1"/>
    <w:rsid w:val="000710D2"/>
    <w:rsid w:val="0007149B"/>
    <w:rsid w:val="000714AF"/>
    <w:rsid w:val="000714DF"/>
    <w:rsid w:val="0007164B"/>
    <w:rsid w:val="00071894"/>
    <w:rsid w:val="000718D3"/>
    <w:rsid w:val="00071986"/>
    <w:rsid w:val="000719A5"/>
    <w:rsid w:val="00071B86"/>
    <w:rsid w:val="00071B9B"/>
    <w:rsid w:val="00071E13"/>
    <w:rsid w:val="00071F23"/>
    <w:rsid w:val="00071FC1"/>
    <w:rsid w:val="000720F0"/>
    <w:rsid w:val="000721D0"/>
    <w:rsid w:val="000721D2"/>
    <w:rsid w:val="00072233"/>
    <w:rsid w:val="00072235"/>
    <w:rsid w:val="00072569"/>
    <w:rsid w:val="000725FD"/>
    <w:rsid w:val="000727CE"/>
    <w:rsid w:val="000727EA"/>
    <w:rsid w:val="00072802"/>
    <w:rsid w:val="00072985"/>
    <w:rsid w:val="00072C2A"/>
    <w:rsid w:val="00072C33"/>
    <w:rsid w:val="00072E39"/>
    <w:rsid w:val="00072EA1"/>
    <w:rsid w:val="000730F3"/>
    <w:rsid w:val="000732B1"/>
    <w:rsid w:val="000733D0"/>
    <w:rsid w:val="000736E8"/>
    <w:rsid w:val="000738BC"/>
    <w:rsid w:val="00073A95"/>
    <w:rsid w:val="00073AAA"/>
    <w:rsid w:val="00073C3E"/>
    <w:rsid w:val="00073CEE"/>
    <w:rsid w:val="00073DF6"/>
    <w:rsid w:val="00073E28"/>
    <w:rsid w:val="00073F00"/>
    <w:rsid w:val="00073FD1"/>
    <w:rsid w:val="0007400D"/>
    <w:rsid w:val="0007426A"/>
    <w:rsid w:val="00074454"/>
    <w:rsid w:val="0007445D"/>
    <w:rsid w:val="000744EB"/>
    <w:rsid w:val="0007450B"/>
    <w:rsid w:val="00074A29"/>
    <w:rsid w:val="00074B38"/>
    <w:rsid w:val="00074B8D"/>
    <w:rsid w:val="00074C23"/>
    <w:rsid w:val="00074C45"/>
    <w:rsid w:val="00074D9A"/>
    <w:rsid w:val="00075228"/>
    <w:rsid w:val="0007522C"/>
    <w:rsid w:val="00075250"/>
    <w:rsid w:val="00075271"/>
    <w:rsid w:val="000755C1"/>
    <w:rsid w:val="00075603"/>
    <w:rsid w:val="00075676"/>
    <w:rsid w:val="000756FC"/>
    <w:rsid w:val="00075757"/>
    <w:rsid w:val="0007585D"/>
    <w:rsid w:val="00075BCA"/>
    <w:rsid w:val="00075BF4"/>
    <w:rsid w:val="00075DBB"/>
    <w:rsid w:val="00075E53"/>
    <w:rsid w:val="000760EC"/>
    <w:rsid w:val="00076541"/>
    <w:rsid w:val="0007655F"/>
    <w:rsid w:val="0007656D"/>
    <w:rsid w:val="0007658E"/>
    <w:rsid w:val="000765B4"/>
    <w:rsid w:val="000766FA"/>
    <w:rsid w:val="000767E6"/>
    <w:rsid w:val="00076938"/>
    <w:rsid w:val="00076C2B"/>
    <w:rsid w:val="00076CEE"/>
    <w:rsid w:val="00076D8F"/>
    <w:rsid w:val="00076E0C"/>
    <w:rsid w:val="00077099"/>
    <w:rsid w:val="000771A0"/>
    <w:rsid w:val="00077280"/>
    <w:rsid w:val="0007750A"/>
    <w:rsid w:val="0007754F"/>
    <w:rsid w:val="0007767A"/>
    <w:rsid w:val="00077A26"/>
    <w:rsid w:val="00077BDA"/>
    <w:rsid w:val="000801CD"/>
    <w:rsid w:val="00080582"/>
    <w:rsid w:val="00080732"/>
    <w:rsid w:val="00080742"/>
    <w:rsid w:val="00080749"/>
    <w:rsid w:val="000808F7"/>
    <w:rsid w:val="00080943"/>
    <w:rsid w:val="00080989"/>
    <w:rsid w:val="000809DB"/>
    <w:rsid w:val="00080A0A"/>
    <w:rsid w:val="00080A2C"/>
    <w:rsid w:val="00080A4C"/>
    <w:rsid w:val="00080A9C"/>
    <w:rsid w:val="00080C94"/>
    <w:rsid w:val="00081014"/>
    <w:rsid w:val="00081251"/>
    <w:rsid w:val="0008125C"/>
    <w:rsid w:val="00081375"/>
    <w:rsid w:val="00081509"/>
    <w:rsid w:val="0008154D"/>
    <w:rsid w:val="00081685"/>
    <w:rsid w:val="00081699"/>
    <w:rsid w:val="000817CC"/>
    <w:rsid w:val="00081830"/>
    <w:rsid w:val="00081923"/>
    <w:rsid w:val="00081B06"/>
    <w:rsid w:val="00081BDC"/>
    <w:rsid w:val="00081BEA"/>
    <w:rsid w:val="00081C86"/>
    <w:rsid w:val="00081D27"/>
    <w:rsid w:val="00081E00"/>
    <w:rsid w:val="00081E54"/>
    <w:rsid w:val="00081E9B"/>
    <w:rsid w:val="00081F5E"/>
    <w:rsid w:val="000820E3"/>
    <w:rsid w:val="00082150"/>
    <w:rsid w:val="00082197"/>
    <w:rsid w:val="000826F9"/>
    <w:rsid w:val="0008275A"/>
    <w:rsid w:val="000827DA"/>
    <w:rsid w:val="00082889"/>
    <w:rsid w:val="000828B0"/>
    <w:rsid w:val="00082926"/>
    <w:rsid w:val="00082961"/>
    <w:rsid w:val="00082A3F"/>
    <w:rsid w:val="00082A90"/>
    <w:rsid w:val="00082B19"/>
    <w:rsid w:val="00082B5F"/>
    <w:rsid w:val="00082D3F"/>
    <w:rsid w:val="00083198"/>
    <w:rsid w:val="00083201"/>
    <w:rsid w:val="000832C1"/>
    <w:rsid w:val="000832D7"/>
    <w:rsid w:val="000832FE"/>
    <w:rsid w:val="000833D0"/>
    <w:rsid w:val="000839C3"/>
    <w:rsid w:val="0008401F"/>
    <w:rsid w:val="000840AD"/>
    <w:rsid w:val="00084184"/>
    <w:rsid w:val="00084206"/>
    <w:rsid w:val="0008428B"/>
    <w:rsid w:val="0008440E"/>
    <w:rsid w:val="00084453"/>
    <w:rsid w:val="000844C7"/>
    <w:rsid w:val="000845F6"/>
    <w:rsid w:val="000846D6"/>
    <w:rsid w:val="000847F2"/>
    <w:rsid w:val="00084843"/>
    <w:rsid w:val="000848AC"/>
    <w:rsid w:val="000848CA"/>
    <w:rsid w:val="0008494F"/>
    <w:rsid w:val="000849D2"/>
    <w:rsid w:val="00084AD3"/>
    <w:rsid w:val="00084C7F"/>
    <w:rsid w:val="00084CC9"/>
    <w:rsid w:val="00084DA3"/>
    <w:rsid w:val="00084E2C"/>
    <w:rsid w:val="00084EC2"/>
    <w:rsid w:val="00084FE2"/>
    <w:rsid w:val="000852DB"/>
    <w:rsid w:val="000852DC"/>
    <w:rsid w:val="0008556A"/>
    <w:rsid w:val="00085590"/>
    <w:rsid w:val="000855E0"/>
    <w:rsid w:val="00085641"/>
    <w:rsid w:val="00085824"/>
    <w:rsid w:val="0008620F"/>
    <w:rsid w:val="0008634D"/>
    <w:rsid w:val="00086588"/>
    <w:rsid w:val="000865ED"/>
    <w:rsid w:val="000868BF"/>
    <w:rsid w:val="00086B2B"/>
    <w:rsid w:val="00086BCE"/>
    <w:rsid w:val="00086C59"/>
    <w:rsid w:val="0008704B"/>
    <w:rsid w:val="000870DB"/>
    <w:rsid w:val="0008737E"/>
    <w:rsid w:val="00087435"/>
    <w:rsid w:val="000876D5"/>
    <w:rsid w:val="000876EA"/>
    <w:rsid w:val="0008794A"/>
    <w:rsid w:val="0008795E"/>
    <w:rsid w:val="00087DDC"/>
    <w:rsid w:val="00087DF5"/>
    <w:rsid w:val="00090146"/>
    <w:rsid w:val="000901EE"/>
    <w:rsid w:val="00090340"/>
    <w:rsid w:val="00090588"/>
    <w:rsid w:val="000906B9"/>
    <w:rsid w:val="0009086E"/>
    <w:rsid w:val="000909D9"/>
    <w:rsid w:val="00090AD7"/>
    <w:rsid w:val="00090F88"/>
    <w:rsid w:val="00091036"/>
    <w:rsid w:val="0009128E"/>
    <w:rsid w:val="000912AA"/>
    <w:rsid w:val="000912E0"/>
    <w:rsid w:val="000912EA"/>
    <w:rsid w:val="0009148A"/>
    <w:rsid w:val="000915B7"/>
    <w:rsid w:val="0009182B"/>
    <w:rsid w:val="00091958"/>
    <w:rsid w:val="00091E23"/>
    <w:rsid w:val="00091FEE"/>
    <w:rsid w:val="000921A9"/>
    <w:rsid w:val="000921BC"/>
    <w:rsid w:val="00092358"/>
    <w:rsid w:val="00092399"/>
    <w:rsid w:val="00092538"/>
    <w:rsid w:val="000926DB"/>
    <w:rsid w:val="0009275A"/>
    <w:rsid w:val="00092B3E"/>
    <w:rsid w:val="00092BAA"/>
    <w:rsid w:val="00092C8F"/>
    <w:rsid w:val="00092CA7"/>
    <w:rsid w:val="00092F67"/>
    <w:rsid w:val="00092F77"/>
    <w:rsid w:val="000930D6"/>
    <w:rsid w:val="000930F0"/>
    <w:rsid w:val="00093237"/>
    <w:rsid w:val="00093371"/>
    <w:rsid w:val="00093372"/>
    <w:rsid w:val="0009360A"/>
    <w:rsid w:val="000937C5"/>
    <w:rsid w:val="000937D8"/>
    <w:rsid w:val="00093B46"/>
    <w:rsid w:val="00093B4C"/>
    <w:rsid w:val="00093B6C"/>
    <w:rsid w:val="00093BEE"/>
    <w:rsid w:val="00093C4D"/>
    <w:rsid w:val="00093D23"/>
    <w:rsid w:val="00094002"/>
    <w:rsid w:val="0009413A"/>
    <w:rsid w:val="000941CC"/>
    <w:rsid w:val="00094343"/>
    <w:rsid w:val="00094374"/>
    <w:rsid w:val="0009457B"/>
    <w:rsid w:val="0009487D"/>
    <w:rsid w:val="000949AE"/>
    <w:rsid w:val="000949FE"/>
    <w:rsid w:val="00094BA8"/>
    <w:rsid w:val="00094CD4"/>
    <w:rsid w:val="00094E33"/>
    <w:rsid w:val="00094EF9"/>
    <w:rsid w:val="00094FB6"/>
    <w:rsid w:val="000950A5"/>
    <w:rsid w:val="00095101"/>
    <w:rsid w:val="00095132"/>
    <w:rsid w:val="0009517F"/>
    <w:rsid w:val="0009528B"/>
    <w:rsid w:val="000952AE"/>
    <w:rsid w:val="000952E6"/>
    <w:rsid w:val="000953EE"/>
    <w:rsid w:val="00095697"/>
    <w:rsid w:val="000956E6"/>
    <w:rsid w:val="00095824"/>
    <w:rsid w:val="00095836"/>
    <w:rsid w:val="000958B3"/>
    <w:rsid w:val="000959AA"/>
    <w:rsid w:val="00095A3C"/>
    <w:rsid w:val="00095CA6"/>
    <w:rsid w:val="0009609D"/>
    <w:rsid w:val="000961DE"/>
    <w:rsid w:val="000961F9"/>
    <w:rsid w:val="00096320"/>
    <w:rsid w:val="00096734"/>
    <w:rsid w:val="00096749"/>
    <w:rsid w:val="000968F3"/>
    <w:rsid w:val="00096903"/>
    <w:rsid w:val="00096930"/>
    <w:rsid w:val="0009695A"/>
    <w:rsid w:val="00096F48"/>
    <w:rsid w:val="000971A0"/>
    <w:rsid w:val="000972AB"/>
    <w:rsid w:val="00097386"/>
    <w:rsid w:val="00097482"/>
    <w:rsid w:val="000974FD"/>
    <w:rsid w:val="000975CF"/>
    <w:rsid w:val="0009762C"/>
    <w:rsid w:val="00097675"/>
    <w:rsid w:val="00097A21"/>
    <w:rsid w:val="00097B56"/>
    <w:rsid w:val="00097C60"/>
    <w:rsid w:val="00097DC8"/>
    <w:rsid w:val="000A00B8"/>
    <w:rsid w:val="000A0150"/>
    <w:rsid w:val="000A07AC"/>
    <w:rsid w:val="000A0900"/>
    <w:rsid w:val="000A09B7"/>
    <w:rsid w:val="000A09BC"/>
    <w:rsid w:val="000A0C86"/>
    <w:rsid w:val="000A0D0C"/>
    <w:rsid w:val="000A0D48"/>
    <w:rsid w:val="000A0ED9"/>
    <w:rsid w:val="000A1034"/>
    <w:rsid w:val="000A11C7"/>
    <w:rsid w:val="000A125F"/>
    <w:rsid w:val="000A1323"/>
    <w:rsid w:val="000A149C"/>
    <w:rsid w:val="000A15D9"/>
    <w:rsid w:val="000A1658"/>
    <w:rsid w:val="000A169C"/>
    <w:rsid w:val="000A17B5"/>
    <w:rsid w:val="000A17D5"/>
    <w:rsid w:val="000A1841"/>
    <w:rsid w:val="000A19F1"/>
    <w:rsid w:val="000A1A61"/>
    <w:rsid w:val="000A1BEE"/>
    <w:rsid w:val="000A1DC7"/>
    <w:rsid w:val="000A1F5E"/>
    <w:rsid w:val="000A1FE9"/>
    <w:rsid w:val="000A20D4"/>
    <w:rsid w:val="000A22A0"/>
    <w:rsid w:val="000A22B8"/>
    <w:rsid w:val="000A2347"/>
    <w:rsid w:val="000A25F2"/>
    <w:rsid w:val="000A2654"/>
    <w:rsid w:val="000A2779"/>
    <w:rsid w:val="000A29B9"/>
    <w:rsid w:val="000A2C48"/>
    <w:rsid w:val="000A2C67"/>
    <w:rsid w:val="000A2D8D"/>
    <w:rsid w:val="000A2F24"/>
    <w:rsid w:val="000A3023"/>
    <w:rsid w:val="000A31B2"/>
    <w:rsid w:val="000A31B6"/>
    <w:rsid w:val="000A3283"/>
    <w:rsid w:val="000A348F"/>
    <w:rsid w:val="000A350B"/>
    <w:rsid w:val="000A350E"/>
    <w:rsid w:val="000A364F"/>
    <w:rsid w:val="000A37F5"/>
    <w:rsid w:val="000A3A09"/>
    <w:rsid w:val="000A3A2E"/>
    <w:rsid w:val="000A3AA0"/>
    <w:rsid w:val="000A3ABB"/>
    <w:rsid w:val="000A3E62"/>
    <w:rsid w:val="000A3EA9"/>
    <w:rsid w:val="000A3F9C"/>
    <w:rsid w:val="000A4125"/>
    <w:rsid w:val="000A450E"/>
    <w:rsid w:val="000A4546"/>
    <w:rsid w:val="000A4623"/>
    <w:rsid w:val="000A4825"/>
    <w:rsid w:val="000A486C"/>
    <w:rsid w:val="000A497A"/>
    <w:rsid w:val="000A4A4D"/>
    <w:rsid w:val="000A4B38"/>
    <w:rsid w:val="000A4C73"/>
    <w:rsid w:val="000A4C82"/>
    <w:rsid w:val="000A4CE5"/>
    <w:rsid w:val="000A4E20"/>
    <w:rsid w:val="000A4E44"/>
    <w:rsid w:val="000A4E53"/>
    <w:rsid w:val="000A4FC8"/>
    <w:rsid w:val="000A51F4"/>
    <w:rsid w:val="000A520D"/>
    <w:rsid w:val="000A552F"/>
    <w:rsid w:val="000A55E8"/>
    <w:rsid w:val="000A5619"/>
    <w:rsid w:val="000A56B8"/>
    <w:rsid w:val="000A56CF"/>
    <w:rsid w:val="000A594A"/>
    <w:rsid w:val="000A5B8F"/>
    <w:rsid w:val="000A5BD1"/>
    <w:rsid w:val="000A5C20"/>
    <w:rsid w:val="000A5D29"/>
    <w:rsid w:val="000A5EDD"/>
    <w:rsid w:val="000A5FBD"/>
    <w:rsid w:val="000A6374"/>
    <w:rsid w:val="000A6379"/>
    <w:rsid w:val="000A65CD"/>
    <w:rsid w:val="000A66CD"/>
    <w:rsid w:val="000A67AF"/>
    <w:rsid w:val="000A6859"/>
    <w:rsid w:val="000A68D6"/>
    <w:rsid w:val="000A697B"/>
    <w:rsid w:val="000A6A28"/>
    <w:rsid w:val="000A6C53"/>
    <w:rsid w:val="000A6D74"/>
    <w:rsid w:val="000A6FF7"/>
    <w:rsid w:val="000A71C3"/>
    <w:rsid w:val="000A71C9"/>
    <w:rsid w:val="000A7222"/>
    <w:rsid w:val="000A72CD"/>
    <w:rsid w:val="000A733D"/>
    <w:rsid w:val="000A7517"/>
    <w:rsid w:val="000A75AF"/>
    <w:rsid w:val="000A76D9"/>
    <w:rsid w:val="000A76F9"/>
    <w:rsid w:val="000A77CA"/>
    <w:rsid w:val="000A7A65"/>
    <w:rsid w:val="000A7E73"/>
    <w:rsid w:val="000B0186"/>
    <w:rsid w:val="000B0311"/>
    <w:rsid w:val="000B0401"/>
    <w:rsid w:val="000B062A"/>
    <w:rsid w:val="000B07A2"/>
    <w:rsid w:val="000B0C57"/>
    <w:rsid w:val="000B0D3C"/>
    <w:rsid w:val="000B0FC2"/>
    <w:rsid w:val="000B102B"/>
    <w:rsid w:val="000B107D"/>
    <w:rsid w:val="000B1248"/>
    <w:rsid w:val="000B144A"/>
    <w:rsid w:val="000B15BE"/>
    <w:rsid w:val="000B15F9"/>
    <w:rsid w:val="000B1855"/>
    <w:rsid w:val="000B1A7C"/>
    <w:rsid w:val="000B1B51"/>
    <w:rsid w:val="000B1E0C"/>
    <w:rsid w:val="000B1ED5"/>
    <w:rsid w:val="000B2056"/>
    <w:rsid w:val="000B20D6"/>
    <w:rsid w:val="000B214D"/>
    <w:rsid w:val="000B21E4"/>
    <w:rsid w:val="000B252D"/>
    <w:rsid w:val="000B2664"/>
    <w:rsid w:val="000B27A0"/>
    <w:rsid w:val="000B285F"/>
    <w:rsid w:val="000B2A7E"/>
    <w:rsid w:val="000B2B22"/>
    <w:rsid w:val="000B302A"/>
    <w:rsid w:val="000B308E"/>
    <w:rsid w:val="000B317C"/>
    <w:rsid w:val="000B3214"/>
    <w:rsid w:val="000B3221"/>
    <w:rsid w:val="000B3444"/>
    <w:rsid w:val="000B3525"/>
    <w:rsid w:val="000B371D"/>
    <w:rsid w:val="000B38A6"/>
    <w:rsid w:val="000B3CA1"/>
    <w:rsid w:val="000B3D8E"/>
    <w:rsid w:val="000B3DFC"/>
    <w:rsid w:val="000B402D"/>
    <w:rsid w:val="000B4055"/>
    <w:rsid w:val="000B40D7"/>
    <w:rsid w:val="000B41B4"/>
    <w:rsid w:val="000B41FF"/>
    <w:rsid w:val="000B440D"/>
    <w:rsid w:val="000B451B"/>
    <w:rsid w:val="000B451F"/>
    <w:rsid w:val="000B455D"/>
    <w:rsid w:val="000B4749"/>
    <w:rsid w:val="000B4A4A"/>
    <w:rsid w:val="000B4B32"/>
    <w:rsid w:val="000B4BA7"/>
    <w:rsid w:val="000B4BDE"/>
    <w:rsid w:val="000B4D9C"/>
    <w:rsid w:val="000B4E4F"/>
    <w:rsid w:val="000B53B0"/>
    <w:rsid w:val="000B53EC"/>
    <w:rsid w:val="000B54AE"/>
    <w:rsid w:val="000B579A"/>
    <w:rsid w:val="000B5891"/>
    <w:rsid w:val="000B5A55"/>
    <w:rsid w:val="000B5BAA"/>
    <w:rsid w:val="000B5BFC"/>
    <w:rsid w:val="000B5DE2"/>
    <w:rsid w:val="000B5DE6"/>
    <w:rsid w:val="000B5EB8"/>
    <w:rsid w:val="000B5FEF"/>
    <w:rsid w:val="000B616E"/>
    <w:rsid w:val="000B626C"/>
    <w:rsid w:val="000B6516"/>
    <w:rsid w:val="000B6599"/>
    <w:rsid w:val="000B65F3"/>
    <w:rsid w:val="000B6714"/>
    <w:rsid w:val="000B68E5"/>
    <w:rsid w:val="000B68E9"/>
    <w:rsid w:val="000B6A3F"/>
    <w:rsid w:val="000B6B86"/>
    <w:rsid w:val="000B6BA4"/>
    <w:rsid w:val="000B6FE5"/>
    <w:rsid w:val="000B7216"/>
    <w:rsid w:val="000B73BA"/>
    <w:rsid w:val="000B7497"/>
    <w:rsid w:val="000B781E"/>
    <w:rsid w:val="000B7BC3"/>
    <w:rsid w:val="000B7CC9"/>
    <w:rsid w:val="000B7CE4"/>
    <w:rsid w:val="000B7DD1"/>
    <w:rsid w:val="000B7F4D"/>
    <w:rsid w:val="000B7F50"/>
    <w:rsid w:val="000C0166"/>
    <w:rsid w:val="000C025C"/>
    <w:rsid w:val="000C0275"/>
    <w:rsid w:val="000C044D"/>
    <w:rsid w:val="000C058D"/>
    <w:rsid w:val="000C05A6"/>
    <w:rsid w:val="000C082F"/>
    <w:rsid w:val="000C0899"/>
    <w:rsid w:val="000C096B"/>
    <w:rsid w:val="000C0A59"/>
    <w:rsid w:val="000C113C"/>
    <w:rsid w:val="000C1140"/>
    <w:rsid w:val="000C118B"/>
    <w:rsid w:val="000C145F"/>
    <w:rsid w:val="000C162F"/>
    <w:rsid w:val="000C1657"/>
    <w:rsid w:val="000C165C"/>
    <w:rsid w:val="000C16B8"/>
    <w:rsid w:val="000C1717"/>
    <w:rsid w:val="000C1950"/>
    <w:rsid w:val="000C1CED"/>
    <w:rsid w:val="000C2265"/>
    <w:rsid w:val="000C23F5"/>
    <w:rsid w:val="000C24EE"/>
    <w:rsid w:val="000C26DF"/>
    <w:rsid w:val="000C271C"/>
    <w:rsid w:val="000C2721"/>
    <w:rsid w:val="000C27C3"/>
    <w:rsid w:val="000C2946"/>
    <w:rsid w:val="000C2ADA"/>
    <w:rsid w:val="000C2DA1"/>
    <w:rsid w:val="000C2ECF"/>
    <w:rsid w:val="000C2FBE"/>
    <w:rsid w:val="000C3252"/>
    <w:rsid w:val="000C35E4"/>
    <w:rsid w:val="000C35E5"/>
    <w:rsid w:val="000C369F"/>
    <w:rsid w:val="000C3998"/>
    <w:rsid w:val="000C3BC2"/>
    <w:rsid w:val="000C3F14"/>
    <w:rsid w:val="000C3F41"/>
    <w:rsid w:val="000C40FF"/>
    <w:rsid w:val="000C4125"/>
    <w:rsid w:val="000C41AD"/>
    <w:rsid w:val="000C4364"/>
    <w:rsid w:val="000C4478"/>
    <w:rsid w:val="000C46B4"/>
    <w:rsid w:val="000C46CD"/>
    <w:rsid w:val="000C4729"/>
    <w:rsid w:val="000C472A"/>
    <w:rsid w:val="000C47B4"/>
    <w:rsid w:val="000C48DA"/>
    <w:rsid w:val="000C4AA8"/>
    <w:rsid w:val="000C4D35"/>
    <w:rsid w:val="000C4E5A"/>
    <w:rsid w:val="000C4E7A"/>
    <w:rsid w:val="000C4F23"/>
    <w:rsid w:val="000C5019"/>
    <w:rsid w:val="000C50E4"/>
    <w:rsid w:val="000C538F"/>
    <w:rsid w:val="000C5559"/>
    <w:rsid w:val="000C5593"/>
    <w:rsid w:val="000C56F3"/>
    <w:rsid w:val="000C5731"/>
    <w:rsid w:val="000C58FE"/>
    <w:rsid w:val="000C5B36"/>
    <w:rsid w:val="000C5C9C"/>
    <w:rsid w:val="000C6071"/>
    <w:rsid w:val="000C60B2"/>
    <w:rsid w:val="000C614D"/>
    <w:rsid w:val="000C62FA"/>
    <w:rsid w:val="000C633A"/>
    <w:rsid w:val="000C6375"/>
    <w:rsid w:val="000C6509"/>
    <w:rsid w:val="000C6588"/>
    <w:rsid w:val="000C664E"/>
    <w:rsid w:val="000C667B"/>
    <w:rsid w:val="000C6771"/>
    <w:rsid w:val="000C686B"/>
    <w:rsid w:val="000C68B2"/>
    <w:rsid w:val="000C68C2"/>
    <w:rsid w:val="000C68F4"/>
    <w:rsid w:val="000C6956"/>
    <w:rsid w:val="000C6BF3"/>
    <w:rsid w:val="000C6C88"/>
    <w:rsid w:val="000C6CCE"/>
    <w:rsid w:val="000C6D66"/>
    <w:rsid w:val="000C6E07"/>
    <w:rsid w:val="000C702E"/>
    <w:rsid w:val="000C71EF"/>
    <w:rsid w:val="000C7350"/>
    <w:rsid w:val="000C7555"/>
    <w:rsid w:val="000C77A5"/>
    <w:rsid w:val="000C7B05"/>
    <w:rsid w:val="000C7B27"/>
    <w:rsid w:val="000C7DDC"/>
    <w:rsid w:val="000C7E24"/>
    <w:rsid w:val="000C7E5B"/>
    <w:rsid w:val="000D0082"/>
    <w:rsid w:val="000D0398"/>
    <w:rsid w:val="000D05EF"/>
    <w:rsid w:val="000D069E"/>
    <w:rsid w:val="000D091B"/>
    <w:rsid w:val="000D0CF4"/>
    <w:rsid w:val="000D0F8B"/>
    <w:rsid w:val="000D10A7"/>
    <w:rsid w:val="000D131C"/>
    <w:rsid w:val="000D1322"/>
    <w:rsid w:val="000D143B"/>
    <w:rsid w:val="000D14A7"/>
    <w:rsid w:val="000D1541"/>
    <w:rsid w:val="000D156A"/>
    <w:rsid w:val="000D15F3"/>
    <w:rsid w:val="000D1BCA"/>
    <w:rsid w:val="000D1C44"/>
    <w:rsid w:val="000D1CA6"/>
    <w:rsid w:val="000D20FE"/>
    <w:rsid w:val="000D2249"/>
    <w:rsid w:val="000D22E0"/>
    <w:rsid w:val="000D235F"/>
    <w:rsid w:val="000D26AD"/>
    <w:rsid w:val="000D2792"/>
    <w:rsid w:val="000D296F"/>
    <w:rsid w:val="000D2BF6"/>
    <w:rsid w:val="000D2DC7"/>
    <w:rsid w:val="000D2FA0"/>
    <w:rsid w:val="000D3000"/>
    <w:rsid w:val="000D3036"/>
    <w:rsid w:val="000D307E"/>
    <w:rsid w:val="000D30DD"/>
    <w:rsid w:val="000D313A"/>
    <w:rsid w:val="000D31AA"/>
    <w:rsid w:val="000D3274"/>
    <w:rsid w:val="000D34CC"/>
    <w:rsid w:val="000D3550"/>
    <w:rsid w:val="000D36DD"/>
    <w:rsid w:val="000D3BC4"/>
    <w:rsid w:val="000D3E0C"/>
    <w:rsid w:val="000D4075"/>
    <w:rsid w:val="000D40D3"/>
    <w:rsid w:val="000D40E5"/>
    <w:rsid w:val="000D437D"/>
    <w:rsid w:val="000D446B"/>
    <w:rsid w:val="000D45FB"/>
    <w:rsid w:val="000D472D"/>
    <w:rsid w:val="000D477C"/>
    <w:rsid w:val="000D4A48"/>
    <w:rsid w:val="000D4C82"/>
    <w:rsid w:val="000D4D56"/>
    <w:rsid w:val="000D4D74"/>
    <w:rsid w:val="000D4FD2"/>
    <w:rsid w:val="000D507B"/>
    <w:rsid w:val="000D5321"/>
    <w:rsid w:val="000D56A2"/>
    <w:rsid w:val="000D56C8"/>
    <w:rsid w:val="000D5862"/>
    <w:rsid w:val="000D58AA"/>
    <w:rsid w:val="000D5A30"/>
    <w:rsid w:val="000D5D66"/>
    <w:rsid w:val="000D5D89"/>
    <w:rsid w:val="000D61EF"/>
    <w:rsid w:val="000D6377"/>
    <w:rsid w:val="000D64C7"/>
    <w:rsid w:val="000D64D6"/>
    <w:rsid w:val="000D652B"/>
    <w:rsid w:val="000D657C"/>
    <w:rsid w:val="000D6717"/>
    <w:rsid w:val="000D681F"/>
    <w:rsid w:val="000D69D4"/>
    <w:rsid w:val="000D6BC5"/>
    <w:rsid w:val="000D6D57"/>
    <w:rsid w:val="000D6FD7"/>
    <w:rsid w:val="000D710F"/>
    <w:rsid w:val="000D71C2"/>
    <w:rsid w:val="000D7259"/>
    <w:rsid w:val="000D72E2"/>
    <w:rsid w:val="000D73EF"/>
    <w:rsid w:val="000D767B"/>
    <w:rsid w:val="000D7743"/>
    <w:rsid w:val="000D7BF7"/>
    <w:rsid w:val="000D7BFE"/>
    <w:rsid w:val="000D7E7C"/>
    <w:rsid w:val="000E025C"/>
    <w:rsid w:val="000E044B"/>
    <w:rsid w:val="000E05CC"/>
    <w:rsid w:val="000E06E6"/>
    <w:rsid w:val="000E06F7"/>
    <w:rsid w:val="000E077C"/>
    <w:rsid w:val="000E0795"/>
    <w:rsid w:val="000E088B"/>
    <w:rsid w:val="000E0B26"/>
    <w:rsid w:val="000E0B97"/>
    <w:rsid w:val="000E0BE8"/>
    <w:rsid w:val="000E0DA8"/>
    <w:rsid w:val="000E0E7E"/>
    <w:rsid w:val="000E109E"/>
    <w:rsid w:val="000E11C0"/>
    <w:rsid w:val="000E129C"/>
    <w:rsid w:val="000E1328"/>
    <w:rsid w:val="000E14EC"/>
    <w:rsid w:val="000E1B15"/>
    <w:rsid w:val="000E1C4B"/>
    <w:rsid w:val="000E1CBD"/>
    <w:rsid w:val="000E1D6C"/>
    <w:rsid w:val="000E1F9C"/>
    <w:rsid w:val="000E2042"/>
    <w:rsid w:val="000E271C"/>
    <w:rsid w:val="000E28C2"/>
    <w:rsid w:val="000E2A82"/>
    <w:rsid w:val="000E2C0D"/>
    <w:rsid w:val="000E2C26"/>
    <w:rsid w:val="000E2C30"/>
    <w:rsid w:val="000E2CBA"/>
    <w:rsid w:val="000E2D4A"/>
    <w:rsid w:val="000E2E69"/>
    <w:rsid w:val="000E2E6F"/>
    <w:rsid w:val="000E2E82"/>
    <w:rsid w:val="000E2F54"/>
    <w:rsid w:val="000E2FA3"/>
    <w:rsid w:val="000E323D"/>
    <w:rsid w:val="000E34D0"/>
    <w:rsid w:val="000E3626"/>
    <w:rsid w:val="000E38D5"/>
    <w:rsid w:val="000E39D5"/>
    <w:rsid w:val="000E39EE"/>
    <w:rsid w:val="000E3A9F"/>
    <w:rsid w:val="000E3CB4"/>
    <w:rsid w:val="000E3D11"/>
    <w:rsid w:val="000E3DEB"/>
    <w:rsid w:val="000E4100"/>
    <w:rsid w:val="000E4111"/>
    <w:rsid w:val="000E4392"/>
    <w:rsid w:val="000E43E3"/>
    <w:rsid w:val="000E450B"/>
    <w:rsid w:val="000E4552"/>
    <w:rsid w:val="000E46CA"/>
    <w:rsid w:val="000E4714"/>
    <w:rsid w:val="000E475A"/>
    <w:rsid w:val="000E48CD"/>
    <w:rsid w:val="000E4B06"/>
    <w:rsid w:val="000E4C10"/>
    <w:rsid w:val="000E4CBF"/>
    <w:rsid w:val="000E4E29"/>
    <w:rsid w:val="000E4F23"/>
    <w:rsid w:val="000E4FE1"/>
    <w:rsid w:val="000E519E"/>
    <w:rsid w:val="000E51CF"/>
    <w:rsid w:val="000E5215"/>
    <w:rsid w:val="000E524D"/>
    <w:rsid w:val="000E5323"/>
    <w:rsid w:val="000E53DF"/>
    <w:rsid w:val="000E5729"/>
    <w:rsid w:val="000E575B"/>
    <w:rsid w:val="000E57A8"/>
    <w:rsid w:val="000E596D"/>
    <w:rsid w:val="000E5BB9"/>
    <w:rsid w:val="000E5DAA"/>
    <w:rsid w:val="000E5DCB"/>
    <w:rsid w:val="000E5FF9"/>
    <w:rsid w:val="000E6122"/>
    <w:rsid w:val="000E6278"/>
    <w:rsid w:val="000E627E"/>
    <w:rsid w:val="000E6386"/>
    <w:rsid w:val="000E64D4"/>
    <w:rsid w:val="000E6522"/>
    <w:rsid w:val="000E66B0"/>
    <w:rsid w:val="000E698D"/>
    <w:rsid w:val="000E6BA9"/>
    <w:rsid w:val="000E6C1E"/>
    <w:rsid w:val="000E6D33"/>
    <w:rsid w:val="000E6E6E"/>
    <w:rsid w:val="000E6E7D"/>
    <w:rsid w:val="000E6EBC"/>
    <w:rsid w:val="000E7004"/>
    <w:rsid w:val="000E714F"/>
    <w:rsid w:val="000E74D4"/>
    <w:rsid w:val="000E759B"/>
    <w:rsid w:val="000E7706"/>
    <w:rsid w:val="000E7975"/>
    <w:rsid w:val="000E7B57"/>
    <w:rsid w:val="000E7CB0"/>
    <w:rsid w:val="000E7EA3"/>
    <w:rsid w:val="000E7F4E"/>
    <w:rsid w:val="000F0022"/>
    <w:rsid w:val="000F0076"/>
    <w:rsid w:val="000F034E"/>
    <w:rsid w:val="000F03D5"/>
    <w:rsid w:val="000F05E3"/>
    <w:rsid w:val="000F07F9"/>
    <w:rsid w:val="000F082C"/>
    <w:rsid w:val="000F085F"/>
    <w:rsid w:val="000F0ADF"/>
    <w:rsid w:val="000F0D80"/>
    <w:rsid w:val="000F0DEA"/>
    <w:rsid w:val="000F0F01"/>
    <w:rsid w:val="000F1082"/>
    <w:rsid w:val="000F112E"/>
    <w:rsid w:val="000F1256"/>
    <w:rsid w:val="000F1371"/>
    <w:rsid w:val="000F152A"/>
    <w:rsid w:val="000F15C1"/>
    <w:rsid w:val="000F174B"/>
    <w:rsid w:val="000F178F"/>
    <w:rsid w:val="000F1875"/>
    <w:rsid w:val="000F1B79"/>
    <w:rsid w:val="000F1D37"/>
    <w:rsid w:val="000F1D39"/>
    <w:rsid w:val="000F1FE5"/>
    <w:rsid w:val="000F23AA"/>
    <w:rsid w:val="000F24BC"/>
    <w:rsid w:val="000F24E9"/>
    <w:rsid w:val="000F2779"/>
    <w:rsid w:val="000F2B8A"/>
    <w:rsid w:val="000F2D67"/>
    <w:rsid w:val="000F2E1A"/>
    <w:rsid w:val="000F2F1A"/>
    <w:rsid w:val="000F3074"/>
    <w:rsid w:val="000F3567"/>
    <w:rsid w:val="000F38A5"/>
    <w:rsid w:val="000F38E7"/>
    <w:rsid w:val="000F3A2F"/>
    <w:rsid w:val="000F3D81"/>
    <w:rsid w:val="000F3E92"/>
    <w:rsid w:val="000F4018"/>
    <w:rsid w:val="000F40ED"/>
    <w:rsid w:val="000F40FA"/>
    <w:rsid w:val="000F416F"/>
    <w:rsid w:val="000F41EB"/>
    <w:rsid w:val="000F42AB"/>
    <w:rsid w:val="000F4315"/>
    <w:rsid w:val="000F4370"/>
    <w:rsid w:val="000F4374"/>
    <w:rsid w:val="000F44B3"/>
    <w:rsid w:val="000F4604"/>
    <w:rsid w:val="000F478E"/>
    <w:rsid w:val="000F4880"/>
    <w:rsid w:val="000F5287"/>
    <w:rsid w:val="000F533B"/>
    <w:rsid w:val="000F5A34"/>
    <w:rsid w:val="000F5B73"/>
    <w:rsid w:val="000F5FB3"/>
    <w:rsid w:val="000F5FB8"/>
    <w:rsid w:val="000F5FCF"/>
    <w:rsid w:val="000F6017"/>
    <w:rsid w:val="000F6169"/>
    <w:rsid w:val="000F61A7"/>
    <w:rsid w:val="000F6700"/>
    <w:rsid w:val="000F68A2"/>
    <w:rsid w:val="000F6A1B"/>
    <w:rsid w:val="000F6B27"/>
    <w:rsid w:val="000F6EBB"/>
    <w:rsid w:val="000F708C"/>
    <w:rsid w:val="000F72B9"/>
    <w:rsid w:val="000F741F"/>
    <w:rsid w:val="000F759D"/>
    <w:rsid w:val="000F7896"/>
    <w:rsid w:val="000F7B03"/>
    <w:rsid w:val="000F7DA6"/>
    <w:rsid w:val="000F7DCB"/>
    <w:rsid w:val="000F7DE0"/>
    <w:rsid w:val="000F7EAE"/>
    <w:rsid w:val="0010012B"/>
    <w:rsid w:val="00100263"/>
    <w:rsid w:val="00100284"/>
    <w:rsid w:val="00100353"/>
    <w:rsid w:val="0010037B"/>
    <w:rsid w:val="00100506"/>
    <w:rsid w:val="00100523"/>
    <w:rsid w:val="00100594"/>
    <w:rsid w:val="00100669"/>
    <w:rsid w:val="00100687"/>
    <w:rsid w:val="00100792"/>
    <w:rsid w:val="0010089C"/>
    <w:rsid w:val="0010095C"/>
    <w:rsid w:val="00100A36"/>
    <w:rsid w:val="00100B14"/>
    <w:rsid w:val="00100CE1"/>
    <w:rsid w:val="00100D9C"/>
    <w:rsid w:val="00100DEE"/>
    <w:rsid w:val="00100F28"/>
    <w:rsid w:val="00100FC9"/>
    <w:rsid w:val="00101299"/>
    <w:rsid w:val="00101351"/>
    <w:rsid w:val="0010155E"/>
    <w:rsid w:val="00101805"/>
    <w:rsid w:val="00101DAA"/>
    <w:rsid w:val="00101E0C"/>
    <w:rsid w:val="00101F95"/>
    <w:rsid w:val="0010207A"/>
    <w:rsid w:val="001023D6"/>
    <w:rsid w:val="0010270B"/>
    <w:rsid w:val="001027A8"/>
    <w:rsid w:val="0010291A"/>
    <w:rsid w:val="00102930"/>
    <w:rsid w:val="00102944"/>
    <w:rsid w:val="001029E9"/>
    <w:rsid w:val="00102B1C"/>
    <w:rsid w:val="00102B6F"/>
    <w:rsid w:val="00102BE3"/>
    <w:rsid w:val="00102F85"/>
    <w:rsid w:val="0010315E"/>
    <w:rsid w:val="001031A6"/>
    <w:rsid w:val="001031B7"/>
    <w:rsid w:val="0010333D"/>
    <w:rsid w:val="001034C4"/>
    <w:rsid w:val="001034CC"/>
    <w:rsid w:val="001035BC"/>
    <w:rsid w:val="001035EE"/>
    <w:rsid w:val="001037BE"/>
    <w:rsid w:val="001037E7"/>
    <w:rsid w:val="00103806"/>
    <w:rsid w:val="00103AC6"/>
    <w:rsid w:val="00103BD1"/>
    <w:rsid w:val="00103C3E"/>
    <w:rsid w:val="00103CB3"/>
    <w:rsid w:val="00103DA0"/>
    <w:rsid w:val="00104065"/>
    <w:rsid w:val="001040B0"/>
    <w:rsid w:val="00104326"/>
    <w:rsid w:val="0010432D"/>
    <w:rsid w:val="00104556"/>
    <w:rsid w:val="00104786"/>
    <w:rsid w:val="0010496C"/>
    <w:rsid w:val="00104B27"/>
    <w:rsid w:val="00104B7F"/>
    <w:rsid w:val="00104EB1"/>
    <w:rsid w:val="00104F62"/>
    <w:rsid w:val="0010518F"/>
    <w:rsid w:val="001052B6"/>
    <w:rsid w:val="00105314"/>
    <w:rsid w:val="00105350"/>
    <w:rsid w:val="001057E8"/>
    <w:rsid w:val="001058E7"/>
    <w:rsid w:val="00105A63"/>
    <w:rsid w:val="00105A9D"/>
    <w:rsid w:val="00105B28"/>
    <w:rsid w:val="00105D58"/>
    <w:rsid w:val="00105E55"/>
    <w:rsid w:val="00105F3E"/>
    <w:rsid w:val="0010633A"/>
    <w:rsid w:val="0010646E"/>
    <w:rsid w:val="00106695"/>
    <w:rsid w:val="0010679F"/>
    <w:rsid w:val="001068A4"/>
    <w:rsid w:val="0010696C"/>
    <w:rsid w:val="001069F6"/>
    <w:rsid w:val="00106AD4"/>
    <w:rsid w:val="00106C59"/>
    <w:rsid w:val="00106E55"/>
    <w:rsid w:val="00106E99"/>
    <w:rsid w:val="00106FB8"/>
    <w:rsid w:val="00107110"/>
    <w:rsid w:val="0010712E"/>
    <w:rsid w:val="0010751E"/>
    <w:rsid w:val="001079CF"/>
    <w:rsid w:val="00107A80"/>
    <w:rsid w:val="00107AB0"/>
    <w:rsid w:val="00107BF8"/>
    <w:rsid w:val="001102EE"/>
    <w:rsid w:val="001103BA"/>
    <w:rsid w:val="00110400"/>
    <w:rsid w:val="0011043B"/>
    <w:rsid w:val="00110601"/>
    <w:rsid w:val="00110799"/>
    <w:rsid w:val="001109C8"/>
    <w:rsid w:val="00110C05"/>
    <w:rsid w:val="00110C1B"/>
    <w:rsid w:val="00110DD5"/>
    <w:rsid w:val="00110F08"/>
    <w:rsid w:val="00110FC1"/>
    <w:rsid w:val="00110FE4"/>
    <w:rsid w:val="0011108E"/>
    <w:rsid w:val="0011123A"/>
    <w:rsid w:val="00111371"/>
    <w:rsid w:val="00111535"/>
    <w:rsid w:val="001117CD"/>
    <w:rsid w:val="00111866"/>
    <w:rsid w:val="00111A2C"/>
    <w:rsid w:val="00111BB6"/>
    <w:rsid w:val="00111EA2"/>
    <w:rsid w:val="00111EE5"/>
    <w:rsid w:val="00112123"/>
    <w:rsid w:val="00112131"/>
    <w:rsid w:val="00112286"/>
    <w:rsid w:val="00112300"/>
    <w:rsid w:val="00112388"/>
    <w:rsid w:val="00112528"/>
    <w:rsid w:val="00112784"/>
    <w:rsid w:val="0011283F"/>
    <w:rsid w:val="0011286A"/>
    <w:rsid w:val="0011292B"/>
    <w:rsid w:val="00112BE8"/>
    <w:rsid w:val="00112F02"/>
    <w:rsid w:val="00112F7A"/>
    <w:rsid w:val="00113060"/>
    <w:rsid w:val="0011320F"/>
    <w:rsid w:val="00113386"/>
    <w:rsid w:val="001133A7"/>
    <w:rsid w:val="00113666"/>
    <w:rsid w:val="001138B0"/>
    <w:rsid w:val="00113B02"/>
    <w:rsid w:val="00113B35"/>
    <w:rsid w:val="00113B86"/>
    <w:rsid w:val="00113BD0"/>
    <w:rsid w:val="00113D52"/>
    <w:rsid w:val="00113E53"/>
    <w:rsid w:val="00113E88"/>
    <w:rsid w:val="00113F82"/>
    <w:rsid w:val="00114128"/>
    <w:rsid w:val="001141D9"/>
    <w:rsid w:val="001142FA"/>
    <w:rsid w:val="00114522"/>
    <w:rsid w:val="00114908"/>
    <w:rsid w:val="00114A13"/>
    <w:rsid w:val="00114C99"/>
    <w:rsid w:val="00114CC4"/>
    <w:rsid w:val="00114FFA"/>
    <w:rsid w:val="001150B7"/>
    <w:rsid w:val="00115223"/>
    <w:rsid w:val="00115324"/>
    <w:rsid w:val="00115486"/>
    <w:rsid w:val="001154A0"/>
    <w:rsid w:val="0011566D"/>
    <w:rsid w:val="00115857"/>
    <w:rsid w:val="00115967"/>
    <w:rsid w:val="00115A83"/>
    <w:rsid w:val="00115C2D"/>
    <w:rsid w:val="00115C71"/>
    <w:rsid w:val="00115D69"/>
    <w:rsid w:val="00115E68"/>
    <w:rsid w:val="0011604C"/>
    <w:rsid w:val="001164C3"/>
    <w:rsid w:val="001166E1"/>
    <w:rsid w:val="001168A2"/>
    <w:rsid w:val="00116A8A"/>
    <w:rsid w:val="00116A9D"/>
    <w:rsid w:val="00116B57"/>
    <w:rsid w:val="00116C20"/>
    <w:rsid w:val="00116C87"/>
    <w:rsid w:val="00116D2A"/>
    <w:rsid w:val="00116F7D"/>
    <w:rsid w:val="0011705D"/>
    <w:rsid w:val="0011727C"/>
    <w:rsid w:val="001172EF"/>
    <w:rsid w:val="001173F2"/>
    <w:rsid w:val="001176B1"/>
    <w:rsid w:val="00117A2B"/>
    <w:rsid w:val="00117B91"/>
    <w:rsid w:val="00117BC1"/>
    <w:rsid w:val="00117C9C"/>
    <w:rsid w:val="00120031"/>
    <w:rsid w:val="001202A8"/>
    <w:rsid w:val="001203AA"/>
    <w:rsid w:val="001206E8"/>
    <w:rsid w:val="00120762"/>
    <w:rsid w:val="001208D8"/>
    <w:rsid w:val="00120959"/>
    <w:rsid w:val="00120974"/>
    <w:rsid w:val="00120B0A"/>
    <w:rsid w:val="00120B0E"/>
    <w:rsid w:val="00120B4A"/>
    <w:rsid w:val="00120CEA"/>
    <w:rsid w:val="00120D9C"/>
    <w:rsid w:val="0012102D"/>
    <w:rsid w:val="00121053"/>
    <w:rsid w:val="0012106D"/>
    <w:rsid w:val="001210B2"/>
    <w:rsid w:val="001210ED"/>
    <w:rsid w:val="0012111D"/>
    <w:rsid w:val="00121180"/>
    <w:rsid w:val="00121314"/>
    <w:rsid w:val="0012181F"/>
    <w:rsid w:val="00121908"/>
    <w:rsid w:val="00121CDD"/>
    <w:rsid w:val="00121EE0"/>
    <w:rsid w:val="00121F53"/>
    <w:rsid w:val="0012209B"/>
    <w:rsid w:val="00122435"/>
    <w:rsid w:val="001224C5"/>
    <w:rsid w:val="001225A3"/>
    <w:rsid w:val="001226C3"/>
    <w:rsid w:val="00122891"/>
    <w:rsid w:val="001229C0"/>
    <w:rsid w:val="00122BFD"/>
    <w:rsid w:val="00122C19"/>
    <w:rsid w:val="00122C3E"/>
    <w:rsid w:val="00122C98"/>
    <w:rsid w:val="00122D1F"/>
    <w:rsid w:val="001230EA"/>
    <w:rsid w:val="0012312A"/>
    <w:rsid w:val="0012322F"/>
    <w:rsid w:val="00123291"/>
    <w:rsid w:val="00123577"/>
    <w:rsid w:val="00123786"/>
    <w:rsid w:val="0012383A"/>
    <w:rsid w:val="0012387C"/>
    <w:rsid w:val="00123887"/>
    <w:rsid w:val="00123A10"/>
    <w:rsid w:val="00123A45"/>
    <w:rsid w:val="00123AF8"/>
    <w:rsid w:val="00123C35"/>
    <w:rsid w:val="0012402A"/>
    <w:rsid w:val="00124041"/>
    <w:rsid w:val="00124059"/>
    <w:rsid w:val="001241D1"/>
    <w:rsid w:val="001243E6"/>
    <w:rsid w:val="0012440F"/>
    <w:rsid w:val="0012449B"/>
    <w:rsid w:val="00124500"/>
    <w:rsid w:val="001245FC"/>
    <w:rsid w:val="00124652"/>
    <w:rsid w:val="001246C2"/>
    <w:rsid w:val="00124B1E"/>
    <w:rsid w:val="00124B9C"/>
    <w:rsid w:val="00124BBE"/>
    <w:rsid w:val="00124CA6"/>
    <w:rsid w:val="00124CFE"/>
    <w:rsid w:val="00124F50"/>
    <w:rsid w:val="001253E6"/>
    <w:rsid w:val="0012542E"/>
    <w:rsid w:val="001255FE"/>
    <w:rsid w:val="00125854"/>
    <w:rsid w:val="00125946"/>
    <w:rsid w:val="00125AA4"/>
    <w:rsid w:val="00125E73"/>
    <w:rsid w:val="00126159"/>
    <w:rsid w:val="0012620A"/>
    <w:rsid w:val="00126274"/>
    <w:rsid w:val="001264E8"/>
    <w:rsid w:val="001267CC"/>
    <w:rsid w:val="0012683C"/>
    <w:rsid w:val="0012684D"/>
    <w:rsid w:val="00126872"/>
    <w:rsid w:val="001268E6"/>
    <w:rsid w:val="00126C7A"/>
    <w:rsid w:val="00126CFA"/>
    <w:rsid w:val="00127079"/>
    <w:rsid w:val="00127400"/>
    <w:rsid w:val="00127465"/>
    <w:rsid w:val="00127475"/>
    <w:rsid w:val="00127483"/>
    <w:rsid w:val="001274D4"/>
    <w:rsid w:val="001274ED"/>
    <w:rsid w:val="0012782A"/>
    <w:rsid w:val="001278CA"/>
    <w:rsid w:val="0012796B"/>
    <w:rsid w:val="00127B66"/>
    <w:rsid w:val="00127C78"/>
    <w:rsid w:val="00127D56"/>
    <w:rsid w:val="00127F7B"/>
    <w:rsid w:val="0013015C"/>
    <w:rsid w:val="0013028B"/>
    <w:rsid w:val="001302E0"/>
    <w:rsid w:val="001303C6"/>
    <w:rsid w:val="00130507"/>
    <w:rsid w:val="00130530"/>
    <w:rsid w:val="0013085D"/>
    <w:rsid w:val="0013088A"/>
    <w:rsid w:val="00130892"/>
    <w:rsid w:val="001309D7"/>
    <w:rsid w:val="00130B51"/>
    <w:rsid w:val="00130BE7"/>
    <w:rsid w:val="00130BF3"/>
    <w:rsid w:val="00130C6E"/>
    <w:rsid w:val="00130D7B"/>
    <w:rsid w:val="001311F1"/>
    <w:rsid w:val="00131367"/>
    <w:rsid w:val="001314E8"/>
    <w:rsid w:val="001315F5"/>
    <w:rsid w:val="001317E2"/>
    <w:rsid w:val="00131BB9"/>
    <w:rsid w:val="00131BEC"/>
    <w:rsid w:val="00131D05"/>
    <w:rsid w:val="00131E18"/>
    <w:rsid w:val="001321E1"/>
    <w:rsid w:val="0013231F"/>
    <w:rsid w:val="00132643"/>
    <w:rsid w:val="00132726"/>
    <w:rsid w:val="00132B62"/>
    <w:rsid w:val="00132CBE"/>
    <w:rsid w:val="00132E9F"/>
    <w:rsid w:val="0013303C"/>
    <w:rsid w:val="001330DB"/>
    <w:rsid w:val="001331D5"/>
    <w:rsid w:val="00133260"/>
    <w:rsid w:val="00133430"/>
    <w:rsid w:val="001335A6"/>
    <w:rsid w:val="0013382C"/>
    <w:rsid w:val="00133A94"/>
    <w:rsid w:val="00133AE9"/>
    <w:rsid w:val="00134001"/>
    <w:rsid w:val="00134312"/>
    <w:rsid w:val="0013439F"/>
    <w:rsid w:val="00134693"/>
    <w:rsid w:val="0013474D"/>
    <w:rsid w:val="00134799"/>
    <w:rsid w:val="00134887"/>
    <w:rsid w:val="001349D7"/>
    <w:rsid w:val="00134CF3"/>
    <w:rsid w:val="00134D22"/>
    <w:rsid w:val="00134DD3"/>
    <w:rsid w:val="00134EA9"/>
    <w:rsid w:val="00134F35"/>
    <w:rsid w:val="00134FA7"/>
    <w:rsid w:val="00134FE8"/>
    <w:rsid w:val="0013505C"/>
    <w:rsid w:val="00135068"/>
    <w:rsid w:val="00135362"/>
    <w:rsid w:val="00135394"/>
    <w:rsid w:val="00135462"/>
    <w:rsid w:val="00135464"/>
    <w:rsid w:val="001354CA"/>
    <w:rsid w:val="00135536"/>
    <w:rsid w:val="00135644"/>
    <w:rsid w:val="001356A1"/>
    <w:rsid w:val="0013584E"/>
    <w:rsid w:val="0013585C"/>
    <w:rsid w:val="00135964"/>
    <w:rsid w:val="00135988"/>
    <w:rsid w:val="00135CCF"/>
    <w:rsid w:val="00135ECC"/>
    <w:rsid w:val="00136050"/>
    <w:rsid w:val="0013614B"/>
    <w:rsid w:val="00136389"/>
    <w:rsid w:val="0013654F"/>
    <w:rsid w:val="001366BE"/>
    <w:rsid w:val="00136EE3"/>
    <w:rsid w:val="00136FAF"/>
    <w:rsid w:val="00136FB8"/>
    <w:rsid w:val="00136FDA"/>
    <w:rsid w:val="00136FEA"/>
    <w:rsid w:val="001371AD"/>
    <w:rsid w:val="00137230"/>
    <w:rsid w:val="00137257"/>
    <w:rsid w:val="0013728C"/>
    <w:rsid w:val="00137331"/>
    <w:rsid w:val="001373C4"/>
    <w:rsid w:val="0013743B"/>
    <w:rsid w:val="00137794"/>
    <w:rsid w:val="001377BA"/>
    <w:rsid w:val="0013799D"/>
    <w:rsid w:val="001379BF"/>
    <w:rsid w:val="00137BEA"/>
    <w:rsid w:val="00137D5A"/>
    <w:rsid w:val="00137E27"/>
    <w:rsid w:val="00137FE9"/>
    <w:rsid w:val="0014006A"/>
    <w:rsid w:val="0014021F"/>
    <w:rsid w:val="0014064D"/>
    <w:rsid w:val="0014081B"/>
    <w:rsid w:val="00140912"/>
    <w:rsid w:val="00140B02"/>
    <w:rsid w:val="00140CF6"/>
    <w:rsid w:val="00140E90"/>
    <w:rsid w:val="0014112C"/>
    <w:rsid w:val="00141166"/>
    <w:rsid w:val="00141285"/>
    <w:rsid w:val="001413B4"/>
    <w:rsid w:val="00141446"/>
    <w:rsid w:val="001415BC"/>
    <w:rsid w:val="001416A1"/>
    <w:rsid w:val="0014180B"/>
    <w:rsid w:val="00141A31"/>
    <w:rsid w:val="00141A72"/>
    <w:rsid w:val="00141A9A"/>
    <w:rsid w:val="00141AAE"/>
    <w:rsid w:val="00141B43"/>
    <w:rsid w:val="00141D06"/>
    <w:rsid w:val="00141D21"/>
    <w:rsid w:val="00141EDB"/>
    <w:rsid w:val="00142164"/>
    <w:rsid w:val="0014228A"/>
    <w:rsid w:val="00142563"/>
    <w:rsid w:val="001426D8"/>
    <w:rsid w:val="00142946"/>
    <w:rsid w:val="00142A14"/>
    <w:rsid w:val="00142AEE"/>
    <w:rsid w:val="00142AF2"/>
    <w:rsid w:val="00142B4A"/>
    <w:rsid w:val="00142B78"/>
    <w:rsid w:val="00142C34"/>
    <w:rsid w:val="00142C64"/>
    <w:rsid w:val="00142D1E"/>
    <w:rsid w:val="00142D70"/>
    <w:rsid w:val="00142E26"/>
    <w:rsid w:val="00143343"/>
    <w:rsid w:val="001433C6"/>
    <w:rsid w:val="00143556"/>
    <w:rsid w:val="001437AF"/>
    <w:rsid w:val="001439D3"/>
    <w:rsid w:val="00143C5A"/>
    <w:rsid w:val="00143EA8"/>
    <w:rsid w:val="001442C4"/>
    <w:rsid w:val="0014449B"/>
    <w:rsid w:val="001445BD"/>
    <w:rsid w:val="00144648"/>
    <w:rsid w:val="00144B4B"/>
    <w:rsid w:val="00144BCF"/>
    <w:rsid w:val="00144C4F"/>
    <w:rsid w:val="00145181"/>
    <w:rsid w:val="001456DC"/>
    <w:rsid w:val="001458CF"/>
    <w:rsid w:val="00145DD2"/>
    <w:rsid w:val="00145E9C"/>
    <w:rsid w:val="00145EC5"/>
    <w:rsid w:val="00146018"/>
    <w:rsid w:val="001460EE"/>
    <w:rsid w:val="0014638D"/>
    <w:rsid w:val="001463C1"/>
    <w:rsid w:val="0014665D"/>
    <w:rsid w:val="001467DF"/>
    <w:rsid w:val="00146857"/>
    <w:rsid w:val="00146B0E"/>
    <w:rsid w:val="00146C59"/>
    <w:rsid w:val="00146F4E"/>
    <w:rsid w:val="0014701A"/>
    <w:rsid w:val="001471A1"/>
    <w:rsid w:val="0014746F"/>
    <w:rsid w:val="00147996"/>
    <w:rsid w:val="00147E00"/>
    <w:rsid w:val="00147F54"/>
    <w:rsid w:val="00147FA0"/>
    <w:rsid w:val="00150041"/>
    <w:rsid w:val="0015010E"/>
    <w:rsid w:val="001501DF"/>
    <w:rsid w:val="001506A6"/>
    <w:rsid w:val="00150786"/>
    <w:rsid w:val="00150A2F"/>
    <w:rsid w:val="00150C63"/>
    <w:rsid w:val="00150C8F"/>
    <w:rsid w:val="00150C96"/>
    <w:rsid w:val="00150DA0"/>
    <w:rsid w:val="00150E5A"/>
    <w:rsid w:val="00150FD2"/>
    <w:rsid w:val="001512A1"/>
    <w:rsid w:val="001512AC"/>
    <w:rsid w:val="00151300"/>
    <w:rsid w:val="0015140D"/>
    <w:rsid w:val="001516A0"/>
    <w:rsid w:val="00151825"/>
    <w:rsid w:val="0015189A"/>
    <w:rsid w:val="001519D7"/>
    <w:rsid w:val="00151AB8"/>
    <w:rsid w:val="00151AEF"/>
    <w:rsid w:val="00151BD9"/>
    <w:rsid w:val="00151BF0"/>
    <w:rsid w:val="00152099"/>
    <w:rsid w:val="00152146"/>
    <w:rsid w:val="00152313"/>
    <w:rsid w:val="0015232D"/>
    <w:rsid w:val="0015234C"/>
    <w:rsid w:val="00152465"/>
    <w:rsid w:val="0015258E"/>
    <w:rsid w:val="001525DD"/>
    <w:rsid w:val="00152645"/>
    <w:rsid w:val="001526E7"/>
    <w:rsid w:val="001527F6"/>
    <w:rsid w:val="001529B6"/>
    <w:rsid w:val="00152AE6"/>
    <w:rsid w:val="00152CEE"/>
    <w:rsid w:val="00152D38"/>
    <w:rsid w:val="00152DEC"/>
    <w:rsid w:val="00152E7C"/>
    <w:rsid w:val="0015308E"/>
    <w:rsid w:val="001532EF"/>
    <w:rsid w:val="00153479"/>
    <w:rsid w:val="001535CC"/>
    <w:rsid w:val="00153AAC"/>
    <w:rsid w:val="00153C1D"/>
    <w:rsid w:val="00153D32"/>
    <w:rsid w:val="00153D54"/>
    <w:rsid w:val="00153EDA"/>
    <w:rsid w:val="00153F1A"/>
    <w:rsid w:val="001540A2"/>
    <w:rsid w:val="001540CC"/>
    <w:rsid w:val="001542BA"/>
    <w:rsid w:val="00154458"/>
    <w:rsid w:val="001545BF"/>
    <w:rsid w:val="0015470E"/>
    <w:rsid w:val="00154820"/>
    <w:rsid w:val="00154A2F"/>
    <w:rsid w:val="00154B78"/>
    <w:rsid w:val="00154CB4"/>
    <w:rsid w:val="00154DAD"/>
    <w:rsid w:val="00154F02"/>
    <w:rsid w:val="00154FCC"/>
    <w:rsid w:val="0015513E"/>
    <w:rsid w:val="00155177"/>
    <w:rsid w:val="0015549E"/>
    <w:rsid w:val="00155575"/>
    <w:rsid w:val="0015564F"/>
    <w:rsid w:val="001557A0"/>
    <w:rsid w:val="001558AF"/>
    <w:rsid w:val="001558B2"/>
    <w:rsid w:val="001558E9"/>
    <w:rsid w:val="001558FE"/>
    <w:rsid w:val="001559A4"/>
    <w:rsid w:val="001559D0"/>
    <w:rsid w:val="001559E6"/>
    <w:rsid w:val="00155A8A"/>
    <w:rsid w:val="00155CD5"/>
    <w:rsid w:val="00155D54"/>
    <w:rsid w:val="00156037"/>
    <w:rsid w:val="0015666D"/>
    <w:rsid w:val="001568E0"/>
    <w:rsid w:val="0015699D"/>
    <w:rsid w:val="00156B42"/>
    <w:rsid w:val="00156EA7"/>
    <w:rsid w:val="00156F48"/>
    <w:rsid w:val="00157069"/>
    <w:rsid w:val="0015707C"/>
    <w:rsid w:val="001570C2"/>
    <w:rsid w:val="001570EC"/>
    <w:rsid w:val="0015722C"/>
    <w:rsid w:val="0015731A"/>
    <w:rsid w:val="00157383"/>
    <w:rsid w:val="00157439"/>
    <w:rsid w:val="001574D1"/>
    <w:rsid w:val="0015754A"/>
    <w:rsid w:val="001575B4"/>
    <w:rsid w:val="0015796D"/>
    <w:rsid w:val="00157D5E"/>
    <w:rsid w:val="00160007"/>
    <w:rsid w:val="00160103"/>
    <w:rsid w:val="00160109"/>
    <w:rsid w:val="0016028F"/>
    <w:rsid w:val="00160299"/>
    <w:rsid w:val="001605C5"/>
    <w:rsid w:val="00160632"/>
    <w:rsid w:val="00160683"/>
    <w:rsid w:val="00160775"/>
    <w:rsid w:val="0016081B"/>
    <w:rsid w:val="001608DB"/>
    <w:rsid w:val="00160A0C"/>
    <w:rsid w:val="00160AC8"/>
    <w:rsid w:val="00160ADA"/>
    <w:rsid w:val="00160C03"/>
    <w:rsid w:val="00160C04"/>
    <w:rsid w:val="00160C2B"/>
    <w:rsid w:val="00160ED2"/>
    <w:rsid w:val="001610AC"/>
    <w:rsid w:val="001610BD"/>
    <w:rsid w:val="001611CD"/>
    <w:rsid w:val="00161447"/>
    <w:rsid w:val="001616FD"/>
    <w:rsid w:val="00161706"/>
    <w:rsid w:val="0016189B"/>
    <w:rsid w:val="001619A8"/>
    <w:rsid w:val="001619DE"/>
    <w:rsid w:val="00161A33"/>
    <w:rsid w:val="00161A86"/>
    <w:rsid w:val="00161BEE"/>
    <w:rsid w:val="00161CD5"/>
    <w:rsid w:val="00161EB5"/>
    <w:rsid w:val="00162064"/>
    <w:rsid w:val="00162188"/>
    <w:rsid w:val="00162217"/>
    <w:rsid w:val="00162435"/>
    <w:rsid w:val="00162565"/>
    <w:rsid w:val="001625E1"/>
    <w:rsid w:val="0016264D"/>
    <w:rsid w:val="001627F4"/>
    <w:rsid w:val="00162967"/>
    <w:rsid w:val="001629AA"/>
    <w:rsid w:val="00162BDC"/>
    <w:rsid w:val="00162D75"/>
    <w:rsid w:val="00162F32"/>
    <w:rsid w:val="001630A9"/>
    <w:rsid w:val="001631C3"/>
    <w:rsid w:val="0016325D"/>
    <w:rsid w:val="00163370"/>
    <w:rsid w:val="001633C2"/>
    <w:rsid w:val="00163441"/>
    <w:rsid w:val="001637FC"/>
    <w:rsid w:val="0016389F"/>
    <w:rsid w:val="001638BD"/>
    <w:rsid w:val="00163B3B"/>
    <w:rsid w:val="00163B77"/>
    <w:rsid w:val="00163B7D"/>
    <w:rsid w:val="00163C03"/>
    <w:rsid w:val="00163E72"/>
    <w:rsid w:val="00163F8C"/>
    <w:rsid w:val="00163F97"/>
    <w:rsid w:val="001640A8"/>
    <w:rsid w:val="001641A0"/>
    <w:rsid w:val="00164263"/>
    <w:rsid w:val="00164302"/>
    <w:rsid w:val="001643AF"/>
    <w:rsid w:val="0016454D"/>
    <w:rsid w:val="00164796"/>
    <w:rsid w:val="00164836"/>
    <w:rsid w:val="00164887"/>
    <w:rsid w:val="0016490A"/>
    <w:rsid w:val="00164ABB"/>
    <w:rsid w:val="00164B8A"/>
    <w:rsid w:val="00164C28"/>
    <w:rsid w:val="00164DCC"/>
    <w:rsid w:val="00164E93"/>
    <w:rsid w:val="00164EE6"/>
    <w:rsid w:val="00165018"/>
    <w:rsid w:val="00165072"/>
    <w:rsid w:val="0016514A"/>
    <w:rsid w:val="00165186"/>
    <w:rsid w:val="0016532D"/>
    <w:rsid w:val="00165423"/>
    <w:rsid w:val="001654DF"/>
    <w:rsid w:val="00165530"/>
    <w:rsid w:val="0016559E"/>
    <w:rsid w:val="00165898"/>
    <w:rsid w:val="0016597D"/>
    <w:rsid w:val="001659F1"/>
    <w:rsid w:val="00165B7B"/>
    <w:rsid w:val="00165B82"/>
    <w:rsid w:val="00165D99"/>
    <w:rsid w:val="00165F1A"/>
    <w:rsid w:val="00165FD8"/>
    <w:rsid w:val="001660E5"/>
    <w:rsid w:val="0016627F"/>
    <w:rsid w:val="001662CD"/>
    <w:rsid w:val="001662F3"/>
    <w:rsid w:val="001663B5"/>
    <w:rsid w:val="0016665E"/>
    <w:rsid w:val="0016689F"/>
    <w:rsid w:val="00166ABD"/>
    <w:rsid w:val="00166E12"/>
    <w:rsid w:val="00166FC0"/>
    <w:rsid w:val="0016707C"/>
    <w:rsid w:val="00167110"/>
    <w:rsid w:val="00167277"/>
    <w:rsid w:val="001673CF"/>
    <w:rsid w:val="001673DB"/>
    <w:rsid w:val="0016750F"/>
    <w:rsid w:val="001675D7"/>
    <w:rsid w:val="001676BB"/>
    <w:rsid w:val="00167722"/>
    <w:rsid w:val="00167793"/>
    <w:rsid w:val="001677FF"/>
    <w:rsid w:val="00167832"/>
    <w:rsid w:val="00167898"/>
    <w:rsid w:val="001678EF"/>
    <w:rsid w:val="00167914"/>
    <w:rsid w:val="00167989"/>
    <w:rsid w:val="00167AEC"/>
    <w:rsid w:val="00167CA6"/>
    <w:rsid w:val="00167D7C"/>
    <w:rsid w:val="00167EE1"/>
    <w:rsid w:val="00170336"/>
    <w:rsid w:val="00170447"/>
    <w:rsid w:val="00170554"/>
    <w:rsid w:val="001705AC"/>
    <w:rsid w:val="00170835"/>
    <w:rsid w:val="001708BE"/>
    <w:rsid w:val="001708EA"/>
    <w:rsid w:val="00170A77"/>
    <w:rsid w:val="00170C00"/>
    <w:rsid w:val="00170C18"/>
    <w:rsid w:val="00170CA0"/>
    <w:rsid w:val="00170E71"/>
    <w:rsid w:val="00171180"/>
    <w:rsid w:val="0017118E"/>
    <w:rsid w:val="001711C6"/>
    <w:rsid w:val="00171213"/>
    <w:rsid w:val="0017125E"/>
    <w:rsid w:val="0017131F"/>
    <w:rsid w:val="001715C2"/>
    <w:rsid w:val="00171665"/>
    <w:rsid w:val="001716AA"/>
    <w:rsid w:val="001717EA"/>
    <w:rsid w:val="00171833"/>
    <w:rsid w:val="00171A1A"/>
    <w:rsid w:val="00171A68"/>
    <w:rsid w:val="00171C61"/>
    <w:rsid w:val="00171CE6"/>
    <w:rsid w:val="00171E13"/>
    <w:rsid w:val="00171E5A"/>
    <w:rsid w:val="00172013"/>
    <w:rsid w:val="00172076"/>
    <w:rsid w:val="0017219C"/>
    <w:rsid w:val="00172209"/>
    <w:rsid w:val="0017221E"/>
    <w:rsid w:val="00172800"/>
    <w:rsid w:val="0017283E"/>
    <w:rsid w:val="00172939"/>
    <w:rsid w:val="00172999"/>
    <w:rsid w:val="00172C0B"/>
    <w:rsid w:val="00172CAA"/>
    <w:rsid w:val="00172D19"/>
    <w:rsid w:val="00172D30"/>
    <w:rsid w:val="00172E73"/>
    <w:rsid w:val="001730E0"/>
    <w:rsid w:val="00173122"/>
    <w:rsid w:val="0017318A"/>
    <w:rsid w:val="00173216"/>
    <w:rsid w:val="0017323F"/>
    <w:rsid w:val="00173316"/>
    <w:rsid w:val="001735D0"/>
    <w:rsid w:val="00173624"/>
    <w:rsid w:val="00173679"/>
    <w:rsid w:val="001739A9"/>
    <w:rsid w:val="00173AF5"/>
    <w:rsid w:val="00173B10"/>
    <w:rsid w:val="00173C7E"/>
    <w:rsid w:val="00173C94"/>
    <w:rsid w:val="00173CC5"/>
    <w:rsid w:val="00174369"/>
    <w:rsid w:val="001743A2"/>
    <w:rsid w:val="001743DB"/>
    <w:rsid w:val="0017444D"/>
    <w:rsid w:val="00174689"/>
    <w:rsid w:val="00174690"/>
    <w:rsid w:val="001747BD"/>
    <w:rsid w:val="001748E9"/>
    <w:rsid w:val="00174A29"/>
    <w:rsid w:val="00174A61"/>
    <w:rsid w:val="00174D70"/>
    <w:rsid w:val="00174DD4"/>
    <w:rsid w:val="00174ED7"/>
    <w:rsid w:val="00174F44"/>
    <w:rsid w:val="001751B5"/>
    <w:rsid w:val="0017538E"/>
    <w:rsid w:val="001755EA"/>
    <w:rsid w:val="00175656"/>
    <w:rsid w:val="0017569B"/>
    <w:rsid w:val="00175862"/>
    <w:rsid w:val="0017587F"/>
    <w:rsid w:val="00175A2A"/>
    <w:rsid w:val="00175B2F"/>
    <w:rsid w:val="00175C66"/>
    <w:rsid w:val="00175C88"/>
    <w:rsid w:val="00175CED"/>
    <w:rsid w:val="00175E6D"/>
    <w:rsid w:val="00175EBE"/>
    <w:rsid w:val="00176067"/>
    <w:rsid w:val="00176088"/>
    <w:rsid w:val="001760AB"/>
    <w:rsid w:val="0017613C"/>
    <w:rsid w:val="0017620A"/>
    <w:rsid w:val="00176219"/>
    <w:rsid w:val="0017630C"/>
    <w:rsid w:val="001766B6"/>
    <w:rsid w:val="001768CA"/>
    <w:rsid w:val="001768EF"/>
    <w:rsid w:val="00176968"/>
    <w:rsid w:val="001769CA"/>
    <w:rsid w:val="00176C20"/>
    <w:rsid w:val="00176D57"/>
    <w:rsid w:val="00176D59"/>
    <w:rsid w:val="00176EAD"/>
    <w:rsid w:val="00176F3B"/>
    <w:rsid w:val="0017719F"/>
    <w:rsid w:val="001771D4"/>
    <w:rsid w:val="001771E4"/>
    <w:rsid w:val="0017720D"/>
    <w:rsid w:val="0017731C"/>
    <w:rsid w:val="0017749B"/>
    <w:rsid w:val="00177781"/>
    <w:rsid w:val="00177941"/>
    <w:rsid w:val="00177DB5"/>
    <w:rsid w:val="0018028C"/>
    <w:rsid w:val="001803D0"/>
    <w:rsid w:val="0018043E"/>
    <w:rsid w:val="0018080B"/>
    <w:rsid w:val="001808F6"/>
    <w:rsid w:val="00180902"/>
    <w:rsid w:val="001809D3"/>
    <w:rsid w:val="00180AB5"/>
    <w:rsid w:val="00180AD3"/>
    <w:rsid w:val="00180B9C"/>
    <w:rsid w:val="00180CCA"/>
    <w:rsid w:val="00180F06"/>
    <w:rsid w:val="00180FD4"/>
    <w:rsid w:val="00180FFC"/>
    <w:rsid w:val="001811A8"/>
    <w:rsid w:val="001812A8"/>
    <w:rsid w:val="001819EB"/>
    <w:rsid w:val="00181A6F"/>
    <w:rsid w:val="00181B0B"/>
    <w:rsid w:val="00181BD7"/>
    <w:rsid w:val="00181CF9"/>
    <w:rsid w:val="00181E32"/>
    <w:rsid w:val="00181E35"/>
    <w:rsid w:val="00181ECC"/>
    <w:rsid w:val="00181F1C"/>
    <w:rsid w:val="0018202E"/>
    <w:rsid w:val="00182062"/>
    <w:rsid w:val="00182066"/>
    <w:rsid w:val="00182084"/>
    <w:rsid w:val="001820C7"/>
    <w:rsid w:val="0018214D"/>
    <w:rsid w:val="001822C4"/>
    <w:rsid w:val="00182320"/>
    <w:rsid w:val="0018249C"/>
    <w:rsid w:val="001826BA"/>
    <w:rsid w:val="00182760"/>
    <w:rsid w:val="00182774"/>
    <w:rsid w:val="001827E0"/>
    <w:rsid w:val="0018280D"/>
    <w:rsid w:val="00182834"/>
    <w:rsid w:val="0018296A"/>
    <w:rsid w:val="00182B20"/>
    <w:rsid w:val="00182BA2"/>
    <w:rsid w:val="00182F2D"/>
    <w:rsid w:val="0018317C"/>
    <w:rsid w:val="00183260"/>
    <w:rsid w:val="0018340B"/>
    <w:rsid w:val="00183699"/>
    <w:rsid w:val="00183B3E"/>
    <w:rsid w:val="00183BA2"/>
    <w:rsid w:val="00183C1C"/>
    <w:rsid w:val="00183C45"/>
    <w:rsid w:val="00183D19"/>
    <w:rsid w:val="00183E60"/>
    <w:rsid w:val="00183F28"/>
    <w:rsid w:val="001840AF"/>
    <w:rsid w:val="00184237"/>
    <w:rsid w:val="0018428C"/>
    <w:rsid w:val="001842DA"/>
    <w:rsid w:val="001846B3"/>
    <w:rsid w:val="001847EE"/>
    <w:rsid w:val="00184808"/>
    <w:rsid w:val="00184868"/>
    <w:rsid w:val="00184C07"/>
    <w:rsid w:val="00184C81"/>
    <w:rsid w:val="00184F2B"/>
    <w:rsid w:val="00184FB3"/>
    <w:rsid w:val="00185044"/>
    <w:rsid w:val="00185060"/>
    <w:rsid w:val="00185186"/>
    <w:rsid w:val="0018519A"/>
    <w:rsid w:val="00185231"/>
    <w:rsid w:val="0018527C"/>
    <w:rsid w:val="001852E5"/>
    <w:rsid w:val="0018530C"/>
    <w:rsid w:val="001853C4"/>
    <w:rsid w:val="001853CD"/>
    <w:rsid w:val="00185539"/>
    <w:rsid w:val="001855FB"/>
    <w:rsid w:val="001855FF"/>
    <w:rsid w:val="00185667"/>
    <w:rsid w:val="001857C6"/>
    <w:rsid w:val="00185A09"/>
    <w:rsid w:val="00185D66"/>
    <w:rsid w:val="00185E50"/>
    <w:rsid w:val="0018609F"/>
    <w:rsid w:val="001861EE"/>
    <w:rsid w:val="00186334"/>
    <w:rsid w:val="00186885"/>
    <w:rsid w:val="0018691B"/>
    <w:rsid w:val="0018694B"/>
    <w:rsid w:val="00186A2A"/>
    <w:rsid w:val="00186B46"/>
    <w:rsid w:val="00186C87"/>
    <w:rsid w:val="00186D92"/>
    <w:rsid w:val="00186DD3"/>
    <w:rsid w:val="00187053"/>
    <w:rsid w:val="0018711C"/>
    <w:rsid w:val="00187132"/>
    <w:rsid w:val="00187142"/>
    <w:rsid w:val="001871EF"/>
    <w:rsid w:val="001875EC"/>
    <w:rsid w:val="0018764F"/>
    <w:rsid w:val="0018767F"/>
    <w:rsid w:val="00187744"/>
    <w:rsid w:val="001878A4"/>
    <w:rsid w:val="00187B1C"/>
    <w:rsid w:val="00187DDF"/>
    <w:rsid w:val="00187E08"/>
    <w:rsid w:val="00187E88"/>
    <w:rsid w:val="001900AC"/>
    <w:rsid w:val="00190141"/>
    <w:rsid w:val="00190215"/>
    <w:rsid w:val="0019038D"/>
    <w:rsid w:val="00190450"/>
    <w:rsid w:val="00190B74"/>
    <w:rsid w:val="00190DFA"/>
    <w:rsid w:val="00190F4C"/>
    <w:rsid w:val="001910C5"/>
    <w:rsid w:val="0019129C"/>
    <w:rsid w:val="0019155E"/>
    <w:rsid w:val="001915DA"/>
    <w:rsid w:val="001916C6"/>
    <w:rsid w:val="0019173C"/>
    <w:rsid w:val="001919E3"/>
    <w:rsid w:val="00191ADE"/>
    <w:rsid w:val="00191FE8"/>
    <w:rsid w:val="00192044"/>
    <w:rsid w:val="0019206D"/>
    <w:rsid w:val="001920F2"/>
    <w:rsid w:val="001922E0"/>
    <w:rsid w:val="001923B6"/>
    <w:rsid w:val="00192493"/>
    <w:rsid w:val="001924B7"/>
    <w:rsid w:val="001926DD"/>
    <w:rsid w:val="00192876"/>
    <w:rsid w:val="001928CE"/>
    <w:rsid w:val="0019293B"/>
    <w:rsid w:val="001929FA"/>
    <w:rsid w:val="00192B68"/>
    <w:rsid w:val="00192C7F"/>
    <w:rsid w:val="00192C87"/>
    <w:rsid w:val="00192D91"/>
    <w:rsid w:val="00192D97"/>
    <w:rsid w:val="00192DFF"/>
    <w:rsid w:val="00192EC8"/>
    <w:rsid w:val="00192FF3"/>
    <w:rsid w:val="001931BE"/>
    <w:rsid w:val="00193454"/>
    <w:rsid w:val="001934C2"/>
    <w:rsid w:val="0019353C"/>
    <w:rsid w:val="00193597"/>
    <w:rsid w:val="001935EF"/>
    <w:rsid w:val="0019364C"/>
    <w:rsid w:val="0019376F"/>
    <w:rsid w:val="00193C76"/>
    <w:rsid w:val="00193CDD"/>
    <w:rsid w:val="00193EC2"/>
    <w:rsid w:val="00193FC9"/>
    <w:rsid w:val="00194242"/>
    <w:rsid w:val="00194557"/>
    <w:rsid w:val="00194689"/>
    <w:rsid w:val="00194982"/>
    <w:rsid w:val="00194B85"/>
    <w:rsid w:val="00194BE5"/>
    <w:rsid w:val="00194DDC"/>
    <w:rsid w:val="00194FE6"/>
    <w:rsid w:val="00195024"/>
    <w:rsid w:val="00195209"/>
    <w:rsid w:val="00195226"/>
    <w:rsid w:val="00195261"/>
    <w:rsid w:val="001953C5"/>
    <w:rsid w:val="001954ED"/>
    <w:rsid w:val="001956F3"/>
    <w:rsid w:val="0019570B"/>
    <w:rsid w:val="0019577C"/>
    <w:rsid w:val="001958A7"/>
    <w:rsid w:val="00195B8D"/>
    <w:rsid w:val="00195CDA"/>
    <w:rsid w:val="00195E20"/>
    <w:rsid w:val="00196160"/>
    <w:rsid w:val="001961D1"/>
    <w:rsid w:val="00196460"/>
    <w:rsid w:val="00196511"/>
    <w:rsid w:val="00196659"/>
    <w:rsid w:val="001967AF"/>
    <w:rsid w:val="0019683F"/>
    <w:rsid w:val="001969EC"/>
    <w:rsid w:val="00196A4D"/>
    <w:rsid w:val="00196A97"/>
    <w:rsid w:val="00196B78"/>
    <w:rsid w:val="00196B97"/>
    <w:rsid w:val="00196DA6"/>
    <w:rsid w:val="00196DB6"/>
    <w:rsid w:val="00196DE9"/>
    <w:rsid w:val="00196E8D"/>
    <w:rsid w:val="00196EF4"/>
    <w:rsid w:val="001970A9"/>
    <w:rsid w:val="0019724A"/>
    <w:rsid w:val="001975C8"/>
    <w:rsid w:val="001976A3"/>
    <w:rsid w:val="001977A5"/>
    <w:rsid w:val="001977E3"/>
    <w:rsid w:val="0019780A"/>
    <w:rsid w:val="00197876"/>
    <w:rsid w:val="00197906"/>
    <w:rsid w:val="00197949"/>
    <w:rsid w:val="00197A2B"/>
    <w:rsid w:val="00197B93"/>
    <w:rsid w:val="00197BFD"/>
    <w:rsid w:val="00197D71"/>
    <w:rsid w:val="00197E8B"/>
    <w:rsid w:val="00197F92"/>
    <w:rsid w:val="001A02F5"/>
    <w:rsid w:val="001A036F"/>
    <w:rsid w:val="001A03CA"/>
    <w:rsid w:val="001A05B7"/>
    <w:rsid w:val="001A05CD"/>
    <w:rsid w:val="001A05F0"/>
    <w:rsid w:val="001A09CA"/>
    <w:rsid w:val="001A0AA3"/>
    <w:rsid w:val="001A0CF7"/>
    <w:rsid w:val="001A0D28"/>
    <w:rsid w:val="001A1399"/>
    <w:rsid w:val="001A13A2"/>
    <w:rsid w:val="001A146F"/>
    <w:rsid w:val="001A1586"/>
    <w:rsid w:val="001A1657"/>
    <w:rsid w:val="001A16B4"/>
    <w:rsid w:val="001A1805"/>
    <w:rsid w:val="001A18ED"/>
    <w:rsid w:val="001A19D8"/>
    <w:rsid w:val="001A1AC3"/>
    <w:rsid w:val="001A1ADC"/>
    <w:rsid w:val="001A1D7B"/>
    <w:rsid w:val="001A21FC"/>
    <w:rsid w:val="001A2594"/>
    <w:rsid w:val="001A25A4"/>
    <w:rsid w:val="001A2691"/>
    <w:rsid w:val="001A26F9"/>
    <w:rsid w:val="001A28A2"/>
    <w:rsid w:val="001A28A5"/>
    <w:rsid w:val="001A2AD0"/>
    <w:rsid w:val="001A2BD2"/>
    <w:rsid w:val="001A2C9D"/>
    <w:rsid w:val="001A2CD6"/>
    <w:rsid w:val="001A2D07"/>
    <w:rsid w:val="001A2D4C"/>
    <w:rsid w:val="001A2EA4"/>
    <w:rsid w:val="001A3320"/>
    <w:rsid w:val="001A3327"/>
    <w:rsid w:val="001A3577"/>
    <w:rsid w:val="001A360F"/>
    <w:rsid w:val="001A3618"/>
    <w:rsid w:val="001A3756"/>
    <w:rsid w:val="001A39E9"/>
    <w:rsid w:val="001A3A04"/>
    <w:rsid w:val="001A3AB7"/>
    <w:rsid w:val="001A3BFE"/>
    <w:rsid w:val="001A3C91"/>
    <w:rsid w:val="001A3DAA"/>
    <w:rsid w:val="001A3DFA"/>
    <w:rsid w:val="001A3F48"/>
    <w:rsid w:val="001A43FC"/>
    <w:rsid w:val="001A448A"/>
    <w:rsid w:val="001A473A"/>
    <w:rsid w:val="001A4A0E"/>
    <w:rsid w:val="001A4A39"/>
    <w:rsid w:val="001A4AD9"/>
    <w:rsid w:val="001A4B48"/>
    <w:rsid w:val="001A4C43"/>
    <w:rsid w:val="001A4C59"/>
    <w:rsid w:val="001A4CB9"/>
    <w:rsid w:val="001A4D49"/>
    <w:rsid w:val="001A4D50"/>
    <w:rsid w:val="001A4E64"/>
    <w:rsid w:val="001A4EE4"/>
    <w:rsid w:val="001A4F1C"/>
    <w:rsid w:val="001A4FD5"/>
    <w:rsid w:val="001A500C"/>
    <w:rsid w:val="001A50C8"/>
    <w:rsid w:val="001A5166"/>
    <w:rsid w:val="001A5541"/>
    <w:rsid w:val="001A55B4"/>
    <w:rsid w:val="001A5647"/>
    <w:rsid w:val="001A564C"/>
    <w:rsid w:val="001A5990"/>
    <w:rsid w:val="001A5BB6"/>
    <w:rsid w:val="001A5FBE"/>
    <w:rsid w:val="001A603D"/>
    <w:rsid w:val="001A61AC"/>
    <w:rsid w:val="001A630B"/>
    <w:rsid w:val="001A6321"/>
    <w:rsid w:val="001A63AB"/>
    <w:rsid w:val="001A668E"/>
    <w:rsid w:val="001A691E"/>
    <w:rsid w:val="001A6B1C"/>
    <w:rsid w:val="001A6BF5"/>
    <w:rsid w:val="001A6C2C"/>
    <w:rsid w:val="001A6ED5"/>
    <w:rsid w:val="001A6F14"/>
    <w:rsid w:val="001A708C"/>
    <w:rsid w:val="001A70C0"/>
    <w:rsid w:val="001A7106"/>
    <w:rsid w:val="001A71D7"/>
    <w:rsid w:val="001A73A7"/>
    <w:rsid w:val="001A7454"/>
    <w:rsid w:val="001A7470"/>
    <w:rsid w:val="001A75D1"/>
    <w:rsid w:val="001A75DB"/>
    <w:rsid w:val="001A7673"/>
    <w:rsid w:val="001A7817"/>
    <w:rsid w:val="001A7A60"/>
    <w:rsid w:val="001A7BEC"/>
    <w:rsid w:val="001A7D1A"/>
    <w:rsid w:val="001A7DFB"/>
    <w:rsid w:val="001A7FBA"/>
    <w:rsid w:val="001B0022"/>
    <w:rsid w:val="001B00A4"/>
    <w:rsid w:val="001B0391"/>
    <w:rsid w:val="001B05C4"/>
    <w:rsid w:val="001B085F"/>
    <w:rsid w:val="001B0942"/>
    <w:rsid w:val="001B0955"/>
    <w:rsid w:val="001B095D"/>
    <w:rsid w:val="001B0AB6"/>
    <w:rsid w:val="001B0B1B"/>
    <w:rsid w:val="001B0BC9"/>
    <w:rsid w:val="001B0BCB"/>
    <w:rsid w:val="001B0C95"/>
    <w:rsid w:val="001B0E02"/>
    <w:rsid w:val="001B0E88"/>
    <w:rsid w:val="001B0F77"/>
    <w:rsid w:val="001B1100"/>
    <w:rsid w:val="001B1227"/>
    <w:rsid w:val="001B13D3"/>
    <w:rsid w:val="001B1424"/>
    <w:rsid w:val="001B15A4"/>
    <w:rsid w:val="001B165A"/>
    <w:rsid w:val="001B1849"/>
    <w:rsid w:val="001B1880"/>
    <w:rsid w:val="001B1C14"/>
    <w:rsid w:val="001B1D3A"/>
    <w:rsid w:val="001B1E6D"/>
    <w:rsid w:val="001B1ECF"/>
    <w:rsid w:val="001B1FE3"/>
    <w:rsid w:val="001B2017"/>
    <w:rsid w:val="001B20CD"/>
    <w:rsid w:val="001B2400"/>
    <w:rsid w:val="001B2417"/>
    <w:rsid w:val="001B246B"/>
    <w:rsid w:val="001B26C4"/>
    <w:rsid w:val="001B29F7"/>
    <w:rsid w:val="001B2AB6"/>
    <w:rsid w:val="001B2E2C"/>
    <w:rsid w:val="001B301C"/>
    <w:rsid w:val="001B30CF"/>
    <w:rsid w:val="001B316E"/>
    <w:rsid w:val="001B3486"/>
    <w:rsid w:val="001B348D"/>
    <w:rsid w:val="001B3538"/>
    <w:rsid w:val="001B3646"/>
    <w:rsid w:val="001B37E3"/>
    <w:rsid w:val="001B38C5"/>
    <w:rsid w:val="001B3939"/>
    <w:rsid w:val="001B3B80"/>
    <w:rsid w:val="001B3DBC"/>
    <w:rsid w:val="001B3FF4"/>
    <w:rsid w:val="001B41D4"/>
    <w:rsid w:val="001B4207"/>
    <w:rsid w:val="001B4289"/>
    <w:rsid w:val="001B4365"/>
    <w:rsid w:val="001B453B"/>
    <w:rsid w:val="001B4593"/>
    <w:rsid w:val="001B45D1"/>
    <w:rsid w:val="001B46F6"/>
    <w:rsid w:val="001B49D7"/>
    <w:rsid w:val="001B4A80"/>
    <w:rsid w:val="001B4DE8"/>
    <w:rsid w:val="001B4EE1"/>
    <w:rsid w:val="001B4F3C"/>
    <w:rsid w:val="001B51C6"/>
    <w:rsid w:val="001B51ED"/>
    <w:rsid w:val="001B528B"/>
    <w:rsid w:val="001B52E8"/>
    <w:rsid w:val="001B569C"/>
    <w:rsid w:val="001B57EA"/>
    <w:rsid w:val="001B59E0"/>
    <w:rsid w:val="001B5ABA"/>
    <w:rsid w:val="001B5C6E"/>
    <w:rsid w:val="001B5D3A"/>
    <w:rsid w:val="001B5D5E"/>
    <w:rsid w:val="001B5DF7"/>
    <w:rsid w:val="001B5E87"/>
    <w:rsid w:val="001B5EFB"/>
    <w:rsid w:val="001B6165"/>
    <w:rsid w:val="001B624E"/>
    <w:rsid w:val="001B62BA"/>
    <w:rsid w:val="001B6343"/>
    <w:rsid w:val="001B636F"/>
    <w:rsid w:val="001B64F5"/>
    <w:rsid w:val="001B6657"/>
    <w:rsid w:val="001B67C4"/>
    <w:rsid w:val="001B6969"/>
    <w:rsid w:val="001B6A80"/>
    <w:rsid w:val="001B6CC3"/>
    <w:rsid w:val="001B6CFB"/>
    <w:rsid w:val="001B6D06"/>
    <w:rsid w:val="001B6E86"/>
    <w:rsid w:val="001B6F69"/>
    <w:rsid w:val="001B7092"/>
    <w:rsid w:val="001B72E3"/>
    <w:rsid w:val="001B74C6"/>
    <w:rsid w:val="001B74F0"/>
    <w:rsid w:val="001B76D4"/>
    <w:rsid w:val="001B7C3C"/>
    <w:rsid w:val="001C01F8"/>
    <w:rsid w:val="001C0315"/>
    <w:rsid w:val="001C036E"/>
    <w:rsid w:val="001C038E"/>
    <w:rsid w:val="001C0558"/>
    <w:rsid w:val="001C05A3"/>
    <w:rsid w:val="001C09C8"/>
    <w:rsid w:val="001C0A32"/>
    <w:rsid w:val="001C0ADE"/>
    <w:rsid w:val="001C0B92"/>
    <w:rsid w:val="001C0CE7"/>
    <w:rsid w:val="001C0CEA"/>
    <w:rsid w:val="001C0E92"/>
    <w:rsid w:val="001C0F69"/>
    <w:rsid w:val="001C0FC4"/>
    <w:rsid w:val="001C1374"/>
    <w:rsid w:val="001C149C"/>
    <w:rsid w:val="001C1582"/>
    <w:rsid w:val="001C19FB"/>
    <w:rsid w:val="001C1CEF"/>
    <w:rsid w:val="001C1E9B"/>
    <w:rsid w:val="001C202B"/>
    <w:rsid w:val="001C211A"/>
    <w:rsid w:val="001C2164"/>
    <w:rsid w:val="001C236E"/>
    <w:rsid w:val="001C2370"/>
    <w:rsid w:val="001C257F"/>
    <w:rsid w:val="001C258D"/>
    <w:rsid w:val="001C2A01"/>
    <w:rsid w:val="001C2A29"/>
    <w:rsid w:val="001C2A43"/>
    <w:rsid w:val="001C2C36"/>
    <w:rsid w:val="001C2D08"/>
    <w:rsid w:val="001C31FB"/>
    <w:rsid w:val="001C3281"/>
    <w:rsid w:val="001C335A"/>
    <w:rsid w:val="001C33E5"/>
    <w:rsid w:val="001C33F7"/>
    <w:rsid w:val="001C346A"/>
    <w:rsid w:val="001C3546"/>
    <w:rsid w:val="001C37ED"/>
    <w:rsid w:val="001C3AF6"/>
    <w:rsid w:val="001C3B0B"/>
    <w:rsid w:val="001C3B5A"/>
    <w:rsid w:val="001C3CE4"/>
    <w:rsid w:val="001C4258"/>
    <w:rsid w:val="001C4339"/>
    <w:rsid w:val="001C4456"/>
    <w:rsid w:val="001C44E9"/>
    <w:rsid w:val="001C45D2"/>
    <w:rsid w:val="001C48E0"/>
    <w:rsid w:val="001C4932"/>
    <w:rsid w:val="001C495F"/>
    <w:rsid w:val="001C499D"/>
    <w:rsid w:val="001C49F6"/>
    <w:rsid w:val="001C4B58"/>
    <w:rsid w:val="001C4BAB"/>
    <w:rsid w:val="001C4C56"/>
    <w:rsid w:val="001C4C93"/>
    <w:rsid w:val="001C4DCD"/>
    <w:rsid w:val="001C4E7B"/>
    <w:rsid w:val="001C4F12"/>
    <w:rsid w:val="001C4F33"/>
    <w:rsid w:val="001C4FD5"/>
    <w:rsid w:val="001C50C8"/>
    <w:rsid w:val="001C5189"/>
    <w:rsid w:val="001C5381"/>
    <w:rsid w:val="001C5412"/>
    <w:rsid w:val="001C5511"/>
    <w:rsid w:val="001C5522"/>
    <w:rsid w:val="001C554A"/>
    <w:rsid w:val="001C5673"/>
    <w:rsid w:val="001C56A5"/>
    <w:rsid w:val="001C57D1"/>
    <w:rsid w:val="001C57D6"/>
    <w:rsid w:val="001C58B7"/>
    <w:rsid w:val="001C596F"/>
    <w:rsid w:val="001C59C0"/>
    <w:rsid w:val="001C5A18"/>
    <w:rsid w:val="001C5EDF"/>
    <w:rsid w:val="001C5F00"/>
    <w:rsid w:val="001C6053"/>
    <w:rsid w:val="001C60F4"/>
    <w:rsid w:val="001C6316"/>
    <w:rsid w:val="001C6465"/>
    <w:rsid w:val="001C65B4"/>
    <w:rsid w:val="001C68CE"/>
    <w:rsid w:val="001C6BC1"/>
    <w:rsid w:val="001C6BEA"/>
    <w:rsid w:val="001C6C55"/>
    <w:rsid w:val="001C6D05"/>
    <w:rsid w:val="001C6DA9"/>
    <w:rsid w:val="001C6DBB"/>
    <w:rsid w:val="001C6ED1"/>
    <w:rsid w:val="001C718A"/>
    <w:rsid w:val="001C7388"/>
    <w:rsid w:val="001C769E"/>
    <w:rsid w:val="001C7867"/>
    <w:rsid w:val="001C7AE3"/>
    <w:rsid w:val="001C7CD0"/>
    <w:rsid w:val="001C7CE6"/>
    <w:rsid w:val="001D026C"/>
    <w:rsid w:val="001D039D"/>
    <w:rsid w:val="001D056A"/>
    <w:rsid w:val="001D05BB"/>
    <w:rsid w:val="001D05BE"/>
    <w:rsid w:val="001D05C7"/>
    <w:rsid w:val="001D0A1D"/>
    <w:rsid w:val="001D0B94"/>
    <w:rsid w:val="001D0C7F"/>
    <w:rsid w:val="001D0D27"/>
    <w:rsid w:val="001D0D63"/>
    <w:rsid w:val="001D0E01"/>
    <w:rsid w:val="001D0EAD"/>
    <w:rsid w:val="001D0EB2"/>
    <w:rsid w:val="001D0FA2"/>
    <w:rsid w:val="001D109C"/>
    <w:rsid w:val="001D1125"/>
    <w:rsid w:val="001D1419"/>
    <w:rsid w:val="001D14A5"/>
    <w:rsid w:val="001D151C"/>
    <w:rsid w:val="001D1620"/>
    <w:rsid w:val="001D1789"/>
    <w:rsid w:val="001D1791"/>
    <w:rsid w:val="001D180C"/>
    <w:rsid w:val="001D1A75"/>
    <w:rsid w:val="001D1AF5"/>
    <w:rsid w:val="001D1C09"/>
    <w:rsid w:val="001D1EAA"/>
    <w:rsid w:val="001D1FD5"/>
    <w:rsid w:val="001D2030"/>
    <w:rsid w:val="001D22C1"/>
    <w:rsid w:val="001D2614"/>
    <w:rsid w:val="001D2664"/>
    <w:rsid w:val="001D2879"/>
    <w:rsid w:val="001D2BC7"/>
    <w:rsid w:val="001D2CFB"/>
    <w:rsid w:val="001D2DE1"/>
    <w:rsid w:val="001D2E5E"/>
    <w:rsid w:val="001D2F0F"/>
    <w:rsid w:val="001D3082"/>
    <w:rsid w:val="001D3436"/>
    <w:rsid w:val="001D3477"/>
    <w:rsid w:val="001D3649"/>
    <w:rsid w:val="001D383C"/>
    <w:rsid w:val="001D39C8"/>
    <w:rsid w:val="001D39E3"/>
    <w:rsid w:val="001D3AE3"/>
    <w:rsid w:val="001D3B10"/>
    <w:rsid w:val="001D3B39"/>
    <w:rsid w:val="001D3C7E"/>
    <w:rsid w:val="001D3C80"/>
    <w:rsid w:val="001D3C82"/>
    <w:rsid w:val="001D40E5"/>
    <w:rsid w:val="001D419E"/>
    <w:rsid w:val="001D4443"/>
    <w:rsid w:val="001D4453"/>
    <w:rsid w:val="001D448B"/>
    <w:rsid w:val="001D4572"/>
    <w:rsid w:val="001D45A8"/>
    <w:rsid w:val="001D46C6"/>
    <w:rsid w:val="001D471C"/>
    <w:rsid w:val="001D4971"/>
    <w:rsid w:val="001D4CFF"/>
    <w:rsid w:val="001D4D0E"/>
    <w:rsid w:val="001D4EAC"/>
    <w:rsid w:val="001D5035"/>
    <w:rsid w:val="001D51FB"/>
    <w:rsid w:val="001D5386"/>
    <w:rsid w:val="001D54F2"/>
    <w:rsid w:val="001D5661"/>
    <w:rsid w:val="001D5705"/>
    <w:rsid w:val="001D58B9"/>
    <w:rsid w:val="001D5BA6"/>
    <w:rsid w:val="001D5D35"/>
    <w:rsid w:val="001D5D69"/>
    <w:rsid w:val="001D5DA2"/>
    <w:rsid w:val="001D61B6"/>
    <w:rsid w:val="001D61EE"/>
    <w:rsid w:val="001D6334"/>
    <w:rsid w:val="001D66A7"/>
    <w:rsid w:val="001D6A7F"/>
    <w:rsid w:val="001D6AA9"/>
    <w:rsid w:val="001D6B1C"/>
    <w:rsid w:val="001D6B6A"/>
    <w:rsid w:val="001D6BD7"/>
    <w:rsid w:val="001D6CA6"/>
    <w:rsid w:val="001D6DBA"/>
    <w:rsid w:val="001D6FC8"/>
    <w:rsid w:val="001D711A"/>
    <w:rsid w:val="001D72EC"/>
    <w:rsid w:val="001D746D"/>
    <w:rsid w:val="001D76AE"/>
    <w:rsid w:val="001D76F6"/>
    <w:rsid w:val="001D7A73"/>
    <w:rsid w:val="001D7B65"/>
    <w:rsid w:val="001D7C59"/>
    <w:rsid w:val="001D7ED1"/>
    <w:rsid w:val="001E01AF"/>
    <w:rsid w:val="001E01B6"/>
    <w:rsid w:val="001E02E4"/>
    <w:rsid w:val="001E046E"/>
    <w:rsid w:val="001E0495"/>
    <w:rsid w:val="001E0532"/>
    <w:rsid w:val="001E079E"/>
    <w:rsid w:val="001E092F"/>
    <w:rsid w:val="001E094D"/>
    <w:rsid w:val="001E0B38"/>
    <w:rsid w:val="001E0C8E"/>
    <w:rsid w:val="001E0CEF"/>
    <w:rsid w:val="001E158A"/>
    <w:rsid w:val="001E15A7"/>
    <w:rsid w:val="001E160D"/>
    <w:rsid w:val="001E1616"/>
    <w:rsid w:val="001E16A2"/>
    <w:rsid w:val="001E16BE"/>
    <w:rsid w:val="001E1844"/>
    <w:rsid w:val="001E18E4"/>
    <w:rsid w:val="001E1AB9"/>
    <w:rsid w:val="001E1C6D"/>
    <w:rsid w:val="001E1D45"/>
    <w:rsid w:val="001E2007"/>
    <w:rsid w:val="001E2025"/>
    <w:rsid w:val="001E21E7"/>
    <w:rsid w:val="001E257F"/>
    <w:rsid w:val="001E2599"/>
    <w:rsid w:val="001E282F"/>
    <w:rsid w:val="001E2877"/>
    <w:rsid w:val="001E2A6B"/>
    <w:rsid w:val="001E2AF6"/>
    <w:rsid w:val="001E2C5F"/>
    <w:rsid w:val="001E2DD1"/>
    <w:rsid w:val="001E2E2C"/>
    <w:rsid w:val="001E2F02"/>
    <w:rsid w:val="001E2FCD"/>
    <w:rsid w:val="001E3007"/>
    <w:rsid w:val="001E3396"/>
    <w:rsid w:val="001E35D7"/>
    <w:rsid w:val="001E36D1"/>
    <w:rsid w:val="001E3983"/>
    <w:rsid w:val="001E39F8"/>
    <w:rsid w:val="001E3A8C"/>
    <w:rsid w:val="001E3A9A"/>
    <w:rsid w:val="001E3C51"/>
    <w:rsid w:val="001E3DDF"/>
    <w:rsid w:val="001E3F9D"/>
    <w:rsid w:val="001E3FFB"/>
    <w:rsid w:val="001E401B"/>
    <w:rsid w:val="001E4098"/>
    <w:rsid w:val="001E4114"/>
    <w:rsid w:val="001E4299"/>
    <w:rsid w:val="001E429A"/>
    <w:rsid w:val="001E4441"/>
    <w:rsid w:val="001E46AE"/>
    <w:rsid w:val="001E47D2"/>
    <w:rsid w:val="001E4847"/>
    <w:rsid w:val="001E4900"/>
    <w:rsid w:val="001E4EC3"/>
    <w:rsid w:val="001E4EC6"/>
    <w:rsid w:val="001E514E"/>
    <w:rsid w:val="001E5548"/>
    <w:rsid w:val="001E570B"/>
    <w:rsid w:val="001E5CA2"/>
    <w:rsid w:val="001E5D29"/>
    <w:rsid w:val="001E5D55"/>
    <w:rsid w:val="001E5E73"/>
    <w:rsid w:val="001E5F49"/>
    <w:rsid w:val="001E62B5"/>
    <w:rsid w:val="001E639A"/>
    <w:rsid w:val="001E6631"/>
    <w:rsid w:val="001E66B5"/>
    <w:rsid w:val="001E6723"/>
    <w:rsid w:val="001E684A"/>
    <w:rsid w:val="001E68FD"/>
    <w:rsid w:val="001E6905"/>
    <w:rsid w:val="001E6A64"/>
    <w:rsid w:val="001E6C51"/>
    <w:rsid w:val="001E6CCD"/>
    <w:rsid w:val="001E6E05"/>
    <w:rsid w:val="001E7183"/>
    <w:rsid w:val="001E71A6"/>
    <w:rsid w:val="001E7292"/>
    <w:rsid w:val="001E72B9"/>
    <w:rsid w:val="001E73EE"/>
    <w:rsid w:val="001E7613"/>
    <w:rsid w:val="001E7784"/>
    <w:rsid w:val="001E7861"/>
    <w:rsid w:val="001E786D"/>
    <w:rsid w:val="001E7A9E"/>
    <w:rsid w:val="001E7AA6"/>
    <w:rsid w:val="001E7ADD"/>
    <w:rsid w:val="001E7D13"/>
    <w:rsid w:val="001E7D2C"/>
    <w:rsid w:val="001E7D75"/>
    <w:rsid w:val="001E7DCD"/>
    <w:rsid w:val="001E7DFB"/>
    <w:rsid w:val="001E7EB2"/>
    <w:rsid w:val="001F0254"/>
    <w:rsid w:val="001F03CA"/>
    <w:rsid w:val="001F0513"/>
    <w:rsid w:val="001F06F0"/>
    <w:rsid w:val="001F0831"/>
    <w:rsid w:val="001F0852"/>
    <w:rsid w:val="001F08DA"/>
    <w:rsid w:val="001F0EC3"/>
    <w:rsid w:val="001F0F23"/>
    <w:rsid w:val="001F0FE5"/>
    <w:rsid w:val="001F1121"/>
    <w:rsid w:val="001F116B"/>
    <w:rsid w:val="001F11D5"/>
    <w:rsid w:val="001F11E6"/>
    <w:rsid w:val="001F139A"/>
    <w:rsid w:val="001F166C"/>
    <w:rsid w:val="001F19B1"/>
    <w:rsid w:val="001F1F35"/>
    <w:rsid w:val="001F1F8C"/>
    <w:rsid w:val="001F1FC4"/>
    <w:rsid w:val="001F205B"/>
    <w:rsid w:val="001F23C3"/>
    <w:rsid w:val="001F2523"/>
    <w:rsid w:val="001F2709"/>
    <w:rsid w:val="001F2884"/>
    <w:rsid w:val="001F2927"/>
    <w:rsid w:val="001F2C1C"/>
    <w:rsid w:val="001F2C83"/>
    <w:rsid w:val="001F30AD"/>
    <w:rsid w:val="001F3278"/>
    <w:rsid w:val="001F3304"/>
    <w:rsid w:val="001F340E"/>
    <w:rsid w:val="001F354B"/>
    <w:rsid w:val="001F356A"/>
    <w:rsid w:val="001F36C0"/>
    <w:rsid w:val="001F3938"/>
    <w:rsid w:val="001F3A12"/>
    <w:rsid w:val="001F3A47"/>
    <w:rsid w:val="001F3F9D"/>
    <w:rsid w:val="001F422A"/>
    <w:rsid w:val="001F443F"/>
    <w:rsid w:val="001F44DB"/>
    <w:rsid w:val="001F454C"/>
    <w:rsid w:val="001F4843"/>
    <w:rsid w:val="001F4A53"/>
    <w:rsid w:val="001F4C44"/>
    <w:rsid w:val="001F4DEC"/>
    <w:rsid w:val="001F5059"/>
    <w:rsid w:val="001F509A"/>
    <w:rsid w:val="001F5418"/>
    <w:rsid w:val="001F56BC"/>
    <w:rsid w:val="001F57B9"/>
    <w:rsid w:val="001F58A7"/>
    <w:rsid w:val="001F5941"/>
    <w:rsid w:val="001F5AC0"/>
    <w:rsid w:val="001F5D3C"/>
    <w:rsid w:val="001F5DD9"/>
    <w:rsid w:val="001F5E83"/>
    <w:rsid w:val="001F5EFF"/>
    <w:rsid w:val="001F5F60"/>
    <w:rsid w:val="001F5FC0"/>
    <w:rsid w:val="001F6059"/>
    <w:rsid w:val="001F605B"/>
    <w:rsid w:val="001F6072"/>
    <w:rsid w:val="001F62DF"/>
    <w:rsid w:val="001F6363"/>
    <w:rsid w:val="001F6402"/>
    <w:rsid w:val="001F6472"/>
    <w:rsid w:val="001F64AD"/>
    <w:rsid w:val="001F65D9"/>
    <w:rsid w:val="001F67AE"/>
    <w:rsid w:val="001F67E7"/>
    <w:rsid w:val="001F695F"/>
    <w:rsid w:val="001F6AEC"/>
    <w:rsid w:val="001F6BBC"/>
    <w:rsid w:val="001F6F76"/>
    <w:rsid w:val="001F7049"/>
    <w:rsid w:val="001F70C6"/>
    <w:rsid w:val="001F7186"/>
    <w:rsid w:val="001F7249"/>
    <w:rsid w:val="001F7279"/>
    <w:rsid w:val="001F736B"/>
    <w:rsid w:val="001F747D"/>
    <w:rsid w:val="001F74A4"/>
    <w:rsid w:val="001F7577"/>
    <w:rsid w:val="001F75FA"/>
    <w:rsid w:val="001F78DA"/>
    <w:rsid w:val="001F7918"/>
    <w:rsid w:val="001F7A82"/>
    <w:rsid w:val="001F7B59"/>
    <w:rsid w:val="001F7B7F"/>
    <w:rsid w:val="001F7D95"/>
    <w:rsid w:val="001F7F6E"/>
    <w:rsid w:val="001F7FD4"/>
    <w:rsid w:val="0020004E"/>
    <w:rsid w:val="00200174"/>
    <w:rsid w:val="002003ED"/>
    <w:rsid w:val="00200797"/>
    <w:rsid w:val="002007EF"/>
    <w:rsid w:val="00200824"/>
    <w:rsid w:val="00200925"/>
    <w:rsid w:val="002009E1"/>
    <w:rsid w:val="00200A62"/>
    <w:rsid w:val="00200B36"/>
    <w:rsid w:val="00200B84"/>
    <w:rsid w:val="00200C70"/>
    <w:rsid w:val="00200E0D"/>
    <w:rsid w:val="00200F41"/>
    <w:rsid w:val="00200F4D"/>
    <w:rsid w:val="00200F83"/>
    <w:rsid w:val="00200F8F"/>
    <w:rsid w:val="00200FC8"/>
    <w:rsid w:val="00200FF4"/>
    <w:rsid w:val="00201109"/>
    <w:rsid w:val="002012E5"/>
    <w:rsid w:val="00201720"/>
    <w:rsid w:val="0020173D"/>
    <w:rsid w:val="00201834"/>
    <w:rsid w:val="002018AC"/>
    <w:rsid w:val="002018CA"/>
    <w:rsid w:val="00201996"/>
    <w:rsid w:val="00201BF5"/>
    <w:rsid w:val="00201CA4"/>
    <w:rsid w:val="00201CB3"/>
    <w:rsid w:val="00201E3D"/>
    <w:rsid w:val="00201EC5"/>
    <w:rsid w:val="00201ED0"/>
    <w:rsid w:val="00201F5E"/>
    <w:rsid w:val="00201F66"/>
    <w:rsid w:val="00202061"/>
    <w:rsid w:val="00202302"/>
    <w:rsid w:val="00202390"/>
    <w:rsid w:val="0020239D"/>
    <w:rsid w:val="0020278C"/>
    <w:rsid w:val="00202BAE"/>
    <w:rsid w:val="00202C38"/>
    <w:rsid w:val="00202CAE"/>
    <w:rsid w:val="00202CDF"/>
    <w:rsid w:val="00202D76"/>
    <w:rsid w:val="00202E30"/>
    <w:rsid w:val="00202EA4"/>
    <w:rsid w:val="00202EE5"/>
    <w:rsid w:val="00203036"/>
    <w:rsid w:val="00203394"/>
    <w:rsid w:val="00203403"/>
    <w:rsid w:val="00203604"/>
    <w:rsid w:val="00203682"/>
    <w:rsid w:val="00203737"/>
    <w:rsid w:val="0020375A"/>
    <w:rsid w:val="0020380F"/>
    <w:rsid w:val="00203860"/>
    <w:rsid w:val="002039F0"/>
    <w:rsid w:val="00203A12"/>
    <w:rsid w:val="00203B3C"/>
    <w:rsid w:val="00203D16"/>
    <w:rsid w:val="00203E2A"/>
    <w:rsid w:val="00203EB6"/>
    <w:rsid w:val="00203FAD"/>
    <w:rsid w:val="00203FB1"/>
    <w:rsid w:val="00204195"/>
    <w:rsid w:val="00204222"/>
    <w:rsid w:val="00204237"/>
    <w:rsid w:val="002042E4"/>
    <w:rsid w:val="00204791"/>
    <w:rsid w:val="0020480D"/>
    <w:rsid w:val="00204C2E"/>
    <w:rsid w:val="00204DC9"/>
    <w:rsid w:val="00204E3B"/>
    <w:rsid w:val="00204F49"/>
    <w:rsid w:val="00204FFE"/>
    <w:rsid w:val="00205109"/>
    <w:rsid w:val="002051B0"/>
    <w:rsid w:val="0020523F"/>
    <w:rsid w:val="00205300"/>
    <w:rsid w:val="002053D1"/>
    <w:rsid w:val="0020568D"/>
    <w:rsid w:val="0020579F"/>
    <w:rsid w:val="00205925"/>
    <w:rsid w:val="002059B0"/>
    <w:rsid w:val="002059BA"/>
    <w:rsid w:val="00205A93"/>
    <w:rsid w:val="00205CFE"/>
    <w:rsid w:val="00205D4C"/>
    <w:rsid w:val="00205EF3"/>
    <w:rsid w:val="00206346"/>
    <w:rsid w:val="0020663B"/>
    <w:rsid w:val="0020670C"/>
    <w:rsid w:val="0020687E"/>
    <w:rsid w:val="002068D5"/>
    <w:rsid w:val="0020699F"/>
    <w:rsid w:val="002069AD"/>
    <w:rsid w:val="00206A82"/>
    <w:rsid w:val="00206AA9"/>
    <w:rsid w:val="00206E4B"/>
    <w:rsid w:val="00206F07"/>
    <w:rsid w:val="00206FFA"/>
    <w:rsid w:val="00207056"/>
    <w:rsid w:val="00207098"/>
    <w:rsid w:val="0020715B"/>
    <w:rsid w:val="002072AB"/>
    <w:rsid w:val="0020734B"/>
    <w:rsid w:val="0020740A"/>
    <w:rsid w:val="00207421"/>
    <w:rsid w:val="002076CA"/>
    <w:rsid w:val="00207741"/>
    <w:rsid w:val="00207785"/>
    <w:rsid w:val="00207818"/>
    <w:rsid w:val="002078ED"/>
    <w:rsid w:val="00207CCB"/>
    <w:rsid w:val="00207ED0"/>
    <w:rsid w:val="00207EE2"/>
    <w:rsid w:val="00210122"/>
    <w:rsid w:val="00210C2E"/>
    <w:rsid w:val="00210C84"/>
    <w:rsid w:val="00210D34"/>
    <w:rsid w:val="00210D96"/>
    <w:rsid w:val="00210F9B"/>
    <w:rsid w:val="002113F2"/>
    <w:rsid w:val="00211525"/>
    <w:rsid w:val="0021166D"/>
    <w:rsid w:val="002117A9"/>
    <w:rsid w:val="0021184C"/>
    <w:rsid w:val="002118D2"/>
    <w:rsid w:val="00211C88"/>
    <w:rsid w:val="00211CFE"/>
    <w:rsid w:val="00211D84"/>
    <w:rsid w:val="00211E36"/>
    <w:rsid w:val="00211F9B"/>
    <w:rsid w:val="00212053"/>
    <w:rsid w:val="00212130"/>
    <w:rsid w:val="00212136"/>
    <w:rsid w:val="00212260"/>
    <w:rsid w:val="0021234E"/>
    <w:rsid w:val="002123D9"/>
    <w:rsid w:val="002125B2"/>
    <w:rsid w:val="00212670"/>
    <w:rsid w:val="00212C87"/>
    <w:rsid w:val="00212CBE"/>
    <w:rsid w:val="00212DAC"/>
    <w:rsid w:val="00212EB2"/>
    <w:rsid w:val="00212FBF"/>
    <w:rsid w:val="0021306C"/>
    <w:rsid w:val="0021320C"/>
    <w:rsid w:val="00213297"/>
    <w:rsid w:val="0021340D"/>
    <w:rsid w:val="002134CA"/>
    <w:rsid w:val="002135E2"/>
    <w:rsid w:val="002136E3"/>
    <w:rsid w:val="00213771"/>
    <w:rsid w:val="0021379A"/>
    <w:rsid w:val="0021379B"/>
    <w:rsid w:val="0021392D"/>
    <w:rsid w:val="00213AF7"/>
    <w:rsid w:val="00213C6E"/>
    <w:rsid w:val="002141FB"/>
    <w:rsid w:val="0021438E"/>
    <w:rsid w:val="002147F2"/>
    <w:rsid w:val="00214824"/>
    <w:rsid w:val="002149AC"/>
    <w:rsid w:val="00214A33"/>
    <w:rsid w:val="00214A71"/>
    <w:rsid w:val="00214AA8"/>
    <w:rsid w:val="00214B8E"/>
    <w:rsid w:val="00214BAC"/>
    <w:rsid w:val="00214DFE"/>
    <w:rsid w:val="002150B6"/>
    <w:rsid w:val="002150C5"/>
    <w:rsid w:val="0021524D"/>
    <w:rsid w:val="002154C0"/>
    <w:rsid w:val="002156C7"/>
    <w:rsid w:val="002158D7"/>
    <w:rsid w:val="00215C9A"/>
    <w:rsid w:val="00215CFE"/>
    <w:rsid w:val="00215F1A"/>
    <w:rsid w:val="00215F90"/>
    <w:rsid w:val="00216164"/>
    <w:rsid w:val="0021633C"/>
    <w:rsid w:val="002164F9"/>
    <w:rsid w:val="00216510"/>
    <w:rsid w:val="002165E4"/>
    <w:rsid w:val="002166F8"/>
    <w:rsid w:val="00216AE2"/>
    <w:rsid w:val="00216B63"/>
    <w:rsid w:val="00216BBE"/>
    <w:rsid w:val="00216D60"/>
    <w:rsid w:val="00216ED4"/>
    <w:rsid w:val="00216F8A"/>
    <w:rsid w:val="00217183"/>
    <w:rsid w:val="0021720F"/>
    <w:rsid w:val="0021722F"/>
    <w:rsid w:val="00217266"/>
    <w:rsid w:val="0021730C"/>
    <w:rsid w:val="002173B2"/>
    <w:rsid w:val="00217528"/>
    <w:rsid w:val="00217902"/>
    <w:rsid w:val="00217C3F"/>
    <w:rsid w:val="00217D53"/>
    <w:rsid w:val="00217F5E"/>
    <w:rsid w:val="002200EA"/>
    <w:rsid w:val="002201AC"/>
    <w:rsid w:val="00220203"/>
    <w:rsid w:val="002202BD"/>
    <w:rsid w:val="00220473"/>
    <w:rsid w:val="002204BE"/>
    <w:rsid w:val="00220547"/>
    <w:rsid w:val="002205A6"/>
    <w:rsid w:val="002205D6"/>
    <w:rsid w:val="0022065E"/>
    <w:rsid w:val="0022066A"/>
    <w:rsid w:val="002207A6"/>
    <w:rsid w:val="00220807"/>
    <w:rsid w:val="00220AE8"/>
    <w:rsid w:val="00220E24"/>
    <w:rsid w:val="00220F4C"/>
    <w:rsid w:val="00221070"/>
    <w:rsid w:val="00221236"/>
    <w:rsid w:val="002213D7"/>
    <w:rsid w:val="00221760"/>
    <w:rsid w:val="00221A4B"/>
    <w:rsid w:val="00221AC9"/>
    <w:rsid w:val="00221B6D"/>
    <w:rsid w:val="00221C63"/>
    <w:rsid w:val="00221FB1"/>
    <w:rsid w:val="00222121"/>
    <w:rsid w:val="0022264C"/>
    <w:rsid w:val="002228C5"/>
    <w:rsid w:val="0022290B"/>
    <w:rsid w:val="00222982"/>
    <w:rsid w:val="002229F3"/>
    <w:rsid w:val="00222A55"/>
    <w:rsid w:val="00222E03"/>
    <w:rsid w:val="00222E50"/>
    <w:rsid w:val="00222E56"/>
    <w:rsid w:val="00222EEB"/>
    <w:rsid w:val="00222EFC"/>
    <w:rsid w:val="00223255"/>
    <w:rsid w:val="002232B6"/>
    <w:rsid w:val="00223350"/>
    <w:rsid w:val="00223539"/>
    <w:rsid w:val="0022354D"/>
    <w:rsid w:val="002238A1"/>
    <w:rsid w:val="00223984"/>
    <w:rsid w:val="00223A02"/>
    <w:rsid w:val="00223E11"/>
    <w:rsid w:val="00224010"/>
    <w:rsid w:val="0022417F"/>
    <w:rsid w:val="0022431C"/>
    <w:rsid w:val="00224385"/>
    <w:rsid w:val="00224386"/>
    <w:rsid w:val="002244F2"/>
    <w:rsid w:val="002245BE"/>
    <w:rsid w:val="00224705"/>
    <w:rsid w:val="00224770"/>
    <w:rsid w:val="00224845"/>
    <w:rsid w:val="00224927"/>
    <w:rsid w:val="00224941"/>
    <w:rsid w:val="002249C2"/>
    <w:rsid w:val="00224ACB"/>
    <w:rsid w:val="00224F59"/>
    <w:rsid w:val="0022520F"/>
    <w:rsid w:val="002253FD"/>
    <w:rsid w:val="002255B0"/>
    <w:rsid w:val="002255DD"/>
    <w:rsid w:val="00225640"/>
    <w:rsid w:val="002259E9"/>
    <w:rsid w:val="00225B4B"/>
    <w:rsid w:val="00225B9B"/>
    <w:rsid w:val="00225BD3"/>
    <w:rsid w:val="00225EC6"/>
    <w:rsid w:val="00225FAC"/>
    <w:rsid w:val="00226056"/>
    <w:rsid w:val="002260FE"/>
    <w:rsid w:val="00226264"/>
    <w:rsid w:val="002262DD"/>
    <w:rsid w:val="00226538"/>
    <w:rsid w:val="00226609"/>
    <w:rsid w:val="00226756"/>
    <w:rsid w:val="002269DB"/>
    <w:rsid w:val="002269E9"/>
    <w:rsid w:val="00226CB3"/>
    <w:rsid w:val="00226D4F"/>
    <w:rsid w:val="00226DB8"/>
    <w:rsid w:val="00226EB0"/>
    <w:rsid w:val="00226F03"/>
    <w:rsid w:val="00227259"/>
    <w:rsid w:val="002275D1"/>
    <w:rsid w:val="00227BCB"/>
    <w:rsid w:val="00227CC2"/>
    <w:rsid w:val="00227DAD"/>
    <w:rsid w:val="0023066F"/>
    <w:rsid w:val="00230754"/>
    <w:rsid w:val="002307BC"/>
    <w:rsid w:val="002307C5"/>
    <w:rsid w:val="00230BB6"/>
    <w:rsid w:val="00230C4B"/>
    <w:rsid w:val="00230CA1"/>
    <w:rsid w:val="00230D1D"/>
    <w:rsid w:val="00230D31"/>
    <w:rsid w:val="00231150"/>
    <w:rsid w:val="00231165"/>
    <w:rsid w:val="00231249"/>
    <w:rsid w:val="002315E3"/>
    <w:rsid w:val="002316C3"/>
    <w:rsid w:val="0023176F"/>
    <w:rsid w:val="0023179B"/>
    <w:rsid w:val="00231886"/>
    <w:rsid w:val="00231C16"/>
    <w:rsid w:val="00231D4D"/>
    <w:rsid w:val="00231DD7"/>
    <w:rsid w:val="00231DDA"/>
    <w:rsid w:val="00231FCE"/>
    <w:rsid w:val="00232054"/>
    <w:rsid w:val="002320E6"/>
    <w:rsid w:val="00232301"/>
    <w:rsid w:val="00232318"/>
    <w:rsid w:val="002324C4"/>
    <w:rsid w:val="00232589"/>
    <w:rsid w:val="002326BF"/>
    <w:rsid w:val="002328FE"/>
    <w:rsid w:val="00232958"/>
    <w:rsid w:val="0023295F"/>
    <w:rsid w:val="00232AE8"/>
    <w:rsid w:val="00232B43"/>
    <w:rsid w:val="00232D17"/>
    <w:rsid w:val="00232D33"/>
    <w:rsid w:val="00232E20"/>
    <w:rsid w:val="002334B3"/>
    <w:rsid w:val="0023359A"/>
    <w:rsid w:val="002336EF"/>
    <w:rsid w:val="00233708"/>
    <w:rsid w:val="0023387A"/>
    <w:rsid w:val="00233934"/>
    <w:rsid w:val="00233A3E"/>
    <w:rsid w:val="00233C88"/>
    <w:rsid w:val="00233D75"/>
    <w:rsid w:val="00233DFF"/>
    <w:rsid w:val="00233E7F"/>
    <w:rsid w:val="002340E3"/>
    <w:rsid w:val="00234108"/>
    <w:rsid w:val="0023417F"/>
    <w:rsid w:val="00234620"/>
    <w:rsid w:val="00234653"/>
    <w:rsid w:val="00234762"/>
    <w:rsid w:val="0023483E"/>
    <w:rsid w:val="002348EC"/>
    <w:rsid w:val="0023490C"/>
    <w:rsid w:val="00234A84"/>
    <w:rsid w:val="00234AFE"/>
    <w:rsid w:val="00234BEB"/>
    <w:rsid w:val="00234E83"/>
    <w:rsid w:val="00234FA6"/>
    <w:rsid w:val="0023503A"/>
    <w:rsid w:val="0023520D"/>
    <w:rsid w:val="0023521B"/>
    <w:rsid w:val="002352F1"/>
    <w:rsid w:val="002357E0"/>
    <w:rsid w:val="002357F9"/>
    <w:rsid w:val="0023590C"/>
    <w:rsid w:val="002359A5"/>
    <w:rsid w:val="00235BA8"/>
    <w:rsid w:val="00235F9A"/>
    <w:rsid w:val="002360C9"/>
    <w:rsid w:val="002361E8"/>
    <w:rsid w:val="00236476"/>
    <w:rsid w:val="0023653F"/>
    <w:rsid w:val="00236594"/>
    <w:rsid w:val="002365BF"/>
    <w:rsid w:val="00236614"/>
    <w:rsid w:val="00236679"/>
    <w:rsid w:val="0023668F"/>
    <w:rsid w:val="00236A83"/>
    <w:rsid w:val="00236E4C"/>
    <w:rsid w:val="00236FB6"/>
    <w:rsid w:val="00237009"/>
    <w:rsid w:val="002370EF"/>
    <w:rsid w:val="0023726C"/>
    <w:rsid w:val="002373E4"/>
    <w:rsid w:val="002374A7"/>
    <w:rsid w:val="0023796B"/>
    <w:rsid w:val="00237AF4"/>
    <w:rsid w:val="00237B30"/>
    <w:rsid w:val="00237BBC"/>
    <w:rsid w:val="00237CE7"/>
    <w:rsid w:val="00237EA4"/>
    <w:rsid w:val="0024002E"/>
    <w:rsid w:val="00240193"/>
    <w:rsid w:val="00240423"/>
    <w:rsid w:val="0024051F"/>
    <w:rsid w:val="00240549"/>
    <w:rsid w:val="00240837"/>
    <w:rsid w:val="00240B20"/>
    <w:rsid w:val="00240B26"/>
    <w:rsid w:val="00240DB0"/>
    <w:rsid w:val="00240E2F"/>
    <w:rsid w:val="00240E6B"/>
    <w:rsid w:val="002410A7"/>
    <w:rsid w:val="002410D7"/>
    <w:rsid w:val="00241100"/>
    <w:rsid w:val="002412EE"/>
    <w:rsid w:val="0024150E"/>
    <w:rsid w:val="00241579"/>
    <w:rsid w:val="002415C7"/>
    <w:rsid w:val="00241AE0"/>
    <w:rsid w:val="00241C4F"/>
    <w:rsid w:val="00241D32"/>
    <w:rsid w:val="00241D43"/>
    <w:rsid w:val="00241E1C"/>
    <w:rsid w:val="00241F8C"/>
    <w:rsid w:val="0024218A"/>
    <w:rsid w:val="002424DD"/>
    <w:rsid w:val="0024256E"/>
    <w:rsid w:val="00242732"/>
    <w:rsid w:val="0024275C"/>
    <w:rsid w:val="00242B45"/>
    <w:rsid w:val="00242D55"/>
    <w:rsid w:val="00242EE5"/>
    <w:rsid w:val="00242F58"/>
    <w:rsid w:val="00242F81"/>
    <w:rsid w:val="0024329A"/>
    <w:rsid w:val="002432CC"/>
    <w:rsid w:val="002434A6"/>
    <w:rsid w:val="0024384C"/>
    <w:rsid w:val="002439F2"/>
    <w:rsid w:val="00243A01"/>
    <w:rsid w:val="00243E63"/>
    <w:rsid w:val="002442DE"/>
    <w:rsid w:val="0024436E"/>
    <w:rsid w:val="0024453F"/>
    <w:rsid w:val="00244570"/>
    <w:rsid w:val="0024457A"/>
    <w:rsid w:val="002446F7"/>
    <w:rsid w:val="00244719"/>
    <w:rsid w:val="00244822"/>
    <w:rsid w:val="00244A80"/>
    <w:rsid w:val="00244BB1"/>
    <w:rsid w:val="00244FA2"/>
    <w:rsid w:val="00245425"/>
    <w:rsid w:val="0024543D"/>
    <w:rsid w:val="0024561B"/>
    <w:rsid w:val="0024569D"/>
    <w:rsid w:val="00245817"/>
    <w:rsid w:val="0024582C"/>
    <w:rsid w:val="00245A22"/>
    <w:rsid w:val="00245B80"/>
    <w:rsid w:val="00245C80"/>
    <w:rsid w:val="00245CA5"/>
    <w:rsid w:val="00245CC4"/>
    <w:rsid w:val="00245E61"/>
    <w:rsid w:val="00245F6C"/>
    <w:rsid w:val="00246017"/>
    <w:rsid w:val="00246056"/>
    <w:rsid w:val="0024609C"/>
    <w:rsid w:val="00246105"/>
    <w:rsid w:val="00246241"/>
    <w:rsid w:val="002463D3"/>
    <w:rsid w:val="0024644C"/>
    <w:rsid w:val="002464FB"/>
    <w:rsid w:val="002467C3"/>
    <w:rsid w:val="00246808"/>
    <w:rsid w:val="002468AE"/>
    <w:rsid w:val="002468CE"/>
    <w:rsid w:val="002469CC"/>
    <w:rsid w:val="00246A02"/>
    <w:rsid w:val="00246A15"/>
    <w:rsid w:val="00246A51"/>
    <w:rsid w:val="00246C91"/>
    <w:rsid w:val="00246CE3"/>
    <w:rsid w:val="00247157"/>
    <w:rsid w:val="002471B8"/>
    <w:rsid w:val="0024741B"/>
    <w:rsid w:val="002475C5"/>
    <w:rsid w:val="00247609"/>
    <w:rsid w:val="002476A2"/>
    <w:rsid w:val="002476D7"/>
    <w:rsid w:val="0024793B"/>
    <w:rsid w:val="00247959"/>
    <w:rsid w:val="002479F7"/>
    <w:rsid w:val="00247BC1"/>
    <w:rsid w:val="00247BFC"/>
    <w:rsid w:val="00247CDE"/>
    <w:rsid w:val="00247E22"/>
    <w:rsid w:val="00247E94"/>
    <w:rsid w:val="00247F7B"/>
    <w:rsid w:val="0025020B"/>
    <w:rsid w:val="00250241"/>
    <w:rsid w:val="00250296"/>
    <w:rsid w:val="0025032D"/>
    <w:rsid w:val="002503E2"/>
    <w:rsid w:val="00250546"/>
    <w:rsid w:val="00250B0F"/>
    <w:rsid w:val="00250CDF"/>
    <w:rsid w:val="00250D03"/>
    <w:rsid w:val="00250E6A"/>
    <w:rsid w:val="00250F4F"/>
    <w:rsid w:val="00250FBA"/>
    <w:rsid w:val="00250FF3"/>
    <w:rsid w:val="002510ED"/>
    <w:rsid w:val="0025112A"/>
    <w:rsid w:val="002511D8"/>
    <w:rsid w:val="002511DE"/>
    <w:rsid w:val="002511E2"/>
    <w:rsid w:val="0025133A"/>
    <w:rsid w:val="00251403"/>
    <w:rsid w:val="00251B0D"/>
    <w:rsid w:val="00251B35"/>
    <w:rsid w:val="00251CBD"/>
    <w:rsid w:val="00251D2B"/>
    <w:rsid w:val="00251D49"/>
    <w:rsid w:val="00251D7D"/>
    <w:rsid w:val="00251ED7"/>
    <w:rsid w:val="00251F84"/>
    <w:rsid w:val="0025200D"/>
    <w:rsid w:val="002521CC"/>
    <w:rsid w:val="002521E9"/>
    <w:rsid w:val="00252390"/>
    <w:rsid w:val="0025243C"/>
    <w:rsid w:val="00252544"/>
    <w:rsid w:val="0025257D"/>
    <w:rsid w:val="0025261B"/>
    <w:rsid w:val="00252822"/>
    <w:rsid w:val="002528AC"/>
    <w:rsid w:val="00252CB6"/>
    <w:rsid w:val="00252F1C"/>
    <w:rsid w:val="0025300F"/>
    <w:rsid w:val="0025305A"/>
    <w:rsid w:val="002530B7"/>
    <w:rsid w:val="002534E3"/>
    <w:rsid w:val="00253691"/>
    <w:rsid w:val="002536A6"/>
    <w:rsid w:val="002536BF"/>
    <w:rsid w:val="0025394D"/>
    <w:rsid w:val="00253AD9"/>
    <w:rsid w:val="00253B8F"/>
    <w:rsid w:val="00253BEB"/>
    <w:rsid w:val="00253FB1"/>
    <w:rsid w:val="0025404B"/>
    <w:rsid w:val="0025413B"/>
    <w:rsid w:val="00254274"/>
    <w:rsid w:val="00254351"/>
    <w:rsid w:val="00254406"/>
    <w:rsid w:val="002544FA"/>
    <w:rsid w:val="002546AB"/>
    <w:rsid w:val="002547E0"/>
    <w:rsid w:val="00254897"/>
    <w:rsid w:val="00254901"/>
    <w:rsid w:val="0025490A"/>
    <w:rsid w:val="00254912"/>
    <w:rsid w:val="002549E1"/>
    <w:rsid w:val="00254A9D"/>
    <w:rsid w:val="00254B94"/>
    <w:rsid w:val="00254D5F"/>
    <w:rsid w:val="00254ED2"/>
    <w:rsid w:val="00255371"/>
    <w:rsid w:val="00255722"/>
    <w:rsid w:val="002558AD"/>
    <w:rsid w:val="00255A0D"/>
    <w:rsid w:val="00255BFC"/>
    <w:rsid w:val="00255FAF"/>
    <w:rsid w:val="00256377"/>
    <w:rsid w:val="00256380"/>
    <w:rsid w:val="00256397"/>
    <w:rsid w:val="0025666D"/>
    <w:rsid w:val="0025679D"/>
    <w:rsid w:val="0025680A"/>
    <w:rsid w:val="00256F0D"/>
    <w:rsid w:val="00256F7A"/>
    <w:rsid w:val="00257006"/>
    <w:rsid w:val="002570B4"/>
    <w:rsid w:val="002571B4"/>
    <w:rsid w:val="002571BF"/>
    <w:rsid w:val="0025725E"/>
    <w:rsid w:val="0025727E"/>
    <w:rsid w:val="0025733B"/>
    <w:rsid w:val="002576CD"/>
    <w:rsid w:val="002579BD"/>
    <w:rsid w:val="00257AD0"/>
    <w:rsid w:val="00257BE8"/>
    <w:rsid w:val="00257D26"/>
    <w:rsid w:val="00257FE3"/>
    <w:rsid w:val="00260012"/>
    <w:rsid w:val="002600C2"/>
    <w:rsid w:val="00260106"/>
    <w:rsid w:val="00260182"/>
    <w:rsid w:val="002602DA"/>
    <w:rsid w:val="00260324"/>
    <w:rsid w:val="0026036B"/>
    <w:rsid w:val="002605EF"/>
    <w:rsid w:val="002607C9"/>
    <w:rsid w:val="002608A5"/>
    <w:rsid w:val="00260925"/>
    <w:rsid w:val="0026093B"/>
    <w:rsid w:val="00260974"/>
    <w:rsid w:val="00260CF7"/>
    <w:rsid w:val="00260F56"/>
    <w:rsid w:val="00260F62"/>
    <w:rsid w:val="00260F97"/>
    <w:rsid w:val="0026101D"/>
    <w:rsid w:val="0026116D"/>
    <w:rsid w:val="00261297"/>
    <w:rsid w:val="002615A3"/>
    <w:rsid w:val="002616B4"/>
    <w:rsid w:val="002617DC"/>
    <w:rsid w:val="00261906"/>
    <w:rsid w:val="0026193E"/>
    <w:rsid w:val="0026199E"/>
    <w:rsid w:val="002619D4"/>
    <w:rsid w:val="00261B89"/>
    <w:rsid w:val="00261C7B"/>
    <w:rsid w:val="00261C7E"/>
    <w:rsid w:val="00261F19"/>
    <w:rsid w:val="00261F52"/>
    <w:rsid w:val="0026223C"/>
    <w:rsid w:val="002622E0"/>
    <w:rsid w:val="00262417"/>
    <w:rsid w:val="00262504"/>
    <w:rsid w:val="002625AC"/>
    <w:rsid w:val="00262641"/>
    <w:rsid w:val="0026293F"/>
    <w:rsid w:val="002629E2"/>
    <w:rsid w:val="00262A17"/>
    <w:rsid w:val="00262A50"/>
    <w:rsid w:val="00263238"/>
    <w:rsid w:val="002632D7"/>
    <w:rsid w:val="002634AE"/>
    <w:rsid w:val="00263540"/>
    <w:rsid w:val="002635A6"/>
    <w:rsid w:val="00263774"/>
    <w:rsid w:val="00263798"/>
    <w:rsid w:val="002638FC"/>
    <w:rsid w:val="00263B28"/>
    <w:rsid w:val="00263B72"/>
    <w:rsid w:val="00263BEB"/>
    <w:rsid w:val="00263C9F"/>
    <w:rsid w:val="00263CE7"/>
    <w:rsid w:val="00263D32"/>
    <w:rsid w:val="00263E72"/>
    <w:rsid w:val="00263F48"/>
    <w:rsid w:val="00263FCB"/>
    <w:rsid w:val="00263FCE"/>
    <w:rsid w:val="002640A8"/>
    <w:rsid w:val="0026434C"/>
    <w:rsid w:val="002644DB"/>
    <w:rsid w:val="0026466C"/>
    <w:rsid w:val="0026493A"/>
    <w:rsid w:val="00264B54"/>
    <w:rsid w:val="00264BC9"/>
    <w:rsid w:val="00264C04"/>
    <w:rsid w:val="00264F49"/>
    <w:rsid w:val="00265089"/>
    <w:rsid w:val="002651AE"/>
    <w:rsid w:val="00265322"/>
    <w:rsid w:val="00265468"/>
    <w:rsid w:val="002654F8"/>
    <w:rsid w:val="00265616"/>
    <w:rsid w:val="00265619"/>
    <w:rsid w:val="00265765"/>
    <w:rsid w:val="002658F1"/>
    <w:rsid w:val="00265A44"/>
    <w:rsid w:val="00265AB1"/>
    <w:rsid w:val="00265AC5"/>
    <w:rsid w:val="00265C99"/>
    <w:rsid w:val="002661CA"/>
    <w:rsid w:val="0026635F"/>
    <w:rsid w:val="0026639B"/>
    <w:rsid w:val="0026661F"/>
    <w:rsid w:val="0026668C"/>
    <w:rsid w:val="002666CB"/>
    <w:rsid w:val="002669E0"/>
    <w:rsid w:val="002669E7"/>
    <w:rsid w:val="00266A21"/>
    <w:rsid w:val="00266A83"/>
    <w:rsid w:val="00266B4F"/>
    <w:rsid w:val="00266B52"/>
    <w:rsid w:val="00266CE0"/>
    <w:rsid w:val="00266E31"/>
    <w:rsid w:val="00266ED5"/>
    <w:rsid w:val="00266FB5"/>
    <w:rsid w:val="0026709F"/>
    <w:rsid w:val="00267267"/>
    <w:rsid w:val="002673F2"/>
    <w:rsid w:val="002675DC"/>
    <w:rsid w:val="002675F9"/>
    <w:rsid w:val="00267A84"/>
    <w:rsid w:val="00267AB3"/>
    <w:rsid w:val="00267B1A"/>
    <w:rsid w:val="00267BC8"/>
    <w:rsid w:val="00267C4E"/>
    <w:rsid w:val="00267EC8"/>
    <w:rsid w:val="00267EEA"/>
    <w:rsid w:val="00270000"/>
    <w:rsid w:val="002701E3"/>
    <w:rsid w:val="002702AA"/>
    <w:rsid w:val="00270394"/>
    <w:rsid w:val="002704AF"/>
    <w:rsid w:val="00270709"/>
    <w:rsid w:val="00270997"/>
    <w:rsid w:val="002709AB"/>
    <w:rsid w:val="00270AAC"/>
    <w:rsid w:val="00270BD1"/>
    <w:rsid w:val="00270C51"/>
    <w:rsid w:val="00271152"/>
    <w:rsid w:val="00271744"/>
    <w:rsid w:val="00271749"/>
    <w:rsid w:val="00271775"/>
    <w:rsid w:val="002717BC"/>
    <w:rsid w:val="002719F2"/>
    <w:rsid w:val="00271A25"/>
    <w:rsid w:val="00271A84"/>
    <w:rsid w:val="00271ABE"/>
    <w:rsid w:val="00271B11"/>
    <w:rsid w:val="00271C7F"/>
    <w:rsid w:val="00271DDF"/>
    <w:rsid w:val="00272192"/>
    <w:rsid w:val="00272227"/>
    <w:rsid w:val="00272760"/>
    <w:rsid w:val="002729A2"/>
    <w:rsid w:val="00272A29"/>
    <w:rsid w:val="00272D5D"/>
    <w:rsid w:val="00272DFE"/>
    <w:rsid w:val="00272EE8"/>
    <w:rsid w:val="002730FE"/>
    <w:rsid w:val="002732FC"/>
    <w:rsid w:val="002733C5"/>
    <w:rsid w:val="00273590"/>
    <w:rsid w:val="002736E9"/>
    <w:rsid w:val="0027377B"/>
    <w:rsid w:val="0027390A"/>
    <w:rsid w:val="00273AC0"/>
    <w:rsid w:val="00273B61"/>
    <w:rsid w:val="00273DCF"/>
    <w:rsid w:val="00274020"/>
    <w:rsid w:val="0027412F"/>
    <w:rsid w:val="00274284"/>
    <w:rsid w:val="0027449C"/>
    <w:rsid w:val="002746EF"/>
    <w:rsid w:val="0027484E"/>
    <w:rsid w:val="002748A6"/>
    <w:rsid w:val="002748B7"/>
    <w:rsid w:val="00274944"/>
    <w:rsid w:val="00274A8B"/>
    <w:rsid w:val="00274AA2"/>
    <w:rsid w:val="00274AFD"/>
    <w:rsid w:val="00274C24"/>
    <w:rsid w:val="00274C70"/>
    <w:rsid w:val="00274E7A"/>
    <w:rsid w:val="00274E92"/>
    <w:rsid w:val="00274FAA"/>
    <w:rsid w:val="0027517F"/>
    <w:rsid w:val="0027542A"/>
    <w:rsid w:val="00275472"/>
    <w:rsid w:val="00275556"/>
    <w:rsid w:val="00275658"/>
    <w:rsid w:val="0027567D"/>
    <w:rsid w:val="0027570D"/>
    <w:rsid w:val="002757EB"/>
    <w:rsid w:val="002759E0"/>
    <w:rsid w:val="00275ABD"/>
    <w:rsid w:val="00275ADD"/>
    <w:rsid w:val="00275C3F"/>
    <w:rsid w:val="00275CB2"/>
    <w:rsid w:val="00275D53"/>
    <w:rsid w:val="00275D5E"/>
    <w:rsid w:val="00275E8E"/>
    <w:rsid w:val="002760C9"/>
    <w:rsid w:val="002762D9"/>
    <w:rsid w:val="002764B2"/>
    <w:rsid w:val="002765D7"/>
    <w:rsid w:val="0027689D"/>
    <w:rsid w:val="00276C0C"/>
    <w:rsid w:val="00276D18"/>
    <w:rsid w:val="00276E99"/>
    <w:rsid w:val="00277029"/>
    <w:rsid w:val="002770F7"/>
    <w:rsid w:val="00277121"/>
    <w:rsid w:val="002771AE"/>
    <w:rsid w:val="0027723E"/>
    <w:rsid w:val="00277334"/>
    <w:rsid w:val="00277407"/>
    <w:rsid w:val="0027749D"/>
    <w:rsid w:val="002775EE"/>
    <w:rsid w:val="00277773"/>
    <w:rsid w:val="00277B4F"/>
    <w:rsid w:val="00277DDB"/>
    <w:rsid w:val="00277E1D"/>
    <w:rsid w:val="00277EB1"/>
    <w:rsid w:val="00277ECA"/>
    <w:rsid w:val="00277F9D"/>
    <w:rsid w:val="00280057"/>
    <w:rsid w:val="00280193"/>
    <w:rsid w:val="0028029F"/>
    <w:rsid w:val="00280309"/>
    <w:rsid w:val="0028038A"/>
    <w:rsid w:val="00280697"/>
    <w:rsid w:val="002806C1"/>
    <w:rsid w:val="002807DE"/>
    <w:rsid w:val="002809CB"/>
    <w:rsid w:val="00280B07"/>
    <w:rsid w:val="00280EB6"/>
    <w:rsid w:val="0028112F"/>
    <w:rsid w:val="00281158"/>
    <w:rsid w:val="002812A8"/>
    <w:rsid w:val="002814FC"/>
    <w:rsid w:val="002816EB"/>
    <w:rsid w:val="0028189A"/>
    <w:rsid w:val="00281BF8"/>
    <w:rsid w:val="00281C1D"/>
    <w:rsid w:val="00281E4B"/>
    <w:rsid w:val="00281F0E"/>
    <w:rsid w:val="00281F7A"/>
    <w:rsid w:val="00282233"/>
    <w:rsid w:val="002824E6"/>
    <w:rsid w:val="0028253D"/>
    <w:rsid w:val="00282541"/>
    <w:rsid w:val="002825EB"/>
    <w:rsid w:val="00282622"/>
    <w:rsid w:val="00282666"/>
    <w:rsid w:val="00282668"/>
    <w:rsid w:val="0028266A"/>
    <w:rsid w:val="002826A1"/>
    <w:rsid w:val="002826D1"/>
    <w:rsid w:val="00282732"/>
    <w:rsid w:val="00282752"/>
    <w:rsid w:val="00282857"/>
    <w:rsid w:val="00282862"/>
    <w:rsid w:val="00282AB8"/>
    <w:rsid w:val="00282CB2"/>
    <w:rsid w:val="00282D1C"/>
    <w:rsid w:val="00282DA8"/>
    <w:rsid w:val="00283232"/>
    <w:rsid w:val="00283234"/>
    <w:rsid w:val="002832CD"/>
    <w:rsid w:val="002833CE"/>
    <w:rsid w:val="00283462"/>
    <w:rsid w:val="002834DF"/>
    <w:rsid w:val="00283676"/>
    <w:rsid w:val="002839DC"/>
    <w:rsid w:val="00283A06"/>
    <w:rsid w:val="00283A8D"/>
    <w:rsid w:val="00283C6F"/>
    <w:rsid w:val="00283D95"/>
    <w:rsid w:val="00283E02"/>
    <w:rsid w:val="002840E0"/>
    <w:rsid w:val="002841A8"/>
    <w:rsid w:val="00284204"/>
    <w:rsid w:val="0028465F"/>
    <w:rsid w:val="00284668"/>
    <w:rsid w:val="002847C4"/>
    <w:rsid w:val="002848A4"/>
    <w:rsid w:val="0028491A"/>
    <w:rsid w:val="00284963"/>
    <w:rsid w:val="00284AAA"/>
    <w:rsid w:val="00284DFA"/>
    <w:rsid w:val="00284E29"/>
    <w:rsid w:val="00284F18"/>
    <w:rsid w:val="002850F3"/>
    <w:rsid w:val="00285110"/>
    <w:rsid w:val="00285407"/>
    <w:rsid w:val="0028544F"/>
    <w:rsid w:val="0028549A"/>
    <w:rsid w:val="0028579C"/>
    <w:rsid w:val="002858DE"/>
    <w:rsid w:val="00285B73"/>
    <w:rsid w:val="00285D32"/>
    <w:rsid w:val="00285E73"/>
    <w:rsid w:val="0028609D"/>
    <w:rsid w:val="002861D5"/>
    <w:rsid w:val="00286408"/>
    <w:rsid w:val="00286594"/>
    <w:rsid w:val="00286712"/>
    <w:rsid w:val="00286BCC"/>
    <w:rsid w:val="00286BD7"/>
    <w:rsid w:val="00286DC6"/>
    <w:rsid w:val="00287016"/>
    <w:rsid w:val="00287185"/>
    <w:rsid w:val="002871A9"/>
    <w:rsid w:val="00287220"/>
    <w:rsid w:val="00287307"/>
    <w:rsid w:val="002873B0"/>
    <w:rsid w:val="0028745A"/>
    <w:rsid w:val="002875BF"/>
    <w:rsid w:val="00287A06"/>
    <w:rsid w:val="00287B05"/>
    <w:rsid w:val="00287B10"/>
    <w:rsid w:val="00287B70"/>
    <w:rsid w:val="00287C07"/>
    <w:rsid w:val="00287D2E"/>
    <w:rsid w:val="00287E8B"/>
    <w:rsid w:val="00287FE8"/>
    <w:rsid w:val="0029015E"/>
    <w:rsid w:val="002901FF"/>
    <w:rsid w:val="00290269"/>
    <w:rsid w:val="002904CF"/>
    <w:rsid w:val="00290734"/>
    <w:rsid w:val="002907F1"/>
    <w:rsid w:val="002909FE"/>
    <w:rsid w:val="00290B3A"/>
    <w:rsid w:val="00290BB3"/>
    <w:rsid w:val="00290BDD"/>
    <w:rsid w:val="00290CBB"/>
    <w:rsid w:val="00290E1A"/>
    <w:rsid w:val="00290E8F"/>
    <w:rsid w:val="00291274"/>
    <w:rsid w:val="002912CE"/>
    <w:rsid w:val="002913B7"/>
    <w:rsid w:val="002914E5"/>
    <w:rsid w:val="00291560"/>
    <w:rsid w:val="00291875"/>
    <w:rsid w:val="0029187E"/>
    <w:rsid w:val="00291909"/>
    <w:rsid w:val="00291973"/>
    <w:rsid w:val="00291A06"/>
    <w:rsid w:val="00291D0D"/>
    <w:rsid w:val="00291F44"/>
    <w:rsid w:val="002921C2"/>
    <w:rsid w:val="00292353"/>
    <w:rsid w:val="0029259A"/>
    <w:rsid w:val="002926A8"/>
    <w:rsid w:val="002926BD"/>
    <w:rsid w:val="0029275D"/>
    <w:rsid w:val="002927CC"/>
    <w:rsid w:val="00292909"/>
    <w:rsid w:val="00292951"/>
    <w:rsid w:val="0029295A"/>
    <w:rsid w:val="00292B1F"/>
    <w:rsid w:val="00292C02"/>
    <w:rsid w:val="00293262"/>
    <w:rsid w:val="0029329E"/>
    <w:rsid w:val="00293368"/>
    <w:rsid w:val="002933E9"/>
    <w:rsid w:val="00293414"/>
    <w:rsid w:val="00293466"/>
    <w:rsid w:val="002935D1"/>
    <w:rsid w:val="0029360F"/>
    <w:rsid w:val="002936BE"/>
    <w:rsid w:val="002936E2"/>
    <w:rsid w:val="00293A53"/>
    <w:rsid w:val="00293B1D"/>
    <w:rsid w:val="00293BA0"/>
    <w:rsid w:val="00293C85"/>
    <w:rsid w:val="00293C9A"/>
    <w:rsid w:val="00293D54"/>
    <w:rsid w:val="00293F75"/>
    <w:rsid w:val="00293FF0"/>
    <w:rsid w:val="00294073"/>
    <w:rsid w:val="002940CF"/>
    <w:rsid w:val="002940E7"/>
    <w:rsid w:val="0029419C"/>
    <w:rsid w:val="0029491A"/>
    <w:rsid w:val="00294A9C"/>
    <w:rsid w:val="00294ACC"/>
    <w:rsid w:val="00294B78"/>
    <w:rsid w:val="00294E95"/>
    <w:rsid w:val="0029539B"/>
    <w:rsid w:val="0029542F"/>
    <w:rsid w:val="00295434"/>
    <w:rsid w:val="00295579"/>
    <w:rsid w:val="00295AB1"/>
    <w:rsid w:val="00295B72"/>
    <w:rsid w:val="00295C9E"/>
    <w:rsid w:val="00295D63"/>
    <w:rsid w:val="00295DA1"/>
    <w:rsid w:val="0029615E"/>
    <w:rsid w:val="00296193"/>
    <w:rsid w:val="0029624B"/>
    <w:rsid w:val="0029665B"/>
    <w:rsid w:val="00296737"/>
    <w:rsid w:val="002967A8"/>
    <w:rsid w:val="00296948"/>
    <w:rsid w:val="00296BB7"/>
    <w:rsid w:val="00296C26"/>
    <w:rsid w:val="00296D19"/>
    <w:rsid w:val="0029722E"/>
    <w:rsid w:val="002973D7"/>
    <w:rsid w:val="00297433"/>
    <w:rsid w:val="002974AE"/>
    <w:rsid w:val="00297824"/>
    <w:rsid w:val="0029785E"/>
    <w:rsid w:val="002978A8"/>
    <w:rsid w:val="00297A37"/>
    <w:rsid w:val="00297AEF"/>
    <w:rsid w:val="00297B68"/>
    <w:rsid w:val="00297D02"/>
    <w:rsid w:val="00297D1E"/>
    <w:rsid w:val="00297E68"/>
    <w:rsid w:val="00297E96"/>
    <w:rsid w:val="00297FBB"/>
    <w:rsid w:val="002A0055"/>
    <w:rsid w:val="002A00C7"/>
    <w:rsid w:val="002A02AC"/>
    <w:rsid w:val="002A0360"/>
    <w:rsid w:val="002A03BC"/>
    <w:rsid w:val="002A049B"/>
    <w:rsid w:val="002A079D"/>
    <w:rsid w:val="002A0851"/>
    <w:rsid w:val="002A0AB4"/>
    <w:rsid w:val="002A0CCB"/>
    <w:rsid w:val="002A0D33"/>
    <w:rsid w:val="002A0D3D"/>
    <w:rsid w:val="002A10F3"/>
    <w:rsid w:val="002A1111"/>
    <w:rsid w:val="002A1299"/>
    <w:rsid w:val="002A15AF"/>
    <w:rsid w:val="002A160C"/>
    <w:rsid w:val="002A17C4"/>
    <w:rsid w:val="002A18C4"/>
    <w:rsid w:val="002A1AB0"/>
    <w:rsid w:val="002A1B6E"/>
    <w:rsid w:val="002A1C8D"/>
    <w:rsid w:val="002A1CB0"/>
    <w:rsid w:val="002A1D00"/>
    <w:rsid w:val="002A1DE5"/>
    <w:rsid w:val="002A202F"/>
    <w:rsid w:val="002A2150"/>
    <w:rsid w:val="002A21EF"/>
    <w:rsid w:val="002A22E3"/>
    <w:rsid w:val="002A25F6"/>
    <w:rsid w:val="002A287E"/>
    <w:rsid w:val="002A2A02"/>
    <w:rsid w:val="002A2A20"/>
    <w:rsid w:val="002A2ACD"/>
    <w:rsid w:val="002A2AFC"/>
    <w:rsid w:val="002A2B39"/>
    <w:rsid w:val="002A2CC6"/>
    <w:rsid w:val="002A2E23"/>
    <w:rsid w:val="002A2EBD"/>
    <w:rsid w:val="002A3027"/>
    <w:rsid w:val="002A31D3"/>
    <w:rsid w:val="002A3294"/>
    <w:rsid w:val="002A349A"/>
    <w:rsid w:val="002A34CE"/>
    <w:rsid w:val="002A377D"/>
    <w:rsid w:val="002A38AE"/>
    <w:rsid w:val="002A3990"/>
    <w:rsid w:val="002A3BF3"/>
    <w:rsid w:val="002A3D23"/>
    <w:rsid w:val="002A4153"/>
    <w:rsid w:val="002A42B4"/>
    <w:rsid w:val="002A432D"/>
    <w:rsid w:val="002A43CF"/>
    <w:rsid w:val="002A4434"/>
    <w:rsid w:val="002A4441"/>
    <w:rsid w:val="002A44A0"/>
    <w:rsid w:val="002A44BF"/>
    <w:rsid w:val="002A4686"/>
    <w:rsid w:val="002A4709"/>
    <w:rsid w:val="002A48A7"/>
    <w:rsid w:val="002A49B0"/>
    <w:rsid w:val="002A49B8"/>
    <w:rsid w:val="002A4AAC"/>
    <w:rsid w:val="002A4B39"/>
    <w:rsid w:val="002A4B8D"/>
    <w:rsid w:val="002A4C0C"/>
    <w:rsid w:val="002A4C29"/>
    <w:rsid w:val="002A4F44"/>
    <w:rsid w:val="002A502F"/>
    <w:rsid w:val="002A5126"/>
    <w:rsid w:val="002A51B4"/>
    <w:rsid w:val="002A540E"/>
    <w:rsid w:val="002A56B4"/>
    <w:rsid w:val="002A57DC"/>
    <w:rsid w:val="002A57EB"/>
    <w:rsid w:val="002A593F"/>
    <w:rsid w:val="002A5A17"/>
    <w:rsid w:val="002A5B20"/>
    <w:rsid w:val="002A5BFB"/>
    <w:rsid w:val="002A5CD2"/>
    <w:rsid w:val="002A5CD8"/>
    <w:rsid w:val="002A5F32"/>
    <w:rsid w:val="002A5FFB"/>
    <w:rsid w:val="002A6132"/>
    <w:rsid w:val="002A633E"/>
    <w:rsid w:val="002A6351"/>
    <w:rsid w:val="002A6655"/>
    <w:rsid w:val="002A6702"/>
    <w:rsid w:val="002A67EB"/>
    <w:rsid w:val="002A6838"/>
    <w:rsid w:val="002A6846"/>
    <w:rsid w:val="002A6BF1"/>
    <w:rsid w:val="002A7314"/>
    <w:rsid w:val="002A7394"/>
    <w:rsid w:val="002A7456"/>
    <w:rsid w:val="002A749A"/>
    <w:rsid w:val="002A7550"/>
    <w:rsid w:val="002A7554"/>
    <w:rsid w:val="002A761C"/>
    <w:rsid w:val="002A78A3"/>
    <w:rsid w:val="002A78BD"/>
    <w:rsid w:val="002A7A83"/>
    <w:rsid w:val="002A7BEB"/>
    <w:rsid w:val="002A7D02"/>
    <w:rsid w:val="002A7D39"/>
    <w:rsid w:val="002A7F05"/>
    <w:rsid w:val="002A7F17"/>
    <w:rsid w:val="002A7F83"/>
    <w:rsid w:val="002A7FF5"/>
    <w:rsid w:val="002B005F"/>
    <w:rsid w:val="002B0164"/>
    <w:rsid w:val="002B0326"/>
    <w:rsid w:val="002B036E"/>
    <w:rsid w:val="002B04F2"/>
    <w:rsid w:val="002B0673"/>
    <w:rsid w:val="002B089C"/>
    <w:rsid w:val="002B09A1"/>
    <w:rsid w:val="002B0A70"/>
    <w:rsid w:val="002B0C6E"/>
    <w:rsid w:val="002B0D38"/>
    <w:rsid w:val="002B0D97"/>
    <w:rsid w:val="002B1106"/>
    <w:rsid w:val="002B123B"/>
    <w:rsid w:val="002B124E"/>
    <w:rsid w:val="002B136B"/>
    <w:rsid w:val="002B1393"/>
    <w:rsid w:val="002B14C5"/>
    <w:rsid w:val="002B15B0"/>
    <w:rsid w:val="002B1650"/>
    <w:rsid w:val="002B189B"/>
    <w:rsid w:val="002B195E"/>
    <w:rsid w:val="002B1990"/>
    <w:rsid w:val="002B19BD"/>
    <w:rsid w:val="002B1B1A"/>
    <w:rsid w:val="002B1BE6"/>
    <w:rsid w:val="002B1D20"/>
    <w:rsid w:val="002B1FA3"/>
    <w:rsid w:val="002B2046"/>
    <w:rsid w:val="002B20A7"/>
    <w:rsid w:val="002B20F3"/>
    <w:rsid w:val="002B262A"/>
    <w:rsid w:val="002B2658"/>
    <w:rsid w:val="002B27AD"/>
    <w:rsid w:val="002B2A4E"/>
    <w:rsid w:val="002B2AEB"/>
    <w:rsid w:val="002B2C79"/>
    <w:rsid w:val="002B2D37"/>
    <w:rsid w:val="002B2EA7"/>
    <w:rsid w:val="002B2F3A"/>
    <w:rsid w:val="002B306F"/>
    <w:rsid w:val="002B318D"/>
    <w:rsid w:val="002B31BB"/>
    <w:rsid w:val="002B3370"/>
    <w:rsid w:val="002B34D7"/>
    <w:rsid w:val="002B36C8"/>
    <w:rsid w:val="002B3921"/>
    <w:rsid w:val="002B3A46"/>
    <w:rsid w:val="002B3A6E"/>
    <w:rsid w:val="002B3BB3"/>
    <w:rsid w:val="002B3DA8"/>
    <w:rsid w:val="002B4055"/>
    <w:rsid w:val="002B407C"/>
    <w:rsid w:val="002B40CB"/>
    <w:rsid w:val="002B4196"/>
    <w:rsid w:val="002B428A"/>
    <w:rsid w:val="002B42C4"/>
    <w:rsid w:val="002B4446"/>
    <w:rsid w:val="002B4520"/>
    <w:rsid w:val="002B4605"/>
    <w:rsid w:val="002B4645"/>
    <w:rsid w:val="002B46AB"/>
    <w:rsid w:val="002B4850"/>
    <w:rsid w:val="002B4B3A"/>
    <w:rsid w:val="002B4B8A"/>
    <w:rsid w:val="002B4F01"/>
    <w:rsid w:val="002B4F27"/>
    <w:rsid w:val="002B4F65"/>
    <w:rsid w:val="002B4FCD"/>
    <w:rsid w:val="002B503E"/>
    <w:rsid w:val="002B5163"/>
    <w:rsid w:val="002B5465"/>
    <w:rsid w:val="002B5B1F"/>
    <w:rsid w:val="002B5D3E"/>
    <w:rsid w:val="002B5F01"/>
    <w:rsid w:val="002B5F32"/>
    <w:rsid w:val="002B5F62"/>
    <w:rsid w:val="002B60C4"/>
    <w:rsid w:val="002B6141"/>
    <w:rsid w:val="002B6180"/>
    <w:rsid w:val="002B634D"/>
    <w:rsid w:val="002B63B3"/>
    <w:rsid w:val="002B6413"/>
    <w:rsid w:val="002B64C8"/>
    <w:rsid w:val="002B65DA"/>
    <w:rsid w:val="002B66CC"/>
    <w:rsid w:val="002B67EA"/>
    <w:rsid w:val="002B6B62"/>
    <w:rsid w:val="002B6C2A"/>
    <w:rsid w:val="002B6CC1"/>
    <w:rsid w:val="002B6D3A"/>
    <w:rsid w:val="002B709D"/>
    <w:rsid w:val="002B7271"/>
    <w:rsid w:val="002B72DD"/>
    <w:rsid w:val="002B7440"/>
    <w:rsid w:val="002B7683"/>
    <w:rsid w:val="002B768E"/>
    <w:rsid w:val="002B7715"/>
    <w:rsid w:val="002B77A8"/>
    <w:rsid w:val="002B7AEA"/>
    <w:rsid w:val="002B7B27"/>
    <w:rsid w:val="002B7EEE"/>
    <w:rsid w:val="002B7FF0"/>
    <w:rsid w:val="002C0039"/>
    <w:rsid w:val="002C0171"/>
    <w:rsid w:val="002C0173"/>
    <w:rsid w:val="002C0271"/>
    <w:rsid w:val="002C0402"/>
    <w:rsid w:val="002C04ED"/>
    <w:rsid w:val="002C064B"/>
    <w:rsid w:val="002C096F"/>
    <w:rsid w:val="002C0970"/>
    <w:rsid w:val="002C097B"/>
    <w:rsid w:val="002C0ACB"/>
    <w:rsid w:val="002C0D54"/>
    <w:rsid w:val="002C0DD4"/>
    <w:rsid w:val="002C1017"/>
    <w:rsid w:val="002C11CC"/>
    <w:rsid w:val="002C14CB"/>
    <w:rsid w:val="002C15CE"/>
    <w:rsid w:val="002C1657"/>
    <w:rsid w:val="002C198A"/>
    <w:rsid w:val="002C1A2C"/>
    <w:rsid w:val="002C1B79"/>
    <w:rsid w:val="002C1BBC"/>
    <w:rsid w:val="002C1BE9"/>
    <w:rsid w:val="002C1C67"/>
    <w:rsid w:val="002C1C95"/>
    <w:rsid w:val="002C23E7"/>
    <w:rsid w:val="002C2451"/>
    <w:rsid w:val="002C263A"/>
    <w:rsid w:val="002C2879"/>
    <w:rsid w:val="002C28FB"/>
    <w:rsid w:val="002C2B6A"/>
    <w:rsid w:val="002C2C23"/>
    <w:rsid w:val="002C2D83"/>
    <w:rsid w:val="002C2DA0"/>
    <w:rsid w:val="002C2EE1"/>
    <w:rsid w:val="002C2F89"/>
    <w:rsid w:val="002C316D"/>
    <w:rsid w:val="002C31E0"/>
    <w:rsid w:val="002C328E"/>
    <w:rsid w:val="002C32A3"/>
    <w:rsid w:val="002C3485"/>
    <w:rsid w:val="002C34C9"/>
    <w:rsid w:val="002C36AE"/>
    <w:rsid w:val="002C3784"/>
    <w:rsid w:val="002C389F"/>
    <w:rsid w:val="002C38DE"/>
    <w:rsid w:val="002C3965"/>
    <w:rsid w:val="002C39A0"/>
    <w:rsid w:val="002C39BA"/>
    <w:rsid w:val="002C39E6"/>
    <w:rsid w:val="002C3A56"/>
    <w:rsid w:val="002C3AD6"/>
    <w:rsid w:val="002C3E9E"/>
    <w:rsid w:val="002C403A"/>
    <w:rsid w:val="002C4416"/>
    <w:rsid w:val="002C4509"/>
    <w:rsid w:val="002C45A2"/>
    <w:rsid w:val="002C463E"/>
    <w:rsid w:val="002C4731"/>
    <w:rsid w:val="002C4764"/>
    <w:rsid w:val="002C477C"/>
    <w:rsid w:val="002C4989"/>
    <w:rsid w:val="002C4D5A"/>
    <w:rsid w:val="002C4D6C"/>
    <w:rsid w:val="002C4DB2"/>
    <w:rsid w:val="002C4EA9"/>
    <w:rsid w:val="002C5032"/>
    <w:rsid w:val="002C51C4"/>
    <w:rsid w:val="002C541D"/>
    <w:rsid w:val="002C555C"/>
    <w:rsid w:val="002C569B"/>
    <w:rsid w:val="002C5934"/>
    <w:rsid w:val="002C5976"/>
    <w:rsid w:val="002C5B6D"/>
    <w:rsid w:val="002C5C37"/>
    <w:rsid w:val="002C5C4C"/>
    <w:rsid w:val="002C5E5F"/>
    <w:rsid w:val="002C5F90"/>
    <w:rsid w:val="002C601A"/>
    <w:rsid w:val="002C6398"/>
    <w:rsid w:val="002C6423"/>
    <w:rsid w:val="002C64DA"/>
    <w:rsid w:val="002C6647"/>
    <w:rsid w:val="002C66AE"/>
    <w:rsid w:val="002C69A9"/>
    <w:rsid w:val="002C69B3"/>
    <w:rsid w:val="002C6C41"/>
    <w:rsid w:val="002C6CEB"/>
    <w:rsid w:val="002C6D45"/>
    <w:rsid w:val="002C6D6B"/>
    <w:rsid w:val="002C6E55"/>
    <w:rsid w:val="002C7084"/>
    <w:rsid w:val="002C7129"/>
    <w:rsid w:val="002C7326"/>
    <w:rsid w:val="002C7397"/>
    <w:rsid w:val="002C75D2"/>
    <w:rsid w:val="002C777C"/>
    <w:rsid w:val="002C78EA"/>
    <w:rsid w:val="002C7B8A"/>
    <w:rsid w:val="002C7E25"/>
    <w:rsid w:val="002D002D"/>
    <w:rsid w:val="002D0087"/>
    <w:rsid w:val="002D01AB"/>
    <w:rsid w:val="002D0359"/>
    <w:rsid w:val="002D054A"/>
    <w:rsid w:val="002D0637"/>
    <w:rsid w:val="002D069A"/>
    <w:rsid w:val="002D0802"/>
    <w:rsid w:val="002D0911"/>
    <w:rsid w:val="002D0A69"/>
    <w:rsid w:val="002D0B7E"/>
    <w:rsid w:val="002D0BBD"/>
    <w:rsid w:val="002D0C15"/>
    <w:rsid w:val="002D0C24"/>
    <w:rsid w:val="002D0D6E"/>
    <w:rsid w:val="002D1021"/>
    <w:rsid w:val="002D10AC"/>
    <w:rsid w:val="002D1436"/>
    <w:rsid w:val="002D1451"/>
    <w:rsid w:val="002D1474"/>
    <w:rsid w:val="002D14C0"/>
    <w:rsid w:val="002D1734"/>
    <w:rsid w:val="002D1770"/>
    <w:rsid w:val="002D18D5"/>
    <w:rsid w:val="002D1AB7"/>
    <w:rsid w:val="002D1DB0"/>
    <w:rsid w:val="002D1F13"/>
    <w:rsid w:val="002D2008"/>
    <w:rsid w:val="002D227F"/>
    <w:rsid w:val="002D24C1"/>
    <w:rsid w:val="002D25DD"/>
    <w:rsid w:val="002D26F3"/>
    <w:rsid w:val="002D2760"/>
    <w:rsid w:val="002D29D0"/>
    <w:rsid w:val="002D2A64"/>
    <w:rsid w:val="002D2AD9"/>
    <w:rsid w:val="002D2B6A"/>
    <w:rsid w:val="002D2E6C"/>
    <w:rsid w:val="002D2FDA"/>
    <w:rsid w:val="002D3185"/>
    <w:rsid w:val="002D329B"/>
    <w:rsid w:val="002D32DC"/>
    <w:rsid w:val="002D3385"/>
    <w:rsid w:val="002D33CF"/>
    <w:rsid w:val="002D3785"/>
    <w:rsid w:val="002D3923"/>
    <w:rsid w:val="002D3B21"/>
    <w:rsid w:val="002D3CF9"/>
    <w:rsid w:val="002D3D24"/>
    <w:rsid w:val="002D3F51"/>
    <w:rsid w:val="002D414E"/>
    <w:rsid w:val="002D430B"/>
    <w:rsid w:val="002D437F"/>
    <w:rsid w:val="002D44BC"/>
    <w:rsid w:val="002D44FC"/>
    <w:rsid w:val="002D4599"/>
    <w:rsid w:val="002D4AD6"/>
    <w:rsid w:val="002D4B67"/>
    <w:rsid w:val="002D4D3C"/>
    <w:rsid w:val="002D4E58"/>
    <w:rsid w:val="002D4F89"/>
    <w:rsid w:val="002D5250"/>
    <w:rsid w:val="002D54C3"/>
    <w:rsid w:val="002D54F3"/>
    <w:rsid w:val="002D55C9"/>
    <w:rsid w:val="002D573B"/>
    <w:rsid w:val="002D58DF"/>
    <w:rsid w:val="002D593D"/>
    <w:rsid w:val="002D5A18"/>
    <w:rsid w:val="002D5AC6"/>
    <w:rsid w:val="002D5B63"/>
    <w:rsid w:val="002D5CE8"/>
    <w:rsid w:val="002D5D6C"/>
    <w:rsid w:val="002D5ED6"/>
    <w:rsid w:val="002D61BF"/>
    <w:rsid w:val="002D63B0"/>
    <w:rsid w:val="002D6420"/>
    <w:rsid w:val="002D6427"/>
    <w:rsid w:val="002D6482"/>
    <w:rsid w:val="002D64B9"/>
    <w:rsid w:val="002D652B"/>
    <w:rsid w:val="002D6651"/>
    <w:rsid w:val="002D66A4"/>
    <w:rsid w:val="002D66B7"/>
    <w:rsid w:val="002D6884"/>
    <w:rsid w:val="002D68EC"/>
    <w:rsid w:val="002D6BB2"/>
    <w:rsid w:val="002D6C24"/>
    <w:rsid w:val="002D6DF2"/>
    <w:rsid w:val="002D6DF7"/>
    <w:rsid w:val="002D6FB5"/>
    <w:rsid w:val="002D7022"/>
    <w:rsid w:val="002D746E"/>
    <w:rsid w:val="002D75F8"/>
    <w:rsid w:val="002D766E"/>
    <w:rsid w:val="002D7C11"/>
    <w:rsid w:val="002D7CF8"/>
    <w:rsid w:val="002D7E16"/>
    <w:rsid w:val="002D7E21"/>
    <w:rsid w:val="002D7F6B"/>
    <w:rsid w:val="002E00E5"/>
    <w:rsid w:val="002E0263"/>
    <w:rsid w:val="002E03FC"/>
    <w:rsid w:val="002E04F8"/>
    <w:rsid w:val="002E0513"/>
    <w:rsid w:val="002E0541"/>
    <w:rsid w:val="002E0930"/>
    <w:rsid w:val="002E094F"/>
    <w:rsid w:val="002E0B08"/>
    <w:rsid w:val="002E0B1A"/>
    <w:rsid w:val="002E0B6F"/>
    <w:rsid w:val="002E0C74"/>
    <w:rsid w:val="002E0D19"/>
    <w:rsid w:val="002E0E43"/>
    <w:rsid w:val="002E0F4D"/>
    <w:rsid w:val="002E0F5E"/>
    <w:rsid w:val="002E104E"/>
    <w:rsid w:val="002E1065"/>
    <w:rsid w:val="002E10CD"/>
    <w:rsid w:val="002E112D"/>
    <w:rsid w:val="002E119A"/>
    <w:rsid w:val="002E124C"/>
    <w:rsid w:val="002E1283"/>
    <w:rsid w:val="002E12D0"/>
    <w:rsid w:val="002E12F2"/>
    <w:rsid w:val="002E1494"/>
    <w:rsid w:val="002E1753"/>
    <w:rsid w:val="002E180C"/>
    <w:rsid w:val="002E18C2"/>
    <w:rsid w:val="002E19A8"/>
    <w:rsid w:val="002E1A91"/>
    <w:rsid w:val="002E1AF2"/>
    <w:rsid w:val="002E1CC6"/>
    <w:rsid w:val="002E1D16"/>
    <w:rsid w:val="002E1E4D"/>
    <w:rsid w:val="002E203E"/>
    <w:rsid w:val="002E2043"/>
    <w:rsid w:val="002E2100"/>
    <w:rsid w:val="002E2171"/>
    <w:rsid w:val="002E24C8"/>
    <w:rsid w:val="002E2818"/>
    <w:rsid w:val="002E2A25"/>
    <w:rsid w:val="002E2AF7"/>
    <w:rsid w:val="002E2B8B"/>
    <w:rsid w:val="002E2D04"/>
    <w:rsid w:val="002E2DB3"/>
    <w:rsid w:val="002E2DF1"/>
    <w:rsid w:val="002E2E32"/>
    <w:rsid w:val="002E2F54"/>
    <w:rsid w:val="002E2FBD"/>
    <w:rsid w:val="002E33D2"/>
    <w:rsid w:val="002E3503"/>
    <w:rsid w:val="002E3560"/>
    <w:rsid w:val="002E3781"/>
    <w:rsid w:val="002E37EB"/>
    <w:rsid w:val="002E382B"/>
    <w:rsid w:val="002E382E"/>
    <w:rsid w:val="002E3854"/>
    <w:rsid w:val="002E38B3"/>
    <w:rsid w:val="002E3A87"/>
    <w:rsid w:val="002E3B6C"/>
    <w:rsid w:val="002E3BAE"/>
    <w:rsid w:val="002E3EEA"/>
    <w:rsid w:val="002E4156"/>
    <w:rsid w:val="002E4442"/>
    <w:rsid w:val="002E44D3"/>
    <w:rsid w:val="002E473F"/>
    <w:rsid w:val="002E4A21"/>
    <w:rsid w:val="002E4ABE"/>
    <w:rsid w:val="002E4BD7"/>
    <w:rsid w:val="002E5145"/>
    <w:rsid w:val="002E5205"/>
    <w:rsid w:val="002E533B"/>
    <w:rsid w:val="002E54C9"/>
    <w:rsid w:val="002E55EF"/>
    <w:rsid w:val="002E56CF"/>
    <w:rsid w:val="002E59C7"/>
    <w:rsid w:val="002E5CDB"/>
    <w:rsid w:val="002E6044"/>
    <w:rsid w:val="002E6342"/>
    <w:rsid w:val="002E695A"/>
    <w:rsid w:val="002E6CE2"/>
    <w:rsid w:val="002E6DD8"/>
    <w:rsid w:val="002E6EAA"/>
    <w:rsid w:val="002E71FF"/>
    <w:rsid w:val="002E724A"/>
    <w:rsid w:val="002E734C"/>
    <w:rsid w:val="002E7428"/>
    <w:rsid w:val="002E7475"/>
    <w:rsid w:val="002E74C0"/>
    <w:rsid w:val="002E75C4"/>
    <w:rsid w:val="002E77C1"/>
    <w:rsid w:val="002E7853"/>
    <w:rsid w:val="002E7BC4"/>
    <w:rsid w:val="002E7C53"/>
    <w:rsid w:val="002E7CEC"/>
    <w:rsid w:val="002E7D32"/>
    <w:rsid w:val="002E7E25"/>
    <w:rsid w:val="002E7F31"/>
    <w:rsid w:val="002F017C"/>
    <w:rsid w:val="002F0193"/>
    <w:rsid w:val="002F0202"/>
    <w:rsid w:val="002F0229"/>
    <w:rsid w:val="002F033E"/>
    <w:rsid w:val="002F035F"/>
    <w:rsid w:val="002F0949"/>
    <w:rsid w:val="002F0EB4"/>
    <w:rsid w:val="002F115F"/>
    <w:rsid w:val="002F12C9"/>
    <w:rsid w:val="002F1485"/>
    <w:rsid w:val="002F14CE"/>
    <w:rsid w:val="002F19AD"/>
    <w:rsid w:val="002F1B74"/>
    <w:rsid w:val="002F1B88"/>
    <w:rsid w:val="002F1BE2"/>
    <w:rsid w:val="002F1C7C"/>
    <w:rsid w:val="002F1E0D"/>
    <w:rsid w:val="002F1FE8"/>
    <w:rsid w:val="002F22F2"/>
    <w:rsid w:val="002F235F"/>
    <w:rsid w:val="002F2390"/>
    <w:rsid w:val="002F25FB"/>
    <w:rsid w:val="002F268B"/>
    <w:rsid w:val="002F2697"/>
    <w:rsid w:val="002F272B"/>
    <w:rsid w:val="002F2D62"/>
    <w:rsid w:val="002F2F27"/>
    <w:rsid w:val="002F2F7C"/>
    <w:rsid w:val="002F302A"/>
    <w:rsid w:val="002F30C0"/>
    <w:rsid w:val="002F35D0"/>
    <w:rsid w:val="002F35D1"/>
    <w:rsid w:val="002F3872"/>
    <w:rsid w:val="002F39CA"/>
    <w:rsid w:val="002F3A8F"/>
    <w:rsid w:val="002F3B52"/>
    <w:rsid w:val="002F3B8C"/>
    <w:rsid w:val="002F3B93"/>
    <w:rsid w:val="002F3C70"/>
    <w:rsid w:val="002F3EAE"/>
    <w:rsid w:val="002F402D"/>
    <w:rsid w:val="002F407F"/>
    <w:rsid w:val="002F40CE"/>
    <w:rsid w:val="002F4554"/>
    <w:rsid w:val="002F4640"/>
    <w:rsid w:val="002F479E"/>
    <w:rsid w:val="002F47B3"/>
    <w:rsid w:val="002F485B"/>
    <w:rsid w:val="002F498C"/>
    <w:rsid w:val="002F4A8B"/>
    <w:rsid w:val="002F4D16"/>
    <w:rsid w:val="002F4E4B"/>
    <w:rsid w:val="002F4F34"/>
    <w:rsid w:val="002F5021"/>
    <w:rsid w:val="002F53CB"/>
    <w:rsid w:val="002F543D"/>
    <w:rsid w:val="002F54A7"/>
    <w:rsid w:val="002F567A"/>
    <w:rsid w:val="002F5936"/>
    <w:rsid w:val="002F5A0F"/>
    <w:rsid w:val="002F5A87"/>
    <w:rsid w:val="002F5AF6"/>
    <w:rsid w:val="002F5ECB"/>
    <w:rsid w:val="002F5F2C"/>
    <w:rsid w:val="002F606F"/>
    <w:rsid w:val="002F612E"/>
    <w:rsid w:val="002F6135"/>
    <w:rsid w:val="002F6146"/>
    <w:rsid w:val="002F6572"/>
    <w:rsid w:val="002F6677"/>
    <w:rsid w:val="002F66B0"/>
    <w:rsid w:val="002F6762"/>
    <w:rsid w:val="002F6AA0"/>
    <w:rsid w:val="002F6D5A"/>
    <w:rsid w:val="002F6E8F"/>
    <w:rsid w:val="002F7058"/>
    <w:rsid w:val="002F7186"/>
    <w:rsid w:val="002F7240"/>
    <w:rsid w:val="002F727D"/>
    <w:rsid w:val="002F72B0"/>
    <w:rsid w:val="002F73FC"/>
    <w:rsid w:val="002F744C"/>
    <w:rsid w:val="002F7784"/>
    <w:rsid w:val="002F789A"/>
    <w:rsid w:val="002F79A1"/>
    <w:rsid w:val="002F7D11"/>
    <w:rsid w:val="002F7D9F"/>
    <w:rsid w:val="002F7F49"/>
    <w:rsid w:val="002F7FF3"/>
    <w:rsid w:val="0030005D"/>
    <w:rsid w:val="00300181"/>
    <w:rsid w:val="00300258"/>
    <w:rsid w:val="00300344"/>
    <w:rsid w:val="003005D1"/>
    <w:rsid w:val="00300614"/>
    <w:rsid w:val="00300925"/>
    <w:rsid w:val="00300936"/>
    <w:rsid w:val="0030094E"/>
    <w:rsid w:val="00300B7A"/>
    <w:rsid w:val="00300BB8"/>
    <w:rsid w:val="00300BF1"/>
    <w:rsid w:val="00300CB9"/>
    <w:rsid w:val="00300DD7"/>
    <w:rsid w:val="00300FBB"/>
    <w:rsid w:val="00301286"/>
    <w:rsid w:val="00301486"/>
    <w:rsid w:val="00301487"/>
    <w:rsid w:val="003016CE"/>
    <w:rsid w:val="003017C4"/>
    <w:rsid w:val="003018D2"/>
    <w:rsid w:val="00301A1A"/>
    <w:rsid w:val="00301B4B"/>
    <w:rsid w:val="00301C5B"/>
    <w:rsid w:val="00301D45"/>
    <w:rsid w:val="00301D6F"/>
    <w:rsid w:val="00301DDA"/>
    <w:rsid w:val="00301EF4"/>
    <w:rsid w:val="00301F80"/>
    <w:rsid w:val="00301FAC"/>
    <w:rsid w:val="00301FAD"/>
    <w:rsid w:val="003020AF"/>
    <w:rsid w:val="0030226D"/>
    <w:rsid w:val="003023A0"/>
    <w:rsid w:val="003024C0"/>
    <w:rsid w:val="00302873"/>
    <w:rsid w:val="003028CF"/>
    <w:rsid w:val="00302A52"/>
    <w:rsid w:val="00302B2E"/>
    <w:rsid w:val="00302C4A"/>
    <w:rsid w:val="00302D9D"/>
    <w:rsid w:val="00302DE9"/>
    <w:rsid w:val="00302E8C"/>
    <w:rsid w:val="003030EB"/>
    <w:rsid w:val="0030341B"/>
    <w:rsid w:val="003034E9"/>
    <w:rsid w:val="00303524"/>
    <w:rsid w:val="003036B8"/>
    <w:rsid w:val="00303ABA"/>
    <w:rsid w:val="00303C0C"/>
    <w:rsid w:val="00303F56"/>
    <w:rsid w:val="003041E8"/>
    <w:rsid w:val="003041FB"/>
    <w:rsid w:val="003043A6"/>
    <w:rsid w:val="00304420"/>
    <w:rsid w:val="0030447B"/>
    <w:rsid w:val="0030447D"/>
    <w:rsid w:val="003044CD"/>
    <w:rsid w:val="0030459C"/>
    <w:rsid w:val="003045E8"/>
    <w:rsid w:val="00304602"/>
    <w:rsid w:val="0030470F"/>
    <w:rsid w:val="00304720"/>
    <w:rsid w:val="00304945"/>
    <w:rsid w:val="003049C5"/>
    <w:rsid w:val="00304D3A"/>
    <w:rsid w:val="003052E5"/>
    <w:rsid w:val="0030534B"/>
    <w:rsid w:val="003054AA"/>
    <w:rsid w:val="003054ED"/>
    <w:rsid w:val="003055E4"/>
    <w:rsid w:val="00305AD0"/>
    <w:rsid w:val="00305B84"/>
    <w:rsid w:val="00305CBF"/>
    <w:rsid w:val="00305F73"/>
    <w:rsid w:val="0030619C"/>
    <w:rsid w:val="00306243"/>
    <w:rsid w:val="003064AF"/>
    <w:rsid w:val="00306708"/>
    <w:rsid w:val="0030676F"/>
    <w:rsid w:val="00306791"/>
    <w:rsid w:val="00306891"/>
    <w:rsid w:val="003068BD"/>
    <w:rsid w:val="003069F9"/>
    <w:rsid w:val="00306BDE"/>
    <w:rsid w:val="00306DF5"/>
    <w:rsid w:val="003070AA"/>
    <w:rsid w:val="00307175"/>
    <w:rsid w:val="003072F8"/>
    <w:rsid w:val="00307369"/>
    <w:rsid w:val="00307433"/>
    <w:rsid w:val="003076BA"/>
    <w:rsid w:val="003076ED"/>
    <w:rsid w:val="0030782B"/>
    <w:rsid w:val="0030786C"/>
    <w:rsid w:val="00307ADF"/>
    <w:rsid w:val="00307B17"/>
    <w:rsid w:val="00307B70"/>
    <w:rsid w:val="00307BCC"/>
    <w:rsid w:val="003100A4"/>
    <w:rsid w:val="00310155"/>
    <w:rsid w:val="003102AE"/>
    <w:rsid w:val="00310568"/>
    <w:rsid w:val="00310901"/>
    <w:rsid w:val="003109B8"/>
    <w:rsid w:val="003109D3"/>
    <w:rsid w:val="00310C55"/>
    <w:rsid w:val="00310CF5"/>
    <w:rsid w:val="003111E6"/>
    <w:rsid w:val="00311302"/>
    <w:rsid w:val="00311448"/>
    <w:rsid w:val="0031162C"/>
    <w:rsid w:val="00311641"/>
    <w:rsid w:val="003116DD"/>
    <w:rsid w:val="00311810"/>
    <w:rsid w:val="00311898"/>
    <w:rsid w:val="003119D6"/>
    <w:rsid w:val="00311AF4"/>
    <w:rsid w:val="00311B86"/>
    <w:rsid w:val="00311CCC"/>
    <w:rsid w:val="00312025"/>
    <w:rsid w:val="00312123"/>
    <w:rsid w:val="0031213B"/>
    <w:rsid w:val="0031230F"/>
    <w:rsid w:val="00312363"/>
    <w:rsid w:val="003125CB"/>
    <w:rsid w:val="0031261E"/>
    <w:rsid w:val="003126A3"/>
    <w:rsid w:val="00312871"/>
    <w:rsid w:val="003128B3"/>
    <w:rsid w:val="0031294E"/>
    <w:rsid w:val="00312ABB"/>
    <w:rsid w:val="00312BF5"/>
    <w:rsid w:val="00312D51"/>
    <w:rsid w:val="00312ED1"/>
    <w:rsid w:val="00312EF3"/>
    <w:rsid w:val="00312FBC"/>
    <w:rsid w:val="00313026"/>
    <w:rsid w:val="0031314A"/>
    <w:rsid w:val="0031316A"/>
    <w:rsid w:val="003131B5"/>
    <w:rsid w:val="0031322F"/>
    <w:rsid w:val="003134FC"/>
    <w:rsid w:val="00313826"/>
    <w:rsid w:val="0031399F"/>
    <w:rsid w:val="00313B78"/>
    <w:rsid w:val="00313B79"/>
    <w:rsid w:val="00313F57"/>
    <w:rsid w:val="00313F59"/>
    <w:rsid w:val="00314525"/>
    <w:rsid w:val="003146A9"/>
    <w:rsid w:val="003147AB"/>
    <w:rsid w:val="003148C2"/>
    <w:rsid w:val="00314AB0"/>
    <w:rsid w:val="00314EDC"/>
    <w:rsid w:val="0031504D"/>
    <w:rsid w:val="0031507C"/>
    <w:rsid w:val="003150FB"/>
    <w:rsid w:val="0031517F"/>
    <w:rsid w:val="003155CB"/>
    <w:rsid w:val="00315735"/>
    <w:rsid w:val="00315784"/>
    <w:rsid w:val="0031584F"/>
    <w:rsid w:val="00315A13"/>
    <w:rsid w:val="00315A67"/>
    <w:rsid w:val="00315BB2"/>
    <w:rsid w:val="00315C0B"/>
    <w:rsid w:val="00315C58"/>
    <w:rsid w:val="00315E57"/>
    <w:rsid w:val="00315EC5"/>
    <w:rsid w:val="00315F18"/>
    <w:rsid w:val="003161E4"/>
    <w:rsid w:val="00316487"/>
    <w:rsid w:val="003164A2"/>
    <w:rsid w:val="0031657C"/>
    <w:rsid w:val="0031667D"/>
    <w:rsid w:val="00316AC2"/>
    <w:rsid w:val="00316B09"/>
    <w:rsid w:val="00316B15"/>
    <w:rsid w:val="00316B8C"/>
    <w:rsid w:val="00316CC3"/>
    <w:rsid w:val="00316D37"/>
    <w:rsid w:val="00316E62"/>
    <w:rsid w:val="00316E94"/>
    <w:rsid w:val="00316F5B"/>
    <w:rsid w:val="0031708A"/>
    <w:rsid w:val="003170F1"/>
    <w:rsid w:val="0031729A"/>
    <w:rsid w:val="003172A8"/>
    <w:rsid w:val="003172CE"/>
    <w:rsid w:val="003174D0"/>
    <w:rsid w:val="003174F5"/>
    <w:rsid w:val="00317507"/>
    <w:rsid w:val="0031753C"/>
    <w:rsid w:val="00317778"/>
    <w:rsid w:val="00317A60"/>
    <w:rsid w:val="00317A6E"/>
    <w:rsid w:val="00317B27"/>
    <w:rsid w:val="00317B9B"/>
    <w:rsid w:val="00317C2B"/>
    <w:rsid w:val="00317C4B"/>
    <w:rsid w:val="00317D08"/>
    <w:rsid w:val="00317E1C"/>
    <w:rsid w:val="00317EB7"/>
    <w:rsid w:val="00317F04"/>
    <w:rsid w:val="00320017"/>
    <w:rsid w:val="00320314"/>
    <w:rsid w:val="003207A2"/>
    <w:rsid w:val="00320C76"/>
    <w:rsid w:val="003210C4"/>
    <w:rsid w:val="003212DB"/>
    <w:rsid w:val="00321576"/>
    <w:rsid w:val="003216E4"/>
    <w:rsid w:val="00321723"/>
    <w:rsid w:val="0032184E"/>
    <w:rsid w:val="0032185A"/>
    <w:rsid w:val="0032187F"/>
    <w:rsid w:val="00321B8A"/>
    <w:rsid w:val="00321BC6"/>
    <w:rsid w:val="00321C85"/>
    <w:rsid w:val="00321D2F"/>
    <w:rsid w:val="00321F49"/>
    <w:rsid w:val="0032230B"/>
    <w:rsid w:val="0032235D"/>
    <w:rsid w:val="0032237D"/>
    <w:rsid w:val="00322421"/>
    <w:rsid w:val="003224D9"/>
    <w:rsid w:val="00322507"/>
    <w:rsid w:val="003229B5"/>
    <w:rsid w:val="00322BBA"/>
    <w:rsid w:val="00322DE2"/>
    <w:rsid w:val="0032333A"/>
    <w:rsid w:val="00323421"/>
    <w:rsid w:val="0032366F"/>
    <w:rsid w:val="003236FB"/>
    <w:rsid w:val="00323706"/>
    <w:rsid w:val="003237A8"/>
    <w:rsid w:val="00323A36"/>
    <w:rsid w:val="00323A37"/>
    <w:rsid w:val="00323A46"/>
    <w:rsid w:val="00323B3E"/>
    <w:rsid w:val="00323D00"/>
    <w:rsid w:val="00323F5E"/>
    <w:rsid w:val="003242B0"/>
    <w:rsid w:val="0032458F"/>
    <w:rsid w:val="003245AE"/>
    <w:rsid w:val="003245E4"/>
    <w:rsid w:val="0032471B"/>
    <w:rsid w:val="00324741"/>
    <w:rsid w:val="00324799"/>
    <w:rsid w:val="0032480C"/>
    <w:rsid w:val="003248D9"/>
    <w:rsid w:val="003249B5"/>
    <w:rsid w:val="00324E22"/>
    <w:rsid w:val="00324EB0"/>
    <w:rsid w:val="00325001"/>
    <w:rsid w:val="00325070"/>
    <w:rsid w:val="003250B2"/>
    <w:rsid w:val="003253A3"/>
    <w:rsid w:val="00325439"/>
    <w:rsid w:val="003258B0"/>
    <w:rsid w:val="003259B7"/>
    <w:rsid w:val="003259D2"/>
    <w:rsid w:val="00325E48"/>
    <w:rsid w:val="00326418"/>
    <w:rsid w:val="003266F1"/>
    <w:rsid w:val="00326796"/>
    <w:rsid w:val="003267B4"/>
    <w:rsid w:val="003267D7"/>
    <w:rsid w:val="0032685D"/>
    <w:rsid w:val="00326C61"/>
    <w:rsid w:val="00326E99"/>
    <w:rsid w:val="00326F37"/>
    <w:rsid w:val="003270EE"/>
    <w:rsid w:val="003272D1"/>
    <w:rsid w:val="003273F5"/>
    <w:rsid w:val="0032755C"/>
    <w:rsid w:val="003276C2"/>
    <w:rsid w:val="003278A5"/>
    <w:rsid w:val="00327A47"/>
    <w:rsid w:val="00327ABA"/>
    <w:rsid w:val="00327B71"/>
    <w:rsid w:val="003301E2"/>
    <w:rsid w:val="00330233"/>
    <w:rsid w:val="003303C3"/>
    <w:rsid w:val="003305B8"/>
    <w:rsid w:val="00330AA1"/>
    <w:rsid w:val="00330C3C"/>
    <w:rsid w:val="00330DBC"/>
    <w:rsid w:val="00330F56"/>
    <w:rsid w:val="00331403"/>
    <w:rsid w:val="0033146B"/>
    <w:rsid w:val="0033170E"/>
    <w:rsid w:val="0033175F"/>
    <w:rsid w:val="00331B7A"/>
    <w:rsid w:val="00331C92"/>
    <w:rsid w:val="00331CC0"/>
    <w:rsid w:val="00331D16"/>
    <w:rsid w:val="00331D45"/>
    <w:rsid w:val="00331D8A"/>
    <w:rsid w:val="00331DF8"/>
    <w:rsid w:val="00331E56"/>
    <w:rsid w:val="00331E9C"/>
    <w:rsid w:val="003320F5"/>
    <w:rsid w:val="00332289"/>
    <w:rsid w:val="003322B0"/>
    <w:rsid w:val="003322E8"/>
    <w:rsid w:val="00332408"/>
    <w:rsid w:val="00332482"/>
    <w:rsid w:val="00332533"/>
    <w:rsid w:val="00332606"/>
    <w:rsid w:val="00332614"/>
    <w:rsid w:val="00332621"/>
    <w:rsid w:val="00332752"/>
    <w:rsid w:val="003327FA"/>
    <w:rsid w:val="00332832"/>
    <w:rsid w:val="00332949"/>
    <w:rsid w:val="00332A21"/>
    <w:rsid w:val="00332E31"/>
    <w:rsid w:val="00332E3F"/>
    <w:rsid w:val="00332E70"/>
    <w:rsid w:val="00332FE6"/>
    <w:rsid w:val="00333293"/>
    <w:rsid w:val="00333315"/>
    <w:rsid w:val="00333321"/>
    <w:rsid w:val="00333480"/>
    <w:rsid w:val="00333781"/>
    <w:rsid w:val="00333834"/>
    <w:rsid w:val="00333897"/>
    <w:rsid w:val="00333AF6"/>
    <w:rsid w:val="00333D12"/>
    <w:rsid w:val="00333D91"/>
    <w:rsid w:val="0033411A"/>
    <w:rsid w:val="00334187"/>
    <w:rsid w:val="0033486C"/>
    <w:rsid w:val="00334A55"/>
    <w:rsid w:val="00334C61"/>
    <w:rsid w:val="00334E16"/>
    <w:rsid w:val="00334F0B"/>
    <w:rsid w:val="00335074"/>
    <w:rsid w:val="003350FC"/>
    <w:rsid w:val="003352C5"/>
    <w:rsid w:val="00335496"/>
    <w:rsid w:val="00335557"/>
    <w:rsid w:val="003356D8"/>
    <w:rsid w:val="003357D0"/>
    <w:rsid w:val="00335A27"/>
    <w:rsid w:val="00335B62"/>
    <w:rsid w:val="00335BAD"/>
    <w:rsid w:val="00335C58"/>
    <w:rsid w:val="00335DA5"/>
    <w:rsid w:val="00335E39"/>
    <w:rsid w:val="00335F19"/>
    <w:rsid w:val="0033608D"/>
    <w:rsid w:val="003363B3"/>
    <w:rsid w:val="00336646"/>
    <w:rsid w:val="00336696"/>
    <w:rsid w:val="003366AB"/>
    <w:rsid w:val="003367B7"/>
    <w:rsid w:val="00336857"/>
    <w:rsid w:val="0033687B"/>
    <w:rsid w:val="00336891"/>
    <w:rsid w:val="003368F2"/>
    <w:rsid w:val="00336AD7"/>
    <w:rsid w:val="00336B5B"/>
    <w:rsid w:val="00336CFB"/>
    <w:rsid w:val="00336F95"/>
    <w:rsid w:val="0033714F"/>
    <w:rsid w:val="003372AA"/>
    <w:rsid w:val="003372BF"/>
    <w:rsid w:val="003373CE"/>
    <w:rsid w:val="00337753"/>
    <w:rsid w:val="00337AB7"/>
    <w:rsid w:val="00337BFA"/>
    <w:rsid w:val="00337CB5"/>
    <w:rsid w:val="00337E20"/>
    <w:rsid w:val="00337E22"/>
    <w:rsid w:val="00337EA1"/>
    <w:rsid w:val="00337FA2"/>
    <w:rsid w:val="003402C9"/>
    <w:rsid w:val="0034033A"/>
    <w:rsid w:val="0034045B"/>
    <w:rsid w:val="00340513"/>
    <w:rsid w:val="00340623"/>
    <w:rsid w:val="00340ACE"/>
    <w:rsid w:val="00340AD8"/>
    <w:rsid w:val="00340C3D"/>
    <w:rsid w:val="00340C93"/>
    <w:rsid w:val="00340D66"/>
    <w:rsid w:val="00340E57"/>
    <w:rsid w:val="00340F58"/>
    <w:rsid w:val="00341005"/>
    <w:rsid w:val="003411C1"/>
    <w:rsid w:val="00341305"/>
    <w:rsid w:val="00341403"/>
    <w:rsid w:val="00341772"/>
    <w:rsid w:val="0034177A"/>
    <w:rsid w:val="00341AB4"/>
    <w:rsid w:val="00341B4A"/>
    <w:rsid w:val="00341C7B"/>
    <w:rsid w:val="00342253"/>
    <w:rsid w:val="00342275"/>
    <w:rsid w:val="0034243B"/>
    <w:rsid w:val="003424D4"/>
    <w:rsid w:val="00342AD4"/>
    <w:rsid w:val="00342C21"/>
    <w:rsid w:val="00342EDA"/>
    <w:rsid w:val="00342F79"/>
    <w:rsid w:val="00342FF5"/>
    <w:rsid w:val="00343083"/>
    <w:rsid w:val="00343236"/>
    <w:rsid w:val="003432E9"/>
    <w:rsid w:val="00343320"/>
    <w:rsid w:val="003433CB"/>
    <w:rsid w:val="003434E8"/>
    <w:rsid w:val="0034365A"/>
    <w:rsid w:val="003438CB"/>
    <w:rsid w:val="003438DF"/>
    <w:rsid w:val="00343923"/>
    <w:rsid w:val="00343A70"/>
    <w:rsid w:val="00343C00"/>
    <w:rsid w:val="00343CA4"/>
    <w:rsid w:val="00343EE3"/>
    <w:rsid w:val="00343FC1"/>
    <w:rsid w:val="00344065"/>
    <w:rsid w:val="0034414B"/>
    <w:rsid w:val="003441C8"/>
    <w:rsid w:val="00344256"/>
    <w:rsid w:val="0034451A"/>
    <w:rsid w:val="00344652"/>
    <w:rsid w:val="00344698"/>
    <w:rsid w:val="003446DB"/>
    <w:rsid w:val="00344704"/>
    <w:rsid w:val="0034475A"/>
    <w:rsid w:val="0034480C"/>
    <w:rsid w:val="003448F4"/>
    <w:rsid w:val="00344902"/>
    <w:rsid w:val="00344B95"/>
    <w:rsid w:val="00344BAF"/>
    <w:rsid w:val="00344E15"/>
    <w:rsid w:val="00344E9B"/>
    <w:rsid w:val="00345554"/>
    <w:rsid w:val="00345693"/>
    <w:rsid w:val="00345735"/>
    <w:rsid w:val="00345877"/>
    <w:rsid w:val="003458F4"/>
    <w:rsid w:val="00345A27"/>
    <w:rsid w:val="00345B72"/>
    <w:rsid w:val="00345BCE"/>
    <w:rsid w:val="00345BF4"/>
    <w:rsid w:val="00345CD0"/>
    <w:rsid w:val="00345E9A"/>
    <w:rsid w:val="00345EA7"/>
    <w:rsid w:val="00345FCA"/>
    <w:rsid w:val="00346005"/>
    <w:rsid w:val="0034611F"/>
    <w:rsid w:val="00346147"/>
    <w:rsid w:val="003461EA"/>
    <w:rsid w:val="00346362"/>
    <w:rsid w:val="00346367"/>
    <w:rsid w:val="0034637C"/>
    <w:rsid w:val="003465F1"/>
    <w:rsid w:val="00346865"/>
    <w:rsid w:val="00346888"/>
    <w:rsid w:val="00346B5B"/>
    <w:rsid w:val="00346B83"/>
    <w:rsid w:val="00346E3A"/>
    <w:rsid w:val="00346EB1"/>
    <w:rsid w:val="00346F9C"/>
    <w:rsid w:val="00346FC1"/>
    <w:rsid w:val="0034704C"/>
    <w:rsid w:val="0034724E"/>
    <w:rsid w:val="003472A7"/>
    <w:rsid w:val="0034743E"/>
    <w:rsid w:val="003474A5"/>
    <w:rsid w:val="003476CB"/>
    <w:rsid w:val="003477ED"/>
    <w:rsid w:val="00347834"/>
    <w:rsid w:val="00347892"/>
    <w:rsid w:val="003478C1"/>
    <w:rsid w:val="00347C64"/>
    <w:rsid w:val="00347D20"/>
    <w:rsid w:val="00347FE7"/>
    <w:rsid w:val="0035024F"/>
    <w:rsid w:val="00350331"/>
    <w:rsid w:val="00350406"/>
    <w:rsid w:val="00350576"/>
    <w:rsid w:val="0035058B"/>
    <w:rsid w:val="00350B06"/>
    <w:rsid w:val="00350CBC"/>
    <w:rsid w:val="00350E79"/>
    <w:rsid w:val="00350E90"/>
    <w:rsid w:val="00350F1A"/>
    <w:rsid w:val="0035112C"/>
    <w:rsid w:val="00351157"/>
    <w:rsid w:val="00351279"/>
    <w:rsid w:val="0035144F"/>
    <w:rsid w:val="00351638"/>
    <w:rsid w:val="00351768"/>
    <w:rsid w:val="003517F2"/>
    <w:rsid w:val="00351A07"/>
    <w:rsid w:val="00351BF6"/>
    <w:rsid w:val="00351C02"/>
    <w:rsid w:val="00351C1C"/>
    <w:rsid w:val="00351EB9"/>
    <w:rsid w:val="003521FF"/>
    <w:rsid w:val="00352661"/>
    <w:rsid w:val="0035279F"/>
    <w:rsid w:val="00352A9C"/>
    <w:rsid w:val="00352EC9"/>
    <w:rsid w:val="00352EDB"/>
    <w:rsid w:val="00352EEF"/>
    <w:rsid w:val="00352F2D"/>
    <w:rsid w:val="0035303F"/>
    <w:rsid w:val="0035317A"/>
    <w:rsid w:val="003531DD"/>
    <w:rsid w:val="003532F8"/>
    <w:rsid w:val="0035337F"/>
    <w:rsid w:val="003535D0"/>
    <w:rsid w:val="0035380F"/>
    <w:rsid w:val="003538C8"/>
    <w:rsid w:val="00353A74"/>
    <w:rsid w:val="00353DFE"/>
    <w:rsid w:val="00353F61"/>
    <w:rsid w:val="00353F97"/>
    <w:rsid w:val="003540B8"/>
    <w:rsid w:val="00354142"/>
    <w:rsid w:val="0035421F"/>
    <w:rsid w:val="003542F8"/>
    <w:rsid w:val="003544E6"/>
    <w:rsid w:val="003545BF"/>
    <w:rsid w:val="003548D8"/>
    <w:rsid w:val="00354AAD"/>
    <w:rsid w:val="00354BCB"/>
    <w:rsid w:val="00354CF1"/>
    <w:rsid w:val="00354FF3"/>
    <w:rsid w:val="00355093"/>
    <w:rsid w:val="00355241"/>
    <w:rsid w:val="003553B2"/>
    <w:rsid w:val="003553B8"/>
    <w:rsid w:val="003553BD"/>
    <w:rsid w:val="0035565C"/>
    <w:rsid w:val="00355843"/>
    <w:rsid w:val="00355972"/>
    <w:rsid w:val="00355A11"/>
    <w:rsid w:val="00355D27"/>
    <w:rsid w:val="00355DE5"/>
    <w:rsid w:val="00355E12"/>
    <w:rsid w:val="00355E54"/>
    <w:rsid w:val="00355EA9"/>
    <w:rsid w:val="00356168"/>
    <w:rsid w:val="00356171"/>
    <w:rsid w:val="0035625D"/>
    <w:rsid w:val="003562B5"/>
    <w:rsid w:val="00356349"/>
    <w:rsid w:val="0035658D"/>
    <w:rsid w:val="00356662"/>
    <w:rsid w:val="00356746"/>
    <w:rsid w:val="003567AF"/>
    <w:rsid w:val="003568E2"/>
    <w:rsid w:val="003569B0"/>
    <w:rsid w:val="003569F0"/>
    <w:rsid w:val="00356AE9"/>
    <w:rsid w:val="00356B12"/>
    <w:rsid w:val="00356E79"/>
    <w:rsid w:val="00356F56"/>
    <w:rsid w:val="00357146"/>
    <w:rsid w:val="00357550"/>
    <w:rsid w:val="003578A6"/>
    <w:rsid w:val="003579FB"/>
    <w:rsid w:val="00357A33"/>
    <w:rsid w:val="00357CDB"/>
    <w:rsid w:val="00357E1A"/>
    <w:rsid w:val="00357ED3"/>
    <w:rsid w:val="0036018D"/>
    <w:rsid w:val="003602EF"/>
    <w:rsid w:val="00360515"/>
    <w:rsid w:val="00360643"/>
    <w:rsid w:val="00360647"/>
    <w:rsid w:val="003606B3"/>
    <w:rsid w:val="00360716"/>
    <w:rsid w:val="003608DC"/>
    <w:rsid w:val="00360A3C"/>
    <w:rsid w:val="00360B38"/>
    <w:rsid w:val="00360B97"/>
    <w:rsid w:val="00360DC8"/>
    <w:rsid w:val="00360DCE"/>
    <w:rsid w:val="00360F95"/>
    <w:rsid w:val="00361114"/>
    <w:rsid w:val="0036115D"/>
    <w:rsid w:val="00361166"/>
    <w:rsid w:val="00361402"/>
    <w:rsid w:val="003614A5"/>
    <w:rsid w:val="003614C6"/>
    <w:rsid w:val="00361551"/>
    <w:rsid w:val="003615E7"/>
    <w:rsid w:val="003616FB"/>
    <w:rsid w:val="0036175B"/>
    <w:rsid w:val="00361834"/>
    <w:rsid w:val="0036187D"/>
    <w:rsid w:val="003618D0"/>
    <w:rsid w:val="003618EB"/>
    <w:rsid w:val="0036192D"/>
    <w:rsid w:val="003619BE"/>
    <w:rsid w:val="00361A8D"/>
    <w:rsid w:val="00361ACB"/>
    <w:rsid w:val="00361B29"/>
    <w:rsid w:val="00361BA7"/>
    <w:rsid w:val="00361BB5"/>
    <w:rsid w:val="00361D43"/>
    <w:rsid w:val="00361DAA"/>
    <w:rsid w:val="00361F96"/>
    <w:rsid w:val="00361FC4"/>
    <w:rsid w:val="003621CA"/>
    <w:rsid w:val="00362288"/>
    <w:rsid w:val="003623CD"/>
    <w:rsid w:val="003623DE"/>
    <w:rsid w:val="00362668"/>
    <w:rsid w:val="00362916"/>
    <w:rsid w:val="0036294C"/>
    <w:rsid w:val="003629D2"/>
    <w:rsid w:val="00362B94"/>
    <w:rsid w:val="00362E67"/>
    <w:rsid w:val="00362E6B"/>
    <w:rsid w:val="00362E90"/>
    <w:rsid w:val="00363003"/>
    <w:rsid w:val="00363019"/>
    <w:rsid w:val="003632BE"/>
    <w:rsid w:val="003632E5"/>
    <w:rsid w:val="00363394"/>
    <w:rsid w:val="003633C8"/>
    <w:rsid w:val="0036341D"/>
    <w:rsid w:val="0036348F"/>
    <w:rsid w:val="00363515"/>
    <w:rsid w:val="00363559"/>
    <w:rsid w:val="00363826"/>
    <w:rsid w:val="003638BE"/>
    <w:rsid w:val="003638C5"/>
    <w:rsid w:val="00363F75"/>
    <w:rsid w:val="00364342"/>
    <w:rsid w:val="00364402"/>
    <w:rsid w:val="00364412"/>
    <w:rsid w:val="0036445D"/>
    <w:rsid w:val="003644AD"/>
    <w:rsid w:val="0036450A"/>
    <w:rsid w:val="0036450E"/>
    <w:rsid w:val="003648CD"/>
    <w:rsid w:val="003648EF"/>
    <w:rsid w:val="003649B9"/>
    <w:rsid w:val="00364A1F"/>
    <w:rsid w:val="00364B03"/>
    <w:rsid w:val="00364C8C"/>
    <w:rsid w:val="00364D8D"/>
    <w:rsid w:val="00364E79"/>
    <w:rsid w:val="00364EA2"/>
    <w:rsid w:val="00364F1B"/>
    <w:rsid w:val="00364F2B"/>
    <w:rsid w:val="003658C7"/>
    <w:rsid w:val="00365A1D"/>
    <w:rsid w:val="00365D17"/>
    <w:rsid w:val="00365D69"/>
    <w:rsid w:val="00365E0A"/>
    <w:rsid w:val="00365F46"/>
    <w:rsid w:val="00365F47"/>
    <w:rsid w:val="00365FD5"/>
    <w:rsid w:val="003661C8"/>
    <w:rsid w:val="0036625A"/>
    <w:rsid w:val="003665C2"/>
    <w:rsid w:val="003666D3"/>
    <w:rsid w:val="00366784"/>
    <w:rsid w:val="003667FC"/>
    <w:rsid w:val="003667FF"/>
    <w:rsid w:val="00366950"/>
    <w:rsid w:val="00366997"/>
    <w:rsid w:val="00366FB7"/>
    <w:rsid w:val="00366FB8"/>
    <w:rsid w:val="00366FBD"/>
    <w:rsid w:val="0036712D"/>
    <w:rsid w:val="0036716F"/>
    <w:rsid w:val="003673F5"/>
    <w:rsid w:val="003676E8"/>
    <w:rsid w:val="0036771A"/>
    <w:rsid w:val="00367723"/>
    <w:rsid w:val="0037028B"/>
    <w:rsid w:val="0037034C"/>
    <w:rsid w:val="003704A3"/>
    <w:rsid w:val="003704B5"/>
    <w:rsid w:val="00370615"/>
    <w:rsid w:val="0037062B"/>
    <w:rsid w:val="00370652"/>
    <w:rsid w:val="003706EA"/>
    <w:rsid w:val="00370950"/>
    <w:rsid w:val="003709FD"/>
    <w:rsid w:val="00370BAA"/>
    <w:rsid w:val="00370C36"/>
    <w:rsid w:val="00370CEB"/>
    <w:rsid w:val="00370D78"/>
    <w:rsid w:val="00370D91"/>
    <w:rsid w:val="00370DB0"/>
    <w:rsid w:val="00370DD5"/>
    <w:rsid w:val="00371031"/>
    <w:rsid w:val="0037112D"/>
    <w:rsid w:val="00371268"/>
    <w:rsid w:val="00371324"/>
    <w:rsid w:val="003713A2"/>
    <w:rsid w:val="003714AA"/>
    <w:rsid w:val="003714D4"/>
    <w:rsid w:val="00371759"/>
    <w:rsid w:val="003717AE"/>
    <w:rsid w:val="00371B7E"/>
    <w:rsid w:val="003720D7"/>
    <w:rsid w:val="0037213E"/>
    <w:rsid w:val="003721D1"/>
    <w:rsid w:val="00372270"/>
    <w:rsid w:val="00372428"/>
    <w:rsid w:val="0037249F"/>
    <w:rsid w:val="003726C0"/>
    <w:rsid w:val="003726DC"/>
    <w:rsid w:val="00372A05"/>
    <w:rsid w:val="00372A6F"/>
    <w:rsid w:val="00372AF6"/>
    <w:rsid w:val="00372C78"/>
    <w:rsid w:val="00372D52"/>
    <w:rsid w:val="00372EB1"/>
    <w:rsid w:val="00372F1E"/>
    <w:rsid w:val="00373224"/>
    <w:rsid w:val="003732E0"/>
    <w:rsid w:val="00373412"/>
    <w:rsid w:val="0037353B"/>
    <w:rsid w:val="003735F6"/>
    <w:rsid w:val="0037363E"/>
    <w:rsid w:val="00373780"/>
    <w:rsid w:val="00373C2B"/>
    <w:rsid w:val="00373D16"/>
    <w:rsid w:val="00373D29"/>
    <w:rsid w:val="00373E45"/>
    <w:rsid w:val="00373FF5"/>
    <w:rsid w:val="00374036"/>
    <w:rsid w:val="003740F6"/>
    <w:rsid w:val="0037422D"/>
    <w:rsid w:val="00374909"/>
    <w:rsid w:val="00374CD9"/>
    <w:rsid w:val="00374D4A"/>
    <w:rsid w:val="00374F9E"/>
    <w:rsid w:val="00375008"/>
    <w:rsid w:val="00375365"/>
    <w:rsid w:val="0037551B"/>
    <w:rsid w:val="003756B3"/>
    <w:rsid w:val="00375B01"/>
    <w:rsid w:val="00375B39"/>
    <w:rsid w:val="00375C16"/>
    <w:rsid w:val="00375E13"/>
    <w:rsid w:val="00375F48"/>
    <w:rsid w:val="00376014"/>
    <w:rsid w:val="003761C4"/>
    <w:rsid w:val="00376406"/>
    <w:rsid w:val="00376478"/>
    <w:rsid w:val="0037675E"/>
    <w:rsid w:val="00376BF0"/>
    <w:rsid w:val="00376D32"/>
    <w:rsid w:val="003773D8"/>
    <w:rsid w:val="00377476"/>
    <w:rsid w:val="00377533"/>
    <w:rsid w:val="0037761D"/>
    <w:rsid w:val="00377723"/>
    <w:rsid w:val="00377919"/>
    <w:rsid w:val="00377A63"/>
    <w:rsid w:val="00377AE2"/>
    <w:rsid w:val="00377D22"/>
    <w:rsid w:val="00377E50"/>
    <w:rsid w:val="00377FB2"/>
    <w:rsid w:val="00380186"/>
    <w:rsid w:val="0038029D"/>
    <w:rsid w:val="003802A6"/>
    <w:rsid w:val="003802E3"/>
    <w:rsid w:val="00380341"/>
    <w:rsid w:val="003805A5"/>
    <w:rsid w:val="003805DF"/>
    <w:rsid w:val="003807F6"/>
    <w:rsid w:val="003808C1"/>
    <w:rsid w:val="003809A7"/>
    <w:rsid w:val="00380B6E"/>
    <w:rsid w:val="00380C80"/>
    <w:rsid w:val="00380D7E"/>
    <w:rsid w:val="003812BE"/>
    <w:rsid w:val="003813B5"/>
    <w:rsid w:val="0038143A"/>
    <w:rsid w:val="003814BB"/>
    <w:rsid w:val="0038177C"/>
    <w:rsid w:val="00381AE7"/>
    <w:rsid w:val="00381B46"/>
    <w:rsid w:val="00381C70"/>
    <w:rsid w:val="0038219B"/>
    <w:rsid w:val="003821DA"/>
    <w:rsid w:val="0038230A"/>
    <w:rsid w:val="00382535"/>
    <w:rsid w:val="003825F0"/>
    <w:rsid w:val="00382760"/>
    <w:rsid w:val="0038292E"/>
    <w:rsid w:val="003829D5"/>
    <w:rsid w:val="00382CF0"/>
    <w:rsid w:val="00382D96"/>
    <w:rsid w:val="003831CF"/>
    <w:rsid w:val="003832FA"/>
    <w:rsid w:val="0038331F"/>
    <w:rsid w:val="0038353A"/>
    <w:rsid w:val="00383663"/>
    <w:rsid w:val="00383775"/>
    <w:rsid w:val="003838D2"/>
    <w:rsid w:val="00383965"/>
    <w:rsid w:val="003839C9"/>
    <w:rsid w:val="00383C77"/>
    <w:rsid w:val="00383CC8"/>
    <w:rsid w:val="00383CEF"/>
    <w:rsid w:val="00383D5C"/>
    <w:rsid w:val="00383DB4"/>
    <w:rsid w:val="00383F9D"/>
    <w:rsid w:val="003840A5"/>
    <w:rsid w:val="003841EA"/>
    <w:rsid w:val="00384234"/>
    <w:rsid w:val="00384300"/>
    <w:rsid w:val="00384303"/>
    <w:rsid w:val="003843E9"/>
    <w:rsid w:val="00384498"/>
    <w:rsid w:val="00384581"/>
    <w:rsid w:val="003849E1"/>
    <w:rsid w:val="00384C08"/>
    <w:rsid w:val="00384CBA"/>
    <w:rsid w:val="00384FC3"/>
    <w:rsid w:val="0038500D"/>
    <w:rsid w:val="00385720"/>
    <w:rsid w:val="003857C3"/>
    <w:rsid w:val="00385853"/>
    <w:rsid w:val="00385905"/>
    <w:rsid w:val="00385B27"/>
    <w:rsid w:val="00385D4C"/>
    <w:rsid w:val="00385F01"/>
    <w:rsid w:val="00386015"/>
    <w:rsid w:val="00386231"/>
    <w:rsid w:val="003862B1"/>
    <w:rsid w:val="003863F5"/>
    <w:rsid w:val="003865E5"/>
    <w:rsid w:val="00386759"/>
    <w:rsid w:val="0038682F"/>
    <w:rsid w:val="00386ABF"/>
    <w:rsid w:val="00386C89"/>
    <w:rsid w:val="00386DD6"/>
    <w:rsid w:val="00386FB0"/>
    <w:rsid w:val="00386FF7"/>
    <w:rsid w:val="00387120"/>
    <w:rsid w:val="003871F9"/>
    <w:rsid w:val="0038723D"/>
    <w:rsid w:val="00387857"/>
    <w:rsid w:val="00387879"/>
    <w:rsid w:val="0038795A"/>
    <w:rsid w:val="00387A15"/>
    <w:rsid w:val="00387A20"/>
    <w:rsid w:val="00387A5B"/>
    <w:rsid w:val="00387D0E"/>
    <w:rsid w:val="00387E29"/>
    <w:rsid w:val="00387E32"/>
    <w:rsid w:val="00387EBC"/>
    <w:rsid w:val="00387F31"/>
    <w:rsid w:val="00387FC8"/>
    <w:rsid w:val="003900C3"/>
    <w:rsid w:val="0039019C"/>
    <w:rsid w:val="0039019F"/>
    <w:rsid w:val="003902F2"/>
    <w:rsid w:val="0039048D"/>
    <w:rsid w:val="00390571"/>
    <w:rsid w:val="003907C7"/>
    <w:rsid w:val="00390AEA"/>
    <w:rsid w:val="00390C3E"/>
    <w:rsid w:val="00390D0A"/>
    <w:rsid w:val="00391055"/>
    <w:rsid w:val="0039107E"/>
    <w:rsid w:val="003910F5"/>
    <w:rsid w:val="00391316"/>
    <w:rsid w:val="00391368"/>
    <w:rsid w:val="003913C1"/>
    <w:rsid w:val="003914CE"/>
    <w:rsid w:val="0039163C"/>
    <w:rsid w:val="0039207F"/>
    <w:rsid w:val="00392200"/>
    <w:rsid w:val="003924C5"/>
    <w:rsid w:val="00392556"/>
    <w:rsid w:val="00392926"/>
    <w:rsid w:val="0039296A"/>
    <w:rsid w:val="00392A3E"/>
    <w:rsid w:val="00392AA1"/>
    <w:rsid w:val="00392B33"/>
    <w:rsid w:val="00392B43"/>
    <w:rsid w:val="00392D57"/>
    <w:rsid w:val="00392DBF"/>
    <w:rsid w:val="00392DF3"/>
    <w:rsid w:val="00392ECF"/>
    <w:rsid w:val="00392EDC"/>
    <w:rsid w:val="003932D5"/>
    <w:rsid w:val="003932F1"/>
    <w:rsid w:val="003933D0"/>
    <w:rsid w:val="0039342F"/>
    <w:rsid w:val="00393725"/>
    <w:rsid w:val="00393B5E"/>
    <w:rsid w:val="00393FDA"/>
    <w:rsid w:val="00394291"/>
    <w:rsid w:val="003944B5"/>
    <w:rsid w:val="0039466D"/>
    <w:rsid w:val="0039493C"/>
    <w:rsid w:val="00394A14"/>
    <w:rsid w:val="00394CB6"/>
    <w:rsid w:val="00394D72"/>
    <w:rsid w:val="00394EDA"/>
    <w:rsid w:val="00394F34"/>
    <w:rsid w:val="00395247"/>
    <w:rsid w:val="00395296"/>
    <w:rsid w:val="00395379"/>
    <w:rsid w:val="00395382"/>
    <w:rsid w:val="00395576"/>
    <w:rsid w:val="003955C8"/>
    <w:rsid w:val="003958DC"/>
    <w:rsid w:val="00395B6F"/>
    <w:rsid w:val="00395C47"/>
    <w:rsid w:val="00395D66"/>
    <w:rsid w:val="00395F1C"/>
    <w:rsid w:val="003961BE"/>
    <w:rsid w:val="003964EF"/>
    <w:rsid w:val="003964F6"/>
    <w:rsid w:val="0039661B"/>
    <w:rsid w:val="00396759"/>
    <w:rsid w:val="00396781"/>
    <w:rsid w:val="003968BA"/>
    <w:rsid w:val="003969AF"/>
    <w:rsid w:val="00396A92"/>
    <w:rsid w:val="00396C85"/>
    <w:rsid w:val="00396E7F"/>
    <w:rsid w:val="00396E83"/>
    <w:rsid w:val="003971BC"/>
    <w:rsid w:val="003971D1"/>
    <w:rsid w:val="00397315"/>
    <w:rsid w:val="003973EC"/>
    <w:rsid w:val="003974D3"/>
    <w:rsid w:val="00397730"/>
    <w:rsid w:val="0039780D"/>
    <w:rsid w:val="0039796F"/>
    <w:rsid w:val="00397B13"/>
    <w:rsid w:val="00397D45"/>
    <w:rsid w:val="003A0464"/>
    <w:rsid w:val="003A04FA"/>
    <w:rsid w:val="003A065E"/>
    <w:rsid w:val="003A0708"/>
    <w:rsid w:val="003A0C8A"/>
    <w:rsid w:val="003A0CBB"/>
    <w:rsid w:val="003A0DF2"/>
    <w:rsid w:val="003A0E43"/>
    <w:rsid w:val="003A10B9"/>
    <w:rsid w:val="003A10D3"/>
    <w:rsid w:val="003A10DD"/>
    <w:rsid w:val="003A126D"/>
    <w:rsid w:val="003A1490"/>
    <w:rsid w:val="003A1619"/>
    <w:rsid w:val="003A1638"/>
    <w:rsid w:val="003A168D"/>
    <w:rsid w:val="003A1700"/>
    <w:rsid w:val="003A194F"/>
    <w:rsid w:val="003A1A70"/>
    <w:rsid w:val="003A1B02"/>
    <w:rsid w:val="003A1D70"/>
    <w:rsid w:val="003A1D7C"/>
    <w:rsid w:val="003A1F65"/>
    <w:rsid w:val="003A1FE9"/>
    <w:rsid w:val="003A2282"/>
    <w:rsid w:val="003A2475"/>
    <w:rsid w:val="003A2632"/>
    <w:rsid w:val="003A2701"/>
    <w:rsid w:val="003A2947"/>
    <w:rsid w:val="003A2A2C"/>
    <w:rsid w:val="003A2BD9"/>
    <w:rsid w:val="003A2CAA"/>
    <w:rsid w:val="003A2CFB"/>
    <w:rsid w:val="003A2E29"/>
    <w:rsid w:val="003A2F17"/>
    <w:rsid w:val="003A2F5A"/>
    <w:rsid w:val="003A3057"/>
    <w:rsid w:val="003A3253"/>
    <w:rsid w:val="003A34F6"/>
    <w:rsid w:val="003A357E"/>
    <w:rsid w:val="003A35FB"/>
    <w:rsid w:val="003A3689"/>
    <w:rsid w:val="003A3A31"/>
    <w:rsid w:val="003A3B2E"/>
    <w:rsid w:val="003A3EC4"/>
    <w:rsid w:val="003A3F3B"/>
    <w:rsid w:val="003A435C"/>
    <w:rsid w:val="003A43EE"/>
    <w:rsid w:val="003A43F6"/>
    <w:rsid w:val="003A4482"/>
    <w:rsid w:val="003A456F"/>
    <w:rsid w:val="003A4776"/>
    <w:rsid w:val="003A4A63"/>
    <w:rsid w:val="003A4B6A"/>
    <w:rsid w:val="003A4B70"/>
    <w:rsid w:val="003A4C34"/>
    <w:rsid w:val="003A4C4A"/>
    <w:rsid w:val="003A4CBD"/>
    <w:rsid w:val="003A4D74"/>
    <w:rsid w:val="003A4E5E"/>
    <w:rsid w:val="003A4E86"/>
    <w:rsid w:val="003A5453"/>
    <w:rsid w:val="003A5646"/>
    <w:rsid w:val="003A5735"/>
    <w:rsid w:val="003A573D"/>
    <w:rsid w:val="003A5742"/>
    <w:rsid w:val="003A57E4"/>
    <w:rsid w:val="003A58F0"/>
    <w:rsid w:val="003A5BA3"/>
    <w:rsid w:val="003A5D66"/>
    <w:rsid w:val="003A5D70"/>
    <w:rsid w:val="003A5F7E"/>
    <w:rsid w:val="003A5FED"/>
    <w:rsid w:val="003A60B9"/>
    <w:rsid w:val="003A6151"/>
    <w:rsid w:val="003A6170"/>
    <w:rsid w:val="003A6215"/>
    <w:rsid w:val="003A6264"/>
    <w:rsid w:val="003A6534"/>
    <w:rsid w:val="003A6653"/>
    <w:rsid w:val="003A68FF"/>
    <w:rsid w:val="003A6931"/>
    <w:rsid w:val="003A6970"/>
    <w:rsid w:val="003A69BF"/>
    <w:rsid w:val="003A6A1A"/>
    <w:rsid w:val="003A6B39"/>
    <w:rsid w:val="003A6C6F"/>
    <w:rsid w:val="003A6CA8"/>
    <w:rsid w:val="003A6D4C"/>
    <w:rsid w:val="003A6FDF"/>
    <w:rsid w:val="003A6FE1"/>
    <w:rsid w:val="003A70E2"/>
    <w:rsid w:val="003A7122"/>
    <w:rsid w:val="003A71B0"/>
    <w:rsid w:val="003A73F2"/>
    <w:rsid w:val="003A74C8"/>
    <w:rsid w:val="003A7694"/>
    <w:rsid w:val="003A77B0"/>
    <w:rsid w:val="003A77FC"/>
    <w:rsid w:val="003A78F2"/>
    <w:rsid w:val="003A791C"/>
    <w:rsid w:val="003A7A66"/>
    <w:rsid w:val="003A7EA9"/>
    <w:rsid w:val="003A7FBE"/>
    <w:rsid w:val="003A7FCF"/>
    <w:rsid w:val="003B0655"/>
    <w:rsid w:val="003B0770"/>
    <w:rsid w:val="003B0B94"/>
    <w:rsid w:val="003B0C0A"/>
    <w:rsid w:val="003B0D1F"/>
    <w:rsid w:val="003B0F39"/>
    <w:rsid w:val="003B0FD9"/>
    <w:rsid w:val="003B1144"/>
    <w:rsid w:val="003B11DD"/>
    <w:rsid w:val="003B1319"/>
    <w:rsid w:val="003B1379"/>
    <w:rsid w:val="003B14DD"/>
    <w:rsid w:val="003B1670"/>
    <w:rsid w:val="003B16B2"/>
    <w:rsid w:val="003B176D"/>
    <w:rsid w:val="003B1C63"/>
    <w:rsid w:val="003B1D8C"/>
    <w:rsid w:val="003B2211"/>
    <w:rsid w:val="003B221A"/>
    <w:rsid w:val="003B2505"/>
    <w:rsid w:val="003B255C"/>
    <w:rsid w:val="003B258B"/>
    <w:rsid w:val="003B265C"/>
    <w:rsid w:val="003B279F"/>
    <w:rsid w:val="003B27D6"/>
    <w:rsid w:val="003B287E"/>
    <w:rsid w:val="003B28D0"/>
    <w:rsid w:val="003B2A64"/>
    <w:rsid w:val="003B2B60"/>
    <w:rsid w:val="003B2E1A"/>
    <w:rsid w:val="003B2E21"/>
    <w:rsid w:val="003B2E22"/>
    <w:rsid w:val="003B2F93"/>
    <w:rsid w:val="003B3024"/>
    <w:rsid w:val="003B339A"/>
    <w:rsid w:val="003B339D"/>
    <w:rsid w:val="003B3546"/>
    <w:rsid w:val="003B36B2"/>
    <w:rsid w:val="003B376D"/>
    <w:rsid w:val="003B38BA"/>
    <w:rsid w:val="003B3BEE"/>
    <w:rsid w:val="003B3DAA"/>
    <w:rsid w:val="003B40AF"/>
    <w:rsid w:val="003B4662"/>
    <w:rsid w:val="003B467F"/>
    <w:rsid w:val="003B488A"/>
    <w:rsid w:val="003B4BF3"/>
    <w:rsid w:val="003B4CBB"/>
    <w:rsid w:val="003B4E2E"/>
    <w:rsid w:val="003B4E53"/>
    <w:rsid w:val="003B51E4"/>
    <w:rsid w:val="003B52AF"/>
    <w:rsid w:val="003B5341"/>
    <w:rsid w:val="003B5698"/>
    <w:rsid w:val="003B5737"/>
    <w:rsid w:val="003B5795"/>
    <w:rsid w:val="003B57A1"/>
    <w:rsid w:val="003B5805"/>
    <w:rsid w:val="003B586C"/>
    <w:rsid w:val="003B5924"/>
    <w:rsid w:val="003B5A23"/>
    <w:rsid w:val="003B5BB9"/>
    <w:rsid w:val="003B5C90"/>
    <w:rsid w:val="003B5CD8"/>
    <w:rsid w:val="003B5DC0"/>
    <w:rsid w:val="003B5DF5"/>
    <w:rsid w:val="003B5EA9"/>
    <w:rsid w:val="003B5FB0"/>
    <w:rsid w:val="003B603D"/>
    <w:rsid w:val="003B6060"/>
    <w:rsid w:val="003B62EE"/>
    <w:rsid w:val="003B6341"/>
    <w:rsid w:val="003B6460"/>
    <w:rsid w:val="003B64A9"/>
    <w:rsid w:val="003B66C9"/>
    <w:rsid w:val="003B6744"/>
    <w:rsid w:val="003B6784"/>
    <w:rsid w:val="003B678A"/>
    <w:rsid w:val="003B6796"/>
    <w:rsid w:val="003B6877"/>
    <w:rsid w:val="003B6C65"/>
    <w:rsid w:val="003B6DA3"/>
    <w:rsid w:val="003B6DAF"/>
    <w:rsid w:val="003B6E12"/>
    <w:rsid w:val="003B7106"/>
    <w:rsid w:val="003B71F6"/>
    <w:rsid w:val="003B72CF"/>
    <w:rsid w:val="003B72E4"/>
    <w:rsid w:val="003B745B"/>
    <w:rsid w:val="003B7696"/>
    <w:rsid w:val="003B7942"/>
    <w:rsid w:val="003B7B72"/>
    <w:rsid w:val="003B7BE9"/>
    <w:rsid w:val="003B7D94"/>
    <w:rsid w:val="003B7E98"/>
    <w:rsid w:val="003C0207"/>
    <w:rsid w:val="003C0332"/>
    <w:rsid w:val="003C0386"/>
    <w:rsid w:val="003C0555"/>
    <w:rsid w:val="003C05BB"/>
    <w:rsid w:val="003C0763"/>
    <w:rsid w:val="003C07A9"/>
    <w:rsid w:val="003C080B"/>
    <w:rsid w:val="003C0840"/>
    <w:rsid w:val="003C08F5"/>
    <w:rsid w:val="003C0AA0"/>
    <w:rsid w:val="003C0C8D"/>
    <w:rsid w:val="003C0CB5"/>
    <w:rsid w:val="003C0F82"/>
    <w:rsid w:val="003C1164"/>
    <w:rsid w:val="003C148F"/>
    <w:rsid w:val="003C197D"/>
    <w:rsid w:val="003C1B75"/>
    <w:rsid w:val="003C2095"/>
    <w:rsid w:val="003C2302"/>
    <w:rsid w:val="003C2384"/>
    <w:rsid w:val="003C2456"/>
    <w:rsid w:val="003C2496"/>
    <w:rsid w:val="003C2534"/>
    <w:rsid w:val="003C259D"/>
    <w:rsid w:val="003C25FF"/>
    <w:rsid w:val="003C285E"/>
    <w:rsid w:val="003C2866"/>
    <w:rsid w:val="003C2916"/>
    <w:rsid w:val="003C29BF"/>
    <w:rsid w:val="003C2A3B"/>
    <w:rsid w:val="003C2BAD"/>
    <w:rsid w:val="003C2BE9"/>
    <w:rsid w:val="003C2C1F"/>
    <w:rsid w:val="003C2EA5"/>
    <w:rsid w:val="003C30CE"/>
    <w:rsid w:val="003C3111"/>
    <w:rsid w:val="003C315F"/>
    <w:rsid w:val="003C3283"/>
    <w:rsid w:val="003C3287"/>
    <w:rsid w:val="003C35D0"/>
    <w:rsid w:val="003C3695"/>
    <w:rsid w:val="003C373C"/>
    <w:rsid w:val="003C3883"/>
    <w:rsid w:val="003C39AB"/>
    <w:rsid w:val="003C3AAD"/>
    <w:rsid w:val="003C3BBB"/>
    <w:rsid w:val="003C3C4C"/>
    <w:rsid w:val="003C3F4F"/>
    <w:rsid w:val="003C40CF"/>
    <w:rsid w:val="003C4183"/>
    <w:rsid w:val="003C41F6"/>
    <w:rsid w:val="003C4213"/>
    <w:rsid w:val="003C4519"/>
    <w:rsid w:val="003C456A"/>
    <w:rsid w:val="003C4632"/>
    <w:rsid w:val="003C46B5"/>
    <w:rsid w:val="003C49F9"/>
    <w:rsid w:val="003C4B7E"/>
    <w:rsid w:val="003C4C4D"/>
    <w:rsid w:val="003C4CB8"/>
    <w:rsid w:val="003C4D30"/>
    <w:rsid w:val="003C4D62"/>
    <w:rsid w:val="003C5135"/>
    <w:rsid w:val="003C5535"/>
    <w:rsid w:val="003C5573"/>
    <w:rsid w:val="003C55F9"/>
    <w:rsid w:val="003C58F3"/>
    <w:rsid w:val="003C5941"/>
    <w:rsid w:val="003C5F23"/>
    <w:rsid w:val="003C60A9"/>
    <w:rsid w:val="003C6111"/>
    <w:rsid w:val="003C6367"/>
    <w:rsid w:val="003C64C1"/>
    <w:rsid w:val="003C656F"/>
    <w:rsid w:val="003C672E"/>
    <w:rsid w:val="003C6ACC"/>
    <w:rsid w:val="003C6BB1"/>
    <w:rsid w:val="003C6D5E"/>
    <w:rsid w:val="003C6D97"/>
    <w:rsid w:val="003C6DE8"/>
    <w:rsid w:val="003C6EBC"/>
    <w:rsid w:val="003C6F71"/>
    <w:rsid w:val="003C70E0"/>
    <w:rsid w:val="003C725B"/>
    <w:rsid w:val="003C7286"/>
    <w:rsid w:val="003C7347"/>
    <w:rsid w:val="003C7400"/>
    <w:rsid w:val="003C748B"/>
    <w:rsid w:val="003C75D3"/>
    <w:rsid w:val="003C7629"/>
    <w:rsid w:val="003C7800"/>
    <w:rsid w:val="003C781E"/>
    <w:rsid w:val="003C79A4"/>
    <w:rsid w:val="003C79AE"/>
    <w:rsid w:val="003C7A01"/>
    <w:rsid w:val="003C7A65"/>
    <w:rsid w:val="003C7AAA"/>
    <w:rsid w:val="003C7CCC"/>
    <w:rsid w:val="003C7F11"/>
    <w:rsid w:val="003C7F76"/>
    <w:rsid w:val="003D0073"/>
    <w:rsid w:val="003D00BF"/>
    <w:rsid w:val="003D01A7"/>
    <w:rsid w:val="003D01C7"/>
    <w:rsid w:val="003D029D"/>
    <w:rsid w:val="003D049E"/>
    <w:rsid w:val="003D0570"/>
    <w:rsid w:val="003D0637"/>
    <w:rsid w:val="003D064B"/>
    <w:rsid w:val="003D072A"/>
    <w:rsid w:val="003D072C"/>
    <w:rsid w:val="003D0885"/>
    <w:rsid w:val="003D0A7B"/>
    <w:rsid w:val="003D0B07"/>
    <w:rsid w:val="003D0DE9"/>
    <w:rsid w:val="003D0ED1"/>
    <w:rsid w:val="003D14A4"/>
    <w:rsid w:val="003D156A"/>
    <w:rsid w:val="003D1767"/>
    <w:rsid w:val="003D1A4C"/>
    <w:rsid w:val="003D1ADB"/>
    <w:rsid w:val="003D1BB6"/>
    <w:rsid w:val="003D20F0"/>
    <w:rsid w:val="003D219C"/>
    <w:rsid w:val="003D23AB"/>
    <w:rsid w:val="003D245E"/>
    <w:rsid w:val="003D2504"/>
    <w:rsid w:val="003D253C"/>
    <w:rsid w:val="003D2560"/>
    <w:rsid w:val="003D27D8"/>
    <w:rsid w:val="003D2892"/>
    <w:rsid w:val="003D2DDB"/>
    <w:rsid w:val="003D2DE8"/>
    <w:rsid w:val="003D2E89"/>
    <w:rsid w:val="003D2F44"/>
    <w:rsid w:val="003D3036"/>
    <w:rsid w:val="003D3197"/>
    <w:rsid w:val="003D325C"/>
    <w:rsid w:val="003D3544"/>
    <w:rsid w:val="003D35C5"/>
    <w:rsid w:val="003D3AC2"/>
    <w:rsid w:val="003D3ACB"/>
    <w:rsid w:val="003D3C6C"/>
    <w:rsid w:val="003D3E98"/>
    <w:rsid w:val="003D3F74"/>
    <w:rsid w:val="003D414A"/>
    <w:rsid w:val="003D41B3"/>
    <w:rsid w:val="003D42F1"/>
    <w:rsid w:val="003D43DE"/>
    <w:rsid w:val="003D44ED"/>
    <w:rsid w:val="003D4691"/>
    <w:rsid w:val="003D4729"/>
    <w:rsid w:val="003D4FA5"/>
    <w:rsid w:val="003D4FB0"/>
    <w:rsid w:val="003D5020"/>
    <w:rsid w:val="003D5192"/>
    <w:rsid w:val="003D5325"/>
    <w:rsid w:val="003D538E"/>
    <w:rsid w:val="003D53BA"/>
    <w:rsid w:val="003D53E5"/>
    <w:rsid w:val="003D5455"/>
    <w:rsid w:val="003D599E"/>
    <w:rsid w:val="003D5A32"/>
    <w:rsid w:val="003D5CB8"/>
    <w:rsid w:val="003D5F2C"/>
    <w:rsid w:val="003D6037"/>
    <w:rsid w:val="003D6044"/>
    <w:rsid w:val="003D60DC"/>
    <w:rsid w:val="003D6363"/>
    <w:rsid w:val="003D6442"/>
    <w:rsid w:val="003D6733"/>
    <w:rsid w:val="003D6776"/>
    <w:rsid w:val="003D678C"/>
    <w:rsid w:val="003D6846"/>
    <w:rsid w:val="003D6A30"/>
    <w:rsid w:val="003D6C38"/>
    <w:rsid w:val="003D6C9F"/>
    <w:rsid w:val="003D6EAA"/>
    <w:rsid w:val="003D6F5D"/>
    <w:rsid w:val="003D6FE8"/>
    <w:rsid w:val="003D7061"/>
    <w:rsid w:val="003D70C9"/>
    <w:rsid w:val="003D74B1"/>
    <w:rsid w:val="003D750F"/>
    <w:rsid w:val="003D756C"/>
    <w:rsid w:val="003D7632"/>
    <w:rsid w:val="003D7690"/>
    <w:rsid w:val="003D77E1"/>
    <w:rsid w:val="003D78C2"/>
    <w:rsid w:val="003D78D5"/>
    <w:rsid w:val="003D79DB"/>
    <w:rsid w:val="003D7B87"/>
    <w:rsid w:val="003D7CC1"/>
    <w:rsid w:val="003D7D72"/>
    <w:rsid w:val="003D7D7C"/>
    <w:rsid w:val="003D7DBE"/>
    <w:rsid w:val="003E0171"/>
    <w:rsid w:val="003E029E"/>
    <w:rsid w:val="003E0445"/>
    <w:rsid w:val="003E04BD"/>
    <w:rsid w:val="003E04F0"/>
    <w:rsid w:val="003E07F1"/>
    <w:rsid w:val="003E0808"/>
    <w:rsid w:val="003E0921"/>
    <w:rsid w:val="003E0BDD"/>
    <w:rsid w:val="003E1158"/>
    <w:rsid w:val="003E1238"/>
    <w:rsid w:val="003E1446"/>
    <w:rsid w:val="003E1559"/>
    <w:rsid w:val="003E15E9"/>
    <w:rsid w:val="003E16C6"/>
    <w:rsid w:val="003E17D7"/>
    <w:rsid w:val="003E17FF"/>
    <w:rsid w:val="003E1959"/>
    <w:rsid w:val="003E1A32"/>
    <w:rsid w:val="003E1AA7"/>
    <w:rsid w:val="003E1C5C"/>
    <w:rsid w:val="003E1F50"/>
    <w:rsid w:val="003E2359"/>
    <w:rsid w:val="003E2799"/>
    <w:rsid w:val="003E296D"/>
    <w:rsid w:val="003E2A42"/>
    <w:rsid w:val="003E2CDA"/>
    <w:rsid w:val="003E2FA3"/>
    <w:rsid w:val="003E3093"/>
    <w:rsid w:val="003E33F4"/>
    <w:rsid w:val="003E3408"/>
    <w:rsid w:val="003E3443"/>
    <w:rsid w:val="003E3568"/>
    <w:rsid w:val="003E363E"/>
    <w:rsid w:val="003E3657"/>
    <w:rsid w:val="003E3A9A"/>
    <w:rsid w:val="003E3B24"/>
    <w:rsid w:val="003E4098"/>
    <w:rsid w:val="003E42F7"/>
    <w:rsid w:val="003E438A"/>
    <w:rsid w:val="003E456D"/>
    <w:rsid w:val="003E45D3"/>
    <w:rsid w:val="003E47E8"/>
    <w:rsid w:val="003E4812"/>
    <w:rsid w:val="003E49DE"/>
    <w:rsid w:val="003E5084"/>
    <w:rsid w:val="003E53F7"/>
    <w:rsid w:val="003E553C"/>
    <w:rsid w:val="003E5556"/>
    <w:rsid w:val="003E584F"/>
    <w:rsid w:val="003E5B18"/>
    <w:rsid w:val="003E5B5A"/>
    <w:rsid w:val="003E5B61"/>
    <w:rsid w:val="003E5C26"/>
    <w:rsid w:val="003E5D8A"/>
    <w:rsid w:val="003E5F79"/>
    <w:rsid w:val="003E5FAE"/>
    <w:rsid w:val="003E6031"/>
    <w:rsid w:val="003E617E"/>
    <w:rsid w:val="003E629F"/>
    <w:rsid w:val="003E6456"/>
    <w:rsid w:val="003E64F8"/>
    <w:rsid w:val="003E66FE"/>
    <w:rsid w:val="003E6827"/>
    <w:rsid w:val="003E6A26"/>
    <w:rsid w:val="003E6B17"/>
    <w:rsid w:val="003E6BED"/>
    <w:rsid w:val="003E6E26"/>
    <w:rsid w:val="003E70E6"/>
    <w:rsid w:val="003E734B"/>
    <w:rsid w:val="003E7355"/>
    <w:rsid w:val="003E73D4"/>
    <w:rsid w:val="003E744C"/>
    <w:rsid w:val="003E75DE"/>
    <w:rsid w:val="003E78A6"/>
    <w:rsid w:val="003E7BA4"/>
    <w:rsid w:val="003E7C47"/>
    <w:rsid w:val="003E7FEC"/>
    <w:rsid w:val="003F0246"/>
    <w:rsid w:val="003F02FC"/>
    <w:rsid w:val="003F035E"/>
    <w:rsid w:val="003F0373"/>
    <w:rsid w:val="003F054C"/>
    <w:rsid w:val="003F0575"/>
    <w:rsid w:val="003F09D9"/>
    <w:rsid w:val="003F0A67"/>
    <w:rsid w:val="003F0B7C"/>
    <w:rsid w:val="003F0C93"/>
    <w:rsid w:val="003F0CA5"/>
    <w:rsid w:val="003F0CD3"/>
    <w:rsid w:val="003F0E3D"/>
    <w:rsid w:val="003F0E55"/>
    <w:rsid w:val="003F0ECE"/>
    <w:rsid w:val="003F1124"/>
    <w:rsid w:val="003F12D3"/>
    <w:rsid w:val="003F1BFA"/>
    <w:rsid w:val="003F1C53"/>
    <w:rsid w:val="003F1CC9"/>
    <w:rsid w:val="003F1DDC"/>
    <w:rsid w:val="003F1F22"/>
    <w:rsid w:val="003F2147"/>
    <w:rsid w:val="003F22AF"/>
    <w:rsid w:val="003F22DC"/>
    <w:rsid w:val="003F23A9"/>
    <w:rsid w:val="003F275C"/>
    <w:rsid w:val="003F2879"/>
    <w:rsid w:val="003F29C0"/>
    <w:rsid w:val="003F2BE2"/>
    <w:rsid w:val="003F2D40"/>
    <w:rsid w:val="003F2E5B"/>
    <w:rsid w:val="003F31D5"/>
    <w:rsid w:val="003F35A5"/>
    <w:rsid w:val="003F398B"/>
    <w:rsid w:val="003F39FD"/>
    <w:rsid w:val="003F3A05"/>
    <w:rsid w:val="003F3A45"/>
    <w:rsid w:val="003F3CB7"/>
    <w:rsid w:val="003F3EC4"/>
    <w:rsid w:val="003F3F5F"/>
    <w:rsid w:val="003F3F96"/>
    <w:rsid w:val="003F3F97"/>
    <w:rsid w:val="003F40D4"/>
    <w:rsid w:val="003F40DF"/>
    <w:rsid w:val="003F44B0"/>
    <w:rsid w:val="003F4609"/>
    <w:rsid w:val="003F4714"/>
    <w:rsid w:val="003F47EF"/>
    <w:rsid w:val="003F483B"/>
    <w:rsid w:val="003F484D"/>
    <w:rsid w:val="003F4D22"/>
    <w:rsid w:val="003F4D26"/>
    <w:rsid w:val="003F4E0F"/>
    <w:rsid w:val="003F4E9C"/>
    <w:rsid w:val="003F50FE"/>
    <w:rsid w:val="003F517C"/>
    <w:rsid w:val="003F51DC"/>
    <w:rsid w:val="003F540C"/>
    <w:rsid w:val="003F54A6"/>
    <w:rsid w:val="003F5614"/>
    <w:rsid w:val="003F569D"/>
    <w:rsid w:val="003F56D7"/>
    <w:rsid w:val="003F56DD"/>
    <w:rsid w:val="003F56EA"/>
    <w:rsid w:val="003F5B38"/>
    <w:rsid w:val="003F5B44"/>
    <w:rsid w:val="003F5BB2"/>
    <w:rsid w:val="003F5D07"/>
    <w:rsid w:val="003F5E39"/>
    <w:rsid w:val="003F5E54"/>
    <w:rsid w:val="003F5FDF"/>
    <w:rsid w:val="003F6084"/>
    <w:rsid w:val="003F61D0"/>
    <w:rsid w:val="003F631F"/>
    <w:rsid w:val="003F6327"/>
    <w:rsid w:val="003F6337"/>
    <w:rsid w:val="003F6565"/>
    <w:rsid w:val="003F67E6"/>
    <w:rsid w:val="003F67F7"/>
    <w:rsid w:val="003F682B"/>
    <w:rsid w:val="003F6A09"/>
    <w:rsid w:val="003F6DFB"/>
    <w:rsid w:val="003F6EA6"/>
    <w:rsid w:val="003F6F36"/>
    <w:rsid w:val="003F6FA1"/>
    <w:rsid w:val="003F7248"/>
    <w:rsid w:val="003F7336"/>
    <w:rsid w:val="003F73D1"/>
    <w:rsid w:val="003F744A"/>
    <w:rsid w:val="003F75BA"/>
    <w:rsid w:val="003F7639"/>
    <w:rsid w:val="003F7683"/>
    <w:rsid w:val="003F776C"/>
    <w:rsid w:val="003F7860"/>
    <w:rsid w:val="003F797A"/>
    <w:rsid w:val="003F7B04"/>
    <w:rsid w:val="003F7B21"/>
    <w:rsid w:val="003F7C65"/>
    <w:rsid w:val="003F7C82"/>
    <w:rsid w:val="003F7D52"/>
    <w:rsid w:val="003F7DA6"/>
    <w:rsid w:val="003F7F2B"/>
    <w:rsid w:val="003F7F5E"/>
    <w:rsid w:val="003F7FE6"/>
    <w:rsid w:val="0040026D"/>
    <w:rsid w:val="004003A4"/>
    <w:rsid w:val="0040056A"/>
    <w:rsid w:val="00400783"/>
    <w:rsid w:val="004007AE"/>
    <w:rsid w:val="0040085B"/>
    <w:rsid w:val="004009B6"/>
    <w:rsid w:val="00400AA7"/>
    <w:rsid w:val="00400B6A"/>
    <w:rsid w:val="00400CDC"/>
    <w:rsid w:val="00400E7F"/>
    <w:rsid w:val="00400F8B"/>
    <w:rsid w:val="00400FB5"/>
    <w:rsid w:val="0040102F"/>
    <w:rsid w:val="0040117C"/>
    <w:rsid w:val="0040130D"/>
    <w:rsid w:val="0040153A"/>
    <w:rsid w:val="00401657"/>
    <w:rsid w:val="004016E4"/>
    <w:rsid w:val="00401B15"/>
    <w:rsid w:val="00401D7F"/>
    <w:rsid w:val="00401E52"/>
    <w:rsid w:val="00401EBE"/>
    <w:rsid w:val="00401F22"/>
    <w:rsid w:val="00401F71"/>
    <w:rsid w:val="00401FB7"/>
    <w:rsid w:val="00402067"/>
    <w:rsid w:val="0040216E"/>
    <w:rsid w:val="00402372"/>
    <w:rsid w:val="0040262A"/>
    <w:rsid w:val="00402747"/>
    <w:rsid w:val="0040285F"/>
    <w:rsid w:val="00402926"/>
    <w:rsid w:val="00402CD3"/>
    <w:rsid w:val="00403095"/>
    <w:rsid w:val="004030B8"/>
    <w:rsid w:val="00403353"/>
    <w:rsid w:val="00403463"/>
    <w:rsid w:val="0040353E"/>
    <w:rsid w:val="00403816"/>
    <w:rsid w:val="00403B38"/>
    <w:rsid w:val="00403CDA"/>
    <w:rsid w:val="00403F7B"/>
    <w:rsid w:val="004042D1"/>
    <w:rsid w:val="00404630"/>
    <w:rsid w:val="004047F1"/>
    <w:rsid w:val="00404BCB"/>
    <w:rsid w:val="00404C9C"/>
    <w:rsid w:val="00404EE4"/>
    <w:rsid w:val="00404F02"/>
    <w:rsid w:val="004050A6"/>
    <w:rsid w:val="004051E5"/>
    <w:rsid w:val="004052F6"/>
    <w:rsid w:val="0040554B"/>
    <w:rsid w:val="004055A2"/>
    <w:rsid w:val="004056A8"/>
    <w:rsid w:val="0040577D"/>
    <w:rsid w:val="004057AC"/>
    <w:rsid w:val="00405BF4"/>
    <w:rsid w:val="00405C94"/>
    <w:rsid w:val="00405D29"/>
    <w:rsid w:val="00405D30"/>
    <w:rsid w:val="00406011"/>
    <w:rsid w:val="004062CF"/>
    <w:rsid w:val="00406629"/>
    <w:rsid w:val="0040673D"/>
    <w:rsid w:val="00406917"/>
    <w:rsid w:val="004069AA"/>
    <w:rsid w:val="00406A65"/>
    <w:rsid w:val="00406BAE"/>
    <w:rsid w:val="00406D49"/>
    <w:rsid w:val="00406D74"/>
    <w:rsid w:val="00406DC0"/>
    <w:rsid w:val="00406FBC"/>
    <w:rsid w:val="00406FC2"/>
    <w:rsid w:val="0040700E"/>
    <w:rsid w:val="004070B9"/>
    <w:rsid w:val="004070C8"/>
    <w:rsid w:val="0040735D"/>
    <w:rsid w:val="004074C5"/>
    <w:rsid w:val="00407691"/>
    <w:rsid w:val="004076E7"/>
    <w:rsid w:val="00407BE0"/>
    <w:rsid w:val="00407C08"/>
    <w:rsid w:val="00407D8E"/>
    <w:rsid w:val="00407E38"/>
    <w:rsid w:val="00407F3A"/>
    <w:rsid w:val="00407F58"/>
    <w:rsid w:val="004101AC"/>
    <w:rsid w:val="004102B3"/>
    <w:rsid w:val="004103B5"/>
    <w:rsid w:val="004103F4"/>
    <w:rsid w:val="004104C8"/>
    <w:rsid w:val="0041063B"/>
    <w:rsid w:val="00410883"/>
    <w:rsid w:val="00410B18"/>
    <w:rsid w:val="00410D24"/>
    <w:rsid w:val="00410E15"/>
    <w:rsid w:val="00410F50"/>
    <w:rsid w:val="00410F86"/>
    <w:rsid w:val="0041140A"/>
    <w:rsid w:val="0041174C"/>
    <w:rsid w:val="0041176B"/>
    <w:rsid w:val="00411A03"/>
    <w:rsid w:val="00411A92"/>
    <w:rsid w:val="00411BC8"/>
    <w:rsid w:val="00411BF7"/>
    <w:rsid w:val="00411E18"/>
    <w:rsid w:val="00411FBD"/>
    <w:rsid w:val="00411FC8"/>
    <w:rsid w:val="00411FD2"/>
    <w:rsid w:val="004121C1"/>
    <w:rsid w:val="0041254E"/>
    <w:rsid w:val="0041297A"/>
    <w:rsid w:val="00412AD5"/>
    <w:rsid w:val="00412D74"/>
    <w:rsid w:val="00412DC9"/>
    <w:rsid w:val="00412E03"/>
    <w:rsid w:val="00412F41"/>
    <w:rsid w:val="0041313B"/>
    <w:rsid w:val="0041320D"/>
    <w:rsid w:val="0041366C"/>
    <w:rsid w:val="004136BB"/>
    <w:rsid w:val="0041378B"/>
    <w:rsid w:val="0041380E"/>
    <w:rsid w:val="00413BC0"/>
    <w:rsid w:val="004144B5"/>
    <w:rsid w:val="00414512"/>
    <w:rsid w:val="00414646"/>
    <w:rsid w:val="00414B10"/>
    <w:rsid w:val="00414EE8"/>
    <w:rsid w:val="00415011"/>
    <w:rsid w:val="0041529F"/>
    <w:rsid w:val="004152D6"/>
    <w:rsid w:val="00415337"/>
    <w:rsid w:val="00415413"/>
    <w:rsid w:val="004154C9"/>
    <w:rsid w:val="004158A1"/>
    <w:rsid w:val="004158EF"/>
    <w:rsid w:val="00415B40"/>
    <w:rsid w:val="00415D47"/>
    <w:rsid w:val="00415D98"/>
    <w:rsid w:val="00415EA4"/>
    <w:rsid w:val="00416049"/>
    <w:rsid w:val="004160DE"/>
    <w:rsid w:val="0041611C"/>
    <w:rsid w:val="00416277"/>
    <w:rsid w:val="00416381"/>
    <w:rsid w:val="004164B8"/>
    <w:rsid w:val="004164E1"/>
    <w:rsid w:val="0041659D"/>
    <w:rsid w:val="0041678B"/>
    <w:rsid w:val="00416A17"/>
    <w:rsid w:val="00416A30"/>
    <w:rsid w:val="00416A3C"/>
    <w:rsid w:val="00416A4E"/>
    <w:rsid w:val="00416B92"/>
    <w:rsid w:val="00416C5F"/>
    <w:rsid w:val="00416F33"/>
    <w:rsid w:val="0041702B"/>
    <w:rsid w:val="00417093"/>
    <w:rsid w:val="004170B9"/>
    <w:rsid w:val="004170D0"/>
    <w:rsid w:val="00417182"/>
    <w:rsid w:val="004171A4"/>
    <w:rsid w:val="004172AE"/>
    <w:rsid w:val="0041730B"/>
    <w:rsid w:val="00417310"/>
    <w:rsid w:val="00417567"/>
    <w:rsid w:val="004177EA"/>
    <w:rsid w:val="004178AA"/>
    <w:rsid w:val="00417946"/>
    <w:rsid w:val="004179A8"/>
    <w:rsid w:val="004179DE"/>
    <w:rsid w:val="00417A65"/>
    <w:rsid w:val="00417D84"/>
    <w:rsid w:val="00417E97"/>
    <w:rsid w:val="00417F4E"/>
    <w:rsid w:val="004200C3"/>
    <w:rsid w:val="004201DE"/>
    <w:rsid w:val="004201F5"/>
    <w:rsid w:val="00420232"/>
    <w:rsid w:val="00420268"/>
    <w:rsid w:val="0042047A"/>
    <w:rsid w:val="004204F8"/>
    <w:rsid w:val="004205CB"/>
    <w:rsid w:val="0042075B"/>
    <w:rsid w:val="0042094D"/>
    <w:rsid w:val="00420AB7"/>
    <w:rsid w:val="00420DB8"/>
    <w:rsid w:val="00420DEA"/>
    <w:rsid w:val="0042103E"/>
    <w:rsid w:val="004210F0"/>
    <w:rsid w:val="004211FD"/>
    <w:rsid w:val="004212E8"/>
    <w:rsid w:val="00421345"/>
    <w:rsid w:val="0042168A"/>
    <w:rsid w:val="00421690"/>
    <w:rsid w:val="00421707"/>
    <w:rsid w:val="004217A7"/>
    <w:rsid w:val="00421AE2"/>
    <w:rsid w:val="00421D0B"/>
    <w:rsid w:val="00421D5A"/>
    <w:rsid w:val="00421DE4"/>
    <w:rsid w:val="00421E2E"/>
    <w:rsid w:val="00421E61"/>
    <w:rsid w:val="00421E6E"/>
    <w:rsid w:val="00421F3D"/>
    <w:rsid w:val="00421F7A"/>
    <w:rsid w:val="00421F82"/>
    <w:rsid w:val="00422175"/>
    <w:rsid w:val="00422345"/>
    <w:rsid w:val="0042258A"/>
    <w:rsid w:val="00422882"/>
    <w:rsid w:val="00422A73"/>
    <w:rsid w:val="00422E72"/>
    <w:rsid w:val="00423053"/>
    <w:rsid w:val="004234BA"/>
    <w:rsid w:val="004234E6"/>
    <w:rsid w:val="00423724"/>
    <w:rsid w:val="00423D28"/>
    <w:rsid w:val="00423DF8"/>
    <w:rsid w:val="00423F2F"/>
    <w:rsid w:val="00424037"/>
    <w:rsid w:val="004240F0"/>
    <w:rsid w:val="004242D1"/>
    <w:rsid w:val="00424465"/>
    <w:rsid w:val="004246E0"/>
    <w:rsid w:val="004247C8"/>
    <w:rsid w:val="004248E3"/>
    <w:rsid w:val="00424ACE"/>
    <w:rsid w:val="00424C51"/>
    <w:rsid w:val="00424E9F"/>
    <w:rsid w:val="00425064"/>
    <w:rsid w:val="0042514D"/>
    <w:rsid w:val="00425367"/>
    <w:rsid w:val="0042550E"/>
    <w:rsid w:val="0042555B"/>
    <w:rsid w:val="00425819"/>
    <w:rsid w:val="00425871"/>
    <w:rsid w:val="0042597B"/>
    <w:rsid w:val="00425B4B"/>
    <w:rsid w:val="00425E0F"/>
    <w:rsid w:val="00425E5E"/>
    <w:rsid w:val="00425F2E"/>
    <w:rsid w:val="00426046"/>
    <w:rsid w:val="00426068"/>
    <w:rsid w:val="00426435"/>
    <w:rsid w:val="00426532"/>
    <w:rsid w:val="00426593"/>
    <w:rsid w:val="00426618"/>
    <w:rsid w:val="004267C2"/>
    <w:rsid w:val="0042689E"/>
    <w:rsid w:val="00426A73"/>
    <w:rsid w:val="00426A8D"/>
    <w:rsid w:val="00426AF8"/>
    <w:rsid w:val="00427025"/>
    <w:rsid w:val="0042705A"/>
    <w:rsid w:val="004272C3"/>
    <w:rsid w:val="00427373"/>
    <w:rsid w:val="004273C8"/>
    <w:rsid w:val="0042745C"/>
    <w:rsid w:val="00427534"/>
    <w:rsid w:val="00427673"/>
    <w:rsid w:val="00427853"/>
    <w:rsid w:val="00427A4D"/>
    <w:rsid w:val="00427B78"/>
    <w:rsid w:val="00427B7A"/>
    <w:rsid w:val="00427C02"/>
    <w:rsid w:val="00427C84"/>
    <w:rsid w:val="00427C98"/>
    <w:rsid w:val="00427E18"/>
    <w:rsid w:val="00427EE2"/>
    <w:rsid w:val="00427F5E"/>
    <w:rsid w:val="00427FFB"/>
    <w:rsid w:val="004300D0"/>
    <w:rsid w:val="00430112"/>
    <w:rsid w:val="00430416"/>
    <w:rsid w:val="0043049F"/>
    <w:rsid w:val="004304BE"/>
    <w:rsid w:val="00430586"/>
    <w:rsid w:val="004305E1"/>
    <w:rsid w:val="00430666"/>
    <w:rsid w:val="004306D8"/>
    <w:rsid w:val="00430740"/>
    <w:rsid w:val="00430762"/>
    <w:rsid w:val="00430880"/>
    <w:rsid w:val="0043088D"/>
    <w:rsid w:val="00430AE7"/>
    <w:rsid w:val="00430B78"/>
    <w:rsid w:val="00430DE4"/>
    <w:rsid w:val="00430E2C"/>
    <w:rsid w:val="00430EB3"/>
    <w:rsid w:val="00430EF3"/>
    <w:rsid w:val="00430F42"/>
    <w:rsid w:val="00430F81"/>
    <w:rsid w:val="00431253"/>
    <w:rsid w:val="00431261"/>
    <w:rsid w:val="004312FE"/>
    <w:rsid w:val="004312FF"/>
    <w:rsid w:val="0043141C"/>
    <w:rsid w:val="004314F3"/>
    <w:rsid w:val="0043158A"/>
    <w:rsid w:val="004317CF"/>
    <w:rsid w:val="00431ACB"/>
    <w:rsid w:val="00431B17"/>
    <w:rsid w:val="00431B56"/>
    <w:rsid w:val="00431CC8"/>
    <w:rsid w:val="00431DAD"/>
    <w:rsid w:val="00431DED"/>
    <w:rsid w:val="00431F2A"/>
    <w:rsid w:val="00432020"/>
    <w:rsid w:val="00432028"/>
    <w:rsid w:val="004320AC"/>
    <w:rsid w:val="0043219E"/>
    <w:rsid w:val="0043226A"/>
    <w:rsid w:val="0043227B"/>
    <w:rsid w:val="0043231D"/>
    <w:rsid w:val="00432376"/>
    <w:rsid w:val="00432382"/>
    <w:rsid w:val="004324B6"/>
    <w:rsid w:val="004324F3"/>
    <w:rsid w:val="0043251E"/>
    <w:rsid w:val="00432582"/>
    <w:rsid w:val="0043264D"/>
    <w:rsid w:val="004327D6"/>
    <w:rsid w:val="00432C28"/>
    <w:rsid w:val="00432C33"/>
    <w:rsid w:val="00432D2B"/>
    <w:rsid w:val="004330C3"/>
    <w:rsid w:val="004330D2"/>
    <w:rsid w:val="00433131"/>
    <w:rsid w:val="0043347C"/>
    <w:rsid w:val="00433508"/>
    <w:rsid w:val="00433768"/>
    <w:rsid w:val="00433776"/>
    <w:rsid w:val="00433AF0"/>
    <w:rsid w:val="00433B9C"/>
    <w:rsid w:val="00433CDB"/>
    <w:rsid w:val="00433E55"/>
    <w:rsid w:val="00433F28"/>
    <w:rsid w:val="00433F41"/>
    <w:rsid w:val="00433FB3"/>
    <w:rsid w:val="0043406F"/>
    <w:rsid w:val="0043431D"/>
    <w:rsid w:val="00434453"/>
    <w:rsid w:val="004344FC"/>
    <w:rsid w:val="004345C3"/>
    <w:rsid w:val="004345DF"/>
    <w:rsid w:val="00434751"/>
    <w:rsid w:val="004347CF"/>
    <w:rsid w:val="00434C3F"/>
    <w:rsid w:val="00434C62"/>
    <w:rsid w:val="00434C8D"/>
    <w:rsid w:val="00434CDE"/>
    <w:rsid w:val="00435023"/>
    <w:rsid w:val="00435251"/>
    <w:rsid w:val="0043549E"/>
    <w:rsid w:val="004354CA"/>
    <w:rsid w:val="00435662"/>
    <w:rsid w:val="0043588D"/>
    <w:rsid w:val="00435925"/>
    <w:rsid w:val="004359E2"/>
    <w:rsid w:val="00435A0B"/>
    <w:rsid w:val="00435CB5"/>
    <w:rsid w:val="00435E2C"/>
    <w:rsid w:val="00435E34"/>
    <w:rsid w:val="00435E53"/>
    <w:rsid w:val="00435FBD"/>
    <w:rsid w:val="00436098"/>
    <w:rsid w:val="004360A2"/>
    <w:rsid w:val="004360F6"/>
    <w:rsid w:val="00436165"/>
    <w:rsid w:val="004362BA"/>
    <w:rsid w:val="00436999"/>
    <w:rsid w:val="00436A65"/>
    <w:rsid w:val="00436BE5"/>
    <w:rsid w:val="00437124"/>
    <w:rsid w:val="004371EF"/>
    <w:rsid w:val="0043736F"/>
    <w:rsid w:val="00437416"/>
    <w:rsid w:val="004376C5"/>
    <w:rsid w:val="00437717"/>
    <w:rsid w:val="004379B1"/>
    <w:rsid w:val="00437ADD"/>
    <w:rsid w:val="00437CA3"/>
    <w:rsid w:val="00437DE7"/>
    <w:rsid w:val="00437DFA"/>
    <w:rsid w:val="00437EAB"/>
    <w:rsid w:val="00437FBA"/>
    <w:rsid w:val="00437FF2"/>
    <w:rsid w:val="004400C4"/>
    <w:rsid w:val="004400F7"/>
    <w:rsid w:val="00440328"/>
    <w:rsid w:val="0044039C"/>
    <w:rsid w:val="00440471"/>
    <w:rsid w:val="00440530"/>
    <w:rsid w:val="0044059B"/>
    <w:rsid w:val="00440680"/>
    <w:rsid w:val="004406DE"/>
    <w:rsid w:val="0044076E"/>
    <w:rsid w:val="004407AB"/>
    <w:rsid w:val="00440814"/>
    <w:rsid w:val="00440941"/>
    <w:rsid w:val="00440D52"/>
    <w:rsid w:val="00440E20"/>
    <w:rsid w:val="00440F6C"/>
    <w:rsid w:val="00440F79"/>
    <w:rsid w:val="00440F81"/>
    <w:rsid w:val="0044103A"/>
    <w:rsid w:val="0044113F"/>
    <w:rsid w:val="00441191"/>
    <w:rsid w:val="00441260"/>
    <w:rsid w:val="0044129D"/>
    <w:rsid w:val="00441398"/>
    <w:rsid w:val="00441577"/>
    <w:rsid w:val="0044168A"/>
    <w:rsid w:val="0044168B"/>
    <w:rsid w:val="004416A8"/>
    <w:rsid w:val="00441876"/>
    <w:rsid w:val="004418FB"/>
    <w:rsid w:val="004419C3"/>
    <w:rsid w:val="00441AE4"/>
    <w:rsid w:val="00441B16"/>
    <w:rsid w:val="00441DE3"/>
    <w:rsid w:val="0044206A"/>
    <w:rsid w:val="00442284"/>
    <w:rsid w:val="0044251F"/>
    <w:rsid w:val="00442681"/>
    <w:rsid w:val="00442773"/>
    <w:rsid w:val="0044283D"/>
    <w:rsid w:val="004428EE"/>
    <w:rsid w:val="00442D1A"/>
    <w:rsid w:val="00442DDC"/>
    <w:rsid w:val="0044311F"/>
    <w:rsid w:val="0044318A"/>
    <w:rsid w:val="00443234"/>
    <w:rsid w:val="00443263"/>
    <w:rsid w:val="004432BB"/>
    <w:rsid w:val="00443452"/>
    <w:rsid w:val="0044345D"/>
    <w:rsid w:val="00443878"/>
    <w:rsid w:val="004438C6"/>
    <w:rsid w:val="00443932"/>
    <w:rsid w:val="00443943"/>
    <w:rsid w:val="004439ED"/>
    <w:rsid w:val="00443B39"/>
    <w:rsid w:val="00443B55"/>
    <w:rsid w:val="00443CDE"/>
    <w:rsid w:val="00443D00"/>
    <w:rsid w:val="00444167"/>
    <w:rsid w:val="00444274"/>
    <w:rsid w:val="004442A1"/>
    <w:rsid w:val="00444317"/>
    <w:rsid w:val="00444674"/>
    <w:rsid w:val="004448A6"/>
    <w:rsid w:val="004448D5"/>
    <w:rsid w:val="004448F7"/>
    <w:rsid w:val="004449C7"/>
    <w:rsid w:val="004449F9"/>
    <w:rsid w:val="00444A64"/>
    <w:rsid w:val="00444DA0"/>
    <w:rsid w:val="00444DD1"/>
    <w:rsid w:val="00444F14"/>
    <w:rsid w:val="00444F5C"/>
    <w:rsid w:val="00444F9E"/>
    <w:rsid w:val="00445013"/>
    <w:rsid w:val="00445327"/>
    <w:rsid w:val="00445390"/>
    <w:rsid w:val="00445547"/>
    <w:rsid w:val="0044559A"/>
    <w:rsid w:val="00445621"/>
    <w:rsid w:val="004456F2"/>
    <w:rsid w:val="00445759"/>
    <w:rsid w:val="004457C0"/>
    <w:rsid w:val="00445932"/>
    <w:rsid w:val="00445C5E"/>
    <w:rsid w:val="00445E14"/>
    <w:rsid w:val="00445FB7"/>
    <w:rsid w:val="0044608A"/>
    <w:rsid w:val="00446125"/>
    <w:rsid w:val="0044632D"/>
    <w:rsid w:val="0044639E"/>
    <w:rsid w:val="00446729"/>
    <w:rsid w:val="00446B9E"/>
    <w:rsid w:val="00446C13"/>
    <w:rsid w:val="00446E62"/>
    <w:rsid w:val="00446EBD"/>
    <w:rsid w:val="00446F84"/>
    <w:rsid w:val="00446FF6"/>
    <w:rsid w:val="0044706F"/>
    <w:rsid w:val="004471E0"/>
    <w:rsid w:val="00447283"/>
    <w:rsid w:val="004472AB"/>
    <w:rsid w:val="004472EA"/>
    <w:rsid w:val="00447577"/>
    <w:rsid w:val="00447897"/>
    <w:rsid w:val="00447A1C"/>
    <w:rsid w:val="00447E9B"/>
    <w:rsid w:val="00447E9C"/>
    <w:rsid w:val="00450275"/>
    <w:rsid w:val="0045068E"/>
    <w:rsid w:val="004507F0"/>
    <w:rsid w:val="004508E5"/>
    <w:rsid w:val="00450987"/>
    <w:rsid w:val="00450EC6"/>
    <w:rsid w:val="00450FB9"/>
    <w:rsid w:val="00451066"/>
    <w:rsid w:val="0045116D"/>
    <w:rsid w:val="0045144A"/>
    <w:rsid w:val="00451488"/>
    <w:rsid w:val="0045181B"/>
    <w:rsid w:val="0045188A"/>
    <w:rsid w:val="004519CE"/>
    <w:rsid w:val="00451B39"/>
    <w:rsid w:val="00451B4F"/>
    <w:rsid w:val="00451C54"/>
    <w:rsid w:val="00451C90"/>
    <w:rsid w:val="00451E08"/>
    <w:rsid w:val="00451FE5"/>
    <w:rsid w:val="004520B2"/>
    <w:rsid w:val="004520F0"/>
    <w:rsid w:val="00452135"/>
    <w:rsid w:val="00452253"/>
    <w:rsid w:val="00452396"/>
    <w:rsid w:val="00452425"/>
    <w:rsid w:val="004526CB"/>
    <w:rsid w:val="0045279F"/>
    <w:rsid w:val="00452883"/>
    <w:rsid w:val="00452B0F"/>
    <w:rsid w:val="00452CE9"/>
    <w:rsid w:val="00452E22"/>
    <w:rsid w:val="00453167"/>
    <w:rsid w:val="004532A7"/>
    <w:rsid w:val="00453338"/>
    <w:rsid w:val="004536B0"/>
    <w:rsid w:val="0045373E"/>
    <w:rsid w:val="0045379F"/>
    <w:rsid w:val="00453903"/>
    <w:rsid w:val="00453926"/>
    <w:rsid w:val="00453946"/>
    <w:rsid w:val="004539F0"/>
    <w:rsid w:val="00453B7A"/>
    <w:rsid w:val="00453CD6"/>
    <w:rsid w:val="00453D8E"/>
    <w:rsid w:val="00453DA1"/>
    <w:rsid w:val="00453E3B"/>
    <w:rsid w:val="00454019"/>
    <w:rsid w:val="004542EC"/>
    <w:rsid w:val="00454786"/>
    <w:rsid w:val="00454826"/>
    <w:rsid w:val="004548E3"/>
    <w:rsid w:val="00454DB9"/>
    <w:rsid w:val="00454DBA"/>
    <w:rsid w:val="004550E0"/>
    <w:rsid w:val="00455166"/>
    <w:rsid w:val="00455296"/>
    <w:rsid w:val="004552FC"/>
    <w:rsid w:val="00455331"/>
    <w:rsid w:val="00455764"/>
    <w:rsid w:val="00455773"/>
    <w:rsid w:val="0045591B"/>
    <w:rsid w:val="00455A04"/>
    <w:rsid w:val="00455B0D"/>
    <w:rsid w:val="00455C38"/>
    <w:rsid w:val="00455CBC"/>
    <w:rsid w:val="00455D83"/>
    <w:rsid w:val="00455E16"/>
    <w:rsid w:val="00455E1C"/>
    <w:rsid w:val="00455F1E"/>
    <w:rsid w:val="004568EC"/>
    <w:rsid w:val="00456971"/>
    <w:rsid w:val="00456DE3"/>
    <w:rsid w:val="00456F61"/>
    <w:rsid w:val="0045718C"/>
    <w:rsid w:val="00457428"/>
    <w:rsid w:val="004575B5"/>
    <w:rsid w:val="00457814"/>
    <w:rsid w:val="004578D7"/>
    <w:rsid w:val="004579F0"/>
    <w:rsid w:val="00457A91"/>
    <w:rsid w:val="00457B13"/>
    <w:rsid w:val="00457C15"/>
    <w:rsid w:val="00457C3A"/>
    <w:rsid w:val="00457E17"/>
    <w:rsid w:val="00457E3A"/>
    <w:rsid w:val="00457E9B"/>
    <w:rsid w:val="00457F98"/>
    <w:rsid w:val="00457FA6"/>
    <w:rsid w:val="0046006E"/>
    <w:rsid w:val="004600B3"/>
    <w:rsid w:val="00460416"/>
    <w:rsid w:val="004606B4"/>
    <w:rsid w:val="00460753"/>
    <w:rsid w:val="0046095B"/>
    <w:rsid w:val="00460B2C"/>
    <w:rsid w:val="00460BE3"/>
    <w:rsid w:val="00460D9F"/>
    <w:rsid w:val="00460E4E"/>
    <w:rsid w:val="004611EE"/>
    <w:rsid w:val="0046122C"/>
    <w:rsid w:val="0046131A"/>
    <w:rsid w:val="0046131B"/>
    <w:rsid w:val="004613A9"/>
    <w:rsid w:val="004616B6"/>
    <w:rsid w:val="00461777"/>
    <w:rsid w:val="004618D4"/>
    <w:rsid w:val="00461999"/>
    <w:rsid w:val="004619E9"/>
    <w:rsid w:val="00461A06"/>
    <w:rsid w:val="00461A64"/>
    <w:rsid w:val="00461B0E"/>
    <w:rsid w:val="00461B3E"/>
    <w:rsid w:val="00461CE5"/>
    <w:rsid w:val="00461D73"/>
    <w:rsid w:val="00461D81"/>
    <w:rsid w:val="00461DB2"/>
    <w:rsid w:val="00461F90"/>
    <w:rsid w:val="00462096"/>
    <w:rsid w:val="0046212D"/>
    <w:rsid w:val="004621A1"/>
    <w:rsid w:val="004621EC"/>
    <w:rsid w:val="004622ED"/>
    <w:rsid w:val="00462462"/>
    <w:rsid w:val="0046252B"/>
    <w:rsid w:val="0046262F"/>
    <w:rsid w:val="0046267E"/>
    <w:rsid w:val="004626C5"/>
    <w:rsid w:val="00462816"/>
    <w:rsid w:val="00462B25"/>
    <w:rsid w:val="00462D8B"/>
    <w:rsid w:val="00462DB6"/>
    <w:rsid w:val="00462E0E"/>
    <w:rsid w:val="00462ECA"/>
    <w:rsid w:val="00463035"/>
    <w:rsid w:val="00463174"/>
    <w:rsid w:val="0046319B"/>
    <w:rsid w:val="004632BA"/>
    <w:rsid w:val="00463626"/>
    <w:rsid w:val="00463C21"/>
    <w:rsid w:val="00463D0E"/>
    <w:rsid w:val="00463E80"/>
    <w:rsid w:val="00464005"/>
    <w:rsid w:val="00464069"/>
    <w:rsid w:val="00464105"/>
    <w:rsid w:val="004644D1"/>
    <w:rsid w:val="0046458C"/>
    <w:rsid w:val="00464624"/>
    <w:rsid w:val="00464C12"/>
    <w:rsid w:val="00464C99"/>
    <w:rsid w:val="00464CBE"/>
    <w:rsid w:val="00464E17"/>
    <w:rsid w:val="00465031"/>
    <w:rsid w:val="0046577D"/>
    <w:rsid w:val="00465783"/>
    <w:rsid w:val="00465BD0"/>
    <w:rsid w:val="00465C19"/>
    <w:rsid w:val="00465E0B"/>
    <w:rsid w:val="00465E3A"/>
    <w:rsid w:val="00465E8D"/>
    <w:rsid w:val="00465EF0"/>
    <w:rsid w:val="00465FC4"/>
    <w:rsid w:val="0046609F"/>
    <w:rsid w:val="004661DB"/>
    <w:rsid w:val="00466472"/>
    <w:rsid w:val="0046649D"/>
    <w:rsid w:val="004665B6"/>
    <w:rsid w:val="0046664A"/>
    <w:rsid w:val="00466725"/>
    <w:rsid w:val="004667FA"/>
    <w:rsid w:val="00466B9C"/>
    <w:rsid w:val="00466E46"/>
    <w:rsid w:val="00466F85"/>
    <w:rsid w:val="00467033"/>
    <w:rsid w:val="004670E5"/>
    <w:rsid w:val="00467256"/>
    <w:rsid w:val="00467499"/>
    <w:rsid w:val="004676FB"/>
    <w:rsid w:val="00467B60"/>
    <w:rsid w:val="00467C06"/>
    <w:rsid w:val="00467DDF"/>
    <w:rsid w:val="00467E0C"/>
    <w:rsid w:val="00467EED"/>
    <w:rsid w:val="00467FAC"/>
    <w:rsid w:val="00467FE2"/>
    <w:rsid w:val="004701A9"/>
    <w:rsid w:val="004701C1"/>
    <w:rsid w:val="004702A4"/>
    <w:rsid w:val="004706E9"/>
    <w:rsid w:val="00470719"/>
    <w:rsid w:val="0047074B"/>
    <w:rsid w:val="004707E2"/>
    <w:rsid w:val="004708BA"/>
    <w:rsid w:val="00470CB9"/>
    <w:rsid w:val="00470CDA"/>
    <w:rsid w:val="00470D78"/>
    <w:rsid w:val="00470D9B"/>
    <w:rsid w:val="00470E4B"/>
    <w:rsid w:val="00470EBE"/>
    <w:rsid w:val="00470F0D"/>
    <w:rsid w:val="00470F55"/>
    <w:rsid w:val="004710E1"/>
    <w:rsid w:val="004713CD"/>
    <w:rsid w:val="004714C2"/>
    <w:rsid w:val="004714CA"/>
    <w:rsid w:val="00471666"/>
    <w:rsid w:val="004716E1"/>
    <w:rsid w:val="0047173F"/>
    <w:rsid w:val="0047180F"/>
    <w:rsid w:val="004718A0"/>
    <w:rsid w:val="004718FC"/>
    <w:rsid w:val="0047194C"/>
    <w:rsid w:val="004719DD"/>
    <w:rsid w:val="00471A77"/>
    <w:rsid w:val="00471BD4"/>
    <w:rsid w:val="00471C14"/>
    <w:rsid w:val="00471CD0"/>
    <w:rsid w:val="00471CEC"/>
    <w:rsid w:val="00471D7D"/>
    <w:rsid w:val="00471D89"/>
    <w:rsid w:val="00472066"/>
    <w:rsid w:val="00472088"/>
    <w:rsid w:val="004720C5"/>
    <w:rsid w:val="004720D5"/>
    <w:rsid w:val="00472553"/>
    <w:rsid w:val="00472AF3"/>
    <w:rsid w:val="00472BB2"/>
    <w:rsid w:val="0047304E"/>
    <w:rsid w:val="00473158"/>
    <w:rsid w:val="00473298"/>
    <w:rsid w:val="00473502"/>
    <w:rsid w:val="00473564"/>
    <w:rsid w:val="0047358E"/>
    <w:rsid w:val="0047366E"/>
    <w:rsid w:val="004737BD"/>
    <w:rsid w:val="0047389E"/>
    <w:rsid w:val="00473928"/>
    <w:rsid w:val="00473C71"/>
    <w:rsid w:val="00473C88"/>
    <w:rsid w:val="00473E8A"/>
    <w:rsid w:val="00473E97"/>
    <w:rsid w:val="00473ECA"/>
    <w:rsid w:val="00473F0C"/>
    <w:rsid w:val="0047422E"/>
    <w:rsid w:val="0047437E"/>
    <w:rsid w:val="0047446B"/>
    <w:rsid w:val="004745E0"/>
    <w:rsid w:val="004746C5"/>
    <w:rsid w:val="00474869"/>
    <w:rsid w:val="0047496C"/>
    <w:rsid w:val="00474A04"/>
    <w:rsid w:val="00474AAD"/>
    <w:rsid w:val="00474BA9"/>
    <w:rsid w:val="00474D6F"/>
    <w:rsid w:val="00474D85"/>
    <w:rsid w:val="00474E51"/>
    <w:rsid w:val="00474E93"/>
    <w:rsid w:val="00474F25"/>
    <w:rsid w:val="00474F48"/>
    <w:rsid w:val="00474FF0"/>
    <w:rsid w:val="00475006"/>
    <w:rsid w:val="0047516F"/>
    <w:rsid w:val="00475249"/>
    <w:rsid w:val="00475287"/>
    <w:rsid w:val="00475507"/>
    <w:rsid w:val="004756E0"/>
    <w:rsid w:val="00475705"/>
    <w:rsid w:val="00475797"/>
    <w:rsid w:val="004757B0"/>
    <w:rsid w:val="004759A5"/>
    <w:rsid w:val="004759AC"/>
    <w:rsid w:val="00475A16"/>
    <w:rsid w:val="00475C0B"/>
    <w:rsid w:val="00475E99"/>
    <w:rsid w:val="00475F85"/>
    <w:rsid w:val="0047610A"/>
    <w:rsid w:val="00476213"/>
    <w:rsid w:val="0047632C"/>
    <w:rsid w:val="004763F7"/>
    <w:rsid w:val="004765DF"/>
    <w:rsid w:val="0047663D"/>
    <w:rsid w:val="0047675E"/>
    <w:rsid w:val="004768CC"/>
    <w:rsid w:val="004769A2"/>
    <w:rsid w:val="00476A20"/>
    <w:rsid w:val="00476A3F"/>
    <w:rsid w:val="00476AF9"/>
    <w:rsid w:val="00476B92"/>
    <w:rsid w:val="00476CC4"/>
    <w:rsid w:val="00476DAB"/>
    <w:rsid w:val="00476F24"/>
    <w:rsid w:val="004772E2"/>
    <w:rsid w:val="004772F5"/>
    <w:rsid w:val="00477460"/>
    <w:rsid w:val="00477766"/>
    <w:rsid w:val="004778C9"/>
    <w:rsid w:val="0047793D"/>
    <w:rsid w:val="00477A4A"/>
    <w:rsid w:val="00477B78"/>
    <w:rsid w:val="00477C3E"/>
    <w:rsid w:val="00477D78"/>
    <w:rsid w:val="00477E6B"/>
    <w:rsid w:val="004800F3"/>
    <w:rsid w:val="0048015A"/>
    <w:rsid w:val="00480257"/>
    <w:rsid w:val="00480260"/>
    <w:rsid w:val="00480418"/>
    <w:rsid w:val="00480436"/>
    <w:rsid w:val="004806D0"/>
    <w:rsid w:val="0048094C"/>
    <w:rsid w:val="004809DD"/>
    <w:rsid w:val="00480A5C"/>
    <w:rsid w:val="00480F48"/>
    <w:rsid w:val="00480F4F"/>
    <w:rsid w:val="00480F65"/>
    <w:rsid w:val="004810A7"/>
    <w:rsid w:val="00481145"/>
    <w:rsid w:val="0048116D"/>
    <w:rsid w:val="00481346"/>
    <w:rsid w:val="004813E2"/>
    <w:rsid w:val="004814ED"/>
    <w:rsid w:val="00481525"/>
    <w:rsid w:val="0048154E"/>
    <w:rsid w:val="004816F0"/>
    <w:rsid w:val="004817DD"/>
    <w:rsid w:val="004817E4"/>
    <w:rsid w:val="00481896"/>
    <w:rsid w:val="00481A2D"/>
    <w:rsid w:val="00481B18"/>
    <w:rsid w:val="00482237"/>
    <w:rsid w:val="00482335"/>
    <w:rsid w:val="0048235E"/>
    <w:rsid w:val="00482375"/>
    <w:rsid w:val="0048238E"/>
    <w:rsid w:val="00482442"/>
    <w:rsid w:val="004824C9"/>
    <w:rsid w:val="0048251A"/>
    <w:rsid w:val="0048256A"/>
    <w:rsid w:val="00482918"/>
    <w:rsid w:val="00482BC3"/>
    <w:rsid w:val="00482BE1"/>
    <w:rsid w:val="00482D94"/>
    <w:rsid w:val="00482DFA"/>
    <w:rsid w:val="00482E9B"/>
    <w:rsid w:val="00482FE3"/>
    <w:rsid w:val="00483114"/>
    <w:rsid w:val="00483136"/>
    <w:rsid w:val="00483385"/>
    <w:rsid w:val="004833E8"/>
    <w:rsid w:val="0048353B"/>
    <w:rsid w:val="0048374B"/>
    <w:rsid w:val="00483B45"/>
    <w:rsid w:val="00483B4C"/>
    <w:rsid w:val="00483BA9"/>
    <w:rsid w:val="00483E31"/>
    <w:rsid w:val="0048409C"/>
    <w:rsid w:val="00484420"/>
    <w:rsid w:val="00484525"/>
    <w:rsid w:val="0048469F"/>
    <w:rsid w:val="00484738"/>
    <w:rsid w:val="004847EA"/>
    <w:rsid w:val="004848BE"/>
    <w:rsid w:val="00484A5A"/>
    <w:rsid w:val="00484AD3"/>
    <w:rsid w:val="00484AF0"/>
    <w:rsid w:val="00484CCE"/>
    <w:rsid w:val="00484D01"/>
    <w:rsid w:val="00484DC7"/>
    <w:rsid w:val="00484DFF"/>
    <w:rsid w:val="00484E5C"/>
    <w:rsid w:val="00484F66"/>
    <w:rsid w:val="00485157"/>
    <w:rsid w:val="00485263"/>
    <w:rsid w:val="0048577F"/>
    <w:rsid w:val="00485799"/>
    <w:rsid w:val="004858B1"/>
    <w:rsid w:val="00485A1B"/>
    <w:rsid w:val="00485A84"/>
    <w:rsid w:val="00485C4F"/>
    <w:rsid w:val="00485D6A"/>
    <w:rsid w:val="00485EC3"/>
    <w:rsid w:val="00485FDC"/>
    <w:rsid w:val="00486044"/>
    <w:rsid w:val="004860B2"/>
    <w:rsid w:val="004860B4"/>
    <w:rsid w:val="00486121"/>
    <w:rsid w:val="00486238"/>
    <w:rsid w:val="00486239"/>
    <w:rsid w:val="004862D5"/>
    <w:rsid w:val="00486373"/>
    <w:rsid w:val="00486622"/>
    <w:rsid w:val="00486710"/>
    <w:rsid w:val="00486774"/>
    <w:rsid w:val="004867BB"/>
    <w:rsid w:val="004868BF"/>
    <w:rsid w:val="004868EA"/>
    <w:rsid w:val="004869B1"/>
    <w:rsid w:val="004869ED"/>
    <w:rsid w:val="00486CC4"/>
    <w:rsid w:val="00486DE6"/>
    <w:rsid w:val="00486F81"/>
    <w:rsid w:val="00486FDD"/>
    <w:rsid w:val="00487030"/>
    <w:rsid w:val="00487215"/>
    <w:rsid w:val="004872B4"/>
    <w:rsid w:val="00487B95"/>
    <w:rsid w:val="00487ECF"/>
    <w:rsid w:val="00487EED"/>
    <w:rsid w:val="0049035F"/>
    <w:rsid w:val="004903FC"/>
    <w:rsid w:val="004905DA"/>
    <w:rsid w:val="00490651"/>
    <w:rsid w:val="004907D6"/>
    <w:rsid w:val="00490869"/>
    <w:rsid w:val="00490961"/>
    <w:rsid w:val="00491014"/>
    <w:rsid w:val="00491135"/>
    <w:rsid w:val="00491220"/>
    <w:rsid w:val="0049125E"/>
    <w:rsid w:val="0049134B"/>
    <w:rsid w:val="004913A4"/>
    <w:rsid w:val="00491887"/>
    <w:rsid w:val="00491C18"/>
    <w:rsid w:val="00492147"/>
    <w:rsid w:val="0049238B"/>
    <w:rsid w:val="0049242D"/>
    <w:rsid w:val="004924B5"/>
    <w:rsid w:val="0049267F"/>
    <w:rsid w:val="004928FA"/>
    <w:rsid w:val="004929E5"/>
    <w:rsid w:val="00492ED0"/>
    <w:rsid w:val="00493014"/>
    <w:rsid w:val="0049303B"/>
    <w:rsid w:val="004930F1"/>
    <w:rsid w:val="00493144"/>
    <w:rsid w:val="0049335C"/>
    <w:rsid w:val="00493454"/>
    <w:rsid w:val="004935D4"/>
    <w:rsid w:val="004935FA"/>
    <w:rsid w:val="00493922"/>
    <w:rsid w:val="004939F4"/>
    <w:rsid w:val="00493AAA"/>
    <w:rsid w:val="00493B22"/>
    <w:rsid w:val="00493D26"/>
    <w:rsid w:val="00493E7C"/>
    <w:rsid w:val="00494045"/>
    <w:rsid w:val="00494143"/>
    <w:rsid w:val="00494264"/>
    <w:rsid w:val="004943E8"/>
    <w:rsid w:val="00494408"/>
    <w:rsid w:val="00494426"/>
    <w:rsid w:val="0049468F"/>
    <w:rsid w:val="004946F8"/>
    <w:rsid w:val="00494726"/>
    <w:rsid w:val="004947DF"/>
    <w:rsid w:val="00494D66"/>
    <w:rsid w:val="00494E9C"/>
    <w:rsid w:val="00494F2A"/>
    <w:rsid w:val="004952DD"/>
    <w:rsid w:val="00495543"/>
    <w:rsid w:val="00495567"/>
    <w:rsid w:val="004956DD"/>
    <w:rsid w:val="00495700"/>
    <w:rsid w:val="0049583B"/>
    <w:rsid w:val="00495868"/>
    <w:rsid w:val="00495957"/>
    <w:rsid w:val="00495958"/>
    <w:rsid w:val="00495B1E"/>
    <w:rsid w:val="00495B27"/>
    <w:rsid w:val="00495C9C"/>
    <w:rsid w:val="00495D9D"/>
    <w:rsid w:val="00495FD6"/>
    <w:rsid w:val="0049605E"/>
    <w:rsid w:val="00496166"/>
    <w:rsid w:val="00496180"/>
    <w:rsid w:val="004964B8"/>
    <w:rsid w:val="00496914"/>
    <w:rsid w:val="00496937"/>
    <w:rsid w:val="00496B39"/>
    <w:rsid w:val="00496B78"/>
    <w:rsid w:val="00496C5A"/>
    <w:rsid w:val="00496C67"/>
    <w:rsid w:val="00496CCF"/>
    <w:rsid w:val="00496F6E"/>
    <w:rsid w:val="00497029"/>
    <w:rsid w:val="004971FF"/>
    <w:rsid w:val="00497EF2"/>
    <w:rsid w:val="004A00D4"/>
    <w:rsid w:val="004A0159"/>
    <w:rsid w:val="004A040C"/>
    <w:rsid w:val="004A0468"/>
    <w:rsid w:val="004A0559"/>
    <w:rsid w:val="004A070E"/>
    <w:rsid w:val="004A07DB"/>
    <w:rsid w:val="004A08F9"/>
    <w:rsid w:val="004A0931"/>
    <w:rsid w:val="004A09E8"/>
    <w:rsid w:val="004A0CA1"/>
    <w:rsid w:val="004A0F71"/>
    <w:rsid w:val="004A0F74"/>
    <w:rsid w:val="004A112E"/>
    <w:rsid w:val="004A121A"/>
    <w:rsid w:val="004A1391"/>
    <w:rsid w:val="004A153F"/>
    <w:rsid w:val="004A1607"/>
    <w:rsid w:val="004A17D8"/>
    <w:rsid w:val="004A1A60"/>
    <w:rsid w:val="004A1A78"/>
    <w:rsid w:val="004A1AA3"/>
    <w:rsid w:val="004A1AE6"/>
    <w:rsid w:val="004A1C6E"/>
    <w:rsid w:val="004A1E78"/>
    <w:rsid w:val="004A1F63"/>
    <w:rsid w:val="004A2232"/>
    <w:rsid w:val="004A223C"/>
    <w:rsid w:val="004A2304"/>
    <w:rsid w:val="004A2313"/>
    <w:rsid w:val="004A233B"/>
    <w:rsid w:val="004A2455"/>
    <w:rsid w:val="004A26AA"/>
    <w:rsid w:val="004A27A4"/>
    <w:rsid w:val="004A2977"/>
    <w:rsid w:val="004A29EF"/>
    <w:rsid w:val="004A2A0E"/>
    <w:rsid w:val="004A2AD5"/>
    <w:rsid w:val="004A2B1A"/>
    <w:rsid w:val="004A2FBB"/>
    <w:rsid w:val="004A31CA"/>
    <w:rsid w:val="004A331A"/>
    <w:rsid w:val="004A3512"/>
    <w:rsid w:val="004A354B"/>
    <w:rsid w:val="004A364D"/>
    <w:rsid w:val="004A3A83"/>
    <w:rsid w:val="004A3B94"/>
    <w:rsid w:val="004A4110"/>
    <w:rsid w:val="004A44C9"/>
    <w:rsid w:val="004A44D1"/>
    <w:rsid w:val="004A4589"/>
    <w:rsid w:val="004A4C0A"/>
    <w:rsid w:val="004A4E21"/>
    <w:rsid w:val="004A4EA8"/>
    <w:rsid w:val="004A4F38"/>
    <w:rsid w:val="004A4F7A"/>
    <w:rsid w:val="004A502C"/>
    <w:rsid w:val="004A51A2"/>
    <w:rsid w:val="004A52AE"/>
    <w:rsid w:val="004A5311"/>
    <w:rsid w:val="004A5542"/>
    <w:rsid w:val="004A5565"/>
    <w:rsid w:val="004A578C"/>
    <w:rsid w:val="004A5892"/>
    <w:rsid w:val="004A59C8"/>
    <w:rsid w:val="004A5B62"/>
    <w:rsid w:val="004A5BA7"/>
    <w:rsid w:val="004A5DE7"/>
    <w:rsid w:val="004A5E95"/>
    <w:rsid w:val="004A60D2"/>
    <w:rsid w:val="004A610A"/>
    <w:rsid w:val="004A612B"/>
    <w:rsid w:val="004A6263"/>
    <w:rsid w:val="004A634F"/>
    <w:rsid w:val="004A637D"/>
    <w:rsid w:val="004A63DE"/>
    <w:rsid w:val="004A64C4"/>
    <w:rsid w:val="004A6537"/>
    <w:rsid w:val="004A65BF"/>
    <w:rsid w:val="004A6896"/>
    <w:rsid w:val="004A6936"/>
    <w:rsid w:val="004A6AFA"/>
    <w:rsid w:val="004A6C19"/>
    <w:rsid w:val="004A6E39"/>
    <w:rsid w:val="004A6FD8"/>
    <w:rsid w:val="004A7009"/>
    <w:rsid w:val="004A70C7"/>
    <w:rsid w:val="004A70D0"/>
    <w:rsid w:val="004A732C"/>
    <w:rsid w:val="004A7464"/>
    <w:rsid w:val="004A74DD"/>
    <w:rsid w:val="004A75B8"/>
    <w:rsid w:val="004A76A8"/>
    <w:rsid w:val="004A7772"/>
    <w:rsid w:val="004A78FB"/>
    <w:rsid w:val="004A7EDA"/>
    <w:rsid w:val="004A7F5A"/>
    <w:rsid w:val="004B00C9"/>
    <w:rsid w:val="004B029A"/>
    <w:rsid w:val="004B0321"/>
    <w:rsid w:val="004B0327"/>
    <w:rsid w:val="004B0381"/>
    <w:rsid w:val="004B04C0"/>
    <w:rsid w:val="004B04F6"/>
    <w:rsid w:val="004B0A68"/>
    <w:rsid w:val="004B0AD1"/>
    <w:rsid w:val="004B0CC9"/>
    <w:rsid w:val="004B0D09"/>
    <w:rsid w:val="004B0D18"/>
    <w:rsid w:val="004B0D24"/>
    <w:rsid w:val="004B0EDC"/>
    <w:rsid w:val="004B0F96"/>
    <w:rsid w:val="004B1013"/>
    <w:rsid w:val="004B1152"/>
    <w:rsid w:val="004B1367"/>
    <w:rsid w:val="004B13CB"/>
    <w:rsid w:val="004B1433"/>
    <w:rsid w:val="004B151C"/>
    <w:rsid w:val="004B15F0"/>
    <w:rsid w:val="004B1A21"/>
    <w:rsid w:val="004B1B54"/>
    <w:rsid w:val="004B1BCA"/>
    <w:rsid w:val="004B1CF7"/>
    <w:rsid w:val="004B1F94"/>
    <w:rsid w:val="004B1FC4"/>
    <w:rsid w:val="004B22F6"/>
    <w:rsid w:val="004B2311"/>
    <w:rsid w:val="004B239C"/>
    <w:rsid w:val="004B23F1"/>
    <w:rsid w:val="004B2424"/>
    <w:rsid w:val="004B242C"/>
    <w:rsid w:val="004B247B"/>
    <w:rsid w:val="004B28D0"/>
    <w:rsid w:val="004B29DF"/>
    <w:rsid w:val="004B2AA2"/>
    <w:rsid w:val="004B2C4E"/>
    <w:rsid w:val="004B2CF2"/>
    <w:rsid w:val="004B2E23"/>
    <w:rsid w:val="004B2F44"/>
    <w:rsid w:val="004B3121"/>
    <w:rsid w:val="004B3221"/>
    <w:rsid w:val="004B3277"/>
    <w:rsid w:val="004B3481"/>
    <w:rsid w:val="004B367D"/>
    <w:rsid w:val="004B3778"/>
    <w:rsid w:val="004B384D"/>
    <w:rsid w:val="004B3892"/>
    <w:rsid w:val="004B38F4"/>
    <w:rsid w:val="004B3ABD"/>
    <w:rsid w:val="004B3D4B"/>
    <w:rsid w:val="004B3E16"/>
    <w:rsid w:val="004B3E73"/>
    <w:rsid w:val="004B4013"/>
    <w:rsid w:val="004B43DA"/>
    <w:rsid w:val="004B446E"/>
    <w:rsid w:val="004B4C4A"/>
    <w:rsid w:val="004B4CE3"/>
    <w:rsid w:val="004B5239"/>
    <w:rsid w:val="004B53D9"/>
    <w:rsid w:val="004B54EF"/>
    <w:rsid w:val="004B5788"/>
    <w:rsid w:val="004B57C1"/>
    <w:rsid w:val="004B594F"/>
    <w:rsid w:val="004B598F"/>
    <w:rsid w:val="004B59C3"/>
    <w:rsid w:val="004B5B69"/>
    <w:rsid w:val="004B5C2B"/>
    <w:rsid w:val="004B5CF1"/>
    <w:rsid w:val="004B5E3B"/>
    <w:rsid w:val="004B5F0A"/>
    <w:rsid w:val="004B644B"/>
    <w:rsid w:val="004B64B4"/>
    <w:rsid w:val="004B6818"/>
    <w:rsid w:val="004B68E5"/>
    <w:rsid w:val="004B68E6"/>
    <w:rsid w:val="004B68EA"/>
    <w:rsid w:val="004B6B52"/>
    <w:rsid w:val="004B6C78"/>
    <w:rsid w:val="004B6CF0"/>
    <w:rsid w:val="004B6D45"/>
    <w:rsid w:val="004B6F0C"/>
    <w:rsid w:val="004B70F5"/>
    <w:rsid w:val="004B7138"/>
    <w:rsid w:val="004B72D7"/>
    <w:rsid w:val="004B73A5"/>
    <w:rsid w:val="004B75FA"/>
    <w:rsid w:val="004B7755"/>
    <w:rsid w:val="004B7829"/>
    <w:rsid w:val="004B792C"/>
    <w:rsid w:val="004B7A34"/>
    <w:rsid w:val="004B7A6D"/>
    <w:rsid w:val="004B7C0B"/>
    <w:rsid w:val="004B7CC6"/>
    <w:rsid w:val="004B7CF4"/>
    <w:rsid w:val="004B7EB8"/>
    <w:rsid w:val="004B7F40"/>
    <w:rsid w:val="004C0064"/>
    <w:rsid w:val="004C0146"/>
    <w:rsid w:val="004C0362"/>
    <w:rsid w:val="004C039C"/>
    <w:rsid w:val="004C03EC"/>
    <w:rsid w:val="004C0417"/>
    <w:rsid w:val="004C0618"/>
    <w:rsid w:val="004C0683"/>
    <w:rsid w:val="004C06B8"/>
    <w:rsid w:val="004C07F2"/>
    <w:rsid w:val="004C09DF"/>
    <w:rsid w:val="004C0A3E"/>
    <w:rsid w:val="004C0C25"/>
    <w:rsid w:val="004C0C54"/>
    <w:rsid w:val="004C0C6C"/>
    <w:rsid w:val="004C0DB0"/>
    <w:rsid w:val="004C0E28"/>
    <w:rsid w:val="004C0E86"/>
    <w:rsid w:val="004C0ED6"/>
    <w:rsid w:val="004C1335"/>
    <w:rsid w:val="004C15FE"/>
    <w:rsid w:val="004C1638"/>
    <w:rsid w:val="004C18C5"/>
    <w:rsid w:val="004C1A4B"/>
    <w:rsid w:val="004C2085"/>
    <w:rsid w:val="004C2921"/>
    <w:rsid w:val="004C2987"/>
    <w:rsid w:val="004C29C2"/>
    <w:rsid w:val="004C2ABB"/>
    <w:rsid w:val="004C2F27"/>
    <w:rsid w:val="004C325F"/>
    <w:rsid w:val="004C35DB"/>
    <w:rsid w:val="004C37B9"/>
    <w:rsid w:val="004C3BCA"/>
    <w:rsid w:val="004C3CBB"/>
    <w:rsid w:val="004C3DBE"/>
    <w:rsid w:val="004C3DD3"/>
    <w:rsid w:val="004C415F"/>
    <w:rsid w:val="004C4276"/>
    <w:rsid w:val="004C4351"/>
    <w:rsid w:val="004C467B"/>
    <w:rsid w:val="004C4707"/>
    <w:rsid w:val="004C47B7"/>
    <w:rsid w:val="004C481B"/>
    <w:rsid w:val="004C48D0"/>
    <w:rsid w:val="004C4978"/>
    <w:rsid w:val="004C4A44"/>
    <w:rsid w:val="004C4A97"/>
    <w:rsid w:val="004C4AD1"/>
    <w:rsid w:val="004C4B69"/>
    <w:rsid w:val="004C4CD5"/>
    <w:rsid w:val="004C4CDD"/>
    <w:rsid w:val="004C4D71"/>
    <w:rsid w:val="004C4EDF"/>
    <w:rsid w:val="004C518A"/>
    <w:rsid w:val="004C52C1"/>
    <w:rsid w:val="004C53A6"/>
    <w:rsid w:val="004C54B7"/>
    <w:rsid w:val="004C56B0"/>
    <w:rsid w:val="004C5AC1"/>
    <w:rsid w:val="004C5B3F"/>
    <w:rsid w:val="004C5BF4"/>
    <w:rsid w:val="004C5C43"/>
    <w:rsid w:val="004C5DA5"/>
    <w:rsid w:val="004C5DB7"/>
    <w:rsid w:val="004C5EF0"/>
    <w:rsid w:val="004C5F20"/>
    <w:rsid w:val="004C6098"/>
    <w:rsid w:val="004C62FA"/>
    <w:rsid w:val="004C639D"/>
    <w:rsid w:val="004C6500"/>
    <w:rsid w:val="004C6729"/>
    <w:rsid w:val="004C682A"/>
    <w:rsid w:val="004C69A4"/>
    <w:rsid w:val="004C6A1F"/>
    <w:rsid w:val="004C6A8E"/>
    <w:rsid w:val="004C721F"/>
    <w:rsid w:val="004C7389"/>
    <w:rsid w:val="004C73D4"/>
    <w:rsid w:val="004C7694"/>
    <w:rsid w:val="004C77D1"/>
    <w:rsid w:val="004C7962"/>
    <w:rsid w:val="004C7A1E"/>
    <w:rsid w:val="004C7A33"/>
    <w:rsid w:val="004C7BC6"/>
    <w:rsid w:val="004C7CA7"/>
    <w:rsid w:val="004C7E00"/>
    <w:rsid w:val="004D033B"/>
    <w:rsid w:val="004D066B"/>
    <w:rsid w:val="004D06A7"/>
    <w:rsid w:val="004D0824"/>
    <w:rsid w:val="004D0888"/>
    <w:rsid w:val="004D0991"/>
    <w:rsid w:val="004D09DE"/>
    <w:rsid w:val="004D0B66"/>
    <w:rsid w:val="004D0C2D"/>
    <w:rsid w:val="004D0C51"/>
    <w:rsid w:val="004D0CDB"/>
    <w:rsid w:val="004D0F26"/>
    <w:rsid w:val="004D1077"/>
    <w:rsid w:val="004D111B"/>
    <w:rsid w:val="004D1209"/>
    <w:rsid w:val="004D132E"/>
    <w:rsid w:val="004D13ED"/>
    <w:rsid w:val="004D15C0"/>
    <w:rsid w:val="004D166F"/>
    <w:rsid w:val="004D16C6"/>
    <w:rsid w:val="004D179B"/>
    <w:rsid w:val="004D17E4"/>
    <w:rsid w:val="004D1951"/>
    <w:rsid w:val="004D19DC"/>
    <w:rsid w:val="004D1A0C"/>
    <w:rsid w:val="004D1D63"/>
    <w:rsid w:val="004D1DE4"/>
    <w:rsid w:val="004D1E96"/>
    <w:rsid w:val="004D2008"/>
    <w:rsid w:val="004D2030"/>
    <w:rsid w:val="004D204B"/>
    <w:rsid w:val="004D2190"/>
    <w:rsid w:val="004D21DA"/>
    <w:rsid w:val="004D2206"/>
    <w:rsid w:val="004D2258"/>
    <w:rsid w:val="004D22AC"/>
    <w:rsid w:val="004D23C2"/>
    <w:rsid w:val="004D2935"/>
    <w:rsid w:val="004D298F"/>
    <w:rsid w:val="004D2B75"/>
    <w:rsid w:val="004D3045"/>
    <w:rsid w:val="004D31DB"/>
    <w:rsid w:val="004D3217"/>
    <w:rsid w:val="004D3237"/>
    <w:rsid w:val="004D324E"/>
    <w:rsid w:val="004D34BD"/>
    <w:rsid w:val="004D3502"/>
    <w:rsid w:val="004D377A"/>
    <w:rsid w:val="004D37D2"/>
    <w:rsid w:val="004D3823"/>
    <w:rsid w:val="004D3A28"/>
    <w:rsid w:val="004D3A57"/>
    <w:rsid w:val="004D3ACF"/>
    <w:rsid w:val="004D3B58"/>
    <w:rsid w:val="004D3BD5"/>
    <w:rsid w:val="004D3FFB"/>
    <w:rsid w:val="004D4114"/>
    <w:rsid w:val="004D4287"/>
    <w:rsid w:val="004D4316"/>
    <w:rsid w:val="004D4378"/>
    <w:rsid w:val="004D4445"/>
    <w:rsid w:val="004D452E"/>
    <w:rsid w:val="004D4624"/>
    <w:rsid w:val="004D476B"/>
    <w:rsid w:val="004D4A45"/>
    <w:rsid w:val="004D4A5D"/>
    <w:rsid w:val="004D4BF6"/>
    <w:rsid w:val="004D4DD2"/>
    <w:rsid w:val="004D4EA0"/>
    <w:rsid w:val="004D4ECE"/>
    <w:rsid w:val="004D50F1"/>
    <w:rsid w:val="004D52A8"/>
    <w:rsid w:val="004D5770"/>
    <w:rsid w:val="004D5838"/>
    <w:rsid w:val="004D5A78"/>
    <w:rsid w:val="004D5D73"/>
    <w:rsid w:val="004D6287"/>
    <w:rsid w:val="004D653A"/>
    <w:rsid w:val="004D6783"/>
    <w:rsid w:val="004D6AAD"/>
    <w:rsid w:val="004D6BE9"/>
    <w:rsid w:val="004D6C3C"/>
    <w:rsid w:val="004D6C70"/>
    <w:rsid w:val="004D6C7F"/>
    <w:rsid w:val="004D6D6A"/>
    <w:rsid w:val="004D6EAC"/>
    <w:rsid w:val="004D6F64"/>
    <w:rsid w:val="004D6FFD"/>
    <w:rsid w:val="004D704E"/>
    <w:rsid w:val="004D7169"/>
    <w:rsid w:val="004D731F"/>
    <w:rsid w:val="004D7514"/>
    <w:rsid w:val="004D75AC"/>
    <w:rsid w:val="004D7875"/>
    <w:rsid w:val="004D7A6E"/>
    <w:rsid w:val="004D7B8D"/>
    <w:rsid w:val="004D7BAD"/>
    <w:rsid w:val="004D7BB0"/>
    <w:rsid w:val="004D7C37"/>
    <w:rsid w:val="004D7D9C"/>
    <w:rsid w:val="004D7EFA"/>
    <w:rsid w:val="004E01CC"/>
    <w:rsid w:val="004E03A7"/>
    <w:rsid w:val="004E04D8"/>
    <w:rsid w:val="004E05C0"/>
    <w:rsid w:val="004E069D"/>
    <w:rsid w:val="004E073B"/>
    <w:rsid w:val="004E0A23"/>
    <w:rsid w:val="004E0BF9"/>
    <w:rsid w:val="004E0C49"/>
    <w:rsid w:val="004E0DA6"/>
    <w:rsid w:val="004E0F7E"/>
    <w:rsid w:val="004E0F81"/>
    <w:rsid w:val="004E1040"/>
    <w:rsid w:val="004E169D"/>
    <w:rsid w:val="004E16E9"/>
    <w:rsid w:val="004E16EB"/>
    <w:rsid w:val="004E1799"/>
    <w:rsid w:val="004E1A21"/>
    <w:rsid w:val="004E1AF9"/>
    <w:rsid w:val="004E1BE9"/>
    <w:rsid w:val="004E1C33"/>
    <w:rsid w:val="004E1DDA"/>
    <w:rsid w:val="004E1DE5"/>
    <w:rsid w:val="004E1F04"/>
    <w:rsid w:val="004E1F82"/>
    <w:rsid w:val="004E2253"/>
    <w:rsid w:val="004E22C1"/>
    <w:rsid w:val="004E269E"/>
    <w:rsid w:val="004E2867"/>
    <w:rsid w:val="004E2BA7"/>
    <w:rsid w:val="004E2E75"/>
    <w:rsid w:val="004E2E81"/>
    <w:rsid w:val="004E2F46"/>
    <w:rsid w:val="004E2FB1"/>
    <w:rsid w:val="004E310B"/>
    <w:rsid w:val="004E324D"/>
    <w:rsid w:val="004E3634"/>
    <w:rsid w:val="004E363C"/>
    <w:rsid w:val="004E3697"/>
    <w:rsid w:val="004E36F8"/>
    <w:rsid w:val="004E37D6"/>
    <w:rsid w:val="004E382A"/>
    <w:rsid w:val="004E3970"/>
    <w:rsid w:val="004E3B0C"/>
    <w:rsid w:val="004E3DB5"/>
    <w:rsid w:val="004E3E42"/>
    <w:rsid w:val="004E40E9"/>
    <w:rsid w:val="004E43C0"/>
    <w:rsid w:val="004E448D"/>
    <w:rsid w:val="004E4547"/>
    <w:rsid w:val="004E4615"/>
    <w:rsid w:val="004E4675"/>
    <w:rsid w:val="004E4979"/>
    <w:rsid w:val="004E4D2B"/>
    <w:rsid w:val="004E4D90"/>
    <w:rsid w:val="004E4E38"/>
    <w:rsid w:val="004E4F67"/>
    <w:rsid w:val="004E50C5"/>
    <w:rsid w:val="004E5174"/>
    <w:rsid w:val="004E51E5"/>
    <w:rsid w:val="004E521E"/>
    <w:rsid w:val="004E5319"/>
    <w:rsid w:val="004E54C9"/>
    <w:rsid w:val="004E54FD"/>
    <w:rsid w:val="004E5764"/>
    <w:rsid w:val="004E57DB"/>
    <w:rsid w:val="004E5898"/>
    <w:rsid w:val="004E5973"/>
    <w:rsid w:val="004E5C86"/>
    <w:rsid w:val="004E5CF5"/>
    <w:rsid w:val="004E613B"/>
    <w:rsid w:val="004E62DC"/>
    <w:rsid w:val="004E62DE"/>
    <w:rsid w:val="004E64B3"/>
    <w:rsid w:val="004E6530"/>
    <w:rsid w:val="004E6580"/>
    <w:rsid w:val="004E688D"/>
    <w:rsid w:val="004E6895"/>
    <w:rsid w:val="004E698B"/>
    <w:rsid w:val="004E6B94"/>
    <w:rsid w:val="004E6BC1"/>
    <w:rsid w:val="004E6C61"/>
    <w:rsid w:val="004E712F"/>
    <w:rsid w:val="004E71A8"/>
    <w:rsid w:val="004E7284"/>
    <w:rsid w:val="004E729C"/>
    <w:rsid w:val="004E736D"/>
    <w:rsid w:val="004E73F7"/>
    <w:rsid w:val="004E78AF"/>
    <w:rsid w:val="004E7A30"/>
    <w:rsid w:val="004E7BB3"/>
    <w:rsid w:val="004F013D"/>
    <w:rsid w:val="004F01FF"/>
    <w:rsid w:val="004F03E4"/>
    <w:rsid w:val="004F061E"/>
    <w:rsid w:val="004F0657"/>
    <w:rsid w:val="004F06D7"/>
    <w:rsid w:val="004F0829"/>
    <w:rsid w:val="004F0ADF"/>
    <w:rsid w:val="004F0B00"/>
    <w:rsid w:val="004F0D94"/>
    <w:rsid w:val="004F0DDD"/>
    <w:rsid w:val="004F0E85"/>
    <w:rsid w:val="004F0FD2"/>
    <w:rsid w:val="004F120F"/>
    <w:rsid w:val="004F132F"/>
    <w:rsid w:val="004F14D4"/>
    <w:rsid w:val="004F15D8"/>
    <w:rsid w:val="004F1AFB"/>
    <w:rsid w:val="004F1B4C"/>
    <w:rsid w:val="004F1E86"/>
    <w:rsid w:val="004F1F8C"/>
    <w:rsid w:val="004F1FA7"/>
    <w:rsid w:val="004F20BE"/>
    <w:rsid w:val="004F2121"/>
    <w:rsid w:val="004F22FE"/>
    <w:rsid w:val="004F2363"/>
    <w:rsid w:val="004F2493"/>
    <w:rsid w:val="004F2500"/>
    <w:rsid w:val="004F2507"/>
    <w:rsid w:val="004F2610"/>
    <w:rsid w:val="004F2906"/>
    <w:rsid w:val="004F2BA8"/>
    <w:rsid w:val="004F2C6D"/>
    <w:rsid w:val="004F2D50"/>
    <w:rsid w:val="004F3195"/>
    <w:rsid w:val="004F31F5"/>
    <w:rsid w:val="004F3229"/>
    <w:rsid w:val="004F328F"/>
    <w:rsid w:val="004F32A6"/>
    <w:rsid w:val="004F33F7"/>
    <w:rsid w:val="004F3696"/>
    <w:rsid w:val="004F376A"/>
    <w:rsid w:val="004F3817"/>
    <w:rsid w:val="004F39B2"/>
    <w:rsid w:val="004F39BC"/>
    <w:rsid w:val="004F3A7F"/>
    <w:rsid w:val="004F3C49"/>
    <w:rsid w:val="004F3C59"/>
    <w:rsid w:val="004F3D65"/>
    <w:rsid w:val="004F3DCD"/>
    <w:rsid w:val="004F4143"/>
    <w:rsid w:val="004F420C"/>
    <w:rsid w:val="004F4538"/>
    <w:rsid w:val="004F460B"/>
    <w:rsid w:val="004F47F5"/>
    <w:rsid w:val="004F4807"/>
    <w:rsid w:val="004F482C"/>
    <w:rsid w:val="004F485B"/>
    <w:rsid w:val="004F49D2"/>
    <w:rsid w:val="004F4AFF"/>
    <w:rsid w:val="004F4C5B"/>
    <w:rsid w:val="004F4D0B"/>
    <w:rsid w:val="004F4E5C"/>
    <w:rsid w:val="004F4EE5"/>
    <w:rsid w:val="004F4F19"/>
    <w:rsid w:val="004F507D"/>
    <w:rsid w:val="004F5171"/>
    <w:rsid w:val="004F53FB"/>
    <w:rsid w:val="004F5500"/>
    <w:rsid w:val="004F5555"/>
    <w:rsid w:val="004F577C"/>
    <w:rsid w:val="004F57C9"/>
    <w:rsid w:val="004F587C"/>
    <w:rsid w:val="004F5914"/>
    <w:rsid w:val="004F5958"/>
    <w:rsid w:val="004F5A00"/>
    <w:rsid w:val="004F5CD6"/>
    <w:rsid w:val="004F5ECB"/>
    <w:rsid w:val="004F5F33"/>
    <w:rsid w:val="004F5F8D"/>
    <w:rsid w:val="004F5FFB"/>
    <w:rsid w:val="004F60CA"/>
    <w:rsid w:val="004F6178"/>
    <w:rsid w:val="004F62BE"/>
    <w:rsid w:val="004F6482"/>
    <w:rsid w:val="004F664E"/>
    <w:rsid w:val="004F6864"/>
    <w:rsid w:val="004F6AE6"/>
    <w:rsid w:val="004F6B35"/>
    <w:rsid w:val="004F6DCF"/>
    <w:rsid w:val="004F6EA1"/>
    <w:rsid w:val="004F6FB3"/>
    <w:rsid w:val="004F71AE"/>
    <w:rsid w:val="004F722C"/>
    <w:rsid w:val="004F7336"/>
    <w:rsid w:val="004F7455"/>
    <w:rsid w:val="004F7467"/>
    <w:rsid w:val="004F76A3"/>
    <w:rsid w:val="004F7767"/>
    <w:rsid w:val="004F778F"/>
    <w:rsid w:val="004F779C"/>
    <w:rsid w:val="004F792D"/>
    <w:rsid w:val="004F7AB7"/>
    <w:rsid w:val="004F7EDE"/>
    <w:rsid w:val="00500008"/>
    <w:rsid w:val="00500043"/>
    <w:rsid w:val="0050012C"/>
    <w:rsid w:val="0050014E"/>
    <w:rsid w:val="005003E4"/>
    <w:rsid w:val="005003F3"/>
    <w:rsid w:val="00500488"/>
    <w:rsid w:val="005004C2"/>
    <w:rsid w:val="005006A6"/>
    <w:rsid w:val="0050079F"/>
    <w:rsid w:val="00500807"/>
    <w:rsid w:val="00500BAE"/>
    <w:rsid w:val="00500D30"/>
    <w:rsid w:val="00500E2C"/>
    <w:rsid w:val="00500FDE"/>
    <w:rsid w:val="00501033"/>
    <w:rsid w:val="00501081"/>
    <w:rsid w:val="0050111C"/>
    <w:rsid w:val="00501567"/>
    <w:rsid w:val="0050163C"/>
    <w:rsid w:val="00501654"/>
    <w:rsid w:val="005016BD"/>
    <w:rsid w:val="0050174C"/>
    <w:rsid w:val="00501778"/>
    <w:rsid w:val="00501823"/>
    <w:rsid w:val="005018DC"/>
    <w:rsid w:val="00501922"/>
    <w:rsid w:val="00501A15"/>
    <w:rsid w:val="00501C8A"/>
    <w:rsid w:val="00501C8D"/>
    <w:rsid w:val="00501C94"/>
    <w:rsid w:val="00501CE0"/>
    <w:rsid w:val="00501F39"/>
    <w:rsid w:val="0050217B"/>
    <w:rsid w:val="00502240"/>
    <w:rsid w:val="005024D9"/>
    <w:rsid w:val="005025AC"/>
    <w:rsid w:val="005026C9"/>
    <w:rsid w:val="0050292C"/>
    <w:rsid w:val="00502ECA"/>
    <w:rsid w:val="0050303C"/>
    <w:rsid w:val="005033B0"/>
    <w:rsid w:val="00503612"/>
    <w:rsid w:val="00503751"/>
    <w:rsid w:val="00503755"/>
    <w:rsid w:val="005039A5"/>
    <w:rsid w:val="005039F5"/>
    <w:rsid w:val="00503A8F"/>
    <w:rsid w:val="00503F74"/>
    <w:rsid w:val="005041FC"/>
    <w:rsid w:val="005043DF"/>
    <w:rsid w:val="0050449E"/>
    <w:rsid w:val="00504782"/>
    <w:rsid w:val="005047CB"/>
    <w:rsid w:val="00504A99"/>
    <w:rsid w:val="00504AF7"/>
    <w:rsid w:val="0050512B"/>
    <w:rsid w:val="005051BB"/>
    <w:rsid w:val="0050540D"/>
    <w:rsid w:val="005054BA"/>
    <w:rsid w:val="005056B5"/>
    <w:rsid w:val="00505AAC"/>
    <w:rsid w:val="00505B6E"/>
    <w:rsid w:val="00505BB3"/>
    <w:rsid w:val="00505E5E"/>
    <w:rsid w:val="0050608A"/>
    <w:rsid w:val="005061B7"/>
    <w:rsid w:val="00506294"/>
    <w:rsid w:val="005063B5"/>
    <w:rsid w:val="005064F5"/>
    <w:rsid w:val="005065CD"/>
    <w:rsid w:val="00506816"/>
    <w:rsid w:val="005068C7"/>
    <w:rsid w:val="005068FE"/>
    <w:rsid w:val="00506BF4"/>
    <w:rsid w:val="00506D95"/>
    <w:rsid w:val="00506EBE"/>
    <w:rsid w:val="00506EBF"/>
    <w:rsid w:val="00506F77"/>
    <w:rsid w:val="0050701C"/>
    <w:rsid w:val="0050708D"/>
    <w:rsid w:val="00507161"/>
    <w:rsid w:val="005073D2"/>
    <w:rsid w:val="005076DE"/>
    <w:rsid w:val="00507CBE"/>
    <w:rsid w:val="00507DA1"/>
    <w:rsid w:val="00507DCC"/>
    <w:rsid w:val="00507E2D"/>
    <w:rsid w:val="00507F5F"/>
    <w:rsid w:val="005102EA"/>
    <w:rsid w:val="0051061C"/>
    <w:rsid w:val="00510646"/>
    <w:rsid w:val="005107D4"/>
    <w:rsid w:val="005108D3"/>
    <w:rsid w:val="00510957"/>
    <w:rsid w:val="0051096E"/>
    <w:rsid w:val="00510A97"/>
    <w:rsid w:val="00510D4D"/>
    <w:rsid w:val="00510DCD"/>
    <w:rsid w:val="00510E55"/>
    <w:rsid w:val="00510F27"/>
    <w:rsid w:val="00510FD2"/>
    <w:rsid w:val="005110CF"/>
    <w:rsid w:val="005110D9"/>
    <w:rsid w:val="005110FD"/>
    <w:rsid w:val="0051118E"/>
    <w:rsid w:val="005116B3"/>
    <w:rsid w:val="0051197A"/>
    <w:rsid w:val="00511B97"/>
    <w:rsid w:val="00511CC1"/>
    <w:rsid w:val="00511E02"/>
    <w:rsid w:val="00511F1E"/>
    <w:rsid w:val="00511F48"/>
    <w:rsid w:val="00511F68"/>
    <w:rsid w:val="00512073"/>
    <w:rsid w:val="00512127"/>
    <w:rsid w:val="00512161"/>
    <w:rsid w:val="005122E2"/>
    <w:rsid w:val="00512467"/>
    <w:rsid w:val="00512505"/>
    <w:rsid w:val="00512635"/>
    <w:rsid w:val="005126F9"/>
    <w:rsid w:val="0051270A"/>
    <w:rsid w:val="005127F8"/>
    <w:rsid w:val="0051280C"/>
    <w:rsid w:val="00512897"/>
    <w:rsid w:val="0051298B"/>
    <w:rsid w:val="00512995"/>
    <w:rsid w:val="005129A7"/>
    <w:rsid w:val="00512B40"/>
    <w:rsid w:val="00512CF6"/>
    <w:rsid w:val="00512FB8"/>
    <w:rsid w:val="005132A3"/>
    <w:rsid w:val="005133E2"/>
    <w:rsid w:val="005133FD"/>
    <w:rsid w:val="005139E3"/>
    <w:rsid w:val="00513BB6"/>
    <w:rsid w:val="00513D34"/>
    <w:rsid w:val="00513E65"/>
    <w:rsid w:val="005141FA"/>
    <w:rsid w:val="0051433A"/>
    <w:rsid w:val="00514342"/>
    <w:rsid w:val="005143CB"/>
    <w:rsid w:val="005144A0"/>
    <w:rsid w:val="00514C53"/>
    <w:rsid w:val="00514E0C"/>
    <w:rsid w:val="00514E4B"/>
    <w:rsid w:val="00514EB2"/>
    <w:rsid w:val="00514EBC"/>
    <w:rsid w:val="00514F80"/>
    <w:rsid w:val="00515549"/>
    <w:rsid w:val="00515554"/>
    <w:rsid w:val="005155A0"/>
    <w:rsid w:val="005155C5"/>
    <w:rsid w:val="005155DF"/>
    <w:rsid w:val="00515634"/>
    <w:rsid w:val="00515635"/>
    <w:rsid w:val="005156A2"/>
    <w:rsid w:val="005156E5"/>
    <w:rsid w:val="00515707"/>
    <w:rsid w:val="005157C2"/>
    <w:rsid w:val="005159E7"/>
    <w:rsid w:val="005159F1"/>
    <w:rsid w:val="00515C6B"/>
    <w:rsid w:val="00515D55"/>
    <w:rsid w:val="00515D82"/>
    <w:rsid w:val="00515FAD"/>
    <w:rsid w:val="0051601D"/>
    <w:rsid w:val="005160C3"/>
    <w:rsid w:val="00516491"/>
    <w:rsid w:val="005164ED"/>
    <w:rsid w:val="0051697F"/>
    <w:rsid w:val="00516AFB"/>
    <w:rsid w:val="00516DA2"/>
    <w:rsid w:val="00516EA2"/>
    <w:rsid w:val="00516EFE"/>
    <w:rsid w:val="0051714F"/>
    <w:rsid w:val="0051726E"/>
    <w:rsid w:val="00517477"/>
    <w:rsid w:val="005174B8"/>
    <w:rsid w:val="0051759C"/>
    <w:rsid w:val="00517817"/>
    <w:rsid w:val="00517882"/>
    <w:rsid w:val="0051799F"/>
    <w:rsid w:val="00517A9B"/>
    <w:rsid w:val="00517C09"/>
    <w:rsid w:val="00517E5D"/>
    <w:rsid w:val="00517FA3"/>
    <w:rsid w:val="00517FEE"/>
    <w:rsid w:val="0052033F"/>
    <w:rsid w:val="00520345"/>
    <w:rsid w:val="00520643"/>
    <w:rsid w:val="005207CB"/>
    <w:rsid w:val="00520825"/>
    <w:rsid w:val="00520861"/>
    <w:rsid w:val="0052086B"/>
    <w:rsid w:val="00520A07"/>
    <w:rsid w:val="00520ACF"/>
    <w:rsid w:val="00520C11"/>
    <w:rsid w:val="00520FBB"/>
    <w:rsid w:val="0052127A"/>
    <w:rsid w:val="005212E0"/>
    <w:rsid w:val="00521368"/>
    <w:rsid w:val="005214E0"/>
    <w:rsid w:val="00521620"/>
    <w:rsid w:val="00521628"/>
    <w:rsid w:val="0052162E"/>
    <w:rsid w:val="0052173C"/>
    <w:rsid w:val="005218AB"/>
    <w:rsid w:val="00521991"/>
    <w:rsid w:val="00521DA9"/>
    <w:rsid w:val="00521DB9"/>
    <w:rsid w:val="00521DC6"/>
    <w:rsid w:val="00522027"/>
    <w:rsid w:val="005220EC"/>
    <w:rsid w:val="005223BC"/>
    <w:rsid w:val="00522440"/>
    <w:rsid w:val="005226F1"/>
    <w:rsid w:val="00522763"/>
    <w:rsid w:val="005227FC"/>
    <w:rsid w:val="0052285B"/>
    <w:rsid w:val="005229D0"/>
    <w:rsid w:val="005229E5"/>
    <w:rsid w:val="00522C29"/>
    <w:rsid w:val="00522DB4"/>
    <w:rsid w:val="00522E33"/>
    <w:rsid w:val="00522FEC"/>
    <w:rsid w:val="00522FFD"/>
    <w:rsid w:val="0052344F"/>
    <w:rsid w:val="005235A8"/>
    <w:rsid w:val="0052364C"/>
    <w:rsid w:val="0052372A"/>
    <w:rsid w:val="00523925"/>
    <w:rsid w:val="00523962"/>
    <w:rsid w:val="005239DB"/>
    <w:rsid w:val="00523A7F"/>
    <w:rsid w:val="00523B83"/>
    <w:rsid w:val="00523C0E"/>
    <w:rsid w:val="00523C30"/>
    <w:rsid w:val="005240AB"/>
    <w:rsid w:val="005241C9"/>
    <w:rsid w:val="005242D8"/>
    <w:rsid w:val="0052439D"/>
    <w:rsid w:val="00524918"/>
    <w:rsid w:val="00524A70"/>
    <w:rsid w:val="00525005"/>
    <w:rsid w:val="0052519B"/>
    <w:rsid w:val="00525269"/>
    <w:rsid w:val="005254B8"/>
    <w:rsid w:val="0052569E"/>
    <w:rsid w:val="0052576D"/>
    <w:rsid w:val="00525773"/>
    <w:rsid w:val="0052587D"/>
    <w:rsid w:val="00525A7A"/>
    <w:rsid w:val="00525A9F"/>
    <w:rsid w:val="00525BC1"/>
    <w:rsid w:val="00525BC8"/>
    <w:rsid w:val="00525CD9"/>
    <w:rsid w:val="00525E15"/>
    <w:rsid w:val="00525EBA"/>
    <w:rsid w:val="00525EF8"/>
    <w:rsid w:val="00526015"/>
    <w:rsid w:val="005260E6"/>
    <w:rsid w:val="005260FC"/>
    <w:rsid w:val="00526110"/>
    <w:rsid w:val="005262E6"/>
    <w:rsid w:val="0052656A"/>
    <w:rsid w:val="00526726"/>
    <w:rsid w:val="00526756"/>
    <w:rsid w:val="0052676B"/>
    <w:rsid w:val="005267F9"/>
    <w:rsid w:val="005267FE"/>
    <w:rsid w:val="00526820"/>
    <w:rsid w:val="00526862"/>
    <w:rsid w:val="00526927"/>
    <w:rsid w:val="00526D28"/>
    <w:rsid w:val="00526DBA"/>
    <w:rsid w:val="00526FE0"/>
    <w:rsid w:val="00527055"/>
    <w:rsid w:val="00527451"/>
    <w:rsid w:val="005279D2"/>
    <w:rsid w:val="00527C20"/>
    <w:rsid w:val="00527CF5"/>
    <w:rsid w:val="00527D1D"/>
    <w:rsid w:val="00527E76"/>
    <w:rsid w:val="0053022B"/>
    <w:rsid w:val="0053050C"/>
    <w:rsid w:val="005306BC"/>
    <w:rsid w:val="00530743"/>
    <w:rsid w:val="0053080B"/>
    <w:rsid w:val="00530B4F"/>
    <w:rsid w:val="00530DCE"/>
    <w:rsid w:val="00530EF1"/>
    <w:rsid w:val="00530F29"/>
    <w:rsid w:val="00530F5D"/>
    <w:rsid w:val="0053129C"/>
    <w:rsid w:val="005313BD"/>
    <w:rsid w:val="005315F2"/>
    <w:rsid w:val="00531663"/>
    <w:rsid w:val="005317A5"/>
    <w:rsid w:val="005318A7"/>
    <w:rsid w:val="005318B9"/>
    <w:rsid w:val="005319CE"/>
    <w:rsid w:val="00531EC2"/>
    <w:rsid w:val="00531ECA"/>
    <w:rsid w:val="00532051"/>
    <w:rsid w:val="005321E8"/>
    <w:rsid w:val="005322AF"/>
    <w:rsid w:val="0053231E"/>
    <w:rsid w:val="0053234B"/>
    <w:rsid w:val="005325CF"/>
    <w:rsid w:val="005326EF"/>
    <w:rsid w:val="00532BA6"/>
    <w:rsid w:val="00532CC3"/>
    <w:rsid w:val="00532CCF"/>
    <w:rsid w:val="00532E27"/>
    <w:rsid w:val="00532FC8"/>
    <w:rsid w:val="005330CB"/>
    <w:rsid w:val="005331F7"/>
    <w:rsid w:val="00533269"/>
    <w:rsid w:val="005332BC"/>
    <w:rsid w:val="005332ED"/>
    <w:rsid w:val="005332F2"/>
    <w:rsid w:val="005333BB"/>
    <w:rsid w:val="005333E0"/>
    <w:rsid w:val="005333E1"/>
    <w:rsid w:val="0053354F"/>
    <w:rsid w:val="00533735"/>
    <w:rsid w:val="005338B5"/>
    <w:rsid w:val="00533AB5"/>
    <w:rsid w:val="00533B10"/>
    <w:rsid w:val="00533B44"/>
    <w:rsid w:val="00533B87"/>
    <w:rsid w:val="00533BB2"/>
    <w:rsid w:val="00533D11"/>
    <w:rsid w:val="00533DA7"/>
    <w:rsid w:val="00533EE5"/>
    <w:rsid w:val="005340A9"/>
    <w:rsid w:val="00534104"/>
    <w:rsid w:val="00534213"/>
    <w:rsid w:val="00534336"/>
    <w:rsid w:val="0053434D"/>
    <w:rsid w:val="00534447"/>
    <w:rsid w:val="00534596"/>
    <w:rsid w:val="005345D6"/>
    <w:rsid w:val="00534870"/>
    <w:rsid w:val="0053492C"/>
    <w:rsid w:val="00534958"/>
    <w:rsid w:val="00534A5F"/>
    <w:rsid w:val="00534AF0"/>
    <w:rsid w:val="00534C13"/>
    <w:rsid w:val="00534CD9"/>
    <w:rsid w:val="00534E24"/>
    <w:rsid w:val="00535022"/>
    <w:rsid w:val="0053543C"/>
    <w:rsid w:val="0053583F"/>
    <w:rsid w:val="00535983"/>
    <w:rsid w:val="00535CAF"/>
    <w:rsid w:val="00536296"/>
    <w:rsid w:val="00536457"/>
    <w:rsid w:val="00536496"/>
    <w:rsid w:val="00536532"/>
    <w:rsid w:val="005365D5"/>
    <w:rsid w:val="0053668C"/>
    <w:rsid w:val="0053673F"/>
    <w:rsid w:val="005367E2"/>
    <w:rsid w:val="005367F0"/>
    <w:rsid w:val="005368E9"/>
    <w:rsid w:val="00536991"/>
    <w:rsid w:val="005369D3"/>
    <w:rsid w:val="00536CB5"/>
    <w:rsid w:val="00536D0D"/>
    <w:rsid w:val="00536DA4"/>
    <w:rsid w:val="00537237"/>
    <w:rsid w:val="005376EB"/>
    <w:rsid w:val="00537AF4"/>
    <w:rsid w:val="00537D52"/>
    <w:rsid w:val="00537F32"/>
    <w:rsid w:val="00537FC2"/>
    <w:rsid w:val="0054025B"/>
    <w:rsid w:val="0054033C"/>
    <w:rsid w:val="00540497"/>
    <w:rsid w:val="005405C0"/>
    <w:rsid w:val="0054067D"/>
    <w:rsid w:val="00540885"/>
    <w:rsid w:val="00540C60"/>
    <w:rsid w:val="00540CE6"/>
    <w:rsid w:val="00540DBD"/>
    <w:rsid w:val="00540EE2"/>
    <w:rsid w:val="00540F7E"/>
    <w:rsid w:val="00541395"/>
    <w:rsid w:val="00541577"/>
    <w:rsid w:val="00541677"/>
    <w:rsid w:val="0054189E"/>
    <w:rsid w:val="0054196B"/>
    <w:rsid w:val="005419A5"/>
    <w:rsid w:val="00541A2B"/>
    <w:rsid w:val="00541AA3"/>
    <w:rsid w:val="00541B27"/>
    <w:rsid w:val="00541E6B"/>
    <w:rsid w:val="00541F9A"/>
    <w:rsid w:val="00541FD9"/>
    <w:rsid w:val="0054205A"/>
    <w:rsid w:val="0054237F"/>
    <w:rsid w:val="005423E1"/>
    <w:rsid w:val="00542435"/>
    <w:rsid w:val="005424A7"/>
    <w:rsid w:val="005424C3"/>
    <w:rsid w:val="005424F4"/>
    <w:rsid w:val="00542805"/>
    <w:rsid w:val="005428DC"/>
    <w:rsid w:val="005429A0"/>
    <w:rsid w:val="00542B98"/>
    <w:rsid w:val="00542C20"/>
    <w:rsid w:val="00542C7A"/>
    <w:rsid w:val="00542D79"/>
    <w:rsid w:val="00543110"/>
    <w:rsid w:val="00543283"/>
    <w:rsid w:val="005432B2"/>
    <w:rsid w:val="00543368"/>
    <w:rsid w:val="00543417"/>
    <w:rsid w:val="005435FF"/>
    <w:rsid w:val="005436BF"/>
    <w:rsid w:val="00543B90"/>
    <w:rsid w:val="00543C96"/>
    <w:rsid w:val="00543FB6"/>
    <w:rsid w:val="00544880"/>
    <w:rsid w:val="005449FF"/>
    <w:rsid w:val="00544A9F"/>
    <w:rsid w:val="00544AD9"/>
    <w:rsid w:val="00544C0D"/>
    <w:rsid w:val="00544C32"/>
    <w:rsid w:val="00544C95"/>
    <w:rsid w:val="00544CDA"/>
    <w:rsid w:val="00544D8F"/>
    <w:rsid w:val="00544DE9"/>
    <w:rsid w:val="00544FA2"/>
    <w:rsid w:val="005452A4"/>
    <w:rsid w:val="0054530E"/>
    <w:rsid w:val="00545381"/>
    <w:rsid w:val="00545450"/>
    <w:rsid w:val="005455E9"/>
    <w:rsid w:val="0054569B"/>
    <w:rsid w:val="0054574C"/>
    <w:rsid w:val="0054575F"/>
    <w:rsid w:val="005457CE"/>
    <w:rsid w:val="0054581A"/>
    <w:rsid w:val="005458F6"/>
    <w:rsid w:val="005459B8"/>
    <w:rsid w:val="00545A7C"/>
    <w:rsid w:val="00545AB2"/>
    <w:rsid w:val="00545CF7"/>
    <w:rsid w:val="00545D79"/>
    <w:rsid w:val="00545E2C"/>
    <w:rsid w:val="00546013"/>
    <w:rsid w:val="0054664E"/>
    <w:rsid w:val="00546775"/>
    <w:rsid w:val="00546AFB"/>
    <w:rsid w:val="00546B3D"/>
    <w:rsid w:val="00546BA9"/>
    <w:rsid w:val="00546CE3"/>
    <w:rsid w:val="00546DAC"/>
    <w:rsid w:val="005473E7"/>
    <w:rsid w:val="005474BF"/>
    <w:rsid w:val="0054772A"/>
    <w:rsid w:val="00547774"/>
    <w:rsid w:val="00547EBF"/>
    <w:rsid w:val="00547FEC"/>
    <w:rsid w:val="0055005E"/>
    <w:rsid w:val="0055007B"/>
    <w:rsid w:val="005502A0"/>
    <w:rsid w:val="00550438"/>
    <w:rsid w:val="00550457"/>
    <w:rsid w:val="0055070A"/>
    <w:rsid w:val="005507BE"/>
    <w:rsid w:val="00550AF5"/>
    <w:rsid w:val="00550B6E"/>
    <w:rsid w:val="00551068"/>
    <w:rsid w:val="00551198"/>
    <w:rsid w:val="0055134D"/>
    <w:rsid w:val="0055137E"/>
    <w:rsid w:val="005513D9"/>
    <w:rsid w:val="00551418"/>
    <w:rsid w:val="005515D1"/>
    <w:rsid w:val="00551884"/>
    <w:rsid w:val="00551AB8"/>
    <w:rsid w:val="00551B04"/>
    <w:rsid w:val="00551D40"/>
    <w:rsid w:val="00551D48"/>
    <w:rsid w:val="00551D90"/>
    <w:rsid w:val="00551E4E"/>
    <w:rsid w:val="00551ECA"/>
    <w:rsid w:val="005520E2"/>
    <w:rsid w:val="005520EC"/>
    <w:rsid w:val="005520FC"/>
    <w:rsid w:val="005522E0"/>
    <w:rsid w:val="005523C5"/>
    <w:rsid w:val="0055261C"/>
    <w:rsid w:val="00552695"/>
    <w:rsid w:val="005526FF"/>
    <w:rsid w:val="00552993"/>
    <w:rsid w:val="00552A12"/>
    <w:rsid w:val="00552C87"/>
    <w:rsid w:val="00552CC2"/>
    <w:rsid w:val="00552DD9"/>
    <w:rsid w:val="00552E4B"/>
    <w:rsid w:val="00552EF4"/>
    <w:rsid w:val="00552FB7"/>
    <w:rsid w:val="00553279"/>
    <w:rsid w:val="005532B8"/>
    <w:rsid w:val="005532C9"/>
    <w:rsid w:val="0055332F"/>
    <w:rsid w:val="005533E4"/>
    <w:rsid w:val="00553410"/>
    <w:rsid w:val="00553962"/>
    <w:rsid w:val="00553A08"/>
    <w:rsid w:val="00553BEC"/>
    <w:rsid w:val="00553E92"/>
    <w:rsid w:val="005540CB"/>
    <w:rsid w:val="005541EF"/>
    <w:rsid w:val="00554441"/>
    <w:rsid w:val="005544BB"/>
    <w:rsid w:val="00554533"/>
    <w:rsid w:val="0055477A"/>
    <w:rsid w:val="00554876"/>
    <w:rsid w:val="00554998"/>
    <w:rsid w:val="00554A1E"/>
    <w:rsid w:val="00554B91"/>
    <w:rsid w:val="00554E8B"/>
    <w:rsid w:val="00554FC9"/>
    <w:rsid w:val="00555004"/>
    <w:rsid w:val="00555178"/>
    <w:rsid w:val="0055537A"/>
    <w:rsid w:val="00555433"/>
    <w:rsid w:val="005554A5"/>
    <w:rsid w:val="005555A6"/>
    <w:rsid w:val="005557A6"/>
    <w:rsid w:val="005557BE"/>
    <w:rsid w:val="00555C08"/>
    <w:rsid w:val="00555C90"/>
    <w:rsid w:val="00555F16"/>
    <w:rsid w:val="005565BD"/>
    <w:rsid w:val="0055663B"/>
    <w:rsid w:val="00556771"/>
    <w:rsid w:val="005567AE"/>
    <w:rsid w:val="0055686C"/>
    <w:rsid w:val="00556A35"/>
    <w:rsid w:val="00556A67"/>
    <w:rsid w:val="00556AEB"/>
    <w:rsid w:val="00556BFE"/>
    <w:rsid w:val="00556DBB"/>
    <w:rsid w:val="00556F23"/>
    <w:rsid w:val="00556FB5"/>
    <w:rsid w:val="00557091"/>
    <w:rsid w:val="00557096"/>
    <w:rsid w:val="0055714E"/>
    <w:rsid w:val="00557202"/>
    <w:rsid w:val="00557529"/>
    <w:rsid w:val="005579A6"/>
    <w:rsid w:val="00557AD7"/>
    <w:rsid w:val="00557B45"/>
    <w:rsid w:val="00557CB8"/>
    <w:rsid w:val="00557D8C"/>
    <w:rsid w:val="00557F95"/>
    <w:rsid w:val="0056016E"/>
    <w:rsid w:val="0056018D"/>
    <w:rsid w:val="005602FE"/>
    <w:rsid w:val="00560433"/>
    <w:rsid w:val="005604F7"/>
    <w:rsid w:val="005604F9"/>
    <w:rsid w:val="005605D4"/>
    <w:rsid w:val="005606E8"/>
    <w:rsid w:val="00560810"/>
    <w:rsid w:val="0056083B"/>
    <w:rsid w:val="00560951"/>
    <w:rsid w:val="00560B92"/>
    <w:rsid w:val="00560D17"/>
    <w:rsid w:val="00560E9D"/>
    <w:rsid w:val="00561164"/>
    <w:rsid w:val="00561232"/>
    <w:rsid w:val="0056131E"/>
    <w:rsid w:val="005613AC"/>
    <w:rsid w:val="00561476"/>
    <w:rsid w:val="0056148E"/>
    <w:rsid w:val="005614EC"/>
    <w:rsid w:val="005617D8"/>
    <w:rsid w:val="005619CB"/>
    <w:rsid w:val="00561A80"/>
    <w:rsid w:val="00561B0A"/>
    <w:rsid w:val="00561B52"/>
    <w:rsid w:val="00561B58"/>
    <w:rsid w:val="00561F2E"/>
    <w:rsid w:val="00561F3D"/>
    <w:rsid w:val="00561F66"/>
    <w:rsid w:val="00561FE7"/>
    <w:rsid w:val="0056200C"/>
    <w:rsid w:val="00562262"/>
    <w:rsid w:val="0056248D"/>
    <w:rsid w:val="005624BA"/>
    <w:rsid w:val="0056259F"/>
    <w:rsid w:val="00562905"/>
    <w:rsid w:val="0056296B"/>
    <w:rsid w:val="00562979"/>
    <w:rsid w:val="005629BF"/>
    <w:rsid w:val="00562B9E"/>
    <w:rsid w:val="00562D41"/>
    <w:rsid w:val="00562E0B"/>
    <w:rsid w:val="00562E33"/>
    <w:rsid w:val="00563044"/>
    <w:rsid w:val="005630E5"/>
    <w:rsid w:val="005631AF"/>
    <w:rsid w:val="005632B4"/>
    <w:rsid w:val="005632FC"/>
    <w:rsid w:val="005633DC"/>
    <w:rsid w:val="00563449"/>
    <w:rsid w:val="005635C5"/>
    <w:rsid w:val="005637C9"/>
    <w:rsid w:val="00563861"/>
    <w:rsid w:val="005638CC"/>
    <w:rsid w:val="005639EA"/>
    <w:rsid w:val="00563CAA"/>
    <w:rsid w:val="00563E10"/>
    <w:rsid w:val="00563F7F"/>
    <w:rsid w:val="00564295"/>
    <w:rsid w:val="005645A4"/>
    <w:rsid w:val="005645BF"/>
    <w:rsid w:val="005648BD"/>
    <w:rsid w:val="00564A65"/>
    <w:rsid w:val="00564AF4"/>
    <w:rsid w:val="00564AFA"/>
    <w:rsid w:val="00564BB7"/>
    <w:rsid w:val="00564D44"/>
    <w:rsid w:val="00564ECD"/>
    <w:rsid w:val="00565066"/>
    <w:rsid w:val="0056517C"/>
    <w:rsid w:val="00565339"/>
    <w:rsid w:val="0056546A"/>
    <w:rsid w:val="005654F2"/>
    <w:rsid w:val="00565597"/>
    <w:rsid w:val="005655A5"/>
    <w:rsid w:val="005657DF"/>
    <w:rsid w:val="00565805"/>
    <w:rsid w:val="00565979"/>
    <w:rsid w:val="00565A1B"/>
    <w:rsid w:val="00565A5C"/>
    <w:rsid w:val="00565BED"/>
    <w:rsid w:val="00565C2A"/>
    <w:rsid w:val="00565F3D"/>
    <w:rsid w:val="005660D4"/>
    <w:rsid w:val="005665BE"/>
    <w:rsid w:val="005667BE"/>
    <w:rsid w:val="00566816"/>
    <w:rsid w:val="00566AFC"/>
    <w:rsid w:val="00566C2F"/>
    <w:rsid w:val="00566C3C"/>
    <w:rsid w:val="00566E70"/>
    <w:rsid w:val="00566F19"/>
    <w:rsid w:val="00566F94"/>
    <w:rsid w:val="00567006"/>
    <w:rsid w:val="005671CD"/>
    <w:rsid w:val="00567215"/>
    <w:rsid w:val="00567395"/>
    <w:rsid w:val="005673A2"/>
    <w:rsid w:val="005673BE"/>
    <w:rsid w:val="005673E7"/>
    <w:rsid w:val="00567452"/>
    <w:rsid w:val="005674A2"/>
    <w:rsid w:val="00567500"/>
    <w:rsid w:val="005676A9"/>
    <w:rsid w:val="005677F4"/>
    <w:rsid w:val="00567886"/>
    <w:rsid w:val="0056791C"/>
    <w:rsid w:val="00567937"/>
    <w:rsid w:val="005679A6"/>
    <w:rsid w:val="00567BF9"/>
    <w:rsid w:val="00567C22"/>
    <w:rsid w:val="00567C98"/>
    <w:rsid w:val="00567D65"/>
    <w:rsid w:val="00567EA0"/>
    <w:rsid w:val="00567F7E"/>
    <w:rsid w:val="00570157"/>
    <w:rsid w:val="0057020E"/>
    <w:rsid w:val="00570213"/>
    <w:rsid w:val="00570342"/>
    <w:rsid w:val="00570375"/>
    <w:rsid w:val="005704AB"/>
    <w:rsid w:val="005704BF"/>
    <w:rsid w:val="0057070A"/>
    <w:rsid w:val="00570793"/>
    <w:rsid w:val="00570E32"/>
    <w:rsid w:val="00570EB4"/>
    <w:rsid w:val="00570FBE"/>
    <w:rsid w:val="00570FE5"/>
    <w:rsid w:val="00571038"/>
    <w:rsid w:val="005712A7"/>
    <w:rsid w:val="00571B31"/>
    <w:rsid w:val="00571B73"/>
    <w:rsid w:val="00571BA7"/>
    <w:rsid w:val="00571D17"/>
    <w:rsid w:val="00571E57"/>
    <w:rsid w:val="00571E83"/>
    <w:rsid w:val="00571F00"/>
    <w:rsid w:val="00572025"/>
    <w:rsid w:val="005722B2"/>
    <w:rsid w:val="005722C7"/>
    <w:rsid w:val="005724B8"/>
    <w:rsid w:val="00572513"/>
    <w:rsid w:val="00572605"/>
    <w:rsid w:val="0057281E"/>
    <w:rsid w:val="005728D1"/>
    <w:rsid w:val="0057297D"/>
    <w:rsid w:val="00572A40"/>
    <w:rsid w:val="00572A84"/>
    <w:rsid w:val="00572B34"/>
    <w:rsid w:val="00572B3C"/>
    <w:rsid w:val="00572B8C"/>
    <w:rsid w:val="00572CEB"/>
    <w:rsid w:val="00572E6C"/>
    <w:rsid w:val="00572F10"/>
    <w:rsid w:val="00573097"/>
    <w:rsid w:val="005734BF"/>
    <w:rsid w:val="005736F8"/>
    <w:rsid w:val="005737B9"/>
    <w:rsid w:val="005737D4"/>
    <w:rsid w:val="00573A36"/>
    <w:rsid w:val="00573C09"/>
    <w:rsid w:val="00573C1A"/>
    <w:rsid w:val="00573D40"/>
    <w:rsid w:val="00573D8B"/>
    <w:rsid w:val="00573F92"/>
    <w:rsid w:val="005740A6"/>
    <w:rsid w:val="00574246"/>
    <w:rsid w:val="0057429C"/>
    <w:rsid w:val="0057447D"/>
    <w:rsid w:val="00574561"/>
    <w:rsid w:val="00574601"/>
    <w:rsid w:val="00574FF1"/>
    <w:rsid w:val="00575099"/>
    <w:rsid w:val="00575332"/>
    <w:rsid w:val="00575334"/>
    <w:rsid w:val="005753A5"/>
    <w:rsid w:val="005753E0"/>
    <w:rsid w:val="00575637"/>
    <w:rsid w:val="0057592B"/>
    <w:rsid w:val="00575A79"/>
    <w:rsid w:val="00575ACE"/>
    <w:rsid w:val="00575AD5"/>
    <w:rsid w:val="00575C49"/>
    <w:rsid w:val="00575F72"/>
    <w:rsid w:val="0057606C"/>
    <w:rsid w:val="00576336"/>
    <w:rsid w:val="00576409"/>
    <w:rsid w:val="0057650A"/>
    <w:rsid w:val="00576A07"/>
    <w:rsid w:val="00576A14"/>
    <w:rsid w:val="00576CBE"/>
    <w:rsid w:val="00576D1A"/>
    <w:rsid w:val="00576D93"/>
    <w:rsid w:val="00576F8B"/>
    <w:rsid w:val="0057735F"/>
    <w:rsid w:val="00577600"/>
    <w:rsid w:val="00577BD7"/>
    <w:rsid w:val="00577C50"/>
    <w:rsid w:val="00577CA5"/>
    <w:rsid w:val="00577D74"/>
    <w:rsid w:val="00577DF2"/>
    <w:rsid w:val="00577E53"/>
    <w:rsid w:val="00577F74"/>
    <w:rsid w:val="00580083"/>
    <w:rsid w:val="00580126"/>
    <w:rsid w:val="00580359"/>
    <w:rsid w:val="00580615"/>
    <w:rsid w:val="00580720"/>
    <w:rsid w:val="0058093D"/>
    <w:rsid w:val="005809D7"/>
    <w:rsid w:val="00580A9C"/>
    <w:rsid w:val="00580BAC"/>
    <w:rsid w:val="00580C30"/>
    <w:rsid w:val="00580D15"/>
    <w:rsid w:val="00580D29"/>
    <w:rsid w:val="00580D84"/>
    <w:rsid w:val="00580E1A"/>
    <w:rsid w:val="005810DC"/>
    <w:rsid w:val="0058114D"/>
    <w:rsid w:val="00581329"/>
    <w:rsid w:val="00581348"/>
    <w:rsid w:val="00581432"/>
    <w:rsid w:val="005814CB"/>
    <w:rsid w:val="005815C3"/>
    <w:rsid w:val="00581667"/>
    <w:rsid w:val="005816B7"/>
    <w:rsid w:val="0058179A"/>
    <w:rsid w:val="005817DB"/>
    <w:rsid w:val="005818A2"/>
    <w:rsid w:val="00581917"/>
    <w:rsid w:val="00581B8D"/>
    <w:rsid w:val="00581C2D"/>
    <w:rsid w:val="00581C7B"/>
    <w:rsid w:val="00581C9D"/>
    <w:rsid w:val="00581DC9"/>
    <w:rsid w:val="00581DD8"/>
    <w:rsid w:val="00581E68"/>
    <w:rsid w:val="00581F19"/>
    <w:rsid w:val="0058208C"/>
    <w:rsid w:val="0058208E"/>
    <w:rsid w:val="005821C2"/>
    <w:rsid w:val="005823A0"/>
    <w:rsid w:val="00582438"/>
    <w:rsid w:val="0058254A"/>
    <w:rsid w:val="00582879"/>
    <w:rsid w:val="005829B0"/>
    <w:rsid w:val="00582B3A"/>
    <w:rsid w:val="00582C00"/>
    <w:rsid w:val="00582DC3"/>
    <w:rsid w:val="00582DF5"/>
    <w:rsid w:val="00582EC5"/>
    <w:rsid w:val="005830C0"/>
    <w:rsid w:val="005830D6"/>
    <w:rsid w:val="005832B1"/>
    <w:rsid w:val="0058333C"/>
    <w:rsid w:val="005833BF"/>
    <w:rsid w:val="00583437"/>
    <w:rsid w:val="005834B9"/>
    <w:rsid w:val="005834F2"/>
    <w:rsid w:val="00583738"/>
    <w:rsid w:val="005837DA"/>
    <w:rsid w:val="0058396D"/>
    <w:rsid w:val="00583A57"/>
    <w:rsid w:val="00583B1A"/>
    <w:rsid w:val="00583C2F"/>
    <w:rsid w:val="00583CBA"/>
    <w:rsid w:val="00583DB9"/>
    <w:rsid w:val="00583F8D"/>
    <w:rsid w:val="00583FEC"/>
    <w:rsid w:val="00584036"/>
    <w:rsid w:val="00584043"/>
    <w:rsid w:val="005842D1"/>
    <w:rsid w:val="005842DD"/>
    <w:rsid w:val="0058439C"/>
    <w:rsid w:val="00584457"/>
    <w:rsid w:val="00584554"/>
    <w:rsid w:val="00584774"/>
    <w:rsid w:val="005847D6"/>
    <w:rsid w:val="00584826"/>
    <w:rsid w:val="005848F7"/>
    <w:rsid w:val="00584955"/>
    <w:rsid w:val="00584B29"/>
    <w:rsid w:val="00584B89"/>
    <w:rsid w:val="00584B94"/>
    <w:rsid w:val="00584C8A"/>
    <w:rsid w:val="00584CC9"/>
    <w:rsid w:val="00584EC6"/>
    <w:rsid w:val="00585230"/>
    <w:rsid w:val="00585266"/>
    <w:rsid w:val="005858D0"/>
    <w:rsid w:val="00585909"/>
    <w:rsid w:val="005859DE"/>
    <w:rsid w:val="00585B10"/>
    <w:rsid w:val="00585B5F"/>
    <w:rsid w:val="00585CF7"/>
    <w:rsid w:val="00585D64"/>
    <w:rsid w:val="00585F89"/>
    <w:rsid w:val="00585FDF"/>
    <w:rsid w:val="005860CB"/>
    <w:rsid w:val="005863CE"/>
    <w:rsid w:val="0058640D"/>
    <w:rsid w:val="00586419"/>
    <w:rsid w:val="0058687C"/>
    <w:rsid w:val="00586902"/>
    <w:rsid w:val="00586B37"/>
    <w:rsid w:val="00586CDA"/>
    <w:rsid w:val="00586D56"/>
    <w:rsid w:val="00586E9C"/>
    <w:rsid w:val="005871C7"/>
    <w:rsid w:val="005872A4"/>
    <w:rsid w:val="005873D0"/>
    <w:rsid w:val="0058758C"/>
    <w:rsid w:val="0058766B"/>
    <w:rsid w:val="00587879"/>
    <w:rsid w:val="0058789A"/>
    <w:rsid w:val="00587A18"/>
    <w:rsid w:val="00587A6C"/>
    <w:rsid w:val="00587A9A"/>
    <w:rsid w:val="00587D18"/>
    <w:rsid w:val="00587D6A"/>
    <w:rsid w:val="00587E61"/>
    <w:rsid w:val="005901AC"/>
    <w:rsid w:val="005905B7"/>
    <w:rsid w:val="00590610"/>
    <w:rsid w:val="0059077D"/>
    <w:rsid w:val="0059077E"/>
    <w:rsid w:val="00590A6C"/>
    <w:rsid w:val="00590D13"/>
    <w:rsid w:val="00590E01"/>
    <w:rsid w:val="00590E9F"/>
    <w:rsid w:val="00590F11"/>
    <w:rsid w:val="00591157"/>
    <w:rsid w:val="0059118D"/>
    <w:rsid w:val="0059140C"/>
    <w:rsid w:val="005915FE"/>
    <w:rsid w:val="0059183D"/>
    <w:rsid w:val="005918D0"/>
    <w:rsid w:val="005918E6"/>
    <w:rsid w:val="0059190E"/>
    <w:rsid w:val="00591933"/>
    <w:rsid w:val="00591A31"/>
    <w:rsid w:val="00591B74"/>
    <w:rsid w:val="00591F53"/>
    <w:rsid w:val="005920C8"/>
    <w:rsid w:val="005923AE"/>
    <w:rsid w:val="00592A24"/>
    <w:rsid w:val="00592B3D"/>
    <w:rsid w:val="00592B79"/>
    <w:rsid w:val="00592B86"/>
    <w:rsid w:val="00592F39"/>
    <w:rsid w:val="00592F3D"/>
    <w:rsid w:val="0059319C"/>
    <w:rsid w:val="005933ED"/>
    <w:rsid w:val="005934A2"/>
    <w:rsid w:val="00593EC7"/>
    <w:rsid w:val="00593F67"/>
    <w:rsid w:val="005942F0"/>
    <w:rsid w:val="00594384"/>
    <w:rsid w:val="00594544"/>
    <w:rsid w:val="005945B0"/>
    <w:rsid w:val="005946AD"/>
    <w:rsid w:val="005946AF"/>
    <w:rsid w:val="0059482A"/>
    <w:rsid w:val="005949EA"/>
    <w:rsid w:val="00594B85"/>
    <w:rsid w:val="00594C0C"/>
    <w:rsid w:val="00594C4F"/>
    <w:rsid w:val="00594CA8"/>
    <w:rsid w:val="00594CA9"/>
    <w:rsid w:val="00594ED2"/>
    <w:rsid w:val="0059518D"/>
    <w:rsid w:val="005951AD"/>
    <w:rsid w:val="005951B9"/>
    <w:rsid w:val="0059525E"/>
    <w:rsid w:val="0059566F"/>
    <w:rsid w:val="00595685"/>
    <w:rsid w:val="00595740"/>
    <w:rsid w:val="005957C7"/>
    <w:rsid w:val="0059595E"/>
    <w:rsid w:val="0059596C"/>
    <w:rsid w:val="00595B71"/>
    <w:rsid w:val="00595F10"/>
    <w:rsid w:val="00595F3A"/>
    <w:rsid w:val="00596186"/>
    <w:rsid w:val="005962D2"/>
    <w:rsid w:val="0059637E"/>
    <w:rsid w:val="00596483"/>
    <w:rsid w:val="005964C2"/>
    <w:rsid w:val="00596558"/>
    <w:rsid w:val="00596A0F"/>
    <w:rsid w:val="00596C7B"/>
    <w:rsid w:val="00596CAB"/>
    <w:rsid w:val="00596D8A"/>
    <w:rsid w:val="00596DE7"/>
    <w:rsid w:val="00596E7B"/>
    <w:rsid w:val="005970DC"/>
    <w:rsid w:val="00597121"/>
    <w:rsid w:val="00597124"/>
    <w:rsid w:val="0059713F"/>
    <w:rsid w:val="0059721F"/>
    <w:rsid w:val="0059722A"/>
    <w:rsid w:val="005973E6"/>
    <w:rsid w:val="00597642"/>
    <w:rsid w:val="005977AC"/>
    <w:rsid w:val="005978A6"/>
    <w:rsid w:val="005978A8"/>
    <w:rsid w:val="00597927"/>
    <w:rsid w:val="005979B5"/>
    <w:rsid w:val="00597B07"/>
    <w:rsid w:val="00597E16"/>
    <w:rsid w:val="00597E31"/>
    <w:rsid w:val="00597E7F"/>
    <w:rsid w:val="005A030B"/>
    <w:rsid w:val="005A03CF"/>
    <w:rsid w:val="005A052F"/>
    <w:rsid w:val="005A0696"/>
    <w:rsid w:val="005A08D1"/>
    <w:rsid w:val="005A09BB"/>
    <w:rsid w:val="005A0E3D"/>
    <w:rsid w:val="005A0F68"/>
    <w:rsid w:val="005A118C"/>
    <w:rsid w:val="005A1274"/>
    <w:rsid w:val="005A1304"/>
    <w:rsid w:val="005A1314"/>
    <w:rsid w:val="005A1468"/>
    <w:rsid w:val="005A15FA"/>
    <w:rsid w:val="005A179F"/>
    <w:rsid w:val="005A17DB"/>
    <w:rsid w:val="005A1A0B"/>
    <w:rsid w:val="005A1EB4"/>
    <w:rsid w:val="005A1FA7"/>
    <w:rsid w:val="005A20DD"/>
    <w:rsid w:val="005A264D"/>
    <w:rsid w:val="005A27CE"/>
    <w:rsid w:val="005A28EE"/>
    <w:rsid w:val="005A290E"/>
    <w:rsid w:val="005A29AE"/>
    <w:rsid w:val="005A29C7"/>
    <w:rsid w:val="005A2A3A"/>
    <w:rsid w:val="005A2A83"/>
    <w:rsid w:val="005A2FC0"/>
    <w:rsid w:val="005A3011"/>
    <w:rsid w:val="005A3146"/>
    <w:rsid w:val="005A32FA"/>
    <w:rsid w:val="005A332D"/>
    <w:rsid w:val="005A364A"/>
    <w:rsid w:val="005A39F8"/>
    <w:rsid w:val="005A3B80"/>
    <w:rsid w:val="005A3D1A"/>
    <w:rsid w:val="005A3D36"/>
    <w:rsid w:val="005A3F75"/>
    <w:rsid w:val="005A3FD8"/>
    <w:rsid w:val="005A4075"/>
    <w:rsid w:val="005A40FC"/>
    <w:rsid w:val="005A42A1"/>
    <w:rsid w:val="005A444D"/>
    <w:rsid w:val="005A44EE"/>
    <w:rsid w:val="005A4508"/>
    <w:rsid w:val="005A4612"/>
    <w:rsid w:val="005A4680"/>
    <w:rsid w:val="005A47A4"/>
    <w:rsid w:val="005A492E"/>
    <w:rsid w:val="005A4959"/>
    <w:rsid w:val="005A4A41"/>
    <w:rsid w:val="005A4C68"/>
    <w:rsid w:val="005A4D2F"/>
    <w:rsid w:val="005A4D44"/>
    <w:rsid w:val="005A4EAD"/>
    <w:rsid w:val="005A4FA6"/>
    <w:rsid w:val="005A4FC5"/>
    <w:rsid w:val="005A535C"/>
    <w:rsid w:val="005A54CD"/>
    <w:rsid w:val="005A5808"/>
    <w:rsid w:val="005A5852"/>
    <w:rsid w:val="005A5A51"/>
    <w:rsid w:val="005A5AB7"/>
    <w:rsid w:val="005A5DCF"/>
    <w:rsid w:val="005A624E"/>
    <w:rsid w:val="005A631F"/>
    <w:rsid w:val="005A6391"/>
    <w:rsid w:val="005A6649"/>
    <w:rsid w:val="005A6657"/>
    <w:rsid w:val="005A6C5C"/>
    <w:rsid w:val="005A6D7F"/>
    <w:rsid w:val="005A6EEC"/>
    <w:rsid w:val="005A6FE9"/>
    <w:rsid w:val="005A71B3"/>
    <w:rsid w:val="005A7291"/>
    <w:rsid w:val="005A7299"/>
    <w:rsid w:val="005A72A0"/>
    <w:rsid w:val="005A74D5"/>
    <w:rsid w:val="005A7516"/>
    <w:rsid w:val="005A7530"/>
    <w:rsid w:val="005A7572"/>
    <w:rsid w:val="005A7876"/>
    <w:rsid w:val="005A79AF"/>
    <w:rsid w:val="005A7AF1"/>
    <w:rsid w:val="005A7CA9"/>
    <w:rsid w:val="005A7F50"/>
    <w:rsid w:val="005B03AF"/>
    <w:rsid w:val="005B03E8"/>
    <w:rsid w:val="005B03F1"/>
    <w:rsid w:val="005B05A9"/>
    <w:rsid w:val="005B0630"/>
    <w:rsid w:val="005B065C"/>
    <w:rsid w:val="005B0768"/>
    <w:rsid w:val="005B07EE"/>
    <w:rsid w:val="005B0939"/>
    <w:rsid w:val="005B0ACD"/>
    <w:rsid w:val="005B0ADB"/>
    <w:rsid w:val="005B0C18"/>
    <w:rsid w:val="005B0EB6"/>
    <w:rsid w:val="005B0F93"/>
    <w:rsid w:val="005B14CC"/>
    <w:rsid w:val="005B154F"/>
    <w:rsid w:val="005B19CB"/>
    <w:rsid w:val="005B1A3A"/>
    <w:rsid w:val="005B2046"/>
    <w:rsid w:val="005B2263"/>
    <w:rsid w:val="005B252C"/>
    <w:rsid w:val="005B255A"/>
    <w:rsid w:val="005B265C"/>
    <w:rsid w:val="005B27D5"/>
    <w:rsid w:val="005B2943"/>
    <w:rsid w:val="005B2B9C"/>
    <w:rsid w:val="005B2D9F"/>
    <w:rsid w:val="005B2DC8"/>
    <w:rsid w:val="005B2E5D"/>
    <w:rsid w:val="005B2EA5"/>
    <w:rsid w:val="005B2FD4"/>
    <w:rsid w:val="005B3076"/>
    <w:rsid w:val="005B3407"/>
    <w:rsid w:val="005B3545"/>
    <w:rsid w:val="005B35CC"/>
    <w:rsid w:val="005B3631"/>
    <w:rsid w:val="005B3690"/>
    <w:rsid w:val="005B37D3"/>
    <w:rsid w:val="005B3A62"/>
    <w:rsid w:val="005B3CF4"/>
    <w:rsid w:val="005B3D4E"/>
    <w:rsid w:val="005B3E23"/>
    <w:rsid w:val="005B3F2E"/>
    <w:rsid w:val="005B410C"/>
    <w:rsid w:val="005B422E"/>
    <w:rsid w:val="005B4396"/>
    <w:rsid w:val="005B451E"/>
    <w:rsid w:val="005B452F"/>
    <w:rsid w:val="005B4955"/>
    <w:rsid w:val="005B4B1F"/>
    <w:rsid w:val="005B4F75"/>
    <w:rsid w:val="005B5014"/>
    <w:rsid w:val="005B51C0"/>
    <w:rsid w:val="005B52B6"/>
    <w:rsid w:val="005B52D6"/>
    <w:rsid w:val="005B53DC"/>
    <w:rsid w:val="005B5482"/>
    <w:rsid w:val="005B54E2"/>
    <w:rsid w:val="005B5501"/>
    <w:rsid w:val="005B5661"/>
    <w:rsid w:val="005B597C"/>
    <w:rsid w:val="005B5B78"/>
    <w:rsid w:val="005B5C1A"/>
    <w:rsid w:val="005B5C5E"/>
    <w:rsid w:val="005B5D0D"/>
    <w:rsid w:val="005B5F2E"/>
    <w:rsid w:val="005B5F7B"/>
    <w:rsid w:val="005B62A4"/>
    <w:rsid w:val="005B668B"/>
    <w:rsid w:val="005B6913"/>
    <w:rsid w:val="005B6930"/>
    <w:rsid w:val="005B6931"/>
    <w:rsid w:val="005B6A6D"/>
    <w:rsid w:val="005B6ADE"/>
    <w:rsid w:val="005B6DCE"/>
    <w:rsid w:val="005B6F44"/>
    <w:rsid w:val="005B7011"/>
    <w:rsid w:val="005B705B"/>
    <w:rsid w:val="005B7124"/>
    <w:rsid w:val="005B71E4"/>
    <w:rsid w:val="005B764F"/>
    <w:rsid w:val="005B77BD"/>
    <w:rsid w:val="005B797D"/>
    <w:rsid w:val="005B7A0C"/>
    <w:rsid w:val="005B7E18"/>
    <w:rsid w:val="005B7EB7"/>
    <w:rsid w:val="005C00E6"/>
    <w:rsid w:val="005C02A0"/>
    <w:rsid w:val="005C02C2"/>
    <w:rsid w:val="005C03C1"/>
    <w:rsid w:val="005C03D0"/>
    <w:rsid w:val="005C03D6"/>
    <w:rsid w:val="005C03F1"/>
    <w:rsid w:val="005C048E"/>
    <w:rsid w:val="005C06B7"/>
    <w:rsid w:val="005C07E5"/>
    <w:rsid w:val="005C0827"/>
    <w:rsid w:val="005C0957"/>
    <w:rsid w:val="005C0D4D"/>
    <w:rsid w:val="005C0E74"/>
    <w:rsid w:val="005C133F"/>
    <w:rsid w:val="005C16B6"/>
    <w:rsid w:val="005C1734"/>
    <w:rsid w:val="005C17E4"/>
    <w:rsid w:val="005C1C73"/>
    <w:rsid w:val="005C1D10"/>
    <w:rsid w:val="005C205A"/>
    <w:rsid w:val="005C2083"/>
    <w:rsid w:val="005C21DB"/>
    <w:rsid w:val="005C240D"/>
    <w:rsid w:val="005C246D"/>
    <w:rsid w:val="005C27D7"/>
    <w:rsid w:val="005C27E7"/>
    <w:rsid w:val="005C29E2"/>
    <w:rsid w:val="005C29FA"/>
    <w:rsid w:val="005C2B72"/>
    <w:rsid w:val="005C2C44"/>
    <w:rsid w:val="005C2DA7"/>
    <w:rsid w:val="005C2E04"/>
    <w:rsid w:val="005C2EEC"/>
    <w:rsid w:val="005C2F1F"/>
    <w:rsid w:val="005C332F"/>
    <w:rsid w:val="005C337F"/>
    <w:rsid w:val="005C3572"/>
    <w:rsid w:val="005C3633"/>
    <w:rsid w:val="005C3740"/>
    <w:rsid w:val="005C376C"/>
    <w:rsid w:val="005C3924"/>
    <w:rsid w:val="005C392A"/>
    <w:rsid w:val="005C3C3C"/>
    <w:rsid w:val="005C3C98"/>
    <w:rsid w:val="005C3D54"/>
    <w:rsid w:val="005C3EF2"/>
    <w:rsid w:val="005C4060"/>
    <w:rsid w:val="005C406D"/>
    <w:rsid w:val="005C4110"/>
    <w:rsid w:val="005C422E"/>
    <w:rsid w:val="005C430B"/>
    <w:rsid w:val="005C4318"/>
    <w:rsid w:val="005C433E"/>
    <w:rsid w:val="005C447A"/>
    <w:rsid w:val="005C44E4"/>
    <w:rsid w:val="005C4610"/>
    <w:rsid w:val="005C47AA"/>
    <w:rsid w:val="005C480A"/>
    <w:rsid w:val="005C4892"/>
    <w:rsid w:val="005C4BDA"/>
    <w:rsid w:val="005C4D25"/>
    <w:rsid w:val="005C4E14"/>
    <w:rsid w:val="005C4E45"/>
    <w:rsid w:val="005C4FD3"/>
    <w:rsid w:val="005C50AC"/>
    <w:rsid w:val="005C5127"/>
    <w:rsid w:val="005C51AD"/>
    <w:rsid w:val="005C529B"/>
    <w:rsid w:val="005C530A"/>
    <w:rsid w:val="005C53B2"/>
    <w:rsid w:val="005C555F"/>
    <w:rsid w:val="005C58A0"/>
    <w:rsid w:val="005C5A48"/>
    <w:rsid w:val="005C5A9B"/>
    <w:rsid w:val="005C5E5A"/>
    <w:rsid w:val="005C5F20"/>
    <w:rsid w:val="005C6021"/>
    <w:rsid w:val="005C65C0"/>
    <w:rsid w:val="005C6873"/>
    <w:rsid w:val="005C68ED"/>
    <w:rsid w:val="005C6A23"/>
    <w:rsid w:val="005C6CA5"/>
    <w:rsid w:val="005C6F44"/>
    <w:rsid w:val="005C6FB6"/>
    <w:rsid w:val="005C7148"/>
    <w:rsid w:val="005C71FC"/>
    <w:rsid w:val="005C72F2"/>
    <w:rsid w:val="005C7347"/>
    <w:rsid w:val="005C744E"/>
    <w:rsid w:val="005C745D"/>
    <w:rsid w:val="005C7902"/>
    <w:rsid w:val="005C7A5F"/>
    <w:rsid w:val="005C7CA8"/>
    <w:rsid w:val="005C7D3A"/>
    <w:rsid w:val="005D0154"/>
    <w:rsid w:val="005D031E"/>
    <w:rsid w:val="005D042F"/>
    <w:rsid w:val="005D0438"/>
    <w:rsid w:val="005D057D"/>
    <w:rsid w:val="005D06F2"/>
    <w:rsid w:val="005D08CF"/>
    <w:rsid w:val="005D09A9"/>
    <w:rsid w:val="005D0A60"/>
    <w:rsid w:val="005D0B03"/>
    <w:rsid w:val="005D0CB3"/>
    <w:rsid w:val="005D0EF1"/>
    <w:rsid w:val="005D0F5B"/>
    <w:rsid w:val="005D10B6"/>
    <w:rsid w:val="005D124D"/>
    <w:rsid w:val="005D1317"/>
    <w:rsid w:val="005D1498"/>
    <w:rsid w:val="005D157B"/>
    <w:rsid w:val="005D15DD"/>
    <w:rsid w:val="005D1634"/>
    <w:rsid w:val="005D16B6"/>
    <w:rsid w:val="005D1962"/>
    <w:rsid w:val="005D1C33"/>
    <w:rsid w:val="005D1DCA"/>
    <w:rsid w:val="005D1DF1"/>
    <w:rsid w:val="005D23B9"/>
    <w:rsid w:val="005D2411"/>
    <w:rsid w:val="005D2439"/>
    <w:rsid w:val="005D2A59"/>
    <w:rsid w:val="005D2AAB"/>
    <w:rsid w:val="005D2B7C"/>
    <w:rsid w:val="005D2F59"/>
    <w:rsid w:val="005D30AF"/>
    <w:rsid w:val="005D320F"/>
    <w:rsid w:val="005D3214"/>
    <w:rsid w:val="005D3257"/>
    <w:rsid w:val="005D3277"/>
    <w:rsid w:val="005D3460"/>
    <w:rsid w:val="005D3841"/>
    <w:rsid w:val="005D3876"/>
    <w:rsid w:val="005D3896"/>
    <w:rsid w:val="005D3C53"/>
    <w:rsid w:val="005D3C74"/>
    <w:rsid w:val="005D3C80"/>
    <w:rsid w:val="005D3C8C"/>
    <w:rsid w:val="005D3F27"/>
    <w:rsid w:val="005D3FC2"/>
    <w:rsid w:val="005D4048"/>
    <w:rsid w:val="005D41E8"/>
    <w:rsid w:val="005D4341"/>
    <w:rsid w:val="005D4344"/>
    <w:rsid w:val="005D449D"/>
    <w:rsid w:val="005D4646"/>
    <w:rsid w:val="005D4921"/>
    <w:rsid w:val="005D49BA"/>
    <w:rsid w:val="005D4A2C"/>
    <w:rsid w:val="005D4A91"/>
    <w:rsid w:val="005D4BBA"/>
    <w:rsid w:val="005D4BFC"/>
    <w:rsid w:val="005D4C11"/>
    <w:rsid w:val="005D4E54"/>
    <w:rsid w:val="005D4EA4"/>
    <w:rsid w:val="005D4F93"/>
    <w:rsid w:val="005D519D"/>
    <w:rsid w:val="005D548F"/>
    <w:rsid w:val="005D55F2"/>
    <w:rsid w:val="005D5729"/>
    <w:rsid w:val="005D5924"/>
    <w:rsid w:val="005D5A2F"/>
    <w:rsid w:val="005D5A8A"/>
    <w:rsid w:val="005D5BE5"/>
    <w:rsid w:val="005D5CEA"/>
    <w:rsid w:val="005D5D34"/>
    <w:rsid w:val="005D5D49"/>
    <w:rsid w:val="005D5E71"/>
    <w:rsid w:val="005D63D5"/>
    <w:rsid w:val="005D64D1"/>
    <w:rsid w:val="005D6965"/>
    <w:rsid w:val="005D69AF"/>
    <w:rsid w:val="005D6A61"/>
    <w:rsid w:val="005D6AEC"/>
    <w:rsid w:val="005D6B0D"/>
    <w:rsid w:val="005D6FDF"/>
    <w:rsid w:val="005D6FE3"/>
    <w:rsid w:val="005D7013"/>
    <w:rsid w:val="005D7A10"/>
    <w:rsid w:val="005D7CD9"/>
    <w:rsid w:val="005D7CF5"/>
    <w:rsid w:val="005D7D95"/>
    <w:rsid w:val="005D7E56"/>
    <w:rsid w:val="005D7E8C"/>
    <w:rsid w:val="005E0082"/>
    <w:rsid w:val="005E05D5"/>
    <w:rsid w:val="005E06C2"/>
    <w:rsid w:val="005E06CA"/>
    <w:rsid w:val="005E0705"/>
    <w:rsid w:val="005E0C5D"/>
    <w:rsid w:val="005E0D9A"/>
    <w:rsid w:val="005E0E91"/>
    <w:rsid w:val="005E0F35"/>
    <w:rsid w:val="005E0F8E"/>
    <w:rsid w:val="005E10E2"/>
    <w:rsid w:val="005E117B"/>
    <w:rsid w:val="005E12A7"/>
    <w:rsid w:val="005E150B"/>
    <w:rsid w:val="005E16DE"/>
    <w:rsid w:val="005E1A34"/>
    <w:rsid w:val="005E1A3F"/>
    <w:rsid w:val="005E1A5C"/>
    <w:rsid w:val="005E1BC6"/>
    <w:rsid w:val="005E1BD4"/>
    <w:rsid w:val="005E1D82"/>
    <w:rsid w:val="005E1EFD"/>
    <w:rsid w:val="005E1F12"/>
    <w:rsid w:val="005E2399"/>
    <w:rsid w:val="005E23D9"/>
    <w:rsid w:val="005E2900"/>
    <w:rsid w:val="005E2B44"/>
    <w:rsid w:val="005E2C3E"/>
    <w:rsid w:val="005E2EA3"/>
    <w:rsid w:val="005E2F42"/>
    <w:rsid w:val="005E30CA"/>
    <w:rsid w:val="005E32F4"/>
    <w:rsid w:val="005E34AA"/>
    <w:rsid w:val="005E357D"/>
    <w:rsid w:val="005E36A1"/>
    <w:rsid w:val="005E397D"/>
    <w:rsid w:val="005E3B46"/>
    <w:rsid w:val="005E3B48"/>
    <w:rsid w:val="005E3F35"/>
    <w:rsid w:val="005E406A"/>
    <w:rsid w:val="005E40AE"/>
    <w:rsid w:val="005E412F"/>
    <w:rsid w:val="005E434F"/>
    <w:rsid w:val="005E4434"/>
    <w:rsid w:val="005E46BD"/>
    <w:rsid w:val="005E4AAD"/>
    <w:rsid w:val="005E4D75"/>
    <w:rsid w:val="005E4F02"/>
    <w:rsid w:val="005E5148"/>
    <w:rsid w:val="005E52BB"/>
    <w:rsid w:val="005E530B"/>
    <w:rsid w:val="005E55C0"/>
    <w:rsid w:val="005E58E0"/>
    <w:rsid w:val="005E59E3"/>
    <w:rsid w:val="005E59F6"/>
    <w:rsid w:val="005E5D4E"/>
    <w:rsid w:val="005E5DF9"/>
    <w:rsid w:val="005E5E15"/>
    <w:rsid w:val="005E6113"/>
    <w:rsid w:val="005E61D1"/>
    <w:rsid w:val="005E63FF"/>
    <w:rsid w:val="005E64B3"/>
    <w:rsid w:val="005E64CA"/>
    <w:rsid w:val="005E685E"/>
    <w:rsid w:val="005E6BA8"/>
    <w:rsid w:val="005E6C74"/>
    <w:rsid w:val="005E6F6D"/>
    <w:rsid w:val="005E6F6F"/>
    <w:rsid w:val="005E714E"/>
    <w:rsid w:val="005E7480"/>
    <w:rsid w:val="005E74E6"/>
    <w:rsid w:val="005E74FD"/>
    <w:rsid w:val="005E7556"/>
    <w:rsid w:val="005E7764"/>
    <w:rsid w:val="005E7940"/>
    <w:rsid w:val="005E7994"/>
    <w:rsid w:val="005E7B42"/>
    <w:rsid w:val="005E7C98"/>
    <w:rsid w:val="005E7DBF"/>
    <w:rsid w:val="005E7E37"/>
    <w:rsid w:val="005E7E87"/>
    <w:rsid w:val="005E7F0B"/>
    <w:rsid w:val="005F08A0"/>
    <w:rsid w:val="005F0958"/>
    <w:rsid w:val="005F098E"/>
    <w:rsid w:val="005F09E5"/>
    <w:rsid w:val="005F0A9D"/>
    <w:rsid w:val="005F0DE7"/>
    <w:rsid w:val="005F0E7D"/>
    <w:rsid w:val="005F0FD2"/>
    <w:rsid w:val="005F0FFD"/>
    <w:rsid w:val="005F1258"/>
    <w:rsid w:val="005F125C"/>
    <w:rsid w:val="005F1462"/>
    <w:rsid w:val="005F166A"/>
    <w:rsid w:val="005F1B06"/>
    <w:rsid w:val="005F1B13"/>
    <w:rsid w:val="005F1FCE"/>
    <w:rsid w:val="005F2121"/>
    <w:rsid w:val="005F21CA"/>
    <w:rsid w:val="005F2432"/>
    <w:rsid w:val="005F2497"/>
    <w:rsid w:val="005F274A"/>
    <w:rsid w:val="005F28C7"/>
    <w:rsid w:val="005F2AD6"/>
    <w:rsid w:val="005F3043"/>
    <w:rsid w:val="005F31FD"/>
    <w:rsid w:val="005F3399"/>
    <w:rsid w:val="005F3735"/>
    <w:rsid w:val="005F37A7"/>
    <w:rsid w:val="005F38ED"/>
    <w:rsid w:val="005F39DD"/>
    <w:rsid w:val="005F3A67"/>
    <w:rsid w:val="005F3A92"/>
    <w:rsid w:val="005F3B63"/>
    <w:rsid w:val="005F3E2C"/>
    <w:rsid w:val="005F3EFE"/>
    <w:rsid w:val="005F3F1C"/>
    <w:rsid w:val="005F3FC8"/>
    <w:rsid w:val="005F40F2"/>
    <w:rsid w:val="005F434C"/>
    <w:rsid w:val="005F46F8"/>
    <w:rsid w:val="005F49C4"/>
    <w:rsid w:val="005F49EA"/>
    <w:rsid w:val="005F4A28"/>
    <w:rsid w:val="005F4A54"/>
    <w:rsid w:val="005F4B02"/>
    <w:rsid w:val="005F4C09"/>
    <w:rsid w:val="005F4CA4"/>
    <w:rsid w:val="005F4CD2"/>
    <w:rsid w:val="005F4D3F"/>
    <w:rsid w:val="005F5047"/>
    <w:rsid w:val="005F5072"/>
    <w:rsid w:val="005F5364"/>
    <w:rsid w:val="005F539B"/>
    <w:rsid w:val="005F541A"/>
    <w:rsid w:val="005F542D"/>
    <w:rsid w:val="005F55B7"/>
    <w:rsid w:val="005F5731"/>
    <w:rsid w:val="005F5CDB"/>
    <w:rsid w:val="005F5D9A"/>
    <w:rsid w:val="005F5E5C"/>
    <w:rsid w:val="005F5F04"/>
    <w:rsid w:val="005F5FC3"/>
    <w:rsid w:val="005F612F"/>
    <w:rsid w:val="005F619F"/>
    <w:rsid w:val="005F62B2"/>
    <w:rsid w:val="005F6344"/>
    <w:rsid w:val="005F6436"/>
    <w:rsid w:val="005F6750"/>
    <w:rsid w:val="005F685F"/>
    <w:rsid w:val="005F6A3C"/>
    <w:rsid w:val="005F6B48"/>
    <w:rsid w:val="005F6EEC"/>
    <w:rsid w:val="005F6F00"/>
    <w:rsid w:val="005F6F13"/>
    <w:rsid w:val="005F71BB"/>
    <w:rsid w:val="005F7332"/>
    <w:rsid w:val="005F74C3"/>
    <w:rsid w:val="005F7647"/>
    <w:rsid w:val="005F76B4"/>
    <w:rsid w:val="005F7712"/>
    <w:rsid w:val="005F78CD"/>
    <w:rsid w:val="005F792B"/>
    <w:rsid w:val="005F7C76"/>
    <w:rsid w:val="005F7CBD"/>
    <w:rsid w:val="005F7D7D"/>
    <w:rsid w:val="005F7EF7"/>
    <w:rsid w:val="005F7F8B"/>
    <w:rsid w:val="005F7FA1"/>
    <w:rsid w:val="005F7FE3"/>
    <w:rsid w:val="00600268"/>
    <w:rsid w:val="00600482"/>
    <w:rsid w:val="006004D3"/>
    <w:rsid w:val="00600610"/>
    <w:rsid w:val="00600ADE"/>
    <w:rsid w:val="00600BA9"/>
    <w:rsid w:val="00600BC3"/>
    <w:rsid w:val="00600C57"/>
    <w:rsid w:val="00600C73"/>
    <w:rsid w:val="00600E84"/>
    <w:rsid w:val="00600E8F"/>
    <w:rsid w:val="0060112F"/>
    <w:rsid w:val="006011A2"/>
    <w:rsid w:val="00601235"/>
    <w:rsid w:val="006015CF"/>
    <w:rsid w:val="006015F6"/>
    <w:rsid w:val="006015FC"/>
    <w:rsid w:val="00601791"/>
    <w:rsid w:val="006019D7"/>
    <w:rsid w:val="00601BD8"/>
    <w:rsid w:val="00601BFE"/>
    <w:rsid w:val="00601DAF"/>
    <w:rsid w:val="00601E74"/>
    <w:rsid w:val="00601EA6"/>
    <w:rsid w:val="0060209A"/>
    <w:rsid w:val="00602193"/>
    <w:rsid w:val="0060232D"/>
    <w:rsid w:val="006026E6"/>
    <w:rsid w:val="00602724"/>
    <w:rsid w:val="00602762"/>
    <w:rsid w:val="006027C2"/>
    <w:rsid w:val="00602B81"/>
    <w:rsid w:val="00602C1D"/>
    <w:rsid w:val="00602D05"/>
    <w:rsid w:val="00602D13"/>
    <w:rsid w:val="00602D60"/>
    <w:rsid w:val="0060303F"/>
    <w:rsid w:val="00603076"/>
    <w:rsid w:val="00603530"/>
    <w:rsid w:val="00603687"/>
    <w:rsid w:val="0060381E"/>
    <w:rsid w:val="0060395D"/>
    <w:rsid w:val="006039B2"/>
    <w:rsid w:val="00603B2E"/>
    <w:rsid w:val="00603C13"/>
    <w:rsid w:val="00603CF5"/>
    <w:rsid w:val="00603EE7"/>
    <w:rsid w:val="00603FFD"/>
    <w:rsid w:val="006040F1"/>
    <w:rsid w:val="006041B7"/>
    <w:rsid w:val="0060448B"/>
    <w:rsid w:val="00604767"/>
    <w:rsid w:val="0060498C"/>
    <w:rsid w:val="00604B00"/>
    <w:rsid w:val="00604B5E"/>
    <w:rsid w:val="00604C7B"/>
    <w:rsid w:val="00604D43"/>
    <w:rsid w:val="00604F54"/>
    <w:rsid w:val="00604F65"/>
    <w:rsid w:val="006050B9"/>
    <w:rsid w:val="0060516D"/>
    <w:rsid w:val="006051D2"/>
    <w:rsid w:val="006052D7"/>
    <w:rsid w:val="006053F5"/>
    <w:rsid w:val="00605435"/>
    <w:rsid w:val="006055BD"/>
    <w:rsid w:val="00605655"/>
    <w:rsid w:val="00605727"/>
    <w:rsid w:val="0060579E"/>
    <w:rsid w:val="00605A11"/>
    <w:rsid w:val="00605AB4"/>
    <w:rsid w:val="00605AC0"/>
    <w:rsid w:val="00605C10"/>
    <w:rsid w:val="00605CE0"/>
    <w:rsid w:val="00605D44"/>
    <w:rsid w:val="00605EBF"/>
    <w:rsid w:val="00605EF0"/>
    <w:rsid w:val="00605FFA"/>
    <w:rsid w:val="006060CD"/>
    <w:rsid w:val="00606163"/>
    <w:rsid w:val="00606431"/>
    <w:rsid w:val="00606462"/>
    <w:rsid w:val="00606ABC"/>
    <w:rsid w:val="00606D01"/>
    <w:rsid w:val="00606D88"/>
    <w:rsid w:val="00606E5F"/>
    <w:rsid w:val="00606F61"/>
    <w:rsid w:val="0060702B"/>
    <w:rsid w:val="006070E8"/>
    <w:rsid w:val="0060717B"/>
    <w:rsid w:val="006071F3"/>
    <w:rsid w:val="0060737E"/>
    <w:rsid w:val="00607523"/>
    <w:rsid w:val="00607AFA"/>
    <w:rsid w:val="00607B54"/>
    <w:rsid w:val="00607FDD"/>
    <w:rsid w:val="00610059"/>
    <w:rsid w:val="006103DA"/>
    <w:rsid w:val="00610580"/>
    <w:rsid w:val="006109A6"/>
    <w:rsid w:val="00610A64"/>
    <w:rsid w:val="00610BDA"/>
    <w:rsid w:val="00610E15"/>
    <w:rsid w:val="00610E56"/>
    <w:rsid w:val="00610ED1"/>
    <w:rsid w:val="00610EFD"/>
    <w:rsid w:val="00610F65"/>
    <w:rsid w:val="00611011"/>
    <w:rsid w:val="0061114B"/>
    <w:rsid w:val="006113E1"/>
    <w:rsid w:val="006114FD"/>
    <w:rsid w:val="0061155A"/>
    <w:rsid w:val="006115F6"/>
    <w:rsid w:val="00611691"/>
    <w:rsid w:val="006116D5"/>
    <w:rsid w:val="0061178E"/>
    <w:rsid w:val="006118D3"/>
    <w:rsid w:val="00611A56"/>
    <w:rsid w:val="00611AC4"/>
    <w:rsid w:val="00611B86"/>
    <w:rsid w:val="00611C26"/>
    <w:rsid w:val="00611CBD"/>
    <w:rsid w:val="00611D70"/>
    <w:rsid w:val="00611EC1"/>
    <w:rsid w:val="00611F33"/>
    <w:rsid w:val="0061217A"/>
    <w:rsid w:val="00612457"/>
    <w:rsid w:val="00612564"/>
    <w:rsid w:val="00612737"/>
    <w:rsid w:val="0061287C"/>
    <w:rsid w:val="00612965"/>
    <w:rsid w:val="00612968"/>
    <w:rsid w:val="006129B0"/>
    <w:rsid w:val="006129F1"/>
    <w:rsid w:val="00612AC2"/>
    <w:rsid w:val="00612F80"/>
    <w:rsid w:val="006130C0"/>
    <w:rsid w:val="0061329A"/>
    <w:rsid w:val="006134DB"/>
    <w:rsid w:val="0061359E"/>
    <w:rsid w:val="00613617"/>
    <w:rsid w:val="0061376E"/>
    <w:rsid w:val="006139D2"/>
    <w:rsid w:val="00613A53"/>
    <w:rsid w:val="00613A94"/>
    <w:rsid w:val="00613C3C"/>
    <w:rsid w:val="00613D74"/>
    <w:rsid w:val="00613F02"/>
    <w:rsid w:val="00614259"/>
    <w:rsid w:val="0061433B"/>
    <w:rsid w:val="00614366"/>
    <w:rsid w:val="0061449B"/>
    <w:rsid w:val="00614873"/>
    <w:rsid w:val="006148BF"/>
    <w:rsid w:val="006148DB"/>
    <w:rsid w:val="00614BF9"/>
    <w:rsid w:val="00614F1F"/>
    <w:rsid w:val="006150C6"/>
    <w:rsid w:val="006150FA"/>
    <w:rsid w:val="00615157"/>
    <w:rsid w:val="00615189"/>
    <w:rsid w:val="006152D9"/>
    <w:rsid w:val="00615408"/>
    <w:rsid w:val="00615435"/>
    <w:rsid w:val="006158C9"/>
    <w:rsid w:val="006159CA"/>
    <w:rsid w:val="00615ABC"/>
    <w:rsid w:val="00615AE6"/>
    <w:rsid w:val="00615DA8"/>
    <w:rsid w:val="00616052"/>
    <w:rsid w:val="0061623E"/>
    <w:rsid w:val="00616245"/>
    <w:rsid w:val="006163CE"/>
    <w:rsid w:val="00616417"/>
    <w:rsid w:val="006164DA"/>
    <w:rsid w:val="006165EA"/>
    <w:rsid w:val="00616655"/>
    <w:rsid w:val="0061675E"/>
    <w:rsid w:val="006168B1"/>
    <w:rsid w:val="00616992"/>
    <w:rsid w:val="00616A28"/>
    <w:rsid w:val="00616AF3"/>
    <w:rsid w:val="00616E3E"/>
    <w:rsid w:val="00616E67"/>
    <w:rsid w:val="006172B5"/>
    <w:rsid w:val="00617313"/>
    <w:rsid w:val="0061737F"/>
    <w:rsid w:val="0061763D"/>
    <w:rsid w:val="00617790"/>
    <w:rsid w:val="0061785E"/>
    <w:rsid w:val="006179CC"/>
    <w:rsid w:val="00617A05"/>
    <w:rsid w:val="00617A76"/>
    <w:rsid w:val="00617AB3"/>
    <w:rsid w:val="00617B16"/>
    <w:rsid w:val="00617C4D"/>
    <w:rsid w:val="00617D70"/>
    <w:rsid w:val="006203A3"/>
    <w:rsid w:val="006204FB"/>
    <w:rsid w:val="0062056B"/>
    <w:rsid w:val="00620852"/>
    <w:rsid w:val="00620A1F"/>
    <w:rsid w:val="00620AE9"/>
    <w:rsid w:val="00620DF5"/>
    <w:rsid w:val="00620F12"/>
    <w:rsid w:val="00621091"/>
    <w:rsid w:val="0062115A"/>
    <w:rsid w:val="006211F3"/>
    <w:rsid w:val="00621258"/>
    <w:rsid w:val="0062149A"/>
    <w:rsid w:val="006215E1"/>
    <w:rsid w:val="006217D2"/>
    <w:rsid w:val="006219F8"/>
    <w:rsid w:val="00621A7F"/>
    <w:rsid w:val="00621AF3"/>
    <w:rsid w:val="00621EBC"/>
    <w:rsid w:val="00621F13"/>
    <w:rsid w:val="00621FF0"/>
    <w:rsid w:val="00622684"/>
    <w:rsid w:val="006227FD"/>
    <w:rsid w:val="006228B4"/>
    <w:rsid w:val="00622B9A"/>
    <w:rsid w:val="00622EE5"/>
    <w:rsid w:val="00623231"/>
    <w:rsid w:val="006234FB"/>
    <w:rsid w:val="00623538"/>
    <w:rsid w:val="00623552"/>
    <w:rsid w:val="0062382B"/>
    <w:rsid w:val="00623918"/>
    <w:rsid w:val="00623AF8"/>
    <w:rsid w:val="00623D69"/>
    <w:rsid w:val="00623EFC"/>
    <w:rsid w:val="00624023"/>
    <w:rsid w:val="0062440F"/>
    <w:rsid w:val="006244A6"/>
    <w:rsid w:val="00624799"/>
    <w:rsid w:val="00624863"/>
    <w:rsid w:val="00624897"/>
    <w:rsid w:val="0062490A"/>
    <w:rsid w:val="00624997"/>
    <w:rsid w:val="00624A6F"/>
    <w:rsid w:val="00624BF9"/>
    <w:rsid w:val="00624CE1"/>
    <w:rsid w:val="00624E15"/>
    <w:rsid w:val="00624FCF"/>
    <w:rsid w:val="00625035"/>
    <w:rsid w:val="00625046"/>
    <w:rsid w:val="00625058"/>
    <w:rsid w:val="00625082"/>
    <w:rsid w:val="006251F6"/>
    <w:rsid w:val="00625221"/>
    <w:rsid w:val="00625285"/>
    <w:rsid w:val="00625545"/>
    <w:rsid w:val="006255AA"/>
    <w:rsid w:val="0062561E"/>
    <w:rsid w:val="006257B2"/>
    <w:rsid w:val="00625901"/>
    <w:rsid w:val="00625A97"/>
    <w:rsid w:val="00625AF6"/>
    <w:rsid w:val="00625B25"/>
    <w:rsid w:val="00625C63"/>
    <w:rsid w:val="00626110"/>
    <w:rsid w:val="00626723"/>
    <w:rsid w:val="00626753"/>
    <w:rsid w:val="006267F9"/>
    <w:rsid w:val="00626A9C"/>
    <w:rsid w:val="00626D50"/>
    <w:rsid w:val="00626E32"/>
    <w:rsid w:val="00626ECA"/>
    <w:rsid w:val="00626EE5"/>
    <w:rsid w:val="0062707E"/>
    <w:rsid w:val="0062727B"/>
    <w:rsid w:val="00627469"/>
    <w:rsid w:val="00627518"/>
    <w:rsid w:val="006277F6"/>
    <w:rsid w:val="0062789E"/>
    <w:rsid w:val="00627902"/>
    <w:rsid w:val="0062793B"/>
    <w:rsid w:val="00627AB9"/>
    <w:rsid w:val="00627BD8"/>
    <w:rsid w:val="00627C45"/>
    <w:rsid w:val="00627D17"/>
    <w:rsid w:val="00627D41"/>
    <w:rsid w:val="006300E6"/>
    <w:rsid w:val="00630214"/>
    <w:rsid w:val="00630411"/>
    <w:rsid w:val="006304A8"/>
    <w:rsid w:val="006304C7"/>
    <w:rsid w:val="00630894"/>
    <w:rsid w:val="006308AE"/>
    <w:rsid w:val="006308E8"/>
    <w:rsid w:val="00630909"/>
    <w:rsid w:val="00630DF4"/>
    <w:rsid w:val="00630E01"/>
    <w:rsid w:val="00630FC8"/>
    <w:rsid w:val="00631084"/>
    <w:rsid w:val="006311ED"/>
    <w:rsid w:val="006313B7"/>
    <w:rsid w:val="0063149D"/>
    <w:rsid w:val="0063155F"/>
    <w:rsid w:val="0063163E"/>
    <w:rsid w:val="0063171E"/>
    <w:rsid w:val="0063182E"/>
    <w:rsid w:val="006319B6"/>
    <w:rsid w:val="006319F3"/>
    <w:rsid w:val="00631BE2"/>
    <w:rsid w:val="00631D29"/>
    <w:rsid w:val="00631DB5"/>
    <w:rsid w:val="00631EE1"/>
    <w:rsid w:val="006321BA"/>
    <w:rsid w:val="006321DB"/>
    <w:rsid w:val="0063247F"/>
    <w:rsid w:val="006325D5"/>
    <w:rsid w:val="006325DE"/>
    <w:rsid w:val="00632685"/>
    <w:rsid w:val="006326FB"/>
    <w:rsid w:val="00632A1A"/>
    <w:rsid w:val="00632AD1"/>
    <w:rsid w:val="00632B22"/>
    <w:rsid w:val="00632CD5"/>
    <w:rsid w:val="00632EC4"/>
    <w:rsid w:val="00632FB9"/>
    <w:rsid w:val="00632FDD"/>
    <w:rsid w:val="00633024"/>
    <w:rsid w:val="0063324A"/>
    <w:rsid w:val="00633394"/>
    <w:rsid w:val="0063364B"/>
    <w:rsid w:val="00633763"/>
    <w:rsid w:val="00633855"/>
    <w:rsid w:val="00633873"/>
    <w:rsid w:val="0063391C"/>
    <w:rsid w:val="00633C25"/>
    <w:rsid w:val="00633E5E"/>
    <w:rsid w:val="00633F47"/>
    <w:rsid w:val="006341E1"/>
    <w:rsid w:val="00634315"/>
    <w:rsid w:val="00634736"/>
    <w:rsid w:val="00634926"/>
    <w:rsid w:val="00634947"/>
    <w:rsid w:val="00634E54"/>
    <w:rsid w:val="00634E87"/>
    <w:rsid w:val="00634E88"/>
    <w:rsid w:val="00635128"/>
    <w:rsid w:val="0063515F"/>
    <w:rsid w:val="00635323"/>
    <w:rsid w:val="006357C2"/>
    <w:rsid w:val="006359DE"/>
    <w:rsid w:val="00635A1C"/>
    <w:rsid w:val="00635AE3"/>
    <w:rsid w:val="00635BFD"/>
    <w:rsid w:val="00635E15"/>
    <w:rsid w:val="00636066"/>
    <w:rsid w:val="006361F6"/>
    <w:rsid w:val="00636332"/>
    <w:rsid w:val="0063646C"/>
    <w:rsid w:val="0063670C"/>
    <w:rsid w:val="00636713"/>
    <w:rsid w:val="00636781"/>
    <w:rsid w:val="006367A7"/>
    <w:rsid w:val="006367F8"/>
    <w:rsid w:val="0063687E"/>
    <w:rsid w:val="00636B01"/>
    <w:rsid w:val="00636CF8"/>
    <w:rsid w:val="006370AF"/>
    <w:rsid w:val="006371C9"/>
    <w:rsid w:val="00637208"/>
    <w:rsid w:val="0063734E"/>
    <w:rsid w:val="0063739F"/>
    <w:rsid w:val="0063776B"/>
    <w:rsid w:val="006377F2"/>
    <w:rsid w:val="006378AE"/>
    <w:rsid w:val="00637994"/>
    <w:rsid w:val="00637995"/>
    <w:rsid w:val="00637AD2"/>
    <w:rsid w:val="00637F2B"/>
    <w:rsid w:val="00640238"/>
    <w:rsid w:val="00640386"/>
    <w:rsid w:val="00640396"/>
    <w:rsid w:val="006403E9"/>
    <w:rsid w:val="006403F8"/>
    <w:rsid w:val="006405D7"/>
    <w:rsid w:val="006406A4"/>
    <w:rsid w:val="006406AA"/>
    <w:rsid w:val="00640748"/>
    <w:rsid w:val="0064079E"/>
    <w:rsid w:val="006407C1"/>
    <w:rsid w:val="00640A3B"/>
    <w:rsid w:val="00640EF3"/>
    <w:rsid w:val="00640F6D"/>
    <w:rsid w:val="00640F87"/>
    <w:rsid w:val="006410BF"/>
    <w:rsid w:val="006410D2"/>
    <w:rsid w:val="006411CD"/>
    <w:rsid w:val="00641278"/>
    <w:rsid w:val="006414C9"/>
    <w:rsid w:val="0064155A"/>
    <w:rsid w:val="00641683"/>
    <w:rsid w:val="00641A07"/>
    <w:rsid w:val="00641B20"/>
    <w:rsid w:val="00641EF7"/>
    <w:rsid w:val="00642001"/>
    <w:rsid w:val="0064210F"/>
    <w:rsid w:val="006421BE"/>
    <w:rsid w:val="0064222A"/>
    <w:rsid w:val="0064224E"/>
    <w:rsid w:val="00642262"/>
    <w:rsid w:val="0064238D"/>
    <w:rsid w:val="006423A1"/>
    <w:rsid w:val="00642555"/>
    <w:rsid w:val="006425EE"/>
    <w:rsid w:val="00642607"/>
    <w:rsid w:val="006427BF"/>
    <w:rsid w:val="006427E0"/>
    <w:rsid w:val="00642802"/>
    <w:rsid w:val="00642AE4"/>
    <w:rsid w:val="00642C29"/>
    <w:rsid w:val="00642C95"/>
    <w:rsid w:val="00642DCC"/>
    <w:rsid w:val="00642EB9"/>
    <w:rsid w:val="00642F07"/>
    <w:rsid w:val="00642F1F"/>
    <w:rsid w:val="00643026"/>
    <w:rsid w:val="00643039"/>
    <w:rsid w:val="006430F7"/>
    <w:rsid w:val="00643275"/>
    <w:rsid w:val="006432E2"/>
    <w:rsid w:val="0064336B"/>
    <w:rsid w:val="0064339C"/>
    <w:rsid w:val="006433B5"/>
    <w:rsid w:val="006434A0"/>
    <w:rsid w:val="00643597"/>
    <w:rsid w:val="0064367E"/>
    <w:rsid w:val="006437F1"/>
    <w:rsid w:val="00643C37"/>
    <w:rsid w:val="00643CE7"/>
    <w:rsid w:val="00643FC7"/>
    <w:rsid w:val="00644108"/>
    <w:rsid w:val="006441C3"/>
    <w:rsid w:val="006441D3"/>
    <w:rsid w:val="006443ED"/>
    <w:rsid w:val="00644818"/>
    <w:rsid w:val="0064497C"/>
    <w:rsid w:val="00644ABB"/>
    <w:rsid w:val="00644AEE"/>
    <w:rsid w:val="00644B1D"/>
    <w:rsid w:val="00644C03"/>
    <w:rsid w:val="00644C05"/>
    <w:rsid w:val="00644C65"/>
    <w:rsid w:val="00644E49"/>
    <w:rsid w:val="00645017"/>
    <w:rsid w:val="00645126"/>
    <w:rsid w:val="006452E7"/>
    <w:rsid w:val="00645796"/>
    <w:rsid w:val="006458F7"/>
    <w:rsid w:val="00645A35"/>
    <w:rsid w:val="00645BAE"/>
    <w:rsid w:val="00645BD9"/>
    <w:rsid w:val="00645C46"/>
    <w:rsid w:val="00645D48"/>
    <w:rsid w:val="00645E64"/>
    <w:rsid w:val="00645F4C"/>
    <w:rsid w:val="006461E1"/>
    <w:rsid w:val="00646235"/>
    <w:rsid w:val="00646738"/>
    <w:rsid w:val="0064676B"/>
    <w:rsid w:val="00646841"/>
    <w:rsid w:val="00646882"/>
    <w:rsid w:val="00646A2C"/>
    <w:rsid w:val="00646A41"/>
    <w:rsid w:val="00646ABE"/>
    <w:rsid w:val="00646AF8"/>
    <w:rsid w:val="00646C9B"/>
    <w:rsid w:val="00646E64"/>
    <w:rsid w:val="00646F18"/>
    <w:rsid w:val="0064726C"/>
    <w:rsid w:val="006472DC"/>
    <w:rsid w:val="006475C6"/>
    <w:rsid w:val="0064770F"/>
    <w:rsid w:val="0064780A"/>
    <w:rsid w:val="006478A9"/>
    <w:rsid w:val="00647A58"/>
    <w:rsid w:val="00647B5C"/>
    <w:rsid w:val="00647B7F"/>
    <w:rsid w:val="00647BD4"/>
    <w:rsid w:val="00647D7A"/>
    <w:rsid w:val="00647EB5"/>
    <w:rsid w:val="006500A5"/>
    <w:rsid w:val="00650121"/>
    <w:rsid w:val="00650384"/>
    <w:rsid w:val="006503A3"/>
    <w:rsid w:val="006503FD"/>
    <w:rsid w:val="0065057A"/>
    <w:rsid w:val="006508FF"/>
    <w:rsid w:val="00650953"/>
    <w:rsid w:val="00650970"/>
    <w:rsid w:val="00650C43"/>
    <w:rsid w:val="00650E36"/>
    <w:rsid w:val="00650EC0"/>
    <w:rsid w:val="00650EF2"/>
    <w:rsid w:val="006510FB"/>
    <w:rsid w:val="00651186"/>
    <w:rsid w:val="0065125C"/>
    <w:rsid w:val="00651272"/>
    <w:rsid w:val="006512DC"/>
    <w:rsid w:val="0065150C"/>
    <w:rsid w:val="006515E9"/>
    <w:rsid w:val="006517B4"/>
    <w:rsid w:val="00651A4A"/>
    <w:rsid w:val="00651A4F"/>
    <w:rsid w:val="006520CF"/>
    <w:rsid w:val="006520F0"/>
    <w:rsid w:val="00652212"/>
    <w:rsid w:val="006523CF"/>
    <w:rsid w:val="006524D8"/>
    <w:rsid w:val="00652AC2"/>
    <w:rsid w:val="00652B8A"/>
    <w:rsid w:val="00652D3A"/>
    <w:rsid w:val="00652E90"/>
    <w:rsid w:val="00652F6A"/>
    <w:rsid w:val="00652F76"/>
    <w:rsid w:val="0065301A"/>
    <w:rsid w:val="006531B5"/>
    <w:rsid w:val="00653525"/>
    <w:rsid w:val="00653540"/>
    <w:rsid w:val="00653557"/>
    <w:rsid w:val="0065358A"/>
    <w:rsid w:val="006535D2"/>
    <w:rsid w:val="006537CC"/>
    <w:rsid w:val="00653884"/>
    <w:rsid w:val="00653901"/>
    <w:rsid w:val="006539DC"/>
    <w:rsid w:val="00653A04"/>
    <w:rsid w:val="00653D7A"/>
    <w:rsid w:val="00653E77"/>
    <w:rsid w:val="00653FC4"/>
    <w:rsid w:val="006540CB"/>
    <w:rsid w:val="00654198"/>
    <w:rsid w:val="00654239"/>
    <w:rsid w:val="0065425A"/>
    <w:rsid w:val="006542DC"/>
    <w:rsid w:val="0065435C"/>
    <w:rsid w:val="00654371"/>
    <w:rsid w:val="006543BE"/>
    <w:rsid w:val="006544E5"/>
    <w:rsid w:val="006546A5"/>
    <w:rsid w:val="0065474D"/>
    <w:rsid w:val="0065488B"/>
    <w:rsid w:val="006549C0"/>
    <w:rsid w:val="006549CB"/>
    <w:rsid w:val="006549D3"/>
    <w:rsid w:val="00654AC7"/>
    <w:rsid w:val="00654D3E"/>
    <w:rsid w:val="00654EC1"/>
    <w:rsid w:val="00655076"/>
    <w:rsid w:val="006550F3"/>
    <w:rsid w:val="00655177"/>
    <w:rsid w:val="006551AA"/>
    <w:rsid w:val="006552D5"/>
    <w:rsid w:val="0065539E"/>
    <w:rsid w:val="006555F3"/>
    <w:rsid w:val="0065560B"/>
    <w:rsid w:val="0065591C"/>
    <w:rsid w:val="00655EEC"/>
    <w:rsid w:val="00655FB4"/>
    <w:rsid w:val="00656367"/>
    <w:rsid w:val="006563AB"/>
    <w:rsid w:val="006563FA"/>
    <w:rsid w:val="00656465"/>
    <w:rsid w:val="006565CF"/>
    <w:rsid w:val="0065667E"/>
    <w:rsid w:val="006568C7"/>
    <w:rsid w:val="006568E1"/>
    <w:rsid w:val="00656A06"/>
    <w:rsid w:val="00656B68"/>
    <w:rsid w:val="00656D84"/>
    <w:rsid w:val="006570A5"/>
    <w:rsid w:val="00657286"/>
    <w:rsid w:val="00657327"/>
    <w:rsid w:val="006574CC"/>
    <w:rsid w:val="0065752E"/>
    <w:rsid w:val="00657601"/>
    <w:rsid w:val="0065781B"/>
    <w:rsid w:val="00657915"/>
    <w:rsid w:val="00657B14"/>
    <w:rsid w:val="00657B46"/>
    <w:rsid w:val="00657B49"/>
    <w:rsid w:val="00657CF9"/>
    <w:rsid w:val="00657FAA"/>
    <w:rsid w:val="0066007C"/>
    <w:rsid w:val="0066007D"/>
    <w:rsid w:val="00660190"/>
    <w:rsid w:val="00660497"/>
    <w:rsid w:val="00660533"/>
    <w:rsid w:val="00660642"/>
    <w:rsid w:val="00660D06"/>
    <w:rsid w:val="00660D85"/>
    <w:rsid w:val="0066137D"/>
    <w:rsid w:val="00661416"/>
    <w:rsid w:val="00661728"/>
    <w:rsid w:val="0066174E"/>
    <w:rsid w:val="006617AB"/>
    <w:rsid w:val="006619EA"/>
    <w:rsid w:val="00661AC2"/>
    <w:rsid w:val="00661B83"/>
    <w:rsid w:val="00661C1F"/>
    <w:rsid w:val="00661F3C"/>
    <w:rsid w:val="00661F49"/>
    <w:rsid w:val="00661F7D"/>
    <w:rsid w:val="0066208E"/>
    <w:rsid w:val="00662157"/>
    <w:rsid w:val="0066217D"/>
    <w:rsid w:val="00662182"/>
    <w:rsid w:val="0066247A"/>
    <w:rsid w:val="0066249B"/>
    <w:rsid w:val="00662564"/>
    <w:rsid w:val="00662800"/>
    <w:rsid w:val="006629B2"/>
    <w:rsid w:val="00662A35"/>
    <w:rsid w:val="00662D9E"/>
    <w:rsid w:val="00662E0A"/>
    <w:rsid w:val="00662F84"/>
    <w:rsid w:val="0066303D"/>
    <w:rsid w:val="0066314C"/>
    <w:rsid w:val="006631CB"/>
    <w:rsid w:val="006631D8"/>
    <w:rsid w:val="00663375"/>
    <w:rsid w:val="00663984"/>
    <w:rsid w:val="00663AD2"/>
    <w:rsid w:val="00663F2A"/>
    <w:rsid w:val="0066446C"/>
    <w:rsid w:val="006644C2"/>
    <w:rsid w:val="006644C8"/>
    <w:rsid w:val="006644E0"/>
    <w:rsid w:val="006649EB"/>
    <w:rsid w:val="00664A49"/>
    <w:rsid w:val="00664C3F"/>
    <w:rsid w:val="00664D3E"/>
    <w:rsid w:val="00664F44"/>
    <w:rsid w:val="0066501F"/>
    <w:rsid w:val="006650BA"/>
    <w:rsid w:val="0066527C"/>
    <w:rsid w:val="00665520"/>
    <w:rsid w:val="0066553D"/>
    <w:rsid w:val="006656BC"/>
    <w:rsid w:val="0066570A"/>
    <w:rsid w:val="00665801"/>
    <w:rsid w:val="00665CE2"/>
    <w:rsid w:val="00665D74"/>
    <w:rsid w:val="00665E0D"/>
    <w:rsid w:val="006662BF"/>
    <w:rsid w:val="006662FA"/>
    <w:rsid w:val="00666526"/>
    <w:rsid w:val="00666554"/>
    <w:rsid w:val="006667A0"/>
    <w:rsid w:val="00666994"/>
    <w:rsid w:val="00666DEB"/>
    <w:rsid w:val="00666EB1"/>
    <w:rsid w:val="006670D8"/>
    <w:rsid w:val="00667185"/>
    <w:rsid w:val="0066752F"/>
    <w:rsid w:val="006675E1"/>
    <w:rsid w:val="006675F0"/>
    <w:rsid w:val="00667787"/>
    <w:rsid w:val="006678BF"/>
    <w:rsid w:val="006678CB"/>
    <w:rsid w:val="006678D0"/>
    <w:rsid w:val="00667919"/>
    <w:rsid w:val="00667A47"/>
    <w:rsid w:val="00667AE5"/>
    <w:rsid w:val="00667BE6"/>
    <w:rsid w:val="00667C7D"/>
    <w:rsid w:val="00667D9A"/>
    <w:rsid w:val="006701C8"/>
    <w:rsid w:val="00670318"/>
    <w:rsid w:val="00670452"/>
    <w:rsid w:val="006705B0"/>
    <w:rsid w:val="0067085D"/>
    <w:rsid w:val="00670C0D"/>
    <w:rsid w:val="00670DF7"/>
    <w:rsid w:val="00670EDA"/>
    <w:rsid w:val="00670FE0"/>
    <w:rsid w:val="0067120A"/>
    <w:rsid w:val="00671326"/>
    <w:rsid w:val="006719A9"/>
    <w:rsid w:val="00671BBC"/>
    <w:rsid w:val="00671BC7"/>
    <w:rsid w:val="0067203A"/>
    <w:rsid w:val="00672560"/>
    <w:rsid w:val="006728DD"/>
    <w:rsid w:val="00672988"/>
    <w:rsid w:val="00672A2C"/>
    <w:rsid w:val="00672B23"/>
    <w:rsid w:val="00672DAE"/>
    <w:rsid w:val="00672F6D"/>
    <w:rsid w:val="0067302B"/>
    <w:rsid w:val="00673051"/>
    <w:rsid w:val="0067310C"/>
    <w:rsid w:val="006737BB"/>
    <w:rsid w:val="00673CB4"/>
    <w:rsid w:val="00673FF9"/>
    <w:rsid w:val="0067403E"/>
    <w:rsid w:val="006741B5"/>
    <w:rsid w:val="00674204"/>
    <w:rsid w:val="00674259"/>
    <w:rsid w:val="006743DB"/>
    <w:rsid w:val="0067462D"/>
    <w:rsid w:val="0067465A"/>
    <w:rsid w:val="006746A5"/>
    <w:rsid w:val="00674703"/>
    <w:rsid w:val="00674727"/>
    <w:rsid w:val="00674AB1"/>
    <w:rsid w:val="00674BEB"/>
    <w:rsid w:val="00674C08"/>
    <w:rsid w:val="00674C1E"/>
    <w:rsid w:val="00674C4F"/>
    <w:rsid w:val="00675000"/>
    <w:rsid w:val="006750DE"/>
    <w:rsid w:val="006751E5"/>
    <w:rsid w:val="0067537E"/>
    <w:rsid w:val="006753AD"/>
    <w:rsid w:val="00675541"/>
    <w:rsid w:val="0067562B"/>
    <w:rsid w:val="006757A1"/>
    <w:rsid w:val="006758A6"/>
    <w:rsid w:val="006758D1"/>
    <w:rsid w:val="0067597F"/>
    <w:rsid w:val="00675A64"/>
    <w:rsid w:val="00675A73"/>
    <w:rsid w:val="00675AD0"/>
    <w:rsid w:val="00675AFF"/>
    <w:rsid w:val="00675B5A"/>
    <w:rsid w:val="00675CBE"/>
    <w:rsid w:val="006761A3"/>
    <w:rsid w:val="00676538"/>
    <w:rsid w:val="00676850"/>
    <w:rsid w:val="00676917"/>
    <w:rsid w:val="00676A9E"/>
    <w:rsid w:val="00676D7D"/>
    <w:rsid w:val="00676DEF"/>
    <w:rsid w:val="00676EE7"/>
    <w:rsid w:val="00676EF0"/>
    <w:rsid w:val="00676F42"/>
    <w:rsid w:val="00676F9D"/>
    <w:rsid w:val="00677082"/>
    <w:rsid w:val="0067710B"/>
    <w:rsid w:val="0067713B"/>
    <w:rsid w:val="006773BD"/>
    <w:rsid w:val="00677538"/>
    <w:rsid w:val="00677C2F"/>
    <w:rsid w:val="00677C49"/>
    <w:rsid w:val="00677E79"/>
    <w:rsid w:val="00680399"/>
    <w:rsid w:val="006803BB"/>
    <w:rsid w:val="006803D3"/>
    <w:rsid w:val="00680A75"/>
    <w:rsid w:val="00680BB0"/>
    <w:rsid w:val="00680D35"/>
    <w:rsid w:val="00680DB2"/>
    <w:rsid w:val="00681018"/>
    <w:rsid w:val="006810D8"/>
    <w:rsid w:val="00681453"/>
    <w:rsid w:val="00681681"/>
    <w:rsid w:val="00681968"/>
    <w:rsid w:val="00681CDF"/>
    <w:rsid w:val="00681D9A"/>
    <w:rsid w:val="00681F43"/>
    <w:rsid w:val="006821A6"/>
    <w:rsid w:val="00682263"/>
    <w:rsid w:val="0068236C"/>
    <w:rsid w:val="006824F3"/>
    <w:rsid w:val="00682902"/>
    <w:rsid w:val="0068293F"/>
    <w:rsid w:val="00682A06"/>
    <w:rsid w:val="00682ACA"/>
    <w:rsid w:val="00682BBB"/>
    <w:rsid w:val="00682CCB"/>
    <w:rsid w:val="00682CE8"/>
    <w:rsid w:val="00682D11"/>
    <w:rsid w:val="00682FD3"/>
    <w:rsid w:val="00683132"/>
    <w:rsid w:val="00683205"/>
    <w:rsid w:val="00683291"/>
    <w:rsid w:val="00683292"/>
    <w:rsid w:val="00683353"/>
    <w:rsid w:val="006835D5"/>
    <w:rsid w:val="006838D9"/>
    <w:rsid w:val="00683945"/>
    <w:rsid w:val="00683976"/>
    <w:rsid w:val="00683A76"/>
    <w:rsid w:val="00683AE3"/>
    <w:rsid w:val="00683CD1"/>
    <w:rsid w:val="00683D64"/>
    <w:rsid w:val="0068402F"/>
    <w:rsid w:val="00684218"/>
    <w:rsid w:val="0068454E"/>
    <w:rsid w:val="0068455B"/>
    <w:rsid w:val="006846B4"/>
    <w:rsid w:val="0068478A"/>
    <w:rsid w:val="0068499A"/>
    <w:rsid w:val="00684A4E"/>
    <w:rsid w:val="00684ABA"/>
    <w:rsid w:val="00684BD6"/>
    <w:rsid w:val="00684BF8"/>
    <w:rsid w:val="00684C54"/>
    <w:rsid w:val="00684FB5"/>
    <w:rsid w:val="006850AB"/>
    <w:rsid w:val="006850DB"/>
    <w:rsid w:val="006851F1"/>
    <w:rsid w:val="006851F6"/>
    <w:rsid w:val="0068535F"/>
    <w:rsid w:val="00685564"/>
    <w:rsid w:val="00685583"/>
    <w:rsid w:val="0068559F"/>
    <w:rsid w:val="00685608"/>
    <w:rsid w:val="00685723"/>
    <w:rsid w:val="00685828"/>
    <w:rsid w:val="00685935"/>
    <w:rsid w:val="00685B93"/>
    <w:rsid w:val="00685BA7"/>
    <w:rsid w:val="00685DA3"/>
    <w:rsid w:val="00685F59"/>
    <w:rsid w:val="00685FA8"/>
    <w:rsid w:val="006860AC"/>
    <w:rsid w:val="006861A4"/>
    <w:rsid w:val="0068631F"/>
    <w:rsid w:val="00686563"/>
    <w:rsid w:val="006867E0"/>
    <w:rsid w:val="00686893"/>
    <w:rsid w:val="00686974"/>
    <w:rsid w:val="006869A9"/>
    <w:rsid w:val="00686E67"/>
    <w:rsid w:val="00687071"/>
    <w:rsid w:val="00687173"/>
    <w:rsid w:val="00687491"/>
    <w:rsid w:val="00687882"/>
    <w:rsid w:val="00687892"/>
    <w:rsid w:val="00687A85"/>
    <w:rsid w:val="00687C01"/>
    <w:rsid w:val="00687CD0"/>
    <w:rsid w:val="00687D20"/>
    <w:rsid w:val="00687D45"/>
    <w:rsid w:val="00687F6C"/>
    <w:rsid w:val="00687F76"/>
    <w:rsid w:val="0069020E"/>
    <w:rsid w:val="00690463"/>
    <w:rsid w:val="00690519"/>
    <w:rsid w:val="00690746"/>
    <w:rsid w:val="00690808"/>
    <w:rsid w:val="00690BB7"/>
    <w:rsid w:val="00691156"/>
    <w:rsid w:val="006911D2"/>
    <w:rsid w:val="00691212"/>
    <w:rsid w:val="0069131B"/>
    <w:rsid w:val="0069133E"/>
    <w:rsid w:val="00691352"/>
    <w:rsid w:val="006914A1"/>
    <w:rsid w:val="006914D7"/>
    <w:rsid w:val="006914EF"/>
    <w:rsid w:val="006915DD"/>
    <w:rsid w:val="006916AB"/>
    <w:rsid w:val="006918F7"/>
    <w:rsid w:val="00691947"/>
    <w:rsid w:val="006919B3"/>
    <w:rsid w:val="00691C12"/>
    <w:rsid w:val="00691CB6"/>
    <w:rsid w:val="00691D21"/>
    <w:rsid w:val="00691D36"/>
    <w:rsid w:val="00691E2F"/>
    <w:rsid w:val="00691EFF"/>
    <w:rsid w:val="00691FDE"/>
    <w:rsid w:val="00691FF0"/>
    <w:rsid w:val="006920D4"/>
    <w:rsid w:val="0069217C"/>
    <w:rsid w:val="006921D6"/>
    <w:rsid w:val="006921D7"/>
    <w:rsid w:val="006921E2"/>
    <w:rsid w:val="00692275"/>
    <w:rsid w:val="006922AB"/>
    <w:rsid w:val="00692323"/>
    <w:rsid w:val="00692573"/>
    <w:rsid w:val="00692923"/>
    <w:rsid w:val="00692B2D"/>
    <w:rsid w:val="00692BA8"/>
    <w:rsid w:val="00692C3E"/>
    <w:rsid w:val="00692D10"/>
    <w:rsid w:val="00692F0E"/>
    <w:rsid w:val="00693085"/>
    <w:rsid w:val="006930E7"/>
    <w:rsid w:val="0069312D"/>
    <w:rsid w:val="006932A0"/>
    <w:rsid w:val="006936DC"/>
    <w:rsid w:val="006938FD"/>
    <w:rsid w:val="00693934"/>
    <w:rsid w:val="006939E0"/>
    <w:rsid w:val="00693BD7"/>
    <w:rsid w:val="00693BE7"/>
    <w:rsid w:val="00693D33"/>
    <w:rsid w:val="00693FAE"/>
    <w:rsid w:val="0069407C"/>
    <w:rsid w:val="00694286"/>
    <w:rsid w:val="0069429E"/>
    <w:rsid w:val="006944E1"/>
    <w:rsid w:val="006946F8"/>
    <w:rsid w:val="006947DF"/>
    <w:rsid w:val="0069485C"/>
    <w:rsid w:val="0069490B"/>
    <w:rsid w:val="00694B85"/>
    <w:rsid w:val="00694FCE"/>
    <w:rsid w:val="00695267"/>
    <w:rsid w:val="006955E6"/>
    <w:rsid w:val="006957C4"/>
    <w:rsid w:val="0069585A"/>
    <w:rsid w:val="006959AC"/>
    <w:rsid w:val="00695B52"/>
    <w:rsid w:val="00695B60"/>
    <w:rsid w:val="00695D70"/>
    <w:rsid w:val="00695D78"/>
    <w:rsid w:val="00695E3D"/>
    <w:rsid w:val="00695E49"/>
    <w:rsid w:val="00696048"/>
    <w:rsid w:val="00696165"/>
    <w:rsid w:val="006967B9"/>
    <w:rsid w:val="00696806"/>
    <w:rsid w:val="00696A63"/>
    <w:rsid w:val="00696BDA"/>
    <w:rsid w:val="00696F41"/>
    <w:rsid w:val="0069705C"/>
    <w:rsid w:val="0069707A"/>
    <w:rsid w:val="0069728B"/>
    <w:rsid w:val="006972C5"/>
    <w:rsid w:val="00697623"/>
    <w:rsid w:val="00697722"/>
    <w:rsid w:val="00697769"/>
    <w:rsid w:val="00697833"/>
    <w:rsid w:val="00697999"/>
    <w:rsid w:val="00697B13"/>
    <w:rsid w:val="00697B30"/>
    <w:rsid w:val="00697C7D"/>
    <w:rsid w:val="00697DC2"/>
    <w:rsid w:val="00697FE2"/>
    <w:rsid w:val="006A030C"/>
    <w:rsid w:val="006A044B"/>
    <w:rsid w:val="006A04CF"/>
    <w:rsid w:val="006A05D5"/>
    <w:rsid w:val="006A0622"/>
    <w:rsid w:val="006A0679"/>
    <w:rsid w:val="006A06B8"/>
    <w:rsid w:val="006A06F0"/>
    <w:rsid w:val="006A0723"/>
    <w:rsid w:val="006A07F5"/>
    <w:rsid w:val="006A0A47"/>
    <w:rsid w:val="006A0A4C"/>
    <w:rsid w:val="006A0B1F"/>
    <w:rsid w:val="006A0CF0"/>
    <w:rsid w:val="006A0E1B"/>
    <w:rsid w:val="006A0E4B"/>
    <w:rsid w:val="006A0F28"/>
    <w:rsid w:val="006A1250"/>
    <w:rsid w:val="006A13A4"/>
    <w:rsid w:val="006A1460"/>
    <w:rsid w:val="006A18F9"/>
    <w:rsid w:val="006A18FA"/>
    <w:rsid w:val="006A1AFB"/>
    <w:rsid w:val="006A1C6B"/>
    <w:rsid w:val="006A1D28"/>
    <w:rsid w:val="006A1E4D"/>
    <w:rsid w:val="006A208A"/>
    <w:rsid w:val="006A2136"/>
    <w:rsid w:val="006A218A"/>
    <w:rsid w:val="006A2380"/>
    <w:rsid w:val="006A23A6"/>
    <w:rsid w:val="006A2546"/>
    <w:rsid w:val="006A25C4"/>
    <w:rsid w:val="006A266B"/>
    <w:rsid w:val="006A2850"/>
    <w:rsid w:val="006A2955"/>
    <w:rsid w:val="006A2977"/>
    <w:rsid w:val="006A29F4"/>
    <w:rsid w:val="006A2A93"/>
    <w:rsid w:val="006A2BBB"/>
    <w:rsid w:val="006A2C82"/>
    <w:rsid w:val="006A2EAA"/>
    <w:rsid w:val="006A30BE"/>
    <w:rsid w:val="006A318C"/>
    <w:rsid w:val="006A31BC"/>
    <w:rsid w:val="006A3252"/>
    <w:rsid w:val="006A33B6"/>
    <w:rsid w:val="006A3704"/>
    <w:rsid w:val="006A371E"/>
    <w:rsid w:val="006A3797"/>
    <w:rsid w:val="006A3886"/>
    <w:rsid w:val="006A3929"/>
    <w:rsid w:val="006A3B3F"/>
    <w:rsid w:val="006A3DBA"/>
    <w:rsid w:val="006A3DCE"/>
    <w:rsid w:val="006A4044"/>
    <w:rsid w:val="006A40AA"/>
    <w:rsid w:val="006A4386"/>
    <w:rsid w:val="006A4607"/>
    <w:rsid w:val="006A4941"/>
    <w:rsid w:val="006A4AFD"/>
    <w:rsid w:val="006A4C59"/>
    <w:rsid w:val="006A4D35"/>
    <w:rsid w:val="006A4DE3"/>
    <w:rsid w:val="006A4E0F"/>
    <w:rsid w:val="006A4F1B"/>
    <w:rsid w:val="006A4F77"/>
    <w:rsid w:val="006A5042"/>
    <w:rsid w:val="006A518F"/>
    <w:rsid w:val="006A51AA"/>
    <w:rsid w:val="006A520E"/>
    <w:rsid w:val="006A5239"/>
    <w:rsid w:val="006A52BD"/>
    <w:rsid w:val="006A54D2"/>
    <w:rsid w:val="006A54D5"/>
    <w:rsid w:val="006A5537"/>
    <w:rsid w:val="006A563F"/>
    <w:rsid w:val="006A56BD"/>
    <w:rsid w:val="006A572D"/>
    <w:rsid w:val="006A597E"/>
    <w:rsid w:val="006A5AB1"/>
    <w:rsid w:val="006A5BBE"/>
    <w:rsid w:val="006A5C25"/>
    <w:rsid w:val="006A5C28"/>
    <w:rsid w:val="006A5C70"/>
    <w:rsid w:val="006A5E75"/>
    <w:rsid w:val="006A60AB"/>
    <w:rsid w:val="006A6178"/>
    <w:rsid w:val="006A61D5"/>
    <w:rsid w:val="006A6212"/>
    <w:rsid w:val="006A6221"/>
    <w:rsid w:val="006A642F"/>
    <w:rsid w:val="006A648C"/>
    <w:rsid w:val="006A6500"/>
    <w:rsid w:val="006A68F2"/>
    <w:rsid w:val="006A6AEC"/>
    <w:rsid w:val="006A6B76"/>
    <w:rsid w:val="006A6DB5"/>
    <w:rsid w:val="006A7010"/>
    <w:rsid w:val="006A704B"/>
    <w:rsid w:val="006A7137"/>
    <w:rsid w:val="006A723C"/>
    <w:rsid w:val="006A7356"/>
    <w:rsid w:val="006A739F"/>
    <w:rsid w:val="006A756C"/>
    <w:rsid w:val="006A75AE"/>
    <w:rsid w:val="006A7606"/>
    <w:rsid w:val="006A76BE"/>
    <w:rsid w:val="006A7A67"/>
    <w:rsid w:val="006A7B23"/>
    <w:rsid w:val="006A7B88"/>
    <w:rsid w:val="006A7D28"/>
    <w:rsid w:val="006A7F29"/>
    <w:rsid w:val="006A7F89"/>
    <w:rsid w:val="006B02B6"/>
    <w:rsid w:val="006B02EF"/>
    <w:rsid w:val="006B030C"/>
    <w:rsid w:val="006B033F"/>
    <w:rsid w:val="006B0499"/>
    <w:rsid w:val="006B0617"/>
    <w:rsid w:val="006B0989"/>
    <w:rsid w:val="006B0AD6"/>
    <w:rsid w:val="006B0EBB"/>
    <w:rsid w:val="006B0EF9"/>
    <w:rsid w:val="006B0F69"/>
    <w:rsid w:val="006B104B"/>
    <w:rsid w:val="006B1072"/>
    <w:rsid w:val="006B10D8"/>
    <w:rsid w:val="006B126F"/>
    <w:rsid w:val="006B12C1"/>
    <w:rsid w:val="006B1374"/>
    <w:rsid w:val="006B137E"/>
    <w:rsid w:val="006B1403"/>
    <w:rsid w:val="006B1502"/>
    <w:rsid w:val="006B166C"/>
    <w:rsid w:val="006B1675"/>
    <w:rsid w:val="006B17B8"/>
    <w:rsid w:val="006B1879"/>
    <w:rsid w:val="006B1B11"/>
    <w:rsid w:val="006B1D89"/>
    <w:rsid w:val="006B1F1D"/>
    <w:rsid w:val="006B2131"/>
    <w:rsid w:val="006B2164"/>
    <w:rsid w:val="006B2327"/>
    <w:rsid w:val="006B2396"/>
    <w:rsid w:val="006B2429"/>
    <w:rsid w:val="006B24C1"/>
    <w:rsid w:val="006B2519"/>
    <w:rsid w:val="006B251D"/>
    <w:rsid w:val="006B2633"/>
    <w:rsid w:val="006B2650"/>
    <w:rsid w:val="006B26FB"/>
    <w:rsid w:val="006B28C9"/>
    <w:rsid w:val="006B28CA"/>
    <w:rsid w:val="006B29C6"/>
    <w:rsid w:val="006B29D7"/>
    <w:rsid w:val="006B2A4F"/>
    <w:rsid w:val="006B2A89"/>
    <w:rsid w:val="006B2B45"/>
    <w:rsid w:val="006B2D89"/>
    <w:rsid w:val="006B2EBE"/>
    <w:rsid w:val="006B2EF2"/>
    <w:rsid w:val="006B2FE8"/>
    <w:rsid w:val="006B3075"/>
    <w:rsid w:val="006B308F"/>
    <w:rsid w:val="006B321E"/>
    <w:rsid w:val="006B3271"/>
    <w:rsid w:val="006B33C5"/>
    <w:rsid w:val="006B34D2"/>
    <w:rsid w:val="006B34E5"/>
    <w:rsid w:val="006B3766"/>
    <w:rsid w:val="006B3841"/>
    <w:rsid w:val="006B39C5"/>
    <w:rsid w:val="006B3CA7"/>
    <w:rsid w:val="006B3EBA"/>
    <w:rsid w:val="006B3ECA"/>
    <w:rsid w:val="006B3FBE"/>
    <w:rsid w:val="006B400B"/>
    <w:rsid w:val="006B443A"/>
    <w:rsid w:val="006B445C"/>
    <w:rsid w:val="006B45FA"/>
    <w:rsid w:val="006B4660"/>
    <w:rsid w:val="006B4C12"/>
    <w:rsid w:val="006B4D3E"/>
    <w:rsid w:val="006B4E53"/>
    <w:rsid w:val="006B4E73"/>
    <w:rsid w:val="006B51B6"/>
    <w:rsid w:val="006B5260"/>
    <w:rsid w:val="006B54DB"/>
    <w:rsid w:val="006B5617"/>
    <w:rsid w:val="006B5674"/>
    <w:rsid w:val="006B5720"/>
    <w:rsid w:val="006B5828"/>
    <w:rsid w:val="006B5831"/>
    <w:rsid w:val="006B5CC9"/>
    <w:rsid w:val="006B5D97"/>
    <w:rsid w:val="006B5F10"/>
    <w:rsid w:val="006B5FEC"/>
    <w:rsid w:val="006B6295"/>
    <w:rsid w:val="006B62DD"/>
    <w:rsid w:val="006B6376"/>
    <w:rsid w:val="006B6400"/>
    <w:rsid w:val="006B665E"/>
    <w:rsid w:val="006B66E4"/>
    <w:rsid w:val="006B6A93"/>
    <w:rsid w:val="006B6B61"/>
    <w:rsid w:val="006B6D16"/>
    <w:rsid w:val="006B6DE6"/>
    <w:rsid w:val="006B6E0B"/>
    <w:rsid w:val="006B6E42"/>
    <w:rsid w:val="006B6FE7"/>
    <w:rsid w:val="006B721C"/>
    <w:rsid w:val="006B725B"/>
    <w:rsid w:val="006B7282"/>
    <w:rsid w:val="006B7351"/>
    <w:rsid w:val="006B76EC"/>
    <w:rsid w:val="006B78AC"/>
    <w:rsid w:val="006B7A4A"/>
    <w:rsid w:val="006B7B84"/>
    <w:rsid w:val="006B7BDB"/>
    <w:rsid w:val="006B7C5E"/>
    <w:rsid w:val="006B7CEA"/>
    <w:rsid w:val="006B7F8E"/>
    <w:rsid w:val="006C00F5"/>
    <w:rsid w:val="006C0348"/>
    <w:rsid w:val="006C04A4"/>
    <w:rsid w:val="006C04C9"/>
    <w:rsid w:val="006C051B"/>
    <w:rsid w:val="006C05C9"/>
    <w:rsid w:val="006C0848"/>
    <w:rsid w:val="006C0A35"/>
    <w:rsid w:val="006C0C70"/>
    <w:rsid w:val="006C0F65"/>
    <w:rsid w:val="006C11E3"/>
    <w:rsid w:val="006C1406"/>
    <w:rsid w:val="006C14AC"/>
    <w:rsid w:val="006C1599"/>
    <w:rsid w:val="006C164C"/>
    <w:rsid w:val="006C1800"/>
    <w:rsid w:val="006C1918"/>
    <w:rsid w:val="006C1B95"/>
    <w:rsid w:val="006C1BA4"/>
    <w:rsid w:val="006C1CC6"/>
    <w:rsid w:val="006C1D4F"/>
    <w:rsid w:val="006C1D50"/>
    <w:rsid w:val="006C1DA3"/>
    <w:rsid w:val="006C1E7D"/>
    <w:rsid w:val="006C1ECC"/>
    <w:rsid w:val="006C1F0D"/>
    <w:rsid w:val="006C241C"/>
    <w:rsid w:val="006C27AC"/>
    <w:rsid w:val="006C2835"/>
    <w:rsid w:val="006C2ABD"/>
    <w:rsid w:val="006C2AE5"/>
    <w:rsid w:val="006C2B95"/>
    <w:rsid w:val="006C2BEF"/>
    <w:rsid w:val="006C2DB8"/>
    <w:rsid w:val="006C2DF1"/>
    <w:rsid w:val="006C2E8D"/>
    <w:rsid w:val="006C3067"/>
    <w:rsid w:val="006C3137"/>
    <w:rsid w:val="006C3503"/>
    <w:rsid w:val="006C358D"/>
    <w:rsid w:val="006C36AD"/>
    <w:rsid w:val="006C36B9"/>
    <w:rsid w:val="006C38D9"/>
    <w:rsid w:val="006C3AA9"/>
    <w:rsid w:val="006C3AF2"/>
    <w:rsid w:val="006C3BD7"/>
    <w:rsid w:val="006C3C67"/>
    <w:rsid w:val="006C3CEE"/>
    <w:rsid w:val="006C3CF6"/>
    <w:rsid w:val="006C3DE9"/>
    <w:rsid w:val="006C3E07"/>
    <w:rsid w:val="006C3E5F"/>
    <w:rsid w:val="006C3E7E"/>
    <w:rsid w:val="006C3EEC"/>
    <w:rsid w:val="006C3F4E"/>
    <w:rsid w:val="006C4163"/>
    <w:rsid w:val="006C4338"/>
    <w:rsid w:val="006C465F"/>
    <w:rsid w:val="006C47BD"/>
    <w:rsid w:val="006C4A28"/>
    <w:rsid w:val="006C4BF6"/>
    <w:rsid w:val="006C4C32"/>
    <w:rsid w:val="006C4D94"/>
    <w:rsid w:val="006C4DE2"/>
    <w:rsid w:val="006C4E1E"/>
    <w:rsid w:val="006C4E24"/>
    <w:rsid w:val="006C4F77"/>
    <w:rsid w:val="006C4FD6"/>
    <w:rsid w:val="006C4FDB"/>
    <w:rsid w:val="006C5041"/>
    <w:rsid w:val="006C5099"/>
    <w:rsid w:val="006C50A5"/>
    <w:rsid w:val="006C5166"/>
    <w:rsid w:val="006C5256"/>
    <w:rsid w:val="006C5360"/>
    <w:rsid w:val="006C53A5"/>
    <w:rsid w:val="006C5507"/>
    <w:rsid w:val="006C56D8"/>
    <w:rsid w:val="006C57DC"/>
    <w:rsid w:val="006C5B34"/>
    <w:rsid w:val="006C5B66"/>
    <w:rsid w:val="006C5C2F"/>
    <w:rsid w:val="006C5DA5"/>
    <w:rsid w:val="006C5DCC"/>
    <w:rsid w:val="006C5DE6"/>
    <w:rsid w:val="006C5E88"/>
    <w:rsid w:val="006C5F98"/>
    <w:rsid w:val="006C5FF5"/>
    <w:rsid w:val="006C6158"/>
    <w:rsid w:val="006C616C"/>
    <w:rsid w:val="006C62CC"/>
    <w:rsid w:val="006C648D"/>
    <w:rsid w:val="006C662B"/>
    <w:rsid w:val="006C663D"/>
    <w:rsid w:val="006C69B6"/>
    <w:rsid w:val="006C6B1A"/>
    <w:rsid w:val="006C6DCA"/>
    <w:rsid w:val="006C725A"/>
    <w:rsid w:val="006C72FA"/>
    <w:rsid w:val="006C75BE"/>
    <w:rsid w:val="006C7647"/>
    <w:rsid w:val="006C7B0D"/>
    <w:rsid w:val="006C7CEB"/>
    <w:rsid w:val="006C7ED2"/>
    <w:rsid w:val="006D027E"/>
    <w:rsid w:val="006D02A5"/>
    <w:rsid w:val="006D02F3"/>
    <w:rsid w:val="006D0352"/>
    <w:rsid w:val="006D070D"/>
    <w:rsid w:val="006D08FC"/>
    <w:rsid w:val="006D0B3B"/>
    <w:rsid w:val="006D0D23"/>
    <w:rsid w:val="006D0D5F"/>
    <w:rsid w:val="006D0E45"/>
    <w:rsid w:val="006D1097"/>
    <w:rsid w:val="006D1145"/>
    <w:rsid w:val="006D139A"/>
    <w:rsid w:val="006D1630"/>
    <w:rsid w:val="006D1752"/>
    <w:rsid w:val="006D183A"/>
    <w:rsid w:val="006D1921"/>
    <w:rsid w:val="006D1949"/>
    <w:rsid w:val="006D1A72"/>
    <w:rsid w:val="006D1E48"/>
    <w:rsid w:val="006D1EDF"/>
    <w:rsid w:val="006D2090"/>
    <w:rsid w:val="006D2298"/>
    <w:rsid w:val="006D245C"/>
    <w:rsid w:val="006D25A6"/>
    <w:rsid w:val="006D2809"/>
    <w:rsid w:val="006D285D"/>
    <w:rsid w:val="006D28FB"/>
    <w:rsid w:val="006D291E"/>
    <w:rsid w:val="006D296C"/>
    <w:rsid w:val="006D2A5C"/>
    <w:rsid w:val="006D2D7B"/>
    <w:rsid w:val="006D2DB2"/>
    <w:rsid w:val="006D2DC9"/>
    <w:rsid w:val="006D2E44"/>
    <w:rsid w:val="006D3274"/>
    <w:rsid w:val="006D3736"/>
    <w:rsid w:val="006D3737"/>
    <w:rsid w:val="006D3792"/>
    <w:rsid w:val="006D397D"/>
    <w:rsid w:val="006D39A4"/>
    <w:rsid w:val="006D3D72"/>
    <w:rsid w:val="006D3E9D"/>
    <w:rsid w:val="006D41B4"/>
    <w:rsid w:val="006D41E5"/>
    <w:rsid w:val="006D4221"/>
    <w:rsid w:val="006D427F"/>
    <w:rsid w:val="006D4383"/>
    <w:rsid w:val="006D4385"/>
    <w:rsid w:val="006D4768"/>
    <w:rsid w:val="006D4932"/>
    <w:rsid w:val="006D4975"/>
    <w:rsid w:val="006D4AC5"/>
    <w:rsid w:val="006D4B50"/>
    <w:rsid w:val="006D4D15"/>
    <w:rsid w:val="006D5075"/>
    <w:rsid w:val="006D5330"/>
    <w:rsid w:val="006D5357"/>
    <w:rsid w:val="006D5395"/>
    <w:rsid w:val="006D53B5"/>
    <w:rsid w:val="006D5452"/>
    <w:rsid w:val="006D558C"/>
    <w:rsid w:val="006D56C2"/>
    <w:rsid w:val="006D5799"/>
    <w:rsid w:val="006D5890"/>
    <w:rsid w:val="006D5B07"/>
    <w:rsid w:val="006D5CD4"/>
    <w:rsid w:val="006D5DDB"/>
    <w:rsid w:val="006D5FC8"/>
    <w:rsid w:val="006D5FF7"/>
    <w:rsid w:val="006D60B0"/>
    <w:rsid w:val="006D62AE"/>
    <w:rsid w:val="006D648A"/>
    <w:rsid w:val="006D66B4"/>
    <w:rsid w:val="006D6727"/>
    <w:rsid w:val="006D6790"/>
    <w:rsid w:val="006D67A5"/>
    <w:rsid w:val="006D6B2F"/>
    <w:rsid w:val="006D6B47"/>
    <w:rsid w:val="006D6D97"/>
    <w:rsid w:val="006D7215"/>
    <w:rsid w:val="006D74EE"/>
    <w:rsid w:val="006D7533"/>
    <w:rsid w:val="006D7662"/>
    <w:rsid w:val="006D7682"/>
    <w:rsid w:val="006D7A3C"/>
    <w:rsid w:val="006D7B9A"/>
    <w:rsid w:val="006D7BB6"/>
    <w:rsid w:val="006D7D55"/>
    <w:rsid w:val="006D7E2E"/>
    <w:rsid w:val="006D7F1C"/>
    <w:rsid w:val="006D7F47"/>
    <w:rsid w:val="006E0056"/>
    <w:rsid w:val="006E00B2"/>
    <w:rsid w:val="006E02D5"/>
    <w:rsid w:val="006E0389"/>
    <w:rsid w:val="006E03FF"/>
    <w:rsid w:val="006E05BF"/>
    <w:rsid w:val="006E0891"/>
    <w:rsid w:val="006E08E1"/>
    <w:rsid w:val="006E092E"/>
    <w:rsid w:val="006E09A6"/>
    <w:rsid w:val="006E0A33"/>
    <w:rsid w:val="006E0AC7"/>
    <w:rsid w:val="006E0B84"/>
    <w:rsid w:val="006E0D7E"/>
    <w:rsid w:val="006E1078"/>
    <w:rsid w:val="006E1251"/>
    <w:rsid w:val="006E1540"/>
    <w:rsid w:val="006E1698"/>
    <w:rsid w:val="006E170A"/>
    <w:rsid w:val="006E173A"/>
    <w:rsid w:val="006E1772"/>
    <w:rsid w:val="006E1875"/>
    <w:rsid w:val="006E1EF6"/>
    <w:rsid w:val="006E20A3"/>
    <w:rsid w:val="006E20FB"/>
    <w:rsid w:val="006E21A3"/>
    <w:rsid w:val="006E2205"/>
    <w:rsid w:val="006E2227"/>
    <w:rsid w:val="006E2242"/>
    <w:rsid w:val="006E23A8"/>
    <w:rsid w:val="006E27AA"/>
    <w:rsid w:val="006E27FD"/>
    <w:rsid w:val="006E2A1B"/>
    <w:rsid w:val="006E3016"/>
    <w:rsid w:val="006E301D"/>
    <w:rsid w:val="006E3175"/>
    <w:rsid w:val="006E3430"/>
    <w:rsid w:val="006E386B"/>
    <w:rsid w:val="006E389B"/>
    <w:rsid w:val="006E389F"/>
    <w:rsid w:val="006E38D7"/>
    <w:rsid w:val="006E3949"/>
    <w:rsid w:val="006E3B37"/>
    <w:rsid w:val="006E3BD8"/>
    <w:rsid w:val="006E3C93"/>
    <w:rsid w:val="006E3D6B"/>
    <w:rsid w:val="006E3E67"/>
    <w:rsid w:val="006E3EB2"/>
    <w:rsid w:val="006E4237"/>
    <w:rsid w:val="006E42F1"/>
    <w:rsid w:val="006E4569"/>
    <w:rsid w:val="006E45EF"/>
    <w:rsid w:val="006E4700"/>
    <w:rsid w:val="006E47E1"/>
    <w:rsid w:val="006E4E1F"/>
    <w:rsid w:val="006E4E5E"/>
    <w:rsid w:val="006E50E0"/>
    <w:rsid w:val="006E510E"/>
    <w:rsid w:val="006E53B9"/>
    <w:rsid w:val="006E5489"/>
    <w:rsid w:val="006E55B8"/>
    <w:rsid w:val="006E55BB"/>
    <w:rsid w:val="006E5701"/>
    <w:rsid w:val="006E5795"/>
    <w:rsid w:val="006E5B1E"/>
    <w:rsid w:val="006E5B3E"/>
    <w:rsid w:val="006E5CFE"/>
    <w:rsid w:val="006E5F95"/>
    <w:rsid w:val="006E6159"/>
    <w:rsid w:val="006E63D2"/>
    <w:rsid w:val="006E653A"/>
    <w:rsid w:val="006E65BC"/>
    <w:rsid w:val="006E68C3"/>
    <w:rsid w:val="006E697F"/>
    <w:rsid w:val="006E6C6C"/>
    <w:rsid w:val="006E6D35"/>
    <w:rsid w:val="006E6D4E"/>
    <w:rsid w:val="006E6F94"/>
    <w:rsid w:val="006E6FD4"/>
    <w:rsid w:val="006E712E"/>
    <w:rsid w:val="006E7210"/>
    <w:rsid w:val="006E732D"/>
    <w:rsid w:val="006E7584"/>
    <w:rsid w:val="006E7630"/>
    <w:rsid w:val="006E771E"/>
    <w:rsid w:val="006E774D"/>
    <w:rsid w:val="006E7948"/>
    <w:rsid w:val="006E79FE"/>
    <w:rsid w:val="006E7B37"/>
    <w:rsid w:val="006E7CFE"/>
    <w:rsid w:val="006E7E4B"/>
    <w:rsid w:val="006E7E78"/>
    <w:rsid w:val="006E7EE4"/>
    <w:rsid w:val="006E7F0A"/>
    <w:rsid w:val="006F00B4"/>
    <w:rsid w:val="006F0327"/>
    <w:rsid w:val="006F0546"/>
    <w:rsid w:val="006F0583"/>
    <w:rsid w:val="006F077C"/>
    <w:rsid w:val="006F07D9"/>
    <w:rsid w:val="006F09E6"/>
    <w:rsid w:val="006F0A53"/>
    <w:rsid w:val="006F0A8F"/>
    <w:rsid w:val="006F0B4D"/>
    <w:rsid w:val="006F0B6E"/>
    <w:rsid w:val="006F0DF4"/>
    <w:rsid w:val="006F0E0D"/>
    <w:rsid w:val="006F0EB4"/>
    <w:rsid w:val="006F10C7"/>
    <w:rsid w:val="006F11AF"/>
    <w:rsid w:val="006F12D6"/>
    <w:rsid w:val="006F12F7"/>
    <w:rsid w:val="006F1362"/>
    <w:rsid w:val="006F1391"/>
    <w:rsid w:val="006F13A6"/>
    <w:rsid w:val="006F13D1"/>
    <w:rsid w:val="006F14B0"/>
    <w:rsid w:val="006F15C5"/>
    <w:rsid w:val="006F1626"/>
    <w:rsid w:val="006F163A"/>
    <w:rsid w:val="006F174D"/>
    <w:rsid w:val="006F178E"/>
    <w:rsid w:val="006F1DD0"/>
    <w:rsid w:val="006F1E6C"/>
    <w:rsid w:val="006F201B"/>
    <w:rsid w:val="006F23DC"/>
    <w:rsid w:val="006F2682"/>
    <w:rsid w:val="006F2691"/>
    <w:rsid w:val="006F2A1A"/>
    <w:rsid w:val="006F2B24"/>
    <w:rsid w:val="006F2BBF"/>
    <w:rsid w:val="006F2E41"/>
    <w:rsid w:val="006F2F86"/>
    <w:rsid w:val="006F3075"/>
    <w:rsid w:val="006F311D"/>
    <w:rsid w:val="006F32D7"/>
    <w:rsid w:val="006F32FD"/>
    <w:rsid w:val="006F339B"/>
    <w:rsid w:val="006F34EE"/>
    <w:rsid w:val="006F3501"/>
    <w:rsid w:val="006F356D"/>
    <w:rsid w:val="006F35C1"/>
    <w:rsid w:val="006F36A2"/>
    <w:rsid w:val="006F377B"/>
    <w:rsid w:val="006F3A91"/>
    <w:rsid w:val="006F3B8B"/>
    <w:rsid w:val="006F3C46"/>
    <w:rsid w:val="006F3C74"/>
    <w:rsid w:val="006F3EEE"/>
    <w:rsid w:val="006F40F7"/>
    <w:rsid w:val="006F4395"/>
    <w:rsid w:val="006F4456"/>
    <w:rsid w:val="006F474D"/>
    <w:rsid w:val="006F4A50"/>
    <w:rsid w:val="006F4F3A"/>
    <w:rsid w:val="006F5118"/>
    <w:rsid w:val="006F512D"/>
    <w:rsid w:val="006F5313"/>
    <w:rsid w:val="006F53BB"/>
    <w:rsid w:val="006F5402"/>
    <w:rsid w:val="006F56CE"/>
    <w:rsid w:val="006F573A"/>
    <w:rsid w:val="006F57AF"/>
    <w:rsid w:val="006F58FA"/>
    <w:rsid w:val="006F5909"/>
    <w:rsid w:val="006F59B9"/>
    <w:rsid w:val="006F5AA1"/>
    <w:rsid w:val="006F5B3F"/>
    <w:rsid w:val="006F5B4F"/>
    <w:rsid w:val="006F5BCC"/>
    <w:rsid w:val="006F5C21"/>
    <w:rsid w:val="006F5E42"/>
    <w:rsid w:val="006F5FB2"/>
    <w:rsid w:val="006F6052"/>
    <w:rsid w:val="006F60A3"/>
    <w:rsid w:val="006F6422"/>
    <w:rsid w:val="006F6552"/>
    <w:rsid w:val="006F6B2E"/>
    <w:rsid w:val="006F6CD8"/>
    <w:rsid w:val="006F6F52"/>
    <w:rsid w:val="006F6FD7"/>
    <w:rsid w:val="006F70CF"/>
    <w:rsid w:val="006F7152"/>
    <w:rsid w:val="006F718C"/>
    <w:rsid w:val="006F7364"/>
    <w:rsid w:val="006F762B"/>
    <w:rsid w:val="006F76ED"/>
    <w:rsid w:val="006F776C"/>
    <w:rsid w:val="006F77AD"/>
    <w:rsid w:val="006F77E7"/>
    <w:rsid w:val="006F7DAD"/>
    <w:rsid w:val="006F7E33"/>
    <w:rsid w:val="006F7E83"/>
    <w:rsid w:val="006F7EEA"/>
    <w:rsid w:val="006F7F1A"/>
    <w:rsid w:val="0070025D"/>
    <w:rsid w:val="00700306"/>
    <w:rsid w:val="00700464"/>
    <w:rsid w:val="00700485"/>
    <w:rsid w:val="007004AD"/>
    <w:rsid w:val="007004EE"/>
    <w:rsid w:val="00700588"/>
    <w:rsid w:val="00700643"/>
    <w:rsid w:val="00700762"/>
    <w:rsid w:val="0070087C"/>
    <w:rsid w:val="00700B68"/>
    <w:rsid w:val="00700C43"/>
    <w:rsid w:val="00700CB6"/>
    <w:rsid w:val="00700D08"/>
    <w:rsid w:val="00700EF4"/>
    <w:rsid w:val="0070104A"/>
    <w:rsid w:val="0070121E"/>
    <w:rsid w:val="00701278"/>
    <w:rsid w:val="007012D6"/>
    <w:rsid w:val="00701316"/>
    <w:rsid w:val="0070148D"/>
    <w:rsid w:val="00701604"/>
    <w:rsid w:val="007019D6"/>
    <w:rsid w:val="00701E1D"/>
    <w:rsid w:val="00701FF1"/>
    <w:rsid w:val="00701FF6"/>
    <w:rsid w:val="00702025"/>
    <w:rsid w:val="0070235C"/>
    <w:rsid w:val="00702444"/>
    <w:rsid w:val="0070245E"/>
    <w:rsid w:val="0070249F"/>
    <w:rsid w:val="00702535"/>
    <w:rsid w:val="00702583"/>
    <w:rsid w:val="007025CA"/>
    <w:rsid w:val="00702619"/>
    <w:rsid w:val="00702C41"/>
    <w:rsid w:val="00702CC6"/>
    <w:rsid w:val="00702D94"/>
    <w:rsid w:val="00702D9A"/>
    <w:rsid w:val="00702F91"/>
    <w:rsid w:val="00703182"/>
    <w:rsid w:val="007031A3"/>
    <w:rsid w:val="007032DE"/>
    <w:rsid w:val="0070336C"/>
    <w:rsid w:val="007033AD"/>
    <w:rsid w:val="00703560"/>
    <w:rsid w:val="007036D7"/>
    <w:rsid w:val="0070385C"/>
    <w:rsid w:val="00703B2B"/>
    <w:rsid w:val="00703D1A"/>
    <w:rsid w:val="00703F04"/>
    <w:rsid w:val="00703F90"/>
    <w:rsid w:val="0070405B"/>
    <w:rsid w:val="007041E8"/>
    <w:rsid w:val="0070441C"/>
    <w:rsid w:val="0070443F"/>
    <w:rsid w:val="007048BF"/>
    <w:rsid w:val="0070493C"/>
    <w:rsid w:val="00704A24"/>
    <w:rsid w:val="00704AC6"/>
    <w:rsid w:val="00704B4E"/>
    <w:rsid w:val="00704C05"/>
    <w:rsid w:val="00705072"/>
    <w:rsid w:val="007052E2"/>
    <w:rsid w:val="0070540A"/>
    <w:rsid w:val="00705A3A"/>
    <w:rsid w:val="00705AB0"/>
    <w:rsid w:val="00705AC7"/>
    <w:rsid w:val="00705C0A"/>
    <w:rsid w:val="00705FD0"/>
    <w:rsid w:val="00706141"/>
    <w:rsid w:val="00706183"/>
    <w:rsid w:val="00706487"/>
    <w:rsid w:val="00706581"/>
    <w:rsid w:val="007066B6"/>
    <w:rsid w:val="0070672A"/>
    <w:rsid w:val="0070691D"/>
    <w:rsid w:val="0070699B"/>
    <w:rsid w:val="00706B4A"/>
    <w:rsid w:val="00706C18"/>
    <w:rsid w:val="00706C2D"/>
    <w:rsid w:val="007070A3"/>
    <w:rsid w:val="0070762F"/>
    <w:rsid w:val="00707687"/>
    <w:rsid w:val="007077C7"/>
    <w:rsid w:val="007078E4"/>
    <w:rsid w:val="00707A5D"/>
    <w:rsid w:val="00707AC4"/>
    <w:rsid w:val="00707B9F"/>
    <w:rsid w:val="00707DF7"/>
    <w:rsid w:val="00707E21"/>
    <w:rsid w:val="00710053"/>
    <w:rsid w:val="007100AD"/>
    <w:rsid w:val="00710111"/>
    <w:rsid w:val="00710198"/>
    <w:rsid w:val="007101B8"/>
    <w:rsid w:val="00710222"/>
    <w:rsid w:val="007102BF"/>
    <w:rsid w:val="007102CC"/>
    <w:rsid w:val="00710337"/>
    <w:rsid w:val="0071038D"/>
    <w:rsid w:val="007103E9"/>
    <w:rsid w:val="00710549"/>
    <w:rsid w:val="00710558"/>
    <w:rsid w:val="007106EF"/>
    <w:rsid w:val="00710721"/>
    <w:rsid w:val="00710730"/>
    <w:rsid w:val="00710925"/>
    <w:rsid w:val="00710928"/>
    <w:rsid w:val="00710AEF"/>
    <w:rsid w:val="00710B0D"/>
    <w:rsid w:val="00710C39"/>
    <w:rsid w:val="00710CE7"/>
    <w:rsid w:val="00710D85"/>
    <w:rsid w:val="00710FAB"/>
    <w:rsid w:val="007110EB"/>
    <w:rsid w:val="00711247"/>
    <w:rsid w:val="00711341"/>
    <w:rsid w:val="0071142E"/>
    <w:rsid w:val="00711458"/>
    <w:rsid w:val="0071173B"/>
    <w:rsid w:val="00711849"/>
    <w:rsid w:val="0071188C"/>
    <w:rsid w:val="00711AB1"/>
    <w:rsid w:val="00711D6F"/>
    <w:rsid w:val="00711E7A"/>
    <w:rsid w:val="00711EA5"/>
    <w:rsid w:val="00712004"/>
    <w:rsid w:val="007121E6"/>
    <w:rsid w:val="00712566"/>
    <w:rsid w:val="007126A6"/>
    <w:rsid w:val="00712767"/>
    <w:rsid w:val="00712772"/>
    <w:rsid w:val="00712788"/>
    <w:rsid w:val="0071289B"/>
    <w:rsid w:val="00712958"/>
    <w:rsid w:val="0071299A"/>
    <w:rsid w:val="00712AE1"/>
    <w:rsid w:val="00712F85"/>
    <w:rsid w:val="00713049"/>
    <w:rsid w:val="0071319B"/>
    <w:rsid w:val="0071371A"/>
    <w:rsid w:val="00713A76"/>
    <w:rsid w:val="00713AB8"/>
    <w:rsid w:val="00713DBE"/>
    <w:rsid w:val="00713E12"/>
    <w:rsid w:val="00713ECD"/>
    <w:rsid w:val="00713F0A"/>
    <w:rsid w:val="0071415F"/>
    <w:rsid w:val="007141EC"/>
    <w:rsid w:val="00714418"/>
    <w:rsid w:val="00714448"/>
    <w:rsid w:val="007144F0"/>
    <w:rsid w:val="00714559"/>
    <w:rsid w:val="00714860"/>
    <w:rsid w:val="00714A47"/>
    <w:rsid w:val="00714B8D"/>
    <w:rsid w:val="00714BB4"/>
    <w:rsid w:val="00714C2C"/>
    <w:rsid w:val="00714F6A"/>
    <w:rsid w:val="00714F9E"/>
    <w:rsid w:val="00715107"/>
    <w:rsid w:val="00715239"/>
    <w:rsid w:val="00715477"/>
    <w:rsid w:val="00715540"/>
    <w:rsid w:val="007155D3"/>
    <w:rsid w:val="0071582E"/>
    <w:rsid w:val="00715903"/>
    <w:rsid w:val="007159F8"/>
    <w:rsid w:val="00715A3D"/>
    <w:rsid w:val="00716007"/>
    <w:rsid w:val="007162A6"/>
    <w:rsid w:val="007162FD"/>
    <w:rsid w:val="0071633B"/>
    <w:rsid w:val="00716357"/>
    <w:rsid w:val="007165C4"/>
    <w:rsid w:val="0071668E"/>
    <w:rsid w:val="00716747"/>
    <w:rsid w:val="00716A50"/>
    <w:rsid w:val="00716B21"/>
    <w:rsid w:val="00716C3A"/>
    <w:rsid w:val="00716C45"/>
    <w:rsid w:val="00717178"/>
    <w:rsid w:val="0071717D"/>
    <w:rsid w:val="00717353"/>
    <w:rsid w:val="0071786D"/>
    <w:rsid w:val="00717A1F"/>
    <w:rsid w:val="00717F57"/>
    <w:rsid w:val="007201A4"/>
    <w:rsid w:val="007201FA"/>
    <w:rsid w:val="00720267"/>
    <w:rsid w:val="007202BA"/>
    <w:rsid w:val="00720308"/>
    <w:rsid w:val="00720432"/>
    <w:rsid w:val="00720604"/>
    <w:rsid w:val="00720789"/>
    <w:rsid w:val="0072085A"/>
    <w:rsid w:val="00720871"/>
    <w:rsid w:val="007208D5"/>
    <w:rsid w:val="00721576"/>
    <w:rsid w:val="007215A8"/>
    <w:rsid w:val="00721605"/>
    <w:rsid w:val="00721612"/>
    <w:rsid w:val="00721691"/>
    <w:rsid w:val="0072178D"/>
    <w:rsid w:val="00721990"/>
    <w:rsid w:val="00721A62"/>
    <w:rsid w:val="00721DB9"/>
    <w:rsid w:val="00721DC6"/>
    <w:rsid w:val="00721FCF"/>
    <w:rsid w:val="00722027"/>
    <w:rsid w:val="0072225D"/>
    <w:rsid w:val="007223E2"/>
    <w:rsid w:val="00722598"/>
    <w:rsid w:val="007225FF"/>
    <w:rsid w:val="007226E5"/>
    <w:rsid w:val="00722716"/>
    <w:rsid w:val="00722740"/>
    <w:rsid w:val="007228AE"/>
    <w:rsid w:val="00722954"/>
    <w:rsid w:val="007229A7"/>
    <w:rsid w:val="00722A16"/>
    <w:rsid w:val="00722DCB"/>
    <w:rsid w:val="00722E73"/>
    <w:rsid w:val="00722F80"/>
    <w:rsid w:val="007230E7"/>
    <w:rsid w:val="007231BE"/>
    <w:rsid w:val="007232E7"/>
    <w:rsid w:val="00723453"/>
    <w:rsid w:val="0072369F"/>
    <w:rsid w:val="00723848"/>
    <w:rsid w:val="007238D8"/>
    <w:rsid w:val="007239BD"/>
    <w:rsid w:val="007239F8"/>
    <w:rsid w:val="00723A05"/>
    <w:rsid w:val="00723CB8"/>
    <w:rsid w:val="00723FD9"/>
    <w:rsid w:val="00723FF7"/>
    <w:rsid w:val="00724039"/>
    <w:rsid w:val="007241EA"/>
    <w:rsid w:val="00724408"/>
    <w:rsid w:val="0072443D"/>
    <w:rsid w:val="007245A0"/>
    <w:rsid w:val="0072486D"/>
    <w:rsid w:val="00724D1F"/>
    <w:rsid w:val="00724EE9"/>
    <w:rsid w:val="007251A6"/>
    <w:rsid w:val="0072545B"/>
    <w:rsid w:val="00725492"/>
    <w:rsid w:val="007255C5"/>
    <w:rsid w:val="007255FA"/>
    <w:rsid w:val="00725703"/>
    <w:rsid w:val="0072575A"/>
    <w:rsid w:val="00725B42"/>
    <w:rsid w:val="00725B6C"/>
    <w:rsid w:val="00725F95"/>
    <w:rsid w:val="00726022"/>
    <w:rsid w:val="007262F0"/>
    <w:rsid w:val="007263B5"/>
    <w:rsid w:val="007263DA"/>
    <w:rsid w:val="00726722"/>
    <w:rsid w:val="007267FF"/>
    <w:rsid w:val="0072685C"/>
    <w:rsid w:val="0072693E"/>
    <w:rsid w:val="00726CA7"/>
    <w:rsid w:val="00726D93"/>
    <w:rsid w:val="00726EFD"/>
    <w:rsid w:val="0072748B"/>
    <w:rsid w:val="00727837"/>
    <w:rsid w:val="0072788B"/>
    <w:rsid w:val="00727987"/>
    <w:rsid w:val="007279BA"/>
    <w:rsid w:val="00727A54"/>
    <w:rsid w:val="00727E22"/>
    <w:rsid w:val="00730217"/>
    <w:rsid w:val="0073025C"/>
    <w:rsid w:val="00730311"/>
    <w:rsid w:val="007303A4"/>
    <w:rsid w:val="007307FE"/>
    <w:rsid w:val="007308E3"/>
    <w:rsid w:val="00730AF5"/>
    <w:rsid w:val="00730C67"/>
    <w:rsid w:val="00730CB8"/>
    <w:rsid w:val="00730EDA"/>
    <w:rsid w:val="00730F7E"/>
    <w:rsid w:val="00730FC8"/>
    <w:rsid w:val="00731245"/>
    <w:rsid w:val="00731351"/>
    <w:rsid w:val="0073174F"/>
    <w:rsid w:val="007317AB"/>
    <w:rsid w:val="00731A0A"/>
    <w:rsid w:val="00731A27"/>
    <w:rsid w:val="00731A7C"/>
    <w:rsid w:val="00731C16"/>
    <w:rsid w:val="00731CD8"/>
    <w:rsid w:val="00731D36"/>
    <w:rsid w:val="00732108"/>
    <w:rsid w:val="0073261F"/>
    <w:rsid w:val="007326BD"/>
    <w:rsid w:val="0073272F"/>
    <w:rsid w:val="0073286D"/>
    <w:rsid w:val="00732901"/>
    <w:rsid w:val="00732CD5"/>
    <w:rsid w:val="00732F77"/>
    <w:rsid w:val="00732F89"/>
    <w:rsid w:val="0073308E"/>
    <w:rsid w:val="007331A7"/>
    <w:rsid w:val="007332B4"/>
    <w:rsid w:val="00733697"/>
    <w:rsid w:val="007336CA"/>
    <w:rsid w:val="007337AF"/>
    <w:rsid w:val="007338AE"/>
    <w:rsid w:val="007338D2"/>
    <w:rsid w:val="007339C6"/>
    <w:rsid w:val="00733A63"/>
    <w:rsid w:val="00733BF2"/>
    <w:rsid w:val="00733DC7"/>
    <w:rsid w:val="007342B4"/>
    <w:rsid w:val="007343EE"/>
    <w:rsid w:val="007343FC"/>
    <w:rsid w:val="00734432"/>
    <w:rsid w:val="0073448C"/>
    <w:rsid w:val="00734599"/>
    <w:rsid w:val="00734691"/>
    <w:rsid w:val="0073472A"/>
    <w:rsid w:val="00734B78"/>
    <w:rsid w:val="00734BD7"/>
    <w:rsid w:val="00734E90"/>
    <w:rsid w:val="00734EAD"/>
    <w:rsid w:val="00734EC0"/>
    <w:rsid w:val="00734F17"/>
    <w:rsid w:val="0073510B"/>
    <w:rsid w:val="00735128"/>
    <w:rsid w:val="00735192"/>
    <w:rsid w:val="00735212"/>
    <w:rsid w:val="00735298"/>
    <w:rsid w:val="007356E0"/>
    <w:rsid w:val="007358A6"/>
    <w:rsid w:val="0073595C"/>
    <w:rsid w:val="00735E04"/>
    <w:rsid w:val="00735E64"/>
    <w:rsid w:val="00735FE6"/>
    <w:rsid w:val="0073602A"/>
    <w:rsid w:val="00736112"/>
    <w:rsid w:val="007367B3"/>
    <w:rsid w:val="007367E6"/>
    <w:rsid w:val="00736875"/>
    <w:rsid w:val="00736E4B"/>
    <w:rsid w:val="00736EC3"/>
    <w:rsid w:val="00736F14"/>
    <w:rsid w:val="00737076"/>
    <w:rsid w:val="00737331"/>
    <w:rsid w:val="00737332"/>
    <w:rsid w:val="00737383"/>
    <w:rsid w:val="0073758A"/>
    <w:rsid w:val="00737767"/>
    <w:rsid w:val="00737937"/>
    <w:rsid w:val="00737959"/>
    <w:rsid w:val="007379B5"/>
    <w:rsid w:val="00737CA4"/>
    <w:rsid w:val="00737E8B"/>
    <w:rsid w:val="00737F5E"/>
    <w:rsid w:val="00737FE9"/>
    <w:rsid w:val="00740012"/>
    <w:rsid w:val="00740027"/>
    <w:rsid w:val="007401C8"/>
    <w:rsid w:val="007402B3"/>
    <w:rsid w:val="0074047C"/>
    <w:rsid w:val="007407BB"/>
    <w:rsid w:val="007409B9"/>
    <w:rsid w:val="007409BB"/>
    <w:rsid w:val="00740BCA"/>
    <w:rsid w:val="00740E38"/>
    <w:rsid w:val="00740F3B"/>
    <w:rsid w:val="007410B9"/>
    <w:rsid w:val="00741172"/>
    <w:rsid w:val="007411E1"/>
    <w:rsid w:val="0074145B"/>
    <w:rsid w:val="00741617"/>
    <w:rsid w:val="0074162D"/>
    <w:rsid w:val="007417F2"/>
    <w:rsid w:val="007418A3"/>
    <w:rsid w:val="007418C0"/>
    <w:rsid w:val="007419D5"/>
    <w:rsid w:val="00741A3C"/>
    <w:rsid w:val="00741B5E"/>
    <w:rsid w:val="00741B77"/>
    <w:rsid w:val="00741CFD"/>
    <w:rsid w:val="0074200B"/>
    <w:rsid w:val="00742062"/>
    <w:rsid w:val="0074210B"/>
    <w:rsid w:val="0074219B"/>
    <w:rsid w:val="007421D6"/>
    <w:rsid w:val="0074229E"/>
    <w:rsid w:val="0074236E"/>
    <w:rsid w:val="00742380"/>
    <w:rsid w:val="007423B4"/>
    <w:rsid w:val="007424EC"/>
    <w:rsid w:val="0074262E"/>
    <w:rsid w:val="0074281C"/>
    <w:rsid w:val="00742A11"/>
    <w:rsid w:val="00742BC8"/>
    <w:rsid w:val="00742C56"/>
    <w:rsid w:val="00742C7C"/>
    <w:rsid w:val="00742F38"/>
    <w:rsid w:val="0074311E"/>
    <w:rsid w:val="00743295"/>
    <w:rsid w:val="00743320"/>
    <w:rsid w:val="007434F4"/>
    <w:rsid w:val="007435F7"/>
    <w:rsid w:val="00743710"/>
    <w:rsid w:val="00743713"/>
    <w:rsid w:val="007437CD"/>
    <w:rsid w:val="0074383E"/>
    <w:rsid w:val="007438B8"/>
    <w:rsid w:val="007438EB"/>
    <w:rsid w:val="00743AE0"/>
    <w:rsid w:val="00743AE6"/>
    <w:rsid w:val="00743CA1"/>
    <w:rsid w:val="00743DD4"/>
    <w:rsid w:val="00743E4B"/>
    <w:rsid w:val="00743EEA"/>
    <w:rsid w:val="00743F86"/>
    <w:rsid w:val="00743FCA"/>
    <w:rsid w:val="007442F7"/>
    <w:rsid w:val="007444A2"/>
    <w:rsid w:val="007444A5"/>
    <w:rsid w:val="007444CA"/>
    <w:rsid w:val="00744557"/>
    <w:rsid w:val="00744585"/>
    <w:rsid w:val="00744716"/>
    <w:rsid w:val="00744A91"/>
    <w:rsid w:val="00744ADF"/>
    <w:rsid w:val="00744B8D"/>
    <w:rsid w:val="00744D1D"/>
    <w:rsid w:val="00744E49"/>
    <w:rsid w:val="00744E8C"/>
    <w:rsid w:val="00744FBD"/>
    <w:rsid w:val="0074509B"/>
    <w:rsid w:val="00745400"/>
    <w:rsid w:val="00745433"/>
    <w:rsid w:val="0074567E"/>
    <w:rsid w:val="007456C9"/>
    <w:rsid w:val="00745811"/>
    <w:rsid w:val="00745820"/>
    <w:rsid w:val="00745988"/>
    <w:rsid w:val="007459E1"/>
    <w:rsid w:val="00745A0E"/>
    <w:rsid w:val="00745C2D"/>
    <w:rsid w:val="00745DDB"/>
    <w:rsid w:val="00745E12"/>
    <w:rsid w:val="00745E2B"/>
    <w:rsid w:val="007460D4"/>
    <w:rsid w:val="00746131"/>
    <w:rsid w:val="007463EA"/>
    <w:rsid w:val="00746556"/>
    <w:rsid w:val="00746A05"/>
    <w:rsid w:val="00746A2D"/>
    <w:rsid w:val="00746A42"/>
    <w:rsid w:val="00746A96"/>
    <w:rsid w:val="00746B76"/>
    <w:rsid w:val="00746C23"/>
    <w:rsid w:val="00746EA9"/>
    <w:rsid w:val="00746ECC"/>
    <w:rsid w:val="00746FD2"/>
    <w:rsid w:val="0074719D"/>
    <w:rsid w:val="00747346"/>
    <w:rsid w:val="00747399"/>
    <w:rsid w:val="007474DC"/>
    <w:rsid w:val="007474F2"/>
    <w:rsid w:val="00747527"/>
    <w:rsid w:val="00747532"/>
    <w:rsid w:val="00747629"/>
    <w:rsid w:val="00747790"/>
    <w:rsid w:val="007478B7"/>
    <w:rsid w:val="00747A31"/>
    <w:rsid w:val="00747C01"/>
    <w:rsid w:val="00747CF1"/>
    <w:rsid w:val="00747CF2"/>
    <w:rsid w:val="00747DFC"/>
    <w:rsid w:val="00747E6A"/>
    <w:rsid w:val="00750012"/>
    <w:rsid w:val="00750274"/>
    <w:rsid w:val="0075063E"/>
    <w:rsid w:val="007507E9"/>
    <w:rsid w:val="00750820"/>
    <w:rsid w:val="0075093F"/>
    <w:rsid w:val="00750B4E"/>
    <w:rsid w:val="00750FB4"/>
    <w:rsid w:val="00750FE5"/>
    <w:rsid w:val="00751010"/>
    <w:rsid w:val="00751062"/>
    <w:rsid w:val="007511A2"/>
    <w:rsid w:val="007518DA"/>
    <w:rsid w:val="00751976"/>
    <w:rsid w:val="007519B3"/>
    <w:rsid w:val="00751B0A"/>
    <w:rsid w:val="00751B81"/>
    <w:rsid w:val="00751B8A"/>
    <w:rsid w:val="00751D61"/>
    <w:rsid w:val="00751DAA"/>
    <w:rsid w:val="00751E6F"/>
    <w:rsid w:val="00752088"/>
    <w:rsid w:val="007521C5"/>
    <w:rsid w:val="007522DF"/>
    <w:rsid w:val="00752615"/>
    <w:rsid w:val="0075269A"/>
    <w:rsid w:val="007526E3"/>
    <w:rsid w:val="00752798"/>
    <w:rsid w:val="007529BD"/>
    <w:rsid w:val="00752C14"/>
    <w:rsid w:val="00752D3E"/>
    <w:rsid w:val="00752DAA"/>
    <w:rsid w:val="007530C6"/>
    <w:rsid w:val="00753132"/>
    <w:rsid w:val="00753161"/>
    <w:rsid w:val="007531AB"/>
    <w:rsid w:val="00753280"/>
    <w:rsid w:val="00753531"/>
    <w:rsid w:val="007535A5"/>
    <w:rsid w:val="007535DB"/>
    <w:rsid w:val="0075366F"/>
    <w:rsid w:val="0075368D"/>
    <w:rsid w:val="0075372C"/>
    <w:rsid w:val="007537F4"/>
    <w:rsid w:val="007538E7"/>
    <w:rsid w:val="00753965"/>
    <w:rsid w:val="00753AE1"/>
    <w:rsid w:val="00753BC3"/>
    <w:rsid w:val="00753D0F"/>
    <w:rsid w:val="00753DBD"/>
    <w:rsid w:val="00753EB5"/>
    <w:rsid w:val="007541CA"/>
    <w:rsid w:val="00754312"/>
    <w:rsid w:val="00754422"/>
    <w:rsid w:val="007545AA"/>
    <w:rsid w:val="007545FB"/>
    <w:rsid w:val="007546C3"/>
    <w:rsid w:val="00754C8C"/>
    <w:rsid w:val="00754D10"/>
    <w:rsid w:val="00754D55"/>
    <w:rsid w:val="007551D8"/>
    <w:rsid w:val="0075532F"/>
    <w:rsid w:val="00755466"/>
    <w:rsid w:val="00755807"/>
    <w:rsid w:val="007559CB"/>
    <w:rsid w:val="007559EF"/>
    <w:rsid w:val="00755EB8"/>
    <w:rsid w:val="0075614A"/>
    <w:rsid w:val="007561D6"/>
    <w:rsid w:val="0075644C"/>
    <w:rsid w:val="00756527"/>
    <w:rsid w:val="0075659D"/>
    <w:rsid w:val="00756651"/>
    <w:rsid w:val="007567F5"/>
    <w:rsid w:val="0075684B"/>
    <w:rsid w:val="007568AE"/>
    <w:rsid w:val="00756A81"/>
    <w:rsid w:val="00756AD9"/>
    <w:rsid w:val="00756BEA"/>
    <w:rsid w:val="00756CB2"/>
    <w:rsid w:val="00756DF3"/>
    <w:rsid w:val="00756E85"/>
    <w:rsid w:val="00756F52"/>
    <w:rsid w:val="00756FE3"/>
    <w:rsid w:val="007570FD"/>
    <w:rsid w:val="0075721B"/>
    <w:rsid w:val="00757292"/>
    <w:rsid w:val="00757363"/>
    <w:rsid w:val="007574F2"/>
    <w:rsid w:val="007576B3"/>
    <w:rsid w:val="007576BD"/>
    <w:rsid w:val="0075780E"/>
    <w:rsid w:val="00757820"/>
    <w:rsid w:val="00757828"/>
    <w:rsid w:val="0075796A"/>
    <w:rsid w:val="00757AE7"/>
    <w:rsid w:val="00757C94"/>
    <w:rsid w:val="00757D7B"/>
    <w:rsid w:val="00757E90"/>
    <w:rsid w:val="00760096"/>
    <w:rsid w:val="007600DA"/>
    <w:rsid w:val="00760196"/>
    <w:rsid w:val="00760211"/>
    <w:rsid w:val="00760514"/>
    <w:rsid w:val="0076071B"/>
    <w:rsid w:val="007607B5"/>
    <w:rsid w:val="007609F5"/>
    <w:rsid w:val="00760A15"/>
    <w:rsid w:val="00760ADE"/>
    <w:rsid w:val="00760B42"/>
    <w:rsid w:val="00760C87"/>
    <w:rsid w:val="00760C8E"/>
    <w:rsid w:val="007612A5"/>
    <w:rsid w:val="007612DB"/>
    <w:rsid w:val="00761552"/>
    <w:rsid w:val="00761C6B"/>
    <w:rsid w:val="00761DAF"/>
    <w:rsid w:val="007620F5"/>
    <w:rsid w:val="00762198"/>
    <w:rsid w:val="007621E5"/>
    <w:rsid w:val="0076222C"/>
    <w:rsid w:val="0076238F"/>
    <w:rsid w:val="00762432"/>
    <w:rsid w:val="0076255A"/>
    <w:rsid w:val="007625F1"/>
    <w:rsid w:val="007626D8"/>
    <w:rsid w:val="0076270D"/>
    <w:rsid w:val="0076282B"/>
    <w:rsid w:val="00762A59"/>
    <w:rsid w:val="00762AA1"/>
    <w:rsid w:val="00762C01"/>
    <w:rsid w:val="00762E4C"/>
    <w:rsid w:val="007633A2"/>
    <w:rsid w:val="007633F2"/>
    <w:rsid w:val="00763489"/>
    <w:rsid w:val="00763556"/>
    <w:rsid w:val="007636D0"/>
    <w:rsid w:val="00763859"/>
    <w:rsid w:val="007639C9"/>
    <w:rsid w:val="00763AD7"/>
    <w:rsid w:val="00763E86"/>
    <w:rsid w:val="00763FB7"/>
    <w:rsid w:val="00763FD4"/>
    <w:rsid w:val="00764324"/>
    <w:rsid w:val="0076456F"/>
    <w:rsid w:val="00764706"/>
    <w:rsid w:val="007648EC"/>
    <w:rsid w:val="00764A0F"/>
    <w:rsid w:val="00764BFE"/>
    <w:rsid w:val="00764D8C"/>
    <w:rsid w:val="00764ED4"/>
    <w:rsid w:val="00764F7A"/>
    <w:rsid w:val="0076515D"/>
    <w:rsid w:val="00765250"/>
    <w:rsid w:val="00765378"/>
    <w:rsid w:val="0076542C"/>
    <w:rsid w:val="0076569A"/>
    <w:rsid w:val="007657A3"/>
    <w:rsid w:val="007658E5"/>
    <w:rsid w:val="00765A44"/>
    <w:rsid w:val="00765A77"/>
    <w:rsid w:val="00765A87"/>
    <w:rsid w:val="00765A9B"/>
    <w:rsid w:val="00765C30"/>
    <w:rsid w:val="00765ED6"/>
    <w:rsid w:val="00765F4E"/>
    <w:rsid w:val="00766042"/>
    <w:rsid w:val="00766045"/>
    <w:rsid w:val="007660AE"/>
    <w:rsid w:val="007661C5"/>
    <w:rsid w:val="007662D3"/>
    <w:rsid w:val="00766413"/>
    <w:rsid w:val="00766529"/>
    <w:rsid w:val="007669E4"/>
    <w:rsid w:val="00766AEF"/>
    <w:rsid w:val="00766C55"/>
    <w:rsid w:val="00766CAA"/>
    <w:rsid w:val="00766D29"/>
    <w:rsid w:val="00766D33"/>
    <w:rsid w:val="00766D4F"/>
    <w:rsid w:val="007670ED"/>
    <w:rsid w:val="0076728C"/>
    <w:rsid w:val="00767363"/>
    <w:rsid w:val="0076768B"/>
    <w:rsid w:val="00767713"/>
    <w:rsid w:val="00767752"/>
    <w:rsid w:val="0076776B"/>
    <w:rsid w:val="0076777E"/>
    <w:rsid w:val="0076788F"/>
    <w:rsid w:val="00767AC6"/>
    <w:rsid w:val="00767B47"/>
    <w:rsid w:val="00767E3C"/>
    <w:rsid w:val="00767E92"/>
    <w:rsid w:val="00770035"/>
    <w:rsid w:val="007700F7"/>
    <w:rsid w:val="00770145"/>
    <w:rsid w:val="007701BE"/>
    <w:rsid w:val="007702F1"/>
    <w:rsid w:val="00770324"/>
    <w:rsid w:val="007704DD"/>
    <w:rsid w:val="00770500"/>
    <w:rsid w:val="00770561"/>
    <w:rsid w:val="00770744"/>
    <w:rsid w:val="0077075D"/>
    <w:rsid w:val="007707FC"/>
    <w:rsid w:val="00770A78"/>
    <w:rsid w:val="00770B39"/>
    <w:rsid w:val="00770BB0"/>
    <w:rsid w:val="00770BB6"/>
    <w:rsid w:val="00770BD2"/>
    <w:rsid w:val="00770C42"/>
    <w:rsid w:val="00770CF9"/>
    <w:rsid w:val="00770FD3"/>
    <w:rsid w:val="007712A9"/>
    <w:rsid w:val="0077132C"/>
    <w:rsid w:val="00771465"/>
    <w:rsid w:val="007714FB"/>
    <w:rsid w:val="0077157F"/>
    <w:rsid w:val="007715C1"/>
    <w:rsid w:val="00771737"/>
    <w:rsid w:val="00771A83"/>
    <w:rsid w:val="00771BAC"/>
    <w:rsid w:val="00771DC4"/>
    <w:rsid w:val="00771E3B"/>
    <w:rsid w:val="00771EE9"/>
    <w:rsid w:val="00771FFE"/>
    <w:rsid w:val="0077231E"/>
    <w:rsid w:val="007726C8"/>
    <w:rsid w:val="0077282B"/>
    <w:rsid w:val="00772B35"/>
    <w:rsid w:val="00772B6E"/>
    <w:rsid w:val="00772BD6"/>
    <w:rsid w:val="00772DAD"/>
    <w:rsid w:val="00772EF3"/>
    <w:rsid w:val="00772F1C"/>
    <w:rsid w:val="00773086"/>
    <w:rsid w:val="0077325B"/>
    <w:rsid w:val="00773441"/>
    <w:rsid w:val="00773529"/>
    <w:rsid w:val="0077356C"/>
    <w:rsid w:val="00773587"/>
    <w:rsid w:val="007735AF"/>
    <w:rsid w:val="007736D0"/>
    <w:rsid w:val="00773A83"/>
    <w:rsid w:val="00773C24"/>
    <w:rsid w:val="00773C56"/>
    <w:rsid w:val="007740E3"/>
    <w:rsid w:val="00774290"/>
    <w:rsid w:val="007742EB"/>
    <w:rsid w:val="007743DA"/>
    <w:rsid w:val="0077448F"/>
    <w:rsid w:val="007744F3"/>
    <w:rsid w:val="00774564"/>
    <w:rsid w:val="007745B7"/>
    <w:rsid w:val="007745DD"/>
    <w:rsid w:val="007745F9"/>
    <w:rsid w:val="007747F5"/>
    <w:rsid w:val="00774A38"/>
    <w:rsid w:val="00774DC0"/>
    <w:rsid w:val="00774DFF"/>
    <w:rsid w:val="00774EFE"/>
    <w:rsid w:val="00774F6E"/>
    <w:rsid w:val="007751B8"/>
    <w:rsid w:val="00775453"/>
    <w:rsid w:val="0077550B"/>
    <w:rsid w:val="0077559B"/>
    <w:rsid w:val="00775708"/>
    <w:rsid w:val="00775936"/>
    <w:rsid w:val="00775A90"/>
    <w:rsid w:val="00775BB3"/>
    <w:rsid w:val="00775BDF"/>
    <w:rsid w:val="00775BE2"/>
    <w:rsid w:val="00775C81"/>
    <w:rsid w:val="00775CA4"/>
    <w:rsid w:val="00775FBF"/>
    <w:rsid w:val="00776014"/>
    <w:rsid w:val="007760AF"/>
    <w:rsid w:val="007760B4"/>
    <w:rsid w:val="00776177"/>
    <w:rsid w:val="00776428"/>
    <w:rsid w:val="0077662D"/>
    <w:rsid w:val="007766F4"/>
    <w:rsid w:val="00776A0A"/>
    <w:rsid w:val="00776B20"/>
    <w:rsid w:val="00776D4E"/>
    <w:rsid w:val="00776DA4"/>
    <w:rsid w:val="00776EAF"/>
    <w:rsid w:val="007770C8"/>
    <w:rsid w:val="0077711E"/>
    <w:rsid w:val="0077721F"/>
    <w:rsid w:val="00777232"/>
    <w:rsid w:val="007774EF"/>
    <w:rsid w:val="0077754B"/>
    <w:rsid w:val="007778E7"/>
    <w:rsid w:val="00777B43"/>
    <w:rsid w:val="00777B94"/>
    <w:rsid w:val="00777CAD"/>
    <w:rsid w:val="00777E2B"/>
    <w:rsid w:val="00777E34"/>
    <w:rsid w:val="00780458"/>
    <w:rsid w:val="00780521"/>
    <w:rsid w:val="00780760"/>
    <w:rsid w:val="00780987"/>
    <w:rsid w:val="0078098F"/>
    <w:rsid w:val="00780C2F"/>
    <w:rsid w:val="00780C48"/>
    <w:rsid w:val="00780C5F"/>
    <w:rsid w:val="00780F00"/>
    <w:rsid w:val="0078102F"/>
    <w:rsid w:val="00781141"/>
    <w:rsid w:val="007811EB"/>
    <w:rsid w:val="0078127A"/>
    <w:rsid w:val="0078152D"/>
    <w:rsid w:val="007815D5"/>
    <w:rsid w:val="00781640"/>
    <w:rsid w:val="0078181B"/>
    <w:rsid w:val="0078187C"/>
    <w:rsid w:val="007818B0"/>
    <w:rsid w:val="0078190B"/>
    <w:rsid w:val="00781AB9"/>
    <w:rsid w:val="00781E59"/>
    <w:rsid w:val="0078216B"/>
    <w:rsid w:val="00782395"/>
    <w:rsid w:val="0078271E"/>
    <w:rsid w:val="007829A4"/>
    <w:rsid w:val="00782B00"/>
    <w:rsid w:val="00782E49"/>
    <w:rsid w:val="00782F2C"/>
    <w:rsid w:val="00782F3E"/>
    <w:rsid w:val="00783306"/>
    <w:rsid w:val="007834DA"/>
    <w:rsid w:val="007834E8"/>
    <w:rsid w:val="00783749"/>
    <w:rsid w:val="007839EB"/>
    <w:rsid w:val="00783B2B"/>
    <w:rsid w:val="00783BC4"/>
    <w:rsid w:val="00783CD2"/>
    <w:rsid w:val="00783DDD"/>
    <w:rsid w:val="00783E81"/>
    <w:rsid w:val="00783E91"/>
    <w:rsid w:val="00783EBB"/>
    <w:rsid w:val="00783F03"/>
    <w:rsid w:val="00783F05"/>
    <w:rsid w:val="0078413A"/>
    <w:rsid w:val="007841C9"/>
    <w:rsid w:val="007842D2"/>
    <w:rsid w:val="007846F3"/>
    <w:rsid w:val="007847DD"/>
    <w:rsid w:val="007848DB"/>
    <w:rsid w:val="00784935"/>
    <w:rsid w:val="00784AB6"/>
    <w:rsid w:val="00784F52"/>
    <w:rsid w:val="00784FBF"/>
    <w:rsid w:val="00785187"/>
    <w:rsid w:val="007852C0"/>
    <w:rsid w:val="007854C8"/>
    <w:rsid w:val="007855C0"/>
    <w:rsid w:val="0078560C"/>
    <w:rsid w:val="007856A3"/>
    <w:rsid w:val="00785743"/>
    <w:rsid w:val="00785A7C"/>
    <w:rsid w:val="00785C1C"/>
    <w:rsid w:val="00785FD1"/>
    <w:rsid w:val="0078602B"/>
    <w:rsid w:val="0078604C"/>
    <w:rsid w:val="00786078"/>
    <w:rsid w:val="0078621E"/>
    <w:rsid w:val="007863EC"/>
    <w:rsid w:val="00786452"/>
    <w:rsid w:val="00786702"/>
    <w:rsid w:val="0078687F"/>
    <w:rsid w:val="00786895"/>
    <w:rsid w:val="00786931"/>
    <w:rsid w:val="00786980"/>
    <w:rsid w:val="00786A57"/>
    <w:rsid w:val="00786AC6"/>
    <w:rsid w:val="00786B75"/>
    <w:rsid w:val="00786D1E"/>
    <w:rsid w:val="00786D36"/>
    <w:rsid w:val="00786FA5"/>
    <w:rsid w:val="00787010"/>
    <w:rsid w:val="00787195"/>
    <w:rsid w:val="007871DB"/>
    <w:rsid w:val="007873EC"/>
    <w:rsid w:val="0078745D"/>
    <w:rsid w:val="00787521"/>
    <w:rsid w:val="007875AB"/>
    <w:rsid w:val="00787662"/>
    <w:rsid w:val="007877BF"/>
    <w:rsid w:val="00787813"/>
    <w:rsid w:val="00787887"/>
    <w:rsid w:val="007879D4"/>
    <w:rsid w:val="00787ACA"/>
    <w:rsid w:val="00787DE2"/>
    <w:rsid w:val="00787EA1"/>
    <w:rsid w:val="007902FE"/>
    <w:rsid w:val="00790318"/>
    <w:rsid w:val="007904C1"/>
    <w:rsid w:val="00790593"/>
    <w:rsid w:val="00790609"/>
    <w:rsid w:val="007907E6"/>
    <w:rsid w:val="00790995"/>
    <w:rsid w:val="00790C78"/>
    <w:rsid w:val="00790D1B"/>
    <w:rsid w:val="00790D70"/>
    <w:rsid w:val="00790DB0"/>
    <w:rsid w:val="00790DE1"/>
    <w:rsid w:val="00790EC6"/>
    <w:rsid w:val="00790F77"/>
    <w:rsid w:val="0079104F"/>
    <w:rsid w:val="007910D2"/>
    <w:rsid w:val="007911B4"/>
    <w:rsid w:val="00791314"/>
    <w:rsid w:val="007914AF"/>
    <w:rsid w:val="0079172A"/>
    <w:rsid w:val="00791748"/>
    <w:rsid w:val="0079175F"/>
    <w:rsid w:val="007917B2"/>
    <w:rsid w:val="00791804"/>
    <w:rsid w:val="0079181B"/>
    <w:rsid w:val="007919EB"/>
    <w:rsid w:val="00791A83"/>
    <w:rsid w:val="00791ABF"/>
    <w:rsid w:val="00791C45"/>
    <w:rsid w:val="00791D5B"/>
    <w:rsid w:val="00791EB8"/>
    <w:rsid w:val="0079218A"/>
    <w:rsid w:val="007923DF"/>
    <w:rsid w:val="007925ED"/>
    <w:rsid w:val="00792813"/>
    <w:rsid w:val="007928A8"/>
    <w:rsid w:val="00792A92"/>
    <w:rsid w:val="00792BB6"/>
    <w:rsid w:val="00792C26"/>
    <w:rsid w:val="00792CAF"/>
    <w:rsid w:val="00792DF2"/>
    <w:rsid w:val="00792FBA"/>
    <w:rsid w:val="007932B6"/>
    <w:rsid w:val="00793670"/>
    <w:rsid w:val="007937E7"/>
    <w:rsid w:val="007938BE"/>
    <w:rsid w:val="00793D81"/>
    <w:rsid w:val="00793E51"/>
    <w:rsid w:val="0079407F"/>
    <w:rsid w:val="0079434A"/>
    <w:rsid w:val="00794503"/>
    <w:rsid w:val="00794632"/>
    <w:rsid w:val="007946A6"/>
    <w:rsid w:val="007946B4"/>
    <w:rsid w:val="00794718"/>
    <w:rsid w:val="0079485B"/>
    <w:rsid w:val="00794902"/>
    <w:rsid w:val="0079498C"/>
    <w:rsid w:val="00794A89"/>
    <w:rsid w:val="00794A98"/>
    <w:rsid w:val="00795094"/>
    <w:rsid w:val="00795123"/>
    <w:rsid w:val="007951A0"/>
    <w:rsid w:val="00795228"/>
    <w:rsid w:val="007952D8"/>
    <w:rsid w:val="007954C2"/>
    <w:rsid w:val="00795612"/>
    <w:rsid w:val="007956C9"/>
    <w:rsid w:val="0079574A"/>
    <w:rsid w:val="0079578E"/>
    <w:rsid w:val="00795878"/>
    <w:rsid w:val="0079598E"/>
    <w:rsid w:val="007959BB"/>
    <w:rsid w:val="00795AD0"/>
    <w:rsid w:val="00795B85"/>
    <w:rsid w:val="00795BA8"/>
    <w:rsid w:val="00795C55"/>
    <w:rsid w:val="00795CDB"/>
    <w:rsid w:val="00795E3E"/>
    <w:rsid w:val="00795F33"/>
    <w:rsid w:val="00795FE1"/>
    <w:rsid w:val="007962DB"/>
    <w:rsid w:val="00796850"/>
    <w:rsid w:val="007968D3"/>
    <w:rsid w:val="00796A9F"/>
    <w:rsid w:val="00796D30"/>
    <w:rsid w:val="00796D5C"/>
    <w:rsid w:val="00796DF1"/>
    <w:rsid w:val="00796E0A"/>
    <w:rsid w:val="0079700C"/>
    <w:rsid w:val="00797234"/>
    <w:rsid w:val="0079742F"/>
    <w:rsid w:val="007975CB"/>
    <w:rsid w:val="00797627"/>
    <w:rsid w:val="00797752"/>
    <w:rsid w:val="007977E7"/>
    <w:rsid w:val="00797809"/>
    <w:rsid w:val="00797895"/>
    <w:rsid w:val="00797A2A"/>
    <w:rsid w:val="00797A95"/>
    <w:rsid w:val="00797BBA"/>
    <w:rsid w:val="00797CDD"/>
    <w:rsid w:val="007A02CD"/>
    <w:rsid w:val="007A04EE"/>
    <w:rsid w:val="007A0611"/>
    <w:rsid w:val="007A0652"/>
    <w:rsid w:val="007A0881"/>
    <w:rsid w:val="007A0A56"/>
    <w:rsid w:val="007A0CEE"/>
    <w:rsid w:val="007A0CFF"/>
    <w:rsid w:val="007A0D4F"/>
    <w:rsid w:val="007A0D56"/>
    <w:rsid w:val="007A0FAB"/>
    <w:rsid w:val="007A1167"/>
    <w:rsid w:val="007A12F6"/>
    <w:rsid w:val="007A14CF"/>
    <w:rsid w:val="007A1A42"/>
    <w:rsid w:val="007A1D2E"/>
    <w:rsid w:val="007A1D76"/>
    <w:rsid w:val="007A1E2C"/>
    <w:rsid w:val="007A1F44"/>
    <w:rsid w:val="007A2080"/>
    <w:rsid w:val="007A221E"/>
    <w:rsid w:val="007A2511"/>
    <w:rsid w:val="007A264E"/>
    <w:rsid w:val="007A2791"/>
    <w:rsid w:val="007A27A5"/>
    <w:rsid w:val="007A27AA"/>
    <w:rsid w:val="007A283D"/>
    <w:rsid w:val="007A2967"/>
    <w:rsid w:val="007A296B"/>
    <w:rsid w:val="007A2A67"/>
    <w:rsid w:val="007A2C2D"/>
    <w:rsid w:val="007A2D1C"/>
    <w:rsid w:val="007A2E2C"/>
    <w:rsid w:val="007A3018"/>
    <w:rsid w:val="007A30E7"/>
    <w:rsid w:val="007A3401"/>
    <w:rsid w:val="007A3458"/>
    <w:rsid w:val="007A3625"/>
    <w:rsid w:val="007A36BA"/>
    <w:rsid w:val="007A3815"/>
    <w:rsid w:val="007A3AA8"/>
    <w:rsid w:val="007A3B94"/>
    <w:rsid w:val="007A3E47"/>
    <w:rsid w:val="007A3E70"/>
    <w:rsid w:val="007A41DD"/>
    <w:rsid w:val="007A448D"/>
    <w:rsid w:val="007A44AE"/>
    <w:rsid w:val="007A4560"/>
    <w:rsid w:val="007A4615"/>
    <w:rsid w:val="007A4779"/>
    <w:rsid w:val="007A4799"/>
    <w:rsid w:val="007A47D1"/>
    <w:rsid w:val="007A485C"/>
    <w:rsid w:val="007A49B5"/>
    <w:rsid w:val="007A4A4D"/>
    <w:rsid w:val="007A4D37"/>
    <w:rsid w:val="007A4EB9"/>
    <w:rsid w:val="007A514C"/>
    <w:rsid w:val="007A53FC"/>
    <w:rsid w:val="007A567A"/>
    <w:rsid w:val="007A5786"/>
    <w:rsid w:val="007A5974"/>
    <w:rsid w:val="007A5975"/>
    <w:rsid w:val="007A5994"/>
    <w:rsid w:val="007A599C"/>
    <w:rsid w:val="007A59AB"/>
    <w:rsid w:val="007A5B27"/>
    <w:rsid w:val="007A5BD0"/>
    <w:rsid w:val="007A5DD1"/>
    <w:rsid w:val="007A5E14"/>
    <w:rsid w:val="007A5E75"/>
    <w:rsid w:val="007A5FC9"/>
    <w:rsid w:val="007A6009"/>
    <w:rsid w:val="007A62D7"/>
    <w:rsid w:val="007A6422"/>
    <w:rsid w:val="007A64CA"/>
    <w:rsid w:val="007A65B1"/>
    <w:rsid w:val="007A6697"/>
    <w:rsid w:val="007A6739"/>
    <w:rsid w:val="007A6782"/>
    <w:rsid w:val="007A67C2"/>
    <w:rsid w:val="007A680B"/>
    <w:rsid w:val="007A68B6"/>
    <w:rsid w:val="007A6C69"/>
    <w:rsid w:val="007A6D52"/>
    <w:rsid w:val="007A6F18"/>
    <w:rsid w:val="007A7033"/>
    <w:rsid w:val="007A7327"/>
    <w:rsid w:val="007A74C3"/>
    <w:rsid w:val="007A754A"/>
    <w:rsid w:val="007A77FA"/>
    <w:rsid w:val="007A7852"/>
    <w:rsid w:val="007A78A5"/>
    <w:rsid w:val="007A79FC"/>
    <w:rsid w:val="007A7AF8"/>
    <w:rsid w:val="007A7B20"/>
    <w:rsid w:val="007A7B66"/>
    <w:rsid w:val="007A7B91"/>
    <w:rsid w:val="007A7BEB"/>
    <w:rsid w:val="007A7CAA"/>
    <w:rsid w:val="007A7E2B"/>
    <w:rsid w:val="007B004D"/>
    <w:rsid w:val="007B006D"/>
    <w:rsid w:val="007B033F"/>
    <w:rsid w:val="007B03CE"/>
    <w:rsid w:val="007B07DB"/>
    <w:rsid w:val="007B09C6"/>
    <w:rsid w:val="007B0A7C"/>
    <w:rsid w:val="007B0B6F"/>
    <w:rsid w:val="007B0C4F"/>
    <w:rsid w:val="007B0C5E"/>
    <w:rsid w:val="007B0DA2"/>
    <w:rsid w:val="007B1267"/>
    <w:rsid w:val="007B127B"/>
    <w:rsid w:val="007B12EA"/>
    <w:rsid w:val="007B150F"/>
    <w:rsid w:val="007B1672"/>
    <w:rsid w:val="007B1B6B"/>
    <w:rsid w:val="007B1BE2"/>
    <w:rsid w:val="007B1BF1"/>
    <w:rsid w:val="007B1C16"/>
    <w:rsid w:val="007B1CAE"/>
    <w:rsid w:val="007B1D4A"/>
    <w:rsid w:val="007B1DBD"/>
    <w:rsid w:val="007B1E80"/>
    <w:rsid w:val="007B1ED5"/>
    <w:rsid w:val="007B1EEF"/>
    <w:rsid w:val="007B1FF5"/>
    <w:rsid w:val="007B2BC8"/>
    <w:rsid w:val="007B2BF4"/>
    <w:rsid w:val="007B2C7A"/>
    <w:rsid w:val="007B2CA1"/>
    <w:rsid w:val="007B2D06"/>
    <w:rsid w:val="007B2D32"/>
    <w:rsid w:val="007B3040"/>
    <w:rsid w:val="007B319C"/>
    <w:rsid w:val="007B3246"/>
    <w:rsid w:val="007B3297"/>
    <w:rsid w:val="007B32A6"/>
    <w:rsid w:val="007B3372"/>
    <w:rsid w:val="007B34CA"/>
    <w:rsid w:val="007B352D"/>
    <w:rsid w:val="007B3721"/>
    <w:rsid w:val="007B3739"/>
    <w:rsid w:val="007B37D3"/>
    <w:rsid w:val="007B3AE2"/>
    <w:rsid w:val="007B3B88"/>
    <w:rsid w:val="007B3D4F"/>
    <w:rsid w:val="007B3DBB"/>
    <w:rsid w:val="007B3E49"/>
    <w:rsid w:val="007B3E89"/>
    <w:rsid w:val="007B3EBA"/>
    <w:rsid w:val="007B4089"/>
    <w:rsid w:val="007B429B"/>
    <w:rsid w:val="007B43EB"/>
    <w:rsid w:val="007B45FB"/>
    <w:rsid w:val="007B4873"/>
    <w:rsid w:val="007B4978"/>
    <w:rsid w:val="007B4B72"/>
    <w:rsid w:val="007B4C81"/>
    <w:rsid w:val="007B4D5B"/>
    <w:rsid w:val="007B4E45"/>
    <w:rsid w:val="007B50CE"/>
    <w:rsid w:val="007B50F5"/>
    <w:rsid w:val="007B523C"/>
    <w:rsid w:val="007B5523"/>
    <w:rsid w:val="007B5548"/>
    <w:rsid w:val="007B556F"/>
    <w:rsid w:val="007B5A2F"/>
    <w:rsid w:val="007B5DD8"/>
    <w:rsid w:val="007B5EB1"/>
    <w:rsid w:val="007B5FDA"/>
    <w:rsid w:val="007B6083"/>
    <w:rsid w:val="007B62A6"/>
    <w:rsid w:val="007B63BD"/>
    <w:rsid w:val="007B645B"/>
    <w:rsid w:val="007B6638"/>
    <w:rsid w:val="007B6770"/>
    <w:rsid w:val="007B6846"/>
    <w:rsid w:val="007B6891"/>
    <w:rsid w:val="007B6AE2"/>
    <w:rsid w:val="007B6BBF"/>
    <w:rsid w:val="007B6D8D"/>
    <w:rsid w:val="007B6F9B"/>
    <w:rsid w:val="007B713E"/>
    <w:rsid w:val="007B72EF"/>
    <w:rsid w:val="007B739E"/>
    <w:rsid w:val="007B7627"/>
    <w:rsid w:val="007B7677"/>
    <w:rsid w:val="007B777A"/>
    <w:rsid w:val="007B79F8"/>
    <w:rsid w:val="007B7A6C"/>
    <w:rsid w:val="007B7A97"/>
    <w:rsid w:val="007B7B4A"/>
    <w:rsid w:val="007C028B"/>
    <w:rsid w:val="007C0687"/>
    <w:rsid w:val="007C06CA"/>
    <w:rsid w:val="007C076A"/>
    <w:rsid w:val="007C09F4"/>
    <w:rsid w:val="007C0B15"/>
    <w:rsid w:val="007C0BAD"/>
    <w:rsid w:val="007C0D50"/>
    <w:rsid w:val="007C0E0F"/>
    <w:rsid w:val="007C0E8E"/>
    <w:rsid w:val="007C0FAE"/>
    <w:rsid w:val="007C10F8"/>
    <w:rsid w:val="007C1299"/>
    <w:rsid w:val="007C152C"/>
    <w:rsid w:val="007C1564"/>
    <w:rsid w:val="007C15A1"/>
    <w:rsid w:val="007C16EE"/>
    <w:rsid w:val="007C1B6F"/>
    <w:rsid w:val="007C1B96"/>
    <w:rsid w:val="007C1D53"/>
    <w:rsid w:val="007C1DF5"/>
    <w:rsid w:val="007C1E03"/>
    <w:rsid w:val="007C205E"/>
    <w:rsid w:val="007C2697"/>
    <w:rsid w:val="007C271B"/>
    <w:rsid w:val="007C27BD"/>
    <w:rsid w:val="007C27F0"/>
    <w:rsid w:val="007C2882"/>
    <w:rsid w:val="007C28D9"/>
    <w:rsid w:val="007C29AF"/>
    <w:rsid w:val="007C2D1D"/>
    <w:rsid w:val="007C2D44"/>
    <w:rsid w:val="007C2DC1"/>
    <w:rsid w:val="007C2E09"/>
    <w:rsid w:val="007C2E4C"/>
    <w:rsid w:val="007C30A2"/>
    <w:rsid w:val="007C30D4"/>
    <w:rsid w:val="007C3142"/>
    <w:rsid w:val="007C3190"/>
    <w:rsid w:val="007C3253"/>
    <w:rsid w:val="007C326A"/>
    <w:rsid w:val="007C331E"/>
    <w:rsid w:val="007C33CB"/>
    <w:rsid w:val="007C34AB"/>
    <w:rsid w:val="007C34DE"/>
    <w:rsid w:val="007C3639"/>
    <w:rsid w:val="007C377F"/>
    <w:rsid w:val="007C37BC"/>
    <w:rsid w:val="007C3937"/>
    <w:rsid w:val="007C3A4E"/>
    <w:rsid w:val="007C3AE9"/>
    <w:rsid w:val="007C3C71"/>
    <w:rsid w:val="007C3D0B"/>
    <w:rsid w:val="007C3E8F"/>
    <w:rsid w:val="007C3F43"/>
    <w:rsid w:val="007C4064"/>
    <w:rsid w:val="007C4084"/>
    <w:rsid w:val="007C4148"/>
    <w:rsid w:val="007C422D"/>
    <w:rsid w:val="007C4242"/>
    <w:rsid w:val="007C45DC"/>
    <w:rsid w:val="007C45E7"/>
    <w:rsid w:val="007C46F3"/>
    <w:rsid w:val="007C4B1A"/>
    <w:rsid w:val="007C4C62"/>
    <w:rsid w:val="007C4C78"/>
    <w:rsid w:val="007C4E48"/>
    <w:rsid w:val="007C4EC2"/>
    <w:rsid w:val="007C51F4"/>
    <w:rsid w:val="007C5513"/>
    <w:rsid w:val="007C5567"/>
    <w:rsid w:val="007C56CE"/>
    <w:rsid w:val="007C56ED"/>
    <w:rsid w:val="007C57E1"/>
    <w:rsid w:val="007C5AAD"/>
    <w:rsid w:val="007C5D39"/>
    <w:rsid w:val="007C5D98"/>
    <w:rsid w:val="007C5DAE"/>
    <w:rsid w:val="007C5E7F"/>
    <w:rsid w:val="007C6047"/>
    <w:rsid w:val="007C622C"/>
    <w:rsid w:val="007C62C4"/>
    <w:rsid w:val="007C6335"/>
    <w:rsid w:val="007C64C2"/>
    <w:rsid w:val="007C652D"/>
    <w:rsid w:val="007C6567"/>
    <w:rsid w:val="007C65F3"/>
    <w:rsid w:val="007C65F9"/>
    <w:rsid w:val="007C660B"/>
    <w:rsid w:val="007C66D1"/>
    <w:rsid w:val="007C6884"/>
    <w:rsid w:val="007C68F0"/>
    <w:rsid w:val="007C6926"/>
    <w:rsid w:val="007C6EAF"/>
    <w:rsid w:val="007C6EF7"/>
    <w:rsid w:val="007C7021"/>
    <w:rsid w:val="007C7121"/>
    <w:rsid w:val="007C72F6"/>
    <w:rsid w:val="007C758E"/>
    <w:rsid w:val="007C75D3"/>
    <w:rsid w:val="007C7693"/>
    <w:rsid w:val="007C7725"/>
    <w:rsid w:val="007C77DE"/>
    <w:rsid w:val="007C7891"/>
    <w:rsid w:val="007C7969"/>
    <w:rsid w:val="007C7AF2"/>
    <w:rsid w:val="007C7D20"/>
    <w:rsid w:val="007D0064"/>
    <w:rsid w:val="007D0082"/>
    <w:rsid w:val="007D019B"/>
    <w:rsid w:val="007D053B"/>
    <w:rsid w:val="007D0773"/>
    <w:rsid w:val="007D0A05"/>
    <w:rsid w:val="007D0A52"/>
    <w:rsid w:val="007D0AF8"/>
    <w:rsid w:val="007D0D52"/>
    <w:rsid w:val="007D0FF5"/>
    <w:rsid w:val="007D107B"/>
    <w:rsid w:val="007D10F0"/>
    <w:rsid w:val="007D11BE"/>
    <w:rsid w:val="007D122D"/>
    <w:rsid w:val="007D13FC"/>
    <w:rsid w:val="007D1528"/>
    <w:rsid w:val="007D1CB8"/>
    <w:rsid w:val="007D1DA3"/>
    <w:rsid w:val="007D1FF3"/>
    <w:rsid w:val="007D2095"/>
    <w:rsid w:val="007D2320"/>
    <w:rsid w:val="007D250A"/>
    <w:rsid w:val="007D2692"/>
    <w:rsid w:val="007D271D"/>
    <w:rsid w:val="007D2C27"/>
    <w:rsid w:val="007D2D1D"/>
    <w:rsid w:val="007D2E48"/>
    <w:rsid w:val="007D3135"/>
    <w:rsid w:val="007D377A"/>
    <w:rsid w:val="007D3981"/>
    <w:rsid w:val="007D39B2"/>
    <w:rsid w:val="007D3A60"/>
    <w:rsid w:val="007D3B13"/>
    <w:rsid w:val="007D3C20"/>
    <w:rsid w:val="007D3D49"/>
    <w:rsid w:val="007D42E2"/>
    <w:rsid w:val="007D4389"/>
    <w:rsid w:val="007D4433"/>
    <w:rsid w:val="007D462D"/>
    <w:rsid w:val="007D4650"/>
    <w:rsid w:val="007D4727"/>
    <w:rsid w:val="007D480F"/>
    <w:rsid w:val="007D482E"/>
    <w:rsid w:val="007D4B12"/>
    <w:rsid w:val="007D4D13"/>
    <w:rsid w:val="007D4E75"/>
    <w:rsid w:val="007D4F04"/>
    <w:rsid w:val="007D511F"/>
    <w:rsid w:val="007D51DA"/>
    <w:rsid w:val="007D51F4"/>
    <w:rsid w:val="007D5254"/>
    <w:rsid w:val="007D53AA"/>
    <w:rsid w:val="007D53B8"/>
    <w:rsid w:val="007D5665"/>
    <w:rsid w:val="007D56F7"/>
    <w:rsid w:val="007D5752"/>
    <w:rsid w:val="007D5841"/>
    <w:rsid w:val="007D5A48"/>
    <w:rsid w:val="007D5A82"/>
    <w:rsid w:val="007D5B99"/>
    <w:rsid w:val="007D5DCD"/>
    <w:rsid w:val="007D5DE2"/>
    <w:rsid w:val="007D6102"/>
    <w:rsid w:val="007D612E"/>
    <w:rsid w:val="007D6173"/>
    <w:rsid w:val="007D618D"/>
    <w:rsid w:val="007D639C"/>
    <w:rsid w:val="007D6556"/>
    <w:rsid w:val="007D6937"/>
    <w:rsid w:val="007D6C96"/>
    <w:rsid w:val="007D6E57"/>
    <w:rsid w:val="007D7B9C"/>
    <w:rsid w:val="007D7C0C"/>
    <w:rsid w:val="007D7C96"/>
    <w:rsid w:val="007D7E7C"/>
    <w:rsid w:val="007D7F02"/>
    <w:rsid w:val="007E001C"/>
    <w:rsid w:val="007E01D3"/>
    <w:rsid w:val="007E032F"/>
    <w:rsid w:val="007E0491"/>
    <w:rsid w:val="007E09D9"/>
    <w:rsid w:val="007E0B88"/>
    <w:rsid w:val="007E0BD5"/>
    <w:rsid w:val="007E0BF1"/>
    <w:rsid w:val="007E0CE3"/>
    <w:rsid w:val="007E0D45"/>
    <w:rsid w:val="007E0ED6"/>
    <w:rsid w:val="007E0EFD"/>
    <w:rsid w:val="007E0F1A"/>
    <w:rsid w:val="007E1102"/>
    <w:rsid w:val="007E1109"/>
    <w:rsid w:val="007E12A3"/>
    <w:rsid w:val="007E1303"/>
    <w:rsid w:val="007E1500"/>
    <w:rsid w:val="007E16BF"/>
    <w:rsid w:val="007E16C9"/>
    <w:rsid w:val="007E1A57"/>
    <w:rsid w:val="007E1A93"/>
    <w:rsid w:val="007E1A9E"/>
    <w:rsid w:val="007E1AC8"/>
    <w:rsid w:val="007E1CB1"/>
    <w:rsid w:val="007E1D48"/>
    <w:rsid w:val="007E2052"/>
    <w:rsid w:val="007E215A"/>
    <w:rsid w:val="007E2215"/>
    <w:rsid w:val="007E2220"/>
    <w:rsid w:val="007E224D"/>
    <w:rsid w:val="007E229E"/>
    <w:rsid w:val="007E236E"/>
    <w:rsid w:val="007E24E0"/>
    <w:rsid w:val="007E2706"/>
    <w:rsid w:val="007E28B9"/>
    <w:rsid w:val="007E297D"/>
    <w:rsid w:val="007E2CAA"/>
    <w:rsid w:val="007E3098"/>
    <w:rsid w:val="007E31F8"/>
    <w:rsid w:val="007E3509"/>
    <w:rsid w:val="007E351D"/>
    <w:rsid w:val="007E3734"/>
    <w:rsid w:val="007E3856"/>
    <w:rsid w:val="007E3883"/>
    <w:rsid w:val="007E413E"/>
    <w:rsid w:val="007E419D"/>
    <w:rsid w:val="007E41AF"/>
    <w:rsid w:val="007E433B"/>
    <w:rsid w:val="007E43E6"/>
    <w:rsid w:val="007E44C5"/>
    <w:rsid w:val="007E45D4"/>
    <w:rsid w:val="007E47FF"/>
    <w:rsid w:val="007E4845"/>
    <w:rsid w:val="007E4922"/>
    <w:rsid w:val="007E492A"/>
    <w:rsid w:val="007E4971"/>
    <w:rsid w:val="007E4AFE"/>
    <w:rsid w:val="007E4B7B"/>
    <w:rsid w:val="007E4D3F"/>
    <w:rsid w:val="007E4EE9"/>
    <w:rsid w:val="007E5154"/>
    <w:rsid w:val="007E51A3"/>
    <w:rsid w:val="007E51C9"/>
    <w:rsid w:val="007E51FF"/>
    <w:rsid w:val="007E5207"/>
    <w:rsid w:val="007E52D8"/>
    <w:rsid w:val="007E5304"/>
    <w:rsid w:val="007E5346"/>
    <w:rsid w:val="007E53B5"/>
    <w:rsid w:val="007E54D3"/>
    <w:rsid w:val="007E5639"/>
    <w:rsid w:val="007E5667"/>
    <w:rsid w:val="007E576C"/>
    <w:rsid w:val="007E59A0"/>
    <w:rsid w:val="007E5A52"/>
    <w:rsid w:val="007E5B05"/>
    <w:rsid w:val="007E5B33"/>
    <w:rsid w:val="007E5BD5"/>
    <w:rsid w:val="007E5C64"/>
    <w:rsid w:val="007E5E50"/>
    <w:rsid w:val="007E5F4F"/>
    <w:rsid w:val="007E6273"/>
    <w:rsid w:val="007E6405"/>
    <w:rsid w:val="007E68CF"/>
    <w:rsid w:val="007E6B09"/>
    <w:rsid w:val="007E6C1A"/>
    <w:rsid w:val="007E6C94"/>
    <w:rsid w:val="007E6F53"/>
    <w:rsid w:val="007E7076"/>
    <w:rsid w:val="007E72E6"/>
    <w:rsid w:val="007E730E"/>
    <w:rsid w:val="007E73BC"/>
    <w:rsid w:val="007E74CB"/>
    <w:rsid w:val="007E7904"/>
    <w:rsid w:val="007E7A3B"/>
    <w:rsid w:val="007E7CCD"/>
    <w:rsid w:val="007E7CF0"/>
    <w:rsid w:val="007F0042"/>
    <w:rsid w:val="007F0115"/>
    <w:rsid w:val="007F034A"/>
    <w:rsid w:val="007F03B2"/>
    <w:rsid w:val="007F04DF"/>
    <w:rsid w:val="007F0609"/>
    <w:rsid w:val="007F06C4"/>
    <w:rsid w:val="007F06D9"/>
    <w:rsid w:val="007F086C"/>
    <w:rsid w:val="007F09C1"/>
    <w:rsid w:val="007F0B1A"/>
    <w:rsid w:val="007F0DCB"/>
    <w:rsid w:val="007F0E02"/>
    <w:rsid w:val="007F0E10"/>
    <w:rsid w:val="007F0E64"/>
    <w:rsid w:val="007F12D6"/>
    <w:rsid w:val="007F15BB"/>
    <w:rsid w:val="007F16EF"/>
    <w:rsid w:val="007F1914"/>
    <w:rsid w:val="007F1CA6"/>
    <w:rsid w:val="007F1D7A"/>
    <w:rsid w:val="007F1E06"/>
    <w:rsid w:val="007F1EA2"/>
    <w:rsid w:val="007F2215"/>
    <w:rsid w:val="007F22BA"/>
    <w:rsid w:val="007F22C0"/>
    <w:rsid w:val="007F2367"/>
    <w:rsid w:val="007F24C2"/>
    <w:rsid w:val="007F26A4"/>
    <w:rsid w:val="007F26AB"/>
    <w:rsid w:val="007F2760"/>
    <w:rsid w:val="007F276F"/>
    <w:rsid w:val="007F2790"/>
    <w:rsid w:val="007F27C8"/>
    <w:rsid w:val="007F2A3B"/>
    <w:rsid w:val="007F2A67"/>
    <w:rsid w:val="007F2BB2"/>
    <w:rsid w:val="007F2BF4"/>
    <w:rsid w:val="007F2ED6"/>
    <w:rsid w:val="007F2F5A"/>
    <w:rsid w:val="007F32B6"/>
    <w:rsid w:val="007F33AD"/>
    <w:rsid w:val="007F34E4"/>
    <w:rsid w:val="007F3668"/>
    <w:rsid w:val="007F3AB4"/>
    <w:rsid w:val="007F3B34"/>
    <w:rsid w:val="007F3BE5"/>
    <w:rsid w:val="007F3D0C"/>
    <w:rsid w:val="007F3D44"/>
    <w:rsid w:val="007F3E45"/>
    <w:rsid w:val="007F400B"/>
    <w:rsid w:val="007F40D5"/>
    <w:rsid w:val="007F4113"/>
    <w:rsid w:val="007F414B"/>
    <w:rsid w:val="007F440A"/>
    <w:rsid w:val="007F4435"/>
    <w:rsid w:val="007F446E"/>
    <w:rsid w:val="007F4487"/>
    <w:rsid w:val="007F465A"/>
    <w:rsid w:val="007F475C"/>
    <w:rsid w:val="007F4BDE"/>
    <w:rsid w:val="007F4C2C"/>
    <w:rsid w:val="007F4CB7"/>
    <w:rsid w:val="007F4E45"/>
    <w:rsid w:val="007F4E61"/>
    <w:rsid w:val="007F5027"/>
    <w:rsid w:val="007F5371"/>
    <w:rsid w:val="007F538B"/>
    <w:rsid w:val="007F538F"/>
    <w:rsid w:val="007F5540"/>
    <w:rsid w:val="007F5613"/>
    <w:rsid w:val="007F5A99"/>
    <w:rsid w:val="007F5AFB"/>
    <w:rsid w:val="007F5BC8"/>
    <w:rsid w:val="007F5E5A"/>
    <w:rsid w:val="007F5F33"/>
    <w:rsid w:val="007F61E7"/>
    <w:rsid w:val="007F62F3"/>
    <w:rsid w:val="007F6535"/>
    <w:rsid w:val="007F65F8"/>
    <w:rsid w:val="007F67C0"/>
    <w:rsid w:val="007F69A9"/>
    <w:rsid w:val="007F69CD"/>
    <w:rsid w:val="007F6B69"/>
    <w:rsid w:val="007F6B93"/>
    <w:rsid w:val="007F6C86"/>
    <w:rsid w:val="007F6D7F"/>
    <w:rsid w:val="007F6DC0"/>
    <w:rsid w:val="007F6FA3"/>
    <w:rsid w:val="007F706E"/>
    <w:rsid w:val="007F70B1"/>
    <w:rsid w:val="007F73E4"/>
    <w:rsid w:val="007F7422"/>
    <w:rsid w:val="007F74FA"/>
    <w:rsid w:val="007F76B6"/>
    <w:rsid w:val="007F7925"/>
    <w:rsid w:val="007F7BBB"/>
    <w:rsid w:val="007F7C10"/>
    <w:rsid w:val="007F7CEC"/>
    <w:rsid w:val="007F7CEF"/>
    <w:rsid w:val="007F7E57"/>
    <w:rsid w:val="007F7EE1"/>
    <w:rsid w:val="008000FC"/>
    <w:rsid w:val="008003A1"/>
    <w:rsid w:val="008003CB"/>
    <w:rsid w:val="008004F6"/>
    <w:rsid w:val="008005EA"/>
    <w:rsid w:val="00800633"/>
    <w:rsid w:val="0080087B"/>
    <w:rsid w:val="0080090F"/>
    <w:rsid w:val="00800B9A"/>
    <w:rsid w:val="00800BA8"/>
    <w:rsid w:val="00800BCA"/>
    <w:rsid w:val="00800BE4"/>
    <w:rsid w:val="00800C08"/>
    <w:rsid w:val="00800E74"/>
    <w:rsid w:val="00800EA2"/>
    <w:rsid w:val="00800FB7"/>
    <w:rsid w:val="00800FEB"/>
    <w:rsid w:val="0080101F"/>
    <w:rsid w:val="00801082"/>
    <w:rsid w:val="00801143"/>
    <w:rsid w:val="00801244"/>
    <w:rsid w:val="00801365"/>
    <w:rsid w:val="00801602"/>
    <w:rsid w:val="00801620"/>
    <w:rsid w:val="00801867"/>
    <w:rsid w:val="008018AD"/>
    <w:rsid w:val="00801939"/>
    <w:rsid w:val="00801953"/>
    <w:rsid w:val="00801AA5"/>
    <w:rsid w:val="00801B45"/>
    <w:rsid w:val="00801CB9"/>
    <w:rsid w:val="00801E3E"/>
    <w:rsid w:val="008020AC"/>
    <w:rsid w:val="0080219B"/>
    <w:rsid w:val="0080220F"/>
    <w:rsid w:val="0080243F"/>
    <w:rsid w:val="00802519"/>
    <w:rsid w:val="008026DE"/>
    <w:rsid w:val="00802718"/>
    <w:rsid w:val="00802878"/>
    <w:rsid w:val="00802A48"/>
    <w:rsid w:val="00802A59"/>
    <w:rsid w:val="00802A8A"/>
    <w:rsid w:val="00802B70"/>
    <w:rsid w:val="008030DE"/>
    <w:rsid w:val="00803159"/>
    <w:rsid w:val="00803255"/>
    <w:rsid w:val="00803307"/>
    <w:rsid w:val="008035AF"/>
    <w:rsid w:val="008036E4"/>
    <w:rsid w:val="00803F5A"/>
    <w:rsid w:val="00804321"/>
    <w:rsid w:val="008046A0"/>
    <w:rsid w:val="0080475D"/>
    <w:rsid w:val="0080493E"/>
    <w:rsid w:val="008049B6"/>
    <w:rsid w:val="00804A3D"/>
    <w:rsid w:val="00804AAE"/>
    <w:rsid w:val="00804C10"/>
    <w:rsid w:val="00804C3C"/>
    <w:rsid w:val="00804C50"/>
    <w:rsid w:val="00804CC9"/>
    <w:rsid w:val="00804D04"/>
    <w:rsid w:val="00804D8C"/>
    <w:rsid w:val="00804EB2"/>
    <w:rsid w:val="00804F3B"/>
    <w:rsid w:val="00804F76"/>
    <w:rsid w:val="0080518B"/>
    <w:rsid w:val="00805286"/>
    <w:rsid w:val="008055FA"/>
    <w:rsid w:val="008059FF"/>
    <w:rsid w:val="00805AB6"/>
    <w:rsid w:val="00805CFC"/>
    <w:rsid w:val="00805DF3"/>
    <w:rsid w:val="00805E2A"/>
    <w:rsid w:val="00805E66"/>
    <w:rsid w:val="00805F09"/>
    <w:rsid w:val="00805FBB"/>
    <w:rsid w:val="008062CF"/>
    <w:rsid w:val="008062D9"/>
    <w:rsid w:val="0080644B"/>
    <w:rsid w:val="008064BD"/>
    <w:rsid w:val="008066FE"/>
    <w:rsid w:val="00806D7C"/>
    <w:rsid w:val="00806E72"/>
    <w:rsid w:val="00806F0E"/>
    <w:rsid w:val="00806FE5"/>
    <w:rsid w:val="00807165"/>
    <w:rsid w:val="0080759A"/>
    <w:rsid w:val="0080792C"/>
    <w:rsid w:val="00807932"/>
    <w:rsid w:val="008079CA"/>
    <w:rsid w:val="00807B66"/>
    <w:rsid w:val="00807C5D"/>
    <w:rsid w:val="00807D32"/>
    <w:rsid w:val="00807EAA"/>
    <w:rsid w:val="008101AB"/>
    <w:rsid w:val="008104C1"/>
    <w:rsid w:val="008107F2"/>
    <w:rsid w:val="00810811"/>
    <w:rsid w:val="00810843"/>
    <w:rsid w:val="00810851"/>
    <w:rsid w:val="00810949"/>
    <w:rsid w:val="0081099E"/>
    <w:rsid w:val="00810A81"/>
    <w:rsid w:val="00810B4B"/>
    <w:rsid w:val="00810CD7"/>
    <w:rsid w:val="00810E05"/>
    <w:rsid w:val="00811106"/>
    <w:rsid w:val="0081122A"/>
    <w:rsid w:val="008113DF"/>
    <w:rsid w:val="008117D1"/>
    <w:rsid w:val="00811A53"/>
    <w:rsid w:val="00811AA7"/>
    <w:rsid w:val="00811AEB"/>
    <w:rsid w:val="00811B5F"/>
    <w:rsid w:val="00811F8C"/>
    <w:rsid w:val="008120A5"/>
    <w:rsid w:val="00812141"/>
    <w:rsid w:val="0081223D"/>
    <w:rsid w:val="008122B9"/>
    <w:rsid w:val="0081262B"/>
    <w:rsid w:val="008126D9"/>
    <w:rsid w:val="00812A12"/>
    <w:rsid w:val="00812B73"/>
    <w:rsid w:val="00812E41"/>
    <w:rsid w:val="00812F73"/>
    <w:rsid w:val="0081302A"/>
    <w:rsid w:val="00813263"/>
    <w:rsid w:val="008134FC"/>
    <w:rsid w:val="00813534"/>
    <w:rsid w:val="008135F0"/>
    <w:rsid w:val="0081383F"/>
    <w:rsid w:val="0081384E"/>
    <w:rsid w:val="00813868"/>
    <w:rsid w:val="00813C41"/>
    <w:rsid w:val="00813C43"/>
    <w:rsid w:val="00813D2B"/>
    <w:rsid w:val="00813F26"/>
    <w:rsid w:val="00813F71"/>
    <w:rsid w:val="00814491"/>
    <w:rsid w:val="00814695"/>
    <w:rsid w:val="00814BE0"/>
    <w:rsid w:val="00814F53"/>
    <w:rsid w:val="00814FD5"/>
    <w:rsid w:val="008150A8"/>
    <w:rsid w:val="008150CA"/>
    <w:rsid w:val="00815174"/>
    <w:rsid w:val="008152CA"/>
    <w:rsid w:val="00815591"/>
    <w:rsid w:val="008155FE"/>
    <w:rsid w:val="00815733"/>
    <w:rsid w:val="008157B6"/>
    <w:rsid w:val="00815A79"/>
    <w:rsid w:val="00815A99"/>
    <w:rsid w:val="00815DA7"/>
    <w:rsid w:val="00815E6E"/>
    <w:rsid w:val="00815EDA"/>
    <w:rsid w:val="00816172"/>
    <w:rsid w:val="0081624C"/>
    <w:rsid w:val="008162C9"/>
    <w:rsid w:val="0081641A"/>
    <w:rsid w:val="008166BE"/>
    <w:rsid w:val="008167B5"/>
    <w:rsid w:val="00816B7B"/>
    <w:rsid w:val="00816CA5"/>
    <w:rsid w:val="00816FFC"/>
    <w:rsid w:val="00817219"/>
    <w:rsid w:val="00817446"/>
    <w:rsid w:val="0081752B"/>
    <w:rsid w:val="00817755"/>
    <w:rsid w:val="00817A8E"/>
    <w:rsid w:val="00817AB9"/>
    <w:rsid w:val="00817B62"/>
    <w:rsid w:val="00817D1C"/>
    <w:rsid w:val="00817E2E"/>
    <w:rsid w:val="0082002E"/>
    <w:rsid w:val="008200EE"/>
    <w:rsid w:val="008201C0"/>
    <w:rsid w:val="00820357"/>
    <w:rsid w:val="008204E4"/>
    <w:rsid w:val="00820874"/>
    <w:rsid w:val="0082097F"/>
    <w:rsid w:val="008209BC"/>
    <w:rsid w:val="00820A7B"/>
    <w:rsid w:val="00820AC1"/>
    <w:rsid w:val="00820B3B"/>
    <w:rsid w:val="00820CFA"/>
    <w:rsid w:val="00820D06"/>
    <w:rsid w:val="00820D8F"/>
    <w:rsid w:val="00820E2C"/>
    <w:rsid w:val="00820E37"/>
    <w:rsid w:val="00820F38"/>
    <w:rsid w:val="008210F3"/>
    <w:rsid w:val="00821314"/>
    <w:rsid w:val="008213D6"/>
    <w:rsid w:val="008214C0"/>
    <w:rsid w:val="00821618"/>
    <w:rsid w:val="008218BA"/>
    <w:rsid w:val="00821A76"/>
    <w:rsid w:val="00821B12"/>
    <w:rsid w:val="00821B45"/>
    <w:rsid w:val="00821B8F"/>
    <w:rsid w:val="00821BC8"/>
    <w:rsid w:val="00821CB7"/>
    <w:rsid w:val="00821DB2"/>
    <w:rsid w:val="00821DDB"/>
    <w:rsid w:val="00821E45"/>
    <w:rsid w:val="00821FBA"/>
    <w:rsid w:val="008220BB"/>
    <w:rsid w:val="008220C9"/>
    <w:rsid w:val="00822120"/>
    <w:rsid w:val="00822166"/>
    <w:rsid w:val="008222FC"/>
    <w:rsid w:val="00822385"/>
    <w:rsid w:val="008223F3"/>
    <w:rsid w:val="008224E6"/>
    <w:rsid w:val="008225BA"/>
    <w:rsid w:val="00822681"/>
    <w:rsid w:val="00822719"/>
    <w:rsid w:val="0082274B"/>
    <w:rsid w:val="008228A7"/>
    <w:rsid w:val="00822A1B"/>
    <w:rsid w:val="00822ABB"/>
    <w:rsid w:val="00822CC0"/>
    <w:rsid w:val="00822EAE"/>
    <w:rsid w:val="00822EE3"/>
    <w:rsid w:val="00823030"/>
    <w:rsid w:val="00823033"/>
    <w:rsid w:val="00823198"/>
    <w:rsid w:val="00823286"/>
    <w:rsid w:val="008233EA"/>
    <w:rsid w:val="00823774"/>
    <w:rsid w:val="00823BD4"/>
    <w:rsid w:val="00823CF2"/>
    <w:rsid w:val="0082413F"/>
    <w:rsid w:val="00824387"/>
    <w:rsid w:val="008246B4"/>
    <w:rsid w:val="00824705"/>
    <w:rsid w:val="00824818"/>
    <w:rsid w:val="0082482A"/>
    <w:rsid w:val="00824894"/>
    <w:rsid w:val="00824B67"/>
    <w:rsid w:val="00824BC1"/>
    <w:rsid w:val="00824C52"/>
    <w:rsid w:val="00824CC5"/>
    <w:rsid w:val="00824E5D"/>
    <w:rsid w:val="00825008"/>
    <w:rsid w:val="0082501D"/>
    <w:rsid w:val="00825066"/>
    <w:rsid w:val="00825190"/>
    <w:rsid w:val="008251A8"/>
    <w:rsid w:val="00825471"/>
    <w:rsid w:val="00825629"/>
    <w:rsid w:val="00825686"/>
    <w:rsid w:val="0082578F"/>
    <w:rsid w:val="008257C3"/>
    <w:rsid w:val="008257F6"/>
    <w:rsid w:val="00825A7E"/>
    <w:rsid w:val="00825B89"/>
    <w:rsid w:val="008262E2"/>
    <w:rsid w:val="00826376"/>
    <w:rsid w:val="0082642E"/>
    <w:rsid w:val="0082683C"/>
    <w:rsid w:val="008268CA"/>
    <w:rsid w:val="00826A46"/>
    <w:rsid w:val="00826D8F"/>
    <w:rsid w:val="00827009"/>
    <w:rsid w:val="008270DB"/>
    <w:rsid w:val="0082714E"/>
    <w:rsid w:val="008271C1"/>
    <w:rsid w:val="00827319"/>
    <w:rsid w:val="00827638"/>
    <w:rsid w:val="00827807"/>
    <w:rsid w:val="008279A5"/>
    <w:rsid w:val="00827B52"/>
    <w:rsid w:val="00827BDD"/>
    <w:rsid w:val="00827D27"/>
    <w:rsid w:val="00827E15"/>
    <w:rsid w:val="00827FC8"/>
    <w:rsid w:val="00830133"/>
    <w:rsid w:val="008301B7"/>
    <w:rsid w:val="00830243"/>
    <w:rsid w:val="008302BB"/>
    <w:rsid w:val="00830390"/>
    <w:rsid w:val="00830921"/>
    <w:rsid w:val="00830932"/>
    <w:rsid w:val="00830B3C"/>
    <w:rsid w:val="00830BB3"/>
    <w:rsid w:val="00830BD3"/>
    <w:rsid w:val="00830D0C"/>
    <w:rsid w:val="00830E4E"/>
    <w:rsid w:val="00831098"/>
    <w:rsid w:val="00831187"/>
    <w:rsid w:val="00831276"/>
    <w:rsid w:val="008315BC"/>
    <w:rsid w:val="00831605"/>
    <w:rsid w:val="00831699"/>
    <w:rsid w:val="00831904"/>
    <w:rsid w:val="00831A66"/>
    <w:rsid w:val="00831BAC"/>
    <w:rsid w:val="00831C82"/>
    <w:rsid w:val="00831D8A"/>
    <w:rsid w:val="00831E18"/>
    <w:rsid w:val="00831E88"/>
    <w:rsid w:val="00831F53"/>
    <w:rsid w:val="0083218B"/>
    <w:rsid w:val="00832245"/>
    <w:rsid w:val="00832280"/>
    <w:rsid w:val="008323E1"/>
    <w:rsid w:val="00832406"/>
    <w:rsid w:val="00832870"/>
    <w:rsid w:val="0083299A"/>
    <w:rsid w:val="00832C52"/>
    <w:rsid w:val="00832ED0"/>
    <w:rsid w:val="00833073"/>
    <w:rsid w:val="008334F2"/>
    <w:rsid w:val="008337CE"/>
    <w:rsid w:val="00833891"/>
    <w:rsid w:val="00833AAB"/>
    <w:rsid w:val="00833EB4"/>
    <w:rsid w:val="00833F69"/>
    <w:rsid w:val="0083404D"/>
    <w:rsid w:val="00834195"/>
    <w:rsid w:val="0083435F"/>
    <w:rsid w:val="008344B7"/>
    <w:rsid w:val="0083474D"/>
    <w:rsid w:val="00834799"/>
    <w:rsid w:val="00834842"/>
    <w:rsid w:val="00834896"/>
    <w:rsid w:val="00834917"/>
    <w:rsid w:val="00834A59"/>
    <w:rsid w:val="00834ACB"/>
    <w:rsid w:val="00834B2C"/>
    <w:rsid w:val="00834C9B"/>
    <w:rsid w:val="00835043"/>
    <w:rsid w:val="00835299"/>
    <w:rsid w:val="008352B2"/>
    <w:rsid w:val="0083544D"/>
    <w:rsid w:val="0083544E"/>
    <w:rsid w:val="008354A6"/>
    <w:rsid w:val="0083586B"/>
    <w:rsid w:val="00835A96"/>
    <w:rsid w:val="00835B9F"/>
    <w:rsid w:val="00835EFF"/>
    <w:rsid w:val="00835F57"/>
    <w:rsid w:val="00835FEA"/>
    <w:rsid w:val="0083638A"/>
    <w:rsid w:val="00836596"/>
    <w:rsid w:val="00836807"/>
    <w:rsid w:val="00836C6F"/>
    <w:rsid w:val="008371CB"/>
    <w:rsid w:val="00837388"/>
    <w:rsid w:val="008374FD"/>
    <w:rsid w:val="008375ED"/>
    <w:rsid w:val="0083789C"/>
    <w:rsid w:val="00837B1B"/>
    <w:rsid w:val="00837B27"/>
    <w:rsid w:val="00837B6D"/>
    <w:rsid w:val="00837B9A"/>
    <w:rsid w:val="00837CBB"/>
    <w:rsid w:val="00837CD9"/>
    <w:rsid w:val="00837D3C"/>
    <w:rsid w:val="00840192"/>
    <w:rsid w:val="0084025F"/>
    <w:rsid w:val="0084048E"/>
    <w:rsid w:val="008404C4"/>
    <w:rsid w:val="00840501"/>
    <w:rsid w:val="0084053E"/>
    <w:rsid w:val="0084069F"/>
    <w:rsid w:val="008406F0"/>
    <w:rsid w:val="008406F7"/>
    <w:rsid w:val="00840733"/>
    <w:rsid w:val="008408A6"/>
    <w:rsid w:val="0084091F"/>
    <w:rsid w:val="00840A14"/>
    <w:rsid w:val="00840C0E"/>
    <w:rsid w:val="00840F18"/>
    <w:rsid w:val="00840FF5"/>
    <w:rsid w:val="00841351"/>
    <w:rsid w:val="0084147E"/>
    <w:rsid w:val="00841501"/>
    <w:rsid w:val="008415B5"/>
    <w:rsid w:val="008416C5"/>
    <w:rsid w:val="008416D9"/>
    <w:rsid w:val="00841732"/>
    <w:rsid w:val="00841B99"/>
    <w:rsid w:val="00841B9A"/>
    <w:rsid w:val="00841ECD"/>
    <w:rsid w:val="00841FF2"/>
    <w:rsid w:val="00842124"/>
    <w:rsid w:val="00842146"/>
    <w:rsid w:val="00842678"/>
    <w:rsid w:val="008426E3"/>
    <w:rsid w:val="008426E9"/>
    <w:rsid w:val="0084296C"/>
    <w:rsid w:val="00842AF0"/>
    <w:rsid w:val="00842B92"/>
    <w:rsid w:val="00842BFF"/>
    <w:rsid w:val="00842D3B"/>
    <w:rsid w:val="00842EE4"/>
    <w:rsid w:val="00842F22"/>
    <w:rsid w:val="00842FF0"/>
    <w:rsid w:val="0084303E"/>
    <w:rsid w:val="0084304F"/>
    <w:rsid w:val="0084306A"/>
    <w:rsid w:val="00843283"/>
    <w:rsid w:val="008432C8"/>
    <w:rsid w:val="0084348D"/>
    <w:rsid w:val="0084348F"/>
    <w:rsid w:val="00843546"/>
    <w:rsid w:val="00843556"/>
    <w:rsid w:val="00843927"/>
    <w:rsid w:val="00844016"/>
    <w:rsid w:val="008442C3"/>
    <w:rsid w:val="008446AD"/>
    <w:rsid w:val="00844830"/>
    <w:rsid w:val="00844962"/>
    <w:rsid w:val="008449E6"/>
    <w:rsid w:val="00844BD0"/>
    <w:rsid w:val="00844DA2"/>
    <w:rsid w:val="00844FE0"/>
    <w:rsid w:val="008451AC"/>
    <w:rsid w:val="008453CF"/>
    <w:rsid w:val="008454B7"/>
    <w:rsid w:val="008454F4"/>
    <w:rsid w:val="00845A68"/>
    <w:rsid w:val="00845BB7"/>
    <w:rsid w:val="00845D8D"/>
    <w:rsid w:val="00845E24"/>
    <w:rsid w:val="00846222"/>
    <w:rsid w:val="008463F6"/>
    <w:rsid w:val="00846591"/>
    <w:rsid w:val="008465D2"/>
    <w:rsid w:val="0084667B"/>
    <w:rsid w:val="00846716"/>
    <w:rsid w:val="00846856"/>
    <w:rsid w:val="008468A4"/>
    <w:rsid w:val="008468C6"/>
    <w:rsid w:val="0084690D"/>
    <w:rsid w:val="008469F3"/>
    <w:rsid w:val="00846DA4"/>
    <w:rsid w:val="00846DE1"/>
    <w:rsid w:val="00846E06"/>
    <w:rsid w:val="00846F6E"/>
    <w:rsid w:val="00846F70"/>
    <w:rsid w:val="0084703C"/>
    <w:rsid w:val="008471A5"/>
    <w:rsid w:val="00847200"/>
    <w:rsid w:val="008475AA"/>
    <w:rsid w:val="00847730"/>
    <w:rsid w:val="008477F8"/>
    <w:rsid w:val="00847CE0"/>
    <w:rsid w:val="00847E3D"/>
    <w:rsid w:val="00847FAF"/>
    <w:rsid w:val="008501A9"/>
    <w:rsid w:val="008502EA"/>
    <w:rsid w:val="008503E2"/>
    <w:rsid w:val="0085057F"/>
    <w:rsid w:val="008506AE"/>
    <w:rsid w:val="008509D2"/>
    <w:rsid w:val="00850BE5"/>
    <w:rsid w:val="008511CA"/>
    <w:rsid w:val="0085168B"/>
    <w:rsid w:val="0085176D"/>
    <w:rsid w:val="00851A90"/>
    <w:rsid w:val="00851B32"/>
    <w:rsid w:val="00851C48"/>
    <w:rsid w:val="00851D09"/>
    <w:rsid w:val="00851E62"/>
    <w:rsid w:val="00852009"/>
    <w:rsid w:val="008520B9"/>
    <w:rsid w:val="00852153"/>
    <w:rsid w:val="008521C0"/>
    <w:rsid w:val="008521C9"/>
    <w:rsid w:val="008522A1"/>
    <w:rsid w:val="00852340"/>
    <w:rsid w:val="008523A1"/>
    <w:rsid w:val="008523E0"/>
    <w:rsid w:val="008526E6"/>
    <w:rsid w:val="00852732"/>
    <w:rsid w:val="00852888"/>
    <w:rsid w:val="00852989"/>
    <w:rsid w:val="00852A04"/>
    <w:rsid w:val="00852C85"/>
    <w:rsid w:val="00852D9C"/>
    <w:rsid w:val="00852ED6"/>
    <w:rsid w:val="008530FD"/>
    <w:rsid w:val="00853176"/>
    <w:rsid w:val="00853409"/>
    <w:rsid w:val="00853439"/>
    <w:rsid w:val="0085347B"/>
    <w:rsid w:val="0085350C"/>
    <w:rsid w:val="0085370A"/>
    <w:rsid w:val="00853D9E"/>
    <w:rsid w:val="00853DB6"/>
    <w:rsid w:val="00853E17"/>
    <w:rsid w:val="00853F15"/>
    <w:rsid w:val="00853F7D"/>
    <w:rsid w:val="0085407A"/>
    <w:rsid w:val="008546D8"/>
    <w:rsid w:val="008547DF"/>
    <w:rsid w:val="008547E7"/>
    <w:rsid w:val="00854803"/>
    <w:rsid w:val="008548D7"/>
    <w:rsid w:val="008548FC"/>
    <w:rsid w:val="00854AA5"/>
    <w:rsid w:val="0085504A"/>
    <w:rsid w:val="008551C8"/>
    <w:rsid w:val="00855363"/>
    <w:rsid w:val="0085552F"/>
    <w:rsid w:val="008555EF"/>
    <w:rsid w:val="0085562F"/>
    <w:rsid w:val="00855650"/>
    <w:rsid w:val="008558AA"/>
    <w:rsid w:val="00855A8B"/>
    <w:rsid w:val="00855AF4"/>
    <w:rsid w:val="00855C31"/>
    <w:rsid w:val="00855D32"/>
    <w:rsid w:val="00855E25"/>
    <w:rsid w:val="00855F04"/>
    <w:rsid w:val="008560EF"/>
    <w:rsid w:val="008560FB"/>
    <w:rsid w:val="008562EF"/>
    <w:rsid w:val="00856337"/>
    <w:rsid w:val="008563C9"/>
    <w:rsid w:val="008564F0"/>
    <w:rsid w:val="00856544"/>
    <w:rsid w:val="008565CF"/>
    <w:rsid w:val="008566B7"/>
    <w:rsid w:val="008566E4"/>
    <w:rsid w:val="0085673B"/>
    <w:rsid w:val="0085674F"/>
    <w:rsid w:val="00856957"/>
    <w:rsid w:val="0085696C"/>
    <w:rsid w:val="00856977"/>
    <w:rsid w:val="008569AC"/>
    <w:rsid w:val="00856E1E"/>
    <w:rsid w:val="00856E7D"/>
    <w:rsid w:val="0085719C"/>
    <w:rsid w:val="00857343"/>
    <w:rsid w:val="008577BC"/>
    <w:rsid w:val="00857827"/>
    <w:rsid w:val="00857A4A"/>
    <w:rsid w:val="00857A50"/>
    <w:rsid w:val="00857C3E"/>
    <w:rsid w:val="00857DA0"/>
    <w:rsid w:val="00857E09"/>
    <w:rsid w:val="00857FAC"/>
    <w:rsid w:val="0086008F"/>
    <w:rsid w:val="008600B2"/>
    <w:rsid w:val="00860321"/>
    <w:rsid w:val="00860507"/>
    <w:rsid w:val="00860997"/>
    <w:rsid w:val="008609B3"/>
    <w:rsid w:val="00861163"/>
    <w:rsid w:val="0086131B"/>
    <w:rsid w:val="00861325"/>
    <w:rsid w:val="00861399"/>
    <w:rsid w:val="00861875"/>
    <w:rsid w:val="00861992"/>
    <w:rsid w:val="00861A17"/>
    <w:rsid w:val="00861B8D"/>
    <w:rsid w:val="00861C4B"/>
    <w:rsid w:val="00861CB2"/>
    <w:rsid w:val="00861D13"/>
    <w:rsid w:val="00861FAD"/>
    <w:rsid w:val="0086231A"/>
    <w:rsid w:val="0086240D"/>
    <w:rsid w:val="00862413"/>
    <w:rsid w:val="0086241C"/>
    <w:rsid w:val="0086246E"/>
    <w:rsid w:val="0086280C"/>
    <w:rsid w:val="00862867"/>
    <w:rsid w:val="008628C7"/>
    <w:rsid w:val="00862995"/>
    <w:rsid w:val="00862ACD"/>
    <w:rsid w:val="00862B46"/>
    <w:rsid w:val="00862B92"/>
    <w:rsid w:val="00862CB3"/>
    <w:rsid w:val="00862DB0"/>
    <w:rsid w:val="00862E94"/>
    <w:rsid w:val="00862F8D"/>
    <w:rsid w:val="00863108"/>
    <w:rsid w:val="008632E7"/>
    <w:rsid w:val="008633A2"/>
    <w:rsid w:val="0086348B"/>
    <w:rsid w:val="008634F6"/>
    <w:rsid w:val="0086369B"/>
    <w:rsid w:val="008636DF"/>
    <w:rsid w:val="00863A59"/>
    <w:rsid w:val="00863FD2"/>
    <w:rsid w:val="00864008"/>
    <w:rsid w:val="0086411E"/>
    <w:rsid w:val="00864295"/>
    <w:rsid w:val="008642CA"/>
    <w:rsid w:val="00864454"/>
    <w:rsid w:val="0086452F"/>
    <w:rsid w:val="00864658"/>
    <w:rsid w:val="008646CC"/>
    <w:rsid w:val="0086499A"/>
    <w:rsid w:val="008649D8"/>
    <w:rsid w:val="00864B06"/>
    <w:rsid w:val="00864BA4"/>
    <w:rsid w:val="00864C26"/>
    <w:rsid w:val="00864D43"/>
    <w:rsid w:val="00864F1A"/>
    <w:rsid w:val="00865090"/>
    <w:rsid w:val="008650E0"/>
    <w:rsid w:val="0086517A"/>
    <w:rsid w:val="00865486"/>
    <w:rsid w:val="008657B0"/>
    <w:rsid w:val="008658D7"/>
    <w:rsid w:val="0086598F"/>
    <w:rsid w:val="00865B9D"/>
    <w:rsid w:val="00865CF8"/>
    <w:rsid w:val="00865D69"/>
    <w:rsid w:val="00865EF2"/>
    <w:rsid w:val="00865F59"/>
    <w:rsid w:val="008660B4"/>
    <w:rsid w:val="0086615B"/>
    <w:rsid w:val="008666C1"/>
    <w:rsid w:val="008666C9"/>
    <w:rsid w:val="0086672F"/>
    <w:rsid w:val="00866A8D"/>
    <w:rsid w:val="00866AB2"/>
    <w:rsid w:val="00866C31"/>
    <w:rsid w:val="00866D73"/>
    <w:rsid w:val="00866F7C"/>
    <w:rsid w:val="008671A7"/>
    <w:rsid w:val="00867580"/>
    <w:rsid w:val="008675B1"/>
    <w:rsid w:val="008675E0"/>
    <w:rsid w:val="008676A5"/>
    <w:rsid w:val="008676D5"/>
    <w:rsid w:val="008676E4"/>
    <w:rsid w:val="00867702"/>
    <w:rsid w:val="008678C1"/>
    <w:rsid w:val="0086796A"/>
    <w:rsid w:val="0086798A"/>
    <w:rsid w:val="00867B46"/>
    <w:rsid w:val="00867B56"/>
    <w:rsid w:val="00867C72"/>
    <w:rsid w:val="008701EE"/>
    <w:rsid w:val="00870367"/>
    <w:rsid w:val="0087046B"/>
    <w:rsid w:val="008704D3"/>
    <w:rsid w:val="00870556"/>
    <w:rsid w:val="0087059A"/>
    <w:rsid w:val="008705B8"/>
    <w:rsid w:val="008706AE"/>
    <w:rsid w:val="0087076E"/>
    <w:rsid w:val="008709B1"/>
    <w:rsid w:val="00870A2D"/>
    <w:rsid w:val="00870A89"/>
    <w:rsid w:val="00870A9D"/>
    <w:rsid w:val="00870AD1"/>
    <w:rsid w:val="00870B30"/>
    <w:rsid w:val="00870BF2"/>
    <w:rsid w:val="00870C46"/>
    <w:rsid w:val="00871187"/>
    <w:rsid w:val="00871300"/>
    <w:rsid w:val="008716BB"/>
    <w:rsid w:val="008716DC"/>
    <w:rsid w:val="00871764"/>
    <w:rsid w:val="0087177D"/>
    <w:rsid w:val="0087185E"/>
    <w:rsid w:val="00871888"/>
    <w:rsid w:val="00871B74"/>
    <w:rsid w:val="00871CE8"/>
    <w:rsid w:val="00871D9F"/>
    <w:rsid w:val="00871F56"/>
    <w:rsid w:val="00871F6F"/>
    <w:rsid w:val="008720B6"/>
    <w:rsid w:val="008720BD"/>
    <w:rsid w:val="00872166"/>
    <w:rsid w:val="008721A6"/>
    <w:rsid w:val="0087228A"/>
    <w:rsid w:val="00872377"/>
    <w:rsid w:val="008726EB"/>
    <w:rsid w:val="00872914"/>
    <w:rsid w:val="008729E7"/>
    <w:rsid w:val="00872D52"/>
    <w:rsid w:val="00872E82"/>
    <w:rsid w:val="00872F16"/>
    <w:rsid w:val="00873026"/>
    <w:rsid w:val="008731BF"/>
    <w:rsid w:val="0087338E"/>
    <w:rsid w:val="008735EC"/>
    <w:rsid w:val="0087360C"/>
    <w:rsid w:val="00873623"/>
    <w:rsid w:val="00873637"/>
    <w:rsid w:val="00873706"/>
    <w:rsid w:val="0087381E"/>
    <w:rsid w:val="0087384B"/>
    <w:rsid w:val="008739E4"/>
    <w:rsid w:val="00873A5C"/>
    <w:rsid w:val="00873ACB"/>
    <w:rsid w:val="00873CCC"/>
    <w:rsid w:val="00873D06"/>
    <w:rsid w:val="008740E5"/>
    <w:rsid w:val="008742DD"/>
    <w:rsid w:val="008742DF"/>
    <w:rsid w:val="00874375"/>
    <w:rsid w:val="008743AF"/>
    <w:rsid w:val="0087482F"/>
    <w:rsid w:val="00874900"/>
    <w:rsid w:val="00874C72"/>
    <w:rsid w:val="00874E00"/>
    <w:rsid w:val="00874E05"/>
    <w:rsid w:val="00874E3D"/>
    <w:rsid w:val="00874ED4"/>
    <w:rsid w:val="00874F72"/>
    <w:rsid w:val="0087503C"/>
    <w:rsid w:val="0087504F"/>
    <w:rsid w:val="008751ED"/>
    <w:rsid w:val="0087535C"/>
    <w:rsid w:val="008754AF"/>
    <w:rsid w:val="00875514"/>
    <w:rsid w:val="00875601"/>
    <w:rsid w:val="0087587E"/>
    <w:rsid w:val="008759A4"/>
    <w:rsid w:val="00875A93"/>
    <w:rsid w:val="00875BFD"/>
    <w:rsid w:val="00875C7C"/>
    <w:rsid w:val="00875D46"/>
    <w:rsid w:val="00875DE1"/>
    <w:rsid w:val="00875EA5"/>
    <w:rsid w:val="00875F48"/>
    <w:rsid w:val="00876010"/>
    <w:rsid w:val="008761DD"/>
    <w:rsid w:val="008761FD"/>
    <w:rsid w:val="0087626F"/>
    <w:rsid w:val="00876273"/>
    <w:rsid w:val="00876350"/>
    <w:rsid w:val="0087643D"/>
    <w:rsid w:val="008764F0"/>
    <w:rsid w:val="008765FC"/>
    <w:rsid w:val="0087675A"/>
    <w:rsid w:val="00876B6D"/>
    <w:rsid w:val="00876BBA"/>
    <w:rsid w:val="00876D47"/>
    <w:rsid w:val="00876DA8"/>
    <w:rsid w:val="00876E2E"/>
    <w:rsid w:val="008770BC"/>
    <w:rsid w:val="00877131"/>
    <w:rsid w:val="00877263"/>
    <w:rsid w:val="00877473"/>
    <w:rsid w:val="008775AA"/>
    <w:rsid w:val="00877735"/>
    <w:rsid w:val="00877776"/>
    <w:rsid w:val="00877891"/>
    <w:rsid w:val="008778CB"/>
    <w:rsid w:val="00877A75"/>
    <w:rsid w:val="00877B21"/>
    <w:rsid w:val="00877C65"/>
    <w:rsid w:val="00877E66"/>
    <w:rsid w:val="00877F18"/>
    <w:rsid w:val="0088061E"/>
    <w:rsid w:val="00880914"/>
    <w:rsid w:val="00880982"/>
    <w:rsid w:val="00880A06"/>
    <w:rsid w:val="00880BB9"/>
    <w:rsid w:val="00880BCD"/>
    <w:rsid w:val="00880C7C"/>
    <w:rsid w:val="00880F16"/>
    <w:rsid w:val="008810E5"/>
    <w:rsid w:val="008810F9"/>
    <w:rsid w:val="00881428"/>
    <w:rsid w:val="0088144D"/>
    <w:rsid w:val="0088169D"/>
    <w:rsid w:val="00881924"/>
    <w:rsid w:val="00881ABB"/>
    <w:rsid w:val="00881AD8"/>
    <w:rsid w:val="00881BA6"/>
    <w:rsid w:val="00881C77"/>
    <w:rsid w:val="00881CC4"/>
    <w:rsid w:val="00882470"/>
    <w:rsid w:val="00882776"/>
    <w:rsid w:val="0088290F"/>
    <w:rsid w:val="00882A4E"/>
    <w:rsid w:val="00882C72"/>
    <w:rsid w:val="00882D70"/>
    <w:rsid w:val="00882E0C"/>
    <w:rsid w:val="00882E5D"/>
    <w:rsid w:val="00882E8B"/>
    <w:rsid w:val="00882F2F"/>
    <w:rsid w:val="008830F3"/>
    <w:rsid w:val="0088334A"/>
    <w:rsid w:val="00883443"/>
    <w:rsid w:val="00883583"/>
    <w:rsid w:val="008835C8"/>
    <w:rsid w:val="008836E0"/>
    <w:rsid w:val="0088381E"/>
    <w:rsid w:val="00883886"/>
    <w:rsid w:val="00883BB7"/>
    <w:rsid w:val="00883DD3"/>
    <w:rsid w:val="0088403F"/>
    <w:rsid w:val="00884485"/>
    <w:rsid w:val="008845C2"/>
    <w:rsid w:val="008846B6"/>
    <w:rsid w:val="008849A5"/>
    <w:rsid w:val="00884B88"/>
    <w:rsid w:val="00884D75"/>
    <w:rsid w:val="00884DD6"/>
    <w:rsid w:val="00885127"/>
    <w:rsid w:val="00885333"/>
    <w:rsid w:val="00885376"/>
    <w:rsid w:val="008853AE"/>
    <w:rsid w:val="008854FE"/>
    <w:rsid w:val="0088576C"/>
    <w:rsid w:val="008858D5"/>
    <w:rsid w:val="00885959"/>
    <w:rsid w:val="00885A21"/>
    <w:rsid w:val="00885A4B"/>
    <w:rsid w:val="00885BD8"/>
    <w:rsid w:val="00885BF9"/>
    <w:rsid w:val="00885D67"/>
    <w:rsid w:val="00885DBD"/>
    <w:rsid w:val="00885ECD"/>
    <w:rsid w:val="00885F4C"/>
    <w:rsid w:val="00885F59"/>
    <w:rsid w:val="00885FDB"/>
    <w:rsid w:val="008860DC"/>
    <w:rsid w:val="008862A4"/>
    <w:rsid w:val="0088636B"/>
    <w:rsid w:val="008863EA"/>
    <w:rsid w:val="008864A0"/>
    <w:rsid w:val="00886508"/>
    <w:rsid w:val="00886809"/>
    <w:rsid w:val="008868F3"/>
    <w:rsid w:val="0088698B"/>
    <w:rsid w:val="00886B23"/>
    <w:rsid w:val="00886C67"/>
    <w:rsid w:val="00886F84"/>
    <w:rsid w:val="008870B9"/>
    <w:rsid w:val="00887171"/>
    <w:rsid w:val="00887195"/>
    <w:rsid w:val="008871C5"/>
    <w:rsid w:val="00887253"/>
    <w:rsid w:val="008873F6"/>
    <w:rsid w:val="0088752C"/>
    <w:rsid w:val="008876B9"/>
    <w:rsid w:val="008876EC"/>
    <w:rsid w:val="008878AC"/>
    <w:rsid w:val="00887983"/>
    <w:rsid w:val="00887EBE"/>
    <w:rsid w:val="00887F25"/>
    <w:rsid w:val="00887F97"/>
    <w:rsid w:val="00890664"/>
    <w:rsid w:val="00890773"/>
    <w:rsid w:val="00890839"/>
    <w:rsid w:val="008908E9"/>
    <w:rsid w:val="00890965"/>
    <w:rsid w:val="008909A3"/>
    <w:rsid w:val="00890A56"/>
    <w:rsid w:val="00890ABA"/>
    <w:rsid w:val="00890C19"/>
    <w:rsid w:val="00891030"/>
    <w:rsid w:val="0089152B"/>
    <w:rsid w:val="0089159C"/>
    <w:rsid w:val="0089193A"/>
    <w:rsid w:val="00891A68"/>
    <w:rsid w:val="00891A8D"/>
    <w:rsid w:val="00891A8F"/>
    <w:rsid w:val="00891CC6"/>
    <w:rsid w:val="0089215F"/>
    <w:rsid w:val="00892287"/>
    <w:rsid w:val="00892390"/>
    <w:rsid w:val="00892445"/>
    <w:rsid w:val="008926CC"/>
    <w:rsid w:val="008927A6"/>
    <w:rsid w:val="008927F3"/>
    <w:rsid w:val="00892802"/>
    <w:rsid w:val="00892808"/>
    <w:rsid w:val="0089281A"/>
    <w:rsid w:val="0089281E"/>
    <w:rsid w:val="00892877"/>
    <w:rsid w:val="00892884"/>
    <w:rsid w:val="0089299F"/>
    <w:rsid w:val="008929EF"/>
    <w:rsid w:val="00892AEE"/>
    <w:rsid w:val="00892D32"/>
    <w:rsid w:val="00892D6F"/>
    <w:rsid w:val="00893061"/>
    <w:rsid w:val="008930A3"/>
    <w:rsid w:val="00893221"/>
    <w:rsid w:val="00893355"/>
    <w:rsid w:val="0089384C"/>
    <w:rsid w:val="008938C8"/>
    <w:rsid w:val="00893A1E"/>
    <w:rsid w:val="00893B76"/>
    <w:rsid w:val="00893C86"/>
    <w:rsid w:val="00893D13"/>
    <w:rsid w:val="00893DCB"/>
    <w:rsid w:val="00893F5A"/>
    <w:rsid w:val="00893FC2"/>
    <w:rsid w:val="00894549"/>
    <w:rsid w:val="0089458B"/>
    <w:rsid w:val="00894791"/>
    <w:rsid w:val="00894896"/>
    <w:rsid w:val="008948C5"/>
    <w:rsid w:val="0089498A"/>
    <w:rsid w:val="00894A11"/>
    <w:rsid w:val="00894A86"/>
    <w:rsid w:val="00894B96"/>
    <w:rsid w:val="00894C48"/>
    <w:rsid w:val="00894E0E"/>
    <w:rsid w:val="00894E39"/>
    <w:rsid w:val="00894E92"/>
    <w:rsid w:val="00894FBE"/>
    <w:rsid w:val="00895012"/>
    <w:rsid w:val="00895028"/>
    <w:rsid w:val="0089502E"/>
    <w:rsid w:val="00895429"/>
    <w:rsid w:val="008954CD"/>
    <w:rsid w:val="008956E4"/>
    <w:rsid w:val="00895940"/>
    <w:rsid w:val="00895A69"/>
    <w:rsid w:val="00895D84"/>
    <w:rsid w:val="008960D6"/>
    <w:rsid w:val="008960E4"/>
    <w:rsid w:val="00896145"/>
    <w:rsid w:val="008961C8"/>
    <w:rsid w:val="0089629B"/>
    <w:rsid w:val="008963CB"/>
    <w:rsid w:val="008966B6"/>
    <w:rsid w:val="0089692B"/>
    <w:rsid w:val="008969DB"/>
    <w:rsid w:val="00896A9B"/>
    <w:rsid w:val="00896ABE"/>
    <w:rsid w:val="00896B1F"/>
    <w:rsid w:val="00896C30"/>
    <w:rsid w:val="00896D92"/>
    <w:rsid w:val="00896E07"/>
    <w:rsid w:val="00896E69"/>
    <w:rsid w:val="00896EB6"/>
    <w:rsid w:val="0089707F"/>
    <w:rsid w:val="00897261"/>
    <w:rsid w:val="00897275"/>
    <w:rsid w:val="008974A9"/>
    <w:rsid w:val="00897757"/>
    <w:rsid w:val="008979FD"/>
    <w:rsid w:val="00897A1A"/>
    <w:rsid w:val="00897BA3"/>
    <w:rsid w:val="008A02F9"/>
    <w:rsid w:val="008A0342"/>
    <w:rsid w:val="008A0654"/>
    <w:rsid w:val="008A07D8"/>
    <w:rsid w:val="008A0A82"/>
    <w:rsid w:val="008A0CE0"/>
    <w:rsid w:val="008A0E10"/>
    <w:rsid w:val="008A1169"/>
    <w:rsid w:val="008A1363"/>
    <w:rsid w:val="008A1383"/>
    <w:rsid w:val="008A1566"/>
    <w:rsid w:val="008A158F"/>
    <w:rsid w:val="008A16DA"/>
    <w:rsid w:val="008A16DD"/>
    <w:rsid w:val="008A179C"/>
    <w:rsid w:val="008A1A00"/>
    <w:rsid w:val="008A1C22"/>
    <w:rsid w:val="008A1C76"/>
    <w:rsid w:val="008A1D79"/>
    <w:rsid w:val="008A1DE0"/>
    <w:rsid w:val="008A1EE5"/>
    <w:rsid w:val="008A20B6"/>
    <w:rsid w:val="008A217B"/>
    <w:rsid w:val="008A23DA"/>
    <w:rsid w:val="008A2751"/>
    <w:rsid w:val="008A28BA"/>
    <w:rsid w:val="008A2AB1"/>
    <w:rsid w:val="008A2AC3"/>
    <w:rsid w:val="008A2ADE"/>
    <w:rsid w:val="008A2B3C"/>
    <w:rsid w:val="008A2C50"/>
    <w:rsid w:val="008A2EF2"/>
    <w:rsid w:val="008A2F63"/>
    <w:rsid w:val="008A2F99"/>
    <w:rsid w:val="008A3014"/>
    <w:rsid w:val="008A3098"/>
    <w:rsid w:val="008A30C5"/>
    <w:rsid w:val="008A3438"/>
    <w:rsid w:val="008A35EF"/>
    <w:rsid w:val="008A3933"/>
    <w:rsid w:val="008A3A47"/>
    <w:rsid w:val="008A3B64"/>
    <w:rsid w:val="008A3CBE"/>
    <w:rsid w:val="008A3DDE"/>
    <w:rsid w:val="008A3E49"/>
    <w:rsid w:val="008A44EA"/>
    <w:rsid w:val="008A45AA"/>
    <w:rsid w:val="008A45FB"/>
    <w:rsid w:val="008A465F"/>
    <w:rsid w:val="008A4847"/>
    <w:rsid w:val="008A4A45"/>
    <w:rsid w:val="008A4CC0"/>
    <w:rsid w:val="008A4D08"/>
    <w:rsid w:val="008A4F36"/>
    <w:rsid w:val="008A4F48"/>
    <w:rsid w:val="008A4F86"/>
    <w:rsid w:val="008A4FBE"/>
    <w:rsid w:val="008A508D"/>
    <w:rsid w:val="008A535F"/>
    <w:rsid w:val="008A57BD"/>
    <w:rsid w:val="008A57F5"/>
    <w:rsid w:val="008A59AF"/>
    <w:rsid w:val="008A5B10"/>
    <w:rsid w:val="008A5F82"/>
    <w:rsid w:val="008A616A"/>
    <w:rsid w:val="008A6481"/>
    <w:rsid w:val="008A667A"/>
    <w:rsid w:val="008A679D"/>
    <w:rsid w:val="008A6BA2"/>
    <w:rsid w:val="008A6C5F"/>
    <w:rsid w:val="008A6CC0"/>
    <w:rsid w:val="008A6CD8"/>
    <w:rsid w:val="008A6D86"/>
    <w:rsid w:val="008A7011"/>
    <w:rsid w:val="008A7242"/>
    <w:rsid w:val="008A7265"/>
    <w:rsid w:val="008A729B"/>
    <w:rsid w:val="008A7344"/>
    <w:rsid w:val="008A7482"/>
    <w:rsid w:val="008A748F"/>
    <w:rsid w:val="008A75D7"/>
    <w:rsid w:val="008A7A54"/>
    <w:rsid w:val="008A7B98"/>
    <w:rsid w:val="008A7F8C"/>
    <w:rsid w:val="008A7FEB"/>
    <w:rsid w:val="008B00E0"/>
    <w:rsid w:val="008B05A9"/>
    <w:rsid w:val="008B088A"/>
    <w:rsid w:val="008B0B60"/>
    <w:rsid w:val="008B0D68"/>
    <w:rsid w:val="008B0E24"/>
    <w:rsid w:val="008B0E26"/>
    <w:rsid w:val="008B0FC7"/>
    <w:rsid w:val="008B10F3"/>
    <w:rsid w:val="008B114D"/>
    <w:rsid w:val="008B116A"/>
    <w:rsid w:val="008B11D3"/>
    <w:rsid w:val="008B1332"/>
    <w:rsid w:val="008B15D2"/>
    <w:rsid w:val="008B165C"/>
    <w:rsid w:val="008B16E8"/>
    <w:rsid w:val="008B16F6"/>
    <w:rsid w:val="008B1B68"/>
    <w:rsid w:val="008B1BD6"/>
    <w:rsid w:val="008B1E8B"/>
    <w:rsid w:val="008B1EBA"/>
    <w:rsid w:val="008B1EDE"/>
    <w:rsid w:val="008B1FE4"/>
    <w:rsid w:val="008B21F5"/>
    <w:rsid w:val="008B224C"/>
    <w:rsid w:val="008B23CB"/>
    <w:rsid w:val="008B2403"/>
    <w:rsid w:val="008B260C"/>
    <w:rsid w:val="008B26F7"/>
    <w:rsid w:val="008B273B"/>
    <w:rsid w:val="008B292F"/>
    <w:rsid w:val="008B2959"/>
    <w:rsid w:val="008B2CB0"/>
    <w:rsid w:val="008B2DFA"/>
    <w:rsid w:val="008B3159"/>
    <w:rsid w:val="008B32C6"/>
    <w:rsid w:val="008B359B"/>
    <w:rsid w:val="008B36DD"/>
    <w:rsid w:val="008B36FD"/>
    <w:rsid w:val="008B3866"/>
    <w:rsid w:val="008B3877"/>
    <w:rsid w:val="008B3914"/>
    <w:rsid w:val="008B3A61"/>
    <w:rsid w:val="008B3C12"/>
    <w:rsid w:val="008B3C67"/>
    <w:rsid w:val="008B3CC5"/>
    <w:rsid w:val="008B3DF1"/>
    <w:rsid w:val="008B3ED5"/>
    <w:rsid w:val="008B40A7"/>
    <w:rsid w:val="008B42FB"/>
    <w:rsid w:val="008B44D9"/>
    <w:rsid w:val="008B46AD"/>
    <w:rsid w:val="008B480B"/>
    <w:rsid w:val="008B487D"/>
    <w:rsid w:val="008B48D2"/>
    <w:rsid w:val="008B4984"/>
    <w:rsid w:val="008B49A0"/>
    <w:rsid w:val="008B4A55"/>
    <w:rsid w:val="008B4A6F"/>
    <w:rsid w:val="008B4C68"/>
    <w:rsid w:val="008B4D86"/>
    <w:rsid w:val="008B4EEB"/>
    <w:rsid w:val="008B5231"/>
    <w:rsid w:val="008B53D9"/>
    <w:rsid w:val="008B5716"/>
    <w:rsid w:val="008B58A7"/>
    <w:rsid w:val="008B5AAE"/>
    <w:rsid w:val="008B5D1F"/>
    <w:rsid w:val="008B5E25"/>
    <w:rsid w:val="008B5FE9"/>
    <w:rsid w:val="008B6204"/>
    <w:rsid w:val="008B634D"/>
    <w:rsid w:val="008B63F9"/>
    <w:rsid w:val="008B658E"/>
    <w:rsid w:val="008B6625"/>
    <w:rsid w:val="008B6671"/>
    <w:rsid w:val="008B669C"/>
    <w:rsid w:val="008B68C4"/>
    <w:rsid w:val="008B6955"/>
    <w:rsid w:val="008B6AFB"/>
    <w:rsid w:val="008B6BEC"/>
    <w:rsid w:val="008B6FB5"/>
    <w:rsid w:val="008B7016"/>
    <w:rsid w:val="008B70E6"/>
    <w:rsid w:val="008B715D"/>
    <w:rsid w:val="008B722D"/>
    <w:rsid w:val="008B722E"/>
    <w:rsid w:val="008B73A2"/>
    <w:rsid w:val="008B743E"/>
    <w:rsid w:val="008B7552"/>
    <w:rsid w:val="008B7645"/>
    <w:rsid w:val="008B77C2"/>
    <w:rsid w:val="008B782A"/>
    <w:rsid w:val="008B79AC"/>
    <w:rsid w:val="008B7A43"/>
    <w:rsid w:val="008B7A70"/>
    <w:rsid w:val="008B7A9D"/>
    <w:rsid w:val="008B7A9F"/>
    <w:rsid w:val="008B7ECC"/>
    <w:rsid w:val="008B7FDE"/>
    <w:rsid w:val="008C008D"/>
    <w:rsid w:val="008C00D5"/>
    <w:rsid w:val="008C0227"/>
    <w:rsid w:val="008C02E6"/>
    <w:rsid w:val="008C03B3"/>
    <w:rsid w:val="008C0638"/>
    <w:rsid w:val="008C0718"/>
    <w:rsid w:val="008C0A37"/>
    <w:rsid w:val="008C0A51"/>
    <w:rsid w:val="008C0AC8"/>
    <w:rsid w:val="008C0B5E"/>
    <w:rsid w:val="008C0B8B"/>
    <w:rsid w:val="008C0C15"/>
    <w:rsid w:val="008C0CB7"/>
    <w:rsid w:val="008C0F22"/>
    <w:rsid w:val="008C0F5B"/>
    <w:rsid w:val="008C0FE8"/>
    <w:rsid w:val="008C10D4"/>
    <w:rsid w:val="008C1273"/>
    <w:rsid w:val="008C130A"/>
    <w:rsid w:val="008C1341"/>
    <w:rsid w:val="008C14C3"/>
    <w:rsid w:val="008C15B7"/>
    <w:rsid w:val="008C176C"/>
    <w:rsid w:val="008C189D"/>
    <w:rsid w:val="008C196C"/>
    <w:rsid w:val="008C1A62"/>
    <w:rsid w:val="008C1E80"/>
    <w:rsid w:val="008C1F75"/>
    <w:rsid w:val="008C1FD3"/>
    <w:rsid w:val="008C2000"/>
    <w:rsid w:val="008C2130"/>
    <w:rsid w:val="008C21A3"/>
    <w:rsid w:val="008C2329"/>
    <w:rsid w:val="008C23E0"/>
    <w:rsid w:val="008C2497"/>
    <w:rsid w:val="008C24DF"/>
    <w:rsid w:val="008C262B"/>
    <w:rsid w:val="008C2799"/>
    <w:rsid w:val="008C2927"/>
    <w:rsid w:val="008C2BC4"/>
    <w:rsid w:val="008C2BF2"/>
    <w:rsid w:val="008C2CB3"/>
    <w:rsid w:val="008C2CD9"/>
    <w:rsid w:val="008C2D4B"/>
    <w:rsid w:val="008C2D57"/>
    <w:rsid w:val="008C2D9B"/>
    <w:rsid w:val="008C2ECE"/>
    <w:rsid w:val="008C3075"/>
    <w:rsid w:val="008C3187"/>
    <w:rsid w:val="008C31FD"/>
    <w:rsid w:val="008C329F"/>
    <w:rsid w:val="008C33B0"/>
    <w:rsid w:val="008C33D3"/>
    <w:rsid w:val="008C34AE"/>
    <w:rsid w:val="008C3604"/>
    <w:rsid w:val="008C361C"/>
    <w:rsid w:val="008C37E0"/>
    <w:rsid w:val="008C381C"/>
    <w:rsid w:val="008C3AF7"/>
    <w:rsid w:val="008C3B88"/>
    <w:rsid w:val="008C3BA3"/>
    <w:rsid w:val="008C3D1D"/>
    <w:rsid w:val="008C3E49"/>
    <w:rsid w:val="008C3F4F"/>
    <w:rsid w:val="008C40A9"/>
    <w:rsid w:val="008C40F9"/>
    <w:rsid w:val="008C41D9"/>
    <w:rsid w:val="008C41ED"/>
    <w:rsid w:val="008C4338"/>
    <w:rsid w:val="008C434E"/>
    <w:rsid w:val="008C44F3"/>
    <w:rsid w:val="008C48B0"/>
    <w:rsid w:val="008C4E02"/>
    <w:rsid w:val="008C4F0F"/>
    <w:rsid w:val="008C4F3E"/>
    <w:rsid w:val="008C51E7"/>
    <w:rsid w:val="008C5236"/>
    <w:rsid w:val="008C52BD"/>
    <w:rsid w:val="008C531F"/>
    <w:rsid w:val="008C5403"/>
    <w:rsid w:val="008C5460"/>
    <w:rsid w:val="008C560F"/>
    <w:rsid w:val="008C562B"/>
    <w:rsid w:val="008C59D4"/>
    <w:rsid w:val="008C5A56"/>
    <w:rsid w:val="008C5BD1"/>
    <w:rsid w:val="008C5F2E"/>
    <w:rsid w:val="008C6308"/>
    <w:rsid w:val="008C64AD"/>
    <w:rsid w:val="008C65CB"/>
    <w:rsid w:val="008C65D0"/>
    <w:rsid w:val="008C6873"/>
    <w:rsid w:val="008C69D1"/>
    <w:rsid w:val="008C69E5"/>
    <w:rsid w:val="008C6B04"/>
    <w:rsid w:val="008C6C1B"/>
    <w:rsid w:val="008C7503"/>
    <w:rsid w:val="008C7943"/>
    <w:rsid w:val="008C7ABB"/>
    <w:rsid w:val="008C7D51"/>
    <w:rsid w:val="008C7D79"/>
    <w:rsid w:val="008C7DAC"/>
    <w:rsid w:val="008D0053"/>
    <w:rsid w:val="008D01D1"/>
    <w:rsid w:val="008D0381"/>
    <w:rsid w:val="008D05C5"/>
    <w:rsid w:val="008D0754"/>
    <w:rsid w:val="008D08EB"/>
    <w:rsid w:val="008D0A55"/>
    <w:rsid w:val="008D0AEB"/>
    <w:rsid w:val="008D0CD1"/>
    <w:rsid w:val="008D0DD2"/>
    <w:rsid w:val="008D1301"/>
    <w:rsid w:val="008D1713"/>
    <w:rsid w:val="008D17A1"/>
    <w:rsid w:val="008D18CB"/>
    <w:rsid w:val="008D19A4"/>
    <w:rsid w:val="008D1A1E"/>
    <w:rsid w:val="008D1B0A"/>
    <w:rsid w:val="008D1C68"/>
    <w:rsid w:val="008D1D1A"/>
    <w:rsid w:val="008D1D30"/>
    <w:rsid w:val="008D1EE0"/>
    <w:rsid w:val="008D2113"/>
    <w:rsid w:val="008D21B3"/>
    <w:rsid w:val="008D25D6"/>
    <w:rsid w:val="008D2736"/>
    <w:rsid w:val="008D273C"/>
    <w:rsid w:val="008D2851"/>
    <w:rsid w:val="008D2A16"/>
    <w:rsid w:val="008D2DBE"/>
    <w:rsid w:val="008D2E6C"/>
    <w:rsid w:val="008D2F5F"/>
    <w:rsid w:val="008D3104"/>
    <w:rsid w:val="008D32F1"/>
    <w:rsid w:val="008D355D"/>
    <w:rsid w:val="008D36C4"/>
    <w:rsid w:val="008D373B"/>
    <w:rsid w:val="008D37D5"/>
    <w:rsid w:val="008D38DE"/>
    <w:rsid w:val="008D39DA"/>
    <w:rsid w:val="008D3BFD"/>
    <w:rsid w:val="008D3C16"/>
    <w:rsid w:val="008D3D1A"/>
    <w:rsid w:val="008D3D5C"/>
    <w:rsid w:val="008D40FB"/>
    <w:rsid w:val="008D4176"/>
    <w:rsid w:val="008D41D5"/>
    <w:rsid w:val="008D42B6"/>
    <w:rsid w:val="008D42F1"/>
    <w:rsid w:val="008D43AF"/>
    <w:rsid w:val="008D4569"/>
    <w:rsid w:val="008D4861"/>
    <w:rsid w:val="008D4A5E"/>
    <w:rsid w:val="008D4A68"/>
    <w:rsid w:val="008D4B9E"/>
    <w:rsid w:val="008D4BCA"/>
    <w:rsid w:val="008D4C12"/>
    <w:rsid w:val="008D4D11"/>
    <w:rsid w:val="008D4D73"/>
    <w:rsid w:val="008D4DD0"/>
    <w:rsid w:val="008D4F78"/>
    <w:rsid w:val="008D4F86"/>
    <w:rsid w:val="008D4F96"/>
    <w:rsid w:val="008D515B"/>
    <w:rsid w:val="008D51A1"/>
    <w:rsid w:val="008D52A5"/>
    <w:rsid w:val="008D52DB"/>
    <w:rsid w:val="008D535C"/>
    <w:rsid w:val="008D541C"/>
    <w:rsid w:val="008D55D4"/>
    <w:rsid w:val="008D562E"/>
    <w:rsid w:val="008D5670"/>
    <w:rsid w:val="008D5695"/>
    <w:rsid w:val="008D5895"/>
    <w:rsid w:val="008D58EA"/>
    <w:rsid w:val="008D5EAE"/>
    <w:rsid w:val="008D5FCA"/>
    <w:rsid w:val="008D5FD1"/>
    <w:rsid w:val="008D6033"/>
    <w:rsid w:val="008D624B"/>
    <w:rsid w:val="008D6265"/>
    <w:rsid w:val="008D626A"/>
    <w:rsid w:val="008D628C"/>
    <w:rsid w:val="008D62A0"/>
    <w:rsid w:val="008D635C"/>
    <w:rsid w:val="008D6480"/>
    <w:rsid w:val="008D6648"/>
    <w:rsid w:val="008D683A"/>
    <w:rsid w:val="008D6B94"/>
    <w:rsid w:val="008D6CAC"/>
    <w:rsid w:val="008D6E9D"/>
    <w:rsid w:val="008D6EB3"/>
    <w:rsid w:val="008D6F5A"/>
    <w:rsid w:val="008D6F96"/>
    <w:rsid w:val="008D6FB4"/>
    <w:rsid w:val="008D7030"/>
    <w:rsid w:val="008D72ED"/>
    <w:rsid w:val="008D7360"/>
    <w:rsid w:val="008D73BE"/>
    <w:rsid w:val="008D7B82"/>
    <w:rsid w:val="008D7BC8"/>
    <w:rsid w:val="008D7C9C"/>
    <w:rsid w:val="008D7CAA"/>
    <w:rsid w:val="008D7F87"/>
    <w:rsid w:val="008E01BE"/>
    <w:rsid w:val="008E01E4"/>
    <w:rsid w:val="008E01E6"/>
    <w:rsid w:val="008E0488"/>
    <w:rsid w:val="008E04A3"/>
    <w:rsid w:val="008E04E0"/>
    <w:rsid w:val="008E0515"/>
    <w:rsid w:val="008E052F"/>
    <w:rsid w:val="008E05B0"/>
    <w:rsid w:val="008E066E"/>
    <w:rsid w:val="008E07F3"/>
    <w:rsid w:val="008E080E"/>
    <w:rsid w:val="008E08B6"/>
    <w:rsid w:val="008E0994"/>
    <w:rsid w:val="008E0BD7"/>
    <w:rsid w:val="008E0E2E"/>
    <w:rsid w:val="008E11A3"/>
    <w:rsid w:val="008E138D"/>
    <w:rsid w:val="008E1524"/>
    <w:rsid w:val="008E16B7"/>
    <w:rsid w:val="008E17CA"/>
    <w:rsid w:val="008E17ED"/>
    <w:rsid w:val="008E1A36"/>
    <w:rsid w:val="008E1A53"/>
    <w:rsid w:val="008E1B3E"/>
    <w:rsid w:val="008E1DCE"/>
    <w:rsid w:val="008E1FC6"/>
    <w:rsid w:val="008E201C"/>
    <w:rsid w:val="008E23A0"/>
    <w:rsid w:val="008E2497"/>
    <w:rsid w:val="008E2511"/>
    <w:rsid w:val="008E255F"/>
    <w:rsid w:val="008E25D1"/>
    <w:rsid w:val="008E2AC9"/>
    <w:rsid w:val="008E2E06"/>
    <w:rsid w:val="008E2F4E"/>
    <w:rsid w:val="008E32FE"/>
    <w:rsid w:val="008E3602"/>
    <w:rsid w:val="008E370C"/>
    <w:rsid w:val="008E3B14"/>
    <w:rsid w:val="008E3EA9"/>
    <w:rsid w:val="008E3FB0"/>
    <w:rsid w:val="008E408F"/>
    <w:rsid w:val="008E4101"/>
    <w:rsid w:val="008E41AF"/>
    <w:rsid w:val="008E41B5"/>
    <w:rsid w:val="008E47B9"/>
    <w:rsid w:val="008E4A1C"/>
    <w:rsid w:val="008E4EB1"/>
    <w:rsid w:val="008E4FF4"/>
    <w:rsid w:val="008E5090"/>
    <w:rsid w:val="008E5236"/>
    <w:rsid w:val="008E5303"/>
    <w:rsid w:val="008E541C"/>
    <w:rsid w:val="008E58FC"/>
    <w:rsid w:val="008E5CC2"/>
    <w:rsid w:val="008E5DB9"/>
    <w:rsid w:val="008E61F1"/>
    <w:rsid w:val="008E61F4"/>
    <w:rsid w:val="008E624C"/>
    <w:rsid w:val="008E6265"/>
    <w:rsid w:val="008E6399"/>
    <w:rsid w:val="008E651C"/>
    <w:rsid w:val="008E6798"/>
    <w:rsid w:val="008E6936"/>
    <w:rsid w:val="008E70F8"/>
    <w:rsid w:val="008E71E3"/>
    <w:rsid w:val="008E71F2"/>
    <w:rsid w:val="008E7260"/>
    <w:rsid w:val="008E72D4"/>
    <w:rsid w:val="008E72F4"/>
    <w:rsid w:val="008E730E"/>
    <w:rsid w:val="008E731C"/>
    <w:rsid w:val="008E7384"/>
    <w:rsid w:val="008E785B"/>
    <w:rsid w:val="008E7894"/>
    <w:rsid w:val="008E79DE"/>
    <w:rsid w:val="008E7AD1"/>
    <w:rsid w:val="008E7BB1"/>
    <w:rsid w:val="008E7BDA"/>
    <w:rsid w:val="008E7BE8"/>
    <w:rsid w:val="008E7C04"/>
    <w:rsid w:val="008E7C53"/>
    <w:rsid w:val="008E7CA9"/>
    <w:rsid w:val="008E7E06"/>
    <w:rsid w:val="008F0005"/>
    <w:rsid w:val="008F0344"/>
    <w:rsid w:val="008F0351"/>
    <w:rsid w:val="008F052F"/>
    <w:rsid w:val="008F0755"/>
    <w:rsid w:val="008F092F"/>
    <w:rsid w:val="008F0A79"/>
    <w:rsid w:val="008F0B47"/>
    <w:rsid w:val="008F0BEF"/>
    <w:rsid w:val="008F0D22"/>
    <w:rsid w:val="008F0DAF"/>
    <w:rsid w:val="008F0FC3"/>
    <w:rsid w:val="008F0FEF"/>
    <w:rsid w:val="008F103F"/>
    <w:rsid w:val="008F10A7"/>
    <w:rsid w:val="008F1180"/>
    <w:rsid w:val="008F11CA"/>
    <w:rsid w:val="008F1426"/>
    <w:rsid w:val="008F16DD"/>
    <w:rsid w:val="008F1736"/>
    <w:rsid w:val="008F1AE3"/>
    <w:rsid w:val="008F1DA3"/>
    <w:rsid w:val="008F1E26"/>
    <w:rsid w:val="008F1EB3"/>
    <w:rsid w:val="008F1F9D"/>
    <w:rsid w:val="008F1FEC"/>
    <w:rsid w:val="008F2063"/>
    <w:rsid w:val="008F2349"/>
    <w:rsid w:val="008F23AD"/>
    <w:rsid w:val="008F23C8"/>
    <w:rsid w:val="008F2534"/>
    <w:rsid w:val="008F27AD"/>
    <w:rsid w:val="008F2804"/>
    <w:rsid w:val="008F2859"/>
    <w:rsid w:val="008F29E1"/>
    <w:rsid w:val="008F2B32"/>
    <w:rsid w:val="008F2B3D"/>
    <w:rsid w:val="008F2BF1"/>
    <w:rsid w:val="008F2C55"/>
    <w:rsid w:val="008F2D21"/>
    <w:rsid w:val="008F2E20"/>
    <w:rsid w:val="008F2F5D"/>
    <w:rsid w:val="008F2FA8"/>
    <w:rsid w:val="008F3095"/>
    <w:rsid w:val="008F33B0"/>
    <w:rsid w:val="008F347F"/>
    <w:rsid w:val="008F34C3"/>
    <w:rsid w:val="008F3614"/>
    <w:rsid w:val="008F3719"/>
    <w:rsid w:val="008F37EA"/>
    <w:rsid w:val="008F3902"/>
    <w:rsid w:val="008F3A21"/>
    <w:rsid w:val="008F3C12"/>
    <w:rsid w:val="008F3E56"/>
    <w:rsid w:val="008F4172"/>
    <w:rsid w:val="008F4221"/>
    <w:rsid w:val="008F42F9"/>
    <w:rsid w:val="008F4338"/>
    <w:rsid w:val="008F4779"/>
    <w:rsid w:val="008F481F"/>
    <w:rsid w:val="008F49A5"/>
    <w:rsid w:val="008F49BB"/>
    <w:rsid w:val="008F4A35"/>
    <w:rsid w:val="008F4AD9"/>
    <w:rsid w:val="008F50EB"/>
    <w:rsid w:val="008F51D4"/>
    <w:rsid w:val="008F5362"/>
    <w:rsid w:val="008F5473"/>
    <w:rsid w:val="008F57B4"/>
    <w:rsid w:val="008F584E"/>
    <w:rsid w:val="008F58E8"/>
    <w:rsid w:val="008F5A8E"/>
    <w:rsid w:val="008F5D2E"/>
    <w:rsid w:val="008F5D99"/>
    <w:rsid w:val="008F61A2"/>
    <w:rsid w:val="008F61BB"/>
    <w:rsid w:val="008F6500"/>
    <w:rsid w:val="008F683A"/>
    <w:rsid w:val="008F6AD7"/>
    <w:rsid w:val="008F6C8E"/>
    <w:rsid w:val="008F6CF5"/>
    <w:rsid w:val="008F6E64"/>
    <w:rsid w:val="008F6E99"/>
    <w:rsid w:val="008F6EBC"/>
    <w:rsid w:val="008F7301"/>
    <w:rsid w:val="008F74DF"/>
    <w:rsid w:val="008F7588"/>
    <w:rsid w:val="008F772F"/>
    <w:rsid w:val="008F7793"/>
    <w:rsid w:val="008F7943"/>
    <w:rsid w:val="008F7963"/>
    <w:rsid w:val="008F79E2"/>
    <w:rsid w:val="008F79E9"/>
    <w:rsid w:val="008F7A24"/>
    <w:rsid w:val="008F7AFB"/>
    <w:rsid w:val="008F7C98"/>
    <w:rsid w:val="008F7CFA"/>
    <w:rsid w:val="008F7DFE"/>
    <w:rsid w:val="008F7EBA"/>
    <w:rsid w:val="008F7ECB"/>
    <w:rsid w:val="008F7FAD"/>
    <w:rsid w:val="0090012F"/>
    <w:rsid w:val="009001CD"/>
    <w:rsid w:val="0090090B"/>
    <w:rsid w:val="0090098A"/>
    <w:rsid w:val="009009DE"/>
    <w:rsid w:val="00900F1B"/>
    <w:rsid w:val="00900FEF"/>
    <w:rsid w:val="00901255"/>
    <w:rsid w:val="009012EB"/>
    <w:rsid w:val="0090135A"/>
    <w:rsid w:val="009013FA"/>
    <w:rsid w:val="009014E3"/>
    <w:rsid w:val="009016CA"/>
    <w:rsid w:val="009016F7"/>
    <w:rsid w:val="00901749"/>
    <w:rsid w:val="009017A8"/>
    <w:rsid w:val="009017D2"/>
    <w:rsid w:val="009017FE"/>
    <w:rsid w:val="0090180E"/>
    <w:rsid w:val="0090197D"/>
    <w:rsid w:val="00901EDD"/>
    <w:rsid w:val="00901F39"/>
    <w:rsid w:val="00902078"/>
    <w:rsid w:val="00902156"/>
    <w:rsid w:val="009021BA"/>
    <w:rsid w:val="00902252"/>
    <w:rsid w:val="00902524"/>
    <w:rsid w:val="00902641"/>
    <w:rsid w:val="0090271F"/>
    <w:rsid w:val="009029CA"/>
    <w:rsid w:val="00902A32"/>
    <w:rsid w:val="00902A5A"/>
    <w:rsid w:val="00902B5A"/>
    <w:rsid w:val="00902B88"/>
    <w:rsid w:val="00902CAA"/>
    <w:rsid w:val="00902D12"/>
    <w:rsid w:val="00902D4E"/>
    <w:rsid w:val="00902DB6"/>
    <w:rsid w:val="009030CD"/>
    <w:rsid w:val="0090326C"/>
    <w:rsid w:val="009032DA"/>
    <w:rsid w:val="00903589"/>
    <w:rsid w:val="009036C7"/>
    <w:rsid w:val="0090372E"/>
    <w:rsid w:val="009038EB"/>
    <w:rsid w:val="00903922"/>
    <w:rsid w:val="00903A83"/>
    <w:rsid w:val="00903BB4"/>
    <w:rsid w:val="00903C43"/>
    <w:rsid w:val="00903C50"/>
    <w:rsid w:val="00903D86"/>
    <w:rsid w:val="00903DD0"/>
    <w:rsid w:val="00903EB8"/>
    <w:rsid w:val="009040A6"/>
    <w:rsid w:val="009042AD"/>
    <w:rsid w:val="0090449B"/>
    <w:rsid w:val="00904BC9"/>
    <w:rsid w:val="00904CBE"/>
    <w:rsid w:val="00905037"/>
    <w:rsid w:val="009050AE"/>
    <w:rsid w:val="009050DD"/>
    <w:rsid w:val="009050EE"/>
    <w:rsid w:val="009052C9"/>
    <w:rsid w:val="00905899"/>
    <w:rsid w:val="009059BA"/>
    <w:rsid w:val="00905C09"/>
    <w:rsid w:val="00905FB4"/>
    <w:rsid w:val="00906062"/>
    <w:rsid w:val="009060B2"/>
    <w:rsid w:val="0090610C"/>
    <w:rsid w:val="00906187"/>
    <w:rsid w:val="0090631A"/>
    <w:rsid w:val="009063B6"/>
    <w:rsid w:val="00906575"/>
    <w:rsid w:val="009068F3"/>
    <w:rsid w:val="00906D0B"/>
    <w:rsid w:val="00906F24"/>
    <w:rsid w:val="00907105"/>
    <w:rsid w:val="0090751D"/>
    <w:rsid w:val="009075AE"/>
    <w:rsid w:val="00907684"/>
    <w:rsid w:val="009076B4"/>
    <w:rsid w:val="009078C8"/>
    <w:rsid w:val="009079BA"/>
    <w:rsid w:val="009079C2"/>
    <w:rsid w:val="00907A35"/>
    <w:rsid w:val="00907E31"/>
    <w:rsid w:val="00907E67"/>
    <w:rsid w:val="00907F80"/>
    <w:rsid w:val="009101DF"/>
    <w:rsid w:val="009102FF"/>
    <w:rsid w:val="00910518"/>
    <w:rsid w:val="00910561"/>
    <w:rsid w:val="0091066A"/>
    <w:rsid w:val="00910717"/>
    <w:rsid w:val="00910971"/>
    <w:rsid w:val="00910A8F"/>
    <w:rsid w:val="00910B65"/>
    <w:rsid w:val="00910D99"/>
    <w:rsid w:val="00911073"/>
    <w:rsid w:val="009111E9"/>
    <w:rsid w:val="009112E5"/>
    <w:rsid w:val="009113B9"/>
    <w:rsid w:val="00911429"/>
    <w:rsid w:val="0091157D"/>
    <w:rsid w:val="009117D2"/>
    <w:rsid w:val="0091180C"/>
    <w:rsid w:val="009118F2"/>
    <w:rsid w:val="009119BA"/>
    <w:rsid w:val="00911C8D"/>
    <w:rsid w:val="00911DD5"/>
    <w:rsid w:val="00911FFF"/>
    <w:rsid w:val="00912071"/>
    <w:rsid w:val="009120A3"/>
    <w:rsid w:val="009120B7"/>
    <w:rsid w:val="009123A4"/>
    <w:rsid w:val="00912407"/>
    <w:rsid w:val="00912436"/>
    <w:rsid w:val="009125E5"/>
    <w:rsid w:val="009125F5"/>
    <w:rsid w:val="00912876"/>
    <w:rsid w:val="009128F5"/>
    <w:rsid w:val="00912BCC"/>
    <w:rsid w:val="00912C0B"/>
    <w:rsid w:val="00912E5E"/>
    <w:rsid w:val="009130F9"/>
    <w:rsid w:val="0091322D"/>
    <w:rsid w:val="009132BB"/>
    <w:rsid w:val="009133C6"/>
    <w:rsid w:val="009134D1"/>
    <w:rsid w:val="009135CF"/>
    <w:rsid w:val="0091370A"/>
    <w:rsid w:val="00913B91"/>
    <w:rsid w:val="00913CAB"/>
    <w:rsid w:val="009140CD"/>
    <w:rsid w:val="0091411A"/>
    <w:rsid w:val="009142DC"/>
    <w:rsid w:val="009143AF"/>
    <w:rsid w:val="00914496"/>
    <w:rsid w:val="00914587"/>
    <w:rsid w:val="0091471B"/>
    <w:rsid w:val="0091488A"/>
    <w:rsid w:val="009148D5"/>
    <w:rsid w:val="009148DC"/>
    <w:rsid w:val="0091490F"/>
    <w:rsid w:val="00914A59"/>
    <w:rsid w:val="00914C23"/>
    <w:rsid w:val="00914C43"/>
    <w:rsid w:val="00914C8C"/>
    <w:rsid w:val="00914CFF"/>
    <w:rsid w:val="00914E53"/>
    <w:rsid w:val="00915136"/>
    <w:rsid w:val="00915427"/>
    <w:rsid w:val="0091550D"/>
    <w:rsid w:val="00915522"/>
    <w:rsid w:val="0091559E"/>
    <w:rsid w:val="0091563F"/>
    <w:rsid w:val="00915673"/>
    <w:rsid w:val="0091583C"/>
    <w:rsid w:val="009158A2"/>
    <w:rsid w:val="0091595F"/>
    <w:rsid w:val="00915A9B"/>
    <w:rsid w:val="00915AC0"/>
    <w:rsid w:val="00915E0A"/>
    <w:rsid w:val="00915ECC"/>
    <w:rsid w:val="0091620E"/>
    <w:rsid w:val="0091629E"/>
    <w:rsid w:val="009162A6"/>
    <w:rsid w:val="0091645E"/>
    <w:rsid w:val="009164F3"/>
    <w:rsid w:val="009165AF"/>
    <w:rsid w:val="0091664E"/>
    <w:rsid w:val="009166A1"/>
    <w:rsid w:val="009166F5"/>
    <w:rsid w:val="00916A2D"/>
    <w:rsid w:val="00916C62"/>
    <w:rsid w:val="00916E6A"/>
    <w:rsid w:val="009171F9"/>
    <w:rsid w:val="00917381"/>
    <w:rsid w:val="009173D8"/>
    <w:rsid w:val="009173ED"/>
    <w:rsid w:val="0091746D"/>
    <w:rsid w:val="009177C8"/>
    <w:rsid w:val="009178D3"/>
    <w:rsid w:val="0091799A"/>
    <w:rsid w:val="00917CA0"/>
    <w:rsid w:val="00917CD1"/>
    <w:rsid w:val="00917F17"/>
    <w:rsid w:val="00917FE4"/>
    <w:rsid w:val="00920115"/>
    <w:rsid w:val="009201D3"/>
    <w:rsid w:val="00920278"/>
    <w:rsid w:val="009202A4"/>
    <w:rsid w:val="0092034B"/>
    <w:rsid w:val="009204A7"/>
    <w:rsid w:val="00920694"/>
    <w:rsid w:val="009206CC"/>
    <w:rsid w:val="009207E2"/>
    <w:rsid w:val="0092099E"/>
    <w:rsid w:val="00920BCE"/>
    <w:rsid w:val="00920D25"/>
    <w:rsid w:val="00920DB9"/>
    <w:rsid w:val="00920DD6"/>
    <w:rsid w:val="00920E17"/>
    <w:rsid w:val="00920E56"/>
    <w:rsid w:val="00920E89"/>
    <w:rsid w:val="0092111A"/>
    <w:rsid w:val="00921175"/>
    <w:rsid w:val="009213BD"/>
    <w:rsid w:val="0092153E"/>
    <w:rsid w:val="009216CC"/>
    <w:rsid w:val="0092170E"/>
    <w:rsid w:val="00921798"/>
    <w:rsid w:val="009218EB"/>
    <w:rsid w:val="00921A17"/>
    <w:rsid w:val="00921A6B"/>
    <w:rsid w:val="00921AAF"/>
    <w:rsid w:val="00921D63"/>
    <w:rsid w:val="0092203C"/>
    <w:rsid w:val="009224E0"/>
    <w:rsid w:val="0092255F"/>
    <w:rsid w:val="00922BA3"/>
    <w:rsid w:val="00922BF5"/>
    <w:rsid w:val="00922C0E"/>
    <w:rsid w:val="00922C58"/>
    <w:rsid w:val="00922C62"/>
    <w:rsid w:val="00922D27"/>
    <w:rsid w:val="00922F04"/>
    <w:rsid w:val="00923123"/>
    <w:rsid w:val="00923273"/>
    <w:rsid w:val="00923571"/>
    <w:rsid w:val="009237BD"/>
    <w:rsid w:val="0092386D"/>
    <w:rsid w:val="009238CD"/>
    <w:rsid w:val="00923900"/>
    <w:rsid w:val="00923928"/>
    <w:rsid w:val="00923E0F"/>
    <w:rsid w:val="00923E5D"/>
    <w:rsid w:val="00923F41"/>
    <w:rsid w:val="009240C1"/>
    <w:rsid w:val="00924104"/>
    <w:rsid w:val="00924327"/>
    <w:rsid w:val="009244F9"/>
    <w:rsid w:val="00924554"/>
    <w:rsid w:val="00924591"/>
    <w:rsid w:val="00924657"/>
    <w:rsid w:val="009246F4"/>
    <w:rsid w:val="0092488D"/>
    <w:rsid w:val="009248D3"/>
    <w:rsid w:val="0092490C"/>
    <w:rsid w:val="00924930"/>
    <w:rsid w:val="00924AA8"/>
    <w:rsid w:val="00924AD8"/>
    <w:rsid w:val="00924B48"/>
    <w:rsid w:val="00924C99"/>
    <w:rsid w:val="00924F93"/>
    <w:rsid w:val="00924FAD"/>
    <w:rsid w:val="0092500F"/>
    <w:rsid w:val="00925188"/>
    <w:rsid w:val="00925248"/>
    <w:rsid w:val="0092528F"/>
    <w:rsid w:val="009252E5"/>
    <w:rsid w:val="00925351"/>
    <w:rsid w:val="009253B5"/>
    <w:rsid w:val="00925521"/>
    <w:rsid w:val="009256B3"/>
    <w:rsid w:val="009259CD"/>
    <w:rsid w:val="00925C00"/>
    <w:rsid w:val="00925C6E"/>
    <w:rsid w:val="00925F8A"/>
    <w:rsid w:val="00926042"/>
    <w:rsid w:val="009263BC"/>
    <w:rsid w:val="009264AF"/>
    <w:rsid w:val="009266A0"/>
    <w:rsid w:val="00926774"/>
    <w:rsid w:val="0092689B"/>
    <w:rsid w:val="009268F8"/>
    <w:rsid w:val="00926B81"/>
    <w:rsid w:val="00926E39"/>
    <w:rsid w:val="00927033"/>
    <w:rsid w:val="00927092"/>
    <w:rsid w:val="00927164"/>
    <w:rsid w:val="009271AF"/>
    <w:rsid w:val="00927356"/>
    <w:rsid w:val="00927385"/>
    <w:rsid w:val="0092742F"/>
    <w:rsid w:val="00927496"/>
    <w:rsid w:val="0092764D"/>
    <w:rsid w:val="009276D9"/>
    <w:rsid w:val="0092786B"/>
    <w:rsid w:val="009278DB"/>
    <w:rsid w:val="009278E1"/>
    <w:rsid w:val="0092795C"/>
    <w:rsid w:val="00927C4D"/>
    <w:rsid w:val="00927E1B"/>
    <w:rsid w:val="00927FBD"/>
    <w:rsid w:val="0093021D"/>
    <w:rsid w:val="0093029F"/>
    <w:rsid w:val="00930300"/>
    <w:rsid w:val="0093045F"/>
    <w:rsid w:val="00930474"/>
    <w:rsid w:val="009305B3"/>
    <w:rsid w:val="0093060C"/>
    <w:rsid w:val="00930989"/>
    <w:rsid w:val="00930B04"/>
    <w:rsid w:val="00930BA8"/>
    <w:rsid w:val="00930ED5"/>
    <w:rsid w:val="00930FBF"/>
    <w:rsid w:val="00931062"/>
    <w:rsid w:val="00931273"/>
    <w:rsid w:val="009313F8"/>
    <w:rsid w:val="00931477"/>
    <w:rsid w:val="00931641"/>
    <w:rsid w:val="00931692"/>
    <w:rsid w:val="00931896"/>
    <w:rsid w:val="009318A1"/>
    <w:rsid w:val="00931924"/>
    <w:rsid w:val="00931C58"/>
    <w:rsid w:val="00931D6A"/>
    <w:rsid w:val="00931F7F"/>
    <w:rsid w:val="00932313"/>
    <w:rsid w:val="00932414"/>
    <w:rsid w:val="009327E8"/>
    <w:rsid w:val="009329B7"/>
    <w:rsid w:val="00932AA7"/>
    <w:rsid w:val="00932AF3"/>
    <w:rsid w:val="00932D34"/>
    <w:rsid w:val="0093313F"/>
    <w:rsid w:val="0093319D"/>
    <w:rsid w:val="00933324"/>
    <w:rsid w:val="0093336C"/>
    <w:rsid w:val="009333E3"/>
    <w:rsid w:val="00933405"/>
    <w:rsid w:val="0093352A"/>
    <w:rsid w:val="00933558"/>
    <w:rsid w:val="009336A1"/>
    <w:rsid w:val="0093378B"/>
    <w:rsid w:val="00933C0B"/>
    <w:rsid w:val="00933C3D"/>
    <w:rsid w:val="00933C50"/>
    <w:rsid w:val="00933EC3"/>
    <w:rsid w:val="009340DE"/>
    <w:rsid w:val="00934170"/>
    <w:rsid w:val="0093424A"/>
    <w:rsid w:val="009343B7"/>
    <w:rsid w:val="009343E4"/>
    <w:rsid w:val="00934605"/>
    <w:rsid w:val="00934632"/>
    <w:rsid w:val="00934848"/>
    <w:rsid w:val="00934AB6"/>
    <w:rsid w:val="00934AC9"/>
    <w:rsid w:val="00934B67"/>
    <w:rsid w:val="00934D00"/>
    <w:rsid w:val="00934D72"/>
    <w:rsid w:val="00934E8C"/>
    <w:rsid w:val="00934F53"/>
    <w:rsid w:val="00934FE2"/>
    <w:rsid w:val="009351C9"/>
    <w:rsid w:val="009353C7"/>
    <w:rsid w:val="00935508"/>
    <w:rsid w:val="0093561D"/>
    <w:rsid w:val="009359E0"/>
    <w:rsid w:val="00935A6C"/>
    <w:rsid w:val="00935B0B"/>
    <w:rsid w:val="00935C1F"/>
    <w:rsid w:val="00935CCA"/>
    <w:rsid w:val="009360CA"/>
    <w:rsid w:val="009361A7"/>
    <w:rsid w:val="0093646B"/>
    <w:rsid w:val="0093649F"/>
    <w:rsid w:val="009366BF"/>
    <w:rsid w:val="009366D9"/>
    <w:rsid w:val="00936756"/>
    <w:rsid w:val="00936942"/>
    <w:rsid w:val="0093696A"/>
    <w:rsid w:val="00936CCB"/>
    <w:rsid w:val="00936E60"/>
    <w:rsid w:val="009371B0"/>
    <w:rsid w:val="009375DE"/>
    <w:rsid w:val="0093764F"/>
    <w:rsid w:val="009376D4"/>
    <w:rsid w:val="0093784C"/>
    <w:rsid w:val="009378A4"/>
    <w:rsid w:val="009378C7"/>
    <w:rsid w:val="009378E1"/>
    <w:rsid w:val="00937A5C"/>
    <w:rsid w:val="00937D12"/>
    <w:rsid w:val="00937FD5"/>
    <w:rsid w:val="00940296"/>
    <w:rsid w:val="00940477"/>
    <w:rsid w:val="009404EC"/>
    <w:rsid w:val="00940699"/>
    <w:rsid w:val="0094073C"/>
    <w:rsid w:val="00940900"/>
    <w:rsid w:val="009409A8"/>
    <w:rsid w:val="00940BD9"/>
    <w:rsid w:val="00940D21"/>
    <w:rsid w:val="00941191"/>
    <w:rsid w:val="009411B8"/>
    <w:rsid w:val="009412BD"/>
    <w:rsid w:val="009415E1"/>
    <w:rsid w:val="00941A1F"/>
    <w:rsid w:val="00941AFE"/>
    <w:rsid w:val="00941B3B"/>
    <w:rsid w:val="00941B6A"/>
    <w:rsid w:val="00941B72"/>
    <w:rsid w:val="00941BC0"/>
    <w:rsid w:val="00941C55"/>
    <w:rsid w:val="00941C69"/>
    <w:rsid w:val="00941C79"/>
    <w:rsid w:val="00941C82"/>
    <w:rsid w:val="0094201A"/>
    <w:rsid w:val="0094209E"/>
    <w:rsid w:val="00942153"/>
    <w:rsid w:val="009421AD"/>
    <w:rsid w:val="009422FA"/>
    <w:rsid w:val="0094236C"/>
    <w:rsid w:val="0094259C"/>
    <w:rsid w:val="00942656"/>
    <w:rsid w:val="009426EC"/>
    <w:rsid w:val="009428D0"/>
    <w:rsid w:val="0094293D"/>
    <w:rsid w:val="00942C35"/>
    <w:rsid w:val="00942C40"/>
    <w:rsid w:val="00942C82"/>
    <w:rsid w:val="00942FBD"/>
    <w:rsid w:val="0094302C"/>
    <w:rsid w:val="00943296"/>
    <w:rsid w:val="00943381"/>
    <w:rsid w:val="0094353F"/>
    <w:rsid w:val="00943569"/>
    <w:rsid w:val="009436CB"/>
    <w:rsid w:val="00943AFA"/>
    <w:rsid w:val="00943E56"/>
    <w:rsid w:val="0094411F"/>
    <w:rsid w:val="0094442F"/>
    <w:rsid w:val="009444C1"/>
    <w:rsid w:val="00944588"/>
    <w:rsid w:val="009445BE"/>
    <w:rsid w:val="009447E2"/>
    <w:rsid w:val="00944828"/>
    <w:rsid w:val="00944890"/>
    <w:rsid w:val="009449E3"/>
    <w:rsid w:val="00944ABF"/>
    <w:rsid w:val="00944D77"/>
    <w:rsid w:val="00944FBC"/>
    <w:rsid w:val="00944FFE"/>
    <w:rsid w:val="0094505D"/>
    <w:rsid w:val="0094505F"/>
    <w:rsid w:val="00945416"/>
    <w:rsid w:val="00945443"/>
    <w:rsid w:val="0094563E"/>
    <w:rsid w:val="009456A6"/>
    <w:rsid w:val="00945737"/>
    <w:rsid w:val="00945739"/>
    <w:rsid w:val="00945773"/>
    <w:rsid w:val="009457CF"/>
    <w:rsid w:val="0094587D"/>
    <w:rsid w:val="009459CF"/>
    <w:rsid w:val="00945D94"/>
    <w:rsid w:val="00945EA7"/>
    <w:rsid w:val="0094602F"/>
    <w:rsid w:val="00946033"/>
    <w:rsid w:val="0094608F"/>
    <w:rsid w:val="00946172"/>
    <w:rsid w:val="0094618F"/>
    <w:rsid w:val="009461B8"/>
    <w:rsid w:val="00946255"/>
    <w:rsid w:val="009462FC"/>
    <w:rsid w:val="009465A3"/>
    <w:rsid w:val="00946669"/>
    <w:rsid w:val="00946940"/>
    <w:rsid w:val="00946A91"/>
    <w:rsid w:val="00946B00"/>
    <w:rsid w:val="00946B32"/>
    <w:rsid w:val="00946BD3"/>
    <w:rsid w:val="00946D00"/>
    <w:rsid w:val="00946D09"/>
    <w:rsid w:val="00946D39"/>
    <w:rsid w:val="00946DF2"/>
    <w:rsid w:val="00946F9C"/>
    <w:rsid w:val="00946FD9"/>
    <w:rsid w:val="00946FE2"/>
    <w:rsid w:val="0094730F"/>
    <w:rsid w:val="00947438"/>
    <w:rsid w:val="00947689"/>
    <w:rsid w:val="009476B4"/>
    <w:rsid w:val="009476F5"/>
    <w:rsid w:val="00947785"/>
    <w:rsid w:val="00947926"/>
    <w:rsid w:val="0094797D"/>
    <w:rsid w:val="009479FC"/>
    <w:rsid w:val="00947B57"/>
    <w:rsid w:val="009502C7"/>
    <w:rsid w:val="00950348"/>
    <w:rsid w:val="00950618"/>
    <w:rsid w:val="0095063B"/>
    <w:rsid w:val="00950696"/>
    <w:rsid w:val="009506F8"/>
    <w:rsid w:val="0095078D"/>
    <w:rsid w:val="00950849"/>
    <w:rsid w:val="0095089D"/>
    <w:rsid w:val="00950A54"/>
    <w:rsid w:val="00950BE5"/>
    <w:rsid w:val="0095101B"/>
    <w:rsid w:val="00951110"/>
    <w:rsid w:val="00951118"/>
    <w:rsid w:val="00951365"/>
    <w:rsid w:val="00951409"/>
    <w:rsid w:val="00951624"/>
    <w:rsid w:val="00951952"/>
    <w:rsid w:val="009519E7"/>
    <w:rsid w:val="00951F6F"/>
    <w:rsid w:val="00952395"/>
    <w:rsid w:val="00952689"/>
    <w:rsid w:val="009528CF"/>
    <w:rsid w:val="00952978"/>
    <w:rsid w:val="00952A0D"/>
    <w:rsid w:val="00952A5F"/>
    <w:rsid w:val="00952A97"/>
    <w:rsid w:val="00952ABF"/>
    <w:rsid w:val="00952AF9"/>
    <w:rsid w:val="00952E21"/>
    <w:rsid w:val="00952EE2"/>
    <w:rsid w:val="00953021"/>
    <w:rsid w:val="00953113"/>
    <w:rsid w:val="009536AF"/>
    <w:rsid w:val="00953705"/>
    <w:rsid w:val="0095384F"/>
    <w:rsid w:val="00953890"/>
    <w:rsid w:val="00953968"/>
    <w:rsid w:val="00953BBF"/>
    <w:rsid w:val="00953F19"/>
    <w:rsid w:val="009540F0"/>
    <w:rsid w:val="00954150"/>
    <w:rsid w:val="00954590"/>
    <w:rsid w:val="009545B9"/>
    <w:rsid w:val="009546A5"/>
    <w:rsid w:val="00954719"/>
    <w:rsid w:val="00954845"/>
    <w:rsid w:val="00954870"/>
    <w:rsid w:val="00954915"/>
    <w:rsid w:val="00954BAE"/>
    <w:rsid w:val="00954C9E"/>
    <w:rsid w:val="009550B9"/>
    <w:rsid w:val="00955240"/>
    <w:rsid w:val="009552FB"/>
    <w:rsid w:val="009553A5"/>
    <w:rsid w:val="0095569C"/>
    <w:rsid w:val="009556DF"/>
    <w:rsid w:val="0095578D"/>
    <w:rsid w:val="0095597F"/>
    <w:rsid w:val="00955B20"/>
    <w:rsid w:val="00955E29"/>
    <w:rsid w:val="00955E46"/>
    <w:rsid w:val="009560AA"/>
    <w:rsid w:val="00956100"/>
    <w:rsid w:val="00956216"/>
    <w:rsid w:val="009562E9"/>
    <w:rsid w:val="0095653C"/>
    <w:rsid w:val="00956715"/>
    <w:rsid w:val="0095672B"/>
    <w:rsid w:val="00956739"/>
    <w:rsid w:val="0095674B"/>
    <w:rsid w:val="00956B25"/>
    <w:rsid w:val="00956DE1"/>
    <w:rsid w:val="00956E83"/>
    <w:rsid w:val="009571DC"/>
    <w:rsid w:val="0095721D"/>
    <w:rsid w:val="009575DE"/>
    <w:rsid w:val="0095769B"/>
    <w:rsid w:val="00957826"/>
    <w:rsid w:val="009579C6"/>
    <w:rsid w:val="00957CFF"/>
    <w:rsid w:val="00957F4C"/>
    <w:rsid w:val="0096035C"/>
    <w:rsid w:val="00960454"/>
    <w:rsid w:val="00960539"/>
    <w:rsid w:val="009605B6"/>
    <w:rsid w:val="009608BE"/>
    <w:rsid w:val="00960966"/>
    <w:rsid w:val="0096099E"/>
    <w:rsid w:val="00960A31"/>
    <w:rsid w:val="00960E8B"/>
    <w:rsid w:val="0096101F"/>
    <w:rsid w:val="0096102D"/>
    <w:rsid w:val="0096144F"/>
    <w:rsid w:val="00961495"/>
    <w:rsid w:val="009616ED"/>
    <w:rsid w:val="0096171E"/>
    <w:rsid w:val="0096185D"/>
    <w:rsid w:val="00961950"/>
    <w:rsid w:val="009619C0"/>
    <w:rsid w:val="00961B22"/>
    <w:rsid w:val="00961B26"/>
    <w:rsid w:val="00961B4E"/>
    <w:rsid w:val="00961B8A"/>
    <w:rsid w:val="00961DFA"/>
    <w:rsid w:val="0096217A"/>
    <w:rsid w:val="009621FA"/>
    <w:rsid w:val="0096224E"/>
    <w:rsid w:val="009622A3"/>
    <w:rsid w:val="00962339"/>
    <w:rsid w:val="009626FA"/>
    <w:rsid w:val="009627CF"/>
    <w:rsid w:val="0096282D"/>
    <w:rsid w:val="0096291D"/>
    <w:rsid w:val="00962BEA"/>
    <w:rsid w:val="00962CEC"/>
    <w:rsid w:val="00962EA2"/>
    <w:rsid w:val="00962EED"/>
    <w:rsid w:val="00962F18"/>
    <w:rsid w:val="00963208"/>
    <w:rsid w:val="0096327B"/>
    <w:rsid w:val="0096334E"/>
    <w:rsid w:val="009634E5"/>
    <w:rsid w:val="00963567"/>
    <w:rsid w:val="0096360A"/>
    <w:rsid w:val="0096360F"/>
    <w:rsid w:val="009637FA"/>
    <w:rsid w:val="0096392A"/>
    <w:rsid w:val="00963BBC"/>
    <w:rsid w:val="00963D97"/>
    <w:rsid w:val="00963E03"/>
    <w:rsid w:val="00963FA7"/>
    <w:rsid w:val="0096404F"/>
    <w:rsid w:val="009641A3"/>
    <w:rsid w:val="009645F9"/>
    <w:rsid w:val="00964748"/>
    <w:rsid w:val="00964793"/>
    <w:rsid w:val="00964917"/>
    <w:rsid w:val="0096491A"/>
    <w:rsid w:val="0096491D"/>
    <w:rsid w:val="00964A0B"/>
    <w:rsid w:val="00964ABB"/>
    <w:rsid w:val="00964BB6"/>
    <w:rsid w:val="00964FBE"/>
    <w:rsid w:val="00965092"/>
    <w:rsid w:val="009650BB"/>
    <w:rsid w:val="009650C1"/>
    <w:rsid w:val="009650C5"/>
    <w:rsid w:val="0096517F"/>
    <w:rsid w:val="0096535C"/>
    <w:rsid w:val="0096545E"/>
    <w:rsid w:val="00965604"/>
    <w:rsid w:val="009657DB"/>
    <w:rsid w:val="00965A85"/>
    <w:rsid w:val="00965B82"/>
    <w:rsid w:val="00965BC1"/>
    <w:rsid w:val="00965CA0"/>
    <w:rsid w:val="00965D4E"/>
    <w:rsid w:val="00965D9F"/>
    <w:rsid w:val="0096604D"/>
    <w:rsid w:val="0096608F"/>
    <w:rsid w:val="009662DF"/>
    <w:rsid w:val="00966316"/>
    <w:rsid w:val="009664E6"/>
    <w:rsid w:val="00966676"/>
    <w:rsid w:val="00966721"/>
    <w:rsid w:val="00966A31"/>
    <w:rsid w:val="00966A8A"/>
    <w:rsid w:val="00966B9A"/>
    <w:rsid w:val="00966C35"/>
    <w:rsid w:val="00966C85"/>
    <w:rsid w:val="00966CC3"/>
    <w:rsid w:val="00966D26"/>
    <w:rsid w:val="00966F35"/>
    <w:rsid w:val="00966FA7"/>
    <w:rsid w:val="009671E0"/>
    <w:rsid w:val="00967277"/>
    <w:rsid w:val="00967280"/>
    <w:rsid w:val="0096736D"/>
    <w:rsid w:val="00967DD0"/>
    <w:rsid w:val="00970159"/>
    <w:rsid w:val="009701A7"/>
    <w:rsid w:val="00970378"/>
    <w:rsid w:val="00970632"/>
    <w:rsid w:val="00970874"/>
    <w:rsid w:val="009708CF"/>
    <w:rsid w:val="00970A23"/>
    <w:rsid w:val="00970B8E"/>
    <w:rsid w:val="00970BC8"/>
    <w:rsid w:val="00970D71"/>
    <w:rsid w:val="00970E00"/>
    <w:rsid w:val="00971228"/>
    <w:rsid w:val="009712A1"/>
    <w:rsid w:val="00971363"/>
    <w:rsid w:val="0097153D"/>
    <w:rsid w:val="0097188A"/>
    <w:rsid w:val="0097199E"/>
    <w:rsid w:val="00971BD1"/>
    <w:rsid w:val="00971E43"/>
    <w:rsid w:val="009721D1"/>
    <w:rsid w:val="00972487"/>
    <w:rsid w:val="009724B1"/>
    <w:rsid w:val="00972A1B"/>
    <w:rsid w:val="00972A81"/>
    <w:rsid w:val="00972AE3"/>
    <w:rsid w:val="00972B3D"/>
    <w:rsid w:val="00972B93"/>
    <w:rsid w:val="00972EA0"/>
    <w:rsid w:val="00973075"/>
    <w:rsid w:val="00973201"/>
    <w:rsid w:val="00973403"/>
    <w:rsid w:val="00973491"/>
    <w:rsid w:val="0097354F"/>
    <w:rsid w:val="0097377E"/>
    <w:rsid w:val="00973B5F"/>
    <w:rsid w:val="00973B93"/>
    <w:rsid w:val="00973BC8"/>
    <w:rsid w:val="00973DB9"/>
    <w:rsid w:val="00973E6D"/>
    <w:rsid w:val="009740C8"/>
    <w:rsid w:val="009741D2"/>
    <w:rsid w:val="0097441C"/>
    <w:rsid w:val="00974830"/>
    <w:rsid w:val="00974841"/>
    <w:rsid w:val="0097485C"/>
    <w:rsid w:val="00974893"/>
    <w:rsid w:val="00974941"/>
    <w:rsid w:val="00974AF6"/>
    <w:rsid w:val="00974C5F"/>
    <w:rsid w:val="009750E3"/>
    <w:rsid w:val="009757C0"/>
    <w:rsid w:val="0097581E"/>
    <w:rsid w:val="0097587D"/>
    <w:rsid w:val="009758D4"/>
    <w:rsid w:val="009758EC"/>
    <w:rsid w:val="009758ED"/>
    <w:rsid w:val="00975D62"/>
    <w:rsid w:val="00975D64"/>
    <w:rsid w:val="00975E58"/>
    <w:rsid w:val="00975F7D"/>
    <w:rsid w:val="009760BA"/>
    <w:rsid w:val="00976313"/>
    <w:rsid w:val="00976365"/>
    <w:rsid w:val="009767CA"/>
    <w:rsid w:val="009767E6"/>
    <w:rsid w:val="0097689E"/>
    <w:rsid w:val="00976A00"/>
    <w:rsid w:val="00976BDA"/>
    <w:rsid w:val="00976EBA"/>
    <w:rsid w:val="00976EE4"/>
    <w:rsid w:val="00976EF6"/>
    <w:rsid w:val="00976F61"/>
    <w:rsid w:val="0097711F"/>
    <w:rsid w:val="009771B3"/>
    <w:rsid w:val="009771E2"/>
    <w:rsid w:val="00977292"/>
    <w:rsid w:val="009773EF"/>
    <w:rsid w:val="00977645"/>
    <w:rsid w:val="00977836"/>
    <w:rsid w:val="00977919"/>
    <w:rsid w:val="00977A51"/>
    <w:rsid w:val="00977AAE"/>
    <w:rsid w:val="00977C35"/>
    <w:rsid w:val="00977E0D"/>
    <w:rsid w:val="00977F53"/>
    <w:rsid w:val="00977FD8"/>
    <w:rsid w:val="00980061"/>
    <w:rsid w:val="009802AE"/>
    <w:rsid w:val="0098033D"/>
    <w:rsid w:val="0098073C"/>
    <w:rsid w:val="009807DE"/>
    <w:rsid w:val="00980830"/>
    <w:rsid w:val="00980AEB"/>
    <w:rsid w:val="00980CA5"/>
    <w:rsid w:val="0098110A"/>
    <w:rsid w:val="00981206"/>
    <w:rsid w:val="00981208"/>
    <w:rsid w:val="0098139B"/>
    <w:rsid w:val="00981569"/>
    <w:rsid w:val="00981597"/>
    <w:rsid w:val="009818B9"/>
    <w:rsid w:val="00981911"/>
    <w:rsid w:val="00981AA5"/>
    <w:rsid w:val="00981B20"/>
    <w:rsid w:val="00981CA1"/>
    <w:rsid w:val="00982008"/>
    <w:rsid w:val="0098227C"/>
    <w:rsid w:val="0098247E"/>
    <w:rsid w:val="009824BE"/>
    <w:rsid w:val="00982564"/>
    <w:rsid w:val="00982633"/>
    <w:rsid w:val="009829BA"/>
    <w:rsid w:val="00982AE2"/>
    <w:rsid w:val="00982AE3"/>
    <w:rsid w:val="00982B39"/>
    <w:rsid w:val="00982C32"/>
    <w:rsid w:val="00982F7D"/>
    <w:rsid w:val="00982F8E"/>
    <w:rsid w:val="0098302B"/>
    <w:rsid w:val="00983091"/>
    <w:rsid w:val="0098315F"/>
    <w:rsid w:val="00983394"/>
    <w:rsid w:val="009835CC"/>
    <w:rsid w:val="0098373D"/>
    <w:rsid w:val="009837EC"/>
    <w:rsid w:val="009837F3"/>
    <w:rsid w:val="00983839"/>
    <w:rsid w:val="00983888"/>
    <w:rsid w:val="009838E8"/>
    <w:rsid w:val="009838EF"/>
    <w:rsid w:val="00983A5F"/>
    <w:rsid w:val="00983A60"/>
    <w:rsid w:val="00983C59"/>
    <w:rsid w:val="00983CB9"/>
    <w:rsid w:val="00983EB8"/>
    <w:rsid w:val="00983F05"/>
    <w:rsid w:val="00983F1A"/>
    <w:rsid w:val="00983FCD"/>
    <w:rsid w:val="00983FFC"/>
    <w:rsid w:val="0098428F"/>
    <w:rsid w:val="009843C0"/>
    <w:rsid w:val="009844DB"/>
    <w:rsid w:val="00984838"/>
    <w:rsid w:val="009849FC"/>
    <w:rsid w:val="00984A38"/>
    <w:rsid w:val="00984B95"/>
    <w:rsid w:val="00984BBE"/>
    <w:rsid w:val="00984F4A"/>
    <w:rsid w:val="00984FE7"/>
    <w:rsid w:val="00985281"/>
    <w:rsid w:val="00985298"/>
    <w:rsid w:val="00985357"/>
    <w:rsid w:val="00985381"/>
    <w:rsid w:val="00985512"/>
    <w:rsid w:val="00985550"/>
    <w:rsid w:val="00985565"/>
    <w:rsid w:val="0098561B"/>
    <w:rsid w:val="00985632"/>
    <w:rsid w:val="0098566E"/>
    <w:rsid w:val="00986203"/>
    <w:rsid w:val="00986433"/>
    <w:rsid w:val="00986527"/>
    <w:rsid w:val="009865B2"/>
    <w:rsid w:val="009865C9"/>
    <w:rsid w:val="009866D8"/>
    <w:rsid w:val="009866DF"/>
    <w:rsid w:val="0098680D"/>
    <w:rsid w:val="0098699D"/>
    <w:rsid w:val="00986AD9"/>
    <w:rsid w:val="00986B06"/>
    <w:rsid w:val="00986B61"/>
    <w:rsid w:val="00986D4C"/>
    <w:rsid w:val="00986DAD"/>
    <w:rsid w:val="00986DB3"/>
    <w:rsid w:val="00986DFE"/>
    <w:rsid w:val="00986F80"/>
    <w:rsid w:val="00987156"/>
    <w:rsid w:val="00987230"/>
    <w:rsid w:val="00987436"/>
    <w:rsid w:val="009875D6"/>
    <w:rsid w:val="0098761E"/>
    <w:rsid w:val="00987794"/>
    <w:rsid w:val="009879EA"/>
    <w:rsid w:val="00987A7A"/>
    <w:rsid w:val="00987AD3"/>
    <w:rsid w:val="00990035"/>
    <w:rsid w:val="00990121"/>
    <w:rsid w:val="0099016E"/>
    <w:rsid w:val="00990333"/>
    <w:rsid w:val="00990434"/>
    <w:rsid w:val="00990444"/>
    <w:rsid w:val="009904E1"/>
    <w:rsid w:val="009906DD"/>
    <w:rsid w:val="009908FF"/>
    <w:rsid w:val="00990B4F"/>
    <w:rsid w:val="00990B94"/>
    <w:rsid w:val="00990CA2"/>
    <w:rsid w:val="00990D42"/>
    <w:rsid w:val="00990DE0"/>
    <w:rsid w:val="00990E9D"/>
    <w:rsid w:val="00990EFF"/>
    <w:rsid w:val="00990F29"/>
    <w:rsid w:val="00990FC3"/>
    <w:rsid w:val="009910D0"/>
    <w:rsid w:val="009911DA"/>
    <w:rsid w:val="009916D3"/>
    <w:rsid w:val="009917A9"/>
    <w:rsid w:val="009917E8"/>
    <w:rsid w:val="00991E45"/>
    <w:rsid w:val="0099206C"/>
    <w:rsid w:val="00992183"/>
    <w:rsid w:val="0099222A"/>
    <w:rsid w:val="00992309"/>
    <w:rsid w:val="00992367"/>
    <w:rsid w:val="00992486"/>
    <w:rsid w:val="00992508"/>
    <w:rsid w:val="00992531"/>
    <w:rsid w:val="0099288D"/>
    <w:rsid w:val="00992900"/>
    <w:rsid w:val="00992907"/>
    <w:rsid w:val="00992A83"/>
    <w:rsid w:val="00992D39"/>
    <w:rsid w:val="00992E22"/>
    <w:rsid w:val="00992F5E"/>
    <w:rsid w:val="00992FC3"/>
    <w:rsid w:val="009930A1"/>
    <w:rsid w:val="00993348"/>
    <w:rsid w:val="0099346A"/>
    <w:rsid w:val="009935EE"/>
    <w:rsid w:val="00993E96"/>
    <w:rsid w:val="00994089"/>
    <w:rsid w:val="009941D3"/>
    <w:rsid w:val="00994285"/>
    <w:rsid w:val="00994387"/>
    <w:rsid w:val="00994452"/>
    <w:rsid w:val="0099447B"/>
    <w:rsid w:val="009945BA"/>
    <w:rsid w:val="009945ED"/>
    <w:rsid w:val="009947EC"/>
    <w:rsid w:val="00994A07"/>
    <w:rsid w:val="00994A2A"/>
    <w:rsid w:val="00994AF4"/>
    <w:rsid w:val="00994C05"/>
    <w:rsid w:val="00994F82"/>
    <w:rsid w:val="00994FA1"/>
    <w:rsid w:val="00994FBD"/>
    <w:rsid w:val="009950FA"/>
    <w:rsid w:val="009952C8"/>
    <w:rsid w:val="0099541D"/>
    <w:rsid w:val="009954C9"/>
    <w:rsid w:val="009955E3"/>
    <w:rsid w:val="0099568E"/>
    <w:rsid w:val="009956A8"/>
    <w:rsid w:val="009956BF"/>
    <w:rsid w:val="00995834"/>
    <w:rsid w:val="00995ACE"/>
    <w:rsid w:val="00995AD8"/>
    <w:rsid w:val="00995ADF"/>
    <w:rsid w:val="00995C3E"/>
    <w:rsid w:val="00995CCD"/>
    <w:rsid w:val="00995E7B"/>
    <w:rsid w:val="00996306"/>
    <w:rsid w:val="0099632D"/>
    <w:rsid w:val="00996395"/>
    <w:rsid w:val="00996415"/>
    <w:rsid w:val="009964CA"/>
    <w:rsid w:val="0099651C"/>
    <w:rsid w:val="00996A72"/>
    <w:rsid w:val="00996AB8"/>
    <w:rsid w:val="00996B28"/>
    <w:rsid w:val="00996CF3"/>
    <w:rsid w:val="00996D25"/>
    <w:rsid w:val="00996DB0"/>
    <w:rsid w:val="00997079"/>
    <w:rsid w:val="009970ED"/>
    <w:rsid w:val="00997134"/>
    <w:rsid w:val="00997225"/>
    <w:rsid w:val="00997506"/>
    <w:rsid w:val="00997572"/>
    <w:rsid w:val="0099766C"/>
    <w:rsid w:val="009976B6"/>
    <w:rsid w:val="009976EC"/>
    <w:rsid w:val="00997753"/>
    <w:rsid w:val="0099778F"/>
    <w:rsid w:val="009979D3"/>
    <w:rsid w:val="00997B5C"/>
    <w:rsid w:val="00997E45"/>
    <w:rsid w:val="00997E5D"/>
    <w:rsid w:val="00997EFE"/>
    <w:rsid w:val="00997FF1"/>
    <w:rsid w:val="00997FF2"/>
    <w:rsid w:val="009A0186"/>
    <w:rsid w:val="009A0188"/>
    <w:rsid w:val="009A01A5"/>
    <w:rsid w:val="009A0401"/>
    <w:rsid w:val="009A08D5"/>
    <w:rsid w:val="009A08F4"/>
    <w:rsid w:val="009A0A7B"/>
    <w:rsid w:val="009A0AA3"/>
    <w:rsid w:val="009A0D71"/>
    <w:rsid w:val="009A0D93"/>
    <w:rsid w:val="009A0DC5"/>
    <w:rsid w:val="009A0E2C"/>
    <w:rsid w:val="009A0F3D"/>
    <w:rsid w:val="009A0FF4"/>
    <w:rsid w:val="009A0FF5"/>
    <w:rsid w:val="009A10A1"/>
    <w:rsid w:val="009A1127"/>
    <w:rsid w:val="009A1294"/>
    <w:rsid w:val="009A13E1"/>
    <w:rsid w:val="009A1479"/>
    <w:rsid w:val="009A1507"/>
    <w:rsid w:val="009A1786"/>
    <w:rsid w:val="009A1B10"/>
    <w:rsid w:val="009A1C33"/>
    <w:rsid w:val="009A1C7F"/>
    <w:rsid w:val="009A1E1F"/>
    <w:rsid w:val="009A20C9"/>
    <w:rsid w:val="009A23B6"/>
    <w:rsid w:val="009A287C"/>
    <w:rsid w:val="009A2A3B"/>
    <w:rsid w:val="009A2C93"/>
    <w:rsid w:val="009A2D1A"/>
    <w:rsid w:val="009A2D3D"/>
    <w:rsid w:val="009A3145"/>
    <w:rsid w:val="009A32E1"/>
    <w:rsid w:val="009A36BC"/>
    <w:rsid w:val="009A3754"/>
    <w:rsid w:val="009A3AC8"/>
    <w:rsid w:val="009A3C2F"/>
    <w:rsid w:val="009A3C4A"/>
    <w:rsid w:val="009A3CAA"/>
    <w:rsid w:val="009A3EBA"/>
    <w:rsid w:val="009A4054"/>
    <w:rsid w:val="009A41E1"/>
    <w:rsid w:val="009A42BD"/>
    <w:rsid w:val="009A42F3"/>
    <w:rsid w:val="009A461E"/>
    <w:rsid w:val="009A4682"/>
    <w:rsid w:val="009A46AA"/>
    <w:rsid w:val="009A4769"/>
    <w:rsid w:val="009A4844"/>
    <w:rsid w:val="009A4957"/>
    <w:rsid w:val="009A4B02"/>
    <w:rsid w:val="009A4E20"/>
    <w:rsid w:val="009A5076"/>
    <w:rsid w:val="009A514C"/>
    <w:rsid w:val="009A51CF"/>
    <w:rsid w:val="009A5431"/>
    <w:rsid w:val="009A5833"/>
    <w:rsid w:val="009A58AC"/>
    <w:rsid w:val="009A58E9"/>
    <w:rsid w:val="009A5987"/>
    <w:rsid w:val="009A598E"/>
    <w:rsid w:val="009A5C36"/>
    <w:rsid w:val="009A5CD7"/>
    <w:rsid w:val="009A600D"/>
    <w:rsid w:val="009A6036"/>
    <w:rsid w:val="009A618E"/>
    <w:rsid w:val="009A61E8"/>
    <w:rsid w:val="009A6574"/>
    <w:rsid w:val="009A6582"/>
    <w:rsid w:val="009A66C5"/>
    <w:rsid w:val="009A6764"/>
    <w:rsid w:val="009A6880"/>
    <w:rsid w:val="009A68B4"/>
    <w:rsid w:val="009A6A77"/>
    <w:rsid w:val="009A6AA2"/>
    <w:rsid w:val="009A6CA6"/>
    <w:rsid w:val="009A6DC0"/>
    <w:rsid w:val="009A6E5D"/>
    <w:rsid w:val="009A7154"/>
    <w:rsid w:val="009A71B9"/>
    <w:rsid w:val="009A71D8"/>
    <w:rsid w:val="009A73CC"/>
    <w:rsid w:val="009A7430"/>
    <w:rsid w:val="009A74E0"/>
    <w:rsid w:val="009A75C1"/>
    <w:rsid w:val="009A7617"/>
    <w:rsid w:val="009A7932"/>
    <w:rsid w:val="009A7980"/>
    <w:rsid w:val="009A7A62"/>
    <w:rsid w:val="009A7A88"/>
    <w:rsid w:val="009B0136"/>
    <w:rsid w:val="009B01B9"/>
    <w:rsid w:val="009B0372"/>
    <w:rsid w:val="009B03CD"/>
    <w:rsid w:val="009B03F8"/>
    <w:rsid w:val="009B0512"/>
    <w:rsid w:val="009B06E1"/>
    <w:rsid w:val="009B0928"/>
    <w:rsid w:val="009B0AF7"/>
    <w:rsid w:val="009B0B62"/>
    <w:rsid w:val="009B0C6D"/>
    <w:rsid w:val="009B0CDB"/>
    <w:rsid w:val="009B0E25"/>
    <w:rsid w:val="009B1049"/>
    <w:rsid w:val="009B10A4"/>
    <w:rsid w:val="009B10F3"/>
    <w:rsid w:val="009B1116"/>
    <w:rsid w:val="009B116A"/>
    <w:rsid w:val="009B1198"/>
    <w:rsid w:val="009B132A"/>
    <w:rsid w:val="009B1699"/>
    <w:rsid w:val="009B1855"/>
    <w:rsid w:val="009B1867"/>
    <w:rsid w:val="009B18BA"/>
    <w:rsid w:val="009B1922"/>
    <w:rsid w:val="009B195C"/>
    <w:rsid w:val="009B1987"/>
    <w:rsid w:val="009B1C32"/>
    <w:rsid w:val="009B1EB1"/>
    <w:rsid w:val="009B1F26"/>
    <w:rsid w:val="009B1F6A"/>
    <w:rsid w:val="009B1F71"/>
    <w:rsid w:val="009B1FFB"/>
    <w:rsid w:val="009B1FFD"/>
    <w:rsid w:val="009B2171"/>
    <w:rsid w:val="009B2327"/>
    <w:rsid w:val="009B2353"/>
    <w:rsid w:val="009B26BE"/>
    <w:rsid w:val="009B2782"/>
    <w:rsid w:val="009B286E"/>
    <w:rsid w:val="009B29B9"/>
    <w:rsid w:val="009B2ACE"/>
    <w:rsid w:val="009B2B16"/>
    <w:rsid w:val="009B2B28"/>
    <w:rsid w:val="009B2ECE"/>
    <w:rsid w:val="009B2F58"/>
    <w:rsid w:val="009B33A4"/>
    <w:rsid w:val="009B34F9"/>
    <w:rsid w:val="009B3518"/>
    <w:rsid w:val="009B363F"/>
    <w:rsid w:val="009B3679"/>
    <w:rsid w:val="009B38E8"/>
    <w:rsid w:val="009B3995"/>
    <w:rsid w:val="009B399F"/>
    <w:rsid w:val="009B3A39"/>
    <w:rsid w:val="009B3C2E"/>
    <w:rsid w:val="009B3CD2"/>
    <w:rsid w:val="009B4232"/>
    <w:rsid w:val="009B4378"/>
    <w:rsid w:val="009B441F"/>
    <w:rsid w:val="009B4509"/>
    <w:rsid w:val="009B45B9"/>
    <w:rsid w:val="009B45DD"/>
    <w:rsid w:val="009B4800"/>
    <w:rsid w:val="009B49FA"/>
    <w:rsid w:val="009B4E77"/>
    <w:rsid w:val="009B4F85"/>
    <w:rsid w:val="009B5048"/>
    <w:rsid w:val="009B5218"/>
    <w:rsid w:val="009B52B7"/>
    <w:rsid w:val="009B545F"/>
    <w:rsid w:val="009B5538"/>
    <w:rsid w:val="009B56AD"/>
    <w:rsid w:val="009B57EE"/>
    <w:rsid w:val="009B587D"/>
    <w:rsid w:val="009B5A1F"/>
    <w:rsid w:val="009B5A41"/>
    <w:rsid w:val="009B5A50"/>
    <w:rsid w:val="009B5CAC"/>
    <w:rsid w:val="009B5DAD"/>
    <w:rsid w:val="009B5E12"/>
    <w:rsid w:val="009B5EF8"/>
    <w:rsid w:val="009B5F28"/>
    <w:rsid w:val="009B60C1"/>
    <w:rsid w:val="009B60C6"/>
    <w:rsid w:val="009B6193"/>
    <w:rsid w:val="009B6269"/>
    <w:rsid w:val="009B62D5"/>
    <w:rsid w:val="009B677E"/>
    <w:rsid w:val="009B67FE"/>
    <w:rsid w:val="009B6820"/>
    <w:rsid w:val="009B6974"/>
    <w:rsid w:val="009B698B"/>
    <w:rsid w:val="009B6B3B"/>
    <w:rsid w:val="009B6D20"/>
    <w:rsid w:val="009B6D6C"/>
    <w:rsid w:val="009B732E"/>
    <w:rsid w:val="009B7456"/>
    <w:rsid w:val="009B77C7"/>
    <w:rsid w:val="009B7900"/>
    <w:rsid w:val="009B7C01"/>
    <w:rsid w:val="009B7FF3"/>
    <w:rsid w:val="009C002C"/>
    <w:rsid w:val="009C04B7"/>
    <w:rsid w:val="009C0540"/>
    <w:rsid w:val="009C06D1"/>
    <w:rsid w:val="009C09D7"/>
    <w:rsid w:val="009C0C0F"/>
    <w:rsid w:val="009C0E57"/>
    <w:rsid w:val="009C0F13"/>
    <w:rsid w:val="009C11BC"/>
    <w:rsid w:val="009C122F"/>
    <w:rsid w:val="009C14F9"/>
    <w:rsid w:val="009C1574"/>
    <w:rsid w:val="009C16E0"/>
    <w:rsid w:val="009C172F"/>
    <w:rsid w:val="009C1802"/>
    <w:rsid w:val="009C1954"/>
    <w:rsid w:val="009C1F4C"/>
    <w:rsid w:val="009C2425"/>
    <w:rsid w:val="009C25F8"/>
    <w:rsid w:val="009C26C9"/>
    <w:rsid w:val="009C2793"/>
    <w:rsid w:val="009C297F"/>
    <w:rsid w:val="009C2A39"/>
    <w:rsid w:val="009C2AA6"/>
    <w:rsid w:val="009C2C65"/>
    <w:rsid w:val="009C2C79"/>
    <w:rsid w:val="009C2CD2"/>
    <w:rsid w:val="009C2DF9"/>
    <w:rsid w:val="009C2E9A"/>
    <w:rsid w:val="009C2FB4"/>
    <w:rsid w:val="009C31CE"/>
    <w:rsid w:val="009C31F5"/>
    <w:rsid w:val="009C322A"/>
    <w:rsid w:val="009C34CF"/>
    <w:rsid w:val="009C359B"/>
    <w:rsid w:val="009C3627"/>
    <w:rsid w:val="009C37F2"/>
    <w:rsid w:val="009C392D"/>
    <w:rsid w:val="009C3AD4"/>
    <w:rsid w:val="009C3BFF"/>
    <w:rsid w:val="009C3D73"/>
    <w:rsid w:val="009C3DBC"/>
    <w:rsid w:val="009C3E74"/>
    <w:rsid w:val="009C3FA0"/>
    <w:rsid w:val="009C4016"/>
    <w:rsid w:val="009C413F"/>
    <w:rsid w:val="009C435F"/>
    <w:rsid w:val="009C43C7"/>
    <w:rsid w:val="009C45C1"/>
    <w:rsid w:val="009C46A4"/>
    <w:rsid w:val="009C47FA"/>
    <w:rsid w:val="009C48FE"/>
    <w:rsid w:val="009C4B30"/>
    <w:rsid w:val="009C4C09"/>
    <w:rsid w:val="009C4C2F"/>
    <w:rsid w:val="009C4C31"/>
    <w:rsid w:val="009C4F09"/>
    <w:rsid w:val="009C51A3"/>
    <w:rsid w:val="009C52BA"/>
    <w:rsid w:val="009C52E5"/>
    <w:rsid w:val="009C5300"/>
    <w:rsid w:val="009C54A9"/>
    <w:rsid w:val="009C54D6"/>
    <w:rsid w:val="009C5567"/>
    <w:rsid w:val="009C5679"/>
    <w:rsid w:val="009C5B6C"/>
    <w:rsid w:val="009C5C0C"/>
    <w:rsid w:val="009C5C76"/>
    <w:rsid w:val="009C5E16"/>
    <w:rsid w:val="009C5F08"/>
    <w:rsid w:val="009C5F30"/>
    <w:rsid w:val="009C5FE5"/>
    <w:rsid w:val="009C6175"/>
    <w:rsid w:val="009C61B6"/>
    <w:rsid w:val="009C63A7"/>
    <w:rsid w:val="009C65AB"/>
    <w:rsid w:val="009C6725"/>
    <w:rsid w:val="009C6726"/>
    <w:rsid w:val="009C67BF"/>
    <w:rsid w:val="009C67D0"/>
    <w:rsid w:val="009C6A6B"/>
    <w:rsid w:val="009C6B4A"/>
    <w:rsid w:val="009C6CB9"/>
    <w:rsid w:val="009C6DEB"/>
    <w:rsid w:val="009C7013"/>
    <w:rsid w:val="009C701B"/>
    <w:rsid w:val="009C702B"/>
    <w:rsid w:val="009C7130"/>
    <w:rsid w:val="009C725B"/>
    <w:rsid w:val="009C72C7"/>
    <w:rsid w:val="009C72E6"/>
    <w:rsid w:val="009C73AB"/>
    <w:rsid w:val="009C7484"/>
    <w:rsid w:val="009C76D0"/>
    <w:rsid w:val="009C798A"/>
    <w:rsid w:val="009C7A50"/>
    <w:rsid w:val="009C7A67"/>
    <w:rsid w:val="009C7AD1"/>
    <w:rsid w:val="009D02EA"/>
    <w:rsid w:val="009D0437"/>
    <w:rsid w:val="009D0615"/>
    <w:rsid w:val="009D0663"/>
    <w:rsid w:val="009D06D0"/>
    <w:rsid w:val="009D07B7"/>
    <w:rsid w:val="009D0EF8"/>
    <w:rsid w:val="009D0F74"/>
    <w:rsid w:val="009D0FE9"/>
    <w:rsid w:val="009D113D"/>
    <w:rsid w:val="009D1150"/>
    <w:rsid w:val="009D125C"/>
    <w:rsid w:val="009D1272"/>
    <w:rsid w:val="009D12ED"/>
    <w:rsid w:val="009D133A"/>
    <w:rsid w:val="009D14A4"/>
    <w:rsid w:val="009D1689"/>
    <w:rsid w:val="009D17E2"/>
    <w:rsid w:val="009D1819"/>
    <w:rsid w:val="009D1906"/>
    <w:rsid w:val="009D192B"/>
    <w:rsid w:val="009D1A34"/>
    <w:rsid w:val="009D1A48"/>
    <w:rsid w:val="009D1A9B"/>
    <w:rsid w:val="009D1AD3"/>
    <w:rsid w:val="009D1B4A"/>
    <w:rsid w:val="009D1C8C"/>
    <w:rsid w:val="009D1D7D"/>
    <w:rsid w:val="009D1E56"/>
    <w:rsid w:val="009D1F37"/>
    <w:rsid w:val="009D1FE2"/>
    <w:rsid w:val="009D2005"/>
    <w:rsid w:val="009D269B"/>
    <w:rsid w:val="009D27E0"/>
    <w:rsid w:val="009D284A"/>
    <w:rsid w:val="009D2850"/>
    <w:rsid w:val="009D296D"/>
    <w:rsid w:val="009D2994"/>
    <w:rsid w:val="009D29A6"/>
    <w:rsid w:val="009D2B3F"/>
    <w:rsid w:val="009D2D1F"/>
    <w:rsid w:val="009D2DB9"/>
    <w:rsid w:val="009D2DBC"/>
    <w:rsid w:val="009D2E7B"/>
    <w:rsid w:val="009D2FFA"/>
    <w:rsid w:val="009D3029"/>
    <w:rsid w:val="009D30E1"/>
    <w:rsid w:val="009D339C"/>
    <w:rsid w:val="009D33F3"/>
    <w:rsid w:val="009D3625"/>
    <w:rsid w:val="009D3891"/>
    <w:rsid w:val="009D3A72"/>
    <w:rsid w:val="009D3A8C"/>
    <w:rsid w:val="009D3AD6"/>
    <w:rsid w:val="009D3B22"/>
    <w:rsid w:val="009D3D2F"/>
    <w:rsid w:val="009D3E43"/>
    <w:rsid w:val="009D3E49"/>
    <w:rsid w:val="009D41C0"/>
    <w:rsid w:val="009D4365"/>
    <w:rsid w:val="009D445C"/>
    <w:rsid w:val="009D464F"/>
    <w:rsid w:val="009D466A"/>
    <w:rsid w:val="009D469F"/>
    <w:rsid w:val="009D46AE"/>
    <w:rsid w:val="009D47EB"/>
    <w:rsid w:val="009D4833"/>
    <w:rsid w:val="009D4847"/>
    <w:rsid w:val="009D487D"/>
    <w:rsid w:val="009D4A1B"/>
    <w:rsid w:val="009D4BA2"/>
    <w:rsid w:val="009D4E3B"/>
    <w:rsid w:val="009D4EC8"/>
    <w:rsid w:val="009D4F7C"/>
    <w:rsid w:val="009D50E3"/>
    <w:rsid w:val="009D51AE"/>
    <w:rsid w:val="009D523B"/>
    <w:rsid w:val="009D53A9"/>
    <w:rsid w:val="009D541B"/>
    <w:rsid w:val="009D5461"/>
    <w:rsid w:val="009D5576"/>
    <w:rsid w:val="009D57A2"/>
    <w:rsid w:val="009D58F5"/>
    <w:rsid w:val="009D5CDE"/>
    <w:rsid w:val="009D5D0C"/>
    <w:rsid w:val="009D5E3C"/>
    <w:rsid w:val="009D5F34"/>
    <w:rsid w:val="009D6197"/>
    <w:rsid w:val="009D621E"/>
    <w:rsid w:val="009D6242"/>
    <w:rsid w:val="009D6336"/>
    <w:rsid w:val="009D64A6"/>
    <w:rsid w:val="009D64DE"/>
    <w:rsid w:val="009D650B"/>
    <w:rsid w:val="009D65B3"/>
    <w:rsid w:val="009D6B53"/>
    <w:rsid w:val="009D6B5B"/>
    <w:rsid w:val="009D6B89"/>
    <w:rsid w:val="009D6C8E"/>
    <w:rsid w:val="009D6D6C"/>
    <w:rsid w:val="009D6D98"/>
    <w:rsid w:val="009D6DC6"/>
    <w:rsid w:val="009D6DE0"/>
    <w:rsid w:val="009D6E5F"/>
    <w:rsid w:val="009D76A0"/>
    <w:rsid w:val="009D770F"/>
    <w:rsid w:val="009D7738"/>
    <w:rsid w:val="009D78DF"/>
    <w:rsid w:val="009D7B04"/>
    <w:rsid w:val="009D7B9A"/>
    <w:rsid w:val="009D7C28"/>
    <w:rsid w:val="009D7D89"/>
    <w:rsid w:val="009E0825"/>
    <w:rsid w:val="009E0879"/>
    <w:rsid w:val="009E0A6A"/>
    <w:rsid w:val="009E0AE1"/>
    <w:rsid w:val="009E0BC8"/>
    <w:rsid w:val="009E1150"/>
    <w:rsid w:val="009E1327"/>
    <w:rsid w:val="009E13AB"/>
    <w:rsid w:val="009E14EC"/>
    <w:rsid w:val="009E1687"/>
    <w:rsid w:val="009E188A"/>
    <w:rsid w:val="009E1BCA"/>
    <w:rsid w:val="009E1C01"/>
    <w:rsid w:val="009E1C6E"/>
    <w:rsid w:val="009E1CD3"/>
    <w:rsid w:val="009E1D70"/>
    <w:rsid w:val="009E1D78"/>
    <w:rsid w:val="009E1EFE"/>
    <w:rsid w:val="009E1F1E"/>
    <w:rsid w:val="009E2294"/>
    <w:rsid w:val="009E238C"/>
    <w:rsid w:val="009E292A"/>
    <w:rsid w:val="009E2A06"/>
    <w:rsid w:val="009E2A85"/>
    <w:rsid w:val="009E2A9A"/>
    <w:rsid w:val="009E2AA1"/>
    <w:rsid w:val="009E2B29"/>
    <w:rsid w:val="009E2CE4"/>
    <w:rsid w:val="009E301A"/>
    <w:rsid w:val="009E3373"/>
    <w:rsid w:val="009E337F"/>
    <w:rsid w:val="009E33C6"/>
    <w:rsid w:val="009E344C"/>
    <w:rsid w:val="009E34CA"/>
    <w:rsid w:val="009E3523"/>
    <w:rsid w:val="009E3773"/>
    <w:rsid w:val="009E37FC"/>
    <w:rsid w:val="009E381E"/>
    <w:rsid w:val="009E3917"/>
    <w:rsid w:val="009E39A7"/>
    <w:rsid w:val="009E3A26"/>
    <w:rsid w:val="009E3C07"/>
    <w:rsid w:val="009E3DD4"/>
    <w:rsid w:val="009E4011"/>
    <w:rsid w:val="009E407A"/>
    <w:rsid w:val="009E4469"/>
    <w:rsid w:val="009E44DB"/>
    <w:rsid w:val="009E47DA"/>
    <w:rsid w:val="009E489F"/>
    <w:rsid w:val="009E497B"/>
    <w:rsid w:val="009E4A46"/>
    <w:rsid w:val="009E4A52"/>
    <w:rsid w:val="009E4C0A"/>
    <w:rsid w:val="009E4CFA"/>
    <w:rsid w:val="009E4F9D"/>
    <w:rsid w:val="009E4FF4"/>
    <w:rsid w:val="009E51C7"/>
    <w:rsid w:val="009E538B"/>
    <w:rsid w:val="009E55C2"/>
    <w:rsid w:val="009E563C"/>
    <w:rsid w:val="009E591D"/>
    <w:rsid w:val="009E5A1E"/>
    <w:rsid w:val="009E5A41"/>
    <w:rsid w:val="009E5C6F"/>
    <w:rsid w:val="009E5C8B"/>
    <w:rsid w:val="009E5D2C"/>
    <w:rsid w:val="009E5EB5"/>
    <w:rsid w:val="009E6343"/>
    <w:rsid w:val="009E64A5"/>
    <w:rsid w:val="009E654D"/>
    <w:rsid w:val="009E6628"/>
    <w:rsid w:val="009E66EB"/>
    <w:rsid w:val="009E68D3"/>
    <w:rsid w:val="009E6921"/>
    <w:rsid w:val="009E69CF"/>
    <w:rsid w:val="009E69E4"/>
    <w:rsid w:val="009E6A6F"/>
    <w:rsid w:val="009E6B36"/>
    <w:rsid w:val="009E6CF7"/>
    <w:rsid w:val="009E6DD8"/>
    <w:rsid w:val="009E70F7"/>
    <w:rsid w:val="009E71FA"/>
    <w:rsid w:val="009E73C0"/>
    <w:rsid w:val="009E7A82"/>
    <w:rsid w:val="009E7A89"/>
    <w:rsid w:val="009E7D55"/>
    <w:rsid w:val="009E7D7D"/>
    <w:rsid w:val="009E7E25"/>
    <w:rsid w:val="009E7FE0"/>
    <w:rsid w:val="009F0075"/>
    <w:rsid w:val="009F0119"/>
    <w:rsid w:val="009F0135"/>
    <w:rsid w:val="009F031C"/>
    <w:rsid w:val="009F034D"/>
    <w:rsid w:val="009F044E"/>
    <w:rsid w:val="009F0459"/>
    <w:rsid w:val="009F0465"/>
    <w:rsid w:val="009F05D7"/>
    <w:rsid w:val="009F0870"/>
    <w:rsid w:val="009F0A0F"/>
    <w:rsid w:val="009F0A3B"/>
    <w:rsid w:val="009F0AC5"/>
    <w:rsid w:val="009F0FC9"/>
    <w:rsid w:val="009F0FD8"/>
    <w:rsid w:val="009F10EE"/>
    <w:rsid w:val="009F1186"/>
    <w:rsid w:val="009F1428"/>
    <w:rsid w:val="009F1B22"/>
    <w:rsid w:val="009F1CE4"/>
    <w:rsid w:val="009F1D1D"/>
    <w:rsid w:val="009F1D5E"/>
    <w:rsid w:val="009F1F32"/>
    <w:rsid w:val="009F21A3"/>
    <w:rsid w:val="009F242C"/>
    <w:rsid w:val="009F24CE"/>
    <w:rsid w:val="009F2619"/>
    <w:rsid w:val="009F2674"/>
    <w:rsid w:val="009F2864"/>
    <w:rsid w:val="009F2A2E"/>
    <w:rsid w:val="009F2B13"/>
    <w:rsid w:val="009F2BD3"/>
    <w:rsid w:val="009F2C7C"/>
    <w:rsid w:val="009F2D23"/>
    <w:rsid w:val="009F2F3D"/>
    <w:rsid w:val="009F2FDB"/>
    <w:rsid w:val="009F3049"/>
    <w:rsid w:val="009F30EC"/>
    <w:rsid w:val="009F3101"/>
    <w:rsid w:val="009F36AC"/>
    <w:rsid w:val="009F3875"/>
    <w:rsid w:val="009F3910"/>
    <w:rsid w:val="009F393F"/>
    <w:rsid w:val="009F3CA7"/>
    <w:rsid w:val="009F3CB2"/>
    <w:rsid w:val="009F3D80"/>
    <w:rsid w:val="009F3F06"/>
    <w:rsid w:val="009F3FD2"/>
    <w:rsid w:val="009F407C"/>
    <w:rsid w:val="009F41CE"/>
    <w:rsid w:val="009F4222"/>
    <w:rsid w:val="009F453E"/>
    <w:rsid w:val="009F4750"/>
    <w:rsid w:val="009F4A92"/>
    <w:rsid w:val="009F4B93"/>
    <w:rsid w:val="009F4C08"/>
    <w:rsid w:val="009F4C1C"/>
    <w:rsid w:val="009F4C57"/>
    <w:rsid w:val="009F4D45"/>
    <w:rsid w:val="009F4D5A"/>
    <w:rsid w:val="009F4ECF"/>
    <w:rsid w:val="009F52FE"/>
    <w:rsid w:val="009F5511"/>
    <w:rsid w:val="009F5513"/>
    <w:rsid w:val="009F5653"/>
    <w:rsid w:val="009F57F7"/>
    <w:rsid w:val="009F5828"/>
    <w:rsid w:val="009F5977"/>
    <w:rsid w:val="009F5A0C"/>
    <w:rsid w:val="009F5B68"/>
    <w:rsid w:val="009F5B6B"/>
    <w:rsid w:val="009F5DB0"/>
    <w:rsid w:val="009F6262"/>
    <w:rsid w:val="009F632D"/>
    <w:rsid w:val="009F6445"/>
    <w:rsid w:val="009F666A"/>
    <w:rsid w:val="009F6ACC"/>
    <w:rsid w:val="009F6C22"/>
    <w:rsid w:val="009F6F88"/>
    <w:rsid w:val="009F6F8C"/>
    <w:rsid w:val="009F6FDC"/>
    <w:rsid w:val="009F704D"/>
    <w:rsid w:val="009F7083"/>
    <w:rsid w:val="009F729F"/>
    <w:rsid w:val="009F7550"/>
    <w:rsid w:val="009F76F3"/>
    <w:rsid w:val="009F7701"/>
    <w:rsid w:val="009F779A"/>
    <w:rsid w:val="009F78CF"/>
    <w:rsid w:val="009F78F7"/>
    <w:rsid w:val="009F7A66"/>
    <w:rsid w:val="009F7A72"/>
    <w:rsid w:val="009F7A9A"/>
    <w:rsid w:val="009F7E54"/>
    <w:rsid w:val="009F7E60"/>
    <w:rsid w:val="009F7EEC"/>
    <w:rsid w:val="009F7EFC"/>
    <w:rsid w:val="009F7F9C"/>
    <w:rsid w:val="00A00015"/>
    <w:rsid w:val="00A00259"/>
    <w:rsid w:val="00A00278"/>
    <w:rsid w:val="00A002D4"/>
    <w:rsid w:val="00A00383"/>
    <w:rsid w:val="00A0055C"/>
    <w:rsid w:val="00A00604"/>
    <w:rsid w:val="00A006A9"/>
    <w:rsid w:val="00A006D4"/>
    <w:rsid w:val="00A008DD"/>
    <w:rsid w:val="00A0097D"/>
    <w:rsid w:val="00A00B0E"/>
    <w:rsid w:val="00A00B48"/>
    <w:rsid w:val="00A00B75"/>
    <w:rsid w:val="00A00BFD"/>
    <w:rsid w:val="00A00C2F"/>
    <w:rsid w:val="00A00E43"/>
    <w:rsid w:val="00A00E4F"/>
    <w:rsid w:val="00A00EE0"/>
    <w:rsid w:val="00A0126B"/>
    <w:rsid w:val="00A014F2"/>
    <w:rsid w:val="00A01711"/>
    <w:rsid w:val="00A01964"/>
    <w:rsid w:val="00A01BEE"/>
    <w:rsid w:val="00A01C8B"/>
    <w:rsid w:val="00A01CFD"/>
    <w:rsid w:val="00A01D22"/>
    <w:rsid w:val="00A01D9D"/>
    <w:rsid w:val="00A01EE4"/>
    <w:rsid w:val="00A02186"/>
    <w:rsid w:val="00A0234D"/>
    <w:rsid w:val="00A023BF"/>
    <w:rsid w:val="00A0247D"/>
    <w:rsid w:val="00A024B6"/>
    <w:rsid w:val="00A02560"/>
    <w:rsid w:val="00A025F2"/>
    <w:rsid w:val="00A02789"/>
    <w:rsid w:val="00A02BC5"/>
    <w:rsid w:val="00A02E38"/>
    <w:rsid w:val="00A02EA4"/>
    <w:rsid w:val="00A02EDF"/>
    <w:rsid w:val="00A03135"/>
    <w:rsid w:val="00A0315A"/>
    <w:rsid w:val="00A031CC"/>
    <w:rsid w:val="00A0352E"/>
    <w:rsid w:val="00A0355E"/>
    <w:rsid w:val="00A035FE"/>
    <w:rsid w:val="00A0364B"/>
    <w:rsid w:val="00A036B0"/>
    <w:rsid w:val="00A036B9"/>
    <w:rsid w:val="00A03853"/>
    <w:rsid w:val="00A038A9"/>
    <w:rsid w:val="00A03B28"/>
    <w:rsid w:val="00A03BBD"/>
    <w:rsid w:val="00A03C48"/>
    <w:rsid w:val="00A03DB8"/>
    <w:rsid w:val="00A03E20"/>
    <w:rsid w:val="00A03EE3"/>
    <w:rsid w:val="00A04012"/>
    <w:rsid w:val="00A04046"/>
    <w:rsid w:val="00A04123"/>
    <w:rsid w:val="00A04128"/>
    <w:rsid w:val="00A04362"/>
    <w:rsid w:val="00A04372"/>
    <w:rsid w:val="00A0467E"/>
    <w:rsid w:val="00A04812"/>
    <w:rsid w:val="00A0487B"/>
    <w:rsid w:val="00A04993"/>
    <w:rsid w:val="00A04A1D"/>
    <w:rsid w:val="00A04B6E"/>
    <w:rsid w:val="00A04BEB"/>
    <w:rsid w:val="00A04C34"/>
    <w:rsid w:val="00A04C76"/>
    <w:rsid w:val="00A04C8D"/>
    <w:rsid w:val="00A04CD8"/>
    <w:rsid w:val="00A04DDB"/>
    <w:rsid w:val="00A05076"/>
    <w:rsid w:val="00A05113"/>
    <w:rsid w:val="00A05146"/>
    <w:rsid w:val="00A055ED"/>
    <w:rsid w:val="00A05741"/>
    <w:rsid w:val="00A059A6"/>
    <w:rsid w:val="00A05A72"/>
    <w:rsid w:val="00A05C94"/>
    <w:rsid w:val="00A05EB4"/>
    <w:rsid w:val="00A061DC"/>
    <w:rsid w:val="00A063FE"/>
    <w:rsid w:val="00A064F0"/>
    <w:rsid w:val="00A0657B"/>
    <w:rsid w:val="00A066A6"/>
    <w:rsid w:val="00A066B8"/>
    <w:rsid w:val="00A066CB"/>
    <w:rsid w:val="00A066D1"/>
    <w:rsid w:val="00A0674B"/>
    <w:rsid w:val="00A0688B"/>
    <w:rsid w:val="00A06965"/>
    <w:rsid w:val="00A06A5F"/>
    <w:rsid w:val="00A06A61"/>
    <w:rsid w:val="00A06B43"/>
    <w:rsid w:val="00A06C8F"/>
    <w:rsid w:val="00A06CC5"/>
    <w:rsid w:val="00A06D14"/>
    <w:rsid w:val="00A06F28"/>
    <w:rsid w:val="00A07228"/>
    <w:rsid w:val="00A07268"/>
    <w:rsid w:val="00A0743F"/>
    <w:rsid w:val="00A076B1"/>
    <w:rsid w:val="00A076BD"/>
    <w:rsid w:val="00A076CE"/>
    <w:rsid w:val="00A076FE"/>
    <w:rsid w:val="00A07823"/>
    <w:rsid w:val="00A07906"/>
    <w:rsid w:val="00A07B52"/>
    <w:rsid w:val="00A07CB4"/>
    <w:rsid w:val="00A07FEB"/>
    <w:rsid w:val="00A103DF"/>
    <w:rsid w:val="00A10406"/>
    <w:rsid w:val="00A105BE"/>
    <w:rsid w:val="00A10877"/>
    <w:rsid w:val="00A10A7E"/>
    <w:rsid w:val="00A10D9E"/>
    <w:rsid w:val="00A10E2E"/>
    <w:rsid w:val="00A10F22"/>
    <w:rsid w:val="00A10F51"/>
    <w:rsid w:val="00A10FDD"/>
    <w:rsid w:val="00A11351"/>
    <w:rsid w:val="00A118DC"/>
    <w:rsid w:val="00A11A3B"/>
    <w:rsid w:val="00A120D1"/>
    <w:rsid w:val="00A124D8"/>
    <w:rsid w:val="00A12514"/>
    <w:rsid w:val="00A127F2"/>
    <w:rsid w:val="00A128E9"/>
    <w:rsid w:val="00A1299F"/>
    <w:rsid w:val="00A129FC"/>
    <w:rsid w:val="00A12E29"/>
    <w:rsid w:val="00A12F7A"/>
    <w:rsid w:val="00A13003"/>
    <w:rsid w:val="00A13397"/>
    <w:rsid w:val="00A13458"/>
    <w:rsid w:val="00A134CA"/>
    <w:rsid w:val="00A134FE"/>
    <w:rsid w:val="00A13521"/>
    <w:rsid w:val="00A1354E"/>
    <w:rsid w:val="00A13619"/>
    <w:rsid w:val="00A137D1"/>
    <w:rsid w:val="00A137F9"/>
    <w:rsid w:val="00A1392F"/>
    <w:rsid w:val="00A13BBA"/>
    <w:rsid w:val="00A13CDB"/>
    <w:rsid w:val="00A13DF5"/>
    <w:rsid w:val="00A13E1D"/>
    <w:rsid w:val="00A13E3E"/>
    <w:rsid w:val="00A13FA6"/>
    <w:rsid w:val="00A13FDB"/>
    <w:rsid w:val="00A140E5"/>
    <w:rsid w:val="00A14136"/>
    <w:rsid w:val="00A14259"/>
    <w:rsid w:val="00A143F3"/>
    <w:rsid w:val="00A14469"/>
    <w:rsid w:val="00A14515"/>
    <w:rsid w:val="00A145B6"/>
    <w:rsid w:val="00A146C7"/>
    <w:rsid w:val="00A14A38"/>
    <w:rsid w:val="00A14AC4"/>
    <w:rsid w:val="00A14DDA"/>
    <w:rsid w:val="00A14F47"/>
    <w:rsid w:val="00A14FC9"/>
    <w:rsid w:val="00A15075"/>
    <w:rsid w:val="00A153D0"/>
    <w:rsid w:val="00A1554E"/>
    <w:rsid w:val="00A15743"/>
    <w:rsid w:val="00A157F1"/>
    <w:rsid w:val="00A15842"/>
    <w:rsid w:val="00A15889"/>
    <w:rsid w:val="00A15D43"/>
    <w:rsid w:val="00A15D4B"/>
    <w:rsid w:val="00A15FA2"/>
    <w:rsid w:val="00A16321"/>
    <w:rsid w:val="00A16333"/>
    <w:rsid w:val="00A163D9"/>
    <w:rsid w:val="00A166E9"/>
    <w:rsid w:val="00A168BB"/>
    <w:rsid w:val="00A1690A"/>
    <w:rsid w:val="00A16A8B"/>
    <w:rsid w:val="00A16C75"/>
    <w:rsid w:val="00A16D78"/>
    <w:rsid w:val="00A16F95"/>
    <w:rsid w:val="00A170ED"/>
    <w:rsid w:val="00A174BC"/>
    <w:rsid w:val="00A174D8"/>
    <w:rsid w:val="00A175CF"/>
    <w:rsid w:val="00A1773A"/>
    <w:rsid w:val="00A17801"/>
    <w:rsid w:val="00A17A6F"/>
    <w:rsid w:val="00A17C62"/>
    <w:rsid w:val="00A17F8A"/>
    <w:rsid w:val="00A17FB5"/>
    <w:rsid w:val="00A20365"/>
    <w:rsid w:val="00A203EB"/>
    <w:rsid w:val="00A2052C"/>
    <w:rsid w:val="00A206DF"/>
    <w:rsid w:val="00A208F9"/>
    <w:rsid w:val="00A2098C"/>
    <w:rsid w:val="00A20B24"/>
    <w:rsid w:val="00A20B54"/>
    <w:rsid w:val="00A20B8D"/>
    <w:rsid w:val="00A210CB"/>
    <w:rsid w:val="00A2123C"/>
    <w:rsid w:val="00A212B1"/>
    <w:rsid w:val="00A212DD"/>
    <w:rsid w:val="00A21348"/>
    <w:rsid w:val="00A21528"/>
    <w:rsid w:val="00A21529"/>
    <w:rsid w:val="00A21685"/>
    <w:rsid w:val="00A21713"/>
    <w:rsid w:val="00A217F3"/>
    <w:rsid w:val="00A21AC0"/>
    <w:rsid w:val="00A21C16"/>
    <w:rsid w:val="00A22017"/>
    <w:rsid w:val="00A220E7"/>
    <w:rsid w:val="00A221AC"/>
    <w:rsid w:val="00A221EC"/>
    <w:rsid w:val="00A22219"/>
    <w:rsid w:val="00A2240D"/>
    <w:rsid w:val="00A2271E"/>
    <w:rsid w:val="00A228D3"/>
    <w:rsid w:val="00A22A00"/>
    <w:rsid w:val="00A22B65"/>
    <w:rsid w:val="00A22DB5"/>
    <w:rsid w:val="00A22FDE"/>
    <w:rsid w:val="00A231E8"/>
    <w:rsid w:val="00A232C1"/>
    <w:rsid w:val="00A23457"/>
    <w:rsid w:val="00A237B9"/>
    <w:rsid w:val="00A237DE"/>
    <w:rsid w:val="00A23884"/>
    <w:rsid w:val="00A239C3"/>
    <w:rsid w:val="00A23AAD"/>
    <w:rsid w:val="00A23ACF"/>
    <w:rsid w:val="00A23AFC"/>
    <w:rsid w:val="00A23B3D"/>
    <w:rsid w:val="00A23B9F"/>
    <w:rsid w:val="00A240A5"/>
    <w:rsid w:val="00A240FC"/>
    <w:rsid w:val="00A241AE"/>
    <w:rsid w:val="00A2421C"/>
    <w:rsid w:val="00A24448"/>
    <w:rsid w:val="00A24638"/>
    <w:rsid w:val="00A24822"/>
    <w:rsid w:val="00A2485E"/>
    <w:rsid w:val="00A24961"/>
    <w:rsid w:val="00A24A30"/>
    <w:rsid w:val="00A24BAE"/>
    <w:rsid w:val="00A24DB3"/>
    <w:rsid w:val="00A24F04"/>
    <w:rsid w:val="00A24F24"/>
    <w:rsid w:val="00A24F82"/>
    <w:rsid w:val="00A25005"/>
    <w:rsid w:val="00A25250"/>
    <w:rsid w:val="00A25309"/>
    <w:rsid w:val="00A25368"/>
    <w:rsid w:val="00A25370"/>
    <w:rsid w:val="00A253F1"/>
    <w:rsid w:val="00A2578D"/>
    <w:rsid w:val="00A259E4"/>
    <w:rsid w:val="00A25C40"/>
    <w:rsid w:val="00A25C46"/>
    <w:rsid w:val="00A25C78"/>
    <w:rsid w:val="00A25CBD"/>
    <w:rsid w:val="00A25E87"/>
    <w:rsid w:val="00A2602A"/>
    <w:rsid w:val="00A2614D"/>
    <w:rsid w:val="00A2614F"/>
    <w:rsid w:val="00A26356"/>
    <w:rsid w:val="00A26392"/>
    <w:rsid w:val="00A263BC"/>
    <w:rsid w:val="00A26583"/>
    <w:rsid w:val="00A26746"/>
    <w:rsid w:val="00A2678A"/>
    <w:rsid w:val="00A26B10"/>
    <w:rsid w:val="00A26C4E"/>
    <w:rsid w:val="00A26DBB"/>
    <w:rsid w:val="00A26E68"/>
    <w:rsid w:val="00A26FB9"/>
    <w:rsid w:val="00A26FC6"/>
    <w:rsid w:val="00A270DD"/>
    <w:rsid w:val="00A2719D"/>
    <w:rsid w:val="00A2736D"/>
    <w:rsid w:val="00A276C8"/>
    <w:rsid w:val="00A276FB"/>
    <w:rsid w:val="00A278AA"/>
    <w:rsid w:val="00A27B59"/>
    <w:rsid w:val="00A27BFA"/>
    <w:rsid w:val="00A27CBD"/>
    <w:rsid w:val="00A27DB3"/>
    <w:rsid w:val="00A27FF3"/>
    <w:rsid w:val="00A302FD"/>
    <w:rsid w:val="00A3059C"/>
    <w:rsid w:val="00A307D4"/>
    <w:rsid w:val="00A3080F"/>
    <w:rsid w:val="00A30C8B"/>
    <w:rsid w:val="00A30C8D"/>
    <w:rsid w:val="00A31051"/>
    <w:rsid w:val="00A31165"/>
    <w:rsid w:val="00A31276"/>
    <w:rsid w:val="00A3139A"/>
    <w:rsid w:val="00A313CF"/>
    <w:rsid w:val="00A31455"/>
    <w:rsid w:val="00A3167A"/>
    <w:rsid w:val="00A31843"/>
    <w:rsid w:val="00A31849"/>
    <w:rsid w:val="00A31911"/>
    <w:rsid w:val="00A319B6"/>
    <w:rsid w:val="00A31C89"/>
    <w:rsid w:val="00A31ED6"/>
    <w:rsid w:val="00A32224"/>
    <w:rsid w:val="00A322C6"/>
    <w:rsid w:val="00A32489"/>
    <w:rsid w:val="00A324DE"/>
    <w:rsid w:val="00A3266A"/>
    <w:rsid w:val="00A326C9"/>
    <w:rsid w:val="00A3286A"/>
    <w:rsid w:val="00A328DF"/>
    <w:rsid w:val="00A32C5A"/>
    <w:rsid w:val="00A32D1D"/>
    <w:rsid w:val="00A32ECB"/>
    <w:rsid w:val="00A32F6F"/>
    <w:rsid w:val="00A32F88"/>
    <w:rsid w:val="00A3305D"/>
    <w:rsid w:val="00A3312E"/>
    <w:rsid w:val="00A3335A"/>
    <w:rsid w:val="00A3350B"/>
    <w:rsid w:val="00A3351A"/>
    <w:rsid w:val="00A335B4"/>
    <w:rsid w:val="00A33644"/>
    <w:rsid w:val="00A338B7"/>
    <w:rsid w:val="00A33913"/>
    <w:rsid w:val="00A342A8"/>
    <w:rsid w:val="00A342DA"/>
    <w:rsid w:val="00A342E6"/>
    <w:rsid w:val="00A3452C"/>
    <w:rsid w:val="00A345E2"/>
    <w:rsid w:val="00A3461A"/>
    <w:rsid w:val="00A346B1"/>
    <w:rsid w:val="00A34736"/>
    <w:rsid w:val="00A34AD1"/>
    <w:rsid w:val="00A34B73"/>
    <w:rsid w:val="00A34FC6"/>
    <w:rsid w:val="00A3504B"/>
    <w:rsid w:val="00A35133"/>
    <w:rsid w:val="00A35143"/>
    <w:rsid w:val="00A35237"/>
    <w:rsid w:val="00A35340"/>
    <w:rsid w:val="00A354FA"/>
    <w:rsid w:val="00A35577"/>
    <w:rsid w:val="00A355E8"/>
    <w:rsid w:val="00A356E5"/>
    <w:rsid w:val="00A35788"/>
    <w:rsid w:val="00A35862"/>
    <w:rsid w:val="00A35878"/>
    <w:rsid w:val="00A35AFB"/>
    <w:rsid w:val="00A35B10"/>
    <w:rsid w:val="00A35BC0"/>
    <w:rsid w:val="00A35C5E"/>
    <w:rsid w:val="00A35C7C"/>
    <w:rsid w:val="00A35E9D"/>
    <w:rsid w:val="00A35F1F"/>
    <w:rsid w:val="00A36120"/>
    <w:rsid w:val="00A361C9"/>
    <w:rsid w:val="00A361E6"/>
    <w:rsid w:val="00A36417"/>
    <w:rsid w:val="00A36470"/>
    <w:rsid w:val="00A3660A"/>
    <w:rsid w:val="00A367AA"/>
    <w:rsid w:val="00A3683B"/>
    <w:rsid w:val="00A36861"/>
    <w:rsid w:val="00A36988"/>
    <w:rsid w:val="00A36AA3"/>
    <w:rsid w:val="00A36C28"/>
    <w:rsid w:val="00A37192"/>
    <w:rsid w:val="00A37314"/>
    <w:rsid w:val="00A373FE"/>
    <w:rsid w:val="00A3742D"/>
    <w:rsid w:val="00A37436"/>
    <w:rsid w:val="00A376D3"/>
    <w:rsid w:val="00A37977"/>
    <w:rsid w:val="00A37A17"/>
    <w:rsid w:val="00A37B1C"/>
    <w:rsid w:val="00A37B3A"/>
    <w:rsid w:val="00A37C2A"/>
    <w:rsid w:val="00A37F48"/>
    <w:rsid w:val="00A37F55"/>
    <w:rsid w:val="00A37F85"/>
    <w:rsid w:val="00A4006D"/>
    <w:rsid w:val="00A401D1"/>
    <w:rsid w:val="00A40227"/>
    <w:rsid w:val="00A40270"/>
    <w:rsid w:val="00A4029E"/>
    <w:rsid w:val="00A404EE"/>
    <w:rsid w:val="00A406FB"/>
    <w:rsid w:val="00A40800"/>
    <w:rsid w:val="00A4080C"/>
    <w:rsid w:val="00A4093E"/>
    <w:rsid w:val="00A4096C"/>
    <w:rsid w:val="00A409C4"/>
    <w:rsid w:val="00A40A64"/>
    <w:rsid w:val="00A40C3F"/>
    <w:rsid w:val="00A40E3C"/>
    <w:rsid w:val="00A4101F"/>
    <w:rsid w:val="00A41108"/>
    <w:rsid w:val="00A4116C"/>
    <w:rsid w:val="00A411D2"/>
    <w:rsid w:val="00A412AD"/>
    <w:rsid w:val="00A412AF"/>
    <w:rsid w:val="00A41400"/>
    <w:rsid w:val="00A416D6"/>
    <w:rsid w:val="00A417AD"/>
    <w:rsid w:val="00A419F3"/>
    <w:rsid w:val="00A41A0F"/>
    <w:rsid w:val="00A41AE7"/>
    <w:rsid w:val="00A41B18"/>
    <w:rsid w:val="00A41CA4"/>
    <w:rsid w:val="00A41F32"/>
    <w:rsid w:val="00A41F4B"/>
    <w:rsid w:val="00A41FAF"/>
    <w:rsid w:val="00A42200"/>
    <w:rsid w:val="00A42588"/>
    <w:rsid w:val="00A425A2"/>
    <w:rsid w:val="00A42715"/>
    <w:rsid w:val="00A4286B"/>
    <w:rsid w:val="00A42A54"/>
    <w:rsid w:val="00A42B57"/>
    <w:rsid w:val="00A42C1F"/>
    <w:rsid w:val="00A42F29"/>
    <w:rsid w:val="00A433B1"/>
    <w:rsid w:val="00A43499"/>
    <w:rsid w:val="00A4354A"/>
    <w:rsid w:val="00A43B0B"/>
    <w:rsid w:val="00A43EA0"/>
    <w:rsid w:val="00A442C8"/>
    <w:rsid w:val="00A4438E"/>
    <w:rsid w:val="00A44572"/>
    <w:rsid w:val="00A447A0"/>
    <w:rsid w:val="00A44B51"/>
    <w:rsid w:val="00A44C13"/>
    <w:rsid w:val="00A44D20"/>
    <w:rsid w:val="00A44D8A"/>
    <w:rsid w:val="00A44EFA"/>
    <w:rsid w:val="00A44F57"/>
    <w:rsid w:val="00A450B7"/>
    <w:rsid w:val="00A451DA"/>
    <w:rsid w:val="00A454C4"/>
    <w:rsid w:val="00A45777"/>
    <w:rsid w:val="00A45824"/>
    <w:rsid w:val="00A458A7"/>
    <w:rsid w:val="00A459E9"/>
    <w:rsid w:val="00A45D90"/>
    <w:rsid w:val="00A45E14"/>
    <w:rsid w:val="00A45FC1"/>
    <w:rsid w:val="00A46067"/>
    <w:rsid w:val="00A46193"/>
    <w:rsid w:val="00A464D9"/>
    <w:rsid w:val="00A46638"/>
    <w:rsid w:val="00A4664C"/>
    <w:rsid w:val="00A467D4"/>
    <w:rsid w:val="00A4688B"/>
    <w:rsid w:val="00A4691E"/>
    <w:rsid w:val="00A4693E"/>
    <w:rsid w:val="00A46C13"/>
    <w:rsid w:val="00A47330"/>
    <w:rsid w:val="00A47504"/>
    <w:rsid w:val="00A47553"/>
    <w:rsid w:val="00A4780A"/>
    <w:rsid w:val="00A47852"/>
    <w:rsid w:val="00A47994"/>
    <w:rsid w:val="00A47A5C"/>
    <w:rsid w:val="00A47A8D"/>
    <w:rsid w:val="00A47E28"/>
    <w:rsid w:val="00A47FC5"/>
    <w:rsid w:val="00A5016E"/>
    <w:rsid w:val="00A50187"/>
    <w:rsid w:val="00A50290"/>
    <w:rsid w:val="00A502AF"/>
    <w:rsid w:val="00A504D3"/>
    <w:rsid w:val="00A50905"/>
    <w:rsid w:val="00A5095F"/>
    <w:rsid w:val="00A50A6C"/>
    <w:rsid w:val="00A50BCD"/>
    <w:rsid w:val="00A50BDB"/>
    <w:rsid w:val="00A50DD6"/>
    <w:rsid w:val="00A50E0A"/>
    <w:rsid w:val="00A51191"/>
    <w:rsid w:val="00A51274"/>
    <w:rsid w:val="00A51355"/>
    <w:rsid w:val="00A5145A"/>
    <w:rsid w:val="00A5169C"/>
    <w:rsid w:val="00A5186B"/>
    <w:rsid w:val="00A51938"/>
    <w:rsid w:val="00A519CB"/>
    <w:rsid w:val="00A51A8E"/>
    <w:rsid w:val="00A51AE7"/>
    <w:rsid w:val="00A51B7A"/>
    <w:rsid w:val="00A51B93"/>
    <w:rsid w:val="00A51F07"/>
    <w:rsid w:val="00A51F93"/>
    <w:rsid w:val="00A51FED"/>
    <w:rsid w:val="00A52359"/>
    <w:rsid w:val="00A5238B"/>
    <w:rsid w:val="00A52481"/>
    <w:rsid w:val="00A5258C"/>
    <w:rsid w:val="00A5263F"/>
    <w:rsid w:val="00A526E0"/>
    <w:rsid w:val="00A52755"/>
    <w:rsid w:val="00A5277D"/>
    <w:rsid w:val="00A528A5"/>
    <w:rsid w:val="00A52984"/>
    <w:rsid w:val="00A52B94"/>
    <w:rsid w:val="00A52B9D"/>
    <w:rsid w:val="00A52C0E"/>
    <w:rsid w:val="00A52DB8"/>
    <w:rsid w:val="00A52DDF"/>
    <w:rsid w:val="00A52E23"/>
    <w:rsid w:val="00A52E32"/>
    <w:rsid w:val="00A52F5C"/>
    <w:rsid w:val="00A530BD"/>
    <w:rsid w:val="00A5329B"/>
    <w:rsid w:val="00A533E3"/>
    <w:rsid w:val="00A5356A"/>
    <w:rsid w:val="00A536B1"/>
    <w:rsid w:val="00A5379B"/>
    <w:rsid w:val="00A538EF"/>
    <w:rsid w:val="00A5390C"/>
    <w:rsid w:val="00A53C8F"/>
    <w:rsid w:val="00A53E31"/>
    <w:rsid w:val="00A53EAD"/>
    <w:rsid w:val="00A53F37"/>
    <w:rsid w:val="00A53FB1"/>
    <w:rsid w:val="00A53FDE"/>
    <w:rsid w:val="00A54155"/>
    <w:rsid w:val="00A542E8"/>
    <w:rsid w:val="00A543C2"/>
    <w:rsid w:val="00A54522"/>
    <w:rsid w:val="00A54564"/>
    <w:rsid w:val="00A545DA"/>
    <w:rsid w:val="00A546AA"/>
    <w:rsid w:val="00A5474B"/>
    <w:rsid w:val="00A54914"/>
    <w:rsid w:val="00A54A2F"/>
    <w:rsid w:val="00A54BB8"/>
    <w:rsid w:val="00A54BF6"/>
    <w:rsid w:val="00A54CD1"/>
    <w:rsid w:val="00A54E04"/>
    <w:rsid w:val="00A54EB5"/>
    <w:rsid w:val="00A5513A"/>
    <w:rsid w:val="00A55245"/>
    <w:rsid w:val="00A5530D"/>
    <w:rsid w:val="00A5536C"/>
    <w:rsid w:val="00A55381"/>
    <w:rsid w:val="00A5542F"/>
    <w:rsid w:val="00A554C5"/>
    <w:rsid w:val="00A55604"/>
    <w:rsid w:val="00A5579C"/>
    <w:rsid w:val="00A559BE"/>
    <w:rsid w:val="00A55DAD"/>
    <w:rsid w:val="00A55F88"/>
    <w:rsid w:val="00A55FF9"/>
    <w:rsid w:val="00A5636B"/>
    <w:rsid w:val="00A564A8"/>
    <w:rsid w:val="00A56823"/>
    <w:rsid w:val="00A568E5"/>
    <w:rsid w:val="00A56B00"/>
    <w:rsid w:val="00A56F66"/>
    <w:rsid w:val="00A570DC"/>
    <w:rsid w:val="00A57205"/>
    <w:rsid w:val="00A573AF"/>
    <w:rsid w:val="00A57547"/>
    <w:rsid w:val="00A57960"/>
    <w:rsid w:val="00A57BA5"/>
    <w:rsid w:val="00A57D5D"/>
    <w:rsid w:val="00A57F0C"/>
    <w:rsid w:val="00A60010"/>
    <w:rsid w:val="00A600C3"/>
    <w:rsid w:val="00A60109"/>
    <w:rsid w:val="00A6019F"/>
    <w:rsid w:val="00A605CA"/>
    <w:rsid w:val="00A60676"/>
    <w:rsid w:val="00A6068B"/>
    <w:rsid w:val="00A607EA"/>
    <w:rsid w:val="00A60ABF"/>
    <w:rsid w:val="00A60BA2"/>
    <w:rsid w:val="00A60D1B"/>
    <w:rsid w:val="00A60D95"/>
    <w:rsid w:val="00A60DB6"/>
    <w:rsid w:val="00A61347"/>
    <w:rsid w:val="00A613BF"/>
    <w:rsid w:val="00A6141E"/>
    <w:rsid w:val="00A615DF"/>
    <w:rsid w:val="00A61828"/>
    <w:rsid w:val="00A6185A"/>
    <w:rsid w:val="00A618CC"/>
    <w:rsid w:val="00A619E9"/>
    <w:rsid w:val="00A61A12"/>
    <w:rsid w:val="00A61B5A"/>
    <w:rsid w:val="00A61BFD"/>
    <w:rsid w:val="00A61CB7"/>
    <w:rsid w:val="00A61CFE"/>
    <w:rsid w:val="00A61D67"/>
    <w:rsid w:val="00A61D6B"/>
    <w:rsid w:val="00A61E80"/>
    <w:rsid w:val="00A61F71"/>
    <w:rsid w:val="00A61FD7"/>
    <w:rsid w:val="00A62003"/>
    <w:rsid w:val="00A620A0"/>
    <w:rsid w:val="00A62183"/>
    <w:rsid w:val="00A621DC"/>
    <w:rsid w:val="00A622CC"/>
    <w:rsid w:val="00A622D5"/>
    <w:rsid w:val="00A623DD"/>
    <w:rsid w:val="00A62611"/>
    <w:rsid w:val="00A628E0"/>
    <w:rsid w:val="00A62A3C"/>
    <w:rsid w:val="00A62AD7"/>
    <w:rsid w:val="00A62AFE"/>
    <w:rsid w:val="00A62EFB"/>
    <w:rsid w:val="00A6305A"/>
    <w:rsid w:val="00A63202"/>
    <w:rsid w:val="00A633C5"/>
    <w:rsid w:val="00A6362C"/>
    <w:rsid w:val="00A6379F"/>
    <w:rsid w:val="00A639A1"/>
    <w:rsid w:val="00A639E0"/>
    <w:rsid w:val="00A63B0C"/>
    <w:rsid w:val="00A63B60"/>
    <w:rsid w:val="00A63C7C"/>
    <w:rsid w:val="00A63D30"/>
    <w:rsid w:val="00A63D38"/>
    <w:rsid w:val="00A63E14"/>
    <w:rsid w:val="00A64111"/>
    <w:rsid w:val="00A643CC"/>
    <w:rsid w:val="00A646B3"/>
    <w:rsid w:val="00A646C7"/>
    <w:rsid w:val="00A64716"/>
    <w:rsid w:val="00A64A99"/>
    <w:rsid w:val="00A64AF8"/>
    <w:rsid w:val="00A64B4F"/>
    <w:rsid w:val="00A64B6A"/>
    <w:rsid w:val="00A64BE2"/>
    <w:rsid w:val="00A64DA9"/>
    <w:rsid w:val="00A64FAB"/>
    <w:rsid w:val="00A65012"/>
    <w:rsid w:val="00A65142"/>
    <w:rsid w:val="00A65151"/>
    <w:rsid w:val="00A651C0"/>
    <w:rsid w:val="00A652E2"/>
    <w:rsid w:val="00A65453"/>
    <w:rsid w:val="00A657D0"/>
    <w:rsid w:val="00A658C0"/>
    <w:rsid w:val="00A65920"/>
    <w:rsid w:val="00A65ED3"/>
    <w:rsid w:val="00A65F19"/>
    <w:rsid w:val="00A6609B"/>
    <w:rsid w:val="00A660CD"/>
    <w:rsid w:val="00A66376"/>
    <w:rsid w:val="00A6662A"/>
    <w:rsid w:val="00A66647"/>
    <w:rsid w:val="00A6674B"/>
    <w:rsid w:val="00A66956"/>
    <w:rsid w:val="00A66A81"/>
    <w:rsid w:val="00A66B11"/>
    <w:rsid w:val="00A66F32"/>
    <w:rsid w:val="00A67084"/>
    <w:rsid w:val="00A6737B"/>
    <w:rsid w:val="00A674B5"/>
    <w:rsid w:val="00A6771F"/>
    <w:rsid w:val="00A677D5"/>
    <w:rsid w:val="00A67A2F"/>
    <w:rsid w:val="00A67AE7"/>
    <w:rsid w:val="00A67D4E"/>
    <w:rsid w:val="00A67EA2"/>
    <w:rsid w:val="00A67F44"/>
    <w:rsid w:val="00A702A6"/>
    <w:rsid w:val="00A70386"/>
    <w:rsid w:val="00A706CF"/>
    <w:rsid w:val="00A707C8"/>
    <w:rsid w:val="00A707DA"/>
    <w:rsid w:val="00A70804"/>
    <w:rsid w:val="00A7096E"/>
    <w:rsid w:val="00A709E1"/>
    <w:rsid w:val="00A70A98"/>
    <w:rsid w:val="00A70B54"/>
    <w:rsid w:val="00A70B66"/>
    <w:rsid w:val="00A70CBB"/>
    <w:rsid w:val="00A70E89"/>
    <w:rsid w:val="00A70ECB"/>
    <w:rsid w:val="00A70F0B"/>
    <w:rsid w:val="00A70F32"/>
    <w:rsid w:val="00A70F38"/>
    <w:rsid w:val="00A711EE"/>
    <w:rsid w:val="00A7131D"/>
    <w:rsid w:val="00A714FF"/>
    <w:rsid w:val="00A7152F"/>
    <w:rsid w:val="00A7153B"/>
    <w:rsid w:val="00A71809"/>
    <w:rsid w:val="00A71811"/>
    <w:rsid w:val="00A71901"/>
    <w:rsid w:val="00A71902"/>
    <w:rsid w:val="00A71B3D"/>
    <w:rsid w:val="00A71BE4"/>
    <w:rsid w:val="00A71F31"/>
    <w:rsid w:val="00A72063"/>
    <w:rsid w:val="00A72415"/>
    <w:rsid w:val="00A7250D"/>
    <w:rsid w:val="00A726AD"/>
    <w:rsid w:val="00A7280F"/>
    <w:rsid w:val="00A7291F"/>
    <w:rsid w:val="00A72D51"/>
    <w:rsid w:val="00A73090"/>
    <w:rsid w:val="00A733ED"/>
    <w:rsid w:val="00A738B2"/>
    <w:rsid w:val="00A738BD"/>
    <w:rsid w:val="00A73A1A"/>
    <w:rsid w:val="00A73AC8"/>
    <w:rsid w:val="00A73B64"/>
    <w:rsid w:val="00A73CE2"/>
    <w:rsid w:val="00A73CE6"/>
    <w:rsid w:val="00A73CEB"/>
    <w:rsid w:val="00A73DF5"/>
    <w:rsid w:val="00A73E7E"/>
    <w:rsid w:val="00A73F78"/>
    <w:rsid w:val="00A7417B"/>
    <w:rsid w:val="00A7429A"/>
    <w:rsid w:val="00A74371"/>
    <w:rsid w:val="00A743C2"/>
    <w:rsid w:val="00A74608"/>
    <w:rsid w:val="00A746DD"/>
    <w:rsid w:val="00A748C6"/>
    <w:rsid w:val="00A74CA5"/>
    <w:rsid w:val="00A74CF8"/>
    <w:rsid w:val="00A74D76"/>
    <w:rsid w:val="00A74EE3"/>
    <w:rsid w:val="00A74F3F"/>
    <w:rsid w:val="00A74FAB"/>
    <w:rsid w:val="00A7524A"/>
    <w:rsid w:val="00A7558F"/>
    <w:rsid w:val="00A75667"/>
    <w:rsid w:val="00A75C31"/>
    <w:rsid w:val="00A75E80"/>
    <w:rsid w:val="00A75F7D"/>
    <w:rsid w:val="00A7623B"/>
    <w:rsid w:val="00A76408"/>
    <w:rsid w:val="00A76455"/>
    <w:rsid w:val="00A766B6"/>
    <w:rsid w:val="00A767CC"/>
    <w:rsid w:val="00A767D2"/>
    <w:rsid w:val="00A767DF"/>
    <w:rsid w:val="00A76BC8"/>
    <w:rsid w:val="00A76D49"/>
    <w:rsid w:val="00A76D8C"/>
    <w:rsid w:val="00A76D90"/>
    <w:rsid w:val="00A76DE5"/>
    <w:rsid w:val="00A76F22"/>
    <w:rsid w:val="00A76F3A"/>
    <w:rsid w:val="00A76FEE"/>
    <w:rsid w:val="00A771B2"/>
    <w:rsid w:val="00A771E8"/>
    <w:rsid w:val="00A77561"/>
    <w:rsid w:val="00A7764D"/>
    <w:rsid w:val="00A7767D"/>
    <w:rsid w:val="00A776E2"/>
    <w:rsid w:val="00A77732"/>
    <w:rsid w:val="00A7778F"/>
    <w:rsid w:val="00A777CD"/>
    <w:rsid w:val="00A7786D"/>
    <w:rsid w:val="00A77920"/>
    <w:rsid w:val="00A7792F"/>
    <w:rsid w:val="00A77A13"/>
    <w:rsid w:val="00A77A5C"/>
    <w:rsid w:val="00A77B4B"/>
    <w:rsid w:val="00A77C64"/>
    <w:rsid w:val="00A77D86"/>
    <w:rsid w:val="00A77EF9"/>
    <w:rsid w:val="00A803F0"/>
    <w:rsid w:val="00A8043C"/>
    <w:rsid w:val="00A8084A"/>
    <w:rsid w:val="00A8086C"/>
    <w:rsid w:val="00A808FE"/>
    <w:rsid w:val="00A80C43"/>
    <w:rsid w:val="00A80C44"/>
    <w:rsid w:val="00A80C8C"/>
    <w:rsid w:val="00A80CF3"/>
    <w:rsid w:val="00A80F4D"/>
    <w:rsid w:val="00A80FC0"/>
    <w:rsid w:val="00A811D5"/>
    <w:rsid w:val="00A81229"/>
    <w:rsid w:val="00A8130D"/>
    <w:rsid w:val="00A81336"/>
    <w:rsid w:val="00A81410"/>
    <w:rsid w:val="00A81487"/>
    <w:rsid w:val="00A81539"/>
    <w:rsid w:val="00A8193D"/>
    <w:rsid w:val="00A81969"/>
    <w:rsid w:val="00A81A17"/>
    <w:rsid w:val="00A81BBA"/>
    <w:rsid w:val="00A81BF7"/>
    <w:rsid w:val="00A81C99"/>
    <w:rsid w:val="00A81F13"/>
    <w:rsid w:val="00A8208D"/>
    <w:rsid w:val="00A8211E"/>
    <w:rsid w:val="00A82279"/>
    <w:rsid w:val="00A82370"/>
    <w:rsid w:val="00A823A2"/>
    <w:rsid w:val="00A82426"/>
    <w:rsid w:val="00A8267C"/>
    <w:rsid w:val="00A827C5"/>
    <w:rsid w:val="00A829DB"/>
    <w:rsid w:val="00A82ADF"/>
    <w:rsid w:val="00A82C07"/>
    <w:rsid w:val="00A82CA9"/>
    <w:rsid w:val="00A82E54"/>
    <w:rsid w:val="00A82E9F"/>
    <w:rsid w:val="00A82FA3"/>
    <w:rsid w:val="00A83098"/>
    <w:rsid w:val="00A830C1"/>
    <w:rsid w:val="00A83241"/>
    <w:rsid w:val="00A83342"/>
    <w:rsid w:val="00A833A1"/>
    <w:rsid w:val="00A833AC"/>
    <w:rsid w:val="00A8345B"/>
    <w:rsid w:val="00A8377E"/>
    <w:rsid w:val="00A837BB"/>
    <w:rsid w:val="00A838D3"/>
    <w:rsid w:val="00A83902"/>
    <w:rsid w:val="00A83A14"/>
    <w:rsid w:val="00A83AFA"/>
    <w:rsid w:val="00A83C20"/>
    <w:rsid w:val="00A83C57"/>
    <w:rsid w:val="00A83C90"/>
    <w:rsid w:val="00A83D44"/>
    <w:rsid w:val="00A83E55"/>
    <w:rsid w:val="00A83F83"/>
    <w:rsid w:val="00A840F4"/>
    <w:rsid w:val="00A84314"/>
    <w:rsid w:val="00A84604"/>
    <w:rsid w:val="00A84707"/>
    <w:rsid w:val="00A84732"/>
    <w:rsid w:val="00A84893"/>
    <w:rsid w:val="00A848BF"/>
    <w:rsid w:val="00A84963"/>
    <w:rsid w:val="00A84B8F"/>
    <w:rsid w:val="00A84C08"/>
    <w:rsid w:val="00A84C69"/>
    <w:rsid w:val="00A84CCD"/>
    <w:rsid w:val="00A84D4E"/>
    <w:rsid w:val="00A852D4"/>
    <w:rsid w:val="00A85315"/>
    <w:rsid w:val="00A8544D"/>
    <w:rsid w:val="00A855EB"/>
    <w:rsid w:val="00A8589B"/>
    <w:rsid w:val="00A858CC"/>
    <w:rsid w:val="00A85908"/>
    <w:rsid w:val="00A85971"/>
    <w:rsid w:val="00A8598A"/>
    <w:rsid w:val="00A85B85"/>
    <w:rsid w:val="00A85C11"/>
    <w:rsid w:val="00A860F2"/>
    <w:rsid w:val="00A86125"/>
    <w:rsid w:val="00A862F0"/>
    <w:rsid w:val="00A8665D"/>
    <w:rsid w:val="00A86745"/>
    <w:rsid w:val="00A86834"/>
    <w:rsid w:val="00A8696C"/>
    <w:rsid w:val="00A86A48"/>
    <w:rsid w:val="00A86C60"/>
    <w:rsid w:val="00A86D3C"/>
    <w:rsid w:val="00A86EA2"/>
    <w:rsid w:val="00A86FF1"/>
    <w:rsid w:val="00A87098"/>
    <w:rsid w:val="00A8729F"/>
    <w:rsid w:val="00A8732A"/>
    <w:rsid w:val="00A87507"/>
    <w:rsid w:val="00A8755B"/>
    <w:rsid w:val="00A875CD"/>
    <w:rsid w:val="00A8772C"/>
    <w:rsid w:val="00A8790C"/>
    <w:rsid w:val="00A87C6A"/>
    <w:rsid w:val="00A87DA4"/>
    <w:rsid w:val="00A87E1B"/>
    <w:rsid w:val="00A87EF7"/>
    <w:rsid w:val="00A87F02"/>
    <w:rsid w:val="00A87F4A"/>
    <w:rsid w:val="00A87FA2"/>
    <w:rsid w:val="00A904DA"/>
    <w:rsid w:val="00A904F5"/>
    <w:rsid w:val="00A90577"/>
    <w:rsid w:val="00A90655"/>
    <w:rsid w:val="00A90884"/>
    <w:rsid w:val="00A908EF"/>
    <w:rsid w:val="00A909AA"/>
    <w:rsid w:val="00A90A3F"/>
    <w:rsid w:val="00A90B3D"/>
    <w:rsid w:val="00A90D60"/>
    <w:rsid w:val="00A90DA3"/>
    <w:rsid w:val="00A90E9B"/>
    <w:rsid w:val="00A90F56"/>
    <w:rsid w:val="00A9101C"/>
    <w:rsid w:val="00A911B9"/>
    <w:rsid w:val="00A91214"/>
    <w:rsid w:val="00A912A0"/>
    <w:rsid w:val="00A91364"/>
    <w:rsid w:val="00A9144D"/>
    <w:rsid w:val="00A91501"/>
    <w:rsid w:val="00A91818"/>
    <w:rsid w:val="00A9184E"/>
    <w:rsid w:val="00A918C6"/>
    <w:rsid w:val="00A91A2B"/>
    <w:rsid w:val="00A91F84"/>
    <w:rsid w:val="00A92005"/>
    <w:rsid w:val="00A92147"/>
    <w:rsid w:val="00A921E5"/>
    <w:rsid w:val="00A922B3"/>
    <w:rsid w:val="00A9232B"/>
    <w:rsid w:val="00A92622"/>
    <w:rsid w:val="00A92711"/>
    <w:rsid w:val="00A9292A"/>
    <w:rsid w:val="00A92B4C"/>
    <w:rsid w:val="00A92D0D"/>
    <w:rsid w:val="00A92D43"/>
    <w:rsid w:val="00A92D74"/>
    <w:rsid w:val="00A92E42"/>
    <w:rsid w:val="00A93018"/>
    <w:rsid w:val="00A9309A"/>
    <w:rsid w:val="00A93231"/>
    <w:rsid w:val="00A932D4"/>
    <w:rsid w:val="00A9347C"/>
    <w:rsid w:val="00A9355C"/>
    <w:rsid w:val="00A935B3"/>
    <w:rsid w:val="00A93825"/>
    <w:rsid w:val="00A93905"/>
    <w:rsid w:val="00A93926"/>
    <w:rsid w:val="00A93B03"/>
    <w:rsid w:val="00A93C26"/>
    <w:rsid w:val="00A93CD2"/>
    <w:rsid w:val="00A93D09"/>
    <w:rsid w:val="00A93D4B"/>
    <w:rsid w:val="00A93DF7"/>
    <w:rsid w:val="00A94071"/>
    <w:rsid w:val="00A94094"/>
    <w:rsid w:val="00A94119"/>
    <w:rsid w:val="00A9414A"/>
    <w:rsid w:val="00A94155"/>
    <w:rsid w:val="00A9417E"/>
    <w:rsid w:val="00A94211"/>
    <w:rsid w:val="00A94329"/>
    <w:rsid w:val="00A943E5"/>
    <w:rsid w:val="00A94513"/>
    <w:rsid w:val="00A9457A"/>
    <w:rsid w:val="00A94636"/>
    <w:rsid w:val="00A94A3B"/>
    <w:rsid w:val="00A94A54"/>
    <w:rsid w:val="00A94CFB"/>
    <w:rsid w:val="00A94DB0"/>
    <w:rsid w:val="00A950DD"/>
    <w:rsid w:val="00A9516C"/>
    <w:rsid w:val="00A95223"/>
    <w:rsid w:val="00A955FD"/>
    <w:rsid w:val="00A95647"/>
    <w:rsid w:val="00A957C6"/>
    <w:rsid w:val="00A958F2"/>
    <w:rsid w:val="00A95908"/>
    <w:rsid w:val="00A95DAF"/>
    <w:rsid w:val="00A95DF6"/>
    <w:rsid w:val="00A95EFB"/>
    <w:rsid w:val="00A960EB"/>
    <w:rsid w:val="00A960F1"/>
    <w:rsid w:val="00A96146"/>
    <w:rsid w:val="00A96181"/>
    <w:rsid w:val="00A962F2"/>
    <w:rsid w:val="00A96397"/>
    <w:rsid w:val="00A963AD"/>
    <w:rsid w:val="00A96565"/>
    <w:rsid w:val="00A965F3"/>
    <w:rsid w:val="00A965F8"/>
    <w:rsid w:val="00A96C47"/>
    <w:rsid w:val="00A96D17"/>
    <w:rsid w:val="00A96EE8"/>
    <w:rsid w:val="00A96F20"/>
    <w:rsid w:val="00A97090"/>
    <w:rsid w:val="00A97166"/>
    <w:rsid w:val="00A97209"/>
    <w:rsid w:val="00A97453"/>
    <w:rsid w:val="00A97655"/>
    <w:rsid w:val="00A978FE"/>
    <w:rsid w:val="00A97A45"/>
    <w:rsid w:val="00A97A61"/>
    <w:rsid w:val="00A97C56"/>
    <w:rsid w:val="00A97C7E"/>
    <w:rsid w:val="00A97DF7"/>
    <w:rsid w:val="00A97F27"/>
    <w:rsid w:val="00A97FF1"/>
    <w:rsid w:val="00AA0032"/>
    <w:rsid w:val="00AA00F8"/>
    <w:rsid w:val="00AA0289"/>
    <w:rsid w:val="00AA039E"/>
    <w:rsid w:val="00AA06AE"/>
    <w:rsid w:val="00AA06B5"/>
    <w:rsid w:val="00AA07AE"/>
    <w:rsid w:val="00AA09A0"/>
    <w:rsid w:val="00AA0A37"/>
    <w:rsid w:val="00AA0A5B"/>
    <w:rsid w:val="00AA0E32"/>
    <w:rsid w:val="00AA10B4"/>
    <w:rsid w:val="00AA110E"/>
    <w:rsid w:val="00AA1243"/>
    <w:rsid w:val="00AA129E"/>
    <w:rsid w:val="00AA1444"/>
    <w:rsid w:val="00AA16D3"/>
    <w:rsid w:val="00AA174D"/>
    <w:rsid w:val="00AA1761"/>
    <w:rsid w:val="00AA17B0"/>
    <w:rsid w:val="00AA1AA9"/>
    <w:rsid w:val="00AA1D3D"/>
    <w:rsid w:val="00AA1ED4"/>
    <w:rsid w:val="00AA1F89"/>
    <w:rsid w:val="00AA1FA4"/>
    <w:rsid w:val="00AA20DC"/>
    <w:rsid w:val="00AA2120"/>
    <w:rsid w:val="00AA2266"/>
    <w:rsid w:val="00AA2394"/>
    <w:rsid w:val="00AA23B1"/>
    <w:rsid w:val="00AA25AC"/>
    <w:rsid w:val="00AA25F6"/>
    <w:rsid w:val="00AA26A5"/>
    <w:rsid w:val="00AA27CD"/>
    <w:rsid w:val="00AA29A6"/>
    <w:rsid w:val="00AA29BB"/>
    <w:rsid w:val="00AA2C4F"/>
    <w:rsid w:val="00AA2D3A"/>
    <w:rsid w:val="00AA2D41"/>
    <w:rsid w:val="00AA2E78"/>
    <w:rsid w:val="00AA319E"/>
    <w:rsid w:val="00AA330A"/>
    <w:rsid w:val="00AA3463"/>
    <w:rsid w:val="00AA36CA"/>
    <w:rsid w:val="00AA3794"/>
    <w:rsid w:val="00AA3804"/>
    <w:rsid w:val="00AA3987"/>
    <w:rsid w:val="00AA3A1B"/>
    <w:rsid w:val="00AA3AFD"/>
    <w:rsid w:val="00AA3CD5"/>
    <w:rsid w:val="00AA3E55"/>
    <w:rsid w:val="00AA3E5E"/>
    <w:rsid w:val="00AA4178"/>
    <w:rsid w:val="00AA42FC"/>
    <w:rsid w:val="00AA449F"/>
    <w:rsid w:val="00AA4542"/>
    <w:rsid w:val="00AA45B5"/>
    <w:rsid w:val="00AA47F5"/>
    <w:rsid w:val="00AA4ACD"/>
    <w:rsid w:val="00AA4BAF"/>
    <w:rsid w:val="00AA4D34"/>
    <w:rsid w:val="00AA5001"/>
    <w:rsid w:val="00AA502A"/>
    <w:rsid w:val="00AA5093"/>
    <w:rsid w:val="00AA513E"/>
    <w:rsid w:val="00AA549F"/>
    <w:rsid w:val="00AA54F8"/>
    <w:rsid w:val="00AA556D"/>
    <w:rsid w:val="00AA563E"/>
    <w:rsid w:val="00AA5651"/>
    <w:rsid w:val="00AA56D8"/>
    <w:rsid w:val="00AA5858"/>
    <w:rsid w:val="00AA586C"/>
    <w:rsid w:val="00AA5AA1"/>
    <w:rsid w:val="00AA5C9C"/>
    <w:rsid w:val="00AA5DCE"/>
    <w:rsid w:val="00AA5E87"/>
    <w:rsid w:val="00AA5F4F"/>
    <w:rsid w:val="00AA6062"/>
    <w:rsid w:val="00AA60D6"/>
    <w:rsid w:val="00AA6186"/>
    <w:rsid w:val="00AA628E"/>
    <w:rsid w:val="00AA6380"/>
    <w:rsid w:val="00AA63BB"/>
    <w:rsid w:val="00AA64D9"/>
    <w:rsid w:val="00AA675C"/>
    <w:rsid w:val="00AA6A5F"/>
    <w:rsid w:val="00AA6B41"/>
    <w:rsid w:val="00AA6C24"/>
    <w:rsid w:val="00AA6D3E"/>
    <w:rsid w:val="00AA6F6B"/>
    <w:rsid w:val="00AA703C"/>
    <w:rsid w:val="00AA706B"/>
    <w:rsid w:val="00AA70FE"/>
    <w:rsid w:val="00AA72DA"/>
    <w:rsid w:val="00AA73BE"/>
    <w:rsid w:val="00AA7560"/>
    <w:rsid w:val="00AA75EB"/>
    <w:rsid w:val="00AA7735"/>
    <w:rsid w:val="00AA7856"/>
    <w:rsid w:val="00AA7A13"/>
    <w:rsid w:val="00AA7D47"/>
    <w:rsid w:val="00AA7FB9"/>
    <w:rsid w:val="00AB00DB"/>
    <w:rsid w:val="00AB032F"/>
    <w:rsid w:val="00AB04A4"/>
    <w:rsid w:val="00AB0766"/>
    <w:rsid w:val="00AB07E7"/>
    <w:rsid w:val="00AB0CF9"/>
    <w:rsid w:val="00AB0DC8"/>
    <w:rsid w:val="00AB0F29"/>
    <w:rsid w:val="00AB0FDA"/>
    <w:rsid w:val="00AB11BA"/>
    <w:rsid w:val="00AB1282"/>
    <w:rsid w:val="00AB133B"/>
    <w:rsid w:val="00AB1476"/>
    <w:rsid w:val="00AB1661"/>
    <w:rsid w:val="00AB1719"/>
    <w:rsid w:val="00AB181B"/>
    <w:rsid w:val="00AB1999"/>
    <w:rsid w:val="00AB1A06"/>
    <w:rsid w:val="00AB1A1A"/>
    <w:rsid w:val="00AB1B08"/>
    <w:rsid w:val="00AB1B98"/>
    <w:rsid w:val="00AB1CCD"/>
    <w:rsid w:val="00AB1D4B"/>
    <w:rsid w:val="00AB1F41"/>
    <w:rsid w:val="00AB214C"/>
    <w:rsid w:val="00AB217A"/>
    <w:rsid w:val="00AB21BD"/>
    <w:rsid w:val="00AB2308"/>
    <w:rsid w:val="00AB23E1"/>
    <w:rsid w:val="00AB23E4"/>
    <w:rsid w:val="00AB257D"/>
    <w:rsid w:val="00AB2A70"/>
    <w:rsid w:val="00AB2AF8"/>
    <w:rsid w:val="00AB2B99"/>
    <w:rsid w:val="00AB2BAB"/>
    <w:rsid w:val="00AB2D57"/>
    <w:rsid w:val="00AB30C0"/>
    <w:rsid w:val="00AB3215"/>
    <w:rsid w:val="00AB3261"/>
    <w:rsid w:val="00AB3268"/>
    <w:rsid w:val="00AB3471"/>
    <w:rsid w:val="00AB3479"/>
    <w:rsid w:val="00AB3484"/>
    <w:rsid w:val="00AB3526"/>
    <w:rsid w:val="00AB3665"/>
    <w:rsid w:val="00AB3675"/>
    <w:rsid w:val="00AB3721"/>
    <w:rsid w:val="00AB3753"/>
    <w:rsid w:val="00AB39BC"/>
    <w:rsid w:val="00AB39E9"/>
    <w:rsid w:val="00AB39F1"/>
    <w:rsid w:val="00AB3A46"/>
    <w:rsid w:val="00AB3ACE"/>
    <w:rsid w:val="00AB3B5E"/>
    <w:rsid w:val="00AB3B6D"/>
    <w:rsid w:val="00AB3C1A"/>
    <w:rsid w:val="00AB3D6F"/>
    <w:rsid w:val="00AB3E8E"/>
    <w:rsid w:val="00AB400B"/>
    <w:rsid w:val="00AB40A3"/>
    <w:rsid w:val="00AB41C9"/>
    <w:rsid w:val="00AB4263"/>
    <w:rsid w:val="00AB426F"/>
    <w:rsid w:val="00AB4294"/>
    <w:rsid w:val="00AB4448"/>
    <w:rsid w:val="00AB4514"/>
    <w:rsid w:val="00AB4784"/>
    <w:rsid w:val="00AB4860"/>
    <w:rsid w:val="00AB49AD"/>
    <w:rsid w:val="00AB49BF"/>
    <w:rsid w:val="00AB4C32"/>
    <w:rsid w:val="00AB4E0B"/>
    <w:rsid w:val="00AB4F4C"/>
    <w:rsid w:val="00AB4FB4"/>
    <w:rsid w:val="00AB502B"/>
    <w:rsid w:val="00AB50DE"/>
    <w:rsid w:val="00AB5126"/>
    <w:rsid w:val="00AB5142"/>
    <w:rsid w:val="00AB54D3"/>
    <w:rsid w:val="00AB54ED"/>
    <w:rsid w:val="00AB56CB"/>
    <w:rsid w:val="00AB56F3"/>
    <w:rsid w:val="00AB577D"/>
    <w:rsid w:val="00AB57D4"/>
    <w:rsid w:val="00AB59CE"/>
    <w:rsid w:val="00AB5BCE"/>
    <w:rsid w:val="00AB5D3C"/>
    <w:rsid w:val="00AB5E1B"/>
    <w:rsid w:val="00AB5EBF"/>
    <w:rsid w:val="00AB6145"/>
    <w:rsid w:val="00AB628B"/>
    <w:rsid w:val="00AB62B3"/>
    <w:rsid w:val="00AB6320"/>
    <w:rsid w:val="00AB6363"/>
    <w:rsid w:val="00AB642C"/>
    <w:rsid w:val="00AB64DF"/>
    <w:rsid w:val="00AB6649"/>
    <w:rsid w:val="00AB6A98"/>
    <w:rsid w:val="00AB6CE8"/>
    <w:rsid w:val="00AB6F18"/>
    <w:rsid w:val="00AB6F86"/>
    <w:rsid w:val="00AB700F"/>
    <w:rsid w:val="00AB7126"/>
    <w:rsid w:val="00AB728D"/>
    <w:rsid w:val="00AB7374"/>
    <w:rsid w:val="00AB74AE"/>
    <w:rsid w:val="00AB7574"/>
    <w:rsid w:val="00AB7763"/>
    <w:rsid w:val="00AB7B24"/>
    <w:rsid w:val="00AB7E7B"/>
    <w:rsid w:val="00AB7F5A"/>
    <w:rsid w:val="00AC0673"/>
    <w:rsid w:val="00AC06DA"/>
    <w:rsid w:val="00AC0814"/>
    <w:rsid w:val="00AC0AF2"/>
    <w:rsid w:val="00AC0B8B"/>
    <w:rsid w:val="00AC0BC8"/>
    <w:rsid w:val="00AC0C3E"/>
    <w:rsid w:val="00AC159A"/>
    <w:rsid w:val="00AC15E3"/>
    <w:rsid w:val="00AC16CC"/>
    <w:rsid w:val="00AC17E5"/>
    <w:rsid w:val="00AC1907"/>
    <w:rsid w:val="00AC1A04"/>
    <w:rsid w:val="00AC1B71"/>
    <w:rsid w:val="00AC1C0A"/>
    <w:rsid w:val="00AC1C67"/>
    <w:rsid w:val="00AC1C68"/>
    <w:rsid w:val="00AC1DE4"/>
    <w:rsid w:val="00AC1E93"/>
    <w:rsid w:val="00AC2018"/>
    <w:rsid w:val="00AC20E4"/>
    <w:rsid w:val="00AC210E"/>
    <w:rsid w:val="00AC218A"/>
    <w:rsid w:val="00AC2319"/>
    <w:rsid w:val="00AC2339"/>
    <w:rsid w:val="00AC23B4"/>
    <w:rsid w:val="00AC23B5"/>
    <w:rsid w:val="00AC23F3"/>
    <w:rsid w:val="00AC24A1"/>
    <w:rsid w:val="00AC2649"/>
    <w:rsid w:val="00AC2658"/>
    <w:rsid w:val="00AC2697"/>
    <w:rsid w:val="00AC26EB"/>
    <w:rsid w:val="00AC2941"/>
    <w:rsid w:val="00AC2BEF"/>
    <w:rsid w:val="00AC2DB7"/>
    <w:rsid w:val="00AC2FBD"/>
    <w:rsid w:val="00AC303E"/>
    <w:rsid w:val="00AC310A"/>
    <w:rsid w:val="00AC3380"/>
    <w:rsid w:val="00AC34CC"/>
    <w:rsid w:val="00AC36B4"/>
    <w:rsid w:val="00AC3762"/>
    <w:rsid w:val="00AC39A8"/>
    <w:rsid w:val="00AC3A20"/>
    <w:rsid w:val="00AC3ADA"/>
    <w:rsid w:val="00AC3C7F"/>
    <w:rsid w:val="00AC3CA2"/>
    <w:rsid w:val="00AC3CC7"/>
    <w:rsid w:val="00AC3E1C"/>
    <w:rsid w:val="00AC3F41"/>
    <w:rsid w:val="00AC3F94"/>
    <w:rsid w:val="00AC3FD5"/>
    <w:rsid w:val="00AC402B"/>
    <w:rsid w:val="00AC407A"/>
    <w:rsid w:val="00AC40BA"/>
    <w:rsid w:val="00AC417C"/>
    <w:rsid w:val="00AC41CF"/>
    <w:rsid w:val="00AC4265"/>
    <w:rsid w:val="00AC42C6"/>
    <w:rsid w:val="00AC4300"/>
    <w:rsid w:val="00AC444A"/>
    <w:rsid w:val="00AC4710"/>
    <w:rsid w:val="00AC4E1B"/>
    <w:rsid w:val="00AC4F66"/>
    <w:rsid w:val="00AC4FA2"/>
    <w:rsid w:val="00AC51C7"/>
    <w:rsid w:val="00AC51F3"/>
    <w:rsid w:val="00AC52B4"/>
    <w:rsid w:val="00AC5429"/>
    <w:rsid w:val="00AC5574"/>
    <w:rsid w:val="00AC569D"/>
    <w:rsid w:val="00AC56EF"/>
    <w:rsid w:val="00AC580B"/>
    <w:rsid w:val="00AC5854"/>
    <w:rsid w:val="00AC5934"/>
    <w:rsid w:val="00AC5A01"/>
    <w:rsid w:val="00AC5E08"/>
    <w:rsid w:val="00AC5E09"/>
    <w:rsid w:val="00AC61CB"/>
    <w:rsid w:val="00AC6226"/>
    <w:rsid w:val="00AC6282"/>
    <w:rsid w:val="00AC6363"/>
    <w:rsid w:val="00AC646C"/>
    <w:rsid w:val="00AC6546"/>
    <w:rsid w:val="00AC66E6"/>
    <w:rsid w:val="00AC684F"/>
    <w:rsid w:val="00AC689B"/>
    <w:rsid w:val="00AC6AC8"/>
    <w:rsid w:val="00AC6B57"/>
    <w:rsid w:val="00AC6BDF"/>
    <w:rsid w:val="00AC6D3C"/>
    <w:rsid w:val="00AC6DD1"/>
    <w:rsid w:val="00AC7001"/>
    <w:rsid w:val="00AC7091"/>
    <w:rsid w:val="00AC70E0"/>
    <w:rsid w:val="00AC71C2"/>
    <w:rsid w:val="00AC744A"/>
    <w:rsid w:val="00AC74E0"/>
    <w:rsid w:val="00AC7760"/>
    <w:rsid w:val="00AC7A3A"/>
    <w:rsid w:val="00AC7ABD"/>
    <w:rsid w:val="00AC7B06"/>
    <w:rsid w:val="00AC7BA4"/>
    <w:rsid w:val="00AC7BF4"/>
    <w:rsid w:val="00AC7BFF"/>
    <w:rsid w:val="00AC7D09"/>
    <w:rsid w:val="00AC7D39"/>
    <w:rsid w:val="00AC7E2B"/>
    <w:rsid w:val="00AC7E5B"/>
    <w:rsid w:val="00AC7EDF"/>
    <w:rsid w:val="00AC7FAF"/>
    <w:rsid w:val="00AD0397"/>
    <w:rsid w:val="00AD03A2"/>
    <w:rsid w:val="00AD0403"/>
    <w:rsid w:val="00AD05AC"/>
    <w:rsid w:val="00AD06A5"/>
    <w:rsid w:val="00AD0810"/>
    <w:rsid w:val="00AD0836"/>
    <w:rsid w:val="00AD09A3"/>
    <w:rsid w:val="00AD09E5"/>
    <w:rsid w:val="00AD0AEA"/>
    <w:rsid w:val="00AD0CD6"/>
    <w:rsid w:val="00AD0D58"/>
    <w:rsid w:val="00AD0F44"/>
    <w:rsid w:val="00AD0F66"/>
    <w:rsid w:val="00AD117C"/>
    <w:rsid w:val="00AD11C7"/>
    <w:rsid w:val="00AD13A1"/>
    <w:rsid w:val="00AD13A5"/>
    <w:rsid w:val="00AD13B9"/>
    <w:rsid w:val="00AD1591"/>
    <w:rsid w:val="00AD18AD"/>
    <w:rsid w:val="00AD18F4"/>
    <w:rsid w:val="00AD1A9B"/>
    <w:rsid w:val="00AD1C0A"/>
    <w:rsid w:val="00AD1D2D"/>
    <w:rsid w:val="00AD1DD3"/>
    <w:rsid w:val="00AD1E9C"/>
    <w:rsid w:val="00AD1ED0"/>
    <w:rsid w:val="00AD1EDF"/>
    <w:rsid w:val="00AD1F41"/>
    <w:rsid w:val="00AD2178"/>
    <w:rsid w:val="00AD2272"/>
    <w:rsid w:val="00AD231A"/>
    <w:rsid w:val="00AD2357"/>
    <w:rsid w:val="00AD2406"/>
    <w:rsid w:val="00AD2485"/>
    <w:rsid w:val="00AD24A8"/>
    <w:rsid w:val="00AD25B0"/>
    <w:rsid w:val="00AD2607"/>
    <w:rsid w:val="00AD2767"/>
    <w:rsid w:val="00AD29E3"/>
    <w:rsid w:val="00AD2C66"/>
    <w:rsid w:val="00AD2CDC"/>
    <w:rsid w:val="00AD2E99"/>
    <w:rsid w:val="00AD2EDE"/>
    <w:rsid w:val="00AD324A"/>
    <w:rsid w:val="00AD3349"/>
    <w:rsid w:val="00AD35FB"/>
    <w:rsid w:val="00AD3B06"/>
    <w:rsid w:val="00AD3E06"/>
    <w:rsid w:val="00AD3E8B"/>
    <w:rsid w:val="00AD4062"/>
    <w:rsid w:val="00AD4210"/>
    <w:rsid w:val="00AD48FA"/>
    <w:rsid w:val="00AD4992"/>
    <w:rsid w:val="00AD524F"/>
    <w:rsid w:val="00AD5444"/>
    <w:rsid w:val="00AD54F1"/>
    <w:rsid w:val="00AD551C"/>
    <w:rsid w:val="00AD5568"/>
    <w:rsid w:val="00AD5584"/>
    <w:rsid w:val="00AD5C02"/>
    <w:rsid w:val="00AD5C64"/>
    <w:rsid w:val="00AD5DB8"/>
    <w:rsid w:val="00AD5E7B"/>
    <w:rsid w:val="00AD5E88"/>
    <w:rsid w:val="00AD60A9"/>
    <w:rsid w:val="00AD60E0"/>
    <w:rsid w:val="00AD6245"/>
    <w:rsid w:val="00AD62AF"/>
    <w:rsid w:val="00AD63AA"/>
    <w:rsid w:val="00AD64F8"/>
    <w:rsid w:val="00AD6510"/>
    <w:rsid w:val="00AD65A3"/>
    <w:rsid w:val="00AD666E"/>
    <w:rsid w:val="00AD6718"/>
    <w:rsid w:val="00AD6CBC"/>
    <w:rsid w:val="00AD6D52"/>
    <w:rsid w:val="00AD6DD2"/>
    <w:rsid w:val="00AD762B"/>
    <w:rsid w:val="00AD77A2"/>
    <w:rsid w:val="00AD7826"/>
    <w:rsid w:val="00AD788E"/>
    <w:rsid w:val="00AD7A42"/>
    <w:rsid w:val="00AD7BBC"/>
    <w:rsid w:val="00AD7DC6"/>
    <w:rsid w:val="00AD7EA6"/>
    <w:rsid w:val="00AE01B7"/>
    <w:rsid w:val="00AE02ED"/>
    <w:rsid w:val="00AE0338"/>
    <w:rsid w:val="00AE04B6"/>
    <w:rsid w:val="00AE0591"/>
    <w:rsid w:val="00AE0D17"/>
    <w:rsid w:val="00AE0E8A"/>
    <w:rsid w:val="00AE1031"/>
    <w:rsid w:val="00AE1067"/>
    <w:rsid w:val="00AE10D1"/>
    <w:rsid w:val="00AE11D2"/>
    <w:rsid w:val="00AE128B"/>
    <w:rsid w:val="00AE138F"/>
    <w:rsid w:val="00AE13EC"/>
    <w:rsid w:val="00AE1466"/>
    <w:rsid w:val="00AE1498"/>
    <w:rsid w:val="00AE1576"/>
    <w:rsid w:val="00AE1769"/>
    <w:rsid w:val="00AE18C2"/>
    <w:rsid w:val="00AE1B8F"/>
    <w:rsid w:val="00AE1F99"/>
    <w:rsid w:val="00AE209D"/>
    <w:rsid w:val="00AE210A"/>
    <w:rsid w:val="00AE2214"/>
    <w:rsid w:val="00AE2690"/>
    <w:rsid w:val="00AE2766"/>
    <w:rsid w:val="00AE27F5"/>
    <w:rsid w:val="00AE2808"/>
    <w:rsid w:val="00AE2969"/>
    <w:rsid w:val="00AE29DA"/>
    <w:rsid w:val="00AE2BE1"/>
    <w:rsid w:val="00AE3554"/>
    <w:rsid w:val="00AE35A7"/>
    <w:rsid w:val="00AE37CA"/>
    <w:rsid w:val="00AE3889"/>
    <w:rsid w:val="00AE3ABD"/>
    <w:rsid w:val="00AE3D08"/>
    <w:rsid w:val="00AE41C0"/>
    <w:rsid w:val="00AE42F1"/>
    <w:rsid w:val="00AE435F"/>
    <w:rsid w:val="00AE43E0"/>
    <w:rsid w:val="00AE4788"/>
    <w:rsid w:val="00AE4851"/>
    <w:rsid w:val="00AE4870"/>
    <w:rsid w:val="00AE49FD"/>
    <w:rsid w:val="00AE4A0E"/>
    <w:rsid w:val="00AE4ADA"/>
    <w:rsid w:val="00AE4B8A"/>
    <w:rsid w:val="00AE4E67"/>
    <w:rsid w:val="00AE4EAF"/>
    <w:rsid w:val="00AE4F48"/>
    <w:rsid w:val="00AE517F"/>
    <w:rsid w:val="00AE55FC"/>
    <w:rsid w:val="00AE5711"/>
    <w:rsid w:val="00AE5748"/>
    <w:rsid w:val="00AE57FD"/>
    <w:rsid w:val="00AE59B5"/>
    <w:rsid w:val="00AE5B19"/>
    <w:rsid w:val="00AE5B8D"/>
    <w:rsid w:val="00AE5B95"/>
    <w:rsid w:val="00AE5D08"/>
    <w:rsid w:val="00AE5E2C"/>
    <w:rsid w:val="00AE5FF7"/>
    <w:rsid w:val="00AE611F"/>
    <w:rsid w:val="00AE622A"/>
    <w:rsid w:val="00AE66F0"/>
    <w:rsid w:val="00AE6701"/>
    <w:rsid w:val="00AE67E0"/>
    <w:rsid w:val="00AE6BB0"/>
    <w:rsid w:val="00AE6C62"/>
    <w:rsid w:val="00AE6DBF"/>
    <w:rsid w:val="00AE6E2D"/>
    <w:rsid w:val="00AE7125"/>
    <w:rsid w:val="00AE724A"/>
    <w:rsid w:val="00AE72F3"/>
    <w:rsid w:val="00AE73DA"/>
    <w:rsid w:val="00AE73FB"/>
    <w:rsid w:val="00AE74D7"/>
    <w:rsid w:val="00AE75F8"/>
    <w:rsid w:val="00AE76AC"/>
    <w:rsid w:val="00AE7857"/>
    <w:rsid w:val="00AE79CC"/>
    <w:rsid w:val="00AE7D35"/>
    <w:rsid w:val="00AE7DA0"/>
    <w:rsid w:val="00AE7E22"/>
    <w:rsid w:val="00AE7FD5"/>
    <w:rsid w:val="00AF0146"/>
    <w:rsid w:val="00AF0179"/>
    <w:rsid w:val="00AF0199"/>
    <w:rsid w:val="00AF01E1"/>
    <w:rsid w:val="00AF02C0"/>
    <w:rsid w:val="00AF0650"/>
    <w:rsid w:val="00AF0691"/>
    <w:rsid w:val="00AF06FD"/>
    <w:rsid w:val="00AF0B03"/>
    <w:rsid w:val="00AF0BCD"/>
    <w:rsid w:val="00AF0C4F"/>
    <w:rsid w:val="00AF0D7F"/>
    <w:rsid w:val="00AF0E20"/>
    <w:rsid w:val="00AF125C"/>
    <w:rsid w:val="00AF13A6"/>
    <w:rsid w:val="00AF1421"/>
    <w:rsid w:val="00AF14FA"/>
    <w:rsid w:val="00AF174A"/>
    <w:rsid w:val="00AF1832"/>
    <w:rsid w:val="00AF192F"/>
    <w:rsid w:val="00AF19F8"/>
    <w:rsid w:val="00AF1B07"/>
    <w:rsid w:val="00AF1B21"/>
    <w:rsid w:val="00AF1B6C"/>
    <w:rsid w:val="00AF1CB5"/>
    <w:rsid w:val="00AF1DEB"/>
    <w:rsid w:val="00AF203D"/>
    <w:rsid w:val="00AF2477"/>
    <w:rsid w:val="00AF24E7"/>
    <w:rsid w:val="00AF2522"/>
    <w:rsid w:val="00AF2561"/>
    <w:rsid w:val="00AF27EE"/>
    <w:rsid w:val="00AF28C3"/>
    <w:rsid w:val="00AF29DB"/>
    <w:rsid w:val="00AF2D4A"/>
    <w:rsid w:val="00AF2FD4"/>
    <w:rsid w:val="00AF3023"/>
    <w:rsid w:val="00AF3093"/>
    <w:rsid w:val="00AF31D9"/>
    <w:rsid w:val="00AF3409"/>
    <w:rsid w:val="00AF345D"/>
    <w:rsid w:val="00AF3478"/>
    <w:rsid w:val="00AF3579"/>
    <w:rsid w:val="00AF3611"/>
    <w:rsid w:val="00AF36AC"/>
    <w:rsid w:val="00AF3808"/>
    <w:rsid w:val="00AF384D"/>
    <w:rsid w:val="00AF3951"/>
    <w:rsid w:val="00AF3A3A"/>
    <w:rsid w:val="00AF3A53"/>
    <w:rsid w:val="00AF3AE9"/>
    <w:rsid w:val="00AF3F57"/>
    <w:rsid w:val="00AF40BB"/>
    <w:rsid w:val="00AF434C"/>
    <w:rsid w:val="00AF4597"/>
    <w:rsid w:val="00AF4885"/>
    <w:rsid w:val="00AF492E"/>
    <w:rsid w:val="00AF4BFA"/>
    <w:rsid w:val="00AF4F07"/>
    <w:rsid w:val="00AF4F26"/>
    <w:rsid w:val="00AF4FFE"/>
    <w:rsid w:val="00AF50E7"/>
    <w:rsid w:val="00AF50F1"/>
    <w:rsid w:val="00AF522E"/>
    <w:rsid w:val="00AF533D"/>
    <w:rsid w:val="00AF5363"/>
    <w:rsid w:val="00AF53A7"/>
    <w:rsid w:val="00AF56A8"/>
    <w:rsid w:val="00AF5A30"/>
    <w:rsid w:val="00AF5AA1"/>
    <w:rsid w:val="00AF5BDC"/>
    <w:rsid w:val="00AF5DCB"/>
    <w:rsid w:val="00AF6042"/>
    <w:rsid w:val="00AF6245"/>
    <w:rsid w:val="00AF62A4"/>
    <w:rsid w:val="00AF6416"/>
    <w:rsid w:val="00AF6833"/>
    <w:rsid w:val="00AF6905"/>
    <w:rsid w:val="00AF6B05"/>
    <w:rsid w:val="00AF6B35"/>
    <w:rsid w:val="00AF6C12"/>
    <w:rsid w:val="00AF6C66"/>
    <w:rsid w:val="00AF6DFD"/>
    <w:rsid w:val="00AF6E05"/>
    <w:rsid w:val="00AF6E8F"/>
    <w:rsid w:val="00AF6F87"/>
    <w:rsid w:val="00AF6F8F"/>
    <w:rsid w:val="00AF7028"/>
    <w:rsid w:val="00AF7141"/>
    <w:rsid w:val="00AF71B8"/>
    <w:rsid w:val="00AF7590"/>
    <w:rsid w:val="00AF76FF"/>
    <w:rsid w:val="00AF77B0"/>
    <w:rsid w:val="00AF77E8"/>
    <w:rsid w:val="00AF78CF"/>
    <w:rsid w:val="00AF78FD"/>
    <w:rsid w:val="00AF7983"/>
    <w:rsid w:val="00AF7C51"/>
    <w:rsid w:val="00AF7CA8"/>
    <w:rsid w:val="00B000A4"/>
    <w:rsid w:val="00B0057D"/>
    <w:rsid w:val="00B007B6"/>
    <w:rsid w:val="00B00930"/>
    <w:rsid w:val="00B00A4E"/>
    <w:rsid w:val="00B00BB2"/>
    <w:rsid w:val="00B00D67"/>
    <w:rsid w:val="00B00E72"/>
    <w:rsid w:val="00B010F4"/>
    <w:rsid w:val="00B0115F"/>
    <w:rsid w:val="00B0142D"/>
    <w:rsid w:val="00B01550"/>
    <w:rsid w:val="00B01566"/>
    <w:rsid w:val="00B01750"/>
    <w:rsid w:val="00B0183C"/>
    <w:rsid w:val="00B01A68"/>
    <w:rsid w:val="00B01B94"/>
    <w:rsid w:val="00B022F2"/>
    <w:rsid w:val="00B0252C"/>
    <w:rsid w:val="00B0286B"/>
    <w:rsid w:val="00B02BE4"/>
    <w:rsid w:val="00B02C13"/>
    <w:rsid w:val="00B0300C"/>
    <w:rsid w:val="00B03210"/>
    <w:rsid w:val="00B03469"/>
    <w:rsid w:val="00B03621"/>
    <w:rsid w:val="00B03889"/>
    <w:rsid w:val="00B039F9"/>
    <w:rsid w:val="00B03AE6"/>
    <w:rsid w:val="00B03C4C"/>
    <w:rsid w:val="00B03D74"/>
    <w:rsid w:val="00B03DC7"/>
    <w:rsid w:val="00B03E27"/>
    <w:rsid w:val="00B03E6D"/>
    <w:rsid w:val="00B03EC5"/>
    <w:rsid w:val="00B04125"/>
    <w:rsid w:val="00B0417D"/>
    <w:rsid w:val="00B0424F"/>
    <w:rsid w:val="00B04297"/>
    <w:rsid w:val="00B04377"/>
    <w:rsid w:val="00B043B5"/>
    <w:rsid w:val="00B0441E"/>
    <w:rsid w:val="00B04747"/>
    <w:rsid w:val="00B0475F"/>
    <w:rsid w:val="00B04BCB"/>
    <w:rsid w:val="00B04C8C"/>
    <w:rsid w:val="00B04D5A"/>
    <w:rsid w:val="00B04E12"/>
    <w:rsid w:val="00B04EDA"/>
    <w:rsid w:val="00B04F4D"/>
    <w:rsid w:val="00B0503D"/>
    <w:rsid w:val="00B051C2"/>
    <w:rsid w:val="00B052F2"/>
    <w:rsid w:val="00B05487"/>
    <w:rsid w:val="00B0548F"/>
    <w:rsid w:val="00B0565C"/>
    <w:rsid w:val="00B05668"/>
    <w:rsid w:val="00B0575F"/>
    <w:rsid w:val="00B0579B"/>
    <w:rsid w:val="00B0588F"/>
    <w:rsid w:val="00B058EF"/>
    <w:rsid w:val="00B059D2"/>
    <w:rsid w:val="00B05C90"/>
    <w:rsid w:val="00B05F67"/>
    <w:rsid w:val="00B06127"/>
    <w:rsid w:val="00B0614C"/>
    <w:rsid w:val="00B0641C"/>
    <w:rsid w:val="00B06655"/>
    <w:rsid w:val="00B067BD"/>
    <w:rsid w:val="00B06B7D"/>
    <w:rsid w:val="00B06BFB"/>
    <w:rsid w:val="00B06C3D"/>
    <w:rsid w:val="00B06C91"/>
    <w:rsid w:val="00B06D0C"/>
    <w:rsid w:val="00B06D6F"/>
    <w:rsid w:val="00B06DE0"/>
    <w:rsid w:val="00B06F27"/>
    <w:rsid w:val="00B06F31"/>
    <w:rsid w:val="00B070DD"/>
    <w:rsid w:val="00B072ED"/>
    <w:rsid w:val="00B07643"/>
    <w:rsid w:val="00B077A8"/>
    <w:rsid w:val="00B07964"/>
    <w:rsid w:val="00B07CCF"/>
    <w:rsid w:val="00B07D8C"/>
    <w:rsid w:val="00B07DF5"/>
    <w:rsid w:val="00B07F39"/>
    <w:rsid w:val="00B07FB4"/>
    <w:rsid w:val="00B10027"/>
    <w:rsid w:val="00B1013D"/>
    <w:rsid w:val="00B101D7"/>
    <w:rsid w:val="00B10286"/>
    <w:rsid w:val="00B104C7"/>
    <w:rsid w:val="00B1054A"/>
    <w:rsid w:val="00B1067B"/>
    <w:rsid w:val="00B106EA"/>
    <w:rsid w:val="00B107D7"/>
    <w:rsid w:val="00B10A79"/>
    <w:rsid w:val="00B10B87"/>
    <w:rsid w:val="00B10CFF"/>
    <w:rsid w:val="00B10E54"/>
    <w:rsid w:val="00B11154"/>
    <w:rsid w:val="00B111F2"/>
    <w:rsid w:val="00B114B5"/>
    <w:rsid w:val="00B114F9"/>
    <w:rsid w:val="00B1150A"/>
    <w:rsid w:val="00B1182D"/>
    <w:rsid w:val="00B11911"/>
    <w:rsid w:val="00B11A1A"/>
    <w:rsid w:val="00B11B74"/>
    <w:rsid w:val="00B11BA8"/>
    <w:rsid w:val="00B11BD8"/>
    <w:rsid w:val="00B11C16"/>
    <w:rsid w:val="00B11DE5"/>
    <w:rsid w:val="00B11F15"/>
    <w:rsid w:val="00B12027"/>
    <w:rsid w:val="00B121DB"/>
    <w:rsid w:val="00B12251"/>
    <w:rsid w:val="00B1245B"/>
    <w:rsid w:val="00B126A1"/>
    <w:rsid w:val="00B1276C"/>
    <w:rsid w:val="00B128A1"/>
    <w:rsid w:val="00B12C86"/>
    <w:rsid w:val="00B12C9A"/>
    <w:rsid w:val="00B12D91"/>
    <w:rsid w:val="00B12E9B"/>
    <w:rsid w:val="00B12EAE"/>
    <w:rsid w:val="00B12EBC"/>
    <w:rsid w:val="00B130EC"/>
    <w:rsid w:val="00B1313C"/>
    <w:rsid w:val="00B13228"/>
    <w:rsid w:val="00B132A5"/>
    <w:rsid w:val="00B1337A"/>
    <w:rsid w:val="00B134A9"/>
    <w:rsid w:val="00B139FF"/>
    <w:rsid w:val="00B13BE5"/>
    <w:rsid w:val="00B142AC"/>
    <w:rsid w:val="00B1444B"/>
    <w:rsid w:val="00B144F2"/>
    <w:rsid w:val="00B14564"/>
    <w:rsid w:val="00B1467D"/>
    <w:rsid w:val="00B149B2"/>
    <w:rsid w:val="00B149C3"/>
    <w:rsid w:val="00B149C9"/>
    <w:rsid w:val="00B14D82"/>
    <w:rsid w:val="00B14E92"/>
    <w:rsid w:val="00B14F1B"/>
    <w:rsid w:val="00B15044"/>
    <w:rsid w:val="00B1512A"/>
    <w:rsid w:val="00B15255"/>
    <w:rsid w:val="00B15400"/>
    <w:rsid w:val="00B1542B"/>
    <w:rsid w:val="00B15441"/>
    <w:rsid w:val="00B15463"/>
    <w:rsid w:val="00B15766"/>
    <w:rsid w:val="00B15929"/>
    <w:rsid w:val="00B15A47"/>
    <w:rsid w:val="00B15BB8"/>
    <w:rsid w:val="00B15C06"/>
    <w:rsid w:val="00B16009"/>
    <w:rsid w:val="00B16051"/>
    <w:rsid w:val="00B1613A"/>
    <w:rsid w:val="00B161BF"/>
    <w:rsid w:val="00B1641D"/>
    <w:rsid w:val="00B1642A"/>
    <w:rsid w:val="00B167D4"/>
    <w:rsid w:val="00B16A31"/>
    <w:rsid w:val="00B16B76"/>
    <w:rsid w:val="00B16BE2"/>
    <w:rsid w:val="00B16D3B"/>
    <w:rsid w:val="00B16E4B"/>
    <w:rsid w:val="00B16E5C"/>
    <w:rsid w:val="00B172DD"/>
    <w:rsid w:val="00B172EC"/>
    <w:rsid w:val="00B17538"/>
    <w:rsid w:val="00B176EA"/>
    <w:rsid w:val="00B1785D"/>
    <w:rsid w:val="00B178B0"/>
    <w:rsid w:val="00B17A06"/>
    <w:rsid w:val="00B17A40"/>
    <w:rsid w:val="00B17F87"/>
    <w:rsid w:val="00B20035"/>
    <w:rsid w:val="00B2003E"/>
    <w:rsid w:val="00B200CA"/>
    <w:rsid w:val="00B204AF"/>
    <w:rsid w:val="00B20613"/>
    <w:rsid w:val="00B20692"/>
    <w:rsid w:val="00B207F5"/>
    <w:rsid w:val="00B20A1D"/>
    <w:rsid w:val="00B20B18"/>
    <w:rsid w:val="00B20C2D"/>
    <w:rsid w:val="00B20CF6"/>
    <w:rsid w:val="00B20D6A"/>
    <w:rsid w:val="00B20F7D"/>
    <w:rsid w:val="00B21106"/>
    <w:rsid w:val="00B212CD"/>
    <w:rsid w:val="00B212D6"/>
    <w:rsid w:val="00B21557"/>
    <w:rsid w:val="00B2167D"/>
    <w:rsid w:val="00B216B8"/>
    <w:rsid w:val="00B2187B"/>
    <w:rsid w:val="00B219CE"/>
    <w:rsid w:val="00B219DC"/>
    <w:rsid w:val="00B21A4D"/>
    <w:rsid w:val="00B21B84"/>
    <w:rsid w:val="00B21C0F"/>
    <w:rsid w:val="00B21C11"/>
    <w:rsid w:val="00B21C6B"/>
    <w:rsid w:val="00B21CBB"/>
    <w:rsid w:val="00B21D21"/>
    <w:rsid w:val="00B21D36"/>
    <w:rsid w:val="00B21FA0"/>
    <w:rsid w:val="00B21FA2"/>
    <w:rsid w:val="00B21FEF"/>
    <w:rsid w:val="00B22014"/>
    <w:rsid w:val="00B22170"/>
    <w:rsid w:val="00B222CA"/>
    <w:rsid w:val="00B22453"/>
    <w:rsid w:val="00B224CD"/>
    <w:rsid w:val="00B226C2"/>
    <w:rsid w:val="00B22708"/>
    <w:rsid w:val="00B22846"/>
    <w:rsid w:val="00B228C2"/>
    <w:rsid w:val="00B22907"/>
    <w:rsid w:val="00B2290D"/>
    <w:rsid w:val="00B22987"/>
    <w:rsid w:val="00B22995"/>
    <w:rsid w:val="00B22A6E"/>
    <w:rsid w:val="00B22A85"/>
    <w:rsid w:val="00B22B03"/>
    <w:rsid w:val="00B22C11"/>
    <w:rsid w:val="00B22CF0"/>
    <w:rsid w:val="00B22D6A"/>
    <w:rsid w:val="00B22E01"/>
    <w:rsid w:val="00B22E29"/>
    <w:rsid w:val="00B22F2B"/>
    <w:rsid w:val="00B22F96"/>
    <w:rsid w:val="00B23058"/>
    <w:rsid w:val="00B23140"/>
    <w:rsid w:val="00B2314A"/>
    <w:rsid w:val="00B2319A"/>
    <w:rsid w:val="00B232B3"/>
    <w:rsid w:val="00B233C7"/>
    <w:rsid w:val="00B234F2"/>
    <w:rsid w:val="00B2372F"/>
    <w:rsid w:val="00B23961"/>
    <w:rsid w:val="00B23BED"/>
    <w:rsid w:val="00B23C27"/>
    <w:rsid w:val="00B23D15"/>
    <w:rsid w:val="00B23D21"/>
    <w:rsid w:val="00B23F21"/>
    <w:rsid w:val="00B23FFC"/>
    <w:rsid w:val="00B240E6"/>
    <w:rsid w:val="00B24242"/>
    <w:rsid w:val="00B24263"/>
    <w:rsid w:val="00B24387"/>
    <w:rsid w:val="00B243F0"/>
    <w:rsid w:val="00B2483A"/>
    <w:rsid w:val="00B24875"/>
    <w:rsid w:val="00B248F0"/>
    <w:rsid w:val="00B24950"/>
    <w:rsid w:val="00B24973"/>
    <w:rsid w:val="00B24B8D"/>
    <w:rsid w:val="00B24C5E"/>
    <w:rsid w:val="00B25085"/>
    <w:rsid w:val="00B250D9"/>
    <w:rsid w:val="00B2516C"/>
    <w:rsid w:val="00B25189"/>
    <w:rsid w:val="00B2549F"/>
    <w:rsid w:val="00B2564F"/>
    <w:rsid w:val="00B25888"/>
    <w:rsid w:val="00B25935"/>
    <w:rsid w:val="00B25992"/>
    <w:rsid w:val="00B25BD1"/>
    <w:rsid w:val="00B25C28"/>
    <w:rsid w:val="00B25CEF"/>
    <w:rsid w:val="00B25D45"/>
    <w:rsid w:val="00B25D79"/>
    <w:rsid w:val="00B25FDA"/>
    <w:rsid w:val="00B26190"/>
    <w:rsid w:val="00B26592"/>
    <w:rsid w:val="00B265F6"/>
    <w:rsid w:val="00B267C0"/>
    <w:rsid w:val="00B2681D"/>
    <w:rsid w:val="00B26B33"/>
    <w:rsid w:val="00B26B5B"/>
    <w:rsid w:val="00B26D77"/>
    <w:rsid w:val="00B26E07"/>
    <w:rsid w:val="00B26EC1"/>
    <w:rsid w:val="00B26FA3"/>
    <w:rsid w:val="00B2742B"/>
    <w:rsid w:val="00B276BB"/>
    <w:rsid w:val="00B27755"/>
    <w:rsid w:val="00B27843"/>
    <w:rsid w:val="00B27962"/>
    <w:rsid w:val="00B27C77"/>
    <w:rsid w:val="00B27D7D"/>
    <w:rsid w:val="00B27E07"/>
    <w:rsid w:val="00B301F1"/>
    <w:rsid w:val="00B3033E"/>
    <w:rsid w:val="00B304E9"/>
    <w:rsid w:val="00B306B7"/>
    <w:rsid w:val="00B30857"/>
    <w:rsid w:val="00B308B1"/>
    <w:rsid w:val="00B30AFF"/>
    <w:rsid w:val="00B30B10"/>
    <w:rsid w:val="00B30F24"/>
    <w:rsid w:val="00B30F5C"/>
    <w:rsid w:val="00B31071"/>
    <w:rsid w:val="00B3123B"/>
    <w:rsid w:val="00B312E5"/>
    <w:rsid w:val="00B31536"/>
    <w:rsid w:val="00B31667"/>
    <w:rsid w:val="00B316FA"/>
    <w:rsid w:val="00B31775"/>
    <w:rsid w:val="00B3178F"/>
    <w:rsid w:val="00B31A2D"/>
    <w:rsid w:val="00B31D4A"/>
    <w:rsid w:val="00B31D8C"/>
    <w:rsid w:val="00B31E60"/>
    <w:rsid w:val="00B31EDD"/>
    <w:rsid w:val="00B32003"/>
    <w:rsid w:val="00B32075"/>
    <w:rsid w:val="00B320A5"/>
    <w:rsid w:val="00B320DD"/>
    <w:rsid w:val="00B320EE"/>
    <w:rsid w:val="00B32503"/>
    <w:rsid w:val="00B3275E"/>
    <w:rsid w:val="00B32849"/>
    <w:rsid w:val="00B32928"/>
    <w:rsid w:val="00B32979"/>
    <w:rsid w:val="00B32987"/>
    <w:rsid w:val="00B32A92"/>
    <w:rsid w:val="00B32AA0"/>
    <w:rsid w:val="00B32B0B"/>
    <w:rsid w:val="00B32E47"/>
    <w:rsid w:val="00B32E54"/>
    <w:rsid w:val="00B330DB"/>
    <w:rsid w:val="00B334A8"/>
    <w:rsid w:val="00B33626"/>
    <w:rsid w:val="00B3362D"/>
    <w:rsid w:val="00B3378C"/>
    <w:rsid w:val="00B337AA"/>
    <w:rsid w:val="00B33920"/>
    <w:rsid w:val="00B33AD2"/>
    <w:rsid w:val="00B33B96"/>
    <w:rsid w:val="00B33BEA"/>
    <w:rsid w:val="00B33CED"/>
    <w:rsid w:val="00B33F0D"/>
    <w:rsid w:val="00B3456F"/>
    <w:rsid w:val="00B3471A"/>
    <w:rsid w:val="00B34ADC"/>
    <w:rsid w:val="00B34BBD"/>
    <w:rsid w:val="00B34BE4"/>
    <w:rsid w:val="00B34CC4"/>
    <w:rsid w:val="00B34FE8"/>
    <w:rsid w:val="00B350E6"/>
    <w:rsid w:val="00B35625"/>
    <w:rsid w:val="00B35648"/>
    <w:rsid w:val="00B35680"/>
    <w:rsid w:val="00B35746"/>
    <w:rsid w:val="00B3581F"/>
    <w:rsid w:val="00B359EF"/>
    <w:rsid w:val="00B35AB8"/>
    <w:rsid w:val="00B36060"/>
    <w:rsid w:val="00B360B1"/>
    <w:rsid w:val="00B361CE"/>
    <w:rsid w:val="00B364CF"/>
    <w:rsid w:val="00B3653B"/>
    <w:rsid w:val="00B367FD"/>
    <w:rsid w:val="00B368B0"/>
    <w:rsid w:val="00B36926"/>
    <w:rsid w:val="00B369DB"/>
    <w:rsid w:val="00B36B45"/>
    <w:rsid w:val="00B36D0F"/>
    <w:rsid w:val="00B36D37"/>
    <w:rsid w:val="00B36D50"/>
    <w:rsid w:val="00B36EDF"/>
    <w:rsid w:val="00B36F06"/>
    <w:rsid w:val="00B3760B"/>
    <w:rsid w:val="00B377B1"/>
    <w:rsid w:val="00B377D2"/>
    <w:rsid w:val="00B37999"/>
    <w:rsid w:val="00B3799C"/>
    <w:rsid w:val="00B379CD"/>
    <w:rsid w:val="00B37A15"/>
    <w:rsid w:val="00B37A6F"/>
    <w:rsid w:val="00B37A83"/>
    <w:rsid w:val="00B37AFA"/>
    <w:rsid w:val="00B37CD1"/>
    <w:rsid w:val="00B37EB9"/>
    <w:rsid w:val="00B37ECF"/>
    <w:rsid w:val="00B37EE0"/>
    <w:rsid w:val="00B37EE7"/>
    <w:rsid w:val="00B37F30"/>
    <w:rsid w:val="00B37FB0"/>
    <w:rsid w:val="00B4000B"/>
    <w:rsid w:val="00B4007E"/>
    <w:rsid w:val="00B400B6"/>
    <w:rsid w:val="00B40104"/>
    <w:rsid w:val="00B402F1"/>
    <w:rsid w:val="00B4033D"/>
    <w:rsid w:val="00B4042D"/>
    <w:rsid w:val="00B405FF"/>
    <w:rsid w:val="00B4060B"/>
    <w:rsid w:val="00B40751"/>
    <w:rsid w:val="00B408EF"/>
    <w:rsid w:val="00B40985"/>
    <w:rsid w:val="00B40A32"/>
    <w:rsid w:val="00B40B10"/>
    <w:rsid w:val="00B40FC4"/>
    <w:rsid w:val="00B410DB"/>
    <w:rsid w:val="00B410E4"/>
    <w:rsid w:val="00B4119F"/>
    <w:rsid w:val="00B41657"/>
    <w:rsid w:val="00B418D6"/>
    <w:rsid w:val="00B41908"/>
    <w:rsid w:val="00B41A77"/>
    <w:rsid w:val="00B41B62"/>
    <w:rsid w:val="00B41F2D"/>
    <w:rsid w:val="00B4218A"/>
    <w:rsid w:val="00B424DD"/>
    <w:rsid w:val="00B42501"/>
    <w:rsid w:val="00B425A6"/>
    <w:rsid w:val="00B42689"/>
    <w:rsid w:val="00B42748"/>
    <w:rsid w:val="00B427C1"/>
    <w:rsid w:val="00B42803"/>
    <w:rsid w:val="00B42C53"/>
    <w:rsid w:val="00B42D6A"/>
    <w:rsid w:val="00B42E53"/>
    <w:rsid w:val="00B42FCE"/>
    <w:rsid w:val="00B4305F"/>
    <w:rsid w:val="00B43228"/>
    <w:rsid w:val="00B436A5"/>
    <w:rsid w:val="00B43977"/>
    <w:rsid w:val="00B43A46"/>
    <w:rsid w:val="00B43B42"/>
    <w:rsid w:val="00B43BA6"/>
    <w:rsid w:val="00B43F3D"/>
    <w:rsid w:val="00B4409B"/>
    <w:rsid w:val="00B44115"/>
    <w:rsid w:val="00B4414B"/>
    <w:rsid w:val="00B44229"/>
    <w:rsid w:val="00B443F7"/>
    <w:rsid w:val="00B44512"/>
    <w:rsid w:val="00B447E6"/>
    <w:rsid w:val="00B448A5"/>
    <w:rsid w:val="00B4491B"/>
    <w:rsid w:val="00B44B03"/>
    <w:rsid w:val="00B44CD3"/>
    <w:rsid w:val="00B44DB7"/>
    <w:rsid w:val="00B44F16"/>
    <w:rsid w:val="00B4500F"/>
    <w:rsid w:val="00B45079"/>
    <w:rsid w:val="00B451BF"/>
    <w:rsid w:val="00B45313"/>
    <w:rsid w:val="00B45368"/>
    <w:rsid w:val="00B45433"/>
    <w:rsid w:val="00B454C4"/>
    <w:rsid w:val="00B454D0"/>
    <w:rsid w:val="00B454F2"/>
    <w:rsid w:val="00B4558A"/>
    <w:rsid w:val="00B4564D"/>
    <w:rsid w:val="00B458AC"/>
    <w:rsid w:val="00B45A4C"/>
    <w:rsid w:val="00B45A8E"/>
    <w:rsid w:val="00B45BB3"/>
    <w:rsid w:val="00B45DD5"/>
    <w:rsid w:val="00B45E9A"/>
    <w:rsid w:val="00B45ECF"/>
    <w:rsid w:val="00B45F0E"/>
    <w:rsid w:val="00B45FC9"/>
    <w:rsid w:val="00B462BE"/>
    <w:rsid w:val="00B462E3"/>
    <w:rsid w:val="00B46831"/>
    <w:rsid w:val="00B46BED"/>
    <w:rsid w:val="00B46D13"/>
    <w:rsid w:val="00B46E5F"/>
    <w:rsid w:val="00B46E9D"/>
    <w:rsid w:val="00B47035"/>
    <w:rsid w:val="00B47085"/>
    <w:rsid w:val="00B472A6"/>
    <w:rsid w:val="00B4763A"/>
    <w:rsid w:val="00B4776E"/>
    <w:rsid w:val="00B477CB"/>
    <w:rsid w:val="00B47914"/>
    <w:rsid w:val="00B47990"/>
    <w:rsid w:val="00B47B13"/>
    <w:rsid w:val="00B47D03"/>
    <w:rsid w:val="00B47DF1"/>
    <w:rsid w:val="00B47FC5"/>
    <w:rsid w:val="00B5010C"/>
    <w:rsid w:val="00B50153"/>
    <w:rsid w:val="00B5026B"/>
    <w:rsid w:val="00B502B4"/>
    <w:rsid w:val="00B503E5"/>
    <w:rsid w:val="00B50445"/>
    <w:rsid w:val="00B50484"/>
    <w:rsid w:val="00B504DB"/>
    <w:rsid w:val="00B505EC"/>
    <w:rsid w:val="00B50698"/>
    <w:rsid w:val="00B506D5"/>
    <w:rsid w:val="00B507D4"/>
    <w:rsid w:val="00B509BA"/>
    <w:rsid w:val="00B50B8E"/>
    <w:rsid w:val="00B50DA2"/>
    <w:rsid w:val="00B50E89"/>
    <w:rsid w:val="00B50F87"/>
    <w:rsid w:val="00B5101D"/>
    <w:rsid w:val="00B51424"/>
    <w:rsid w:val="00B514C5"/>
    <w:rsid w:val="00B515C2"/>
    <w:rsid w:val="00B516E7"/>
    <w:rsid w:val="00B51780"/>
    <w:rsid w:val="00B51892"/>
    <w:rsid w:val="00B518F9"/>
    <w:rsid w:val="00B51A65"/>
    <w:rsid w:val="00B51B41"/>
    <w:rsid w:val="00B51ED5"/>
    <w:rsid w:val="00B520F0"/>
    <w:rsid w:val="00B5215A"/>
    <w:rsid w:val="00B52247"/>
    <w:rsid w:val="00B52542"/>
    <w:rsid w:val="00B52582"/>
    <w:rsid w:val="00B5262C"/>
    <w:rsid w:val="00B5294D"/>
    <w:rsid w:val="00B5296C"/>
    <w:rsid w:val="00B52971"/>
    <w:rsid w:val="00B529C7"/>
    <w:rsid w:val="00B52A81"/>
    <w:rsid w:val="00B52B34"/>
    <w:rsid w:val="00B52B75"/>
    <w:rsid w:val="00B52B83"/>
    <w:rsid w:val="00B52BDE"/>
    <w:rsid w:val="00B52CBB"/>
    <w:rsid w:val="00B52F0D"/>
    <w:rsid w:val="00B52F35"/>
    <w:rsid w:val="00B52FA3"/>
    <w:rsid w:val="00B532C4"/>
    <w:rsid w:val="00B53345"/>
    <w:rsid w:val="00B53396"/>
    <w:rsid w:val="00B533B9"/>
    <w:rsid w:val="00B53796"/>
    <w:rsid w:val="00B5381F"/>
    <w:rsid w:val="00B5389E"/>
    <w:rsid w:val="00B53994"/>
    <w:rsid w:val="00B53B46"/>
    <w:rsid w:val="00B53C44"/>
    <w:rsid w:val="00B53D7E"/>
    <w:rsid w:val="00B53E9B"/>
    <w:rsid w:val="00B53F64"/>
    <w:rsid w:val="00B53FBE"/>
    <w:rsid w:val="00B54262"/>
    <w:rsid w:val="00B543CF"/>
    <w:rsid w:val="00B543EB"/>
    <w:rsid w:val="00B5442A"/>
    <w:rsid w:val="00B544AA"/>
    <w:rsid w:val="00B54595"/>
    <w:rsid w:val="00B546B0"/>
    <w:rsid w:val="00B546E7"/>
    <w:rsid w:val="00B5477E"/>
    <w:rsid w:val="00B54865"/>
    <w:rsid w:val="00B548EE"/>
    <w:rsid w:val="00B54A4D"/>
    <w:rsid w:val="00B54BFB"/>
    <w:rsid w:val="00B54DC3"/>
    <w:rsid w:val="00B55043"/>
    <w:rsid w:val="00B55116"/>
    <w:rsid w:val="00B55331"/>
    <w:rsid w:val="00B55338"/>
    <w:rsid w:val="00B55469"/>
    <w:rsid w:val="00B55493"/>
    <w:rsid w:val="00B55677"/>
    <w:rsid w:val="00B55705"/>
    <w:rsid w:val="00B558F7"/>
    <w:rsid w:val="00B55B6C"/>
    <w:rsid w:val="00B55CE2"/>
    <w:rsid w:val="00B55EE6"/>
    <w:rsid w:val="00B55FAE"/>
    <w:rsid w:val="00B55FE1"/>
    <w:rsid w:val="00B5610D"/>
    <w:rsid w:val="00B5613B"/>
    <w:rsid w:val="00B56374"/>
    <w:rsid w:val="00B5660F"/>
    <w:rsid w:val="00B56762"/>
    <w:rsid w:val="00B56918"/>
    <w:rsid w:val="00B56A56"/>
    <w:rsid w:val="00B56BCB"/>
    <w:rsid w:val="00B56F23"/>
    <w:rsid w:val="00B56FDF"/>
    <w:rsid w:val="00B57069"/>
    <w:rsid w:val="00B5716D"/>
    <w:rsid w:val="00B5723B"/>
    <w:rsid w:val="00B57273"/>
    <w:rsid w:val="00B57541"/>
    <w:rsid w:val="00B57705"/>
    <w:rsid w:val="00B5784A"/>
    <w:rsid w:val="00B578DD"/>
    <w:rsid w:val="00B57D12"/>
    <w:rsid w:val="00B57D51"/>
    <w:rsid w:val="00B57D72"/>
    <w:rsid w:val="00B57E5B"/>
    <w:rsid w:val="00B57EB9"/>
    <w:rsid w:val="00B57ED0"/>
    <w:rsid w:val="00B57F32"/>
    <w:rsid w:val="00B6001E"/>
    <w:rsid w:val="00B60028"/>
    <w:rsid w:val="00B602E5"/>
    <w:rsid w:val="00B6030F"/>
    <w:rsid w:val="00B6032D"/>
    <w:rsid w:val="00B60368"/>
    <w:rsid w:val="00B604C8"/>
    <w:rsid w:val="00B60697"/>
    <w:rsid w:val="00B60770"/>
    <w:rsid w:val="00B60946"/>
    <w:rsid w:val="00B60954"/>
    <w:rsid w:val="00B60AC8"/>
    <w:rsid w:val="00B60BAE"/>
    <w:rsid w:val="00B60D2D"/>
    <w:rsid w:val="00B60F7C"/>
    <w:rsid w:val="00B6113C"/>
    <w:rsid w:val="00B61195"/>
    <w:rsid w:val="00B6124E"/>
    <w:rsid w:val="00B61494"/>
    <w:rsid w:val="00B614CE"/>
    <w:rsid w:val="00B614E7"/>
    <w:rsid w:val="00B6154A"/>
    <w:rsid w:val="00B6165E"/>
    <w:rsid w:val="00B61683"/>
    <w:rsid w:val="00B616D8"/>
    <w:rsid w:val="00B6195E"/>
    <w:rsid w:val="00B61965"/>
    <w:rsid w:val="00B61A77"/>
    <w:rsid w:val="00B61ADA"/>
    <w:rsid w:val="00B61BA2"/>
    <w:rsid w:val="00B61EE0"/>
    <w:rsid w:val="00B61F05"/>
    <w:rsid w:val="00B61FBB"/>
    <w:rsid w:val="00B6205A"/>
    <w:rsid w:val="00B62074"/>
    <w:rsid w:val="00B620DB"/>
    <w:rsid w:val="00B62104"/>
    <w:rsid w:val="00B62283"/>
    <w:rsid w:val="00B624E0"/>
    <w:rsid w:val="00B626B7"/>
    <w:rsid w:val="00B62739"/>
    <w:rsid w:val="00B6279B"/>
    <w:rsid w:val="00B62B94"/>
    <w:rsid w:val="00B62CB4"/>
    <w:rsid w:val="00B62EE5"/>
    <w:rsid w:val="00B62FBF"/>
    <w:rsid w:val="00B62FF5"/>
    <w:rsid w:val="00B63020"/>
    <w:rsid w:val="00B6314B"/>
    <w:rsid w:val="00B631C0"/>
    <w:rsid w:val="00B63381"/>
    <w:rsid w:val="00B63548"/>
    <w:rsid w:val="00B6355C"/>
    <w:rsid w:val="00B635D0"/>
    <w:rsid w:val="00B63600"/>
    <w:rsid w:val="00B63893"/>
    <w:rsid w:val="00B63B3A"/>
    <w:rsid w:val="00B63BEF"/>
    <w:rsid w:val="00B63C8D"/>
    <w:rsid w:val="00B63D16"/>
    <w:rsid w:val="00B63D43"/>
    <w:rsid w:val="00B63EA3"/>
    <w:rsid w:val="00B63ED8"/>
    <w:rsid w:val="00B63EEB"/>
    <w:rsid w:val="00B63FC8"/>
    <w:rsid w:val="00B64068"/>
    <w:rsid w:val="00B6409A"/>
    <w:rsid w:val="00B642B3"/>
    <w:rsid w:val="00B64375"/>
    <w:rsid w:val="00B644DC"/>
    <w:rsid w:val="00B647CB"/>
    <w:rsid w:val="00B64843"/>
    <w:rsid w:val="00B64868"/>
    <w:rsid w:val="00B64AF1"/>
    <w:rsid w:val="00B64BAF"/>
    <w:rsid w:val="00B64BD8"/>
    <w:rsid w:val="00B64D88"/>
    <w:rsid w:val="00B64DF3"/>
    <w:rsid w:val="00B64DF4"/>
    <w:rsid w:val="00B65028"/>
    <w:rsid w:val="00B650EA"/>
    <w:rsid w:val="00B65114"/>
    <w:rsid w:val="00B651FF"/>
    <w:rsid w:val="00B65411"/>
    <w:rsid w:val="00B65493"/>
    <w:rsid w:val="00B65891"/>
    <w:rsid w:val="00B659B3"/>
    <w:rsid w:val="00B659E0"/>
    <w:rsid w:val="00B65A73"/>
    <w:rsid w:val="00B65D7B"/>
    <w:rsid w:val="00B65E16"/>
    <w:rsid w:val="00B65E3C"/>
    <w:rsid w:val="00B65F4E"/>
    <w:rsid w:val="00B66056"/>
    <w:rsid w:val="00B66240"/>
    <w:rsid w:val="00B662BF"/>
    <w:rsid w:val="00B6636C"/>
    <w:rsid w:val="00B666EF"/>
    <w:rsid w:val="00B668FA"/>
    <w:rsid w:val="00B66A1A"/>
    <w:rsid w:val="00B66ADD"/>
    <w:rsid w:val="00B66B83"/>
    <w:rsid w:val="00B66BAE"/>
    <w:rsid w:val="00B66C54"/>
    <w:rsid w:val="00B66E24"/>
    <w:rsid w:val="00B66E59"/>
    <w:rsid w:val="00B67046"/>
    <w:rsid w:val="00B6724A"/>
    <w:rsid w:val="00B67296"/>
    <w:rsid w:val="00B674AD"/>
    <w:rsid w:val="00B6777B"/>
    <w:rsid w:val="00B677E7"/>
    <w:rsid w:val="00B67903"/>
    <w:rsid w:val="00B67B49"/>
    <w:rsid w:val="00B67FD4"/>
    <w:rsid w:val="00B67FE7"/>
    <w:rsid w:val="00B7012F"/>
    <w:rsid w:val="00B701D1"/>
    <w:rsid w:val="00B70246"/>
    <w:rsid w:val="00B704C1"/>
    <w:rsid w:val="00B70904"/>
    <w:rsid w:val="00B70A17"/>
    <w:rsid w:val="00B70A8B"/>
    <w:rsid w:val="00B70ABB"/>
    <w:rsid w:val="00B70B6C"/>
    <w:rsid w:val="00B70CDF"/>
    <w:rsid w:val="00B70D16"/>
    <w:rsid w:val="00B70E87"/>
    <w:rsid w:val="00B70ECA"/>
    <w:rsid w:val="00B71087"/>
    <w:rsid w:val="00B712E5"/>
    <w:rsid w:val="00B71325"/>
    <w:rsid w:val="00B71339"/>
    <w:rsid w:val="00B71412"/>
    <w:rsid w:val="00B714A0"/>
    <w:rsid w:val="00B7160A"/>
    <w:rsid w:val="00B71630"/>
    <w:rsid w:val="00B718E4"/>
    <w:rsid w:val="00B71D0E"/>
    <w:rsid w:val="00B71D50"/>
    <w:rsid w:val="00B71E20"/>
    <w:rsid w:val="00B71E7C"/>
    <w:rsid w:val="00B71ED7"/>
    <w:rsid w:val="00B721C1"/>
    <w:rsid w:val="00B72207"/>
    <w:rsid w:val="00B7222F"/>
    <w:rsid w:val="00B72287"/>
    <w:rsid w:val="00B72340"/>
    <w:rsid w:val="00B723B9"/>
    <w:rsid w:val="00B723EF"/>
    <w:rsid w:val="00B72535"/>
    <w:rsid w:val="00B7255E"/>
    <w:rsid w:val="00B725EB"/>
    <w:rsid w:val="00B72758"/>
    <w:rsid w:val="00B72839"/>
    <w:rsid w:val="00B72867"/>
    <w:rsid w:val="00B729FA"/>
    <w:rsid w:val="00B72AA1"/>
    <w:rsid w:val="00B72B36"/>
    <w:rsid w:val="00B72B7E"/>
    <w:rsid w:val="00B72E5A"/>
    <w:rsid w:val="00B72E6D"/>
    <w:rsid w:val="00B72F22"/>
    <w:rsid w:val="00B72F95"/>
    <w:rsid w:val="00B7314E"/>
    <w:rsid w:val="00B7344E"/>
    <w:rsid w:val="00B73514"/>
    <w:rsid w:val="00B737CE"/>
    <w:rsid w:val="00B73842"/>
    <w:rsid w:val="00B7388F"/>
    <w:rsid w:val="00B7390E"/>
    <w:rsid w:val="00B7394D"/>
    <w:rsid w:val="00B73958"/>
    <w:rsid w:val="00B73C8D"/>
    <w:rsid w:val="00B73D2F"/>
    <w:rsid w:val="00B73E2A"/>
    <w:rsid w:val="00B73E80"/>
    <w:rsid w:val="00B73ECE"/>
    <w:rsid w:val="00B73F49"/>
    <w:rsid w:val="00B74189"/>
    <w:rsid w:val="00B742A7"/>
    <w:rsid w:val="00B746DF"/>
    <w:rsid w:val="00B7488A"/>
    <w:rsid w:val="00B74C34"/>
    <w:rsid w:val="00B74F12"/>
    <w:rsid w:val="00B75052"/>
    <w:rsid w:val="00B750C3"/>
    <w:rsid w:val="00B75152"/>
    <w:rsid w:val="00B752E5"/>
    <w:rsid w:val="00B752EC"/>
    <w:rsid w:val="00B7531C"/>
    <w:rsid w:val="00B75352"/>
    <w:rsid w:val="00B756BF"/>
    <w:rsid w:val="00B759F9"/>
    <w:rsid w:val="00B75D2B"/>
    <w:rsid w:val="00B75ED5"/>
    <w:rsid w:val="00B75F07"/>
    <w:rsid w:val="00B75F24"/>
    <w:rsid w:val="00B75F7C"/>
    <w:rsid w:val="00B76078"/>
    <w:rsid w:val="00B7617C"/>
    <w:rsid w:val="00B76497"/>
    <w:rsid w:val="00B769F6"/>
    <w:rsid w:val="00B76BC3"/>
    <w:rsid w:val="00B76C16"/>
    <w:rsid w:val="00B76CD3"/>
    <w:rsid w:val="00B76D4F"/>
    <w:rsid w:val="00B76F2C"/>
    <w:rsid w:val="00B770C5"/>
    <w:rsid w:val="00B770D8"/>
    <w:rsid w:val="00B771A1"/>
    <w:rsid w:val="00B771E6"/>
    <w:rsid w:val="00B7722C"/>
    <w:rsid w:val="00B7737A"/>
    <w:rsid w:val="00B77533"/>
    <w:rsid w:val="00B77655"/>
    <w:rsid w:val="00B7774D"/>
    <w:rsid w:val="00B77769"/>
    <w:rsid w:val="00B77CCE"/>
    <w:rsid w:val="00B77D13"/>
    <w:rsid w:val="00B77D18"/>
    <w:rsid w:val="00B8003F"/>
    <w:rsid w:val="00B800E5"/>
    <w:rsid w:val="00B80119"/>
    <w:rsid w:val="00B8017A"/>
    <w:rsid w:val="00B8020E"/>
    <w:rsid w:val="00B80285"/>
    <w:rsid w:val="00B80324"/>
    <w:rsid w:val="00B803CD"/>
    <w:rsid w:val="00B80587"/>
    <w:rsid w:val="00B8060F"/>
    <w:rsid w:val="00B8064D"/>
    <w:rsid w:val="00B80698"/>
    <w:rsid w:val="00B8073B"/>
    <w:rsid w:val="00B80910"/>
    <w:rsid w:val="00B8094D"/>
    <w:rsid w:val="00B80C00"/>
    <w:rsid w:val="00B80C0D"/>
    <w:rsid w:val="00B80E53"/>
    <w:rsid w:val="00B81068"/>
    <w:rsid w:val="00B8123A"/>
    <w:rsid w:val="00B8126F"/>
    <w:rsid w:val="00B813A3"/>
    <w:rsid w:val="00B813E2"/>
    <w:rsid w:val="00B8146F"/>
    <w:rsid w:val="00B8147B"/>
    <w:rsid w:val="00B81737"/>
    <w:rsid w:val="00B81850"/>
    <w:rsid w:val="00B81870"/>
    <w:rsid w:val="00B8198E"/>
    <w:rsid w:val="00B819EE"/>
    <w:rsid w:val="00B81BCB"/>
    <w:rsid w:val="00B81CF2"/>
    <w:rsid w:val="00B81D68"/>
    <w:rsid w:val="00B81F00"/>
    <w:rsid w:val="00B82050"/>
    <w:rsid w:val="00B82074"/>
    <w:rsid w:val="00B82099"/>
    <w:rsid w:val="00B821AD"/>
    <w:rsid w:val="00B821C0"/>
    <w:rsid w:val="00B82323"/>
    <w:rsid w:val="00B8235D"/>
    <w:rsid w:val="00B82455"/>
    <w:rsid w:val="00B824B2"/>
    <w:rsid w:val="00B826CD"/>
    <w:rsid w:val="00B829B3"/>
    <w:rsid w:val="00B82A53"/>
    <w:rsid w:val="00B82D9C"/>
    <w:rsid w:val="00B82E54"/>
    <w:rsid w:val="00B82FEB"/>
    <w:rsid w:val="00B8305F"/>
    <w:rsid w:val="00B8310C"/>
    <w:rsid w:val="00B833AD"/>
    <w:rsid w:val="00B83843"/>
    <w:rsid w:val="00B83A84"/>
    <w:rsid w:val="00B83B52"/>
    <w:rsid w:val="00B83BB4"/>
    <w:rsid w:val="00B83BBA"/>
    <w:rsid w:val="00B83FAF"/>
    <w:rsid w:val="00B8400E"/>
    <w:rsid w:val="00B8403B"/>
    <w:rsid w:val="00B842E4"/>
    <w:rsid w:val="00B843D5"/>
    <w:rsid w:val="00B84558"/>
    <w:rsid w:val="00B84711"/>
    <w:rsid w:val="00B84720"/>
    <w:rsid w:val="00B849DA"/>
    <w:rsid w:val="00B84C44"/>
    <w:rsid w:val="00B84F12"/>
    <w:rsid w:val="00B853C3"/>
    <w:rsid w:val="00B85549"/>
    <w:rsid w:val="00B8566F"/>
    <w:rsid w:val="00B857D5"/>
    <w:rsid w:val="00B858B7"/>
    <w:rsid w:val="00B8598D"/>
    <w:rsid w:val="00B85C50"/>
    <w:rsid w:val="00B85CDE"/>
    <w:rsid w:val="00B85D37"/>
    <w:rsid w:val="00B85D70"/>
    <w:rsid w:val="00B85EF6"/>
    <w:rsid w:val="00B85EFC"/>
    <w:rsid w:val="00B85FCA"/>
    <w:rsid w:val="00B85FF8"/>
    <w:rsid w:val="00B860F1"/>
    <w:rsid w:val="00B861C4"/>
    <w:rsid w:val="00B86203"/>
    <w:rsid w:val="00B862F2"/>
    <w:rsid w:val="00B865D7"/>
    <w:rsid w:val="00B865E0"/>
    <w:rsid w:val="00B8662B"/>
    <w:rsid w:val="00B8672C"/>
    <w:rsid w:val="00B868A6"/>
    <w:rsid w:val="00B868C4"/>
    <w:rsid w:val="00B8694C"/>
    <w:rsid w:val="00B86ACB"/>
    <w:rsid w:val="00B86D67"/>
    <w:rsid w:val="00B86F05"/>
    <w:rsid w:val="00B86F2B"/>
    <w:rsid w:val="00B86F92"/>
    <w:rsid w:val="00B870F4"/>
    <w:rsid w:val="00B87112"/>
    <w:rsid w:val="00B871AF"/>
    <w:rsid w:val="00B8732A"/>
    <w:rsid w:val="00B873E6"/>
    <w:rsid w:val="00B8740C"/>
    <w:rsid w:val="00B87514"/>
    <w:rsid w:val="00B879F2"/>
    <w:rsid w:val="00B87B14"/>
    <w:rsid w:val="00B87C3D"/>
    <w:rsid w:val="00B87D46"/>
    <w:rsid w:val="00B905A2"/>
    <w:rsid w:val="00B907CD"/>
    <w:rsid w:val="00B90A73"/>
    <w:rsid w:val="00B90DCD"/>
    <w:rsid w:val="00B90DF5"/>
    <w:rsid w:val="00B90E22"/>
    <w:rsid w:val="00B91024"/>
    <w:rsid w:val="00B9137E"/>
    <w:rsid w:val="00B92180"/>
    <w:rsid w:val="00B9220C"/>
    <w:rsid w:val="00B92279"/>
    <w:rsid w:val="00B922D6"/>
    <w:rsid w:val="00B9243A"/>
    <w:rsid w:val="00B92894"/>
    <w:rsid w:val="00B929C5"/>
    <w:rsid w:val="00B92AA6"/>
    <w:rsid w:val="00B92B54"/>
    <w:rsid w:val="00B92B62"/>
    <w:rsid w:val="00B92C96"/>
    <w:rsid w:val="00B92D97"/>
    <w:rsid w:val="00B931D8"/>
    <w:rsid w:val="00B931F8"/>
    <w:rsid w:val="00B932D3"/>
    <w:rsid w:val="00B933B4"/>
    <w:rsid w:val="00B933C7"/>
    <w:rsid w:val="00B936F8"/>
    <w:rsid w:val="00B936F9"/>
    <w:rsid w:val="00B9392F"/>
    <w:rsid w:val="00B93ADE"/>
    <w:rsid w:val="00B93BF3"/>
    <w:rsid w:val="00B93E7F"/>
    <w:rsid w:val="00B94080"/>
    <w:rsid w:val="00B9424D"/>
    <w:rsid w:val="00B9427B"/>
    <w:rsid w:val="00B942BF"/>
    <w:rsid w:val="00B94318"/>
    <w:rsid w:val="00B944A8"/>
    <w:rsid w:val="00B9461B"/>
    <w:rsid w:val="00B946FC"/>
    <w:rsid w:val="00B9479B"/>
    <w:rsid w:val="00B947F7"/>
    <w:rsid w:val="00B9495C"/>
    <w:rsid w:val="00B94998"/>
    <w:rsid w:val="00B94F57"/>
    <w:rsid w:val="00B9512C"/>
    <w:rsid w:val="00B95133"/>
    <w:rsid w:val="00B951CF"/>
    <w:rsid w:val="00B9521D"/>
    <w:rsid w:val="00B952DE"/>
    <w:rsid w:val="00B95429"/>
    <w:rsid w:val="00B954F7"/>
    <w:rsid w:val="00B95614"/>
    <w:rsid w:val="00B956B7"/>
    <w:rsid w:val="00B956F5"/>
    <w:rsid w:val="00B95755"/>
    <w:rsid w:val="00B9577C"/>
    <w:rsid w:val="00B95A4A"/>
    <w:rsid w:val="00B95D9E"/>
    <w:rsid w:val="00B95E38"/>
    <w:rsid w:val="00B95FAD"/>
    <w:rsid w:val="00B9643A"/>
    <w:rsid w:val="00B964AA"/>
    <w:rsid w:val="00B96513"/>
    <w:rsid w:val="00B965FC"/>
    <w:rsid w:val="00B966FA"/>
    <w:rsid w:val="00B96A8C"/>
    <w:rsid w:val="00B96A9B"/>
    <w:rsid w:val="00B96D45"/>
    <w:rsid w:val="00B96FA4"/>
    <w:rsid w:val="00B9710D"/>
    <w:rsid w:val="00B97318"/>
    <w:rsid w:val="00B973F1"/>
    <w:rsid w:val="00B974AC"/>
    <w:rsid w:val="00B974D5"/>
    <w:rsid w:val="00B9753F"/>
    <w:rsid w:val="00B9758F"/>
    <w:rsid w:val="00B977A0"/>
    <w:rsid w:val="00B97BB5"/>
    <w:rsid w:val="00B97DE3"/>
    <w:rsid w:val="00B97E7B"/>
    <w:rsid w:val="00B97F05"/>
    <w:rsid w:val="00BA0193"/>
    <w:rsid w:val="00BA0266"/>
    <w:rsid w:val="00BA030D"/>
    <w:rsid w:val="00BA03D8"/>
    <w:rsid w:val="00BA04D4"/>
    <w:rsid w:val="00BA0587"/>
    <w:rsid w:val="00BA05AD"/>
    <w:rsid w:val="00BA05B8"/>
    <w:rsid w:val="00BA071E"/>
    <w:rsid w:val="00BA0823"/>
    <w:rsid w:val="00BA08E2"/>
    <w:rsid w:val="00BA0ADD"/>
    <w:rsid w:val="00BA0B26"/>
    <w:rsid w:val="00BA0BA5"/>
    <w:rsid w:val="00BA0BF1"/>
    <w:rsid w:val="00BA0DE4"/>
    <w:rsid w:val="00BA0E94"/>
    <w:rsid w:val="00BA121F"/>
    <w:rsid w:val="00BA1233"/>
    <w:rsid w:val="00BA13E4"/>
    <w:rsid w:val="00BA144A"/>
    <w:rsid w:val="00BA178B"/>
    <w:rsid w:val="00BA1B7B"/>
    <w:rsid w:val="00BA1DE7"/>
    <w:rsid w:val="00BA1DED"/>
    <w:rsid w:val="00BA1E75"/>
    <w:rsid w:val="00BA1F64"/>
    <w:rsid w:val="00BA2194"/>
    <w:rsid w:val="00BA2219"/>
    <w:rsid w:val="00BA23CD"/>
    <w:rsid w:val="00BA25DA"/>
    <w:rsid w:val="00BA2689"/>
    <w:rsid w:val="00BA26CC"/>
    <w:rsid w:val="00BA26FB"/>
    <w:rsid w:val="00BA2A15"/>
    <w:rsid w:val="00BA2BCB"/>
    <w:rsid w:val="00BA2C1D"/>
    <w:rsid w:val="00BA2C87"/>
    <w:rsid w:val="00BA2EE7"/>
    <w:rsid w:val="00BA2F74"/>
    <w:rsid w:val="00BA3103"/>
    <w:rsid w:val="00BA3211"/>
    <w:rsid w:val="00BA33F9"/>
    <w:rsid w:val="00BA37CC"/>
    <w:rsid w:val="00BA3A78"/>
    <w:rsid w:val="00BA3A85"/>
    <w:rsid w:val="00BA3AB9"/>
    <w:rsid w:val="00BA3ACB"/>
    <w:rsid w:val="00BA3B52"/>
    <w:rsid w:val="00BA3CE5"/>
    <w:rsid w:val="00BA3F27"/>
    <w:rsid w:val="00BA3F4D"/>
    <w:rsid w:val="00BA402C"/>
    <w:rsid w:val="00BA407F"/>
    <w:rsid w:val="00BA44D7"/>
    <w:rsid w:val="00BA4553"/>
    <w:rsid w:val="00BA45CF"/>
    <w:rsid w:val="00BA467F"/>
    <w:rsid w:val="00BA481E"/>
    <w:rsid w:val="00BA4C40"/>
    <w:rsid w:val="00BA4CF3"/>
    <w:rsid w:val="00BA4E6D"/>
    <w:rsid w:val="00BA50A2"/>
    <w:rsid w:val="00BA525E"/>
    <w:rsid w:val="00BA5265"/>
    <w:rsid w:val="00BA52A1"/>
    <w:rsid w:val="00BA52F4"/>
    <w:rsid w:val="00BA5493"/>
    <w:rsid w:val="00BA5533"/>
    <w:rsid w:val="00BA5CB3"/>
    <w:rsid w:val="00BA5CF2"/>
    <w:rsid w:val="00BA5D00"/>
    <w:rsid w:val="00BA5F8D"/>
    <w:rsid w:val="00BA6136"/>
    <w:rsid w:val="00BA6196"/>
    <w:rsid w:val="00BA6219"/>
    <w:rsid w:val="00BA64C2"/>
    <w:rsid w:val="00BA665E"/>
    <w:rsid w:val="00BA6764"/>
    <w:rsid w:val="00BA6CB5"/>
    <w:rsid w:val="00BA6D8E"/>
    <w:rsid w:val="00BA7164"/>
    <w:rsid w:val="00BA732E"/>
    <w:rsid w:val="00BA73E2"/>
    <w:rsid w:val="00BA743E"/>
    <w:rsid w:val="00BA75A4"/>
    <w:rsid w:val="00BA760E"/>
    <w:rsid w:val="00BA76F1"/>
    <w:rsid w:val="00BA7913"/>
    <w:rsid w:val="00BA7948"/>
    <w:rsid w:val="00BA7C70"/>
    <w:rsid w:val="00BA7E45"/>
    <w:rsid w:val="00BB009B"/>
    <w:rsid w:val="00BB00CA"/>
    <w:rsid w:val="00BB01AF"/>
    <w:rsid w:val="00BB03A5"/>
    <w:rsid w:val="00BB060F"/>
    <w:rsid w:val="00BB070F"/>
    <w:rsid w:val="00BB07FE"/>
    <w:rsid w:val="00BB0958"/>
    <w:rsid w:val="00BB0A33"/>
    <w:rsid w:val="00BB0B4A"/>
    <w:rsid w:val="00BB0B70"/>
    <w:rsid w:val="00BB0FC6"/>
    <w:rsid w:val="00BB1048"/>
    <w:rsid w:val="00BB1062"/>
    <w:rsid w:val="00BB1167"/>
    <w:rsid w:val="00BB12FB"/>
    <w:rsid w:val="00BB1C76"/>
    <w:rsid w:val="00BB1F5A"/>
    <w:rsid w:val="00BB1F5D"/>
    <w:rsid w:val="00BB2077"/>
    <w:rsid w:val="00BB215A"/>
    <w:rsid w:val="00BB2194"/>
    <w:rsid w:val="00BB2341"/>
    <w:rsid w:val="00BB238A"/>
    <w:rsid w:val="00BB24E9"/>
    <w:rsid w:val="00BB24EC"/>
    <w:rsid w:val="00BB2501"/>
    <w:rsid w:val="00BB26E2"/>
    <w:rsid w:val="00BB2955"/>
    <w:rsid w:val="00BB2E19"/>
    <w:rsid w:val="00BB2FB3"/>
    <w:rsid w:val="00BB3085"/>
    <w:rsid w:val="00BB315E"/>
    <w:rsid w:val="00BB3194"/>
    <w:rsid w:val="00BB3265"/>
    <w:rsid w:val="00BB32B0"/>
    <w:rsid w:val="00BB3304"/>
    <w:rsid w:val="00BB3508"/>
    <w:rsid w:val="00BB3586"/>
    <w:rsid w:val="00BB35B0"/>
    <w:rsid w:val="00BB3602"/>
    <w:rsid w:val="00BB362F"/>
    <w:rsid w:val="00BB3911"/>
    <w:rsid w:val="00BB3924"/>
    <w:rsid w:val="00BB3988"/>
    <w:rsid w:val="00BB3A47"/>
    <w:rsid w:val="00BB3A4B"/>
    <w:rsid w:val="00BB3E19"/>
    <w:rsid w:val="00BB3E36"/>
    <w:rsid w:val="00BB3EC9"/>
    <w:rsid w:val="00BB4297"/>
    <w:rsid w:val="00BB450B"/>
    <w:rsid w:val="00BB47D4"/>
    <w:rsid w:val="00BB4904"/>
    <w:rsid w:val="00BB4A3A"/>
    <w:rsid w:val="00BB4ACF"/>
    <w:rsid w:val="00BB4E77"/>
    <w:rsid w:val="00BB5040"/>
    <w:rsid w:val="00BB508C"/>
    <w:rsid w:val="00BB5149"/>
    <w:rsid w:val="00BB5186"/>
    <w:rsid w:val="00BB5361"/>
    <w:rsid w:val="00BB548B"/>
    <w:rsid w:val="00BB5627"/>
    <w:rsid w:val="00BB563E"/>
    <w:rsid w:val="00BB589A"/>
    <w:rsid w:val="00BB5BBB"/>
    <w:rsid w:val="00BB5CD8"/>
    <w:rsid w:val="00BB5DD4"/>
    <w:rsid w:val="00BB5E50"/>
    <w:rsid w:val="00BB5EB9"/>
    <w:rsid w:val="00BB6118"/>
    <w:rsid w:val="00BB611F"/>
    <w:rsid w:val="00BB62DF"/>
    <w:rsid w:val="00BB633A"/>
    <w:rsid w:val="00BB63F6"/>
    <w:rsid w:val="00BB6437"/>
    <w:rsid w:val="00BB64AA"/>
    <w:rsid w:val="00BB6523"/>
    <w:rsid w:val="00BB65ED"/>
    <w:rsid w:val="00BB6997"/>
    <w:rsid w:val="00BB6ABC"/>
    <w:rsid w:val="00BB6AEC"/>
    <w:rsid w:val="00BB6CDE"/>
    <w:rsid w:val="00BB6E62"/>
    <w:rsid w:val="00BB6FAA"/>
    <w:rsid w:val="00BB705E"/>
    <w:rsid w:val="00BB706A"/>
    <w:rsid w:val="00BB72D3"/>
    <w:rsid w:val="00BB786A"/>
    <w:rsid w:val="00BB7897"/>
    <w:rsid w:val="00BB7B59"/>
    <w:rsid w:val="00BB7B73"/>
    <w:rsid w:val="00BB7E48"/>
    <w:rsid w:val="00BC0035"/>
    <w:rsid w:val="00BC0191"/>
    <w:rsid w:val="00BC01C4"/>
    <w:rsid w:val="00BC0244"/>
    <w:rsid w:val="00BC043F"/>
    <w:rsid w:val="00BC0657"/>
    <w:rsid w:val="00BC076C"/>
    <w:rsid w:val="00BC08CC"/>
    <w:rsid w:val="00BC0B98"/>
    <w:rsid w:val="00BC0CA9"/>
    <w:rsid w:val="00BC0D13"/>
    <w:rsid w:val="00BC0E7B"/>
    <w:rsid w:val="00BC112E"/>
    <w:rsid w:val="00BC15B8"/>
    <w:rsid w:val="00BC165C"/>
    <w:rsid w:val="00BC16F6"/>
    <w:rsid w:val="00BC1802"/>
    <w:rsid w:val="00BC180E"/>
    <w:rsid w:val="00BC1A28"/>
    <w:rsid w:val="00BC1A9F"/>
    <w:rsid w:val="00BC1CF9"/>
    <w:rsid w:val="00BC1D59"/>
    <w:rsid w:val="00BC1D72"/>
    <w:rsid w:val="00BC1DC3"/>
    <w:rsid w:val="00BC1F3A"/>
    <w:rsid w:val="00BC1F89"/>
    <w:rsid w:val="00BC1F9B"/>
    <w:rsid w:val="00BC2138"/>
    <w:rsid w:val="00BC22CE"/>
    <w:rsid w:val="00BC23B2"/>
    <w:rsid w:val="00BC2465"/>
    <w:rsid w:val="00BC2701"/>
    <w:rsid w:val="00BC2722"/>
    <w:rsid w:val="00BC29A1"/>
    <w:rsid w:val="00BC2B27"/>
    <w:rsid w:val="00BC330E"/>
    <w:rsid w:val="00BC3396"/>
    <w:rsid w:val="00BC33CE"/>
    <w:rsid w:val="00BC342A"/>
    <w:rsid w:val="00BC35C9"/>
    <w:rsid w:val="00BC36A0"/>
    <w:rsid w:val="00BC3725"/>
    <w:rsid w:val="00BC37EB"/>
    <w:rsid w:val="00BC3933"/>
    <w:rsid w:val="00BC4412"/>
    <w:rsid w:val="00BC46E0"/>
    <w:rsid w:val="00BC46E6"/>
    <w:rsid w:val="00BC49CE"/>
    <w:rsid w:val="00BC4A10"/>
    <w:rsid w:val="00BC4C6D"/>
    <w:rsid w:val="00BC4E40"/>
    <w:rsid w:val="00BC4F39"/>
    <w:rsid w:val="00BC4FD4"/>
    <w:rsid w:val="00BC5076"/>
    <w:rsid w:val="00BC509B"/>
    <w:rsid w:val="00BC5281"/>
    <w:rsid w:val="00BC55A4"/>
    <w:rsid w:val="00BC55CF"/>
    <w:rsid w:val="00BC5788"/>
    <w:rsid w:val="00BC581D"/>
    <w:rsid w:val="00BC58BA"/>
    <w:rsid w:val="00BC5A6B"/>
    <w:rsid w:val="00BC5AF1"/>
    <w:rsid w:val="00BC5C3A"/>
    <w:rsid w:val="00BC5C91"/>
    <w:rsid w:val="00BC5CFB"/>
    <w:rsid w:val="00BC5DEF"/>
    <w:rsid w:val="00BC5E84"/>
    <w:rsid w:val="00BC5F44"/>
    <w:rsid w:val="00BC63FC"/>
    <w:rsid w:val="00BC651A"/>
    <w:rsid w:val="00BC657E"/>
    <w:rsid w:val="00BC660C"/>
    <w:rsid w:val="00BC6637"/>
    <w:rsid w:val="00BC67DC"/>
    <w:rsid w:val="00BC6958"/>
    <w:rsid w:val="00BC69DA"/>
    <w:rsid w:val="00BC6A40"/>
    <w:rsid w:val="00BC6B78"/>
    <w:rsid w:val="00BC6C0C"/>
    <w:rsid w:val="00BC6E36"/>
    <w:rsid w:val="00BC6F8E"/>
    <w:rsid w:val="00BC7091"/>
    <w:rsid w:val="00BC7478"/>
    <w:rsid w:val="00BC7497"/>
    <w:rsid w:val="00BC7540"/>
    <w:rsid w:val="00BC77BD"/>
    <w:rsid w:val="00BC79C5"/>
    <w:rsid w:val="00BC7AE0"/>
    <w:rsid w:val="00BC7D71"/>
    <w:rsid w:val="00BC7EA3"/>
    <w:rsid w:val="00BC7FA6"/>
    <w:rsid w:val="00BC7FE3"/>
    <w:rsid w:val="00BD056A"/>
    <w:rsid w:val="00BD05D4"/>
    <w:rsid w:val="00BD0716"/>
    <w:rsid w:val="00BD0BCF"/>
    <w:rsid w:val="00BD0BE4"/>
    <w:rsid w:val="00BD0BE8"/>
    <w:rsid w:val="00BD0E17"/>
    <w:rsid w:val="00BD0EA3"/>
    <w:rsid w:val="00BD137C"/>
    <w:rsid w:val="00BD14C8"/>
    <w:rsid w:val="00BD15DB"/>
    <w:rsid w:val="00BD1677"/>
    <w:rsid w:val="00BD180F"/>
    <w:rsid w:val="00BD1A28"/>
    <w:rsid w:val="00BD1B7B"/>
    <w:rsid w:val="00BD20F5"/>
    <w:rsid w:val="00BD23C1"/>
    <w:rsid w:val="00BD24C6"/>
    <w:rsid w:val="00BD2991"/>
    <w:rsid w:val="00BD2C47"/>
    <w:rsid w:val="00BD2C6B"/>
    <w:rsid w:val="00BD2E9E"/>
    <w:rsid w:val="00BD2FBA"/>
    <w:rsid w:val="00BD3071"/>
    <w:rsid w:val="00BD30E8"/>
    <w:rsid w:val="00BD3169"/>
    <w:rsid w:val="00BD316C"/>
    <w:rsid w:val="00BD3526"/>
    <w:rsid w:val="00BD3737"/>
    <w:rsid w:val="00BD380E"/>
    <w:rsid w:val="00BD3C0A"/>
    <w:rsid w:val="00BD3FC3"/>
    <w:rsid w:val="00BD4035"/>
    <w:rsid w:val="00BD44C6"/>
    <w:rsid w:val="00BD44DC"/>
    <w:rsid w:val="00BD45CF"/>
    <w:rsid w:val="00BD462A"/>
    <w:rsid w:val="00BD4663"/>
    <w:rsid w:val="00BD46C4"/>
    <w:rsid w:val="00BD4C25"/>
    <w:rsid w:val="00BD4D90"/>
    <w:rsid w:val="00BD5059"/>
    <w:rsid w:val="00BD506F"/>
    <w:rsid w:val="00BD50D9"/>
    <w:rsid w:val="00BD50EE"/>
    <w:rsid w:val="00BD5178"/>
    <w:rsid w:val="00BD518C"/>
    <w:rsid w:val="00BD52BB"/>
    <w:rsid w:val="00BD55FB"/>
    <w:rsid w:val="00BD5746"/>
    <w:rsid w:val="00BD574D"/>
    <w:rsid w:val="00BD5841"/>
    <w:rsid w:val="00BD5A78"/>
    <w:rsid w:val="00BD5A7E"/>
    <w:rsid w:val="00BD5BDB"/>
    <w:rsid w:val="00BD5C2A"/>
    <w:rsid w:val="00BD5C6C"/>
    <w:rsid w:val="00BD5E36"/>
    <w:rsid w:val="00BD5F20"/>
    <w:rsid w:val="00BD5F4D"/>
    <w:rsid w:val="00BD60C4"/>
    <w:rsid w:val="00BD61E8"/>
    <w:rsid w:val="00BD6337"/>
    <w:rsid w:val="00BD640E"/>
    <w:rsid w:val="00BD64BF"/>
    <w:rsid w:val="00BD6630"/>
    <w:rsid w:val="00BD6668"/>
    <w:rsid w:val="00BD6735"/>
    <w:rsid w:val="00BD682D"/>
    <w:rsid w:val="00BD6BF3"/>
    <w:rsid w:val="00BD6C66"/>
    <w:rsid w:val="00BD7135"/>
    <w:rsid w:val="00BD7139"/>
    <w:rsid w:val="00BD7155"/>
    <w:rsid w:val="00BD71FF"/>
    <w:rsid w:val="00BD742D"/>
    <w:rsid w:val="00BD7465"/>
    <w:rsid w:val="00BD74B4"/>
    <w:rsid w:val="00BD7690"/>
    <w:rsid w:val="00BD7786"/>
    <w:rsid w:val="00BD77C9"/>
    <w:rsid w:val="00BD77D0"/>
    <w:rsid w:val="00BD7880"/>
    <w:rsid w:val="00BD7A0C"/>
    <w:rsid w:val="00BD7B37"/>
    <w:rsid w:val="00BD7BA1"/>
    <w:rsid w:val="00BD7DF2"/>
    <w:rsid w:val="00BD7E48"/>
    <w:rsid w:val="00BD7E70"/>
    <w:rsid w:val="00BD7EB9"/>
    <w:rsid w:val="00BD7F81"/>
    <w:rsid w:val="00BD7F8D"/>
    <w:rsid w:val="00BE010C"/>
    <w:rsid w:val="00BE01F9"/>
    <w:rsid w:val="00BE0411"/>
    <w:rsid w:val="00BE0862"/>
    <w:rsid w:val="00BE0927"/>
    <w:rsid w:val="00BE0945"/>
    <w:rsid w:val="00BE0AB6"/>
    <w:rsid w:val="00BE0B52"/>
    <w:rsid w:val="00BE0CA6"/>
    <w:rsid w:val="00BE0D2E"/>
    <w:rsid w:val="00BE0F9F"/>
    <w:rsid w:val="00BE0FF9"/>
    <w:rsid w:val="00BE13FD"/>
    <w:rsid w:val="00BE151D"/>
    <w:rsid w:val="00BE168D"/>
    <w:rsid w:val="00BE173D"/>
    <w:rsid w:val="00BE193C"/>
    <w:rsid w:val="00BE19DE"/>
    <w:rsid w:val="00BE1A46"/>
    <w:rsid w:val="00BE1AF0"/>
    <w:rsid w:val="00BE1CF6"/>
    <w:rsid w:val="00BE1DE5"/>
    <w:rsid w:val="00BE1DFA"/>
    <w:rsid w:val="00BE1EA0"/>
    <w:rsid w:val="00BE201B"/>
    <w:rsid w:val="00BE223A"/>
    <w:rsid w:val="00BE2343"/>
    <w:rsid w:val="00BE2476"/>
    <w:rsid w:val="00BE2655"/>
    <w:rsid w:val="00BE2681"/>
    <w:rsid w:val="00BE26AC"/>
    <w:rsid w:val="00BE2774"/>
    <w:rsid w:val="00BE27F8"/>
    <w:rsid w:val="00BE2BE1"/>
    <w:rsid w:val="00BE2C36"/>
    <w:rsid w:val="00BE2C3C"/>
    <w:rsid w:val="00BE2CC5"/>
    <w:rsid w:val="00BE2F3D"/>
    <w:rsid w:val="00BE305F"/>
    <w:rsid w:val="00BE316D"/>
    <w:rsid w:val="00BE3185"/>
    <w:rsid w:val="00BE32CD"/>
    <w:rsid w:val="00BE32EA"/>
    <w:rsid w:val="00BE346B"/>
    <w:rsid w:val="00BE3638"/>
    <w:rsid w:val="00BE39ED"/>
    <w:rsid w:val="00BE3A25"/>
    <w:rsid w:val="00BE3B19"/>
    <w:rsid w:val="00BE4029"/>
    <w:rsid w:val="00BE4280"/>
    <w:rsid w:val="00BE43A5"/>
    <w:rsid w:val="00BE4796"/>
    <w:rsid w:val="00BE4811"/>
    <w:rsid w:val="00BE4836"/>
    <w:rsid w:val="00BE48BF"/>
    <w:rsid w:val="00BE48ED"/>
    <w:rsid w:val="00BE498C"/>
    <w:rsid w:val="00BE49BF"/>
    <w:rsid w:val="00BE4AE0"/>
    <w:rsid w:val="00BE4B6E"/>
    <w:rsid w:val="00BE4B72"/>
    <w:rsid w:val="00BE4DE8"/>
    <w:rsid w:val="00BE4DEF"/>
    <w:rsid w:val="00BE4DF4"/>
    <w:rsid w:val="00BE4F66"/>
    <w:rsid w:val="00BE518F"/>
    <w:rsid w:val="00BE5668"/>
    <w:rsid w:val="00BE56B2"/>
    <w:rsid w:val="00BE57A5"/>
    <w:rsid w:val="00BE5DBC"/>
    <w:rsid w:val="00BE5F62"/>
    <w:rsid w:val="00BE5FAD"/>
    <w:rsid w:val="00BE60F5"/>
    <w:rsid w:val="00BE614B"/>
    <w:rsid w:val="00BE643A"/>
    <w:rsid w:val="00BE65D5"/>
    <w:rsid w:val="00BE67B6"/>
    <w:rsid w:val="00BE69B8"/>
    <w:rsid w:val="00BE6D46"/>
    <w:rsid w:val="00BE6F08"/>
    <w:rsid w:val="00BE6FE5"/>
    <w:rsid w:val="00BE7143"/>
    <w:rsid w:val="00BE74C4"/>
    <w:rsid w:val="00BE76E8"/>
    <w:rsid w:val="00BE7A48"/>
    <w:rsid w:val="00BE7ABD"/>
    <w:rsid w:val="00BE7BD4"/>
    <w:rsid w:val="00BE7CE4"/>
    <w:rsid w:val="00BE7DA5"/>
    <w:rsid w:val="00BE7F1A"/>
    <w:rsid w:val="00BE7F32"/>
    <w:rsid w:val="00BF0257"/>
    <w:rsid w:val="00BF04CB"/>
    <w:rsid w:val="00BF04EA"/>
    <w:rsid w:val="00BF075E"/>
    <w:rsid w:val="00BF0886"/>
    <w:rsid w:val="00BF09EB"/>
    <w:rsid w:val="00BF09FC"/>
    <w:rsid w:val="00BF0C6B"/>
    <w:rsid w:val="00BF0D41"/>
    <w:rsid w:val="00BF0E52"/>
    <w:rsid w:val="00BF0F72"/>
    <w:rsid w:val="00BF117D"/>
    <w:rsid w:val="00BF1190"/>
    <w:rsid w:val="00BF1300"/>
    <w:rsid w:val="00BF13D0"/>
    <w:rsid w:val="00BF142A"/>
    <w:rsid w:val="00BF157A"/>
    <w:rsid w:val="00BF1747"/>
    <w:rsid w:val="00BF1785"/>
    <w:rsid w:val="00BF1BD8"/>
    <w:rsid w:val="00BF1CFA"/>
    <w:rsid w:val="00BF1E0A"/>
    <w:rsid w:val="00BF2116"/>
    <w:rsid w:val="00BF24A9"/>
    <w:rsid w:val="00BF25BC"/>
    <w:rsid w:val="00BF267E"/>
    <w:rsid w:val="00BF26F7"/>
    <w:rsid w:val="00BF29C3"/>
    <w:rsid w:val="00BF2ACE"/>
    <w:rsid w:val="00BF2B52"/>
    <w:rsid w:val="00BF2C89"/>
    <w:rsid w:val="00BF3056"/>
    <w:rsid w:val="00BF308D"/>
    <w:rsid w:val="00BF30CE"/>
    <w:rsid w:val="00BF3288"/>
    <w:rsid w:val="00BF33FF"/>
    <w:rsid w:val="00BF342F"/>
    <w:rsid w:val="00BF348D"/>
    <w:rsid w:val="00BF35B5"/>
    <w:rsid w:val="00BF370A"/>
    <w:rsid w:val="00BF3B66"/>
    <w:rsid w:val="00BF3CCB"/>
    <w:rsid w:val="00BF3CED"/>
    <w:rsid w:val="00BF3D12"/>
    <w:rsid w:val="00BF3E1F"/>
    <w:rsid w:val="00BF3E29"/>
    <w:rsid w:val="00BF3F2E"/>
    <w:rsid w:val="00BF3F61"/>
    <w:rsid w:val="00BF404D"/>
    <w:rsid w:val="00BF408B"/>
    <w:rsid w:val="00BF40E1"/>
    <w:rsid w:val="00BF411F"/>
    <w:rsid w:val="00BF456B"/>
    <w:rsid w:val="00BF45B6"/>
    <w:rsid w:val="00BF4739"/>
    <w:rsid w:val="00BF48FD"/>
    <w:rsid w:val="00BF4F3A"/>
    <w:rsid w:val="00BF4F70"/>
    <w:rsid w:val="00BF5134"/>
    <w:rsid w:val="00BF5224"/>
    <w:rsid w:val="00BF5272"/>
    <w:rsid w:val="00BF53A8"/>
    <w:rsid w:val="00BF53CD"/>
    <w:rsid w:val="00BF547A"/>
    <w:rsid w:val="00BF552B"/>
    <w:rsid w:val="00BF556A"/>
    <w:rsid w:val="00BF56A9"/>
    <w:rsid w:val="00BF5767"/>
    <w:rsid w:val="00BF59E7"/>
    <w:rsid w:val="00BF5A19"/>
    <w:rsid w:val="00BF5C6E"/>
    <w:rsid w:val="00BF5D91"/>
    <w:rsid w:val="00BF5DE6"/>
    <w:rsid w:val="00BF5E9B"/>
    <w:rsid w:val="00BF5EF5"/>
    <w:rsid w:val="00BF5FF3"/>
    <w:rsid w:val="00BF62F9"/>
    <w:rsid w:val="00BF6306"/>
    <w:rsid w:val="00BF6342"/>
    <w:rsid w:val="00BF63C1"/>
    <w:rsid w:val="00BF65DB"/>
    <w:rsid w:val="00BF66A1"/>
    <w:rsid w:val="00BF671A"/>
    <w:rsid w:val="00BF6A91"/>
    <w:rsid w:val="00BF6C70"/>
    <w:rsid w:val="00BF6C72"/>
    <w:rsid w:val="00BF6C7A"/>
    <w:rsid w:val="00BF6D97"/>
    <w:rsid w:val="00BF6F07"/>
    <w:rsid w:val="00BF6F68"/>
    <w:rsid w:val="00BF6FF3"/>
    <w:rsid w:val="00BF7003"/>
    <w:rsid w:val="00BF7211"/>
    <w:rsid w:val="00BF7794"/>
    <w:rsid w:val="00BF798D"/>
    <w:rsid w:val="00BF7BE4"/>
    <w:rsid w:val="00BF7C37"/>
    <w:rsid w:val="00BF7CC2"/>
    <w:rsid w:val="00BF7CE4"/>
    <w:rsid w:val="00BF7D3A"/>
    <w:rsid w:val="00BF7E1B"/>
    <w:rsid w:val="00BF7F4E"/>
    <w:rsid w:val="00BF7F9F"/>
    <w:rsid w:val="00C001A0"/>
    <w:rsid w:val="00C00589"/>
    <w:rsid w:val="00C006FA"/>
    <w:rsid w:val="00C00769"/>
    <w:rsid w:val="00C00EBE"/>
    <w:rsid w:val="00C01012"/>
    <w:rsid w:val="00C01193"/>
    <w:rsid w:val="00C011A7"/>
    <w:rsid w:val="00C011BB"/>
    <w:rsid w:val="00C011FA"/>
    <w:rsid w:val="00C0132F"/>
    <w:rsid w:val="00C0143E"/>
    <w:rsid w:val="00C014C1"/>
    <w:rsid w:val="00C015A6"/>
    <w:rsid w:val="00C016F5"/>
    <w:rsid w:val="00C01D2A"/>
    <w:rsid w:val="00C01E6D"/>
    <w:rsid w:val="00C01E9F"/>
    <w:rsid w:val="00C0214E"/>
    <w:rsid w:val="00C022CE"/>
    <w:rsid w:val="00C022ED"/>
    <w:rsid w:val="00C0255A"/>
    <w:rsid w:val="00C028A4"/>
    <w:rsid w:val="00C02968"/>
    <w:rsid w:val="00C02DAF"/>
    <w:rsid w:val="00C02E0F"/>
    <w:rsid w:val="00C02FD0"/>
    <w:rsid w:val="00C03042"/>
    <w:rsid w:val="00C0310C"/>
    <w:rsid w:val="00C0328D"/>
    <w:rsid w:val="00C03328"/>
    <w:rsid w:val="00C0342D"/>
    <w:rsid w:val="00C03616"/>
    <w:rsid w:val="00C0368E"/>
    <w:rsid w:val="00C037E5"/>
    <w:rsid w:val="00C03846"/>
    <w:rsid w:val="00C038B9"/>
    <w:rsid w:val="00C03C53"/>
    <w:rsid w:val="00C03EC6"/>
    <w:rsid w:val="00C0405E"/>
    <w:rsid w:val="00C04750"/>
    <w:rsid w:val="00C04762"/>
    <w:rsid w:val="00C0495A"/>
    <w:rsid w:val="00C049B6"/>
    <w:rsid w:val="00C04AFF"/>
    <w:rsid w:val="00C04BC8"/>
    <w:rsid w:val="00C04BF1"/>
    <w:rsid w:val="00C04D3C"/>
    <w:rsid w:val="00C04D73"/>
    <w:rsid w:val="00C04D88"/>
    <w:rsid w:val="00C04DF6"/>
    <w:rsid w:val="00C04F52"/>
    <w:rsid w:val="00C0510E"/>
    <w:rsid w:val="00C05281"/>
    <w:rsid w:val="00C053F4"/>
    <w:rsid w:val="00C05774"/>
    <w:rsid w:val="00C058E8"/>
    <w:rsid w:val="00C05A20"/>
    <w:rsid w:val="00C05C97"/>
    <w:rsid w:val="00C05E83"/>
    <w:rsid w:val="00C0607B"/>
    <w:rsid w:val="00C064D3"/>
    <w:rsid w:val="00C06598"/>
    <w:rsid w:val="00C06794"/>
    <w:rsid w:val="00C067BC"/>
    <w:rsid w:val="00C06A4E"/>
    <w:rsid w:val="00C06A92"/>
    <w:rsid w:val="00C06ADA"/>
    <w:rsid w:val="00C06D48"/>
    <w:rsid w:val="00C06DC6"/>
    <w:rsid w:val="00C06DE2"/>
    <w:rsid w:val="00C06E3C"/>
    <w:rsid w:val="00C07004"/>
    <w:rsid w:val="00C0736E"/>
    <w:rsid w:val="00C07486"/>
    <w:rsid w:val="00C07487"/>
    <w:rsid w:val="00C075E1"/>
    <w:rsid w:val="00C0765A"/>
    <w:rsid w:val="00C07673"/>
    <w:rsid w:val="00C07776"/>
    <w:rsid w:val="00C0781C"/>
    <w:rsid w:val="00C0785A"/>
    <w:rsid w:val="00C07992"/>
    <w:rsid w:val="00C07A21"/>
    <w:rsid w:val="00C07C0C"/>
    <w:rsid w:val="00C07C7D"/>
    <w:rsid w:val="00C07CC7"/>
    <w:rsid w:val="00C07CF8"/>
    <w:rsid w:val="00C07D28"/>
    <w:rsid w:val="00C1015A"/>
    <w:rsid w:val="00C10260"/>
    <w:rsid w:val="00C10284"/>
    <w:rsid w:val="00C1042A"/>
    <w:rsid w:val="00C10496"/>
    <w:rsid w:val="00C105C0"/>
    <w:rsid w:val="00C1074A"/>
    <w:rsid w:val="00C1093A"/>
    <w:rsid w:val="00C10A55"/>
    <w:rsid w:val="00C10C8D"/>
    <w:rsid w:val="00C110DE"/>
    <w:rsid w:val="00C1115F"/>
    <w:rsid w:val="00C11239"/>
    <w:rsid w:val="00C1134C"/>
    <w:rsid w:val="00C1146B"/>
    <w:rsid w:val="00C1159A"/>
    <w:rsid w:val="00C115B1"/>
    <w:rsid w:val="00C116C5"/>
    <w:rsid w:val="00C118E0"/>
    <w:rsid w:val="00C11968"/>
    <w:rsid w:val="00C11D3F"/>
    <w:rsid w:val="00C11E00"/>
    <w:rsid w:val="00C11F2F"/>
    <w:rsid w:val="00C121DB"/>
    <w:rsid w:val="00C12208"/>
    <w:rsid w:val="00C12780"/>
    <w:rsid w:val="00C12B7D"/>
    <w:rsid w:val="00C12BA8"/>
    <w:rsid w:val="00C12C22"/>
    <w:rsid w:val="00C12C61"/>
    <w:rsid w:val="00C13053"/>
    <w:rsid w:val="00C1306D"/>
    <w:rsid w:val="00C130AF"/>
    <w:rsid w:val="00C1324E"/>
    <w:rsid w:val="00C132A8"/>
    <w:rsid w:val="00C133C2"/>
    <w:rsid w:val="00C13546"/>
    <w:rsid w:val="00C13736"/>
    <w:rsid w:val="00C1390C"/>
    <w:rsid w:val="00C13926"/>
    <w:rsid w:val="00C13963"/>
    <w:rsid w:val="00C13A07"/>
    <w:rsid w:val="00C13AD7"/>
    <w:rsid w:val="00C13D5D"/>
    <w:rsid w:val="00C13D75"/>
    <w:rsid w:val="00C13DB8"/>
    <w:rsid w:val="00C13DD2"/>
    <w:rsid w:val="00C13DE4"/>
    <w:rsid w:val="00C14219"/>
    <w:rsid w:val="00C142F0"/>
    <w:rsid w:val="00C143E4"/>
    <w:rsid w:val="00C145CD"/>
    <w:rsid w:val="00C1471B"/>
    <w:rsid w:val="00C14809"/>
    <w:rsid w:val="00C14824"/>
    <w:rsid w:val="00C14857"/>
    <w:rsid w:val="00C148B5"/>
    <w:rsid w:val="00C15140"/>
    <w:rsid w:val="00C1581B"/>
    <w:rsid w:val="00C15A22"/>
    <w:rsid w:val="00C15A3E"/>
    <w:rsid w:val="00C15BC3"/>
    <w:rsid w:val="00C15E33"/>
    <w:rsid w:val="00C15EB6"/>
    <w:rsid w:val="00C15F81"/>
    <w:rsid w:val="00C15FE4"/>
    <w:rsid w:val="00C16148"/>
    <w:rsid w:val="00C1616C"/>
    <w:rsid w:val="00C16255"/>
    <w:rsid w:val="00C1637A"/>
    <w:rsid w:val="00C164A1"/>
    <w:rsid w:val="00C164DF"/>
    <w:rsid w:val="00C168C4"/>
    <w:rsid w:val="00C168D4"/>
    <w:rsid w:val="00C16A08"/>
    <w:rsid w:val="00C16AEA"/>
    <w:rsid w:val="00C16C06"/>
    <w:rsid w:val="00C16C34"/>
    <w:rsid w:val="00C16CD6"/>
    <w:rsid w:val="00C16DCF"/>
    <w:rsid w:val="00C16DE7"/>
    <w:rsid w:val="00C16DEC"/>
    <w:rsid w:val="00C16ED5"/>
    <w:rsid w:val="00C16F7E"/>
    <w:rsid w:val="00C17138"/>
    <w:rsid w:val="00C1722C"/>
    <w:rsid w:val="00C17400"/>
    <w:rsid w:val="00C17406"/>
    <w:rsid w:val="00C17443"/>
    <w:rsid w:val="00C174A1"/>
    <w:rsid w:val="00C17696"/>
    <w:rsid w:val="00C1778F"/>
    <w:rsid w:val="00C17A95"/>
    <w:rsid w:val="00C17FC7"/>
    <w:rsid w:val="00C200EE"/>
    <w:rsid w:val="00C2017D"/>
    <w:rsid w:val="00C2023E"/>
    <w:rsid w:val="00C205E0"/>
    <w:rsid w:val="00C205E8"/>
    <w:rsid w:val="00C208F3"/>
    <w:rsid w:val="00C20A65"/>
    <w:rsid w:val="00C20B44"/>
    <w:rsid w:val="00C20D88"/>
    <w:rsid w:val="00C20E6F"/>
    <w:rsid w:val="00C20FBA"/>
    <w:rsid w:val="00C211BF"/>
    <w:rsid w:val="00C21239"/>
    <w:rsid w:val="00C212C0"/>
    <w:rsid w:val="00C213A3"/>
    <w:rsid w:val="00C21579"/>
    <w:rsid w:val="00C21832"/>
    <w:rsid w:val="00C21A6C"/>
    <w:rsid w:val="00C21C21"/>
    <w:rsid w:val="00C21C71"/>
    <w:rsid w:val="00C21C94"/>
    <w:rsid w:val="00C21D33"/>
    <w:rsid w:val="00C22242"/>
    <w:rsid w:val="00C222B6"/>
    <w:rsid w:val="00C2262E"/>
    <w:rsid w:val="00C227D9"/>
    <w:rsid w:val="00C228B8"/>
    <w:rsid w:val="00C22A04"/>
    <w:rsid w:val="00C22A3F"/>
    <w:rsid w:val="00C22A87"/>
    <w:rsid w:val="00C22AC0"/>
    <w:rsid w:val="00C22B01"/>
    <w:rsid w:val="00C22DF0"/>
    <w:rsid w:val="00C22E60"/>
    <w:rsid w:val="00C22EF8"/>
    <w:rsid w:val="00C230F5"/>
    <w:rsid w:val="00C23102"/>
    <w:rsid w:val="00C231B2"/>
    <w:rsid w:val="00C2322A"/>
    <w:rsid w:val="00C2324D"/>
    <w:rsid w:val="00C23548"/>
    <w:rsid w:val="00C2359E"/>
    <w:rsid w:val="00C235B1"/>
    <w:rsid w:val="00C235FD"/>
    <w:rsid w:val="00C23758"/>
    <w:rsid w:val="00C23CEC"/>
    <w:rsid w:val="00C23D04"/>
    <w:rsid w:val="00C23D65"/>
    <w:rsid w:val="00C23D68"/>
    <w:rsid w:val="00C24338"/>
    <w:rsid w:val="00C243E1"/>
    <w:rsid w:val="00C24419"/>
    <w:rsid w:val="00C245B1"/>
    <w:rsid w:val="00C2460C"/>
    <w:rsid w:val="00C24612"/>
    <w:rsid w:val="00C2464E"/>
    <w:rsid w:val="00C2465F"/>
    <w:rsid w:val="00C248C1"/>
    <w:rsid w:val="00C24A0E"/>
    <w:rsid w:val="00C24A48"/>
    <w:rsid w:val="00C24AFB"/>
    <w:rsid w:val="00C24D30"/>
    <w:rsid w:val="00C24D3A"/>
    <w:rsid w:val="00C25117"/>
    <w:rsid w:val="00C25640"/>
    <w:rsid w:val="00C2571C"/>
    <w:rsid w:val="00C258BC"/>
    <w:rsid w:val="00C25AB9"/>
    <w:rsid w:val="00C25DEB"/>
    <w:rsid w:val="00C260C2"/>
    <w:rsid w:val="00C262AE"/>
    <w:rsid w:val="00C263FE"/>
    <w:rsid w:val="00C26532"/>
    <w:rsid w:val="00C265AB"/>
    <w:rsid w:val="00C2678D"/>
    <w:rsid w:val="00C2679F"/>
    <w:rsid w:val="00C2682A"/>
    <w:rsid w:val="00C26A9C"/>
    <w:rsid w:val="00C26CAE"/>
    <w:rsid w:val="00C26DE3"/>
    <w:rsid w:val="00C26E81"/>
    <w:rsid w:val="00C26FB8"/>
    <w:rsid w:val="00C27020"/>
    <w:rsid w:val="00C274B4"/>
    <w:rsid w:val="00C27604"/>
    <w:rsid w:val="00C27677"/>
    <w:rsid w:val="00C277B4"/>
    <w:rsid w:val="00C27957"/>
    <w:rsid w:val="00C27B06"/>
    <w:rsid w:val="00C27C3B"/>
    <w:rsid w:val="00C27EC6"/>
    <w:rsid w:val="00C30064"/>
    <w:rsid w:val="00C301EA"/>
    <w:rsid w:val="00C302D9"/>
    <w:rsid w:val="00C30392"/>
    <w:rsid w:val="00C303EB"/>
    <w:rsid w:val="00C30596"/>
    <w:rsid w:val="00C305D3"/>
    <w:rsid w:val="00C305D9"/>
    <w:rsid w:val="00C305EC"/>
    <w:rsid w:val="00C306E5"/>
    <w:rsid w:val="00C306EA"/>
    <w:rsid w:val="00C3095F"/>
    <w:rsid w:val="00C30BE4"/>
    <w:rsid w:val="00C30E52"/>
    <w:rsid w:val="00C30EB7"/>
    <w:rsid w:val="00C30EEA"/>
    <w:rsid w:val="00C30F7A"/>
    <w:rsid w:val="00C30FBB"/>
    <w:rsid w:val="00C31064"/>
    <w:rsid w:val="00C3132F"/>
    <w:rsid w:val="00C314ED"/>
    <w:rsid w:val="00C31687"/>
    <w:rsid w:val="00C317FE"/>
    <w:rsid w:val="00C3188C"/>
    <w:rsid w:val="00C31904"/>
    <w:rsid w:val="00C31B50"/>
    <w:rsid w:val="00C31BC5"/>
    <w:rsid w:val="00C31F59"/>
    <w:rsid w:val="00C32013"/>
    <w:rsid w:val="00C32162"/>
    <w:rsid w:val="00C3236C"/>
    <w:rsid w:val="00C3252B"/>
    <w:rsid w:val="00C32564"/>
    <w:rsid w:val="00C325AE"/>
    <w:rsid w:val="00C32626"/>
    <w:rsid w:val="00C3268F"/>
    <w:rsid w:val="00C326FA"/>
    <w:rsid w:val="00C32967"/>
    <w:rsid w:val="00C32BA5"/>
    <w:rsid w:val="00C32E63"/>
    <w:rsid w:val="00C32F7B"/>
    <w:rsid w:val="00C32FA8"/>
    <w:rsid w:val="00C32FF5"/>
    <w:rsid w:val="00C3303D"/>
    <w:rsid w:val="00C330E1"/>
    <w:rsid w:val="00C33216"/>
    <w:rsid w:val="00C334CF"/>
    <w:rsid w:val="00C33836"/>
    <w:rsid w:val="00C338F6"/>
    <w:rsid w:val="00C339C0"/>
    <w:rsid w:val="00C33B4E"/>
    <w:rsid w:val="00C33C1F"/>
    <w:rsid w:val="00C33C6D"/>
    <w:rsid w:val="00C33DE2"/>
    <w:rsid w:val="00C33E8E"/>
    <w:rsid w:val="00C33EB7"/>
    <w:rsid w:val="00C341B9"/>
    <w:rsid w:val="00C3451D"/>
    <w:rsid w:val="00C34546"/>
    <w:rsid w:val="00C3469D"/>
    <w:rsid w:val="00C34AD6"/>
    <w:rsid w:val="00C34B04"/>
    <w:rsid w:val="00C34B5C"/>
    <w:rsid w:val="00C34BDF"/>
    <w:rsid w:val="00C34D2E"/>
    <w:rsid w:val="00C34D3D"/>
    <w:rsid w:val="00C34EB5"/>
    <w:rsid w:val="00C34F03"/>
    <w:rsid w:val="00C34F1D"/>
    <w:rsid w:val="00C35165"/>
    <w:rsid w:val="00C3528C"/>
    <w:rsid w:val="00C352C3"/>
    <w:rsid w:val="00C3534F"/>
    <w:rsid w:val="00C353F5"/>
    <w:rsid w:val="00C354F7"/>
    <w:rsid w:val="00C355D3"/>
    <w:rsid w:val="00C3586F"/>
    <w:rsid w:val="00C35A56"/>
    <w:rsid w:val="00C35B33"/>
    <w:rsid w:val="00C35C7E"/>
    <w:rsid w:val="00C35C88"/>
    <w:rsid w:val="00C35CC0"/>
    <w:rsid w:val="00C35F05"/>
    <w:rsid w:val="00C35FB1"/>
    <w:rsid w:val="00C360C2"/>
    <w:rsid w:val="00C36148"/>
    <w:rsid w:val="00C361AA"/>
    <w:rsid w:val="00C362C8"/>
    <w:rsid w:val="00C36339"/>
    <w:rsid w:val="00C36499"/>
    <w:rsid w:val="00C36595"/>
    <w:rsid w:val="00C36660"/>
    <w:rsid w:val="00C36D18"/>
    <w:rsid w:val="00C36DCA"/>
    <w:rsid w:val="00C37329"/>
    <w:rsid w:val="00C376A6"/>
    <w:rsid w:val="00C378CD"/>
    <w:rsid w:val="00C378EB"/>
    <w:rsid w:val="00C37947"/>
    <w:rsid w:val="00C37A57"/>
    <w:rsid w:val="00C37AA1"/>
    <w:rsid w:val="00C37C17"/>
    <w:rsid w:val="00C37C7C"/>
    <w:rsid w:val="00C37CA3"/>
    <w:rsid w:val="00C37E73"/>
    <w:rsid w:val="00C4001A"/>
    <w:rsid w:val="00C4005E"/>
    <w:rsid w:val="00C401C6"/>
    <w:rsid w:val="00C4022C"/>
    <w:rsid w:val="00C40390"/>
    <w:rsid w:val="00C4039F"/>
    <w:rsid w:val="00C4079E"/>
    <w:rsid w:val="00C40908"/>
    <w:rsid w:val="00C40939"/>
    <w:rsid w:val="00C409CE"/>
    <w:rsid w:val="00C40E65"/>
    <w:rsid w:val="00C4100B"/>
    <w:rsid w:val="00C41150"/>
    <w:rsid w:val="00C4154D"/>
    <w:rsid w:val="00C41779"/>
    <w:rsid w:val="00C418DF"/>
    <w:rsid w:val="00C41919"/>
    <w:rsid w:val="00C419F4"/>
    <w:rsid w:val="00C41A8D"/>
    <w:rsid w:val="00C41BF5"/>
    <w:rsid w:val="00C41BFB"/>
    <w:rsid w:val="00C41DEF"/>
    <w:rsid w:val="00C41E95"/>
    <w:rsid w:val="00C41E99"/>
    <w:rsid w:val="00C41F15"/>
    <w:rsid w:val="00C41FA7"/>
    <w:rsid w:val="00C41FD9"/>
    <w:rsid w:val="00C42111"/>
    <w:rsid w:val="00C42237"/>
    <w:rsid w:val="00C42523"/>
    <w:rsid w:val="00C4259C"/>
    <w:rsid w:val="00C4282B"/>
    <w:rsid w:val="00C42CF1"/>
    <w:rsid w:val="00C42D1C"/>
    <w:rsid w:val="00C42FC4"/>
    <w:rsid w:val="00C434A2"/>
    <w:rsid w:val="00C43607"/>
    <w:rsid w:val="00C43772"/>
    <w:rsid w:val="00C4379E"/>
    <w:rsid w:val="00C43956"/>
    <w:rsid w:val="00C43CBE"/>
    <w:rsid w:val="00C43D0D"/>
    <w:rsid w:val="00C43D6C"/>
    <w:rsid w:val="00C43D7C"/>
    <w:rsid w:val="00C43E4E"/>
    <w:rsid w:val="00C43F34"/>
    <w:rsid w:val="00C440F0"/>
    <w:rsid w:val="00C44167"/>
    <w:rsid w:val="00C44249"/>
    <w:rsid w:val="00C44328"/>
    <w:rsid w:val="00C4438A"/>
    <w:rsid w:val="00C444EB"/>
    <w:rsid w:val="00C44516"/>
    <w:rsid w:val="00C4455A"/>
    <w:rsid w:val="00C448BD"/>
    <w:rsid w:val="00C4499C"/>
    <w:rsid w:val="00C44A51"/>
    <w:rsid w:val="00C44A66"/>
    <w:rsid w:val="00C44FA1"/>
    <w:rsid w:val="00C4501B"/>
    <w:rsid w:val="00C45297"/>
    <w:rsid w:val="00C45413"/>
    <w:rsid w:val="00C4544C"/>
    <w:rsid w:val="00C45538"/>
    <w:rsid w:val="00C456E2"/>
    <w:rsid w:val="00C456F1"/>
    <w:rsid w:val="00C456FB"/>
    <w:rsid w:val="00C4577C"/>
    <w:rsid w:val="00C457CF"/>
    <w:rsid w:val="00C45B35"/>
    <w:rsid w:val="00C45B9D"/>
    <w:rsid w:val="00C45C18"/>
    <w:rsid w:val="00C45C75"/>
    <w:rsid w:val="00C460B5"/>
    <w:rsid w:val="00C46585"/>
    <w:rsid w:val="00C4659A"/>
    <w:rsid w:val="00C46630"/>
    <w:rsid w:val="00C467C5"/>
    <w:rsid w:val="00C46832"/>
    <w:rsid w:val="00C469F6"/>
    <w:rsid w:val="00C46CF3"/>
    <w:rsid w:val="00C46D6A"/>
    <w:rsid w:val="00C46DD8"/>
    <w:rsid w:val="00C46F57"/>
    <w:rsid w:val="00C471A2"/>
    <w:rsid w:val="00C4727D"/>
    <w:rsid w:val="00C472D9"/>
    <w:rsid w:val="00C4764F"/>
    <w:rsid w:val="00C4793E"/>
    <w:rsid w:val="00C47B60"/>
    <w:rsid w:val="00C47D67"/>
    <w:rsid w:val="00C47D75"/>
    <w:rsid w:val="00C502F1"/>
    <w:rsid w:val="00C503A2"/>
    <w:rsid w:val="00C50482"/>
    <w:rsid w:val="00C5075E"/>
    <w:rsid w:val="00C5082A"/>
    <w:rsid w:val="00C50835"/>
    <w:rsid w:val="00C508BA"/>
    <w:rsid w:val="00C50A22"/>
    <w:rsid w:val="00C50AEF"/>
    <w:rsid w:val="00C50B25"/>
    <w:rsid w:val="00C50E13"/>
    <w:rsid w:val="00C50E22"/>
    <w:rsid w:val="00C50F56"/>
    <w:rsid w:val="00C50FFB"/>
    <w:rsid w:val="00C5110E"/>
    <w:rsid w:val="00C51173"/>
    <w:rsid w:val="00C511B3"/>
    <w:rsid w:val="00C512CE"/>
    <w:rsid w:val="00C5136D"/>
    <w:rsid w:val="00C5161E"/>
    <w:rsid w:val="00C517D8"/>
    <w:rsid w:val="00C518E8"/>
    <w:rsid w:val="00C51A53"/>
    <w:rsid w:val="00C51D70"/>
    <w:rsid w:val="00C51E1A"/>
    <w:rsid w:val="00C51E23"/>
    <w:rsid w:val="00C51E88"/>
    <w:rsid w:val="00C51ED2"/>
    <w:rsid w:val="00C52390"/>
    <w:rsid w:val="00C52417"/>
    <w:rsid w:val="00C528DE"/>
    <w:rsid w:val="00C52C41"/>
    <w:rsid w:val="00C53086"/>
    <w:rsid w:val="00C53428"/>
    <w:rsid w:val="00C53452"/>
    <w:rsid w:val="00C53486"/>
    <w:rsid w:val="00C534BC"/>
    <w:rsid w:val="00C53613"/>
    <w:rsid w:val="00C53763"/>
    <w:rsid w:val="00C53A09"/>
    <w:rsid w:val="00C53AFD"/>
    <w:rsid w:val="00C53BE9"/>
    <w:rsid w:val="00C53D82"/>
    <w:rsid w:val="00C53D89"/>
    <w:rsid w:val="00C54622"/>
    <w:rsid w:val="00C54664"/>
    <w:rsid w:val="00C5468D"/>
    <w:rsid w:val="00C547C8"/>
    <w:rsid w:val="00C548D1"/>
    <w:rsid w:val="00C54955"/>
    <w:rsid w:val="00C54975"/>
    <w:rsid w:val="00C549DB"/>
    <w:rsid w:val="00C54A64"/>
    <w:rsid w:val="00C54A7A"/>
    <w:rsid w:val="00C54AB8"/>
    <w:rsid w:val="00C54BFF"/>
    <w:rsid w:val="00C54C39"/>
    <w:rsid w:val="00C54DED"/>
    <w:rsid w:val="00C550BE"/>
    <w:rsid w:val="00C550DD"/>
    <w:rsid w:val="00C55149"/>
    <w:rsid w:val="00C55161"/>
    <w:rsid w:val="00C551FE"/>
    <w:rsid w:val="00C55272"/>
    <w:rsid w:val="00C5531D"/>
    <w:rsid w:val="00C5563D"/>
    <w:rsid w:val="00C55671"/>
    <w:rsid w:val="00C557B3"/>
    <w:rsid w:val="00C55871"/>
    <w:rsid w:val="00C55AB0"/>
    <w:rsid w:val="00C55E39"/>
    <w:rsid w:val="00C55E66"/>
    <w:rsid w:val="00C563AE"/>
    <w:rsid w:val="00C56572"/>
    <w:rsid w:val="00C565C5"/>
    <w:rsid w:val="00C565C6"/>
    <w:rsid w:val="00C56658"/>
    <w:rsid w:val="00C5666A"/>
    <w:rsid w:val="00C56703"/>
    <w:rsid w:val="00C56817"/>
    <w:rsid w:val="00C56C5F"/>
    <w:rsid w:val="00C56C9D"/>
    <w:rsid w:val="00C56FDC"/>
    <w:rsid w:val="00C57043"/>
    <w:rsid w:val="00C5717E"/>
    <w:rsid w:val="00C5720E"/>
    <w:rsid w:val="00C5732D"/>
    <w:rsid w:val="00C574D8"/>
    <w:rsid w:val="00C57525"/>
    <w:rsid w:val="00C5766D"/>
    <w:rsid w:val="00C576E0"/>
    <w:rsid w:val="00C577E4"/>
    <w:rsid w:val="00C578B2"/>
    <w:rsid w:val="00C57961"/>
    <w:rsid w:val="00C579F5"/>
    <w:rsid w:val="00C57C8D"/>
    <w:rsid w:val="00C57C9B"/>
    <w:rsid w:val="00C57D50"/>
    <w:rsid w:val="00C57D8D"/>
    <w:rsid w:val="00C57E41"/>
    <w:rsid w:val="00C57E9F"/>
    <w:rsid w:val="00C600E4"/>
    <w:rsid w:val="00C605A8"/>
    <w:rsid w:val="00C605C6"/>
    <w:rsid w:val="00C606A5"/>
    <w:rsid w:val="00C6085A"/>
    <w:rsid w:val="00C60860"/>
    <w:rsid w:val="00C60AA7"/>
    <w:rsid w:val="00C60CC1"/>
    <w:rsid w:val="00C60D11"/>
    <w:rsid w:val="00C60E79"/>
    <w:rsid w:val="00C60F0B"/>
    <w:rsid w:val="00C60F3C"/>
    <w:rsid w:val="00C613D9"/>
    <w:rsid w:val="00C61636"/>
    <w:rsid w:val="00C61825"/>
    <w:rsid w:val="00C61935"/>
    <w:rsid w:val="00C619D5"/>
    <w:rsid w:val="00C61BD6"/>
    <w:rsid w:val="00C61C4A"/>
    <w:rsid w:val="00C61C83"/>
    <w:rsid w:val="00C61E1C"/>
    <w:rsid w:val="00C62352"/>
    <w:rsid w:val="00C62586"/>
    <w:rsid w:val="00C6267D"/>
    <w:rsid w:val="00C627EB"/>
    <w:rsid w:val="00C62893"/>
    <w:rsid w:val="00C62998"/>
    <w:rsid w:val="00C6299B"/>
    <w:rsid w:val="00C62B65"/>
    <w:rsid w:val="00C62BF4"/>
    <w:rsid w:val="00C62C1F"/>
    <w:rsid w:val="00C62C67"/>
    <w:rsid w:val="00C62CF3"/>
    <w:rsid w:val="00C62D50"/>
    <w:rsid w:val="00C63349"/>
    <w:rsid w:val="00C634D0"/>
    <w:rsid w:val="00C63583"/>
    <w:rsid w:val="00C635DC"/>
    <w:rsid w:val="00C636F5"/>
    <w:rsid w:val="00C63754"/>
    <w:rsid w:val="00C6377B"/>
    <w:rsid w:val="00C63AAD"/>
    <w:rsid w:val="00C63BD1"/>
    <w:rsid w:val="00C63EAE"/>
    <w:rsid w:val="00C63EDF"/>
    <w:rsid w:val="00C63F33"/>
    <w:rsid w:val="00C63F45"/>
    <w:rsid w:val="00C63F53"/>
    <w:rsid w:val="00C63FB7"/>
    <w:rsid w:val="00C64036"/>
    <w:rsid w:val="00C641D3"/>
    <w:rsid w:val="00C64270"/>
    <w:rsid w:val="00C642ED"/>
    <w:rsid w:val="00C64553"/>
    <w:rsid w:val="00C64938"/>
    <w:rsid w:val="00C6498A"/>
    <w:rsid w:val="00C64AA4"/>
    <w:rsid w:val="00C64C79"/>
    <w:rsid w:val="00C64D96"/>
    <w:rsid w:val="00C64DC6"/>
    <w:rsid w:val="00C64E44"/>
    <w:rsid w:val="00C64E67"/>
    <w:rsid w:val="00C651EC"/>
    <w:rsid w:val="00C6531A"/>
    <w:rsid w:val="00C65646"/>
    <w:rsid w:val="00C657C9"/>
    <w:rsid w:val="00C657DF"/>
    <w:rsid w:val="00C6592F"/>
    <w:rsid w:val="00C65A7E"/>
    <w:rsid w:val="00C65BFD"/>
    <w:rsid w:val="00C65E30"/>
    <w:rsid w:val="00C65E53"/>
    <w:rsid w:val="00C65EEA"/>
    <w:rsid w:val="00C66129"/>
    <w:rsid w:val="00C661C7"/>
    <w:rsid w:val="00C661EB"/>
    <w:rsid w:val="00C66200"/>
    <w:rsid w:val="00C66326"/>
    <w:rsid w:val="00C6638F"/>
    <w:rsid w:val="00C666E8"/>
    <w:rsid w:val="00C66A27"/>
    <w:rsid w:val="00C66A4A"/>
    <w:rsid w:val="00C66B86"/>
    <w:rsid w:val="00C66BB2"/>
    <w:rsid w:val="00C66C89"/>
    <w:rsid w:val="00C66E60"/>
    <w:rsid w:val="00C671F5"/>
    <w:rsid w:val="00C6721E"/>
    <w:rsid w:val="00C6726E"/>
    <w:rsid w:val="00C672FA"/>
    <w:rsid w:val="00C67376"/>
    <w:rsid w:val="00C67389"/>
    <w:rsid w:val="00C673E0"/>
    <w:rsid w:val="00C67910"/>
    <w:rsid w:val="00C679B1"/>
    <w:rsid w:val="00C679D7"/>
    <w:rsid w:val="00C67AB3"/>
    <w:rsid w:val="00C67CAB"/>
    <w:rsid w:val="00C67CB3"/>
    <w:rsid w:val="00C67D2B"/>
    <w:rsid w:val="00C67D87"/>
    <w:rsid w:val="00C67E25"/>
    <w:rsid w:val="00C67F92"/>
    <w:rsid w:val="00C7000E"/>
    <w:rsid w:val="00C7014A"/>
    <w:rsid w:val="00C7016B"/>
    <w:rsid w:val="00C7029B"/>
    <w:rsid w:val="00C70437"/>
    <w:rsid w:val="00C70495"/>
    <w:rsid w:val="00C70756"/>
    <w:rsid w:val="00C707AE"/>
    <w:rsid w:val="00C709A2"/>
    <w:rsid w:val="00C70ABF"/>
    <w:rsid w:val="00C70BF3"/>
    <w:rsid w:val="00C70D17"/>
    <w:rsid w:val="00C70D1B"/>
    <w:rsid w:val="00C70FBF"/>
    <w:rsid w:val="00C71636"/>
    <w:rsid w:val="00C71752"/>
    <w:rsid w:val="00C717D4"/>
    <w:rsid w:val="00C7185A"/>
    <w:rsid w:val="00C718EC"/>
    <w:rsid w:val="00C7191A"/>
    <w:rsid w:val="00C71A31"/>
    <w:rsid w:val="00C71D6F"/>
    <w:rsid w:val="00C71DCA"/>
    <w:rsid w:val="00C71E57"/>
    <w:rsid w:val="00C72004"/>
    <w:rsid w:val="00C72010"/>
    <w:rsid w:val="00C72395"/>
    <w:rsid w:val="00C723FC"/>
    <w:rsid w:val="00C72420"/>
    <w:rsid w:val="00C7252F"/>
    <w:rsid w:val="00C726B2"/>
    <w:rsid w:val="00C72A12"/>
    <w:rsid w:val="00C72A4F"/>
    <w:rsid w:val="00C72ADC"/>
    <w:rsid w:val="00C72CC3"/>
    <w:rsid w:val="00C72D1E"/>
    <w:rsid w:val="00C72DDE"/>
    <w:rsid w:val="00C73102"/>
    <w:rsid w:val="00C731F8"/>
    <w:rsid w:val="00C733FD"/>
    <w:rsid w:val="00C73661"/>
    <w:rsid w:val="00C7373F"/>
    <w:rsid w:val="00C7384B"/>
    <w:rsid w:val="00C73A5B"/>
    <w:rsid w:val="00C73A62"/>
    <w:rsid w:val="00C73C10"/>
    <w:rsid w:val="00C73E50"/>
    <w:rsid w:val="00C73ECC"/>
    <w:rsid w:val="00C73FC2"/>
    <w:rsid w:val="00C73FF3"/>
    <w:rsid w:val="00C74027"/>
    <w:rsid w:val="00C740DC"/>
    <w:rsid w:val="00C74160"/>
    <w:rsid w:val="00C741C6"/>
    <w:rsid w:val="00C74200"/>
    <w:rsid w:val="00C744F8"/>
    <w:rsid w:val="00C745C3"/>
    <w:rsid w:val="00C7460E"/>
    <w:rsid w:val="00C74753"/>
    <w:rsid w:val="00C7477C"/>
    <w:rsid w:val="00C74862"/>
    <w:rsid w:val="00C749DC"/>
    <w:rsid w:val="00C74BE3"/>
    <w:rsid w:val="00C74F4D"/>
    <w:rsid w:val="00C74FCF"/>
    <w:rsid w:val="00C751E3"/>
    <w:rsid w:val="00C753A5"/>
    <w:rsid w:val="00C7556A"/>
    <w:rsid w:val="00C7582B"/>
    <w:rsid w:val="00C75BE1"/>
    <w:rsid w:val="00C75C37"/>
    <w:rsid w:val="00C75C99"/>
    <w:rsid w:val="00C75CF4"/>
    <w:rsid w:val="00C75D6A"/>
    <w:rsid w:val="00C75E8B"/>
    <w:rsid w:val="00C760C2"/>
    <w:rsid w:val="00C762DF"/>
    <w:rsid w:val="00C76301"/>
    <w:rsid w:val="00C76308"/>
    <w:rsid w:val="00C76699"/>
    <w:rsid w:val="00C76730"/>
    <w:rsid w:val="00C76991"/>
    <w:rsid w:val="00C76BC0"/>
    <w:rsid w:val="00C76EA8"/>
    <w:rsid w:val="00C76F91"/>
    <w:rsid w:val="00C76FA8"/>
    <w:rsid w:val="00C77106"/>
    <w:rsid w:val="00C77204"/>
    <w:rsid w:val="00C773D3"/>
    <w:rsid w:val="00C77500"/>
    <w:rsid w:val="00C77556"/>
    <w:rsid w:val="00C775BF"/>
    <w:rsid w:val="00C777AA"/>
    <w:rsid w:val="00C778AE"/>
    <w:rsid w:val="00C77A70"/>
    <w:rsid w:val="00C77A8B"/>
    <w:rsid w:val="00C77B0A"/>
    <w:rsid w:val="00C77B7C"/>
    <w:rsid w:val="00C77E54"/>
    <w:rsid w:val="00C802A0"/>
    <w:rsid w:val="00C802C7"/>
    <w:rsid w:val="00C802D0"/>
    <w:rsid w:val="00C80365"/>
    <w:rsid w:val="00C804A8"/>
    <w:rsid w:val="00C804F9"/>
    <w:rsid w:val="00C8055A"/>
    <w:rsid w:val="00C805F2"/>
    <w:rsid w:val="00C8060E"/>
    <w:rsid w:val="00C80971"/>
    <w:rsid w:val="00C80A45"/>
    <w:rsid w:val="00C80A5C"/>
    <w:rsid w:val="00C80C39"/>
    <w:rsid w:val="00C80C94"/>
    <w:rsid w:val="00C80DC4"/>
    <w:rsid w:val="00C80E2A"/>
    <w:rsid w:val="00C80E40"/>
    <w:rsid w:val="00C810CE"/>
    <w:rsid w:val="00C8120A"/>
    <w:rsid w:val="00C812EB"/>
    <w:rsid w:val="00C8154B"/>
    <w:rsid w:val="00C815C9"/>
    <w:rsid w:val="00C815F3"/>
    <w:rsid w:val="00C8163F"/>
    <w:rsid w:val="00C816F8"/>
    <w:rsid w:val="00C81771"/>
    <w:rsid w:val="00C81B86"/>
    <w:rsid w:val="00C81CC5"/>
    <w:rsid w:val="00C821E3"/>
    <w:rsid w:val="00C82229"/>
    <w:rsid w:val="00C82324"/>
    <w:rsid w:val="00C82386"/>
    <w:rsid w:val="00C82528"/>
    <w:rsid w:val="00C82576"/>
    <w:rsid w:val="00C82586"/>
    <w:rsid w:val="00C82665"/>
    <w:rsid w:val="00C82772"/>
    <w:rsid w:val="00C82773"/>
    <w:rsid w:val="00C8290E"/>
    <w:rsid w:val="00C82BF3"/>
    <w:rsid w:val="00C82CA4"/>
    <w:rsid w:val="00C82E9F"/>
    <w:rsid w:val="00C82F50"/>
    <w:rsid w:val="00C830DB"/>
    <w:rsid w:val="00C831A9"/>
    <w:rsid w:val="00C831BF"/>
    <w:rsid w:val="00C83279"/>
    <w:rsid w:val="00C83505"/>
    <w:rsid w:val="00C8353F"/>
    <w:rsid w:val="00C8366A"/>
    <w:rsid w:val="00C837A1"/>
    <w:rsid w:val="00C837A8"/>
    <w:rsid w:val="00C837B0"/>
    <w:rsid w:val="00C83951"/>
    <w:rsid w:val="00C83C43"/>
    <w:rsid w:val="00C83FB7"/>
    <w:rsid w:val="00C8414B"/>
    <w:rsid w:val="00C8414F"/>
    <w:rsid w:val="00C841CF"/>
    <w:rsid w:val="00C841D5"/>
    <w:rsid w:val="00C8438F"/>
    <w:rsid w:val="00C8468D"/>
    <w:rsid w:val="00C846D3"/>
    <w:rsid w:val="00C848A3"/>
    <w:rsid w:val="00C848CC"/>
    <w:rsid w:val="00C84C20"/>
    <w:rsid w:val="00C84CB8"/>
    <w:rsid w:val="00C84CC6"/>
    <w:rsid w:val="00C85472"/>
    <w:rsid w:val="00C8559F"/>
    <w:rsid w:val="00C856B1"/>
    <w:rsid w:val="00C8571F"/>
    <w:rsid w:val="00C85863"/>
    <w:rsid w:val="00C8599C"/>
    <w:rsid w:val="00C85B8A"/>
    <w:rsid w:val="00C85C7A"/>
    <w:rsid w:val="00C85D10"/>
    <w:rsid w:val="00C85D4E"/>
    <w:rsid w:val="00C85DAB"/>
    <w:rsid w:val="00C85DE2"/>
    <w:rsid w:val="00C85F7D"/>
    <w:rsid w:val="00C86061"/>
    <w:rsid w:val="00C86076"/>
    <w:rsid w:val="00C861C8"/>
    <w:rsid w:val="00C8646B"/>
    <w:rsid w:val="00C867CB"/>
    <w:rsid w:val="00C86984"/>
    <w:rsid w:val="00C869C4"/>
    <w:rsid w:val="00C86B0B"/>
    <w:rsid w:val="00C86EA9"/>
    <w:rsid w:val="00C86FB5"/>
    <w:rsid w:val="00C86FBD"/>
    <w:rsid w:val="00C87104"/>
    <w:rsid w:val="00C87235"/>
    <w:rsid w:val="00C873E1"/>
    <w:rsid w:val="00C873F8"/>
    <w:rsid w:val="00C87525"/>
    <w:rsid w:val="00C876FC"/>
    <w:rsid w:val="00C879CA"/>
    <w:rsid w:val="00C87A7B"/>
    <w:rsid w:val="00C87AF7"/>
    <w:rsid w:val="00C87B1E"/>
    <w:rsid w:val="00C87B30"/>
    <w:rsid w:val="00C87EA9"/>
    <w:rsid w:val="00C87EFC"/>
    <w:rsid w:val="00C87F60"/>
    <w:rsid w:val="00C90018"/>
    <w:rsid w:val="00C904E5"/>
    <w:rsid w:val="00C906D1"/>
    <w:rsid w:val="00C90714"/>
    <w:rsid w:val="00C908B1"/>
    <w:rsid w:val="00C90B0B"/>
    <w:rsid w:val="00C90B9B"/>
    <w:rsid w:val="00C90BE1"/>
    <w:rsid w:val="00C90E19"/>
    <w:rsid w:val="00C90E7C"/>
    <w:rsid w:val="00C90ECB"/>
    <w:rsid w:val="00C90F7A"/>
    <w:rsid w:val="00C90F9B"/>
    <w:rsid w:val="00C9105D"/>
    <w:rsid w:val="00C91485"/>
    <w:rsid w:val="00C914DC"/>
    <w:rsid w:val="00C91549"/>
    <w:rsid w:val="00C915F8"/>
    <w:rsid w:val="00C916E9"/>
    <w:rsid w:val="00C91756"/>
    <w:rsid w:val="00C91849"/>
    <w:rsid w:val="00C919FB"/>
    <w:rsid w:val="00C91C10"/>
    <w:rsid w:val="00C91CE0"/>
    <w:rsid w:val="00C91DA2"/>
    <w:rsid w:val="00C91E88"/>
    <w:rsid w:val="00C91EA4"/>
    <w:rsid w:val="00C91F3B"/>
    <w:rsid w:val="00C91F84"/>
    <w:rsid w:val="00C921D5"/>
    <w:rsid w:val="00C92393"/>
    <w:rsid w:val="00C925C7"/>
    <w:rsid w:val="00C92711"/>
    <w:rsid w:val="00C92883"/>
    <w:rsid w:val="00C92DA4"/>
    <w:rsid w:val="00C92E19"/>
    <w:rsid w:val="00C932F5"/>
    <w:rsid w:val="00C93775"/>
    <w:rsid w:val="00C93785"/>
    <w:rsid w:val="00C93917"/>
    <w:rsid w:val="00C93A52"/>
    <w:rsid w:val="00C93B18"/>
    <w:rsid w:val="00C93C1C"/>
    <w:rsid w:val="00C93D35"/>
    <w:rsid w:val="00C93D91"/>
    <w:rsid w:val="00C93E57"/>
    <w:rsid w:val="00C93E6F"/>
    <w:rsid w:val="00C94017"/>
    <w:rsid w:val="00C94263"/>
    <w:rsid w:val="00C9435C"/>
    <w:rsid w:val="00C945DE"/>
    <w:rsid w:val="00C945F6"/>
    <w:rsid w:val="00C9462D"/>
    <w:rsid w:val="00C94671"/>
    <w:rsid w:val="00C946AC"/>
    <w:rsid w:val="00C94933"/>
    <w:rsid w:val="00C94B46"/>
    <w:rsid w:val="00C94C2E"/>
    <w:rsid w:val="00C94D86"/>
    <w:rsid w:val="00C94E13"/>
    <w:rsid w:val="00C94ECC"/>
    <w:rsid w:val="00C95011"/>
    <w:rsid w:val="00C95474"/>
    <w:rsid w:val="00C95500"/>
    <w:rsid w:val="00C9552F"/>
    <w:rsid w:val="00C9566F"/>
    <w:rsid w:val="00C956FA"/>
    <w:rsid w:val="00C958AB"/>
    <w:rsid w:val="00C95945"/>
    <w:rsid w:val="00C95AE5"/>
    <w:rsid w:val="00C95C5C"/>
    <w:rsid w:val="00C95E7F"/>
    <w:rsid w:val="00C95FF9"/>
    <w:rsid w:val="00C9604F"/>
    <w:rsid w:val="00C960D3"/>
    <w:rsid w:val="00C963CE"/>
    <w:rsid w:val="00C96491"/>
    <w:rsid w:val="00C9664A"/>
    <w:rsid w:val="00C96772"/>
    <w:rsid w:val="00C96975"/>
    <w:rsid w:val="00C96B0A"/>
    <w:rsid w:val="00C96C69"/>
    <w:rsid w:val="00C96EE7"/>
    <w:rsid w:val="00C971FF"/>
    <w:rsid w:val="00C9738C"/>
    <w:rsid w:val="00C97413"/>
    <w:rsid w:val="00C97545"/>
    <w:rsid w:val="00C978BD"/>
    <w:rsid w:val="00C97D9F"/>
    <w:rsid w:val="00C97E56"/>
    <w:rsid w:val="00CA002A"/>
    <w:rsid w:val="00CA0039"/>
    <w:rsid w:val="00CA015D"/>
    <w:rsid w:val="00CA020C"/>
    <w:rsid w:val="00CA022B"/>
    <w:rsid w:val="00CA0249"/>
    <w:rsid w:val="00CA02B7"/>
    <w:rsid w:val="00CA0722"/>
    <w:rsid w:val="00CA0942"/>
    <w:rsid w:val="00CA0AD1"/>
    <w:rsid w:val="00CA0E31"/>
    <w:rsid w:val="00CA121A"/>
    <w:rsid w:val="00CA1243"/>
    <w:rsid w:val="00CA130B"/>
    <w:rsid w:val="00CA1341"/>
    <w:rsid w:val="00CA13CB"/>
    <w:rsid w:val="00CA149A"/>
    <w:rsid w:val="00CA14A6"/>
    <w:rsid w:val="00CA14C5"/>
    <w:rsid w:val="00CA1551"/>
    <w:rsid w:val="00CA17A0"/>
    <w:rsid w:val="00CA1810"/>
    <w:rsid w:val="00CA18F4"/>
    <w:rsid w:val="00CA1911"/>
    <w:rsid w:val="00CA1913"/>
    <w:rsid w:val="00CA19A8"/>
    <w:rsid w:val="00CA1B0D"/>
    <w:rsid w:val="00CA1B9A"/>
    <w:rsid w:val="00CA1C4C"/>
    <w:rsid w:val="00CA1CBB"/>
    <w:rsid w:val="00CA1D33"/>
    <w:rsid w:val="00CA1DC5"/>
    <w:rsid w:val="00CA1E3A"/>
    <w:rsid w:val="00CA22F4"/>
    <w:rsid w:val="00CA233F"/>
    <w:rsid w:val="00CA242C"/>
    <w:rsid w:val="00CA2471"/>
    <w:rsid w:val="00CA268B"/>
    <w:rsid w:val="00CA2775"/>
    <w:rsid w:val="00CA2780"/>
    <w:rsid w:val="00CA28A8"/>
    <w:rsid w:val="00CA2D19"/>
    <w:rsid w:val="00CA2ECD"/>
    <w:rsid w:val="00CA300F"/>
    <w:rsid w:val="00CA3054"/>
    <w:rsid w:val="00CA3273"/>
    <w:rsid w:val="00CA32D4"/>
    <w:rsid w:val="00CA32D5"/>
    <w:rsid w:val="00CA358A"/>
    <w:rsid w:val="00CA382E"/>
    <w:rsid w:val="00CA38B1"/>
    <w:rsid w:val="00CA394E"/>
    <w:rsid w:val="00CA3A03"/>
    <w:rsid w:val="00CA3A55"/>
    <w:rsid w:val="00CA3AA6"/>
    <w:rsid w:val="00CA3B6D"/>
    <w:rsid w:val="00CA3B98"/>
    <w:rsid w:val="00CA3C02"/>
    <w:rsid w:val="00CA3C47"/>
    <w:rsid w:val="00CA3D4F"/>
    <w:rsid w:val="00CA3DE3"/>
    <w:rsid w:val="00CA3E71"/>
    <w:rsid w:val="00CA3FE7"/>
    <w:rsid w:val="00CA405D"/>
    <w:rsid w:val="00CA4277"/>
    <w:rsid w:val="00CA4354"/>
    <w:rsid w:val="00CA43F2"/>
    <w:rsid w:val="00CA444D"/>
    <w:rsid w:val="00CA45CC"/>
    <w:rsid w:val="00CA4681"/>
    <w:rsid w:val="00CA469F"/>
    <w:rsid w:val="00CA4984"/>
    <w:rsid w:val="00CA4B4D"/>
    <w:rsid w:val="00CA4C0C"/>
    <w:rsid w:val="00CA4C44"/>
    <w:rsid w:val="00CA4DF2"/>
    <w:rsid w:val="00CA4EB3"/>
    <w:rsid w:val="00CA5072"/>
    <w:rsid w:val="00CA50F5"/>
    <w:rsid w:val="00CA519A"/>
    <w:rsid w:val="00CA5256"/>
    <w:rsid w:val="00CA55AC"/>
    <w:rsid w:val="00CA575B"/>
    <w:rsid w:val="00CA58A8"/>
    <w:rsid w:val="00CA5AA8"/>
    <w:rsid w:val="00CA5B9A"/>
    <w:rsid w:val="00CA5CAD"/>
    <w:rsid w:val="00CA5D39"/>
    <w:rsid w:val="00CA5DC1"/>
    <w:rsid w:val="00CA608C"/>
    <w:rsid w:val="00CA61A4"/>
    <w:rsid w:val="00CA65CD"/>
    <w:rsid w:val="00CA6618"/>
    <w:rsid w:val="00CA662B"/>
    <w:rsid w:val="00CA66AD"/>
    <w:rsid w:val="00CA6741"/>
    <w:rsid w:val="00CA6BE5"/>
    <w:rsid w:val="00CA6C52"/>
    <w:rsid w:val="00CA6F29"/>
    <w:rsid w:val="00CA70B9"/>
    <w:rsid w:val="00CA70C2"/>
    <w:rsid w:val="00CA7273"/>
    <w:rsid w:val="00CA7521"/>
    <w:rsid w:val="00CA756D"/>
    <w:rsid w:val="00CA778C"/>
    <w:rsid w:val="00CA7A86"/>
    <w:rsid w:val="00CA7B50"/>
    <w:rsid w:val="00CA7B5B"/>
    <w:rsid w:val="00CA7BF4"/>
    <w:rsid w:val="00CB03EC"/>
    <w:rsid w:val="00CB0402"/>
    <w:rsid w:val="00CB0475"/>
    <w:rsid w:val="00CB05BD"/>
    <w:rsid w:val="00CB06C1"/>
    <w:rsid w:val="00CB0B38"/>
    <w:rsid w:val="00CB0CB0"/>
    <w:rsid w:val="00CB0D91"/>
    <w:rsid w:val="00CB0ECF"/>
    <w:rsid w:val="00CB0F35"/>
    <w:rsid w:val="00CB0F4B"/>
    <w:rsid w:val="00CB0F50"/>
    <w:rsid w:val="00CB0FFC"/>
    <w:rsid w:val="00CB1070"/>
    <w:rsid w:val="00CB1291"/>
    <w:rsid w:val="00CB1405"/>
    <w:rsid w:val="00CB1526"/>
    <w:rsid w:val="00CB15EB"/>
    <w:rsid w:val="00CB17E1"/>
    <w:rsid w:val="00CB18C8"/>
    <w:rsid w:val="00CB1A67"/>
    <w:rsid w:val="00CB1B5D"/>
    <w:rsid w:val="00CB1D1C"/>
    <w:rsid w:val="00CB1ECB"/>
    <w:rsid w:val="00CB1F63"/>
    <w:rsid w:val="00CB20DF"/>
    <w:rsid w:val="00CB2199"/>
    <w:rsid w:val="00CB2629"/>
    <w:rsid w:val="00CB27CC"/>
    <w:rsid w:val="00CB27F6"/>
    <w:rsid w:val="00CB2866"/>
    <w:rsid w:val="00CB28B1"/>
    <w:rsid w:val="00CB2911"/>
    <w:rsid w:val="00CB2E25"/>
    <w:rsid w:val="00CB2FFF"/>
    <w:rsid w:val="00CB3150"/>
    <w:rsid w:val="00CB31D3"/>
    <w:rsid w:val="00CB31E3"/>
    <w:rsid w:val="00CB3256"/>
    <w:rsid w:val="00CB33AB"/>
    <w:rsid w:val="00CB3422"/>
    <w:rsid w:val="00CB34E7"/>
    <w:rsid w:val="00CB3658"/>
    <w:rsid w:val="00CB3877"/>
    <w:rsid w:val="00CB3CEB"/>
    <w:rsid w:val="00CB3CF0"/>
    <w:rsid w:val="00CB3F4B"/>
    <w:rsid w:val="00CB3FDE"/>
    <w:rsid w:val="00CB4131"/>
    <w:rsid w:val="00CB4404"/>
    <w:rsid w:val="00CB440D"/>
    <w:rsid w:val="00CB455C"/>
    <w:rsid w:val="00CB45C7"/>
    <w:rsid w:val="00CB4796"/>
    <w:rsid w:val="00CB4943"/>
    <w:rsid w:val="00CB4A39"/>
    <w:rsid w:val="00CB4C7E"/>
    <w:rsid w:val="00CB4D07"/>
    <w:rsid w:val="00CB4D25"/>
    <w:rsid w:val="00CB4D7A"/>
    <w:rsid w:val="00CB4E09"/>
    <w:rsid w:val="00CB4E1E"/>
    <w:rsid w:val="00CB5018"/>
    <w:rsid w:val="00CB502E"/>
    <w:rsid w:val="00CB513B"/>
    <w:rsid w:val="00CB5213"/>
    <w:rsid w:val="00CB53E7"/>
    <w:rsid w:val="00CB5688"/>
    <w:rsid w:val="00CB56B7"/>
    <w:rsid w:val="00CB56C1"/>
    <w:rsid w:val="00CB5790"/>
    <w:rsid w:val="00CB57F3"/>
    <w:rsid w:val="00CB58C7"/>
    <w:rsid w:val="00CB58E4"/>
    <w:rsid w:val="00CB591B"/>
    <w:rsid w:val="00CB59AB"/>
    <w:rsid w:val="00CB59B3"/>
    <w:rsid w:val="00CB5B9E"/>
    <w:rsid w:val="00CB5E14"/>
    <w:rsid w:val="00CB603F"/>
    <w:rsid w:val="00CB6116"/>
    <w:rsid w:val="00CB61C1"/>
    <w:rsid w:val="00CB6313"/>
    <w:rsid w:val="00CB6357"/>
    <w:rsid w:val="00CB63DA"/>
    <w:rsid w:val="00CB63ED"/>
    <w:rsid w:val="00CB645C"/>
    <w:rsid w:val="00CB66DF"/>
    <w:rsid w:val="00CB66E4"/>
    <w:rsid w:val="00CB67E3"/>
    <w:rsid w:val="00CB68A6"/>
    <w:rsid w:val="00CB68DC"/>
    <w:rsid w:val="00CB692B"/>
    <w:rsid w:val="00CB69C0"/>
    <w:rsid w:val="00CB6A92"/>
    <w:rsid w:val="00CB6CDC"/>
    <w:rsid w:val="00CB6CE1"/>
    <w:rsid w:val="00CB6DAD"/>
    <w:rsid w:val="00CB6EF4"/>
    <w:rsid w:val="00CB7011"/>
    <w:rsid w:val="00CB760C"/>
    <w:rsid w:val="00CB77FA"/>
    <w:rsid w:val="00CB7871"/>
    <w:rsid w:val="00CB7908"/>
    <w:rsid w:val="00CB7AA2"/>
    <w:rsid w:val="00CB7B62"/>
    <w:rsid w:val="00CB7BFC"/>
    <w:rsid w:val="00CB7C0C"/>
    <w:rsid w:val="00CB7C4C"/>
    <w:rsid w:val="00CB7CAA"/>
    <w:rsid w:val="00CB7D0E"/>
    <w:rsid w:val="00CC07DD"/>
    <w:rsid w:val="00CC0825"/>
    <w:rsid w:val="00CC096A"/>
    <w:rsid w:val="00CC0970"/>
    <w:rsid w:val="00CC0CE8"/>
    <w:rsid w:val="00CC0D4E"/>
    <w:rsid w:val="00CC0EEE"/>
    <w:rsid w:val="00CC0F8E"/>
    <w:rsid w:val="00CC1008"/>
    <w:rsid w:val="00CC1058"/>
    <w:rsid w:val="00CC10DA"/>
    <w:rsid w:val="00CC13EA"/>
    <w:rsid w:val="00CC155D"/>
    <w:rsid w:val="00CC158D"/>
    <w:rsid w:val="00CC15B8"/>
    <w:rsid w:val="00CC15F3"/>
    <w:rsid w:val="00CC164D"/>
    <w:rsid w:val="00CC1655"/>
    <w:rsid w:val="00CC17BD"/>
    <w:rsid w:val="00CC18A6"/>
    <w:rsid w:val="00CC191C"/>
    <w:rsid w:val="00CC1B17"/>
    <w:rsid w:val="00CC1CF3"/>
    <w:rsid w:val="00CC1D71"/>
    <w:rsid w:val="00CC1D85"/>
    <w:rsid w:val="00CC1DDC"/>
    <w:rsid w:val="00CC1ED8"/>
    <w:rsid w:val="00CC1F9F"/>
    <w:rsid w:val="00CC20FA"/>
    <w:rsid w:val="00CC2310"/>
    <w:rsid w:val="00CC2490"/>
    <w:rsid w:val="00CC25E6"/>
    <w:rsid w:val="00CC2760"/>
    <w:rsid w:val="00CC27BF"/>
    <w:rsid w:val="00CC28BB"/>
    <w:rsid w:val="00CC28E2"/>
    <w:rsid w:val="00CC28F9"/>
    <w:rsid w:val="00CC2969"/>
    <w:rsid w:val="00CC2BEE"/>
    <w:rsid w:val="00CC2CAB"/>
    <w:rsid w:val="00CC2CE3"/>
    <w:rsid w:val="00CC2DFF"/>
    <w:rsid w:val="00CC2E48"/>
    <w:rsid w:val="00CC2E61"/>
    <w:rsid w:val="00CC2ED8"/>
    <w:rsid w:val="00CC30FB"/>
    <w:rsid w:val="00CC320E"/>
    <w:rsid w:val="00CC3280"/>
    <w:rsid w:val="00CC3282"/>
    <w:rsid w:val="00CC3699"/>
    <w:rsid w:val="00CC37B0"/>
    <w:rsid w:val="00CC37C8"/>
    <w:rsid w:val="00CC381B"/>
    <w:rsid w:val="00CC398A"/>
    <w:rsid w:val="00CC3AD3"/>
    <w:rsid w:val="00CC3BA8"/>
    <w:rsid w:val="00CC3C0E"/>
    <w:rsid w:val="00CC3EE7"/>
    <w:rsid w:val="00CC4186"/>
    <w:rsid w:val="00CC42FC"/>
    <w:rsid w:val="00CC43D4"/>
    <w:rsid w:val="00CC4AE6"/>
    <w:rsid w:val="00CC4AED"/>
    <w:rsid w:val="00CC4B9A"/>
    <w:rsid w:val="00CC4C5A"/>
    <w:rsid w:val="00CC4D27"/>
    <w:rsid w:val="00CC4E4A"/>
    <w:rsid w:val="00CC4E4E"/>
    <w:rsid w:val="00CC4F5F"/>
    <w:rsid w:val="00CC4FEE"/>
    <w:rsid w:val="00CC5039"/>
    <w:rsid w:val="00CC51C0"/>
    <w:rsid w:val="00CC51E9"/>
    <w:rsid w:val="00CC524B"/>
    <w:rsid w:val="00CC534B"/>
    <w:rsid w:val="00CC5468"/>
    <w:rsid w:val="00CC589F"/>
    <w:rsid w:val="00CC5A54"/>
    <w:rsid w:val="00CC5A5A"/>
    <w:rsid w:val="00CC5B27"/>
    <w:rsid w:val="00CC5CB1"/>
    <w:rsid w:val="00CC5CF3"/>
    <w:rsid w:val="00CC5D3A"/>
    <w:rsid w:val="00CC5ED0"/>
    <w:rsid w:val="00CC606A"/>
    <w:rsid w:val="00CC6383"/>
    <w:rsid w:val="00CC64FA"/>
    <w:rsid w:val="00CC6568"/>
    <w:rsid w:val="00CC66F3"/>
    <w:rsid w:val="00CC6844"/>
    <w:rsid w:val="00CC6942"/>
    <w:rsid w:val="00CC6A6E"/>
    <w:rsid w:val="00CC6D94"/>
    <w:rsid w:val="00CC7124"/>
    <w:rsid w:val="00CC724F"/>
    <w:rsid w:val="00CC72B2"/>
    <w:rsid w:val="00CC732F"/>
    <w:rsid w:val="00CC7483"/>
    <w:rsid w:val="00CC78A6"/>
    <w:rsid w:val="00CC7A3C"/>
    <w:rsid w:val="00CC7AC5"/>
    <w:rsid w:val="00CC7BF7"/>
    <w:rsid w:val="00CC7C65"/>
    <w:rsid w:val="00CC7E31"/>
    <w:rsid w:val="00CC7E70"/>
    <w:rsid w:val="00CC7F1F"/>
    <w:rsid w:val="00CD03D8"/>
    <w:rsid w:val="00CD0648"/>
    <w:rsid w:val="00CD06E6"/>
    <w:rsid w:val="00CD07BD"/>
    <w:rsid w:val="00CD09B5"/>
    <w:rsid w:val="00CD0D42"/>
    <w:rsid w:val="00CD1036"/>
    <w:rsid w:val="00CD1047"/>
    <w:rsid w:val="00CD110F"/>
    <w:rsid w:val="00CD1178"/>
    <w:rsid w:val="00CD131A"/>
    <w:rsid w:val="00CD1429"/>
    <w:rsid w:val="00CD14E0"/>
    <w:rsid w:val="00CD1685"/>
    <w:rsid w:val="00CD18CA"/>
    <w:rsid w:val="00CD18E5"/>
    <w:rsid w:val="00CD190A"/>
    <w:rsid w:val="00CD194B"/>
    <w:rsid w:val="00CD1994"/>
    <w:rsid w:val="00CD1A63"/>
    <w:rsid w:val="00CD1AD7"/>
    <w:rsid w:val="00CD1B3C"/>
    <w:rsid w:val="00CD1C54"/>
    <w:rsid w:val="00CD1C75"/>
    <w:rsid w:val="00CD1CC9"/>
    <w:rsid w:val="00CD1D2D"/>
    <w:rsid w:val="00CD228F"/>
    <w:rsid w:val="00CD24CF"/>
    <w:rsid w:val="00CD261F"/>
    <w:rsid w:val="00CD292B"/>
    <w:rsid w:val="00CD2AB9"/>
    <w:rsid w:val="00CD2C15"/>
    <w:rsid w:val="00CD2CF6"/>
    <w:rsid w:val="00CD2D31"/>
    <w:rsid w:val="00CD2D89"/>
    <w:rsid w:val="00CD2E39"/>
    <w:rsid w:val="00CD2FB9"/>
    <w:rsid w:val="00CD31C4"/>
    <w:rsid w:val="00CD3474"/>
    <w:rsid w:val="00CD3509"/>
    <w:rsid w:val="00CD353F"/>
    <w:rsid w:val="00CD3635"/>
    <w:rsid w:val="00CD3744"/>
    <w:rsid w:val="00CD3A60"/>
    <w:rsid w:val="00CD3B49"/>
    <w:rsid w:val="00CD3CDA"/>
    <w:rsid w:val="00CD3F5C"/>
    <w:rsid w:val="00CD3FBE"/>
    <w:rsid w:val="00CD4318"/>
    <w:rsid w:val="00CD46AD"/>
    <w:rsid w:val="00CD4855"/>
    <w:rsid w:val="00CD4883"/>
    <w:rsid w:val="00CD4DDB"/>
    <w:rsid w:val="00CD501F"/>
    <w:rsid w:val="00CD50C4"/>
    <w:rsid w:val="00CD514C"/>
    <w:rsid w:val="00CD520C"/>
    <w:rsid w:val="00CD563D"/>
    <w:rsid w:val="00CD591E"/>
    <w:rsid w:val="00CD592D"/>
    <w:rsid w:val="00CD59A6"/>
    <w:rsid w:val="00CD59E8"/>
    <w:rsid w:val="00CD5B6D"/>
    <w:rsid w:val="00CD5B93"/>
    <w:rsid w:val="00CD5E00"/>
    <w:rsid w:val="00CD5F40"/>
    <w:rsid w:val="00CD6138"/>
    <w:rsid w:val="00CD634B"/>
    <w:rsid w:val="00CD638B"/>
    <w:rsid w:val="00CD63FE"/>
    <w:rsid w:val="00CD646C"/>
    <w:rsid w:val="00CD657A"/>
    <w:rsid w:val="00CD6654"/>
    <w:rsid w:val="00CD675B"/>
    <w:rsid w:val="00CD6977"/>
    <w:rsid w:val="00CD69FE"/>
    <w:rsid w:val="00CD6B57"/>
    <w:rsid w:val="00CD6BCC"/>
    <w:rsid w:val="00CD6E4C"/>
    <w:rsid w:val="00CD7252"/>
    <w:rsid w:val="00CD7310"/>
    <w:rsid w:val="00CD744E"/>
    <w:rsid w:val="00CD75A8"/>
    <w:rsid w:val="00CD7625"/>
    <w:rsid w:val="00CD76B5"/>
    <w:rsid w:val="00CD784C"/>
    <w:rsid w:val="00CD796F"/>
    <w:rsid w:val="00CD79C8"/>
    <w:rsid w:val="00CD7AA3"/>
    <w:rsid w:val="00CD7BB1"/>
    <w:rsid w:val="00CD7C3D"/>
    <w:rsid w:val="00CE04A8"/>
    <w:rsid w:val="00CE05AE"/>
    <w:rsid w:val="00CE06FC"/>
    <w:rsid w:val="00CE086F"/>
    <w:rsid w:val="00CE089A"/>
    <w:rsid w:val="00CE090F"/>
    <w:rsid w:val="00CE0973"/>
    <w:rsid w:val="00CE0979"/>
    <w:rsid w:val="00CE0A81"/>
    <w:rsid w:val="00CE0BA4"/>
    <w:rsid w:val="00CE0DC7"/>
    <w:rsid w:val="00CE0E87"/>
    <w:rsid w:val="00CE0EA9"/>
    <w:rsid w:val="00CE0F7B"/>
    <w:rsid w:val="00CE0FD3"/>
    <w:rsid w:val="00CE1177"/>
    <w:rsid w:val="00CE11A6"/>
    <w:rsid w:val="00CE1387"/>
    <w:rsid w:val="00CE15AE"/>
    <w:rsid w:val="00CE15E4"/>
    <w:rsid w:val="00CE16E5"/>
    <w:rsid w:val="00CE183F"/>
    <w:rsid w:val="00CE18A2"/>
    <w:rsid w:val="00CE1EC4"/>
    <w:rsid w:val="00CE206D"/>
    <w:rsid w:val="00CE214A"/>
    <w:rsid w:val="00CE2341"/>
    <w:rsid w:val="00CE24CD"/>
    <w:rsid w:val="00CE29BA"/>
    <w:rsid w:val="00CE2BF9"/>
    <w:rsid w:val="00CE2C1E"/>
    <w:rsid w:val="00CE2E9A"/>
    <w:rsid w:val="00CE2F8B"/>
    <w:rsid w:val="00CE3083"/>
    <w:rsid w:val="00CE30A0"/>
    <w:rsid w:val="00CE33BA"/>
    <w:rsid w:val="00CE3436"/>
    <w:rsid w:val="00CE35C2"/>
    <w:rsid w:val="00CE39FC"/>
    <w:rsid w:val="00CE3B6B"/>
    <w:rsid w:val="00CE3BB2"/>
    <w:rsid w:val="00CE3EA4"/>
    <w:rsid w:val="00CE3F7F"/>
    <w:rsid w:val="00CE41B3"/>
    <w:rsid w:val="00CE41E8"/>
    <w:rsid w:val="00CE41FF"/>
    <w:rsid w:val="00CE42DA"/>
    <w:rsid w:val="00CE42F3"/>
    <w:rsid w:val="00CE42FE"/>
    <w:rsid w:val="00CE486C"/>
    <w:rsid w:val="00CE4A6A"/>
    <w:rsid w:val="00CE4A9B"/>
    <w:rsid w:val="00CE4D8A"/>
    <w:rsid w:val="00CE50F4"/>
    <w:rsid w:val="00CE52FE"/>
    <w:rsid w:val="00CE5393"/>
    <w:rsid w:val="00CE53AF"/>
    <w:rsid w:val="00CE569D"/>
    <w:rsid w:val="00CE56C1"/>
    <w:rsid w:val="00CE5B50"/>
    <w:rsid w:val="00CE5B5B"/>
    <w:rsid w:val="00CE5C30"/>
    <w:rsid w:val="00CE5D24"/>
    <w:rsid w:val="00CE5E59"/>
    <w:rsid w:val="00CE612D"/>
    <w:rsid w:val="00CE621F"/>
    <w:rsid w:val="00CE6233"/>
    <w:rsid w:val="00CE62A5"/>
    <w:rsid w:val="00CE652F"/>
    <w:rsid w:val="00CE65CC"/>
    <w:rsid w:val="00CE661E"/>
    <w:rsid w:val="00CE661F"/>
    <w:rsid w:val="00CE679F"/>
    <w:rsid w:val="00CE6804"/>
    <w:rsid w:val="00CE6861"/>
    <w:rsid w:val="00CE6BC6"/>
    <w:rsid w:val="00CE6CE3"/>
    <w:rsid w:val="00CE6EAB"/>
    <w:rsid w:val="00CE6ED4"/>
    <w:rsid w:val="00CE73A2"/>
    <w:rsid w:val="00CE7542"/>
    <w:rsid w:val="00CE756F"/>
    <w:rsid w:val="00CE76EF"/>
    <w:rsid w:val="00CE7744"/>
    <w:rsid w:val="00CE796C"/>
    <w:rsid w:val="00CE7AFE"/>
    <w:rsid w:val="00CE7C72"/>
    <w:rsid w:val="00CE7E5A"/>
    <w:rsid w:val="00CE7FAD"/>
    <w:rsid w:val="00CF0383"/>
    <w:rsid w:val="00CF043B"/>
    <w:rsid w:val="00CF051D"/>
    <w:rsid w:val="00CF0725"/>
    <w:rsid w:val="00CF0980"/>
    <w:rsid w:val="00CF0A82"/>
    <w:rsid w:val="00CF0BBA"/>
    <w:rsid w:val="00CF0C3C"/>
    <w:rsid w:val="00CF0C3F"/>
    <w:rsid w:val="00CF0CB2"/>
    <w:rsid w:val="00CF0D34"/>
    <w:rsid w:val="00CF0DBB"/>
    <w:rsid w:val="00CF1116"/>
    <w:rsid w:val="00CF12EA"/>
    <w:rsid w:val="00CF136B"/>
    <w:rsid w:val="00CF1406"/>
    <w:rsid w:val="00CF1440"/>
    <w:rsid w:val="00CF14CA"/>
    <w:rsid w:val="00CF1609"/>
    <w:rsid w:val="00CF1731"/>
    <w:rsid w:val="00CF1754"/>
    <w:rsid w:val="00CF17BC"/>
    <w:rsid w:val="00CF17BE"/>
    <w:rsid w:val="00CF17C6"/>
    <w:rsid w:val="00CF19AC"/>
    <w:rsid w:val="00CF1B25"/>
    <w:rsid w:val="00CF1C32"/>
    <w:rsid w:val="00CF1ED4"/>
    <w:rsid w:val="00CF2534"/>
    <w:rsid w:val="00CF253B"/>
    <w:rsid w:val="00CF2788"/>
    <w:rsid w:val="00CF280F"/>
    <w:rsid w:val="00CF2856"/>
    <w:rsid w:val="00CF2932"/>
    <w:rsid w:val="00CF297B"/>
    <w:rsid w:val="00CF2995"/>
    <w:rsid w:val="00CF2B7A"/>
    <w:rsid w:val="00CF2E1D"/>
    <w:rsid w:val="00CF2EFB"/>
    <w:rsid w:val="00CF312A"/>
    <w:rsid w:val="00CF3263"/>
    <w:rsid w:val="00CF3267"/>
    <w:rsid w:val="00CF34D8"/>
    <w:rsid w:val="00CF362F"/>
    <w:rsid w:val="00CF3666"/>
    <w:rsid w:val="00CF3853"/>
    <w:rsid w:val="00CF3A28"/>
    <w:rsid w:val="00CF3A9C"/>
    <w:rsid w:val="00CF3B6D"/>
    <w:rsid w:val="00CF3C38"/>
    <w:rsid w:val="00CF3C83"/>
    <w:rsid w:val="00CF3CD4"/>
    <w:rsid w:val="00CF3DC1"/>
    <w:rsid w:val="00CF3DC4"/>
    <w:rsid w:val="00CF3EC8"/>
    <w:rsid w:val="00CF403F"/>
    <w:rsid w:val="00CF4106"/>
    <w:rsid w:val="00CF4142"/>
    <w:rsid w:val="00CF4288"/>
    <w:rsid w:val="00CF480A"/>
    <w:rsid w:val="00CF49D9"/>
    <w:rsid w:val="00CF4A9F"/>
    <w:rsid w:val="00CF4B44"/>
    <w:rsid w:val="00CF4B7E"/>
    <w:rsid w:val="00CF4CD3"/>
    <w:rsid w:val="00CF4D1D"/>
    <w:rsid w:val="00CF4DFC"/>
    <w:rsid w:val="00CF4E11"/>
    <w:rsid w:val="00CF4E67"/>
    <w:rsid w:val="00CF50A0"/>
    <w:rsid w:val="00CF514F"/>
    <w:rsid w:val="00CF53BE"/>
    <w:rsid w:val="00CF5846"/>
    <w:rsid w:val="00CF5A01"/>
    <w:rsid w:val="00CF5A73"/>
    <w:rsid w:val="00CF5D19"/>
    <w:rsid w:val="00CF5D89"/>
    <w:rsid w:val="00CF5D9B"/>
    <w:rsid w:val="00CF5F41"/>
    <w:rsid w:val="00CF6058"/>
    <w:rsid w:val="00CF6131"/>
    <w:rsid w:val="00CF6257"/>
    <w:rsid w:val="00CF6319"/>
    <w:rsid w:val="00CF661F"/>
    <w:rsid w:val="00CF66BA"/>
    <w:rsid w:val="00CF673C"/>
    <w:rsid w:val="00CF675E"/>
    <w:rsid w:val="00CF67C2"/>
    <w:rsid w:val="00CF6804"/>
    <w:rsid w:val="00CF6928"/>
    <w:rsid w:val="00CF699E"/>
    <w:rsid w:val="00CF6ABC"/>
    <w:rsid w:val="00CF6B0A"/>
    <w:rsid w:val="00CF6EBD"/>
    <w:rsid w:val="00CF70AE"/>
    <w:rsid w:val="00CF73A4"/>
    <w:rsid w:val="00CF7607"/>
    <w:rsid w:val="00CF7643"/>
    <w:rsid w:val="00CF775E"/>
    <w:rsid w:val="00CF77ED"/>
    <w:rsid w:val="00CF787C"/>
    <w:rsid w:val="00CF78B8"/>
    <w:rsid w:val="00CF7F58"/>
    <w:rsid w:val="00D00175"/>
    <w:rsid w:val="00D001B0"/>
    <w:rsid w:val="00D001BA"/>
    <w:rsid w:val="00D001CF"/>
    <w:rsid w:val="00D005DD"/>
    <w:rsid w:val="00D0081B"/>
    <w:rsid w:val="00D009FF"/>
    <w:rsid w:val="00D00C85"/>
    <w:rsid w:val="00D00CE4"/>
    <w:rsid w:val="00D00E6A"/>
    <w:rsid w:val="00D010A3"/>
    <w:rsid w:val="00D01188"/>
    <w:rsid w:val="00D01766"/>
    <w:rsid w:val="00D01811"/>
    <w:rsid w:val="00D018E4"/>
    <w:rsid w:val="00D01B28"/>
    <w:rsid w:val="00D01B7A"/>
    <w:rsid w:val="00D01E98"/>
    <w:rsid w:val="00D01EF7"/>
    <w:rsid w:val="00D02327"/>
    <w:rsid w:val="00D023EA"/>
    <w:rsid w:val="00D0240C"/>
    <w:rsid w:val="00D02438"/>
    <w:rsid w:val="00D0246C"/>
    <w:rsid w:val="00D027FE"/>
    <w:rsid w:val="00D02836"/>
    <w:rsid w:val="00D02938"/>
    <w:rsid w:val="00D02A38"/>
    <w:rsid w:val="00D02B69"/>
    <w:rsid w:val="00D02C55"/>
    <w:rsid w:val="00D02C7F"/>
    <w:rsid w:val="00D02D39"/>
    <w:rsid w:val="00D02EE1"/>
    <w:rsid w:val="00D02F27"/>
    <w:rsid w:val="00D02FEB"/>
    <w:rsid w:val="00D0311D"/>
    <w:rsid w:val="00D03377"/>
    <w:rsid w:val="00D033A4"/>
    <w:rsid w:val="00D03694"/>
    <w:rsid w:val="00D0380E"/>
    <w:rsid w:val="00D03833"/>
    <w:rsid w:val="00D03876"/>
    <w:rsid w:val="00D038A6"/>
    <w:rsid w:val="00D038CF"/>
    <w:rsid w:val="00D03A7B"/>
    <w:rsid w:val="00D03B8C"/>
    <w:rsid w:val="00D03BC2"/>
    <w:rsid w:val="00D03C71"/>
    <w:rsid w:val="00D03E90"/>
    <w:rsid w:val="00D03F0F"/>
    <w:rsid w:val="00D04039"/>
    <w:rsid w:val="00D041E6"/>
    <w:rsid w:val="00D042A2"/>
    <w:rsid w:val="00D04499"/>
    <w:rsid w:val="00D044B7"/>
    <w:rsid w:val="00D045B8"/>
    <w:rsid w:val="00D04636"/>
    <w:rsid w:val="00D04638"/>
    <w:rsid w:val="00D046F2"/>
    <w:rsid w:val="00D0484A"/>
    <w:rsid w:val="00D04AD8"/>
    <w:rsid w:val="00D04BF4"/>
    <w:rsid w:val="00D04D33"/>
    <w:rsid w:val="00D04DA6"/>
    <w:rsid w:val="00D04FCC"/>
    <w:rsid w:val="00D0508B"/>
    <w:rsid w:val="00D050AB"/>
    <w:rsid w:val="00D052B1"/>
    <w:rsid w:val="00D05392"/>
    <w:rsid w:val="00D0557D"/>
    <w:rsid w:val="00D05655"/>
    <w:rsid w:val="00D05742"/>
    <w:rsid w:val="00D05B14"/>
    <w:rsid w:val="00D05C9F"/>
    <w:rsid w:val="00D05D77"/>
    <w:rsid w:val="00D05E41"/>
    <w:rsid w:val="00D05F95"/>
    <w:rsid w:val="00D06280"/>
    <w:rsid w:val="00D06388"/>
    <w:rsid w:val="00D064BD"/>
    <w:rsid w:val="00D066A8"/>
    <w:rsid w:val="00D06BAD"/>
    <w:rsid w:val="00D06E12"/>
    <w:rsid w:val="00D06EBE"/>
    <w:rsid w:val="00D06FA1"/>
    <w:rsid w:val="00D0711F"/>
    <w:rsid w:val="00D071BA"/>
    <w:rsid w:val="00D0736E"/>
    <w:rsid w:val="00D07530"/>
    <w:rsid w:val="00D075D1"/>
    <w:rsid w:val="00D07682"/>
    <w:rsid w:val="00D07721"/>
    <w:rsid w:val="00D07723"/>
    <w:rsid w:val="00D07A1B"/>
    <w:rsid w:val="00D07E85"/>
    <w:rsid w:val="00D07EE0"/>
    <w:rsid w:val="00D10011"/>
    <w:rsid w:val="00D100F0"/>
    <w:rsid w:val="00D10261"/>
    <w:rsid w:val="00D1035A"/>
    <w:rsid w:val="00D10427"/>
    <w:rsid w:val="00D104A7"/>
    <w:rsid w:val="00D10719"/>
    <w:rsid w:val="00D1087E"/>
    <w:rsid w:val="00D1094F"/>
    <w:rsid w:val="00D10B5F"/>
    <w:rsid w:val="00D10BD7"/>
    <w:rsid w:val="00D10C69"/>
    <w:rsid w:val="00D10DBF"/>
    <w:rsid w:val="00D10E25"/>
    <w:rsid w:val="00D10E97"/>
    <w:rsid w:val="00D10F3A"/>
    <w:rsid w:val="00D11168"/>
    <w:rsid w:val="00D1116B"/>
    <w:rsid w:val="00D111B9"/>
    <w:rsid w:val="00D11234"/>
    <w:rsid w:val="00D11304"/>
    <w:rsid w:val="00D114C2"/>
    <w:rsid w:val="00D116DE"/>
    <w:rsid w:val="00D11891"/>
    <w:rsid w:val="00D118D8"/>
    <w:rsid w:val="00D119DA"/>
    <w:rsid w:val="00D11A27"/>
    <w:rsid w:val="00D11A67"/>
    <w:rsid w:val="00D11DC4"/>
    <w:rsid w:val="00D11E7E"/>
    <w:rsid w:val="00D11F10"/>
    <w:rsid w:val="00D11F25"/>
    <w:rsid w:val="00D11FBA"/>
    <w:rsid w:val="00D120E9"/>
    <w:rsid w:val="00D12138"/>
    <w:rsid w:val="00D12352"/>
    <w:rsid w:val="00D123E1"/>
    <w:rsid w:val="00D12573"/>
    <w:rsid w:val="00D12708"/>
    <w:rsid w:val="00D127FE"/>
    <w:rsid w:val="00D1292A"/>
    <w:rsid w:val="00D12BAD"/>
    <w:rsid w:val="00D12CE7"/>
    <w:rsid w:val="00D13025"/>
    <w:rsid w:val="00D13149"/>
    <w:rsid w:val="00D131DF"/>
    <w:rsid w:val="00D1372F"/>
    <w:rsid w:val="00D137EE"/>
    <w:rsid w:val="00D138AF"/>
    <w:rsid w:val="00D13906"/>
    <w:rsid w:val="00D13A2A"/>
    <w:rsid w:val="00D13A8E"/>
    <w:rsid w:val="00D13BEA"/>
    <w:rsid w:val="00D13D52"/>
    <w:rsid w:val="00D13DD5"/>
    <w:rsid w:val="00D13E21"/>
    <w:rsid w:val="00D13F65"/>
    <w:rsid w:val="00D140C6"/>
    <w:rsid w:val="00D14277"/>
    <w:rsid w:val="00D143C7"/>
    <w:rsid w:val="00D14889"/>
    <w:rsid w:val="00D14B16"/>
    <w:rsid w:val="00D14E7D"/>
    <w:rsid w:val="00D1512F"/>
    <w:rsid w:val="00D15360"/>
    <w:rsid w:val="00D1542F"/>
    <w:rsid w:val="00D1546F"/>
    <w:rsid w:val="00D155D7"/>
    <w:rsid w:val="00D158FE"/>
    <w:rsid w:val="00D1598C"/>
    <w:rsid w:val="00D15A40"/>
    <w:rsid w:val="00D15B00"/>
    <w:rsid w:val="00D15C19"/>
    <w:rsid w:val="00D15D30"/>
    <w:rsid w:val="00D15F20"/>
    <w:rsid w:val="00D15F80"/>
    <w:rsid w:val="00D15F99"/>
    <w:rsid w:val="00D16176"/>
    <w:rsid w:val="00D161A0"/>
    <w:rsid w:val="00D161C7"/>
    <w:rsid w:val="00D16377"/>
    <w:rsid w:val="00D16387"/>
    <w:rsid w:val="00D1652D"/>
    <w:rsid w:val="00D1659B"/>
    <w:rsid w:val="00D16615"/>
    <w:rsid w:val="00D16693"/>
    <w:rsid w:val="00D166B2"/>
    <w:rsid w:val="00D167AF"/>
    <w:rsid w:val="00D167B1"/>
    <w:rsid w:val="00D16A8B"/>
    <w:rsid w:val="00D16CA5"/>
    <w:rsid w:val="00D16D36"/>
    <w:rsid w:val="00D16D6D"/>
    <w:rsid w:val="00D16E8D"/>
    <w:rsid w:val="00D17077"/>
    <w:rsid w:val="00D170E3"/>
    <w:rsid w:val="00D1760F"/>
    <w:rsid w:val="00D1767E"/>
    <w:rsid w:val="00D176C8"/>
    <w:rsid w:val="00D1780E"/>
    <w:rsid w:val="00D17896"/>
    <w:rsid w:val="00D17C1C"/>
    <w:rsid w:val="00D17C27"/>
    <w:rsid w:val="00D201D1"/>
    <w:rsid w:val="00D20230"/>
    <w:rsid w:val="00D202A8"/>
    <w:rsid w:val="00D208A6"/>
    <w:rsid w:val="00D20A83"/>
    <w:rsid w:val="00D20CE5"/>
    <w:rsid w:val="00D20DD9"/>
    <w:rsid w:val="00D20E0A"/>
    <w:rsid w:val="00D20EBC"/>
    <w:rsid w:val="00D20F6E"/>
    <w:rsid w:val="00D21099"/>
    <w:rsid w:val="00D21171"/>
    <w:rsid w:val="00D211AA"/>
    <w:rsid w:val="00D21238"/>
    <w:rsid w:val="00D21259"/>
    <w:rsid w:val="00D21377"/>
    <w:rsid w:val="00D21555"/>
    <w:rsid w:val="00D2169B"/>
    <w:rsid w:val="00D21879"/>
    <w:rsid w:val="00D219D8"/>
    <w:rsid w:val="00D21C0D"/>
    <w:rsid w:val="00D21C60"/>
    <w:rsid w:val="00D21D63"/>
    <w:rsid w:val="00D21D83"/>
    <w:rsid w:val="00D21E52"/>
    <w:rsid w:val="00D22054"/>
    <w:rsid w:val="00D2207C"/>
    <w:rsid w:val="00D2208F"/>
    <w:rsid w:val="00D223ED"/>
    <w:rsid w:val="00D2249A"/>
    <w:rsid w:val="00D2261F"/>
    <w:rsid w:val="00D22934"/>
    <w:rsid w:val="00D22B3E"/>
    <w:rsid w:val="00D22C26"/>
    <w:rsid w:val="00D22C56"/>
    <w:rsid w:val="00D22C68"/>
    <w:rsid w:val="00D22D4A"/>
    <w:rsid w:val="00D22D4F"/>
    <w:rsid w:val="00D22FA9"/>
    <w:rsid w:val="00D22FD2"/>
    <w:rsid w:val="00D23280"/>
    <w:rsid w:val="00D2328F"/>
    <w:rsid w:val="00D233AF"/>
    <w:rsid w:val="00D23419"/>
    <w:rsid w:val="00D235B6"/>
    <w:rsid w:val="00D237EE"/>
    <w:rsid w:val="00D23965"/>
    <w:rsid w:val="00D23A09"/>
    <w:rsid w:val="00D23B46"/>
    <w:rsid w:val="00D23C58"/>
    <w:rsid w:val="00D23DAC"/>
    <w:rsid w:val="00D23DF3"/>
    <w:rsid w:val="00D23F23"/>
    <w:rsid w:val="00D23FE6"/>
    <w:rsid w:val="00D240EF"/>
    <w:rsid w:val="00D243DA"/>
    <w:rsid w:val="00D24475"/>
    <w:rsid w:val="00D24506"/>
    <w:rsid w:val="00D246E6"/>
    <w:rsid w:val="00D247B3"/>
    <w:rsid w:val="00D2493A"/>
    <w:rsid w:val="00D24940"/>
    <w:rsid w:val="00D24B44"/>
    <w:rsid w:val="00D24D80"/>
    <w:rsid w:val="00D253CB"/>
    <w:rsid w:val="00D25433"/>
    <w:rsid w:val="00D2549B"/>
    <w:rsid w:val="00D25522"/>
    <w:rsid w:val="00D25560"/>
    <w:rsid w:val="00D255D3"/>
    <w:rsid w:val="00D25708"/>
    <w:rsid w:val="00D25F87"/>
    <w:rsid w:val="00D25FD5"/>
    <w:rsid w:val="00D261A6"/>
    <w:rsid w:val="00D262EE"/>
    <w:rsid w:val="00D26392"/>
    <w:rsid w:val="00D26515"/>
    <w:rsid w:val="00D266E1"/>
    <w:rsid w:val="00D26707"/>
    <w:rsid w:val="00D267C5"/>
    <w:rsid w:val="00D26937"/>
    <w:rsid w:val="00D26F13"/>
    <w:rsid w:val="00D27031"/>
    <w:rsid w:val="00D272E8"/>
    <w:rsid w:val="00D27331"/>
    <w:rsid w:val="00D27500"/>
    <w:rsid w:val="00D27736"/>
    <w:rsid w:val="00D27987"/>
    <w:rsid w:val="00D27AAD"/>
    <w:rsid w:val="00D27AE4"/>
    <w:rsid w:val="00D27B9C"/>
    <w:rsid w:val="00D27BBA"/>
    <w:rsid w:val="00D27DA0"/>
    <w:rsid w:val="00D27E40"/>
    <w:rsid w:val="00D3004F"/>
    <w:rsid w:val="00D30268"/>
    <w:rsid w:val="00D302B9"/>
    <w:rsid w:val="00D30354"/>
    <w:rsid w:val="00D30370"/>
    <w:rsid w:val="00D3044C"/>
    <w:rsid w:val="00D30457"/>
    <w:rsid w:val="00D30465"/>
    <w:rsid w:val="00D304D4"/>
    <w:rsid w:val="00D305D7"/>
    <w:rsid w:val="00D30657"/>
    <w:rsid w:val="00D30752"/>
    <w:rsid w:val="00D308BB"/>
    <w:rsid w:val="00D30927"/>
    <w:rsid w:val="00D3097B"/>
    <w:rsid w:val="00D30984"/>
    <w:rsid w:val="00D30AC5"/>
    <w:rsid w:val="00D30B20"/>
    <w:rsid w:val="00D30B6B"/>
    <w:rsid w:val="00D30B7B"/>
    <w:rsid w:val="00D30BDB"/>
    <w:rsid w:val="00D30BF6"/>
    <w:rsid w:val="00D30C43"/>
    <w:rsid w:val="00D30C84"/>
    <w:rsid w:val="00D30CE5"/>
    <w:rsid w:val="00D30CE8"/>
    <w:rsid w:val="00D30DA1"/>
    <w:rsid w:val="00D30EE5"/>
    <w:rsid w:val="00D30F13"/>
    <w:rsid w:val="00D30FAB"/>
    <w:rsid w:val="00D311A3"/>
    <w:rsid w:val="00D3134E"/>
    <w:rsid w:val="00D31377"/>
    <w:rsid w:val="00D3145F"/>
    <w:rsid w:val="00D314B7"/>
    <w:rsid w:val="00D3151F"/>
    <w:rsid w:val="00D315CA"/>
    <w:rsid w:val="00D318D4"/>
    <w:rsid w:val="00D319F2"/>
    <w:rsid w:val="00D31BCD"/>
    <w:rsid w:val="00D31E96"/>
    <w:rsid w:val="00D32359"/>
    <w:rsid w:val="00D324ED"/>
    <w:rsid w:val="00D32580"/>
    <w:rsid w:val="00D3259F"/>
    <w:rsid w:val="00D329A9"/>
    <w:rsid w:val="00D32BD6"/>
    <w:rsid w:val="00D32C4E"/>
    <w:rsid w:val="00D32E05"/>
    <w:rsid w:val="00D32E83"/>
    <w:rsid w:val="00D33023"/>
    <w:rsid w:val="00D3327D"/>
    <w:rsid w:val="00D332AE"/>
    <w:rsid w:val="00D333FA"/>
    <w:rsid w:val="00D335CD"/>
    <w:rsid w:val="00D33634"/>
    <w:rsid w:val="00D338BB"/>
    <w:rsid w:val="00D339CB"/>
    <w:rsid w:val="00D33B49"/>
    <w:rsid w:val="00D33C93"/>
    <w:rsid w:val="00D33C95"/>
    <w:rsid w:val="00D33D54"/>
    <w:rsid w:val="00D33E62"/>
    <w:rsid w:val="00D33FCB"/>
    <w:rsid w:val="00D341CC"/>
    <w:rsid w:val="00D342C1"/>
    <w:rsid w:val="00D34545"/>
    <w:rsid w:val="00D3455C"/>
    <w:rsid w:val="00D34594"/>
    <w:rsid w:val="00D34684"/>
    <w:rsid w:val="00D347ED"/>
    <w:rsid w:val="00D34882"/>
    <w:rsid w:val="00D3493D"/>
    <w:rsid w:val="00D34A10"/>
    <w:rsid w:val="00D34A1A"/>
    <w:rsid w:val="00D34D01"/>
    <w:rsid w:val="00D34FB1"/>
    <w:rsid w:val="00D35086"/>
    <w:rsid w:val="00D351D6"/>
    <w:rsid w:val="00D35432"/>
    <w:rsid w:val="00D3544D"/>
    <w:rsid w:val="00D354A9"/>
    <w:rsid w:val="00D35879"/>
    <w:rsid w:val="00D358D1"/>
    <w:rsid w:val="00D35AD8"/>
    <w:rsid w:val="00D35B0B"/>
    <w:rsid w:val="00D35BEE"/>
    <w:rsid w:val="00D35F4E"/>
    <w:rsid w:val="00D3616F"/>
    <w:rsid w:val="00D36179"/>
    <w:rsid w:val="00D361BD"/>
    <w:rsid w:val="00D36456"/>
    <w:rsid w:val="00D36475"/>
    <w:rsid w:val="00D3654E"/>
    <w:rsid w:val="00D369EE"/>
    <w:rsid w:val="00D369FD"/>
    <w:rsid w:val="00D36A02"/>
    <w:rsid w:val="00D36A39"/>
    <w:rsid w:val="00D36CC7"/>
    <w:rsid w:val="00D36D21"/>
    <w:rsid w:val="00D37454"/>
    <w:rsid w:val="00D375AF"/>
    <w:rsid w:val="00D3763D"/>
    <w:rsid w:val="00D3778D"/>
    <w:rsid w:val="00D377F2"/>
    <w:rsid w:val="00D3781E"/>
    <w:rsid w:val="00D37C37"/>
    <w:rsid w:val="00D4002A"/>
    <w:rsid w:val="00D4007C"/>
    <w:rsid w:val="00D4016F"/>
    <w:rsid w:val="00D40194"/>
    <w:rsid w:val="00D4055F"/>
    <w:rsid w:val="00D4056D"/>
    <w:rsid w:val="00D4070D"/>
    <w:rsid w:val="00D4088F"/>
    <w:rsid w:val="00D41190"/>
    <w:rsid w:val="00D4124F"/>
    <w:rsid w:val="00D4134F"/>
    <w:rsid w:val="00D41383"/>
    <w:rsid w:val="00D4166F"/>
    <w:rsid w:val="00D417C7"/>
    <w:rsid w:val="00D417E4"/>
    <w:rsid w:val="00D417E5"/>
    <w:rsid w:val="00D417FD"/>
    <w:rsid w:val="00D418D5"/>
    <w:rsid w:val="00D41BEE"/>
    <w:rsid w:val="00D41CB1"/>
    <w:rsid w:val="00D41FE0"/>
    <w:rsid w:val="00D4200C"/>
    <w:rsid w:val="00D4202C"/>
    <w:rsid w:val="00D4203D"/>
    <w:rsid w:val="00D42177"/>
    <w:rsid w:val="00D4232F"/>
    <w:rsid w:val="00D4234F"/>
    <w:rsid w:val="00D42538"/>
    <w:rsid w:val="00D42558"/>
    <w:rsid w:val="00D42743"/>
    <w:rsid w:val="00D427CB"/>
    <w:rsid w:val="00D42A6D"/>
    <w:rsid w:val="00D42C52"/>
    <w:rsid w:val="00D42D27"/>
    <w:rsid w:val="00D42D31"/>
    <w:rsid w:val="00D42F01"/>
    <w:rsid w:val="00D4316F"/>
    <w:rsid w:val="00D43A16"/>
    <w:rsid w:val="00D43A9F"/>
    <w:rsid w:val="00D43C1B"/>
    <w:rsid w:val="00D43CD7"/>
    <w:rsid w:val="00D43DDD"/>
    <w:rsid w:val="00D43E1B"/>
    <w:rsid w:val="00D43EFB"/>
    <w:rsid w:val="00D43FD8"/>
    <w:rsid w:val="00D4410E"/>
    <w:rsid w:val="00D4427E"/>
    <w:rsid w:val="00D44402"/>
    <w:rsid w:val="00D445C3"/>
    <w:rsid w:val="00D446B9"/>
    <w:rsid w:val="00D44943"/>
    <w:rsid w:val="00D44A79"/>
    <w:rsid w:val="00D44C32"/>
    <w:rsid w:val="00D44C57"/>
    <w:rsid w:val="00D44F0E"/>
    <w:rsid w:val="00D45092"/>
    <w:rsid w:val="00D450C0"/>
    <w:rsid w:val="00D45110"/>
    <w:rsid w:val="00D454D0"/>
    <w:rsid w:val="00D455A3"/>
    <w:rsid w:val="00D457CD"/>
    <w:rsid w:val="00D45818"/>
    <w:rsid w:val="00D45956"/>
    <w:rsid w:val="00D45A02"/>
    <w:rsid w:val="00D45B73"/>
    <w:rsid w:val="00D45BBD"/>
    <w:rsid w:val="00D45C1F"/>
    <w:rsid w:val="00D45C86"/>
    <w:rsid w:val="00D46055"/>
    <w:rsid w:val="00D460E2"/>
    <w:rsid w:val="00D461BA"/>
    <w:rsid w:val="00D463F5"/>
    <w:rsid w:val="00D46421"/>
    <w:rsid w:val="00D465C2"/>
    <w:rsid w:val="00D466CA"/>
    <w:rsid w:val="00D466E0"/>
    <w:rsid w:val="00D4692A"/>
    <w:rsid w:val="00D4693D"/>
    <w:rsid w:val="00D46AA9"/>
    <w:rsid w:val="00D46AFB"/>
    <w:rsid w:val="00D46B44"/>
    <w:rsid w:val="00D46B55"/>
    <w:rsid w:val="00D46CAD"/>
    <w:rsid w:val="00D46CC9"/>
    <w:rsid w:val="00D46EE1"/>
    <w:rsid w:val="00D46F71"/>
    <w:rsid w:val="00D46F7A"/>
    <w:rsid w:val="00D46FC9"/>
    <w:rsid w:val="00D470A6"/>
    <w:rsid w:val="00D47168"/>
    <w:rsid w:val="00D4719F"/>
    <w:rsid w:val="00D471B8"/>
    <w:rsid w:val="00D472C2"/>
    <w:rsid w:val="00D47382"/>
    <w:rsid w:val="00D474CC"/>
    <w:rsid w:val="00D475D9"/>
    <w:rsid w:val="00D47917"/>
    <w:rsid w:val="00D47A9E"/>
    <w:rsid w:val="00D47C7F"/>
    <w:rsid w:val="00D47F81"/>
    <w:rsid w:val="00D5058B"/>
    <w:rsid w:val="00D50734"/>
    <w:rsid w:val="00D50934"/>
    <w:rsid w:val="00D50964"/>
    <w:rsid w:val="00D50967"/>
    <w:rsid w:val="00D50E14"/>
    <w:rsid w:val="00D50E43"/>
    <w:rsid w:val="00D51010"/>
    <w:rsid w:val="00D51039"/>
    <w:rsid w:val="00D5121B"/>
    <w:rsid w:val="00D51288"/>
    <w:rsid w:val="00D51485"/>
    <w:rsid w:val="00D514F4"/>
    <w:rsid w:val="00D5150C"/>
    <w:rsid w:val="00D51675"/>
    <w:rsid w:val="00D516E7"/>
    <w:rsid w:val="00D5173A"/>
    <w:rsid w:val="00D51797"/>
    <w:rsid w:val="00D518E7"/>
    <w:rsid w:val="00D51929"/>
    <w:rsid w:val="00D51994"/>
    <w:rsid w:val="00D51CEC"/>
    <w:rsid w:val="00D51D6E"/>
    <w:rsid w:val="00D51E42"/>
    <w:rsid w:val="00D51EB3"/>
    <w:rsid w:val="00D51EDA"/>
    <w:rsid w:val="00D51FF8"/>
    <w:rsid w:val="00D5200A"/>
    <w:rsid w:val="00D52214"/>
    <w:rsid w:val="00D522B1"/>
    <w:rsid w:val="00D52432"/>
    <w:rsid w:val="00D52820"/>
    <w:rsid w:val="00D52854"/>
    <w:rsid w:val="00D5288F"/>
    <w:rsid w:val="00D52B22"/>
    <w:rsid w:val="00D52B9E"/>
    <w:rsid w:val="00D52E8E"/>
    <w:rsid w:val="00D52F90"/>
    <w:rsid w:val="00D53252"/>
    <w:rsid w:val="00D53296"/>
    <w:rsid w:val="00D53311"/>
    <w:rsid w:val="00D533A5"/>
    <w:rsid w:val="00D535C3"/>
    <w:rsid w:val="00D535E8"/>
    <w:rsid w:val="00D5386F"/>
    <w:rsid w:val="00D53C1A"/>
    <w:rsid w:val="00D53C5A"/>
    <w:rsid w:val="00D53F0A"/>
    <w:rsid w:val="00D53F9F"/>
    <w:rsid w:val="00D53FAD"/>
    <w:rsid w:val="00D540C5"/>
    <w:rsid w:val="00D541EC"/>
    <w:rsid w:val="00D542FA"/>
    <w:rsid w:val="00D54417"/>
    <w:rsid w:val="00D54B19"/>
    <w:rsid w:val="00D54B41"/>
    <w:rsid w:val="00D54CEE"/>
    <w:rsid w:val="00D5512A"/>
    <w:rsid w:val="00D5523B"/>
    <w:rsid w:val="00D552D2"/>
    <w:rsid w:val="00D55705"/>
    <w:rsid w:val="00D5581B"/>
    <w:rsid w:val="00D55B4C"/>
    <w:rsid w:val="00D55BF3"/>
    <w:rsid w:val="00D55C53"/>
    <w:rsid w:val="00D55DBB"/>
    <w:rsid w:val="00D55ED5"/>
    <w:rsid w:val="00D55FF0"/>
    <w:rsid w:val="00D5614F"/>
    <w:rsid w:val="00D56222"/>
    <w:rsid w:val="00D5630D"/>
    <w:rsid w:val="00D56322"/>
    <w:rsid w:val="00D5639E"/>
    <w:rsid w:val="00D5660A"/>
    <w:rsid w:val="00D56A16"/>
    <w:rsid w:val="00D56B66"/>
    <w:rsid w:val="00D56BEF"/>
    <w:rsid w:val="00D56C68"/>
    <w:rsid w:val="00D56D0C"/>
    <w:rsid w:val="00D56E83"/>
    <w:rsid w:val="00D57134"/>
    <w:rsid w:val="00D572BE"/>
    <w:rsid w:val="00D57351"/>
    <w:rsid w:val="00D573D4"/>
    <w:rsid w:val="00D57473"/>
    <w:rsid w:val="00D5747A"/>
    <w:rsid w:val="00D5750E"/>
    <w:rsid w:val="00D5753B"/>
    <w:rsid w:val="00D5755D"/>
    <w:rsid w:val="00D57587"/>
    <w:rsid w:val="00D57787"/>
    <w:rsid w:val="00D5790F"/>
    <w:rsid w:val="00D579A8"/>
    <w:rsid w:val="00D57E97"/>
    <w:rsid w:val="00D57EF3"/>
    <w:rsid w:val="00D60032"/>
    <w:rsid w:val="00D6004C"/>
    <w:rsid w:val="00D60288"/>
    <w:rsid w:val="00D60295"/>
    <w:rsid w:val="00D6037E"/>
    <w:rsid w:val="00D604B9"/>
    <w:rsid w:val="00D60823"/>
    <w:rsid w:val="00D60A11"/>
    <w:rsid w:val="00D60A33"/>
    <w:rsid w:val="00D60CEC"/>
    <w:rsid w:val="00D61504"/>
    <w:rsid w:val="00D619E4"/>
    <w:rsid w:val="00D61AF1"/>
    <w:rsid w:val="00D61B26"/>
    <w:rsid w:val="00D61BCA"/>
    <w:rsid w:val="00D61BD3"/>
    <w:rsid w:val="00D61BF8"/>
    <w:rsid w:val="00D61D6D"/>
    <w:rsid w:val="00D61F21"/>
    <w:rsid w:val="00D62157"/>
    <w:rsid w:val="00D62181"/>
    <w:rsid w:val="00D621E3"/>
    <w:rsid w:val="00D62264"/>
    <w:rsid w:val="00D623FF"/>
    <w:rsid w:val="00D6240C"/>
    <w:rsid w:val="00D62493"/>
    <w:rsid w:val="00D624C7"/>
    <w:rsid w:val="00D62599"/>
    <w:rsid w:val="00D62958"/>
    <w:rsid w:val="00D62C00"/>
    <w:rsid w:val="00D62D3C"/>
    <w:rsid w:val="00D62E88"/>
    <w:rsid w:val="00D632D6"/>
    <w:rsid w:val="00D6352D"/>
    <w:rsid w:val="00D6363D"/>
    <w:rsid w:val="00D63936"/>
    <w:rsid w:val="00D63B66"/>
    <w:rsid w:val="00D63D32"/>
    <w:rsid w:val="00D63DB5"/>
    <w:rsid w:val="00D63EC8"/>
    <w:rsid w:val="00D6421F"/>
    <w:rsid w:val="00D64372"/>
    <w:rsid w:val="00D643DC"/>
    <w:rsid w:val="00D64938"/>
    <w:rsid w:val="00D64C10"/>
    <w:rsid w:val="00D64E3A"/>
    <w:rsid w:val="00D65037"/>
    <w:rsid w:val="00D65066"/>
    <w:rsid w:val="00D65454"/>
    <w:rsid w:val="00D654A9"/>
    <w:rsid w:val="00D65795"/>
    <w:rsid w:val="00D65802"/>
    <w:rsid w:val="00D65814"/>
    <w:rsid w:val="00D65949"/>
    <w:rsid w:val="00D65BB1"/>
    <w:rsid w:val="00D65E16"/>
    <w:rsid w:val="00D65E81"/>
    <w:rsid w:val="00D66190"/>
    <w:rsid w:val="00D66436"/>
    <w:rsid w:val="00D66845"/>
    <w:rsid w:val="00D66A97"/>
    <w:rsid w:val="00D66B0D"/>
    <w:rsid w:val="00D66B1A"/>
    <w:rsid w:val="00D66E1D"/>
    <w:rsid w:val="00D66EB1"/>
    <w:rsid w:val="00D67063"/>
    <w:rsid w:val="00D6715D"/>
    <w:rsid w:val="00D6716E"/>
    <w:rsid w:val="00D67429"/>
    <w:rsid w:val="00D674F0"/>
    <w:rsid w:val="00D674FB"/>
    <w:rsid w:val="00D6765C"/>
    <w:rsid w:val="00D67696"/>
    <w:rsid w:val="00D67A15"/>
    <w:rsid w:val="00D67C1F"/>
    <w:rsid w:val="00D67D25"/>
    <w:rsid w:val="00D67D48"/>
    <w:rsid w:val="00D67DE3"/>
    <w:rsid w:val="00D67DE7"/>
    <w:rsid w:val="00D67DF9"/>
    <w:rsid w:val="00D67E4B"/>
    <w:rsid w:val="00D67E62"/>
    <w:rsid w:val="00D67ED5"/>
    <w:rsid w:val="00D67F6D"/>
    <w:rsid w:val="00D67FDB"/>
    <w:rsid w:val="00D70033"/>
    <w:rsid w:val="00D70298"/>
    <w:rsid w:val="00D7034E"/>
    <w:rsid w:val="00D703BA"/>
    <w:rsid w:val="00D703BF"/>
    <w:rsid w:val="00D703D6"/>
    <w:rsid w:val="00D7040A"/>
    <w:rsid w:val="00D706B5"/>
    <w:rsid w:val="00D707DB"/>
    <w:rsid w:val="00D70824"/>
    <w:rsid w:val="00D7083B"/>
    <w:rsid w:val="00D70850"/>
    <w:rsid w:val="00D70ED9"/>
    <w:rsid w:val="00D70F73"/>
    <w:rsid w:val="00D7102A"/>
    <w:rsid w:val="00D71285"/>
    <w:rsid w:val="00D71322"/>
    <w:rsid w:val="00D71338"/>
    <w:rsid w:val="00D71348"/>
    <w:rsid w:val="00D715F9"/>
    <w:rsid w:val="00D716FA"/>
    <w:rsid w:val="00D718D9"/>
    <w:rsid w:val="00D7190A"/>
    <w:rsid w:val="00D71AD2"/>
    <w:rsid w:val="00D71AFA"/>
    <w:rsid w:val="00D71B54"/>
    <w:rsid w:val="00D71D69"/>
    <w:rsid w:val="00D71DF0"/>
    <w:rsid w:val="00D72094"/>
    <w:rsid w:val="00D7210E"/>
    <w:rsid w:val="00D72139"/>
    <w:rsid w:val="00D7215C"/>
    <w:rsid w:val="00D7229A"/>
    <w:rsid w:val="00D723EC"/>
    <w:rsid w:val="00D72519"/>
    <w:rsid w:val="00D7265D"/>
    <w:rsid w:val="00D726A1"/>
    <w:rsid w:val="00D72858"/>
    <w:rsid w:val="00D7295F"/>
    <w:rsid w:val="00D72977"/>
    <w:rsid w:val="00D72978"/>
    <w:rsid w:val="00D72A5F"/>
    <w:rsid w:val="00D73098"/>
    <w:rsid w:val="00D7311F"/>
    <w:rsid w:val="00D732EA"/>
    <w:rsid w:val="00D73355"/>
    <w:rsid w:val="00D73396"/>
    <w:rsid w:val="00D735DC"/>
    <w:rsid w:val="00D73672"/>
    <w:rsid w:val="00D7387D"/>
    <w:rsid w:val="00D7390F"/>
    <w:rsid w:val="00D73954"/>
    <w:rsid w:val="00D7395E"/>
    <w:rsid w:val="00D73979"/>
    <w:rsid w:val="00D73BC4"/>
    <w:rsid w:val="00D73DB3"/>
    <w:rsid w:val="00D74039"/>
    <w:rsid w:val="00D740AD"/>
    <w:rsid w:val="00D74532"/>
    <w:rsid w:val="00D74570"/>
    <w:rsid w:val="00D749F6"/>
    <w:rsid w:val="00D74A15"/>
    <w:rsid w:val="00D74A9D"/>
    <w:rsid w:val="00D74AC2"/>
    <w:rsid w:val="00D74C30"/>
    <w:rsid w:val="00D74E0A"/>
    <w:rsid w:val="00D74F21"/>
    <w:rsid w:val="00D74FB3"/>
    <w:rsid w:val="00D74FEC"/>
    <w:rsid w:val="00D753CD"/>
    <w:rsid w:val="00D753E1"/>
    <w:rsid w:val="00D75453"/>
    <w:rsid w:val="00D7569C"/>
    <w:rsid w:val="00D757E8"/>
    <w:rsid w:val="00D7599A"/>
    <w:rsid w:val="00D75A9C"/>
    <w:rsid w:val="00D75B3E"/>
    <w:rsid w:val="00D75BAB"/>
    <w:rsid w:val="00D75F8F"/>
    <w:rsid w:val="00D7600F"/>
    <w:rsid w:val="00D7631B"/>
    <w:rsid w:val="00D76342"/>
    <w:rsid w:val="00D7653B"/>
    <w:rsid w:val="00D76598"/>
    <w:rsid w:val="00D76838"/>
    <w:rsid w:val="00D768F7"/>
    <w:rsid w:val="00D7691C"/>
    <w:rsid w:val="00D7694A"/>
    <w:rsid w:val="00D76B96"/>
    <w:rsid w:val="00D76D04"/>
    <w:rsid w:val="00D77104"/>
    <w:rsid w:val="00D773DF"/>
    <w:rsid w:val="00D77472"/>
    <w:rsid w:val="00D774DD"/>
    <w:rsid w:val="00D7767F"/>
    <w:rsid w:val="00D77723"/>
    <w:rsid w:val="00D77789"/>
    <w:rsid w:val="00D77841"/>
    <w:rsid w:val="00D778DE"/>
    <w:rsid w:val="00D779E6"/>
    <w:rsid w:val="00D77B87"/>
    <w:rsid w:val="00D77D19"/>
    <w:rsid w:val="00D77DC3"/>
    <w:rsid w:val="00D77F99"/>
    <w:rsid w:val="00D77F9D"/>
    <w:rsid w:val="00D8016A"/>
    <w:rsid w:val="00D802A2"/>
    <w:rsid w:val="00D805ED"/>
    <w:rsid w:val="00D80AAC"/>
    <w:rsid w:val="00D80D31"/>
    <w:rsid w:val="00D80D96"/>
    <w:rsid w:val="00D80E00"/>
    <w:rsid w:val="00D80E07"/>
    <w:rsid w:val="00D80F6B"/>
    <w:rsid w:val="00D81048"/>
    <w:rsid w:val="00D8150F"/>
    <w:rsid w:val="00D81620"/>
    <w:rsid w:val="00D816F5"/>
    <w:rsid w:val="00D81830"/>
    <w:rsid w:val="00D819A3"/>
    <w:rsid w:val="00D81B1B"/>
    <w:rsid w:val="00D81D08"/>
    <w:rsid w:val="00D81D70"/>
    <w:rsid w:val="00D81E00"/>
    <w:rsid w:val="00D81E33"/>
    <w:rsid w:val="00D81FE4"/>
    <w:rsid w:val="00D82130"/>
    <w:rsid w:val="00D82646"/>
    <w:rsid w:val="00D8275D"/>
    <w:rsid w:val="00D829E3"/>
    <w:rsid w:val="00D82CFB"/>
    <w:rsid w:val="00D82D8E"/>
    <w:rsid w:val="00D82DD0"/>
    <w:rsid w:val="00D82F32"/>
    <w:rsid w:val="00D82F64"/>
    <w:rsid w:val="00D8303B"/>
    <w:rsid w:val="00D8331B"/>
    <w:rsid w:val="00D83339"/>
    <w:rsid w:val="00D8341E"/>
    <w:rsid w:val="00D83730"/>
    <w:rsid w:val="00D83A8D"/>
    <w:rsid w:val="00D83FA2"/>
    <w:rsid w:val="00D83FF9"/>
    <w:rsid w:val="00D84034"/>
    <w:rsid w:val="00D846F8"/>
    <w:rsid w:val="00D84773"/>
    <w:rsid w:val="00D847AF"/>
    <w:rsid w:val="00D848F4"/>
    <w:rsid w:val="00D849E0"/>
    <w:rsid w:val="00D84C6E"/>
    <w:rsid w:val="00D84E9A"/>
    <w:rsid w:val="00D84FBA"/>
    <w:rsid w:val="00D85183"/>
    <w:rsid w:val="00D85284"/>
    <w:rsid w:val="00D852F9"/>
    <w:rsid w:val="00D8535F"/>
    <w:rsid w:val="00D8538D"/>
    <w:rsid w:val="00D85835"/>
    <w:rsid w:val="00D859F1"/>
    <w:rsid w:val="00D85A58"/>
    <w:rsid w:val="00D85A88"/>
    <w:rsid w:val="00D85C3D"/>
    <w:rsid w:val="00D85C9B"/>
    <w:rsid w:val="00D85D7F"/>
    <w:rsid w:val="00D85DF0"/>
    <w:rsid w:val="00D85E12"/>
    <w:rsid w:val="00D85E95"/>
    <w:rsid w:val="00D85ED7"/>
    <w:rsid w:val="00D860A7"/>
    <w:rsid w:val="00D8639B"/>
    <w:rsid w:val="00D8639C"/>
    <w:rsid w:val="00D86619"/>
    <w:rsid w:val="00D8678E"/>
    <w:rsid w:val="00D867F7"/>
    <w:rsid w:val="00D86954"/>
    <w:rsid w:val="00D86A1E"/>
    <w:rsid w:val="00D86CEA"/>
    <w:rsid w:val="00D86D5C"/>
    <w:rsid w:val="00D86DF5"/>
    <w:rsid w:val="00D86EB5"/>
    <w:rsid w:val="00D86F36"/>
    <w:rsid w:val="00D86FDF"/>
    <w:rsid w:val="00D8707A"/>
    <w:rsid w:val="00D870A2"/>
    <w:rsid w:val="00D870F4"/>
    <w:rsid w:val="00D8714A"/>
    <w:rsid w:val="00D87329"/>
    <w:rsid w:val="00D87643"/>
    <w:rsid w:val="00D876FF"/>
    <w:rsid w:val="00D877CA"/>
    <w:rsid w:val="00D87BCE"/>
    <w:rsid w:val="00D87D5C"/>
    <w:rsid w:val="00D87F45"/>
    <w:rsid w:val="00D90081"/>
    <w:rsid w:val="00D9017B"/>
    <w:rsid w:val="00D903F8"/>
    <w:rsid w:val="00D9053E"/>
    <w:rsid w:val="00D9073F"/>
    <w:rsid w:val="00D90751"/>
    <w:rsid w:val="00D90862"/>
    <w:rsid w:val="00D90C37"/>
    <w:rsid w:val="00D90C79"/>
    <w:rsid w:val="00D90D46"/>
    <w:rsid w:val="00D90EF4"/>
    <w:rsid w:val="00D90F3B"/>
    <w:rsid w:val="00D90F63"/>
    <w:rsid w:val="00D91086"/>
    <w:rsid w:val="00D91094"/>
    <w:rsid w:val="00D91261"/>
    <w:rsid w:val="00D9126C"/>
    <w:rsid w:val="00D913E1"/>
    <w:rsid w:val="00D914EC"/>
    <w:rsid w:val="00D916E6"/>
    <w:rsid w:val="00D91B0D"/>
    <w:rsid w:val="00D91C4E"/>
    <w:rsid w:val="00D91DD9"/>
    <w:rsid w:val="00D92147"/>
    <w:rsid w:val="00D923BD"/>
    <w:rsid w:val="00D92643"/>
    <w:rsid w:val="00D926B7"/>
    <w:rsid w:val="00D92750"/>
    <w:rsid w:val="00D92755"/>
    <w:rsid w:val="00D927CD"/>
    <w:rsid w:val="00D92B43"/>
    <w:rsid w:val="00D92CBA"/>
    <w:rsid w:val="00D92E19"/>
    <w:rsid w:val="00D92E45"/>
    <w:rsid w:val="00D9321E"/>
    <w:rsid w:val="00D93269"/>
    <w:rsid w:val="00D93711"/>
    <w:rsid w:val="00D937FD"/>
    <w:rsid w:val="00D93815"/>
    <w:rsid w:val="00D9391D"/>
    <w:rsid w:val="00D93A16"/>
    <w:rsid w:val="00D93C05"/>
    <w:rsid w:val="00D93C5B"/>
    <w:rsid w:val="00D93EEB"/>
    <w:rsid w:val="00D93F9A"/>
    <w:rsid w:val="00D93FA1"/>
    <w:rsid w:val="00D94064"/>
    <w:rsid w:val="00D940FA"/>
    <w:rsid w:val="00D942B0"/>
    <w:rsid w:val="00D942C3"/>
    <w:rsid w:val="00D94585"/>
    <w:rsid w:val="00D9460D"/>
    <w:rsid w:val="00D947A5"/>
    <w:rsid w:val="00D94843"/>
    <w:rsid w:val="00D948E3"/>
    <w:rsid w:val="00D9493A"/>
    <w:rsid w:val="00D94B13"/>
    <w:rsid w:val="00D94C5F"/>
    <w:rsid w:val="00D94CF6"/>
    <w:rsid w:val="00D94E6A"/>
    <w:rsid w:val="00D94FE5"/>
    <w:rsid w:val="00D950D7"/>
    <w:rsid w:val="00D95342"/>
    <w:rsid w:val="00D953C7"/>
    <w:rsid w:val="00D95445"/>
    <w:rsid w:val="00D95685"/>
    <w:rsid w:val="00D95703"/>
    <w:rsid w:val="00D957A2"/>
    <w:rsid w:val="00D95962"/>
    <w:rsid w:val="00D95B31"/>
    <w:rsid w:val="00D95D2B"/>
    <w:rsid w:val="00D95D33"/>
    <w:rsid w:val="00D95FDB"/>
    <w:rsid w:val="00D9614C"/>
    <w:rsid w:val="00D962D4"/>
    <w:rsid w:val="00D96305"/>
    <w:rsid w:val="00D964A1"/>
    <w:rsid w:val="00D96558"/>
    <w:rsid w:val="00D96AEC"/>
    <w:rsid w:val="00D96E69"/>
    <w:rsid w:val="00D97041"/>
    <w:rsid w:val="00D9705B"/>
    <w:rsid w:val="00D971F9"/>
    <w:rsid w:val="00D972B6"/>
    <w:rsid w:val="00D97677"/>
    <w:rsid w:val="00D97776"/>
    <w:rsid w:val="00D97778"/>
    <w:rsid w:val="00D97786"/>
    <w:rsid w:val="00D97788"/>
    <w:rsid w:val="00D9784C"/>
    <w:rsid w:val="00D97A23"/>
    <w:rsid w:val="00D97A30"/>
    <w:rsid w:val="00D97A84"/>
    <w:rsid w:val="00D97B32"/>
    <w:rsid w:val="00D97B74"/>
    <w:rsid w:val="00D97D8B"/>
    <w:rsid w:val="00D97DDD"/>
    <w:rsid w:val="00D97E4D"/>
    <w:rsid w:val="00DA00A5"/>
    <w:rsid w:val="00DA00D1"/>
    <w:rsid w:val="00DA01C9"/>
    <w:rsid w:val="00DA01E3"/>
    <w:rsid w:val="00DA022B"/>
    <w:rsid w:val="00DA0371"/>
    <w:rsid w:val="00DA04A6"/>
    <w:rsid w:val="00DA077F"/>
    <w:rsid w:val="00DA0782"/>
    <w:rsid w:val="00DA0890"/>
    <w:rsid w:val="00DA0974"/>
    <w:rsid w:val="00DA0B08"/>
    <w:rsid w:val="00DA0BFF"/>
    <w:rsid w:val="00DA0C31"/>
    <w:rsid w:val="00DA0C73"/>
    <w:rsid w:val="00DA0EE2"/>
    <w:rsid w:val="00DA0F26"/>
    <w:rsid w:val="00DA1248"/>
    <w:rsid w:val="00DA12E3"/>
    <w:rsid w:val="00DA16BD"/>
    <w:rsid w:val="00DA19C4"/>
    <w:rsid w:val="00DA1A32"/>
    <w:rsid w:val="00DA1A3F"/>
    <w:rsid w:val="00DA1D9C"/>
    <w:rsid w:val="00DA2210"/>
    <w:rsid w:val="00DA22F6"/>
    <w:rsid w:val="00DA2433"/>
    <w:rsid w:val="00DA2563"/>
    <w:rsid w:val="00DA2612"/>
    <w:rsid w:val="00DA2640"/>
    <w:rsid w:val="00DA26A1"/>
    <w:rsid w:val="00DA26BF"/>
    <w:rsid w:val="00DA2729"/>
    <w:rsid w:val="00DA2847"/>
    <w:rsid w:val="00DA2B0D"/>
    <w:rsid w:val="00DA2B42"/>
    <w:rsid w:val="00DA2B70"/>
    <w:rsid w:val="00DA2CF9"/>
    <w:rsid w:val="00DA2E1F"/>
    <w:rsid w:val="00DA32F1"/>
    <w:rsid w:val="00DA335E"/>
    <w:rsid w:val="00DA345B"/>
    <w:rsid w:val="00DA34A0"/>
    <w:rsid w:val="00DA355A"/>
    <w:rsid w:val="00DA358A"/>
    <w:rsid w:val="00DA378A"/>
    <w:rsid w:val="00DA37B6"/>
    <w:rsid w:val="00DA3835"/>
    <w:rsid w:val="00DA3A25"/>
    <w:rsid w:val="00DA3AE9"/>
    <w:rsid w:val="00DA3B16"/>
    <w:rsid w:val="00DA3B88"/>
    <w:rsid w:val="00DA3BD0"/>
    <w:rsid w:val="00DA3CF0"/>
    <w:rsid w:val="00DA3D8C"/>
    <w:rsid w:val="00DA3DDD"/>
    <w:rsid w:val="00DA40B9"/>
    <w:rsid w:val="00DA4161"/>
    <w:rsid w:val="00DA42FA"/>
    <w:rsid w:val="00DA456E"/>
    <w:rsid w:val="00DA46BE"/>
    <w:rsid w:val="00DA482A"/>
    <w:rsid w:val="00DA4837"/>
    <w:rsid w:val="00DA48F8"/>
    <w:rsid w:val="00DA4903"/>
    <w:rsid w:val="00DA4A97"/>
    <w:rsid w:val="00DA4BFC"/>
    <w:rsid w:val="00DA4C16"/>
    <w:rsid w:val="00DA4D0F"/>
    <w:rsid w:val="00DA4DB3"/>
    <w:rsid w:val="00DA509C"/>
    <w:rsid w:val="00DA50B2"/>
    <w:rsid w:val="00DA527B"/>
    <w:rsid w:val="00DA5413"/>
    <w:rsid w:val="00DA5428"/>
    <w:rsid w:val="00DA544C"/>
    <w:rsid w:val="00DA5466"/>
    <w:rsid w:val="00DA54AA"/>
    <w:rsid w:val="00DA54F8"/>
    <w:rsid w:val="00DA5542"/>
    <w:rsid w:val="00DA56C9"/>
    <w:rsid w:val="00DA580D"/>
    <w:rsid w:val="00DA5AAB"/>
    <w:rsid w:val="00DA5AC5"/>
    <w:rsid w:val="00DA5B2E"/>
    <w:rsid w:val="00DA5C68"/>
    <w:rsid w:val="00DA5D5E"/>
    <w:rsid w:val="00DA5E87"/>
    <w:rsid w:val="00DA5F1B"/>
    <w:rsid w:val="00DA5F7C"/>
    <w:rsid w:val="00DA5FBD"/>
    <w:rsid w:val="00DA617A"/>
    <w:rsid w:val="00DA64B7"/>
    <w:rsid w:val="00DA6B0D"/>
    <w:rsid w:val="00DA6C31"/>
    <w:rsid w:val="00DA6C42"/>
    <w:rsid w:val="00DA6CA1"/>
    <w:rsid w:val="00DA6D4B"/>
    <w:rsid w:val="00DA6E50"/>
    <w:rsid w:val="00DA7016"/>
    <w:rsid w:val="00DA7038"/>
    <w:rsid w:val="00DA704F"/>
    <w:rsid w:val="00DA7115"/>
    <w:rsid w:val="00DA716B"/>
    <w:rsid w:val="00DA7172"/>
    <w:rsid w:val="00DA720A"/>
    <w:rsid w:val="00DA7283"/>
    <w:rsid w:val="00DA73B2"/>
    <w:rsid w:val="00DA73D0"/>
    <w:rsid w:val="00DA75CA"/>
    <w:rsid w:val="00DA769A"/>
    <w:rsid w:val="00DA76C8"/>
    <w:rsid w:val="00DA7938"/>
    <w:rsid w:val="00DA79F8"/>
    <w:rsid w:val="00DA7AB9"/>
    <w:rsid w:val="00DA7AE0"/>
    <w:rsid w:val="00DA7FD0"/>
    <w:rsid w:val="00DB0098"/>
    <w:rsid w:val="00DB0177"/>
    <w:rsid w:val="00DB0383"/>
    <w:rsid w:val="00DB03CB"/>
    <w:rsid w:val="00DB0502"/>
    <w:rsid w:val="00DB0564"/>
    <w:rsid w:val="00DB057A"/>
    <w:rsid w:val="00DB0596"/>
    <w:rsid w:val="00DB07B3"/>
    <w:rsid w:val="00DB091A"/>
    <w:rsid w:val="00DB093B"/>
    <w:rsid w:val="00DB0B9E"/>
    <w:rsid w:val="00DB0BCB"/>
    <w:rsid w:val="00DB0D94"/>
    <w:rsid w:val="00DB0ECC"/>
    <w:rsid w:val="00DB0ECE"/>
    <w:rsid w:val="00DB0F7E"/>
    <w:rsid w:val="00DB10C1"/>
    <w:rsid w:val="00DB10D5"/>
    <w:rsid w:val="00DB1377"/>
    <w:rsid w:val="00DB1473"/>
    <w:rsid w:val="00DB15C6"/>
    <w:rsid w:val="00DB169C"/>
    <w:rsid w:val="00DB16CE"/>
    <w:rsid w:val="00DB1724"/>
    <w:rsid w:val="00DB193A"/>
    <w:rsid w:val="00DB1C34"/>
    <w:rsid w:val="00DB1E5A"/>
    <w:rsid w:val="00DB2037"/>
    <w:rsid w:val="00DB21D9"/>
    <w:rsid w:val="00DB237B"/>
    <w:rsid w:val="00DB2480"/>
    <w:rsid w:val="00DB2AF4"/>
    <w:rsid w:val="00DB310E"/>
    <w:rsid w:val="00DB31ED"/>
    <w:rsid w:val="00DB3259"/>
    <w:rsid w:val="00DB339A"/>
    <w:rsid w:val="00DB36CF"/>
    <w:rsid w:val="00DB3958"/>
    <w:rsid w:val="00DB3A18"/>
    <w:rsid w:val="00DB3A54"/>
    <w:rsid w:val="00DB3B22"/>
    <w:rsid w:val="00DB3BF1"/>
    <w:rsid w:val="00DB3CD7"/>
    <w:rsid w:val="00DB3E66"/>
    <w:rsid w:val="00DB3EA3"/>
    <w:rsid w:val="00DB3EC7"/>
    <w:rsid w:val="00DB3EE4"/>
    <w:rsid w:val="00DB3F14"/>
    <w:rsid w:val="00DB3F2F"/>
    <w:rsid w:val="00DB403D"/>
    <w:rsid w:val="00DB4318"/>
    <w:rsid w:val="00DB4380"/>
    <w:rsid w:val="00DB438E"/>
    <w:rsid w:val="00DB43A0"/>
    <w:rsid w:val="00DB4409"/>
    <w:rsid w:val="00DB45B9"/>
    <w:rsid w:val="00DB4630"/>
    <w:rsid w:val="00DB4677"/>
    <w:rsid w:val="00DB46F5"/>
    <w:rsid w:val="00DB478B"/>
    <w:rsid w:val="00DB483C"/>
    <w:rsid w:val="00DB486A"/>
    <w:rsid w:val="00DB4AE8"/>
    <w:rsid w:val="00DB4BCA"/>
    <w:rsid w:val="00DB4C41"/>
    <w:rsid w:val="00DB4C94"/>
    <w:rsid w:val="00DB4D81"/>
    <w:rsid w:val="00DB4DD1"/>
    <w:rsid w:val="00DB4E0E"/>
    <w:rsid w:val="00DB4E50"/>
    <w:rsid w:val="00DB4EF9"/>
    <w:rsid w:val="00DB4FA5"/>
    <w:rsid w:val="00DB5167"/>
    <w:rsid w:val="00DB54E4"/>
    <w:rsid w:val="00DB569E"/>
    <w:rsid w:val="00DB5B5E"/>
    <w:rsid w:val="00DB5D6E"/>
    <w:rsid w:val="00DB5DE6"/>
    <w:rsid w:val="00DB5E4B"/>
    <w:rsid w:val="00DB5E6B"/>
    <w:rsid w:val="00DB5F63"/>
    <w:rsid w:val="00DB5F7C"/>
    <w:rsid w:val="00DB6049"/>
    <w:rsid w:val="00DB6414"/>
    <w:rsid w:val="00DB64B3"/>
    <w:rsid w:val="00DB6624"/>
    <w:rsid w:val="00DB6A78"/>
    <w:rsid w:val="00DB6B23"/>
    <w:rsid w:val="00DB6E17"/>
    <w:rsid w:val="00DB6E79"/>
    <w:rsid w:val="00DB6EF9"/>
    <w:rsid w:val="00DB7028"/>
    <w:rsid w:val="00DB70CF"/>
    <w:rsid w:val="00DB7326"/>
    <w:rsid w:val="00DB739D"/>
    <w:rsid w:val="00DB747B"/>
    <w:rsid w:val="00DB74B8"/>
    <w:rsid w:val="00DB7686"/>
    <w:rsid w:val="00DB7753"/>
    <w:rsid w:val="00DB785F"/>
    <w:rsid w:val="00DB7D4C"/>
    <w:rsid w:val="00DB7D65"/>
    <w:rsid w:val="00DB7DF7"/>
    <w:rsid w:val="00DB7F70"/>
    <w:rsid w:val="00DB7F76"/>
    <w:rsid w:val="00DC014D"/>
    <w:rsid w:val="00DC0435"/>
    <w:rsid w:val="00DC055B"/>
    <w:rsid w:val="00DC0571"/>
    <w:rsid w:val="00DC059F"/>
    <w:rsid w:val="00DC0697"/>
    <w:rsid w:val="00DC06FE"/>
    <w:rsid w:val="00DC0A46"/>
    <w:rsid w:val="00DC0A5F"/>
    <w:rsid w:val="00DC13F0"/>
    <w:rsid w:val="00DC158D"/>
    <w:rsid w:val="00DC16E2"/>
    <w:rsid w:val="00DC1BBA"/>
    <w:rsid w:val="00DC1CFF"/>
    <w:rsid w:val="00DC2247"/>
    <w:rsid w:val="00DC2249"/>
    <w:rsid w:val="00DC23C3"/>
    <w:rsid w:val="00DC241F"/>
    <w:rsid w:val="00DC2633"/>
    <w:rsid w:val="00DC265F"/>
    <w:rsid w:val="00DC2684"/>
    <w:rsid w:val="00DC2972"/>
    <w:rsid w:val="00DC29A3"/>
    <w:rsid w:val="00DC29BA"/>
    <w:rsid w:val="00DC2A71"/>
    <w:rsid w:val="00DC2E36"/>
    <w:rsid w:val="00DC2E48"/>
    <w:rsid w:val="00DC2EC4"/>
    <w:rsid w:val="00DC2EFF"/>
    <w:rsid w:val="00DC3008"/>
    <w:rsid w:val="00DC3185"/>
    <w:rsid w:val="00DC32E9"/>
    <w:rsid w:val="00DC33AF"/>
    <w:rsid w:val="00DC3582"/>
    <w:rsid w:val="00DC35B1"/>
    <w:rsid w:val="00DC3641"/>
    <w:rsid w:val="00DC373C"/>
    <w:rsid w:val="00DC396F"/>
    <w:rsid w:val="00DC39FF"/>
    <w:rsid w:val="00DC3A6C"/>
    <w:rsid w:val="00DC3B88"/>
    <w:rsid w:val="00DC3C48"/>
    <w:rsid w:val="00DC3E5B"/>
    <w:rsid w:val="00DC3EF8"/>
    <w:rsid w:val="00DC42DB"/>
    <w:rsid w:val="00DC445F"/>
    <w:rsid w:val="00DC44B9"/>
    <w:rsid w:val="00DC44FB"/>
    <w:rsid w:val="00DC4581"/>
    <w:rsid w:val="00DC49DA"/>
    <w:rsid w:val="00DC4A04"/>
    <w:rsid w:val="00DC4B00"/>
    <w:rsid w:val="00DC4C18"/>
    <w:rsid w:val="00DC4DE8"/>
    <w:rsid w:val="00DC5710"/>
    <w:rsid w:val="00DC57E6"/>
    <w:rsid w:val="00DC5B14"/>
    <w:rsid w:val="00DC5BA5"/>
    <w:rsid w:val="00DC5BAD"/>
    <w:rsid w:val="00DC5BE5"/>
    <w:rsid w:val="00DC5DAE"/>
    <w:rsid w:val="00DC5F95"/>
    <w:rsid w:val="00DC6340"/>
    <w:rsid w:val="00DC63CE"/>
    <w:rsid w:val="00DC6471"/>
    <w:rsid w:val="00DC68EC"/>
    <w:rsid w:val="00DC6925"/>
    <w:rsid w:val="00DC6AD6"/>
    <w:rsid w:val="00DC6E43"/>
    <w:rsid w:val="00DC6F90"/>
    <w:rsid w:val="00DC72FC"/>
    <w:rsid w:val="00DC74F3"/>
    <w:rsid w:val="00DC75FB"/>
    <w:rsid w:val="00DC7702"/>
    <w:rsid w:val="00DC7843"/>
    <w:rsid w:val="00DC794F"/>
    <w:rsid w:val="00DC79CB"/>
    <w:rsid w:val="00DC7A55"/>
    <w:rsid w:val="00DC7BC1"/>
    <w:rsid w:val="00DC7D79"/>
    <w:rsid w:val="00DC7F2E"/>
    <w:rsid w:val="00DC7F58"/>
    <w:rsid w:val="00DC7F5D"/>
    <w:rsid w:val="00DD014E"/>
    <w:rsid w:val="00DD061A"/>
    <w:rsid w:val="00DD06C1"/>
    <w:rsid w:val="00DD0771"/>
    <w:rsid w:val="00DD0851"/>
    <w:rsid w:val="00DD0932"/>
    <w:rsid w:val="00DD09F5"/>
    <w:rsid w:val="00DD0B56"/>
    <w:rsid w:val="00DD0BD3"/>
    <w:rsid w:val="00DD0D23"/>
    <w:rsid w:val="00DD0DBF"/>
    <w:rsid w:val="00DD0EEC"/>
    <w:rsid w:val="00DD11E3"/>
    <w:rsid w:val="00DD1462"/>
    <w:rsid w:val="00DD1536"/>
    <w:rsid w:val="00DD18AC"/>
    <w:rsid w:val="00DD1981"/>
    <w:rsid w:val="00DD19E1"/>
    <w:rsid w:val="00DD19FF"/>
    <w:rsid w:val="00DD1B48"/>
    <w:rsid w:val="00DD1B4C"/>
    <w:rsid w:val="00DD1BFD"/>
    <w:rsid w:val="00DD1EB0"/>
    <w:rsid w:val="00DD1F17"/>
    <w:rsid w:val="00DD1FD4"/>
    <w:rsid w:val="00DD2052"/>
    <w:rsid w:val="00DD220B"/>
    <w:rsid w:val="00DD22D9"/>
    <w:rsid w:val="00DD2327"/>
    <w:rsid w:val="00DD2354"/>
    <w:rsid w:val="00DD258E"/>
    <w:rsid w:val="00DD2702"/>
    <w:rsid w:val="00DD2718"/>
    <w:rsid w:val="00DD2775"/>
    <w:rsid w:val="00DD29AA"/>
    <w:rsid w:val="00DD3049"/>
    <w:rsid w:val="00DD306E"/>
    <w:rsid w:val="00DD3194"/>
    <w:rsid w:val="00DD34FE"/>
    <w:rsid w:val="00DD3590"/>
    <w:rsid w:val="00DD35FD"/>
    <w:rsid w:val="00DD3717"/>
    <w:rsid w:val="00DD3A5C"/>
    <w:rsid w:val="00DD3A92"/>
    <w:rsid w:val="00DD3AF8"/>
    <w:rsid w:val="00DD3D9A"/>
    <w:rsid w:val="00DD3F16"/>
    <w:rsid w:val="00DD3F9A"/>
    <w:rsid w:val="00DD3FA7"/>
    <w:rsid w:val="00DD403C"/>
    <w:rsid w:val="00DD43CE"/>
    <w:rsid w:val="00DD4446"/>
    <w:rsid w:val="00DD44A7"/>
    <w:rsid w:val="00DD44FC"/>
    <w:rsid w:val="00DD4526"/>
    <w:rsid w:val="00DD458E"/>
    <w:rsid w:val="00DD4662"/>
    <w:rsid w:val="00DD470C"/>
    <w:rsid w:val="00DD4868"/>
    <w:rsid w:val="00DD490B"/>
    <w:rsid w:val="00DD49E2"/>
    <w:rsid w:val="00DD4D01"/>
    <w:rsid w:val="00DD4DFC"/>
    <w:rsid w:val="00DD4FB2"/>
    <w:rsid w:val="00DD51EC"/>
    <w:rsid w:val="00DD5207"/>
    <w:rsid w:val="00DD5318"/>
    <w:rsid w:val="00DD541E"/>
    <w:rsid w:val="00DD5470"/>
    <w:rsid w:val="00DD54B1"/>
    <w:rsid w:val="00DD5565"/>
    <w:rsid w:val="00DD5700"/>
    <w:rsid w:val="00DD5834"/>
    <w:rsid w:val="00DD584C"/>
    <w:rsid w:val="00DD5860"/>
    <w:rsid w:val="00DD5877"/>
    <w:rsid w:val="00DD5B55"/>
    <w:rsid w:val="00DD5B80"/>
    <w:rsid w:val="00DD5B88"/>
    <w:rsid w:val="00DD5CAC"/>
    <w:rsid w:val="00DD5CDB"/>
    <w:rsid w:val="00DD5D4B"/>
    <w:rsid w:val="00DD5E1D"/>
    <w:rsid w:val="00DD5F0C"/>
    <w:rsid w:val="00DD5FD6"/>
    <w:rsid w:val="00DD6057"/>
    <w:rsid w:val="00DD60CD"/>
    <w:rsid w:val="00DD6250"/>
    <w:rsid w:val="00DD63FB"/>
    <w:rsid w:val="00DD6593"/>
    <w:rsid w:val="00DD65D9"/>
    <w:rsid w:val="00DD66A9"/>
    <w:rsid w:val="00DD6746"/>
    <w:rsid w:val="00DD6E5E"/>
    <w:rsid w:val="00DD6E70"/>
    <w:rsid w:val="00DD6F18"/>
    <w:rsid w:val="00DD6F65"/>
    <w:rsid w:val="00DD6FFF"/>
    <w:rsid w:val="00DD705F"/>
    <w:rsid w:val="00DD70E5"/>
    <w:rsid w:val="00DD7186"/>
    <w:rsid w:val="00DD7444"/>
    <w:rsid w:val="00DD7670"/>
    <w:rsid w:val="00DD7731"/>
    <w:rsid w:val="00DD77FE"/>
    <w:rsid w:val="00DD7A45"/>
    <w:rsid w:val="00DD7C3F"/>
    <w:rsid w:val="00DD7CC8"/>
    <w:rsid w:val="00DD7D8F"/>
    <w:rsid w:val="00DD7E07"/>
    <w:rsid w:val="00DD7E08"/>
    <w:rsid w:val="00DD7FC7"/>
    <w:rsid w:val="00DE03F8"/>
    <w:rsid w:val="00DE0B3D"/>
    <w:rsid w:val="00DE0CF0"/>
    <w:rsid w:val="00DE0D87"/>
    <w:rsid w:val="00DE13EA"/>
    <w:rsid w:val="00DE15E8"/>
    <w:rsid w:val="00DE165F"/>
    <w:rsid w:val="00DE1762"/>
    <w:rsid w:val="00DE17F8"/>
    <w:rsid w:val="00DE1AB3"/>
    <w:rsid w:val="00DE1AE1"/>
    <w:rsid w:val="00DE1AE2"/>
    <w:rsid w:val="00DE1AF6"/>
    <w:rsid w:val="00DE1B2A"/>
    <w:rsid w:val="00DE1C9D"/>
    <w:rsid w:val="00DE1D1C"/>
    <w:rsid w:val="00DE1D24"/>
    <w:rsid w:val="00DE1F42"/>
    <w:rsid w:val="00DE1FC9"/>
    <w:rsid w:val="00DE20D9"/>
    <w:rsid w:val="00DE2184"/>
    <w:rsid w:val="00DE21CC"/>
    <w:rsid w:val="00DE228E"/>
    <w:rsid w:val="00DE28CC"/>
    <w:rsid w:val="00DE29B6"/>
    <w:rsid w:val="00DE2AE1"/>
    <w:rsid w:val="00DE2B8F"/>
    <w:rsid w:val="00DE2BAA"/>
    <w:rsid w:val="00DE2BC9"/>
    <w:rsid w:val="00DE2D41"/>
    <w:rsid w:val="00DE2F2B"/>
    <w:rsid w:val="00DE303F"/>
    <w:rsid w:val="00DE3098"/>
    <w:rsid w:val="00DE314E"/>
    <w:rsid w:val="00DE3239"/>
    <w:rsid w:val="00DE33AD"/>
    <w:rsid w:val="00DE33CC"/>
    <w:rsid w:val="00DE3423"/>
    <w:rsid w:val="00DE3594"/>
    <w:rsid w:val="00DE35FB"/>
    <w:rsid w:val="00DE3626"/>
    <w:rsid w:val="00DE365A"/>
    <w:rsid w:val="00DE37CF"/>
    <w:rsid w:val="00DE39F1"/>
    <w:rsid w:val="00DE3B07"/>
    <w:rsid w:val="00DE3B2F"/>
    <w:rsid w:val="00DE3F38"/>
    <w:rsid w:val="00DE405A"/>
    <w:rsid w:val="00DE40FF"/>
    <w:rsid w:val="00DE411C"/>
    <w:rsid w:val="00DE4421"/>
    <w:rsid w:val="00DE4546"/>
    <w:rsid w:val="00DE4567"/>
    <w:rsid w:val="00DE45C0"/>
    <w:rsid w:val="00DE4681"/>
    <w:rsid w:val="00DE46C8"/>
    <w:rsid w:val="00DE47C1"/>
    <w:rsid w:val="00DE493B"/>
    <w:rsid w:val="00DE49C7"/>
    <w:rsid w:val="00DE4BF1"/>
    <w:rsid w:val="00DE4E26"/>
    <w:rsid w:val="00DE4EEF"/>
    <w:rsid w:val="00DE4F12"/>
    <w:rsid w:val="00DE5013"/>
    <w:rsid w:val="00DE527A"/>
    <w:rsid w:val="00DE5338"/>
    <w:rsid w:val="00DE53B8"/>
    <w:rsid w:val="00DE55B3"/>
    <w:rsid w:val="00DE562D"/>
    <w:rsid w:val="00DE5755"/>
    <w:rsid w:val="00DE5761"/>
    <w:rsid w:val="00DE592B"/>
    <w:rsid w:val="00DE5A65"/>
    <w:rsid w:val="00DE5CC0"/>
    <w:rsid w:val="00DE5D11"/>
    <w:rsid w:val="00DE5D62"/>
    <w:rsid w:val="00DE5D80"/>
    <w:rsid w:val="00DE5FE3"/>
    <w:rsid w:val="00DE601D"/>
    <w:rsid w:val="00DE6142"/>
    <w:rsid w:val="00DE6157"/>
    <w:rsid w:val="00DE6457"/>
    <w:rsid w:val="00DE658F"/>
    <w:rsid w:val="00DE65D4"/>
    <w:rsid w:val="00DE66B0"/>
    <w:rsid w:val="00DE6870"/>
    <w:rsid w:val="00DE6AA1"/>
    <w:rsid w:val="00DE6C48"/>
    <w:rsid w:val="00DE6DBF"/>
    <w:rsid w:val="00DE6E14"/>
    <w:rsid w:val="00DE6E88"/>
    <w:rsid w:val="00DE6FB5"/>
    <w:rsid w:val="00DE71A2"/>
    <w:rsid w:val="00DE7294"/>
    <w:rsid w:val="00DE7295"/>
    <w:rsid w:val="00DE75CD"/>
    <w:rsid w:val="00DE75F6"/>
    <w:rsid w:val="00DE75FC"/>
    <w:rsid w:val="00DE7620"/>
    <w:rsid w:val="00DE76A0"/>
    <w:rsid w:val="00DE7852"/>
    <w:rsid w:val="00DE7963"/>
    <w:rsid w:val="00DE7A50"/>
    <w:rsid w:val="00DE7B16"/>
    <w:rsid w:val="00DE7B26"/>
    <w:rsid w:val="00DE7B4C"/>
    <w:rsid w:val="00DE7DB5"/>
    <w:rsid w:val="00DE7EC8"/>
    <w:rsid w:val="00DE7F16"/>
    <w:rsid w:val="00DF0193"/>
    <w:rsid w:val="00DF034B"/>
    <w:rsid w:val="00DF034E"/>
    <w:rsid w:val="00DF04C2"/>
    <w:rsid w:val="00DF04EC"/>
    <w:rsid w:val="00DF078C"/>
    <w:rsid w:val="00DF086C"/>
    <w:rsid w:val="00DF08D7"/>
    <w:rsid w:val="00DF0965"/>
    <w:rsid w:val="00DF09D5"/>
    <w:rsid w:val="00DF0A01"/>
    <w:rsid w:val="00DF0CD3"/>
    <w:rsid w:val="00DF10CE"/>
    <w:rsid w:val="00DF113C"/>
    <w:rsid w:val="00DF1214"/>
    <w:rsid w:val="00DF1242"/>
    <w:rsid w:val="00DF12BA"/>
    <w:rsid w:val="00DF1381"/>
    <w:rsid w:val="00DF14F6"/>
    <w:rsid w:val="00DF19A2"/>
    <w:rsid w:val="00DF1C05"/>
    <w:rsid w:val="00DF26F5"/>
    <w:rsid w:val="00DF2759"/>
    <w:rsid w:val="00DF27E6"/>
    <w:rsid w:val="00DF281C"/>
    <w:rsid w:val="00DF2955"/>
    <w:rsid w:val="00DF2982"/>
    <w:rsid w:val="00DF29FB"/>
    <w:rsid w:val="00DF2BF3"/>
    <w:rsid w:val="00DF2C50"/>
    <w:rsid w:val="00DF2C6B"/>
    <w:rsid w:val="00DF2E78"/>
    <w:rsid w:val="00DF321B"/>
    <w:rsid w:val="00DF33D0"/>
    <w:rsid w:val="00DF34A3"/>
    <w:rsid w:val="00DF34E6"/>
    <w:rsid w:val="00DF35C6"/>
    <w:rsid w:val="00DF3D86"/>
    <w:rsid w:val="00DF3FBE"/>
    <w:rsid w:val="00DF406F"/>
    <w:rsid w:val="00DF4092"/>
    <w:rsid w:val="00DF41E0"/>
    <w:rsid w:val="00DF43D8"/>
    <w:rsid w:val="00DF447F"/>
    <w:rsid w:val="00DF4629"/>
    <w:rsid w:val="00DF46E9"/>
    <w:rsid w:val="00DF47F3"/>
    <w:rsid w:val="00DF4A60"/>
    <w:rsid w:val="00DF4B42"/>
    <w:rsid w:val="00DF4C93"/>
    <w:rsid w:val="00DF4D7D"/>
    <w:rsid w:val="00DF4DFB"/>
    <w:rsid w:val="00DF4EE5"/>
    <w:rsid w:val="00DF4F7D"/>
    <w:rsid w:val="00DF51C1"/>
    <w:rsid w:val="00DF56A7"/>
    <w:rsid w:val="00DF5852"/>
    <w:rsid w:val="00DF58DD"/>
    <w:rsid w:val="00DF5B7C"/>
    <w:rsid w:val="00DF5D02"/>
    <w:rsid w:val="00DF5DD9"/>
    <w:rsid w:val="00DF5E55"/>
    <w:rsid w:val="00DF5FA6"/>
    <w:rsid w:val="00DF5FEA"/>
    <w:rsid w:val="00DF5FEC"/>
    <w:rsid w:val="00DF617D"/>
    <w:rsid w:val="00DF61A4"/>
    <w:rsid w:val="00DF6221"/>
    <w:rsid w:val="00DF6288"/>
    <w:rsid w:val="00DF658D"/>
    <w:rsid w:val="00DF6981"/>
    <w:rsid w:val="00DF6A01"/>
    <w:rsid w:val="00DF6FA2"/>
    <w:rsid w:val="00DF6FD6"/>
    <w:rsid w:val="00DF7093"/>
    <w:rsid w:val="00DF735B"/>
    <w:rsid w:val="00DF744E"/>
    <w:rsid w:val="00DF74B8"/>
    <w:rsid w:val="00DF7663"/>
    <w:rsid w:val="00DF7897"/>
    <w:rsid w:val="00DF7A4A"/>
    <w:rsid w:val="00DF7A4F"/>
    <w:rsid w:val="00DF7D59"/>
    <w:rsid w:val="00DF7F45"/>
    <w:rsid w:val="00E00072"/>
    <w:rsid w:val="00E001D2"/>
    <w:rsid w:val="00E002A1"/>
    <w:rsid w:val="00E0034A"/>
    <w:rsid w:val="00E00396"/>
    <w:rsid w:val="00E0049C"/>
    <w:rsid w:val="00E00524"/>
    <w:rsid w:val="00E0061A"/>
    <w:rsid w:val="00E008AD"/>
    <w:rsid w:val="00E00988"/>
    <w:rsid w:val="00E00B05"/>
    <w:rsid w:val="00E00B8F"/>
    <w:rsid w:val="00E00BA0"/>
    <w:rsid w:val="00E01142"/>
    <w:rsid w:val="00E01188"/>
    <w:rsid w:val="00E01189"/>
    <w:rsid w:val="00E012F6"/>
    <w:rsid w:val="00E0136D"/>
    <w:rsid w:val="00E013E2"/>
    <w:rsid w:val="00E0153D"/>
    <w:rsid w:val="00E0175C"/>
    <w:rsid w:val="00E01763"/>
    <w:rsid w:val="00E01A99"/>
    <w:rsid w:val="00E01AA6"/>
    <w:rsid w:val="00E01AF3"/>
    <w:rsid w:val="00E01D3A"/>
    <w:rsid w:val="00E0209C"/>
    <w:rsid w:val="00E0210A"/>
    <w:rsid w:val="00E02473"/>
    <w:rsid w:val="00E0253E"/>
    <w:rsid w:val="00E02610"/>
    <w:rsid w:val="00E02781"/>
    <w:rsid w:val="00E0281E"/>
    <w:rsid w:val="00E02926"/>
    <w:rsid w:val="00E02BFC"/>
    <w:rsid w:val="00E02CEC"/>
    <w:rsid w:val="00E02FC1"/>
    <w:rsid w:val="00E0303B"/>
    <w:rsid w:val="00E03045"/>
    <w:rsid w:val="00E030F5"/>
    <w:rsid w:val="00E033D2"/>
    <w:rsid w:val="00E033E3"/>
    <w:rsid w:val="00E03425"/>
    <w:rsid w:val="00E03635"/>
    <w:rsid w:val="00E03C5A"/>
    <w:rsid w:val="00E03E55"/>
    <w:rsid w:val="00E04182"/>
    <w:rsid w:val="00E041E5"/>
    <w:rsid w:val="00E041F3"/>
    <w:rsid w:val="00E0437A"/>
    <w:rsid w:val="00E0444D"/>
    <w:rsid w:val="00E04474"/>
    <w:rsid w:val="00E04478"/>
    <w:rsid w:val="00E04494"/>
    <w:rsid w:val="00E044D0"/>
    <w:rsid w:val="00E04607"/>
    <w:rsid w:val="00E04639"/>
    <w:rsid w:val="00E0478A"/>
    <w:rsid w:val="00E04892"/>
    <w:rsid w:val="00E049B6"/>
    <w:rsid w:val="00E04AD4"/>
    <w:rsid w:val="00E04B46"/>
    <w:rsid w:val="00E04C69"/>
    <w:rsid w:val="00E04CA0"/>
    <w:rsid w:val="00E04CC1"/>
    <w:rsid w:val="00E04F01"/>
    <w:rsid w:val="00E04F68"/>
    <w:rsid w:val="00E05298"/>
    <w:rsid w:val="00E052CA"/>
    <w:rsid w:val="00E052F3"/>
    <w:rsid w:val="00E05572"/>
    <w:rsid w:val="00E0565D"/>
    <w:rsid w:val="00E05678"/>
    <w:rsid w:val="00E057FC"/>
    <w:rsid w:val="00E059BB"/>
    <w:rsid w:val="00E05F5A"/>
    <w:rsid w:val="00E0600F"/>
    <w:rsid w:val="00E060E4"/>
    <w:rsid w:val="00E061A4"/>
    <w:rsid w:val="00E064B4"/>
    <w:rsid w:val="00E0657F"/>
    <w:rsid w:val="00E06AC8"/>
    <w:rsid w:val="00E06E01"/>
    <w:rsid w:val="00E06E7F"/>
    <w:rsid w:val="00E07030"/>
    <w:rsid w:val="00E07214"/>
    <w:rsid w:val="00E07296"/>
    <w:rsid w:val="00E0731E"/>
    <w:rsid w:val="00E0736C"/>
    <w:rsid w:val="00E07677"/>
    <w:rsid w:val="00E077B4"/>
    <w:rsid w:val="00E07871"/>
    <w:rsid w:val="00E0799D"/>
    <w:rsid w:val="00E07BB8"/>
    <w:rsid w:val="00E07CFF"/>
    <w:rsid w:val="00E07F0D"/>
    <w:rsid w:val="00E1062D"/>
    <w:rsid w:val="00E1067B"/>
    <w:rsid w:val="00E106E6"/>
    <w:rsid w:val="00E10875"/>
    <w:rsid w:val="00E10B95"/>
    <w:rsid w:val="00E10D5D"/>
    <w:rsid w:val="00E10E8D"/>
    <w:rsid w:val="00E110F3"/>
    <w:rsid w:val="00E11591"/>
    <w:rsid w:val="00E1162F"/>
    <w:rsid w:val="00E11697"/>
    <w:rsid w:val="00E11886"/>
    <w:rsid w:val="00E118D6"/>
    <w:rsid w:val="00E118EF"/>
    <w:rsid w:val="00E11A17"/>
    <w:rsid w:val="00E11B57"/>
    <w:rsid w:val="00E11BB7"/>
    <w:rsid w:val="00E11BF2"/>
    <w:rsid w:val="00E11D53"/>
    <w:rsid w:val="00E11EB5"/>
    <w:rsid w:val="00E11EEB"/>
    <w:rsid w:val="00E11F27"/>
    <w:rsid w:val="00E12295"/>
    <w:rsid w:val="00E124CD"/>
    <w:rsid w:val="00E1275E"/>
    <w:rsid w:val="00E12828"/>
    <w:rsid w:val="00E12869"/>
    <w:rsid w:val="00E12A31"/>
    <w:rsid w:val="00E12AED"/>
    <w:rsid w:val="00E12BB0"/>
    <w:rsid w:val="00E12DB3"/>
    <w:rsid w:val="00E12FDB"/>
    <w:rsid w:val="00E13255"/>
    <w:rsid w:val="00E1331C"/>
    <w:rsid w:val="00E1351B"/>
    <w:rsid w:val="00E137A0"/>
    <w:rsid w:val="00E137A5"/>
    <w:rsid w:val="00E13A49"/>
    <w:rsid w:val="00E13AAD"/>
    <w:rsid w:val="00E13B71"/>
    <w:rsid w:val="00E13D23"/>
    <w:rsid w:val="00E13E29"/>
    <w:rsid w:val="00E13F8B"/>
    <w:rsid w:val="00E13FAF"/>
    <w:rsid w:val="00E14585"/>
    <w:rsid w:val="00E14821"/>
    <w:rsid w:val="00E1491C"/>
    <w:rsid w:val="00E14934"/>
    <w:rsid w:val="00E149A8"/>
    <w:rsid w:val="00E14DF6"/>
    <w:rsid w:val="00E14F2D"/>
    <w:rsid w:val="00E150DB"/>
    <w:rsid w:val="00E15505"/>
    <w:rsid w:val="00E155AF"/>
    <w:rsid w:val="00E15635"/>
    <w:rsid w:val="00E15651"/>
    <w:rsid w:val="00E1586E"/>
    <w:rsid w:val="00E15991"/>
    <w:rsid w:val="00E15A1F"/>
    <w:rsid w:val="00E15A6C"/>
    <w:rsid w:val="00E15B4D"/>
    <w:rsid w:val="00E15CAA"/>
    <w:rsid w:val="00E15E1F"/>
    <w:rsid w:val="00E15E9F"/>
    <w:rsid w:val="00E15F95"/>
    <w:rsid w:val="00E16249"/>
    <w:rsid w:val="00E16252"/>
    <w:rsid w:val="00E16319"/>
    <w:rsid w:val="00E1651F"/>
    <w:rsid w:val="00E16548"/>
    <w:rsid w:val="00E166A2"/>
    <w:rsid w:val="00E16921"/>
    <w:rsid w:val="00E16CC7"/>
    <w:rsid w:val="00E16E66"/>
    <w:rsid w:val="00E17145"/>
    <w:rsid w:val="00E17239"/>
    <w:rsid w:val="00E1754A"/>
    <w:rsid w:val="00E1757A"/>
    <w:rsid w:val="00E1774F"/>
    <w:rsid w:val="00E17B2E"/>
    <w:rsid w:val="00E17B3A"/>
    <w:rsid w:val="00E17BDC"/>
    <w:rsid w:val="00E17C5D"/>
    <w:rsid w:val="00E17D5D"/>
    <w:rsid w:val="00E17D68"/>
    <w:rsid w:val="00E17D6B"/>
    <w:rsid w:val="00E17DF2"/>
    <w:rsid w:val="00E17F85"/>
    <w:rsid w:val="00E17FAB"/>
    <w:rsid w:val="00E2004B"/>
    <w:rsid w:val="00E200AA"/>
    <w:rsid w:val="00E20209"/>
    <w:rsid w:val="00E204C8"/>
    <w:rsid w:val="00E206DD"/>
    <w:rsid w:val="00E207DA"/>
    <w:rsid w:val="00E208BD"/>
    <w:rsid w:val="00E208CD"/>
    <w:rsid w:val="00E20964"/>
    <w:rsid w:val="00E209E5"/>
    <w:rsid w:val="00E20A04"/>
    <w:rsid w:val="00E20B12"/>
    <w:rsid w:val="00E20BE4"/>
    <w:rsid w:val="00E20E3A"/>
    <w:rsid w:val="00E20F03"/>
    <w:rsid w:val="00E21001"/>
    <w:rsid w:val="00E21196"/>
    <w:rsid w:val="00E212BC"/>
    <w:rsid w:val="00E21640"/>
    <w:rsid w:val="00E21684"/>
    <w:rsid w:val="00E2181A"/>
    <w:rsid w:val="00E21857"/>
    <w:rsid w:val="00E2195A"/>
    <w:rsid w:val="00E21C83"/>
    <w:rsid w:val="00E21DB7"/>
    <w:rsid w:val="00E21F0A"/>
    <w:rsid w:val="00E21F59"/>
    <w:rsid w:val="00E22558"/>
    <w:rsid w:val="00E225FF"/>
    <w:rsid w:val="00E226E9"/>
    <w:rsid w:val="00E22738"/>
    <w:rsid w:val="00E22B01"/>
    <w:rsid w:val="00E23063"/>
    <w:rsid w:val="00E232E9"/>
    <w:rsid w:val="00E2335A"/>
    <w:rsid w:val="00E23420"/>
    <w:rsid w:val="00E23664"/>
    <w:rsid w:val="00E2371B"/>
    <w:rsid w:val="00E2374C"/>
    <w:rsid w:val="00E2376A"/>
    <w:rsid w:val="00E23978"/>
    <w:rsid w:val="00E239C7"/>
    <w:rsid w:val="00E23B46"/>
    <w:rsid w:val="00E23E56"/>
    <w:rsid w:val="00E2402C"/>
    <w:rsid w:val="00E240BD"/>
    <w:rsid w:val="00E24108"/>
    <w:rsid w:val="00E2464A"/>
    <w:rsid w:val="00E2467F"/>
    <w:rsid w:val="00E246CE"/>
    <w:rsid w:val="00E24834"/>
    <w:rsid w:val="00E249DE"/>
    <w:rsid w:val="00E24A05"/>
    <w:rsid w:val="00E24ACA"/>
    <w:rsid w:val="00E24D93"/>
    <w:rsid w:val="00E24EEF"/>
    <w:rsid w:val="00E24F86"/>
    <w:rsid w:val="00E25055"/>
    <w:rsid w:val="00E2518D"/>
    <w:rsid w:val="00E25201"/>
    <w:rsid w:val="00E25234"/>
    <w:rsid w:val="00E25287"/>
    <w:rsid w:val="00E253F9"/>
    <w:rsid w:val="00E254B5"/>
    <w:rsid w:val="00E254CE"/>
    <w:rsid w:val="00E25512"/>
    <w:rsid w:val="00E25750"/>
    <w:rsid w:val="00E257E2"/>
    <w:rsid w:val="00E257F4"/>
    <w:rsid w:val="00E2594A"/>
    <w:rsid w:val="00E25BDC"/>
    <w:rsid w:val="00E25C02"/>
    <w:rsid w:val="00E25C4D"/>
    <w:rsid w:val="00E25CEF"/>
    <w:rsid w:val="00E25DA6"/>
    <w:rsid w:val="00E25EED"/>
    <w:rsid w:val="00E25FF1"/>
    <w:rsid w:val="00E2605F"/>
    <w:rsid w:val="00E26430"/>
    <w:rsid w:val="00E2658E"/>
    <w:rsid w:val="00E265F4"/>
    <w:rsid w:val="00E26662"/>
    <w:rsid w:val="00E268D5"/>
    <w:rsid w:val="00E26C17"/>
    <w:rsid w:val="00E26C5C"/>
    <w:rsid w:val="00E26DA7"/>
    <w:rsid w:val="00E26DC9"/>
    <w:rsid w:val="00E26EE1"/>
    <w:rsid w:val="00E26FB1"/>
    <w:rsid w:val="00E27071"/>
    <w:rsid w:val="00E27170"/>
    <w:rsid w:val="00E271AF"/>
    <w:rsid w:val="00E27426"/>
    <w:rsid w:val="00E27876"/>
    <w:rsid w:val="00E278D3"/>
    <w:rsid w:val="00E279C9"/>
    <w:rsid w:val="00E27AB0"/>
    <w:rsid w:val="00E27B90"/>
    <w:rsid w:val="00E27BA5"/>
    <w:rsid w:val="00E27BB6"/>
    <w:rsid w:val="00E27CC3"/>
    <w:rsid w:val="00E27D45"/>
    <w:rsid w:val="00E27DF9"/>
    <w:rsid w:val="00E27F85"/>
    <w:rsid w:val="00E30011"/>
    <w:rsid w:val="00E30075"/>
    <w:rsid w:val="00E300DB"/>
    <w:rsid w:val="00E30108"/>
    <w:rsid w:val="00E302D6"/>
    <w:rsid w:val="00E303AF"/>
    <w:rsid w:val="00E305A1"/>
    <w:rsid w:val="00E3062D"/>
    <w:rsid w:val="00E307C0"/>
    <w:rsid w:val="00E30965"/>
    <w:rsid w:val="00E30981"/>
    <w:rsid w:val="00E30A24"/>
    <w:rsid w:val="00E30B40"/>
    <w:rsid w:val="00E30D56"/>
    <w:rsid w:val="00E30EC2"/>
    <w:rsid w:val="00E30F02"/>
    <w:rsid w:val="00E3105C"/>
    <w:rsid w:val="00E310A4"/>
    <w:rsid w:val="00E31149"/>
    <w:rsid w:val="00E312A2"/>
    <w:rsid w:val="00E3139B"/>
    <w:rsid w:val="00E31437"/>
    <w:rsid w:val="00E315ED"/>
    <w:rsid w:val="00E31610"/>
    <w:rsid w:val="00E31652"/>
    <w:rsid w:val="00E316C5"/>
    <w:rsid w:val="00E31715"/>
    <w:rsid w:val="00E31795"/>
    <w:rsid w:val="00E31A4A"/>
    <w:rsid w:val="00E31D95"/>
    <w:rsid w:val="00E31D98"/>
    <w:rsid w:val="00E31ED1"/>
    <w:rsid w:val="00E31EF0"/>
    <w:rsid w:val="00E3219A"/>
    <w:rsid w:val="00E321C0"/>
    <w:rsid w:val="00E321F3"/>
    <w:rsid w:val="00E324EB"/>
    <w:rsid w:val="00E32553"/>
    <w:rsid w:val="00E3271F"/>
    <w:rsid w:val="00E3275E"/>
    <w:rsid w:val="00E328C4"/>
    <w:rsid w:val="00E32A37"/>
    <w:rsid w:val="00E32A85"/>
    <w:rsid w:val="00E32D39"/>
    <w:rsid w:val="00E33054"/>
    <w:rsid w:val="00E330E1"/>
    <w:rsid w:val="00E33236"/>
    <w:rsid w:val="00E334FF"/>
    <w:rsid w:val="00E33561"/>
    <w:rsid w:val="00E33642"/>
    <w:rsid w:val="00E33ABF"/>
    <w:rsid w:val="00E33AE3"/>
    <w:rsid w:val="00E33B1F"/>
    <w:rsid w:val="00E33B6E"/>
    <w:rsid w:val="00E33C18"/>
    <w:rsid w:val="00E33D61"/>
    <w:rsid w:val="00E33F91"/>
    <w:rsid w:val="00E34002"/>
    <w:rsid w:val="00E340B8"/>
    <w:rsid w:val="00E342F7"/>
    <w:rsid w:val="00E34461"/>
    <w:rsid w:val="00E345F0"/>
    <w:rsid w:val="00E3461C"/>
    <w:rsid w:val="00E346FC"/>
    <w:rsid w:val="00E3473A"/>
    <w:rsid w:val="00E3473F"/>
    <w:rsid w:val="00E34790"/>
    <w:rsid w:val="00E347AB"/>
    <w:rsid w:val="00E34990"/>
    <w:rsid w:val="00E34D77"/>
    <w:rsid w:val="00E34EB5"/>
    <w:rsid w:val="00E3510E"/>
    <w:rsid w:val="00E35195"/>
    <w:rsid w:val="00E35296"/>
    <w:rsid w:val="00E35687"/>
    <w:rsid w:val="00E356A1"/>
    <w:rsid w:val="00E358EA"/>
    <w:rsid w:val="00E358F4"/>
    <w:rsid w:val="00E35902"/>
    <w:rsid w:val="00E35937"/>
    <w:rsid w:val="00E35AF5"/>
    <w:rsid w:val="00E35CB3"/>
    <w:rsid w:val="00E35D42"/>
    <w:rsid w:val="00E35D8F"/>
    <w:rsid w:val="00E35E45"/>
    <w:rsid w:val="00E360C3"/>
    <w:rsid w:val="00E36137"/>
    <w:rsid w:val="00E36251"/>
    <w:rsid w:val="00E3625E"/>
    <w:rsid w:val="00E362BE"/>
    <w:rsid w:val="00E362CD"/>
    <w:rsid w:val="00E364E1"/>
    <w:rsid w:val="00E364EF"/>
    <w:rsid w:val="00E3673F"/>
    <w:rsid w:val="00E36BC0"/>
    <w:rsid w:val="00E36DD2"/>
    <w:rsid w:val="00E36F78"/>
    <w:rsid w:val="00E3701C"/>
    <w:rsid w:val="00E370BD"/>
    <w:rsid w:val="00E3712D"/>
    <w:rsid w:val="00E37422"/>
    <w:rsid w:val="00E3758D"/>
    <w:rsid w:val="00E3773F"/>
    <w:rsid w:val="00E37B84"/>
    <w:rsid w:val="00E37CF7"/>
    <w:rsid w:val="00E37D24"/>
    <w:rsid w:val="00E37DAC"/>
    <w:rsid w:val="00E37F78"/>
    <w:rsid w:val="00E40048"/>
    <w:rsid w:val="00E400F5"/>
    <w:rsid w:val="00E404A3"/>
    <w:rsid w:val="00E4064B"/>
    <w:rsid w:val="00E406CC"/>
    <w:rsid w:val="00E406D6"/>
    <w:rsid w:val="00E40A4B"/>
    <w:rsid w:val="00E40D0E"/>
    <w:rsid w:val="00E40EC5"/>
    <w:rsid w:val="00E40EDF"/>
    <w:rsid w:val="00E40F6D"/>
    <w:rsid w:val="00E411FF"/>
    <w:rsid w:val="00E41226"/>
    <w:rsid w:val="00E416C7"/>
    <w:rsid w:val="00E419FD"/>
    <w:rsid w:val="00E41B45"/>
    <w:rsid w:val="00E41B64"/>
    <w:rsid w:val="00E41B87"/>
    <w:rsid w:val="00E41C5A"/>
    <w:rsid w:val="00E41C8D"/>
    <w:rsid w:val="00E41DD2"/>
    <w:rsid w:val="00E42034"/>
    <w:rsid w:val="00E42108"/>
    <w:rsid w:val="00E42425"/>
    <w:rsid w:val="00E42517"/>
    <w:rsid w:val="00E425DF"/>
    <w:rsid w:val="00E42625"/>
    <w:rsid w:val="00E42DDE"/>
    <w:rsid w:val="00E4301F"/>
    <w:rsid w:val="00E430F1"/>
    <w:rsid w:val="00E43185"/>
    <w:rsid w:val="00E431F0"/>
    <w:rsid w:val="00E432BF"/>
    <w:rsid w:val="00E4344E"/>
    <w:rsid w:val="00E43569"/>
    <w:rsid w:val="00E43769"/>
    <w:rsid w:val="00E43930"/>
    <w:rsid w:val="00E43A3F"/>
    <w:rsid w:val="00E43A52"/>
    <w:rsid w:val="00E43E34"/>
    <w:rsid w:val="00E44291"/>
    <w:rsid w:val="00E4460B"/>
    <w:rsid w:val="00E4461D"/>
    <w:rsid w:val="00E447ED"/>
    <w:rsid w:val="00E44968"/>
    <w:rsid w:val="00E44A10"/>
    <w:rsid w:val="00E44A82"/>
    <w:rsid w:val="00E44B1E"/>
    <w:rsid w:val="00E44C4D"/>
    <w:rsid w:val="00E44C4E"/>
    <w:rsid w:val="00E44CC4"/>
    <w:rsid w:val="00E44CDD"/>
    <w:rsid w:val="00E44E07"/>
    <w:rsid w:val="00E44E8D"/>
    <w:rsid w:val="00E44EFC"/>
    <w:rsid w:val="00E451B2"/>
    <w:rsid w:val="00E45291"/>
    <w:rsid w:val="00E452E9"/>
    <w:rsid w:val="00E4546B"/>
    <w:rsid w:val="00E45617"/>
    <w:rsid w:val="00E4577B"/>
    <w:rsid w:val="00E45817"/>
    <w:rsid w:val="00E4597C"/>
    <w:rsid w:val="00E45CAE"/>
    <w:rsid w:val="00E45DE5"/>
    <w:rsid w:val="00E45F4B"/>
    <w:rsid w:val="00E45F54"/>
    <w:rsid w:val="00E461D5"/>
    <w:rsid w:val="00E463B7"/>
    <w:rsid w:val="00E464BB"/>
    <w:rsid w:val="00E46597"/>
    <w:rsid w:val="00E4675D"/>
    <w:rsid w:val="00E46880"/>
    <w:rsid w:val="00E46929"/>
    <w:rsid w:val="00E46A3B"/>
    <w:rsid w:val="00E47046"/>
    <w:rsid w:val="00E4712A"/>
    <w:rsid w:val="00E471C1"/>
    <w:rsid w:val="00E471FB"/>
    <w:rsid w:val="00E47317"/>
    <w:rsid w:val="00E474D6"/>
    <w:rsid w:val="00E47986"/>
    <w:rsid w:val="00E47BDA"/>
    <w:rsid w:val="00E47C31"/>
    <w:rsid w:val="00E47E69"/>
    <w:rsid w:val="00E500D1"/>
    <w:rsid w:val="00E5032B"/>
    <w:rsid w:val="00E5039B"/>
    <w:rsid w:val="00E505D7"/>
    <w:rsid w:val="00E5062F"/>
    <w:rsid w:val="00E506C2"/>
    <w:rsid w:val="00E50782"/>
    <w:rsid w:val="00E507A5"/>
    <w:rsid w:val="00E50C5A"/>
    <w:rsid w:val="00E50C61"/>
    <w:rsid w:val="00E50E6F"/>
    <w:rsid w:val="00E50F11"/>
    <w:rsid w:val="00E50FFA"/>
    <w:rsid w:val="00E511E5"/>
    <w:rsid w:val="00E512D9"/>
    <w:rsid w:val="00E51364"/>
    <w:rsid w:val="00E515A6"/>
    <w:rsid w:val="00E51851"/>
    <w:rsid w:val="00E5187E"/>
    <w:rsid w:val="00E5193D"/>
    <w:rsid w:val="00E51A99"/>
    <w:rsid w:val="00E51AA2"/>
    <w:rsid w:val="00E51C8E"/>
    <w:rsid w:val="00E51FF4"/>
    <w:rsid w:val="00E5201C"/>
    <w:rsid w:val="00E52277"/>
    <w:rsid w:val="00E52324"/>
    <w:rsid w:val="00E52399"/>
    <w:rsid w:val="00E523A5"/>
    <w:rsid w:val="00E524AF"/>
    <w:rsid w:val="00E524B3"/>
    <w:rsid w:val="00E52583"/>
    <w:rsid w:val="00E528BA"/>
    <w:rsid w:val="00E52915"/>
    <w:rsid w:val="00E52968"/>
    <w:rsid w:val="00E529F3"/>
    <w:rsid w:val="00E52B43"/>
    <w:rsid w:val="00E52D8A"/>
    <w:rsid w:val="00E52DDA"/>
    <w:rsid w:val="00E52EBD"/>
    <w:rsid w:val="00E5300F"/>
    <w:rsid w:val="00E5327C"/>
    <w:rsid w:val="00E532AB"/>
    <w:rsid w:val="00E533D7"/>
    <w:rsid w:val="00E5342D"/>
    <w:rsid w:val="00E53557"/>
    <w:rsid w:val="00E535AA"/>
    <w:rsid w:val="00E53664"/>
    <w:rsid w:val="00E536CF"/>
    <w:rsid w:val="00E5378F"/>
    <w:rsid w:val="00E53853"/>
    <w:rsid w:val="00E53A25"/>
    <w:rsid w:val="00E53AC9"/>
    <w:rsid w:val="00E53BB1"/>
    <w:rsid w:val="00E53BCD"/>
    <w:rsid w:val="00E53BE7"/>
    <w:rsid w:val="00E53E7E"/>
    <w:rsid w:val="00E541EB"/>
    <w:rsid w:val="00E5447F"/>
    <w:rsid w:val="00E546A4"/>
    <w:rsid w:val="00E5472D"/>
    <w:rsid w:val="00E547A9"/>
    <w:rsid w:val="00E54920"/>
    <w:rsid w:val="00E549E3"/>
    <w:rsid w:val="00E54A5E"/>
    <w:rsid w:val="00E54CFF"/>
    <w:rsid w:val="00E54E9E"/>
    <w:rsid w:val="00E54EEE"/>
    <w:rsid w:val="00E5506D"/>
    <w:rsid w:val="00E551C1"/>
    <w:rsid w:val="00E551C3"/>
    <w:rsid w:val="00E551C7"/>
    <w:rsid w:val="00E5537A"/>
    <w:rsid w:val="00E553DB"/>
    <w:rsid w:val="00E553E0"/>
    <w:rsid w:val="00E55689"/>
    <w:rsid w:val="00E5587B"/>
    <w:rsid w:val="00E55F40"/>
    <w:rsid w:val="00E55FB5"/>
    <w:rsid w:val="00E55FC0"/>
    <w:rsid w:val="00E56560"/>
    <w:rsid w:val="00E56599"/>
    <w:rsid w:val="00E566B0"/>
    <w:rsid w:val="00E56909"/>
    <w:rsid w:val="00E56A03"/>
    <w:rsid w:val="00E56CDB"/>
    <w:rsid w:val="00E56D17"/>
    <w:rsid w:val="00E56D30"/>
    <w:rsid w:val="00E56E2F"/>
    <w:rsid w:val="00E56E46"/>
    <w:rsid w:val="00E56F8D"/>
    <w:rsid w:val="00E570C0"/>
    <w:rsid w:val="00E570FA"/>
    <w:rsid w:val="00E5712E"/>
    <w:rsid w:val="00E571A5"/>
    <w:rsid w:val="00E57606"/>
    <w:rsid w:val="00E57739"/>
    <w:rsid w:val="00E577F6"/>
    <w:rsid w:val="00E5788D"/>
    <w:rsid w:val="00E578FB"/>
    <w:rsid w:val="00E57C0D"/>
    <w:rsid w:val="00E57F35"/>
    <w:rsid w:val="00E600EE"/>
    <w:rsid w:val="00E60560"/>
    <w:rsid w:val="00E60942"/>
    <w:rsid w:val="00E60A00"/>
    <w:rsid w:val="00E60ACF"/>
    <w:rsid w:val="00E60AF0"/>
    <w:rsid w:val="00E60D30"/>
    <w:rsid w:val="00E6104C"/>
    <w:rsid w:val="00E6107B"/>
    <w:rsid w:val="00E6117A"/>
    <w:rsid w:val="00E612E2"/>
    <w:rsid w:val="00E613AE"/>
    <w:rsid w:val="00E61649"/>
    <w:rsid w:val="00E617A1"/>
    <w:rsid w:val="00E61A29"/>
    <w:rsid w:val="00E61DD7"/>
    <w:rsid w:val="00E61F3D"/>
    <w:rsid w:val="00E61FC2"/>
    <w:rsid w:val="00E61FDD"/>
    <w:rsid w:val="00E620FC"/>
    <w:rsid w:val="00E622C3"/>
    <w:rsid w:val="00E622C9"/>
    <w:rsid w:val="00E62411"/>
    <w:rsid w:val="00E624DC"/>
    <w:rsid w:val="00E62692"/>
    <w:rsid w:val="00E6269D"/>
    <w:rsid w:val="00E62728"/>
    <w:rsid w:val="00E627B3"/>
    <w:rsid w:val="00E62E3F"/>
    <w:rsid w:val="00E62EAB"/>
    <w:rsid w:val="00E62F8F"/>
    <w:rsid w:val="00E63012"/>
    <w:rsid w:val="00E631AC"/>
    <w:rsid w:val="00E631AF"/>
    <w:rsid w:val="00E6340D"/>
    <w:rsid w:val="00E6363C"/>
    <w:rsid w:val="00E6383C"/>
    <w:rsid w:val="00E638DD"/>
    <w:rsid w:val="00E638EA"/>
    <w:rsid w:val="00E63BE2"/>
    <w:rsid w:val="00E63C00"/>
    <w:rsid w:val="00E63C3D"/>
    <w:rsid w:val="00E63D10"/>
    <w:rsid w:val="00E63DEC"/>
    <w:rsid w:val="00E63EB4"/>
    <w:rsid w:val="00E63ED2"/>
    <w:rsid w:val="00E64043"/>
    <w:rsid w:val="00E641FE"/>
    <w:rsid w:val="00E645D9"/>
    <w:rsid w:val="00E64708"/>
    <w:rsid w:val="00E6472E"/>
    <w:rsid w:val="00E64786"/>
    <w:rsid w:val="00E64808"/>
    <w:rsid w:val="00E648EF"/>
    <w:rsid w:val="00E64D74"/>
    <w:rsid w:val="00E64EB1"/>
    <w:rsid w:val="00E65429"/>
    <w:rsid w:val="00E65525"/>
    <w:rsid w:val="00E655CF"/>
    <w:rsid w:val="00E6566E"/>
    <w:rsid w:val="00E656EB"/>
    <w:rsid w:val="00E65AB3"/>
    <w:rsid w:val="00E65B6A"/>
    <w:rsid w:val="00E65C8A"/>
    <w:rsid w:val="00E65D92"/>
    <w:rsid w:val="00E65DAA"/>
    <w:rsid w:val="00E65DB4"/>
    <w:rsid w:val="00E665E0"/>
    <w:rsid w:val="00E6676F"/>
    <w:rsid w:val="00E66A7A"/>
    <w:rsid w:val="00E66AE4"/>
    <w:rsid w:val="00E66BD0"/>
    <w:rsid w:val="00E66D82"/>
    <w:rsid w:val="00E66EF8"/>
    <w:rsid w:val="00E6738A"/>
    <w:rsid w:val="00E67407"/>
    <w:rsid w:val="00E674A8"/>
    <w:rsid w:val="00E6752B"/>
    <w:rsid w:val="00E67626"/>
    <w:rsid w:val="00E67B74"/>
    <w:rsid w:val="00E67D2C"/>
    <w:rsid w:val="00E67F6B"/>
    <w:rsid w:val="00E67FB4"/>
    <w:rsid w:val="00E7026A"/>
    <w:rsid w:val="00E70305"/>
    <w:rsid w:val="00E704CC"/>
    <w:rsid w:val="00E70693"/>
    <w:rsid w:val="00E70880"/>
    <w:rsid w:val="00E70A75"/>
    <w:rsid w:val="00E70C51"/>
    <w:rsid w:val="00E70CF0"/>
    <w:rsid w:val="00E70F30"/>
    <w:rsid w:val="00E7108A"/>
    <w:rsid w:val="00E711C3"/>
    <w:rsid w:val="00E71235"/>
    <w:rsid w:val="00E7142D"/>
    <w:rsid w:val="00E71553"/>
    <w:rsid w:val="00E71641"/>
    <w:rsid w:val="00E717C9"/>
    <w:rsid w:val="00E71A77"/>
    <w:rsid w:val="00E71B6E"/>
    <w:rsid w:val="00E71C3D"/>
    <w:rsid w:val="00E71C61"/>
    <w:rsid w:val="00E7204C"/>
    <w:rsid w:val="00E72245"/>
    <w:rsid w:val="00E7239A"/>
    <w:rsid w:val="00E72488"/>
    <w:rsid w:val="00E724F3"/>
    <w:rsid w:val="00E7252F"/>
    <w:rsid w:val="00E725B7"/>
    <w:rsid w:val="00E7264B"/>
    <w:rsid w:val="00E7271E"/>
    <w:rsid w:val="00E727B1"/>
    <w:rsid w:val="00E72824"/>
    <w:rsid w:val="00E7293A"/>
    <w:rsid w:val="00E72CCF"/>
    <w:rsid w:val="00E72E23"/>
    <w:rsid w:val="00E72E56"/>
    <w:rsid w:val="00E7310F"/>
    <w:rsid w:val="00E732FF"/>
    <w:rsid w:val="00E733FB"/>
    <w:rsid w:val="00E7363D"/>
    <w:rsid w:val="00E736FF"/>
    <w:rsid w:val="00E73707"/>
    <w:rsid w:val="00E73BBD"/>
    <w:rsid w:val="00E73BDA"/>
    <w:rsid w:val="00E73D30"/>
    <w:rsid w:val="00E73E02"/>
    <w:rsid w:val="00E740B4"/>
    <w:rsid w:val="00E74297"/>
    <w:rsid w:val="00E745FB"/>
    <w:rsid w:val="00E747CC"/>
    <w:rsid w:val="00E74950"/>
    <w:rsid w:val="00E74B08"/>
    <w:rsid w:val="00E74CAD"/>
    <w:rsid w:val="00E74CBE"/>
    <w:rsid w:val="00E74D49"/>
    <w:rsid w:val="00E74D5A"/>
    <w:rsid w:val="00E74EB3"/>
    <w:rsid w:val="00E74F13"/>
    <w:rsid w:val="00E74F3E"/>
    <w:rsid w:val="00E75029"/>
    <w:rsid w:val="00E750B9"/>
    <w:rsid w:val="00E752D1"/>
    <w:rsid w:val="00E75451"/>
    <w:rsid w:val="00E75464"/>
    <w:rsid w:val="00E75483"/>
    <w:rsid w:val="00E75572"/>
    <w:rsid w:val="00E756BE"/>
    <w:rsid w:val="00E759A2"/>
    <w:rsid w:val="00E759AC"/>
    <w:rsid w:val="00E75A15"/>
    <w:rsid w:val="00E75AE6"/>
    <w:rsid w:val="00E75C1F"/>
    <w:rsid w:val="00E75C67"/>
    <w:rsid w:val="00E75EC0"/>
    <w:rsid w:val="00E760B8"/>
    <w:rsid w:val="00E7631B"/>
    <w:rsid w:val="00E76513"/>
    <w:rsid w:val="00E76953"/>
    <w:rsid w:val="00E7696E"/>
    <w:rsid w:val="00E76999"/>
    <w:rsid w:val="00E76AEB"/>
    <w:rsid w:val="00E76B6E"/>
    <w:rsid w:val="00E76BCD"/>
    <w:rsid w:val="00E76DB2"/>
    <w:rsid w:val="00E76F7F"/>
    <w:rsid w:val="00E77298"/>
    <w:rsid w:val="00E772EA"/>
    <w:rsid w:val="00E7732D"/>
    <w:rsid w:val="00E77687"/>
    <w:rsid w:val="00E80818"/>
    <w:rsid w:val="00E80881"/>
    <w:rsid w:val="00E8092A"/>
    <w:rsid w:val="00E80A64"/>
    <w:rsid w:val="00E80B61"/>
    <w:rsid w:val="00E80C0E"/>
    <w:rsid w:val="00E80C54"/>
    <w:rsid w:val="00E80F15"/>
    <w:rsid w:val="00E80F70"/>
    <w:rsid w:val="00E81154"/>
    <w:rsid w:val="00E812B0"/>
    <w:rsid w:val="00E8162C"/>
    <w:rsid w:val="00E816A1"/>
    <w:rsid w:val="00E81959"/>
    <w:rsid w:val="00E81AAD"/>
    <w:rsid w:val="00E81C86"/>
    <w:rsid w:val="00E81F48"/>
    <w:rsid w:val="00E81FFA"/>
    <w:rsid w:val="00E820AF"/>
    <w:rsid w:val="00E82259"/>
    <w:rsid w:val="00E825A9"/>
    <w:rsid w:val="00E82619"/>
    <w:rsid w:val="00E826F4"/>
    <w:rsid w:val="00E827A1"/>
    <w:rsid w:val="00E828B4"/>
    <w:rsid w:val="00E82A10"/>
    <w:rsid w:val="00E82B64"/>
    <w:rsid w:val="00E82BB9"/>
    <w:rsid w:val="00E82D13"/>
    <w:rsid w:val="00E82D39"/>
    <w:rsid w:val="00E82DDA"/>
    <w:rsid w:val="00E82E68"/>
    <w:rsid w:val="00E82F29"/>
    <w:rsid w:val="00E82F8A"/>
    <w:rsid w:val="00E8307F"/>
    <w:rsid w:val="00E830E3"/>
    <w:rsid w:val="00E83197"/>
    <w:rsid w:val="00E83202"/>
    <w:rsid w:val="00E83635"/>
    <w:rsid w:val="00E839A8"/>
    <w:rsid w:val="00E839EA"/>
    <w:rsid w:val="00E83A56"/>
    <w:rsid w:val="00E83B51"/>
    <w:rsid w:val="00E83BE2"/>
    <w:rsid w:val="00E83C0E"/>
    <w:rsid w:val="00E83DB7"/>
    <w:rsid w:val="00E8403C"/>
    <w:rsid w:val="00E840BB"/>
    <w:rsid w:val="00E8410B"/>
    <w:rsid w:val="00E842F1"/>
    <w:rsid w:val="00E84441"/>
    <w:rsid w:val="00E84595"/>
    <w:rsid w:val="00E84754"/>
    <w:rsid w:val="00E8478F"/>
    <w:rsid w:val="00E8490D"/>
    <w:rsid w:val="00E84A1A"/>
    <w:rsid w:val="00E84A5D"/>
    <w:rsid w:val="00E84AB2"/>
    <w:rsid w:val="00E84C9B"/>
    <w:rsid w:val="00E84D43"/>
    <w:rsid w:val="00E84E7E"/>
    <w:rsid w:val="00E84ED4"/>
    <w:rsid w:val="00E84F14"/>
    <w:rsid w:val="00E8513D"/>
    <w:rsid w:val="00E85392"/>
    <w:rsid w:val="00E853AC"/>
    <w:rsid w:val="00E85512"/>
    <w:rsid w:val="00E855F5"/>
    <w:rsid w:val="00E856F3"/>
    <w:rsid w:val="00E859C6"/>
    <w:rsid w:val="00E85C7E"/>
    <w:rsid w:val="00E85D58"/>
    <w:rsid w:val="00E85DC1"/>
    <w:rsid w:val="00E85E25"/>
    <w:rsid w:val="00E8603C"/>
    <w:rsid w:val="00E861A5"/>
    <w:rsid w:val="00E86222"/>
    <w:rsid w:val="00E8626D"/>
    <w:rsid w:val="00E863F8"/>
    <w:rsid w:val="00E865FB"/>
    <w:rsid w:val="00E866EE"/>
    <w:rsid w:val="00E869F1"/>
    <w:rsid w:val="00E86BE4"/>
    <w:rsid w:val="00E86D97"/>
    <w:rsid w:val="00E86DAB"/>
    <w:rsid w:val="00E86EA0"/>
    <w:rsid w:val="00E86FA2"/>
    <w:rsid w:val="00E87047"/>
    <w:rsid w:val="00E872B9"/>
    <w:rsid w:val="00E873A4"/>
    <w:rsid w:val="00E877D8"/>
    <w:rsid w:val="00E87BCB"/>
    <w:rsid w:val="00E90097"/>
    <w:rsid w:val="00E9023E"/>
    <w:rsid w:val="00E903B8"/>
    <w:rsid w:val="00E90447"/>
    <w:rsid w:val="00E9044B"/>
    <w:rsid w:val="00E9068F"/>
    <w:rsid w:val="00E9072C"/>
    <w:rsid w:val="00E9078D"/>
    <w:rsid w:val="00E90BC5"/>
    <w:rsid w:val="00E90C46"/>
    <w:rsid w:val="00E90D12"/>
    <w:rsid w:val="00E90DBB"/>
    <w:rsid w:val="00E9103F"/>
    <w:rsid w:val="00E911CF"/>
    <w:rsid w:val="00E91202"/>
    <w:rsid w:val="00E9145A"/>
    <w:rsid w:val="00E914E8"/>
    <w:rsid w:val="00E91528"/>
    <w:rsid w:val="00E91664"/>
    <w:rsid w:val="00E91709"/>
    <w:rsid w:val="00E917EC"/>
    <w:rsid w:val="00E9186A"/>
    <w:rsid w:val="00E91872"/>
    <w:rsid w:val="00E918C9"/>
    <w:rsid w:val="00E918D0"/>
    <w:rsid w:val="00E919C2"/>
    <w:rsid w:val="00E919CB"/>
    <w:rsid w:val="00E919DA"/>
    <w:rsid w:val="00E91C2E"/>
    <w:rsid w:val="00E91C99"/>
    <w:rsid w:val="00E91D07"/>
    <w:rsid w:val="00E91DE8"/>
    <w:rsid w:val="00E91F3D"/>
    <w:rsid w:val="00E922DA"/>
    <w:rsid w:val="00E92770"/>
    <w:rsid w:val="00E927AB"/>
    <w:rsid w:val="00E928E6"/>
    <w:rsid w:val="00E92A5C"/>
    <w:rsid w:val="00E92AA1"/>
    <w:rsid w:val="00E92C8C"/>
    <w:rsid w:val="00E92E2F"/>
    <w:rsid w:val="00E92F82"/>
    <w:rsid w:val="00E92FA6"/>
    <w:rsid w:val="00E9304A"/>
    <w:rsid w:val="00E930F7"/>
    <w:rsid w:val="00E931C5"/>
    <w:rsid w:val="00E93242"/>
    <w:rsid w:val="00E932B2"/>
    <w:rsid w:val="00E93360"/>
    <w:rsid w:val="00E933BC"/>
    <w:rsid w:val="00E933C8"/>
    <w:rsid w:val="00E933E2"/>
    <w:rsid w:val="00E933ED"/>
    <w:rsid w:val="00E93498"/>
    <w:rsid w:val="00E935D4"/>
    <w:rsid w:val="00E9363E"/>
    <w:rsid w:val="00E9371D"/>
    <w:rsid w:val="00E937CA"/>
    <w:rsid w:val="00E93949"/>
    <w:rsid w:val="00E93B6F"/>
    <w:rsid w:val="00E93C4B"/>
    <w:rsid w:val="00E93C53"/>
    <w:rsid w:val="00E93CD6"/>
    <w:rsid w:val="00E943F5"/>
    <w:rsid w:val="00E94577"/>
    <w:rsid w:val="00E9463E"/>
    <w:rsid w:val="00E94650"/>
    <w:rsid w:val="00E94653"/>
    <w:rsid w:val="00E9469C"/>
    <w:rsid w:val="00E9474D"/>
    <w:rsid w:val="00E947AC"/>
    <w:rsid w:val="00E94B6C"/>
    <w:rsid w:val="00E94BF7"/>
    <w:rsid w:val="00E94CB5"/>
    <w:rsid w:val="00E94F24"/>
    <w:rsid w:val="00E94F28"/>
    <w:rsid w:val="00E951FF"/>
    <w:rsid w:val="00E9575A"/>
    <w:rsid w:val="00E9578C"/>
    <w:rsid w:val="00E9594B"/>
    <w:rsid w:val="00E95978"/>
    <w:rsid w:val="00E95998"/>
    <w:rsid w:val="00E95E75"/>
    <w:rsid w:val="00E95FD0"/>
    <w:rsid w:val="00E9600E"/>
    <w:rsid w:val="00E960A1"/>
    <w:rsid w:val="00E960E1"/>
    <w:rsid w:val="00E961CE"/>
    <w:rsid w:val="00E963BD"/>
    <w:rsid w:val="00E96413"/>
    <w:rsid w:val="00E96541"/>
    <w:rsid w:val="00E96780"/>
    <w:rsid w:val="00E969DF"/>
    <w:rsid w:val="00E96AF6"/>
    <w:rsid w:val="00E96C80"/>
    <w:rsid w:val="00E96EAF"/>
    <w:rsid w:val="00E97035"/>
    <w:rsid w:val="00E9706F"/>
    <w:rsid w:val="00E970A2"/>
    <w:rsid w:val="00E970AA"/>
    <w:rsid w:val="00E9726C"/>
    <w:rsid w:val="00E97325"/>
    <w:rsid w:val="00E97538"/>
    <w:rsid w:val="00E9759F"/>
    <w:rsid w:val="00E975F2"/>
    <w:rsid w:val="00E9761E"/>
    <w:rsid w:val="00E97F22"/>
    <w:rsid w:val="00E97F61"/>
    <w:rsid w:val="00E97FE3"/>
    <w:rsid w:val="00EA05FC"/>
    <w:rsid w:val="00EA060A"/>
    <w:rsid w:val="00EA068F"/>
    <w:rsid w:val="00EA0875"/>
    <w:rsid w:val="00EA089D"/>
    <w:rsid w:val="00EA092B"/>
    <w:rsid w:val="00EA099F"/>
    <w:rsid w:val="00EA0B4E"/>
    <w:rsid w:val="00EA0C65"/>
    <w:rsid w:val="00EA0D6C"/>
    <w:rsid w:val="00EA0D6E"/>
    <w:rsid w:val="00EA0E15"/>
    <w:rsid w:val="00EA0E6E"/>
    <w:rsid w:val="00EA10D0"/>
    <w:rsid w:val="00EA11EE"/>
    <w:rsid w:val="00EA1527"/>
    <w:rsid w:val="00EA155C"/>
    <w:rsid w:val="00EA157A"/>
    <w:rsid w:val="00EA17F0"/>
    <w:rsid w:val="00EA1915"/>
    <w:rsid w:val="00EA1976"/>
    <w:rsid w:val="00EA19DF"/>
    <w:rsid w:val="00EA1A01"/>
    <w:rsid w:val="00EA1C8F"/>
    <w:rsid w:val="00EA1C94"/>
    <w:rsid w:val="00EA1D44"/>
    <w:rsid w:val="00EA1D70"/>
    <w:rsid w:val="00EA1E49"/>
    <w:rsid w:val="00EA1ED0"/>
    <w:rsid w:val="00EA20C4"/>
    <w:rsid w:val="00EA227F"/>
    <w:rsid w:val="00EA241F"/>
    <w:rsid w:val="00EA24DA"/>
    <w:rsid w:val="00EA2541"/>
    <w:rsid w:val="00EA25C1"/>
    <w:rsid w:val="00EA25F7"/>
    <w:rsid w:val="00EA2628"/>
    <w:rsid w:val="00EA2765"/>
    <w:rsid w:val="00EA27AC"/>
    <w:rsid w:val="00EA28E8"/>
    <w:rsid w:val="00EA28EC"/>
    <w:rsid w:val="00EA2A79"/>
    <w:rsid w:val="00EA2B5D"/>
    <w:rsid w:val="00EA2C10"/>
    <w:rsid w:val="00EA2CB0"/>
    <w:rsid w:val="00EA2D77"/>
    <w:rsid w:val="00EA2E5E"/>
    <w:rsid w:val="00EA2F03"/>
    <w:rsid w:val="00EA2FCF"/>
    <w:rsid w:val="00EA3004"/>
    <w:rsid w:val="00EA310A"/>
    <w:rsid w:val="00EA323A"/>
    <w:rsid w:val="00EA3260"/>
    <w:rsid w:val="00EA337A"/>
    <w:rsid w:val="00EA33E9"/>
    <w:rsid w:val="00EA340B"/>
    <w:rsid w:val="00EA3412"/>
    <w:rsid w:val="00EA36A2"/>
    <w:rsid w:val="00EA3716"/>
    <w:rsid w:val="00EA3840"/>
    <w:rsid w:val="00EA39A0"/>
    <w:rsid w:val="00EA3A2F"/>
    <w:rsid w:val="00EA3B57"/>
    <w:rsid w:val="00EA3ED7"/>
    <w:rsid w:val="00EA3F91"/>
    <w:rsid w:val="00EA3FD8"/>
    <w:rsid w:val="00EA4025"/>
    <w:rsid w:val="00EA403C"/>
    <w:rsid w:val="00EA4097"/>
    <w:rsid w:val="00EA418B"/>
    <w:rsid w:val="00EA41BA"/>
    <w:rsid w:val="00EA465A"/>
    <w:rsid w:val="00EA466E"/>
    <w:rsid w:val="00EA4729"/>
    <w:rsid w:val="00EA47A7"/>
    <w:rsid w:val="00EA481E"/>
    <w:rsid w:val="00EA4981"/>
    <w:rsid w:val="00EA4B40"/>
    <w:rsid w:val="00EA4B94"/>
    <w:rsid w:val="00EA4C5C"/>
    <w:rsid w:val="00EA4E75"/>
    <w:rsid w:val="00EA5164"/>
    <w:rsid w:val="00EA51F9"/>
    <w:rsid w:val="00EA5311"/>
    <w:rsid w:val="00EA53B2"/>
    <w:rsid w:val="00EA5445"/>
    <w:rsid w:val="00EA55B9"/>
    <w:rsid w:val="00EA56B9"/>
    <w:rsid w:val="00EA58B5"/>
    <w:rsid w:val="00EA5DB2"/>
    <w:rsid w:val="00EA5E73"/>
    <w:rsid w:val="00EA6260"/>
    <w:rsid w:val="00EA627F"/>
    <w:rsid w:val="00EA6386"/>
    <w:rsid w:val="00EA6397"/>
    <w:rsid w:val="00EA63CF"/>
    <w:rsid w:val="00EA64DA"/>
    <w:rsid w:val="00EA6542"/>
    <w:rsid w:val="00EA6783"/>
    <w:rsid w:val="00EA68AA"/>
    <w:rsid w:val="00EA6A48"/>
    <w:rsid w:val="00EA6CB1"/>
    <w:rsid w:val="00EA6D5C"/>
    <w:rsid w:val="00EA6E56"/>
    <w:rsid w:val="00EA6F15"/>
    <w:rsid w:val="00EA6F5F"/>
    <w:rsid w:val="00EA7034"/>
    <w:rsid w:val="00EA70B8"/>
    <w:rsid w:val="00EA7254"/>
    <w:rsid w:val="00EA72CC"/>
    <w:rsid w:val="00EA73A9"/>
    <w:rsid w:val="00EA7591"/>
    <w:rsid w:val="00EA763D"/>
    <w:rsid w:val="00EA7A2D"/>
    <w:rsid w:val="00EA7A94"/>
    <w:rsid w:val="00EA7CE8"/>
    <w:rsid w:val="00EA7FA9"/>
    <w:rsid w:val="00EA7FCB"/>
    <w:rsid w:val="00EA7FF0"/>
    <w:rsid w:val="00EB0045"/>
    <w:rsid w:val="00EB00A7"/>
    <w:rsid w:val="00EB0165"/>
    <w:rsid w:val="00EB0413"/>
    <w:rsid w:val="00EB0871"/>
    <w:rsid w:val="00EB0A54"/>
    <w:rsid w:val="00EB0B71"/>
    <w:rsid w:val="00EB0D4C"/>
    <w:rsid w:val="00EB0DB6"/>
    <w:rsid w:val="00EB0EA8"/>
    <w:rsid w:val="00EB0F8B"/>
    <w:rsid w:val="00EB0FB2"/>
    <w:rsid w:val="00EB111F"/>
    <w:rsid w:val="00EB1159"/>
    <w:rsid w:val="00EB12A7"/>
    <w:rsid w:val="00EB13AC"/>
    <w:rsid w:val="00EB1527"/>
    <w:rsid w:val="00EB1574"/>
    <w:rsid w:val="00EB1A1B"/>
    <w:rsid w:val="00EB1C2E"/>
    <w:rsid w:val="00EB1E01"/>
    <w:rsid w:val="00EB1EB6"/>
    <w:rsid w:val="00EB20C6"/>
    <w:rsid w:val="00EB22A7"/>
    <w:rsid w:val="00EB2345"/>
    <w:rsid w:val="00EB24F9"/>
    <w:rsid w:val="00EB252F"/>
    <w:rsid w:val="00EB254E"/>
    <w:rsid w:val="00EB255F"/>
    <w:rsid w:val="00EB25A4"/>
    <w:rsid w:val="00EB2708"/>
    <w:rsid w:val="00EB27B9"/>
    <w:rsid w:val="00EB2B2F"/>
    <w:rsid w:val="00EB2DCA"/>
    <w:rsid w:val="00EB3004"/>
    <w:rsid w:val="00EB3249"/>
    <w:rsid w:val="00EB334A"/>
    <w:rsid w:val="00EB337A"/>
    <w:rsid w:val="00EB33CE"/>
    <w:rsid w:val="00EB33D4"/>
    <w:rsid w:val="00EB3550"/>
    <w:rsid w:val="00EB3685"/>
    <w:rsid w:val="00EB3A7D"/>
    <w:rsid w:val="00EB3BF7"/>
    <w:rsid w:val="00EB3C9B"/>
    <w:rsid w:val="00EB3D0D"/>
    <w:rsid w:val="00EB3E8F"/>
    <w:rsid w:val="00EB3F87"/>
    <w:rsid w:val="00EB400B"/>
    <w:rsid w:val="00EB40BA"/>
    <w:rsid w:val="00EB442B"/>
    <w:rsid w:val="00EB4540"/>
    <w:rsid w:val="00EB454B"/>
    <w:rsid w:val="00EB4551"/>
    <w:rsid w:val="00EB4740"/>
    <w:rsid w:val="00EB497C"/>
    <w:rsid w:val="00EB4997"/>
    <w:rsid w:val="00EB49CA"/>
    <w:rsid w:val="00EB4AD9"/>
    <w:rsid w:val="00EB4E0A"/>
    <w:rsid w:val="00EB4E0B"/>
    <w:rsid w:val="00EB4F3D"/>
    <w:rsid w:val="00EB5027"/>
    <w:rsid w:val="00EB5083"/>
    <w:rsid w:val="00EB51F0"/>
    <w:rsid w:val="00EB52F4"/>
    <w:rsid w:val="00EB5402"/>
    <w:rsid w:val="00EB5536"/>
    <w:rsid w:val="00EB55EB"/>
    <w:rsid w:val="00EB56AE"/>
    <w:rsid w:val="00EB59F1"/>
    <w:rsid w:val="00EB5AF8"/>
    <w:rsid w:val="00EB5C0D"/>
    <w:rsid w:val="00EB5D1E"/>
    <w:rsid w:val="00EB5F69"/>
    <w:rsid w:val="00EB6022"/>
    <w:rsid w:val="00EB602B"/>
    <w:rsid w:val="00EB6078"/>
    <w:rsid w:val="00EB614C"/>
    <w:rsid w:val="00EB6363"/>
    <w:rsid w:val="00EB638B"/>
    <w:rsid w:val="00EB64C3"/>
    <w:rsid w:val="00EB64F8"/>
    <w:rsid w:val="00EB66AB"/>
    <w:rsid w:val="00EB6873"/>
    <w:rsid w:val="00EB68BC"/>
    <w:rsid w:val="00EB6A02"/>
    <w:rsid w:val="00EB6C0E"/>
    <w:rsid w:val="00EB6FC1"/>
    <w:rsid w:val="00EB70E3"/>
    <w:rsid w:val="00EB720F"/>
    <w:rsid w:val="00EB7330"/>
    <w:rsid w:val="00EB750A"/>
    <w:rsid w:val="00EB7A0E"/>
    <w:rsid w:val="00EB7B20"/>
    <w:rsid w:val="00EB7C65"/>
    <w:rsid w:val="00EB7E4C"/>
    <w:rsid w:val="00EB7FFB"/>
    <w:rsid w:val="00EC0010"/>
    <w:rsid w:val="00EC0253"/>
    <w:rsid w:val="00EC03B3"/>
    <w:rsid w:val="00EC045B"/>
    <w:rsid w:val="00EC0464"/>
    <w:rsid w:val="00EC0742"/>
    <w:rsid w:val="00EC08C4"/>
    <w:rsid w:val="00EC09D6"/>
    <w:rsid w:val="00EC0B78"/>
    <w:rsid w:val="00EC0B98"/>
    <w:rsid w:val="00EC0D02"/>
    <w:rsid w:val="00EC10E8"/>
    <w:rsid w:val="00EC1157"/>
    <w:rsid w:val="00EC133C"/>
    <w:rsid w:val="00EC1388"/>
    <w:rsid w:val="00EC159B"/>
    <w:rsid w:val="00EC15FA"/>
    <w:rsid w:val="00EC1667"/>
    <w:rsid w:val="00EC1758"/>
    <w:rsid w:val="00EC17D3"/>
    <w:rsid w:val="00EC1B9B"/>
    <w:rsid w:val="00EC2086"/>
    <w:rsid w:val="00EC211C"/>
    <w:rsid w:val="00EC2249"/>
    <w:rsid w:val="00EC2257"/>
    <w:rsid w:val="00EC22B8"/>
    <w:rsid w:val="00EC22FA"/>
    <w:rsid w:val="00EC24D2"/>
    <w:rsid w:val="00EC2766"/>
    <w:rsid w:val="00EC2897"/>
    <w:rsid w:val="00EC28E6"/>
    <w:rsid w:val="00EC2A2A"/>
    <w:rsid w:val="00EC2A6F"/>
    <w:rsid w:val="00EC2C89"/>
    <w:rsid w:val="00EC2D38"/>
    <w:rsid w:val="00EC2F06"/>
    <w:rsid w:val="00EC3247"/>
    <w:rsid w:val="00EC32FE"/>
    <w:rsid w:val="00EC34B4"/>
    <w:rsid w:val="00EC3674"/>
    <w:rsid w:val="00EC36D7"/>
    <w:rsid w:val="00EC380A"/>
    <w:rsid w:val="00EC38A7"/>
    <w:rsid w:val="00EC3AA5"/>
    <w:rsid w:val="00EC3B7A"/>
    <w:rsid w:val="00EC3B9C"/>
    <w:rsid w:val="00EC3C7C"/>
    <w:rsid w:val="00EC3DBF"/>
    <w:rsid w:val="00EC3FCA"/>
    <w:rsid w:val="00EC407B"/>
    <w:rsid w:val="00EC4205"/>
    <w:rsid w:val="00EC422E"/>
    <w:rsid w:val="00EC428B"/>
    <w:rsid w:val="00EC4300"/>
    <w:rsid w:val="00EC45F8"/>
    <w:rsid w:val="00EC472C"/>
    <w:rsid w:val="00EC481E"/>
    <w:rsid w:val="00EC49C1"/>
    <w:rsid w:val="00EC49F0"/>
    <w:rsid w:val="00EC4B4C"/>
    <w:rsid w:val="00EC4C20"/>
    <w:rsid w:val="00EC4E36"/>
    <w:rsid w:val="00EC526E"/>
    <w:rsid w:val="00EC5288"/>
    <w:rsid w:val="00EC5331"/>
    <w:rsid w:val="00EC5653"/>
    <w:rsid w:val="00EC5680"/>
    <w:rsid w:val="00EC589C"/>
    <w:rsid w:val="00EC59E8"/>
    <w:rsid w:val="00EC5A91"/>
    <w:rsid w:val="00EC5ACD"/>
    <w:rsid w:val="00EC5B1A"/>
    <w:rsid w:val="00EC5B29"/>
    <w:rsid w:val="00EC5D2D"/>
    <w:rsid w:val="00EC5F09"/>
    <w:rsid w:val="00EC60E5"/>
    <w:rsid w:val="00EC6215"/>
    <w:rsid w:val="00EC63D1"/>
    <w:rsid w:val="00EC64F9"/>
    <w:rsid w:val="00EC66A1"/>
    <w:rsid w:val="00EC6721"/>
    <w:rsid w:val="00EC674C"/>
    <w:rsid w:val="00EC6807"/>
    <w:rsid w:val="00EC690B"/>
    <w:rsid w:val="00EC69E5"/>
    <w:rsid w:val="00EC6BEA"/>
    <w:rsid w:val="00EC6CFA"/>
    <w:rsid w:val="00EC733F"/>
    <w:rsid w:val="00EC74F1"/>
    <w:rsid w:val="00EC7876"/>
    <w:rsid w:val="00EC793A"/>
    <w:rsid w:val="00EC7F3F"/>
    <w:rsid w:val="00ED008C"/>
    <w:rsid w:val="00ED013F"/>
    <w:rsid w:val="00ED0237"/>
    <w:rsid w:val="00ED05AB"/>
    <w:rsid w:val="00ED05B0"/>
    <w:rsid w:val="00ED05CD"/>
    <w:rsid w:val="00ED05F4"/>
    <w:rsid w:val="00ED0781"/>
    <w:rsid w:val="00ED0A7F"/>
    <w:rsid w:val="00ED0B2B"/>
    <w:rsid w:val="00ED0B48"/>
    <w:rsid w:val="00ED0C6C"/>
    <w:rsid w:val="00ED0CD0"/>
    <w:rsid w:val="00ED0DA1"/>
    <w:rsid w:val="00ED15F9"/>
    <w:rsid w:val="00ED16F7"/>
    <w:rsid w:val="00ED17E5"/>
    <w:rsid w:val="00ED19B1"/>
    <w:rsid w:val="00ED1A07"/>
    <w:rsid w:val="00ED1BB5"/>
    <w:rsid w:val="00ED1D18"/>
    <w:rsid w:val="00ED21F0"/>
    <w:rsid w:val="00ED25F4"/>
    <w:rsid w:val="00ED299E"/>
    <w:rsid w:val="00ED2A36"/>
    <w:rsid w:val="00ED2F4D"/>
    <w:rsid w:val="00ED2FE9"/>
    <w:rsid w:val="00ED3010"/>
    <w:rsid w:val="00ED309C"/>
    <w:rsid w:val="00ED3122"/>
    <w:rsid w:val="00ED326F"/>
    <w:rsid w:val="00ED331C"/>
    <w:rsid w:val="00ED357F"/>
    <w:rsid w:val="00ED3598"/>
    <w:rsid w:val="00ED36AF"/>
    <w:rsid w:val="00ED36D0"/>
    <w:rsid w:val="00ED37D9"/>
    <w:rsid w:val="00ED38ED"/>
    <w:rsid w:val="00ED3BD5"/>
    <w:rsid w:val="00ED3D2B"/>
    <w:rsid w:val="00ED3D4F"/>
    <w:rsid w:val="00ED3E27"/>
    <w:rsid w:val="00ED3E62"/>
    <w:rsid w:val="00ED4230"/>
    <w:rsid w:val="00ED4274"/>
    <w:rsid w:val="00ED43BF"/>
    <w:rsid w:val="00ED4511"/>
    <w:rsid w:val="00ED4536"/>
    <w:rsid w:val="00ED4586"/>
    <w:rsid w:val="00ED4B48"/>
    <w:rsid w:val="00ED4BAF"/>
    <w:rsid w:val="00ED4C45"/>
    <w:rsid w:val="00ED4CCE"/>
    <w:rsid w:val="00ED4CF8"/>
    <w:rsid w:val="00ED4F13"/>
    <w:rsid w:val="00ED50C6"/>
    <w:rsid w:val="00ED51A2"/>
    <w:rsid w:val="00ED529B"/>
    <w:rsid w:val="00ED53ED"/>
    <w:rsid w:val="00ED5431"/>
    <w:rsid w:val="00ED5550"/>
    <w:rsid w:val="00ED5716"/>
    <w:rsid w:val="00ED5739"/>
    <w:rsid w:val="00ED57EA"/>
    <w:rsid w:val="00ED5D95"/>
    <w:rsid w:val="00ED6058"/>
    <w:rsid w:val="00ED643B"/>
    <w:rsid w:val="00ED64C4"/>
    <w:rsid w:val="00ED6568"/>
    <w:rsid w:val="00ED660F"/>
    <w:rsid w:val="00ED6695"/>
    <w:rsid w:val="00ED66C5"/>
    <w:rsid w:val="00ED675F"/>
    <w:rsid w:val="00ED6F2F"/>
    <w:rsid w:val="00ED70A1"/>
    <w:rsid w:val="00ED72EE"/>
    <w:rsid w:val="00ED72F3"/>
    <w:rsid w:val="00ED73AA"/>
    <w:rsid w:val="00ED755B"/>
    <w:rsid w:val="00ED75F5"/>
    <w:rsid w:val="00ED7622"/>
    <w:rsid w:val="00ED76E3"/>
    <w:rsid w:val="00ED7CAD"/>
    <w:rsid w:val="00ED7D7A"/>
    <w:rsid w:val="00ED7DE8"/>
    <w:rsid w:val="00EE0229"/>
    <w:rsid w:val="00EE08BD"/>
    <w:rsid w:val="00EE0B94"/>
    <w:rsid w:val="00EE0BD6"/>
    <w:rsid w:val="00EE0C84"/>
    <w:rsid w:val="00EE0D0D"/>
    <w:rsid w:val="00EE0D5B"/>
    <w:rsid w:val="00EE0DC4"/>
    <w:rsid w:val="00EE0F14"/>
    <w:rsid w:val="00EE0F89"/>
    <w:rsid w:val="00EE0FA1"/>
    <w:rsid w:val="00EE1095"/>
    <w:rsid w:val="00EE10D4"/>
    <w:rsid w:val="00EE1207"/>
    <w:rsid w:val="00EE1615"/>
    <w:rsid w:val="00EE165B"/>
    <w:rsid w:val="00EE18CB"/>
    <w:rsid w:val="00EE1A75"/>
    <w:rsid w:val="00EE1C2A"/>
    <w:rsid w:val="00EE1C8D"/>
    <w:rsid w:val="00EE1E6F"/>
    <w:rsid w:val="00EE1F46"/>
    <w:rsid w:val="00EE1FD4"/>
    <w:rsid w:val="00EE20ED"/>
    <w:rsid w:val="00EE218A"/>
    <w:rsid w:val="00EE21F4"/>
    <w:rsid w:val="00EE25E8"/>
    <w:rsid w:val="00EE2741"/>
    <w:rsid w:val="00EE27CD"/>
    <w:rsid w:val="00EE2C0F"/>
    <w:rsid w:val="00EE2CBB"/>
    <w:rsid w:val="00EE2DD9"/>
    <w:rsid w:val="00EE2EC5"/>
    <w:rsid w:val="00EE2EEE"/>
    <w:rsid w:val="00EE2FE2"/>
    <w:rsid w:val="00EE30B1"/>
    <w:rsid w:val="00EE3303"/>
    <w:rsid w:val="00EE33FA"/>
    <w:rsid w:val="00EE3432"/>
    <w:rsid w:val="00EE34F2"/>
    <w:rsid w:val="00EE3630"/>
    <w:rsid w:val="00EE3734"/>
    <w:rsid w:val="00EE3CC6"/>
    <w:rsid w:val="00EE3D12"/>
    <w:rsid w:val="00EE47E9"/>
    <w:rsid w:val="00EE47F2"/>
    <w:rsid w:val="00EE4912"/>
    <w:rsid w:val="00EE4A61"/>
    <w:rsid w:val="00EE4AC3"/>
    <w:rsid w:val="00EE4C73"/>
    <w:rsid w:val="00EE4D11"/>
    <w:rsid w:val="00EE4DE9"/>
    <w:rsid w:val="00EE4E56"/>
    <w:rsid w:val="00EE4F23"/>
    <w:rsid w:val="00EE4F6E"/>
    <w:rsid w:val="00EE4F76"/>
    <w:rsid w:val="00EE5086"/>
    <w:rsid w:val="00EE50AF"/>
    <w:rsid w:val="00EE50EB"/>
    <w:rsid w:val="00EE51AA"/>
    <w:rsid w:val="00EE51D2"/>
    <w:rsid w:val="00EE51D5"/>
    <w:rsid w:val="00EE5204"/>
    <w:rsid w:val="00EE5386"/>
    <w:rsid w:val="00EE5531"/>
    <w:rsid w:val="00EE560E"/>
    <w:rsid w:val="00EE56F6"/>
    <w:rsid w:val="00EE5A2E"/>
    <w:rsid w:val="00EE5A67"/>
    <w:rsid w:val="00EE5B29"/>
    <w:rsid w:val="00EE5B62"/>
    <w:rsid w:val="00EE5B6E"/>
    <w:rsid w:val="00EE5B70"/>
    <w:rsid w:val="00EE5E16"/>
    <w:rsid w:val="00EE5E2D"/>
    <w:rsid w:val="00EE5ED2"/>
    <w:rsid w:val="00EE5FF1"/>
    <w:rsid w:val="00EE6566"/>
    <w:rsid w:val="00EE67DA"/>
    <w:rsid w:val="00EE6C85"/>
    <w:rsid w:val="00EE6CD6"/>
    <w:rsid w:val="00EE6D24"/>
    <w:rsid w:val="00EE6D4B"/>
    <w:rsid w:val="00EE6D85"/>
    <w:rsid w:val="00EE7121"/>
    <w:rsid w:val="00EE7149"/>
    <w:rsid w:val="00EE728B"/>
    <w:rsid w:val="00EE72F2"/>
    <w:rsid w:val="00EE73F2"/>
    <w:rsid w:val="00EE74B2"/>
    <w:rsid w:val="00EE752F"/>
    <w:rsid w:val="00EE76C3"/>
    <w:rsid w:val="00EE780E"/>
    <w:rsid w:val="00EE78A0"/>
    <w:rsid w:val="00EE7980"/>
    <w:rsid w:val="00EE7CF7"/>
    <w:rsid w:val="00EE7FE7"/>
    <w:rsid w:val="00EF02B0"/>
    <w:rsid w:val="00EF02E1"/>
    <w:rsid w:val="00EF051E"/>
    <w:rsid w:val="00EF081B"/>
    <w:rsid w:val="00EF084A"/>
    <w:rsid w:val="00EF0872"/>
    <w:rsid w:val="00EF0A32"/>
    <w:rsid w:val="00EF0DBA"/>
    <w:rsid w:val="00EF0DC5"/>
    <w:rsid w:val="00EF0DE0"/>
    <w:rsid w:val="00EF0F12"/>
    <w:rsid w:val="00EF0FB6"/>
    <w:rsid w:val="00EF1258"/>
    <w:rsid w:val="00EF12AF"/>
    <w:rsid w:val="00EF1316"/>
    <w:rsid w:val="00EF13F4"/>
    <w:rsid w:val="00EF1562"/>
    <w:rsid w:val="00EF1918"/>
    <w:rsid w:val="00EF1BB7"/>
    <w:rsid w:val="00EF1CBD"/>
    <w:rsid w:val="00EF1EF9"/>
    <w:rsid w:val="00EF20D9"/>
    <w:rsid w:val="00EF2139"/>
    <w:rsid w:val="00EF22D5"/>
    <w:rsid w:val="00EF248E"/>
    <w:rsid w:val="00EF27EE"/>
    <w:rsid w:val="00EF285D"/>
    <w:rsid w:val="00EF2892"/>
    <w:rsid w:val="00EF2A57"/>
    <w:rsid w:val="00EF2AF1"/>
    <w:rsid w:val="00EF2D40"/>
    <w:rsid w:val="00EF2D75"/>
    <w:rsid w:val="00EF2DF6"/>
    <w:rsid w:val="00EF2EDF"/>
    <w:rsid w:val="00EF2F9B"/>
    <w:rsid w:val="00EF30B4"/>
    <w:rsid w:val="00EF30F4"/>
    <w:rsid w:val="00EF3221"/>
    <w:rsid w:val="00EF331E"/>
    <w:rsid w:val="00EF386A"/>
    <w:rsid w:val="00EF3955"/>
    <w:rsid w:val="00EF3C0F"/>
    <w:rsid w:val="00EF3DB2"/>
    <w:rsid w:val="00EF3EC8"/>
    <w:rsid w:val="00EF3FC6"/>
    <w:rsid w:val="00EF41C0"/>
    <w:rsid w:val="00EF4312"/>
    <w:rsid w:val="00EF44E0"/>
    <w:rsid w:val="00EF450A"/>
    <w:rsid w:val="00EF4752"/>
    <w:rsid w:val="00EF4885"/>
    <w:rsid w:val="00EF4C84"/>
    <w:rsid w:val="00EF4CB9"/>
    <w:rsid w:val="00EF4DD5"/>
    <w:rsid w:val="00EF4E7C"/>
    <w:rsid w:val="00EF4F2D"/>
    <w:rsid w:val="00EF5132"/>
    <w:rsid w:val="00EF5156"/>
    <w:rsid w:val="00EF5241"/>
    <w:rsid w:val="00EF5355"/>
    <w:rsid w:val="00EF545B"/>
    <w:rsid w:val="00EF5764"/>
    <w:rsid w:val="00EF578E"/>
    <w:rsid w:val="00EF57BE"/>
    <w:rsid w:val="00EF5BA6"/>
    <w:rsid w:val="00EF5C51"/>
    <w:rsid w:val="00EF5CC2"/>
    <w:rsid w:val="00EF5FFC"/>
    <w:rsid w:val="00EF61B1"/>
    <w:rsid w:val="00EF64B3"/>
    <w:rsid w:val="00EF66BD"/>
    <w:rsid w:val="00EF66F1"/>
    <w:rsid w:val="00EF672D"/>
    <w:rsid w:val="00EF6A04"/>
    <w:rsid w:val="00EF6B56"/>
    <w:rsid w:val="00EF6B98"/>
    <w:rsid w:val="00EF6C18"/>
    <w:rsid w:val="00EF6C8F"/>
    <w:rsid w:val="00EF6D51"/>
    <w:rsid w:val="00EF6E41"/>
    <w:rsid w:val="00EF6F53"/>
    <w:rsid w:val="00EF7032"/>
    <w:rsid w:val="00EF7066"/>
    <w:rsid w:val="00EF706A"/>
    <w:rsid w:val="00EF73ED"/>
    <w:rsid w:val="00EF749D"/>
    <w:rsid w:val="00EF7696"/>
    <w:rsid w:val="00EF7996"/>
    <w:rsid w:val="00EF79EE"/>
    <w:rsid w:val="00EF7A2A"/>
    <w:rsid w:val="00EF7DBD"/>
    <w:rsid w:val="00EF7E4C"/>
    <w:rsid w:val="00EF7E67"/>
    <w:rsid w:val="00F00086"/>
    <w:rsid w:val="00F000A4"/>
    <w:rsid w:val="00F00121"/>
    <w:rsid w:val="00F00158"/>
    <w:rsid w:val="00F001DE"/>
    <w:rsid w:val="00F00319"/>
    <w:rsid w:val="00F00462"/>
    <w:rsid w:val="00F004F0"/>
    <w:rsid w:val="00F0057A"/>
    <w:rsid w:val="00F0058B"/>
    <w:rsid w:val="00F0068B"/>
    <w:rsid w:val="00F006A6"/>
    <w:rsid w:val="00F0074C"/>
    <w:rsid w:val="00F0086D"/>
    <w:rsid w:val="00F00AA8"/>
    <w:rsid w:val="00F00B21"/>
    <w:rsid w:val="00F00C97"/>
    <w:rsid w:val="00F0138C"/>
    <w:rsid w:val="00F01566"/>
    <w:rsid w:val="00F015EC"/>
    <w:rsid w:val="00F015F4"/>
    <w:rsid w:val="00F01749"/>
    <w:rsid w:val="00F018B8"/>
    <w:rsid w:val="00F018F7"/>
    <w:rsid w:val="00F01AB5"/>
    <w:rsid w:val="00F01C6D"/>
    <w:rsid w:val="00F01C9C"/>
    <w:rsid w:val="00F01DBA"/>
    <w:rsid w:val="00F01E17"/>
    <w:rsid w:val="00F01E47"/>
    <w:rsid w:val="00F01EB7"/>
    <w:rsid w:val="00F01F4E"/>
    <w:rsid w:val="00F01F6D"/>
    <w:rsid w:val="00F0201D"/>
    <w:rsid w:val="00F020CA"/>
    <w:rsid w:val="00F02434"/>
    <w:rsid w:val="00F025A4"/>
    <w:rsid w:val="00F02697"/>
    <w:rsid w:val="00F0290B"/>
    <w:rsid w:val="00F02BB8"/>
    <w:rsid w:val="00F02BF5"/>
    <w:rsid w:val="00F02EDE"/>
    <w:rsid w:val="00F030B2"/>
    <w:rsid w:val="00F030C0"/>
    <w:rsid w:val="00F031ED"/>
    <w:rsid w:val="00F032B1"/>
    <w:rsid w:val="00F032D8"/>
    <w:rsid w:val="00F034B2"/>
    <w:rsid w:val="00F034D2"/>
    <w:rsid w:val="00F03858"/>
    <w:rsid w:val="00F03BF1"/>
    <w:rsid w:val="00F03C76"/>
    <w:rsid w:val="00F041D3"/>
    <w:rsid w:val="00F0423E"/>
    <w:rsid w:val="00F0435C"/>
    <w:rsid w:val="00F04853"/>
    <w:rsid w:val="00F04C1A"/>
    <w:rsid w:val="00F04D53"/>
    <w:rsid w:val="00F04F4D"/>
    <w:rsid w:val="00F05054"/>
    <w:rsid w:val="00F0507C"/>
    <w:rsid w:val="00F05128"/>
    <w:rsid w:val="00F0525F"/>
    <w:rsid w:val="00F0527D"/>
    <w:rsid w:val="00F052D8"/>
    <w:rsid w:val="00F0531D"/>
    <w:rsid w:val="00F05420"/>
    <w:rsid w:val="00F054B9"/>
    <w:rsid w:val="00F0574F"/>
    <w:rsid w:val="00F059B6"/>
    <w:rsid w:val="00F05A1A"/>
    <w:rsid w:val="00F05A5A"/>
    <w:rsid w:val="00F05A6F"/>
    <w:rsid w:val="00F05B97"/>
    <w:rsid w:val="00F05C14"/>
    <w:rsid w:val="00F05CAC"/>
    <w:rsid w:val="00F05CF2"/>
    <w:rsid w:val="00F05E34"/>
    <w:rsid w:val="00F05FDC"/>
    <w:rsid w:val="00F06173"/>
    <w:rsid w:val="00F06475"/>
    <w:rsid w:val="00F06824"/>
    <w:rsid w:val="00F06EF6"/>
    <w:rsid w:val="00F0721C"/>
    <w:rsid w:val="00F07270"/>
    <w:rsid w:val="00F07286"/>
    <w:rsid w:val="00F0748B"/>
    <w:rsid w:val="00F077EE"/>
    <w:rsid w:val="00F07A0D"/>
    <w:rsid w:val="00F07A1A"/>
    <w:rsid w:val="00F07B8C"/>
    <w:rsid w:val="00F07BED"/>
    <w:rsid w:val="00F07C08"/>
    <w:rsid w:val="00F07C3C"/>
    <w:rsid w:val="00F07CEA"/>
    <w:rsid w:val="00F07DE5"/>
    <w:rsid w:val="00F07F2C"/>
    <w:rsid w:val="00F10074"/>
    <w:rsid w:val="00F10342"/>
    <w:rsid w:val="00F103C7"/>
    <w:rsid w:val="00F10593"/>
    <w:rsid w:val="00F108E2"/>
    <w:rsid w:val="00F10A77"/>
    <w:rsid w:val="00F10BC7"/>
    <w:rsid w:val="00F10C39"/>
    <w:rsid w:val="00F10FFE"/>
    <w:rsid w:val="00F11064"/>
    <w:rsid w:val="00F1127A"/>
    <w:rsid w:val="00F112E5"/>
    <w:rsid w:val="00F118E9"/>
    <w:rsid w:val="00F11C8A"/>
    <w:rsid w:val="00F11CCC"/>
    <w:rsid w:val="00F11CE2"/>
    <w:rsid w:val="00F11D4F"/>
    <w:rsid w:val="00F11EAF"/>
    <w:rsid w:val="00F11F7E"/>
    <w:rsid w:val="00F12019"/>
    <w:rsid w:val="00F1203F"/>
    <w:rsid w:val="00F12114"/>
    <w:rsid w:val="00F1214F"/>
    <w:rsid w:val="00F121EA"/>
    <w:rsid w:val="00F12218"/>
    <w:rsid w:val="00F122E0"/>
    <w:rsid w:val="00F12482"/>
    <w:rsid w:val="00F125C7"/>
    <w:rsid w:val="00F12619"/>
    <w:rsid w:val="00F12681"/>
    <w:rsid w:val="00F1274C"/>
    <w:rsid w:val="00F12A42"/>
    <w:rsid w:val="00F12CC7"/>
    <w:rsid w:val="00F130F0"/>
    <w:rsid w:val="00F131EC"/>
    <w:rsid w:val="00F132A0"/>
    <w:rsid w:val="00F1331C"/>
    <w:rsid w:val="00F13352"/>
    <w:rsid w:val="00F135FE"/>
    <w:rsid w:val="00F13693"/>
    <w:rsid w:val="00F1385D"/>
    <w:rsid w:val="00F13CD2"/>
    <w:rsid w:val="00F13E1D"/>
    <w:rsid w:val="00F13E88"/>
    <w:rsid w:val="00F13F91"/>
    <w:rsid w:val="00F14078"/>
    <w:rsid w:val="00F140E5"/>
    <w:rsid w:val="00F1417A"/>
    <w:rsid w:val="00F1437A"/>
    <w:rsid w:val="00F14395"/>
    <w:rsid w:val="00F1472B"/>
    <w:rsid w:val="00F147A5"/>
    <w:rsid w:val="00F148D9"/>
    <w:rsid w:val="00F1496C"/>
    <w:rsid w:val="00F14A93"/>
    <w:rsid w:val="00F14E5E"/>
    <w:rsid w:val="00F14EF7"/>
    <w:rsid w:val="00F150DD"/>
    <w:rsid w:val="00F1552D"/>
    <w:rsid w:val="00F15549"/>
    <w:rsid w:val="00F1556B"/>
    <w:rsid w:val="00F1558D"/>
    <w:rsid w:val="00F159E0"/>
    <w:rsid w:val="00F15A90"/>
    <w:rsid w:val="00F15A93"/>
    <w:rsid w:val="00F15B1E"/>
    <w:rsid w:val="00F15E9A"/>
    <w:rsid w:val="00F1660C"/>
    <w:rsid w:val="00F167FB"/>
    <w:rsid w:val="00F16A4C"/>
    <w:rsid w:val="00F16D52"/>
    <w:rsid w:val="00F17055"/>
    <w:rsid w:val="00F170AE"/>
    <w:rsid w:val="00F17121"/>
    <w:rsid w:val="00F17225"/>
    <w:rsid w:val="00F1722E"/>
    <w:rsid w:val="00F17294"/>
    <w:rsid w:val="00F173FA"/>
    <w:rsid w:val="00F17449"/>
    <w:rsid w:val="00F1781E"/>
    <w:rsid w:val="00F17868"/>
    <w:rsid w:val="00F17953"/>
    <w:rsid w:val="00F179C6"/>
    <w:rsid w:val="00F179F3"/>
    <w:rsid w:val="00F17C3A"/>
    <w:rsid w:val="00F17D73"/>
    <w:rsid w:val="00F17D74"/>
    <w:rsid w:val="00F17F78"/>
    <w:rsid w:val="00F2002A"/>
    <w:rsid w:val="00F200FE"/>
    <w:rsid w:val="00F20175"/>
    <w:rsid w:val="00F201A3"/>
    <w:rsid w:val="00F202EA"/>
    <w:rsid w:val="00F2036C"/>
    <w:rsid w:val="00F205B8"/>
    <w:rsid w:val="00F20799"/>
    <w:rsid w:val="00F2083E"/>
    <w:rsid w:val="00F20BCD"/>
    <w:rsid w:val="00F20E2F"/>
    <w:rsid w:val="00F20E4C"/>
    <w:rsid w:val="00F2107C"/>
    <w:rsid w:val="00F21178"/>
    <w:rsid w:val="00F213F8"/>
    <w:rsid w:val="00F21475"/>
    <w:rsid w:val="00F2148A"/>
    <w:rsid w:val="00F2152F"/>
    <w:rsid w:val="00F21585"/>
    <w:rsid w:val="00F219AA"/>
    <w:rsid w:val="00F21A06"/>
    <w:rsid w:val="00F21A1D"/>
    <w:rsid w:val="00F21AA0"/>
    <w:rsid w:val="00F21BD3"/>
    <w:rsid w:val="00F21C00"/>
    <w:rsid w:val="00F21CAB"/>
    <w:rsid w:val="00F21E52"/>
    <w:rsid w:val="00F21EFF"/>
    <w:rsid w:val="00F21FEC"/>
    <w:rsid w:val="00F22012"/>
    <w:rsid w:val="00F22069"/>
    <w:rsid w:val="00F220CA"/>
    <w:rsid w:val="00F221BF"/>
    <w:rsid w:val="00F2241A"/>
    <w:rsid w:val="00F22656"/>
    <w:rsid w:val="00F226DB"/>
    <w:rsid w:val="00F228CB"/>
    <w:rsid w:val="00F22C72"/>
    <w:rsid w:val="00F22DBE"/>
    <w:rsid w:val="00F230DF"/>
    <w:rsid w:val="00F231B1"/>
    <w:rsid w:val="00F2320B"/>
    <w:rsid w:val="00F23234"/>
    <w:rsid w:val="00F23241"/>
    <w:rsid w:val="00F2343F"/>
    <w:rsid w:val="00F235B4"/>
    <w:rsid w:val="00F23701"/>
    <w:rsid w:val="00F23803"/>
    <w:rsid w:val="00F23808"/>
    <w:rsid w:val="00F23809"/>
    <w:rsid w:val="00F23A20"/>
    <w:rsid w:val="00F23AD0"/>
    <w:rsid w:val="00F23BB4"/>
    <w:rsid w:val="00F23CF7"/>
    <w:rsid w:val="00F23D5E"/>
    <w:rsid w:val="00F23E13"/>
    <w:rsid w:val="00F23FD6"/>
    <w:rsid w:val="00F24068"/>
    <w:rsid w:val="00F240C5"/>
    <w:rsid w:val="00F24267"/>
    <w:rsid w:val="00F24452"/>
    <w:rsid w:val="00F245F3"/>
    <w:rsid w:val="00F247B4"/>
    <w:rsid w:val="00F247E6"/>
    <w:rsid w:val="00F24A5E"/>
    <w:rsid w:val="00F24F12"/>
    <w:rsid w:val="00F24F53"/>
    <w:rsid w:val="00F250A1"/>
    <w:rsid w:val="00F250AC"/>
    <w:rsid w:val="00F25135"/>
    <w:rsid w:val="00F251C9"/>
    <w:rsid w:val="00F2525B"/>
    <w:rsid w:val="00F254A8"/>
    <w:rsid w:val="00F25562"/>
    <w:rsid w:val="00F255EF"/>
    <w:rsid w:val="00F257D3"/>
    <w:rsid w:val="00F259F2"/>
    <w:rsid w:val="00F25A92"/>
    <w:rsid w:val="00F25AC8"/>
    <w:rsid w:val="00F25AE1"/>
    <w:rsid w:val="00F25BD5"/>
    <w:rsid w:val="00F25C1B"/>
    <w:rsid w:val="00F25D5F"/>
    <w:rsid w:val="00F25F07"/>
    <w:rsid w:val="00F260EA"/>
    <w:rsid w:val="00F26101"/>
    <w:rsid w:val="00F2612A"/>
    <w:rsid w:val="00F26285"/>
    <w:rsid w:val="00F264C4"/>
    <w:rsid w:val="00F2655A"/>
    <w:rsid w:val="00F2656C"/>
    <w:rsid w:val="00F267F8"/>
    <w:rsid w:val="00F268F0"/>
    <w:rsid w:val="00F26B20"/>
    <w:rsid w:val="00F26BE5"/>
    <w:rsid w:val="00F26CD5"/>
    <w:rsid w:val="00F26CE1"/>
    <w:rsid w:val="00F26E08"/>
    <w:rsid w:val="00F271F9"/>
    <w:rsid w:val="00F272F3"/>
    <w:rsid w:val="00F27381"/>
    <w:rsid w:val="00F2749A"/>
    <w:rsid w:val="00F27516"/>
    <w:rsid w:val="00F2761D"/>
    <w:rsid w:val="00F277DE"/>
    <w:rsid w:val="00F27C9B"/>
    <w:rsid w:val="00F27D18"/>
    <w:rsid w:val="00F27D28"/>
    <w:rsid w:val="00F27D80"/>
    <w:rsid w:val="00F27DA3"/>
    <w:rsid w:val="00F27E98"/>
    <w:rsid w:val="00F30155"/>
    <w:rsid w:val="00F301B3"/>
    <w:rsid w:val="00F303A7"/>
    <w:rsid w:val="00F30689"/>
    <w:rsid w:val="00F30971"/>
    <w:rsid w:val="00F30A08"/>
    <w:rsid w:val="00F30A43"/>
    <w:rsid w:val="00F30D9D"/>
    <w:rsid w:val="00F30FDE"/>
    <w:rsid w:val="00F3106A"/>
    <w:rsid w:val="00F311F6"/>
    <w:rsid w:val="00F31291"/>
    <w:rsid w:val="00F312A3"/>
    <w:rsid w:val="00F31332"/>
    <w:rsid w:val="00F31354"/>
    <w:rsid w:val="00F314C8"/>
    <w:rsid w:val="00F31554"/>
    <w:rsid w:val="00F3157A"/>
    <w:rsid w:val="00F3158D"/>
    <w:rsid w:val="00F31803"/>
    <w:rsid w:val="00F318A9"/>
    <w:rsid w:val="00F31B13"/>
    <w:rsid w:val="00F31BF7"/>
    <w:rsid w:val="00F31C4F"/>
    <w:rsid w:val="00F31F3D"/>
    <w:rsid w:val="00F32076"/>
    <w:rsid w:val="00F32108"/>
    <w:rsid w:val="00F32572"/>
    <w:rsid w:val="00F32845"/>
    <w:rsid w:val="00F328CF"/>
    <w:rsid w:val="00F328F1"/>
    <w:rsid w:val="00F329D6"/>
    <w:rsid w:val="00F32A24"/>
    <w:rsid w:val="00F330D8"/>
    <w:rsid w:val="00F33206"/>
    <w:rsid w:val="00F33823"/>
    <w:rsid w:val="00F33AB9"/>
    <w:rsid w:val="00F33ABA"/>
    <w:rsid w:val="00F33B9A"/>
    <w:rsid w:val="00F33C96"/>
    <w:rsid w:val="00F34232"/>
    <w:rsid w:val="00F34271"/>
    <w:rsid w:val="00F3429C"/>
    <w:rsid w:val="00F342B7"/>
    <w:rsid w:val="00F34493"/>
    <w:rsid w:val="00F344CD"/>
    <w:rsid w:val="00F345EF"/>
    <w:rsid w:val="00F34A45"/>
    <w:rsid w:val="00F34A86"/>
    <w:rsid w:val="00F34BAB"/>
    <w:rsid w:val="00F34C1A"/>
    <w:rsid w:val="00F34CC9"/>
    <w:rsid w:val="00F34F25"/>
    <w:rsid w:val="00F34F33"/>
    <w:rsid w:val="00F34F86"/>
    <w:rsid w:val="00F35137"/>
    <w:rsid w:val="00F35267"/>
    <w:rsid w:val="00F35346"/>
    <w:rsid w:val="00F356DE"/>
    <w:rsid w:val="00F35744"/>
    <w:rsid w:val="00F35A3D"/>
    <w:rsid w:val="00F35AC0"/>
    <w:rsid w:val="00F35BA2"/>
    <w:rsid w:val="00F35D12"/>
    <w:rsid w:val="00F35D2D"/>
    <w:rsid w:val="00F35E48"/>
    <w:rsid w:val="00F35FF9"/>
    <w:rsid w:val="00F36008"/>
    <w:rsid w:val="00F361B5"/>
    <w:rsid w:val="00F362EF"/>
    <w:rsid w:val="00F363FA"/>
    <w:rsid w:val="00F364D7"/>
    <w:rsid w:val="00F3686D"/>
    <w:rsid w:val="00F368B0"/>
    <w:rsid w:val="00F36982"/>
    <w:rsid w:val="00F36A82"/>
    <w:rsid w:val="00F36AF1"/>
    <w:rsid w:val="00F36B7F"/>
    <w:rsid w:val="00F36CDE"/>
    <w:rsid w:val="00F36F05"/>
    <w:rsid w:val="00F37192"/>
    <w:rsid w:val="00F371AF"/>
    <w:rsid w:val="00F3720E"/>
    <w:rsid w:val="00F3735F"/>
    <w:rsid w:val="00F375D1"/>
    <w:rsid w:val="00F378DA"/>
    <w:rsid w:val="00F37BC4"/>
    <w:rsid w:val="00F37C90"/>
    <w:rsid w:val="00F37CB8"/>
    <w:rsid w:val="00F37DC0"/>
    <w:rsid w:val="00F37E00"/>
    <w:rsid w:val="00F37FAC"/>
    <w:rsid w:val="00F40074"/>
    <w:rsid w:val="00F401AE"/>
    <w:rsid w:val="00F40313"/>
    <w:rsid w:val="00F403A8"/>
    <w:rsid w:val="00F403BA"/>
    <w:rsid w:val="00F40528"/>
    <w:rsid w:val="00F406BE"/>
    <w:rsid w:val="00F40B5B"/>
    <w:rsid w:val="00F40CFB"/>
    <w:rsid w:val="00F40CFD"/>
    <w:rsid w:val="00F40E01"/>
    <w:rsid w:val="00F40F49"/>
    <w:rsid w:val="00F411CF"/>
    <w:rsid w:val="00F4159C"/>
    <w:rsid w:val="00F416A4"/>
    <w:rsid w:val="00F417FE"/>
    <w:rsid w:val="00F41964"/>
    <w:rsid w:val="00F41C15"/>
    <w:rsid w:val="00F41F52"/>
    <w:rsid w:val="00F41F7E"/>
    <w:rsid w:val="00F41FCA"/>
    <w:rsid w:val="00F41FD7"/>
    <w:rsid w:val="00F42038"/>
    <w:rsid w:val="00F42061"/>
    <w:rsid w:val="00F420E8"/>
    <w:rsid w:val="00F42110"/>
    <w:rsid w:val="00F42171"/>
    <w:rsid w:val="00F42320"/>
    <w:rsid w:val="00F42375"/>
    <w:rsid w:val="00F42393"/>
    <w:rsid w:val="00F423AD"/>
    <w:rsid w:val="00F4253D"/>
    <w:rsid w:val="00F4298A"/>
    <w:rsid w:val="00F42A81"/>
    <w:rsid w:val="00F42D0C"/>
    <w:rsid w:val="00F42DC7"/>
    <w:rsid w:val="00F42E88"/>
    <w:rsid w:val="00F42F1F"/>
    <w:rsid w:val="00F42F2A"/>
    <w:rsid w:val="00F43067"/>
    <w:rsid w:val="00F4319C"/>
    <w:rsid w:val="00F431F0"/>
    <w:rsid w:val="00F43233"/>
    <w:rsid w:val="00F43351"/>
    <w:rsid w:val="00F433BE"/>
    <w:rsid w:val="00F43642"/>
    <w:rsid w:val="00F4367B"/>
    <w:rsid w:val="00F43764"/>
    <w:rsid w:val="00F43803"/>
    <w:rsid w:val="00F43953"/>
    <w:rsid w:val="00F43AE1"/>
    <w:rsid w:val="00F43B6D"/>
    <w:rsid w:val="00F43FF4"/>
    <w:rsid w:val="00F44093"/>
    <w:rsid w:val="00F44284"/>
    <w:rsid w:val="00F44378"/>
    <w:rsid w:val="00F445E4"/>
    <w:rsid w:val="00F4461D"/>
    <w:rsid w:val="00F44667"/>
    <w:rsid w:val="00F4486A"/>
    <w:rsid w:val="00F44948"/>
    <w:rsid w:val="00F44D0B"/>
    <w:rsid w:val="00F44D61"/>
    <w:rsid w:val="00F44EFB"/>
    <w:rsid w:val="00F44FBB"/>
    <w:rsid w:val="00F452A5"/>
    <w:rsid w:val="00F455AE"/>
    <w:rsid w:val="00F456D8"/>
    <w:rsid w:val="00F4594C"/>
    <w:rsid w:val="00F45A51"/>
    <w:rsid w:val="00F45D21"/>
    <w:rsid w:val="00F45D75"/>
    <w:rsid w:val="00F45E16"/>
    <w:rsid w:val="00F46018"/>
    <w:rsid w:val="00F4612D"/>
    <w:rsid w:val="00F4642C"/>
    <w:rsid w:val="00F46797"/>
    <w:rsid w:val="00F46805"/>
    <w:rsid w:val="00F46C5D"/>
    <w:rsid w:val="00F46CAB"/>
    <w:rsid w:val="00F46DA9"/>
    <w:rsid w:val="00F46EE0"/>
    <w:rsid w:val="00F46F26"/>
    <w:rsid w:val="00F46F99"/>
    <w:rsid w:val="00F47270"/>
    <w:rsid w:val="00F47542"/>
    <w:rsid w:val="00F4778C"/>
    <w:rsid w:val="00F4781A"/>
    <w:rsid w:val="00F4791B"/>
    <w:rsid w:val="00F47972"/>
    <w:rsid w:val="00F47A28"/>
    <w:rsid w:val="00F47AF0"/>
    <w:rsid w:val="00F47C08"/>
    <w:rsid w:val="00F47C59"/>
    <w:rsid w:val="00F47CB4"/>
    <w:rsid w:val="00F50022"/>
    <w:rsid w:val="00F5017E"/>
    <w:rsid w:val="00F50244"/>
    <w:rsid w:val="00F5028B"/>
    <w:rsid w:val="00F502BE"/>
    <w:rsid w:val="00F5045F"/>
    <w:rsid w:val="00F50676"/>
    <w:rsid w:val="00F506D0"/>
    <w:rsid w:val="00F507BA"/>
    <w:rsid w:val="00F5089F"/>
    <w:rsid w:val="00F509BB"/>
    <w:rsid w:val="00F509D4"/>
    <w:rsid w:val="00F50A24"/>
    <w:rsid w:val="00F50B42"/>
    <w:rsid w:val="00F50B94"/>
    <w:rsid w:val="00F50C9D"/>
    <w:rsid w:val="00F50FD0"/>
    <w:rsid w:val="00F50FE7"/>
    <w:rsid w:val="00F51098"/>
    <w:rsid w:val="00F51284"/>
    <w:rsid w:val="00F5143A"/>
    <w:rsid w:val="00F5165B"/>
    <w:rsid w:val="00F51682"/>
    <w:rsid w:val="00F5168C"/>
    <w:rsid w:val="00F51833"/>
    <w:rsid w:val="00F5183E"/>
    <w:rsid w:val="00F51937"/>
    <w:rsid w:val="00F5193A"/>
    <w:rsid w:val="00F51C09"/>
    <w:rsid w:val="00F51DFB"/>
    <w:rsid w:val="00F51FA8"/>
    <w:rsid w:val="00F5204D"/>
    <w:rsid w:val="00F52079"/>
    <w:rsid w:val="00F5210D"/>
    <w:rsid w:val="00F523A7"/>
    <w:rsid w:val="00F52624"/>
    <w:rsid w:val="00F52788"/>
    <w:rsid w:val="00F528FC"/>
    <w:rsid w:val="00F529C5"/>
    <w:rsid w:val="00F52AB5"/>
    <w:rsid w:val="00F52B47"/>
    <w:rsid w:val="00F53100"/>
    <w:rsid w:val="00F532AB"/>
    <w:rsid w:val="00F533B2"/>
    <w:rsid w:val="00F533B7"/>
    <w:rsid w:val="00F53567"/>
    <w:rsid w:val="00F53636"/>
    <w:rsid w:val="00F538C1"/>
    <w:rsid w:val="00F539DF"/>
    <w:rsid w:val="00F53B39"/>
    <w:rsid w:val="00F53C86"/>
    <w:rsid w:val="00F53E8A"/>
    <w:rsid w:val="00F53F5A"/>
    <w:rsid w:val="00F53FCD"/>
    <w:rsid w:val="00F541D1"/>
    <w:rsid w:val="00F54413"/>
    <w:rsid w:val="00F547F0"/>
    <w:rsid w:val="00F548BD"/>
    <w:rsid w:val="00F549A8"/>
    <w:rsid w:val="00F549BC"/>
    <w:rsid w:val="00F54B5E"/>
    <w:rsid w:val="00F54E1C"/>
    <w:rsid w:val="00F54E95"/>
    <w:rsid w:val="00F54EA6"/>
    <w:rsid w:val="00F550E8"/>
    <w:rsid w:val="00F552AB"/>
    <w:rsid w:val="00F55A23"/>
    <w:rsid w:val="00F55AC9"/>
    <w:rsid w:val="00F55ADB"/>
    <w:rsid w:val="00F55AFA"/>
    <w:rsid w:val="00F55B30"/>
    <w:rsid w:val="00F55D52"/>
    <w:rsid w:val="00F55E30"/>
    <w:rsid w:val="00F55E3A"/>
    <w:rsid w:val="00F55F4F"/>
    <w:rsid w:val="00F562BE"/>
    <w:rsid w:val="00F5639E"/>
    <w:rsid w:val="00F5642B"/>
    <w:rsid w:val="00F564D6"/>
    <w:rsid w:val="00F56529"/>
    <w:rsid w:val="00F5655E"/>
    <w:rsid w:val="00F5668F"/>
    <w:rsid w:val="00F567F1"/>
    <w:rsid w:val="00F568A7"/>
    <w:rsid w:val="00F56987"/>
    <w:rsid w:val="00F56B4F"/>
    <w:rsid w:val="00F56B6A"/>
    <w:rsid w:val="00F56B8D"/>
    <w:rsid w:val="00F56D45"/>
    <w:rsid w:val="00F56E78"/>
    <w:rsid w:val="00F5717E"/>
    <w:rsid w:val="00F57285"/>
    <w:rsid w:val="00F57403"/>
    <w:rsid w:val="00F57498"/>
    <w:rsid w:val="00F57527"/>
    <w:rsid w:val="00F57532"/>
    <w:rsid w:val="00F57653"/>
    <w:rsid w:val="00F57725"/>
    <w:rsid w:val="00F57B73"/>
    <w:rsid w:val="00F57D29"/>
    <w:rsid w:val="00F6007F"/>
    <w:rsid w:val="00F600BC"/>
    <w:rsid w:val="00F60165"/>
    <w:rsid w:val="00F6016D"/>
    <w:rsid w:val="00F60222"/>
    <w:rsid w:val="00F60316"/>
    <w:rsid w:val="00F6032B"/>
    <w:rsid w:val="00F60398"/>
    <w:rsid w:val="00F605CB"/>
    <w:rsid w:val="00F605D9"/>
    <w:rsid w:val="00F60751"/>
    <w:rsid w:val="00F60807"/>
    <w:rsid w:val="00F60822"/>
    <w:rsid w:val="00F60872"/>
    <w:rsid w:val="00F60D65"/>
    <w:rsid w:val="00F60D6B"/>
    <w:rsid w:val="00F60F4D"/>
    <w:rsid w:val="00F6104C"/>
    <w:rsid w:val="00F611C9"/>
    <w:rsid w:val="00F614E7"/>
    <w:rsid w:val="00F61707"/>
    <w:rsid w:val="00F61ACC"/>
    <w:rsid w:val="00F61C2A"/>
    <w:rsid w:val="00F61C31"/>
    <w:rsid w:val="00F61CDF"/>
    <w:rsid w:val="00F61DAB"/>
    <w:rsid w:val="00F61E7D"/>
    <w:rsid w:val="00F620C6"/>
    <w:rsid w:val="00F620FB"/>
    <w:rsid w:val="00F62416"/>
    <w:rsid w:val="00F6252C"/>
    <w:rsid w:val="00F62661"/>
    <w:rsid w:val="00F629A0"/>
    <w:rsid w:val="00F62ADD"/>
    <w:rsid w:val="00F62BC5"/>
    <w:rsid w:val="00F62E0E"/>
    <w:rsid w:val="00F62E31"/>
    <w:rsid w:val="00F62EA8"/>
    <w:rsid w:val="00F630E5"/>
    <w:rsid w:val="00F63142"/>
    <w:rsid w:val="00F63488"/>
    <w:rsid w:val="00F63538"/>
    <w:rsid w:val="00F63B48"/>
    <w:rsid w:val="00F64059"/>
    <w:rsid w:val="00F6431B"/>
    <w:rsid w:val="00F64530"/>
    <w:rsid w:val="00F647C0"/>
    <w:rsid w:val="00F647C2"/>
    <w:rsid w:val="00F6485F"/>
    <w:rsid w:val="00F6489C"/>
    <w:rsid w:val="00F649F0"/>
    <w:rsid w:val="00F64AB9"/>
    <w:rsid w:val="00F64ABF"/>
    <w:rsid w:val="00F64D31"/>
    <w:rsid w:val="00F6502D"/>
    <w:rsid w:val="00F652FF"/>
    <w:rsid w:val="00F653A8"/>
    <w:rsid w:val="00F65600"/>
    <w:rsid w:val="00F65635"/>
    <w:rsid w:val="00F65647"/>
    <w:rsid w:val="00F656FB"/>
    <w:rsid w:val="00F657FE"/>
    <w:rsid w:val="00F65869"/>
    <w:rsid w:val="00F65878"/>
    <w:rsid w:val="00F658B7"/>
    <w:rsid w:val="00F658DA"/>
    <w:rsid w:val="00F65A8B"/>
    <w:rsid w:val="00F65D1B"/>
    <w:rsid w:val="00F65F72"/>
    <w:rsid w:val="00F66089"/>
    <w:rsid w:val="00F660C1"/>
    <w:rsid w:val="00F66389"/>
    <w:rsid w:val="00F6645F"/>
    <w:rsid w:val="00F665CB"/>
    <w:rsid w:val="00F666C2"/>
    <w:rsid w:val="00F666D6"/>
    <w:rsid w:val="00F6675E"/>
    <w:rsid w:val="00F6681A"/>
    <w:rsid w:val="00F66983"/>
    <w:rsid w:val="00F66B9B"/>
    <w:rsid w:val="00F66C36"/>
    <w:rsid w:val="00F66F14"/>
    <w:rsid w:val="00F66F3C"/>
    <w:rsid w:val="00F67052"/>
    <w:rsid w:val="00F67198"/>
    <w:rsid w:val="00F672E1"/>
    <w:rsid w:val="00F673FA"/>
    <w:rsid w:val="00F6753D"/>
    <w:rsid w:val="00F675C1"/>
    <w:rsid w:val="00F67B40"/>
    <w:rsid w:val="00F67C25"/>
    <w:rsid w:val="00F67F3F"/>
    <w:rsid w:val="00F67F62"/>
    <w:rsid w:val="00F67FF9"/>
    <w:rsid w:val="00F70098"/>
    <w:rsid w:val="00F700BC"/>
    <w:rsid w:val="00F702A0"/>
    <w:rsid w:val="00F7035A"/>
    <w:rsid w:val="00F704FB"/>
    <w:rsid w:val="00F706AF"/>
    <w:rsid w:val="00F706D0"/>
    <w:rsid w:val="00F70951"/>
    <w:rsid w:val="00F7095D"/>
    <w:rsid w:val="00F709C3"/>
    <w:rsid w:val="00F70AB9"/>
    <w:rsid w:val="00F70AE4"/>
    <w:rsid w:val="00F70B25"/>
    <w:rsid w:val="00F70B5E"/>
    <w:rsid w:val="00F70BA1"/>
    <w:rsid w:val="00F70BAD"/>
    <w:rsid w:val="00F70EE7"/>
    <w:rsid w:val="00F71106"/>
    <w:rsid w:val="00F7118C"/>
    <w:rsid w:val="00F7139A"/>
    <w:rsid w:val="00F713D3"/>
    <w:rsid w:val="00F71618"/>
    <w:rsid w:val="00F71658"/>
    <w:rsid w:val="00F71716"/>
    <w:rsid w:val="00F71A0A"/>
    <w:rsid w:val="00F71C75"/>
    <w:rsid w:val="00F7206C"/>
    <w:rsid w:val="00F720BB"/>
    <w:rsid w:val="00F7220C"/>
    <w:rsid w:val="00F72245"/>
    <w:rsid w:val="00F722F1"/>
    <w:rsid w:val="00F723EF"/>
    <w:rsid w:val="00F72780"/>
    <w:rsid w:val="00F7292B"/>
    <w:rsid w:val="00F72AB8"/>
    <w:rsid w:val="00F72F61"/>
    <w:rsid w:val="00F72F7E"/>
    <w:rsid w:val="00F72FC4"/>
    <w:rsid w:val="00F72FCF"/>
    <w:rsid w:val="00F73101"/>
    <w:rsid w:val="00F73127"/>
    <w:rsid w:val="00F73445"/>
    <w:rsid w:val="00F73688"/>
    <w:rsid w:val="00F7368C"/>
    <w:rsid w:val="00F737DE"/>
    <w:rsid w:val="00F739E7"/>
    <w:rsid w:val="00F73A42"/>
    <w:rsid w:val="00F73C0B"/>
    <w:rsid w:val="00F73C38"/>
    <w:rsid w:val="00F73C49"/>
    <w:rsid w:val="00F73C87"/>
    <w:rsid w:val="00F73C9F"/>
    <w:rsid w:val="00F73F74"/>
    <w:rsid w:val="00F74144"/>
    <w:rsid w:val="00F7418C"/>
    <w:rsid w:val="00F74270"/>
    <w:rsid w:val="00F74285"/>
    <w:rsid w:val="00F74305"/>
    <w:rsid w:val="00F743A4"/>
    <w:rsid w:val="00F743E5"/>
    <w:rsid w:val="00F7453A"/>
    <w:rsid w:val="00F745B9"/>
    <w:rsid w:val="00F745C5"/>
    <w:rsid w:val="00F74878"/>
    <w:rsid w:val="00F748AA"/>
    <w:rsid w:val="00F748F0"/>
    <w:rsid w:val="00F74A50"/>
    <w:rsid w:val="00F74C93"/>
    <w:rsid w:val="00F74CFF"/>
    <w:rsid w:val="00F74D7E"/>
    <w:rsid w:val="00F7507F"/>
    <w:rsid w:val="00F75091"/>
    <w:rsid w:val="00F750BD"/>
    <w:rsid w:val="00F750F9"/>
    <w:rsid w:val="00F7531F"/>
    <w:rsid w:val="00F753F3"/>
    <w:rsid w:val="00F759BC"/>
    <w:rsid w:val="00F759D2"/>
    <w:rsid w:val="00F75A45"/>
    <w:rsid w:val="00F75C51"/>
    <w:rsid w:val="00F75F0D"/>
    <w:rsid w:val="00F76226"/>
    <w:rsid w:val="00F76254"/>
    <w:rsid w:val="00F76277"/>
    <w:rsid w:val="00F76669"/>
    <w:rsid w:val="00F766FA"/>
    <w:rsid w:val="00F76735"/>
    <w:rsid w:val="00F77338"/>
    <w:rsid w:val="00F774E5"/>
    <w:rsid w:val="00F7769D"/>
    <w:rsid w:val="00F77912"/>
    <w:rsid w:val="00F77A2C"/>
    <w:rsid w:val="00F77AAF"/>
    <w:rsid w:val="00F77C3C"/>
    <w:rsid w:val="00F77D20"/>
    <w:rsid w:val="00F77D64"/>
    <w:rsid w:val="00F77D6B"/>
    <w:rsid w:val="00F77ECF"/>
    <w:rsid w:val="00F77EFE"/>
    <w:rsid w:val="00F80120"/>
    <w:rsid w:val="00F801E3"/>
    <w:rsid w:val="00F80259"/>
    <w:rsid w:val="00F804D1"/>
    <w:rsid w:val="00F80521"/>
    <w:rsid w:val="00F806CC"/>
    <w:rsid w:val="00F807F4"/>
    <w:rsid w:val="00F80803"/>
    <w:rsid w:val="00F80869"/>
    <w:rsid w:val="00F8087C"/>
    <w:rsid w:val="00F80C0C"/>
    <w:rsid w:val="00F80C18"/>
    <w:rsid w:val="00F80C31"/>
    <w:rsid w:val="00F80EBC"/>
    <w:rsid w:val="00F80F88"/>
    <w:rsid w:val="00F80F9A"/>
    <w:rsid w:val="00F811F0"/>
    <w:rsid w:val="00F81320"/>
    <w:rsid w:val="00F8141F"/>
    <w:rsid w:val="00F81461"/>
    <w:rsid w:val="00F81557"/>
    <w:rsid w:val="00F816C1"/>
    <w:rsid w:val="00F81B31"/>
    <w:rsid w:val="00F81D36"/>
    <w:rsid w:val="00F81D80"/>
    <w:rsid w:val="00F81E5D"/>
    <w:rsid w:val="00F81F33"/>
    <w:rsid w:val="00F81FB2"/>
    <w:rsid w:val="00F82064"/>
    <w:rsid w:val="00F8209C"/>
    <w:rsid w:val="00F820D5"/>
    <w:rsid w:val="00F82CD2"/>
    <w:rsid w:val="00F82CE0"/>
    <w:rsid w:val="00F82DD6"/>
    <w:rsid w:val="00F83157"/>
    <w:rsid w:val="00F8319F"/>
    <w:rsid w:val="00F8334B"/>
    <w:rsid w:val="00F833F5"/>
    <w:rsid w:val="00F83593"/>
    <w:rsid w:val="00F835E2"/>
    <w:rsid w:val="00F83726"/>
    <w:rsid w:val="00F837BE"/>
    <w:rsid w:val="00F837E4"/>
    <w:rsid w:val="00F83830"/>
    <w:rsid w:val="00F8393A"/>
    <w:rsid w:val="00F83A83"/>
    <w:rsid w:val="00F83BB6"/>
    <w:rsid w:val="00F83BDD"/>
    <w:rsid w:val="00F83C0D"/>
    <w:rsid w:val="00F83C2C"/>
    <w:rsid w:val="00F83D11"/>
    <w:rsid w:val="00F83D90"/>
    <w:rsid w:val="00F83E8C"/>
    <w:rsid w:val="00F83EAB"/>
    <w:rsid w:val="00F842B1"/>
    <w:rsid w:val="00F8446E"/>
    <w:rsid w:val="00F844BA"/>
    <w:rsid w:val="00F84742"/>
    <w:rsid w:val="00F84796"/>
    <w:rsid w:val="00F84BE5"/>
    <w:rsid w:val="00F84BF3"/>
    <w:rsid w:val="00F84C45"/>
    <w:rsid w:val="00F84D23"/>
    <w:rsid w:val="00F85046"/>
    <w:rsid w:val="00F850BC"/>
    <w:rsid w:val="00F8518C"/>
    <w:rsid w:val="00F851E6"/>
    <w:rsid w:val="00F854AB"/>
    <w:rsid w:val="00F8550F"/>
    <w:rsid w:val="00F855D9"/>
    <w:rsid w:val="00F8563F"/>
    <w:rsid w:val="00F85698"/>
    <w:rsid w:val="00F856E7"/>
    <w:rsid w:val="00F85715"/>
    <w:rsid w:val="00F859C6"/>
    <w:rsid w:val="00F859C9"/>
    <w:rsid w:val="00F85A12"/>
    <w:rsid w:val="00F85B36"/>
    <w:rsid w:val="00F85BAE"/>
    <w:rsid w:val="00F85C12"/>
    <w:rsid w:val="00F85D49"/>
    <w:rsid w:val="00F85D59"/>
    <w:rsid w:val="00F85DC7"/>
    <w:rsid w:val="00F85EF7"/>
    <w:rsid w:val="00F85F49"/>
    <w:rsid w:val="00F86014"/>
    <w:rsid w:val="00F86021"/>
    <w:rsid w:val="00F865B3"/>
    <w:rsid w:val="00F8681A"/>
    <w:rsid w:val="00F86830"/>
    <w:rsid w:val="00F868B0"/>
    <w:rsid w:val="00F869ED"/>
    <w:rsid w:val="00F86B2B"/>
    <w:rsid w:val="00F86D41"/>
    <w:rsid w:val="00F86D83"/>
    <w:rsid w:val="00F86E7D"/>
    <w:rsid w:val="00F87331"/>
    <w:rsid w:val="00F8749A"/>
    <w:rsid w:val="00F876CA"/>
    <w:rsid w:val="00F878E3"/>
    <w:rsid w:val="00F87A8E"/>
    <w:rsid w:val="00F87CAF"/>
    <w:rsid w:val="00F87D81"/>
    <w:rsid w:val="00F87DBE"/>
    <w:rsid w:val="00F87F26"/>
    <w:rsid w:val="00F901DA"/>
    <w:rsid w:val="00F90302"/>
    <w:rsid w:val="00F90378"/>
    <w:rsid w:val="00F90744"/>
    <w:rsid w:val="00F9078A"/>
    <w:rsid w:val="00F907AF"/>
    <w:rsid w:val="00F909CA"/>
    <w:rsid w:val="00F90A24"/>
    <w:rsid w:val="00F90BD6"/>
    <w:rsid w:val="00F90E02"/>
    <w:rsid w:val="00F90E5F"/>
    <w:rsid w:val="00F90F19"/>
    <w:rsid w:val="00F90FBA"/>
    <w:rsid w:val="00F90FDE"/>
    <w:rsid w:val="00F9107F"/>
    <w:rsid w:val="00F91257"/>
    <w:rsid w:val="00F91649"/>
    <w:rsid w:val="00F916CF"/>
    <w:rsid w:val="00F9172F"/>
    <w:rsid w:val="00F9187D"/>
    <w:rsid w:val="00F91961"/>
    <w:rsid w:val="00F91ADC"/>
    <w:rsid w:val="00F91CEE"/>
    <w:rsid w:val="00F91DA8"/>
    <w:rsid w:val="00F91FA9"/>
    <w:rsid w:val="00F9201E"/>
    <w:rsid w:val="00F9202C"/>
    <w:rsid w:val="00F9219B"/>
    <w:rsid w:val="00F924C2"/>
    <w:rsid w:val="00F926FB"/>
    <w:rsid w:val="00F92885"/>
    <w:rsid w:val="00F92DD9"/>
    <w:rsid w:val="00F92E35"/>
    <w:rsid w:val="00F92E47"/>
    <w:rsid w:val="00F92E8C"/>
    <w:rsid w:val="00F92EFE"/>
    <w:rsid w:val="00F93024"/>
    <w:rsid w:val="00F9306E"/>
    <w:rsid w:val="00F931A2"/>
    <w:rsid w:val="00F934EA"/>
    <w:rsid w:val="00F93599"/>
    <w:rsid w:val="00F935F4"/>
    <w:rsid w:val="00F937DA"/>
    <w:rsid w:val="00F938F1"/>
    <w:rsid w:val="00F93A12"/>
    <w:rsid w:val="00F93A71"/>
    <w:rsid w:val="00F93BCB"/>
    <w:rsid w:val="00F93DDA"/>
    <w:rsid w:val="00F93F0E"/>
    <w:rsid w:val="00F93F77"/>
    <w:rsid w:val="00F940CB"/>
    <w:rsid w:val="00F947C7"/>
    <w:rsid w:val="00F949BE"/>
    <w:rsid w:val="00F94B78"/>
    <w:rsid w:val="00F94CEE"/>
    <w:rsid w:val="00F94E06"/>
    <w:rsid w:val="00F94F9B"/>
    <w:rsid w:val="00F94FEC"/>
    <w:rsid w:val="00F95070"/>
    <w:rsid w:val="00F951A0"/>
    <w:rsid w:val="00F953D2"/>
    <w:rsid w:val="00F95580"/>
    <w:rsid w:val="00F955D6"/>
    <w:rsid w:val="00F956A5"/>
    <w:rsid w:val="00F956DE"/>
    <w:rsid w:val="00F9585F"/>
    <w:rsid w:val="00F95897"/>
    <w:rsid w:val="00F95A6E"/>
    <w:rsid w:val="00F95BBF"/>
    <w:rsid w:val="00F95C3B"/>
    <w:rsid w:val="00F95CBC"/>
    <w:rsid w:val="00F95CD0"/>
    <w:rsid w:val="00F95F4D"/>
    <w:rsid w:val="00F963EC"/>
    <w:rsid w:val="00F965D8"/>
    <w:rsid w:val="00F9660A"/>
    <w:rsid w:val="00F966C1"/>
    <w:rsid w:val="00F9671E"/>
    <w:rsid w:val="00F96AC4"/>
    <w:rsid w:val="00F96B01"/>
    <w:rsid w:val="00F96F50"/>
    <w:rsid w:val="00F96F59"/>
    <w:rsid w:val="00F97052"/>
    <w:rsid w:val="00F97164"/>
    <w:rsid w:val="00F973C4"/>
    <w:rsid w:val="00F974AC"/>
    <w:rsid w:val="00F9764F"/>
    <w:rsid w:val="00F97922"/>
    <w:rsid w:val="00F97A1E"/>
    <w:rsid w:val="00F97BAF"/>
    <w:rsid w:val="00F97DC1"/>
    <w:rsid w:val="00F97ED0"/>
    <w:rsid w:val="00F97F08"/>
    <w:rsid w:val="00F97FCB"/>
    <w:rsid w:val="00FA02DA"/>
    <w:rsid w:val="00FA05E0"/>
    <w:rsid w:val="00FA0932"/>
    <w:rsid w:val="00FA09E4"/>
    <w:rsid w:val="00FA09EA"/>
    <w:rsid w:val="00FA0C03"/>
    <w:rsid w:val="00FA0C30"/>
    <w:rsid w:val="00FA0D16"/>
    <w:rsid w:val="00FA0D65"/>
    <w:rsid w:val="00FA0DA8"/>
    <w:rsid w:val="00FA0EBB"/>
    <w:rsid w:val="00FA0F18"/>
    <w:rsid w:val="00FA0F6E"/>
    <w:rsid w:val="00FA1235"/>
    <w:rsid w:val="00FA1591"/>
    <w:rsid w:val="00FA16C7"/>
    <w:rsid w:val="00FA1792"/>
    <w:rsid w:val="00FA1AA3"/>
    <w:rsid w:val="00FA1CA9"/>
    <w:rsid w:val="00FA1DD0"/>
    <w:rsid w:val="00FA1DD5"/>
    <w:rsid w:val="00FA1E32"/>
    <w:rsid w:val="00FA1F17"/>
    <w:rsid w:val="00FA2317"/>
    <w:rsid w:val="00FA25AF"/>
    <w:rsid w:val="00FA25D5"/>
    <w:rsid w:val="00FA2876"/>
    <w:rsid w:val="00FA28BD"/>
    <w:rsid w:val="00FA28E6"/>
    <w:rsid w:val="00FA2A02"/>
    <w:rsid w:val="00FA2B4C"/>
    <w:rsid w:val="00FA2D2A"/>
    <w:rsid w:val="00FA2D33"/>
    <w:rsid w:val="00FA2E24"/>
    <w:rsid w:val="00FA2F5C"/>
    <w:rsid w:val="00FA2FEF"/>
    <w:rsid w:val="00FA3088"/>
    <w:rsid w:val="00FA32A9"/>
    <w:rsid w:val="00FA33CB"/>
    <w:rsid w:val="00FA3789"/>
    <w:rsid w:val="00FA3A19"/>
    <w:rsid w:val="00FA3A4D"/>
    <w:rsid w:val="00FA3B62"/>
    <w:rsid w:val="00FA3CA3"/>
    <w:rsid w:val="00FA3D2C"/>
    <w:rsid w:val="00FA3E04"/>
    <w:rsid w:val="00FA3E21"/>
    <w:rsid w:val="00FA40F8"/>
    <w:rsid w:val="00FA417D"/>
    <w:rsid w:val="00FA453A"/>
    <w:rsid w:val="00FA454E"/>
    <w:rsid w:val="00FA45BA"/>
    <w:rsid w:val="00FA476B"/>
    <w:rsid w:val="00FA48D2"/>
    <w:rsid w:val="00FA4925"/>
    <w:rsid w:val="00FA4A4E"/>
    <w:rsid w:val="00FA5048"/>
    <w:rsid w:val="00FA505F"/>
    <w:rsid w:val="00FA52E0"/>
    <w:rsid w:val="00FA5325"/>
    <w:rsid w:val="00FA547D"/>
    <w:rsid w:val="00FA5508"/>
    <w:rsid w:val="00FA555D"/>
    <w:rsid w:val="00FA5675"/>
    <w:rsid w:val="00FA57DB"/>
    <w:rsid w:val="00FA5837"/>
    <w:rsid w:val="00FA587C"/>
    <w:rsid w:val="00FA5ABC"/>
    <w:rsid w:val="00FA5B7F"/>
    <w:rsid w:val="00FA5BA2"/>
    <w:rsid w:val="00FA626F"/>
    <w:rsid w:val="00FA6287"/>
    <w:rsid w:val="00FA629D"/>
    <w:rsid w:val="00FA63C3"/>
    <w:rsid w:val="00FA64C1"/>
    <w:rsid w:val="00FA655E"/>
    <w:rsid w:val="00FA686F"/>
    <w:rsid w:val="00FA6929"/>
    <w:rsid w:val="00FA6BC3"/>
    <w:rsid w:val="00FA6BF1"/>
    <w:rsid w:val="00FA6D84"/>
    <w:rsid w:val="00FA6EC9"/>
    <w:rsid w:val="00FA6EDF"/>
    <w:rsid w:val="00FA7058"/>
    <w:rsid w:val="00FA70A6"/>
    <w:rsid w:val="00FA719A"/>
    <w:rsid w:val="00FA7274"/>
    <w:rsid w:val="00FA73D3"/>
    <w:rsid w:val="00FA7539"/>
    <w:rsid w:val="00FA754A"/>
    <w:rsid w:val="00FA7633"/>
    <w:rsid w:val="00FA77D7"/>
    <w:rsid w:val="00FA77D9"/>
    <w:rsid w:val="00FA7842"/>
    <w:rsid w:val="00FA7995"/>
    <w:rsid w:val="00FA799D"/>
    <w:rsid w:val="00FA7B01"/>
    <w:rsid w:val="00FA7DB1"/>
    <w:rsid w:val="00FA7DC0"/>
    <w:rsid w:val="00FA7F93"/>
    <w:rsid w:val="00FA7FE1"/>
    <w:rsid w:val="00FB01FB"/>
    <w:rsid w:val="00FB0354"/>
    <w:rsid w:val="00FB037E"/>
    <w:rsid w:val="00FB05B7"/>
    <w:rsid w:val="00FB10AC"/>
    <w:rsid w:val="00FB10B6"/>
    <w:rsid w:val="00FB1288"/>
    <w:rsid w:val="00FB1498"/>
    <w:rsid w:val="00FB149A"/>
    <w:rsid w:val="00FB1506"/>
    <w:rsid w:val="00FB1509"/>
    <w:rsid w:val="00FB150B"/>
    <w:rsid w:val="00FB1619"/>
    <w:rsid w:val="00FB192F"/>
    <w:rsid w:val="00FB227C"/>
    <w:rsid w:val="00FB242E"/>
    <w:rsid w:val="00FB2498"/>
    <w:rsid w:val="00FB24B6"/>
    <w:rsid w:val="00FB2591"/>
    <w:rsid w:val="00FB25B6"/>
    <w:rsid w:val="00FB260A"/>
    <w:rsid w:val="00FB2803"/>
    <w:rsid w:val="00FB287A"/>
    <w:rsid w:val="00FB2A95"/>
    <w:rsid w:val="00FB2AB7"/>
    <w:rsid w:val="00FB2B59"/>
    <w:rsid w:val="00FB2E26"/>
    <w:rsid w:val="00FB2FA8"/>
    <w:rsid w:val="00FB2FF8"/>
    <w:rsid w:val="00FB30B4"/>
    <w:rsid w:val="00FB31F9"/>
    <w:rsid w:val="00FB3220"/>
    <w:rsid w:val="00FB32C9"/>
    <w:rsid w:val="00FB3A78"/>
    <w:rsid w:val="00FB3B5D"/>
    <w:rsid w:val="00FB3DBC"/>
    <w:rsid w:val="00FB3E7E"/>
    <w:rsid w:val="00FB3EDE"/>
    <w:rsid w:val="00FB432B"/>
    <w:rsid w:val="00FB4343"/>
    <w:rsid w:val="00FB4414"/>
    <w:rsid w:val="00FB4424"/>
    <w:rsid w:val="00FB4577"/>
    <w:rsid w:val="00FB48C1"/>
    <w:rsid w:val="00FB4ABD"/>
    <w:rsid w:val="00FB4D20"/>
    <w:rsid w:val="00FB4DB2"/>
    <w:rsid w:val="00FB4FF1"/>
    <w:rsid w:val="00FB5117"/>
    <w:rsid w:val="00FB51C7"/>
    <w:rsid w:val="00FB55A0"/>
    <w:rsid w:val="00FB5710"/>
    <w:rsid w:val="00FB5A92"/>
    <w:rsid w:val="00FB5AAF"/>
    <w:rsid w:val="00FB5C61"/>
    <w:rsid w:val="00FB5F6A"/>
    <w:rsid w:val="00FB6013"/>
    <w:rsid w:val="00FB6052"/>
    <w:rsid w:val="00FB60EC"/>
    <w:rsid w:val="00FB61E6"/>
    <w:rsid w:val="00FB62B6"/>
    <w:rsid w:val="00FB62EC"/>
    <w:rsid w:val="00FB6556"/>
    <w:rsid w:val="00FB6681"/>
    <w:rsid w:val="00FB6692"/>
    <w:rsid w:val="00FB6980"/>
    <w:rsid w:val="00FB6A37"/>
    <w:rsid w:val="00FB6DA9"/>
    <w:rsid w:val="00FB6FE5"/>
    <w:rsid w:val="00FB7211"/>
    <w:rsid w:val="00FB722A"/>
    <w:rsid w:val="00FB7554"/>
    <w:rsid w:val="00FB75F7"/>
    <w:rsid w:val="00FB764A"/>
    <w:rsid w:val="00FB7745"/>
    <w:rsid w:val="00FB77EA"/>
    <w:rsid w:val="00FB7A13"/>
    <w:rsid w:val="00FB7C65"/>
    <w:rsid w:val="00FB7D1C"/>
    <w:rsid w:val="00FB7DDD"/>
    <w:rsid w:val="00FC02D8"/>
    <w:rsid w:val="00FC0312"/>
    <w:rsid w:val="00FC0360"/>
    <w:rsid w:val="00FC0445"/>
    <w:rsid w:val="00FC0493"/>
    <w:rsid w:val="00FC055B"/>
    <w:rsid w:val="00FC05BD"/>
    <w:rsid w:val="00FC075C"/>
    <w:rsid w:val="00FC0900"/>
    <w:rsid w:val="00FC0B2D"/>
    <w:rsid w:val="00FC0BBB"/>
    <w:rsid w:val="00FC0DCB"/>
    <w:rsid w:val="00FC1207"/>
    <w:rsid w:val="00FC15CF"/>
    <w:rsid w:val="00FC172B"/>
    <w:rsid w:val="00FC1790"/>
    <w:rsid w:val="00FC1CE0"/>
    <w:rsid w:val="00FC1D62"/>
    <w:rsid w:val="00FC1D88"/>
    <w:rsid w:val="00FC1DEE"/>
    <w:rsid w:val="00FC1EF5"/>
    <w:rsid w:val="00FC1F4A"/>
    <w:rsid w:val="00FC20D3"/>
    <w:rsid w:val="00FC2240"/>
    <w:rsid w:val="00FC24FC"/>
    <w:rsid w:val="00FC26A5"/>
    <w:rsid w:val="00FC277C"/>
    <w:rsid w:val="00FC27AD"/>
    <w:rsid w:val="00FC27DC"/>
    <w:rsid w:val="00FC282F"/>
    <w:rsid w:val="00FC2B34"/>
    <w:rsid w:val="00FC2B8A"/>
    <w:rsid w:val="00FC2C0D"/>
    <w:rsid w:val="00FC2C19"/>
    <w:rsid w:val="00FC2C90"/>
    <w:rsid w:val="00FC2CD9"/>
    <w:rsid w:val="00FC2D27"/>
    <w:rsid w:val="00FC30FD"/>
    <w:rsid w:val="00FC31F6"/>
    <w:rsid w:val="00FC321C"/>
    <w:rsid w:val="00FC36E3"/>
    <w:rsid w:val="00FC3BDE"/>
    <w:rsid w:val="00FC3C0F"/>
    <w:rsid w:val="00FC3D51"/>
    <w:rsid w:val="00FC3D94"/>
    <w:rsid w:val="00FC3EE6"/>
    <w:rsid w:val="00FC421F"/>
    <w:rsid w:val="00FC4274"/>
    <w:rsid w:val="00FC429D"/>
    <w:rsid w:val="00FC4301"/>
    <w:rsid w:val="00FC45F4"/>
    <w:rsid w:val="00FC49E7"/>
    <w:rsid w:val="00FC4A74"/>
    <w:rsid w:val="00FC4E1A"/>
    <w:rsid w:val="00FC4F8C"/>
    <w:rsid w:val="00FC5095"/>
    <w:rsid w:val="00FC50DA"/>
    <w:rsid w:val="00FC5175"/>
    <w:rsid w:val="00FC536B"/>
    <w:rsid w:val="00FC53B9"/>
    <w:rsid w:val="00FC5577"/>
    <w:rsid w:val="00FC56C3"/>
    <w:rsid w:val="00FC56DA"/>
    <w:rsid w:val="00FC5A7E"/>
    <w:rsid w:val="00FC5B00"/>
    <w:rsid w:val="00FC5D11"/>
    <w:rsid w:val="00FC629B"/>
    <w:rsid w:val="00FC62AD"/>
    <w:rsid w:val="00FC63DF"/>
    <w:rsid w:val="00FC6407"/>
    <w:rsid w:val="00FC6681"/>
    <w:rsid w:val="00FC669F"/>
    <w:rsid w:val="00FC684F"/>
    <w:rsid w:val="00FC6971"/>
    <w:rsid w:val="00FC6997"/>
    <w:rsid w:val="00FC6B34"/>
    <w:rsid w:val="00FC6CB3"/>
    <w:rsid w:val="00FC6D93"/>
    <w:rsid w:val="00FC7107"/>
    <w:rsid w:val="00FC73F1"/>
    <w:rsid w:val="00FC74B0"/>
    <w:rsid w:val="00FC7A09"/>
    <w:rsid w:val="00FC7A6A"/>
    <w:rsid w:val="00FC7CA0"/>
    <w:rsid w:val="00FC7CC0"/>
    <w:rsid w:val="00FD0150"/>
    <w:rsid w:val="00FD020D"/>
    <w:rsid w:val="00FD02E8"/>
    <w:rsid w:val="00FD04A7"/>
    <w:rsid w:val="00FD06C7"/>
    <w:rsid w:val="00FD075B"/>
    <w:rsid w:val="00FD0820"/>
    <w:rsid w:val="00FD09E3"/>
    <w:rsid w:val="00FD09FA"/>
    <w:rsid w:val="00FD0B20"/>
    <w:rsid w:val="00FD0B49"/>
    <w:rsid w:val="00FD0DCE"/>
    <w:rsid w:val="00FD0ECD"/>
    <w:rsid w:val="00FD12B3"/>
    <w:rsid w:val="00FD1342"/>
    <w:rsid w:val="00FD13B2"/>
    <w:rsid w:val="00FD141E"/>
    <w:rsid w:val="00FD15D8"/>
    <w:rsid w:val="00FD15F8"/>
    <w:rsid w:val="00FD1643"/>
    <w:rsid w:val="00FD16EA"/>
    <w:rsid w:val="00FD1717"/>
    <w:rsid w:val="00FD1865"/>
    <w:rsid w:val="00FD18EF"/>
    <w:rsid w:val="00FD1AD4"/>
    <w:rsid w:val="00FD1B37"/>
    <w:rsid w:val="00FD1CB6"/>
    <w:rsid w:val="00FD1CE1"/>
    <w:rsid w:val="00FD1EE9"/>
    <w:rsid w:val="00FD1EF7"/>
    <w:rsid w:val="00FD23CC"/>
    <w:rsid w:val="00FD2536"/>
    <w:rsid w:val="00FD2585"/>
    <w:rsid w:val="00FD25C4"/>
    <w:rsid w:val="00FD26AA"/>
    <w:rsid w:val="00FD273C"/>
    <w:rsid w:val="00FD27B9"/>
    <w:rsid w:val="00FD2812"/>
    <w:rsid w:val="00FD2A49"/>
    <w:rsid w:val="00FD2B18"/>
    <w:rsid w:val="00FD2B80"/>
    <w:rsid w:val="00FD2C78"/>
    <w:rsid w:val="00FD2D99"/>
    <w:rsid w:val="00FD2D9D"/>
    <w:rsid w:val="00FD2EA5"/>
    <w:rsid w:val="00FD2EB2"/>
    <w:rsid w:val="00FD3080"/>
    <w:rsid w:val="00FD34DC"/>
    <w:rsid w:val="00FD35FE"/>
    <w:rsid w:val="00FD364C"/>
    <w:rsid w:val="00FD37F8"/>
    <w:rsid w:val="00FD3C12"/>
    <w:rsid w:val="00FD3CF2"/>
    <w:rsid w:val="00FD3D3B"/>
    <w:rsid w:val="00FD3D47"/>
    <w:rsid w:val="00FD3DF4"/>
    <w:rsid w:val="00FD3DF7"/>
    <w:rsid w:val="00FD3F65"/>
    <w:rsid w:val="00FD400A"/>
    <w:rsid w:val="00FD4138"/>
    <w:rsid w:val="00FD41A9"/>
    <w:rsid w:val="00FD435C"/>
    <w:rsid w:val="00FD4452"/>
    <w:rsid w:val="00FD481A"/>
    <w:rsid w:val="00FD4931"/>
    <w:rsid w:val="00FD4C20"/>
    <w:rsid w:val="00FD4C52"/>
    <w:rsid w:val="00FD4D84"/>
    <w:rsid w:val="00FD4F63"/>
    <w:rsid w:val="00FD4FE3"/>
    <w:rsid w:val="00FD50AC"/>
    <w:rsid w:val="00FD538D"/>
    <w:rsid w:val="00FD5493"/>
    <w:rsid w:val="00FD55E1"/>
    <w:rsid w:val="00FD56B4"/>
    <w:rsid w:val="00FD5948"/>
    <w:rsid w:val="00FD5A07"/>
    <w:rsid w:val="00FD5A2C"/>
    <w:rsid w:val="00FD5A79"/>
    <w:rsid w:val="00FD5C9A"/>
    <w:rsid w:val="00FD5CAA"/>
    <w:rsid w:val="00FD5D1B"/>
    <w:rsid w:val="00FD5D7B"/>
    <w:rsid w:val="00FD5EE5"/>
    <w:rsid w:val="00FD5F51"/>
    <w:rsid w:val="00FD61F7"/>
    <w:rsid w:val="00FD64DC"/>
    <w:rsid w:val="00FD6832"/>
    <w:rsid w:val="00FD6893"/>
    <w:rsid w:val="00FD6A08"/>
    <w:rsid w:val="00FD6A96"/>
    <w:rsid w:val="00FD6B64"/>
    <w:rsid w:val="00FD6C32"/>
    <w:rsid w:val="00FD6E18"/>
    <w:rsid w:val="00FD702D"/>
    <w:rsid w:val="00FD70FD"/>
    <w:rsid w:val="00FD7123"/>
    <w:rsid w:val="00FD735C"/>
    <w:rsid w:val="00FD7490"/>
    <w:rsid w:val="00FD74CB"/>
    <w:rsid w:val="00FD75B2"/>
    <w:rsid w:val="00FD7663"/>
    <w:rsid w:val="00FD7733"/>
    <w:rsid w:val="00FD7832"/>
    <w:rsid w:val="00FD787D"/>
    <w:rsid w:val="00FD799B"/>
    <w:rsid w:val="00FD7C9A"/>
    <w:rsid w:val="00FD7CC7"/>
    <w:rsid w:val="00FD7CFF"/>
    <w:rsid w:val="00FE0063"/>
    <w:rsid w:val="00FE0183"/>
    <w:rsid w:val="00FE01E9"/>
    <w:rsid w:val="00FE0AB3"/>
    <w:rsid w:val="00FE0D5E"/>
    <w:rsid w:val="00FE0FBE"/>
    <w:rsid w:val="00FE108A"/>
    <w:rsid w:val="00FE1513"/>
    <w:rsid w:val="00FE154D"/>
    <w:rsid w:val="00FE1772"/>
    <w:rsid w:val="00FE1855"/>
    <w:rsid w:val="00FE1B07"/>
    <w:rsid w:val="00FE1DBE"/>
    <w:rsid w:val="00FE1DE2"/>
    <w:rsid w:val="00FE21EC"/>
    <w:rsid w:val="00FE2223"/>
    <w:rsid w:val="00FE2252"/>
    <w:rsid w:val="00FE2263"/>
    <w:rsid w:val="00FE236F"/>
    <w:rsid w:val="00FE2416"/>
    <w:rsid w:val="00FE24D7"/>
    <w:rsid w:val="00FE271D"/>
    <w:rsid w:val="00FE273E"/>
    <w:rsid w:val="00FE2918"/>
    <w:rsid w:val="00FE2A73"/>
    <w:rsid w:val="00FE2AF6"/>
    <w:rsid w:val="00FE2B67"/>
    <w:rsid w:val="00FE2BBE"/>
    <w:rsid w:val="00FE2D63"/>
    <w:rsid w:val="00FE2E12"/>
    <w:rsid w:val="00FE2E84"/>
    <w:rsid w:val="00FE2F7A"/>
    <w:rsid w:val="00FE2FDE"/>
    <w:rsid w:val="00FE383A"/>
    <w:rsid w:val="00FE3844"/>
    <w:rsid w:val="00FE396D"/>
    <w:rsid w:val="00FE39A9"/>
    <w:rsid w:val="00FE3B65"/>
    <w:rsid w:val="00FE3BE8"/>
    <w:rsid w:val="00FE3C6B"/>
    <w:rsid w:val="00FE403C"/>
    <w:rsid w:val="00FE432E"/>
    <w:rsid w:val="00FE4446"/>
    <w:rsid w:val="00FE448E"/>
    <w:rsid w:val="00FE4544"/>
    <w:rsid w:val="00FE464D"/>
    <w:rsid w:val="00FE4837"/>
    <w:rsid w:val="00FE4977"/>
    <w:rsid w:val="00FE4A36"/>
    <w:rsid w:val="00FE4CC8"/>
    <w:rsid w:val="00FE4D9E"/>
    <w:rsid w:val="00FE4E09"/>
    <w:rsid w:val="00FE4E81"/>
    <w:rsid w:val="00FE4EF3"/>
    <w:rsid w:val="00FE5481"/>
    <w:rsid w:val="00FE55F9"/>
    <w:rsid w:val="00FE571A"/>
    <w:rsid w:val="00FE5826"/>
    <w:rsid w:val="00FE5AC9"/>
    <w:rsid w:val="00FE5B75"/>
    <w:rsid w:val="00FE5C34"/>
    <w:rsid w:val="00FE5D44"/>
    <w:rsid w:val="00FE5DF2"/>
    <w:rsid w:val="00FE5ECD"/>
    <w:rsid w:val="00FE63D2"/>
    <w:rsid w:val="00FE63E4"/>
    <w:rsid w:val="00FE67F1"/>
    <w:rsid w:val="00FE6817"/>
    <w:rsid w:val="00FE68AF"/>
    <w:rsid w:val="00FE6B0B"/>
    <w:rsid w:val="00FE6B2C"/>
    <w:rsid w:val="00FE6F63"/>
    <w:rsid w:val="00FE7082"/>
    <w:rsid w:val="00FE7085"/>
    <w:rsid w:val="00FE75FC"/>
    <w:rsid w:val="00FE76B5"/>
    <w:rsid w:val="00FE7911"/>
    <w:rsid w:val="00FE7944"/>
    <w:rsid w:val="00FE79CB"/>
    <w:rsid w:val="00FE7D97"/>
    <w:rsid w:val="00FE7F6A"/>
    <w:rsid w:val="00FE7FF8"/>
    <w:rsid w:val="00FF0010"/>
    <w:rsid w:val="00FF001F"/>
    <w:rsid w:val="00FF0168"/>
    <w:rsid w:val="00FF01E4"/>
    <w:rsid w:val="00FF028F"/>
    <w:rsid w:val="00FF0408"/>
    <w:rsid w:val="00FF0454"/>
    <w:rsid w:val="00FF05CE"/>
    <w:rsid w:val="00FF0742"/>
    <w:rsid w:val="00FF07D3"/>
    <w:rsid w:val="00FF0871"/>
    <w:rsid w:val="00FF089E"/>
    <w:rsid w:val="00FF08B8"/>
    <w:rsid w:val="00FF0A2A"/>
    <w:rsid w:val="00FF0A99"/>
    <w:rsid w:val="00FF0B00"/>
    <w:rsid w:val="00FF0B01"/>
    <w:rsid w:val="00FF0BB6"/>
    <w:rsid w:val="00FF0D8E"/>
    <w:rsid w:val="00FF0FF8"/>
    <w:rsid w:val="00FF10F7"/>
    <w:rsid w:val="00FF13C2"/>
    <w:rsid w:val="00FF1778"/>
    <w:rsid w:val="00FF1C68"/>
    <w:rsid w:val="00FF1C98"/>
    <w:rsid w:val="00FF1D5A"/>
    <w:rsid w:val="00FF1E95"/>
    <w:rsid w:val="00FF1EF0"/>
    <w:rsid w:val="00FF2068"/>
    <w:rsid w:val="00FF20E4"/>
    <w:rsid w:val="00FF22E7"/>
    <w:rsid w:val="00FF268B"/>
    <w:rsid w:val="00FF28A3"/>
    <w:rsid w:val="00FF28BB"/>
    <w:rsid w:val="00FF2A24"/>
    <w:rsid w:val="00FF2AA4"/>
    <w:rsid w:val="00FF2B2E"/>
    <w:rsid w:val="00FF2BA9"/>
    <w:rsid w:val="00FF2D04"/>
    <w:rsid w:val="00FF333F"/>
    <w:rsid w:val="00FF3593"/>
    <w:rsid w:val="00FF3789"/>
    <w:rsid w:val="00FF37C1"/>
    <w:rsid w:val="00FF37DB"/>
    <w:rsid w:val="00FF37E2"/>
    <w:rsid w:val="00FF386B"/>
    <w:rsid w:val="00FF3987"/>
    <w:rsid w:val="00FF39D6"/>
    <w:rsid w:val="00FF3ADA"/>
    <w:rsid w:val="00FF3BD2"/>
    <w:rsid w:val="00FF3C6A"/>
    <w:rsid w:val="00FF3DBF"/>
    <w:rsid w:val="00FF3E38"/>
    <w:rsid w:val="00FF3EC5"/>
    <w:rsid w:val="00FF3F70"/>
    <w:rsid w:val="00FF3FD9"/>
    <w:rsid w:val="00FF4027"/>
    <w:rsid w:val="00FF4234"/>
    <w:rsid w:val="00FF4328"/>
    <w:rsid w:val="00FF43C6"/>
    <w:rsid w:val="00FF455F"/>
    <w:rsid w:val="00FF46BB"/>
    <w:rsid w:val="00FF4726"/>
    <w:rsid w:val="00FF493E"/>
    <w:rsid w:val="00FF49FA"/>
    <w:rsid w:val="00FF4AD1"/>
    <w:rsid w:val="00FF4BB4"/>
    <w:rsid w:val="00FF4C74"/>
    <w:rsid w:val="00FF4FCD"/>
    <w:rsid w:val="00FF5113"/>
    <w:rsid w:val="00FF5312"/>
    <w:rsid w:val="00FF5385"/>
    <w:rsid w:val="00FF53D1"/>
    <w:rsid w:val="00FF54F4"/>
    <w:rsid w:val="00FF55D0"/>
    <w:rsid w:val="00FF588C"/>
    <w:rsid w:val="00FF5A64"/>
    <w:rsid w:val="00FF5C5A"/>
    <w:rsid w:val="00FF5F5A"/>
    <w:rsid w:val="00FF6176"/>
    <w:rsid w:val="00FF6716"/>
    <w:rsid w:val="00FF697A"/>
    <w:rsid w:val="00FF6AFD"/>
    <w:rsid w:val="00FF6B69"/>
    <w:rsid w:val="00FF6CB6"/>
    <w:rsid w:val="00FF6D82"/>
    <w:rsid w:val="00FF6E7D"/>
    <w:rsid w:val="00FF6E9A"/>
    <w:rsid w:val="00FF6EC7"/>
    <w:rsid w:val="00FF6F38"/>
    <w:rsid w:val="00FF6F86"/>
    <w:rsid w:val="00FF6FF5"/>
    <w:rsid w:val="00FF71A2"/>
    <w:rsid w:val="00FF72E1"/>
    <w:rsid w:val="00FF73A6"/>
    <w:rsid w:val="00FF73C9"/>
    <w:rsid w:val="00FF748C"/>
    <w:rsid w:val="00FF752C"/>
    <w:rsid w:val="00FF79D9"/>
    <w:rsid w:val="00FF7A2A"/>
    <w:rsid w:val="00FF7A33"/>
    <w:rsid w:val="00FF7CD6"/>
    <w:rsid w:val="00FF7D17"/>
    <w:rsid w:val="00FF7D6F"/>
    <w:rsid w:val="074AFBC3"/>
    <w:rsid w:val="0A13BA30"/>
    <w:rsid w:val="25EEC828"/>
    <w:rsid w:val="427DCF81"/>
    <w:rsid w:val="492AAB49"/>
    <w:rsid w:val="4D7E43B4"/>
    <w:rsid w:val="5EFBFDF1"/>
    <w:rsid w:val="6174ABFB"/>
    <w:rsid w:val="7D80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E48D499B-9B02-4453-B8EA-48E159101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72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64DF4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table" w:customStyle="1" w:styleId="TableGrid1">
    <w:name w:val="Table Grid1"/>
    <w:basedOn w:val="TableNormal"/>
    <w:next w:val="TableGrid"/>
    <w:uiPriority w:val="39"/>
    <w:rsid w:val="00315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formattedChar">
    <w:name w:val="Preformatted Char"/>
    <w:link w:val="Preformatted"/>
    <w:rsid w:val="00FA0C30"/>
    <w:rPr>
      <w:lang w:eastAsia="zh-CN"/>
    </w:rPr>
  </w:style>
  <w:style w:type="paragraph" w:customStyle="1" w:styleId="m-1693923720144214152ydp9fcb67femsonormal">
    <w:name w:val="m_-1693923720144214152ydp9fcb67femsonormal"/>
    <w:basedOn w:val="Normal"/>
    <w:rsid w:val="007E1A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customStyle="1" w:styleId="ydp6e30cdd4yiv7734717157gmail-style11pt">
    <w:name w:val="ydp6e30cdd4yiv7734717157gmail-style11pt"/>
    <w:basedOn w:val="DefaultParagraphFont"/>
    <w:rsid w:val="007A5E14"/>
  </w:style>
  <w:style w:type="character" w:customStyle="1" w:styleId="normaltextrun">
    <w:name w:val="normaltextrun"/>
    <w:basedOn w:val="DefaultParagraphFont"/>
    <w:rsid w:val="00E92A5C"/>
  </w:style>
  <w:style w:type="character" w:customStyle="1" w:styleId="eop">
    <w:name w:val="eop"/>
    <w:basedOn w:val="DefaultParagraphFont"/>
    <w:rsid w:val="003C3883"/>
  </w:style>
  <w:style w:type="character" w:customStyle="1" w:styleId="ListParagraphChar">
    <w:name w:val="List Paragraph Char"/>
    <w:link w:val="ListParagraph"/>
    <w:qFormat/>
    <w:locked/>
    <w:rsid w:val="00442681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A25C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Style1">
    <w:name w:val="Style1"/>
    <w:uiPriority w:val="99"/>
    <w:rsid w:val="00A5356A"/>
    <w:pPr>
      <w:numPr>
        <w:numId w:val="19"/>
      </w:numPr>
    </w:pPr>
  </w:style>
  <w:style w:type="character" w:customStyle="1" w:styleId="scxw108798645">
    <w:name w:val="scxw108798645"/>
    <w:basedOn w:val="DefaultParagraphFont"/>
    <w:rsid w:val="00887253"/>
  </w:style>
  <w:style w:type="character" w:customStyle="1" w:styleId="wacimagecontainer">
    <w:name w:val="wacimagecontainer"/>
    <w:basedOn w:val="DefaultParagraphFont"/>
    <w:rsid w:val="00BD7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2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2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5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6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42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8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6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32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0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33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45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1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38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66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24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8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2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0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6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8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0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3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6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2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7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9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3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8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9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4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8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9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7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9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5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2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45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8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4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4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0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7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9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38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7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2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6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5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7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7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6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0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0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1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3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2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4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1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0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27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15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6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9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0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6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7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4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4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A663E9C9E84EA1FC18AAFDA905F5" ma:contentTypeVersion="12" ma:contentTypeDescription="Create a new document." ma:contentTypeScope="" ma:versionID="5ead35074773dea1eef1b5dabc15efca">
  <xsd:schema xmlns:xsd="http://www.w3.org/2001/XMLSchema" xmlns:xs="http://www.w3.org/2001/XMLSchema" xmlns:p="http://schemas.microsoft.com/office/2006/metadata/properties" xmlns:ns1="http://schemas.microsoft.com/sharepoint/v3" xmlns:ns2="a11fb311-e8f6-4634-b3ca-0505df814ce1" targetNamespace="http://schemas.microsoft.com/office/2006/metadata/properties" ma:root="true" ma:fieldsID="fd0389cad46d661e552ff4361a83d4e8" ns1:_="" ns2:_="">
    <xsd:import namespace="http://schemas.microsoft.com/sharepoint/v3"/>
    <xsd:import namespace="a11fb311-e8f6-4634-b3ca-0505df814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b311-e8f6-4634-b3ca-0505df814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1fb311-e8f6-4634-b3ca-0505df814ce1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3230DB0-D877-434B-8851-1A430DBC6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1fb311-e8f6-4634-b3ca-0505df814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F93CD6-959E-4D1B-AD1D-7B3DDFDEE2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  <ds:schemaRef ds:uri="a11fb311-e8f6-4634-b3ca-0505df814ce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5432</TotalTime>
  <Pages>72</Pages>
  <Words>16922</Words>
  <Characters>75552</Characters>
  <Application>Microsoft Office Word</Application>
  <DocSecurity>0</DocSecurity>
  <Lines>7332</Lines>
  <Paragraphs>3796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78108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Poomrapee Pairojsatidkul</dc:creator>
  <cp:keywords/>
  <cp:lastModifiedBy>Kriangsak (Man) Jaiyaw</cp:lastModifiedBy>
  <cp:revision>2685</cp:revision>
  <cp:lastPrinted>2026-02-26T16:50:00Z</cp:lastPrinted>
  <dcterms:created xsi:type="dcterms:W3CDTF">2024-03-11T07:22:00Z</dcterms:created>
  <dcterms:modified xsi:type="dcterms:W3CDTF">2026-02-26T14:27:00Z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0x010100263BA663E9C9E84EA1FC18AAFDA905F5</vt:lpwstr>
  </property>
  <property fmtid="{D5CDD505-2E9C-101B-9397-08002B2CF9AE}" pid="3" name="MediaServiceImageTags">
    <vt:lpwstr/>
  </property>
</Properties>
</file>