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4034C4" w14:paraId="301D6C1F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D30949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8228B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64F1ECFC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4034C4" w14:paraId="56364FA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3C99C4D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E3B46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3DB4A54D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4034C4" w14:paraId="1775300D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C9A2A28" w14:textId="434FA4A6" w:rsidR="00135230" w:rsidRPr="004034C4" w:rsidRDefault="004D7A8F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5029BB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B5DC5AC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35230" w:rsidRPr="004034C4" w14:paraId="190BAB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5C13107" w14:textId="651BA0E4" w:rsidR="00135230" w:rsidRPr="004034C4" w:rsidRDefault="004D7A8F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8285E6" w14:textId="77777777" w:rsidR="00135230" w:rsidRPr="004034C4" w:rsidRDefault="00135230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D57B6C7" w14:textId="77777777" w:rsidR="00135230" w:rsidRPr="004034C4" w:rsidRDefault="00580EF6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4A17" w:rsidRPr="004034C4" w14:paraId="36F4D94E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DD91E1E" w14:textId="50084809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D6565C7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5FE46F3" w14:textId="16B635D8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001656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324A17" w:rsidRPr="004034C4" w14:paraId="25B4699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A415715" w14:textId="3609B7A1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7B6A0FC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44AD403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24A17" w:rsidRPr="004034C4" w14:paraId="5E8EEB6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5434196" w14:textId="17294BA6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037E3C5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29D2F6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24A17" w:rsidRPr="004034C4" w14:paraId="0CDBCD9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E9A590" w14:textId="2C993264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D81424E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2D97EA2" w14:textId="00E6C10F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324A17" w:rsidRPr="004034C4" w14:paraId="33D30797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76AF14B" w14:textId="00FDF1D8" w:rsidR="00324A17" w:rsidRPr="004034C4" w:rsidRDefault="001A626C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CB7C97A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B91122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24A17" w:rsidRPr="004034C4" w14:paraId="0EBF6759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5B5AC16" w14:textId="3A999048" w:rsidR="00324A17" w:rsidRPr="004034C4" w:rsidRDefault="001A626C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597B9AA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8BA50ED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324A17" w:rsidRPr="004034C4" w14:paraId="1E8E972B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EC6D3D" w14:textId="0A5FC362" w:rsidR="00324A17" w:rsidRPr="004034C4" w:rsidRDefault="001A626C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0C27A7F0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24F71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324A17" w:rsidRPr="004034C4" w14:paraId="21B26A2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49FC6C" w14:textId="5CDB6068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3465B718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D2DD0DC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24A17" w:rsidRPr="004034C4" w14:paraId="3089CD3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49F3907" w14:textId="2CD4A422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B5B99BB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425931F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24A17" w:rsidRPr="004034C4" w14:paraId="6426516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192F00E" w14:textId="2183318B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D101596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1906CB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4A17" w:rsidRPr="004034C4" w14:paraId="5B7A65E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D0E4E23" w14:textId="2BE05763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18D86D82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1EDD112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24A17" w:rsidRPr="004034C4" w14:paraId="4F6CBD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1A3F18A" w14:textId="0B182395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975EB77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D6EDC8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24A17" w:rsidRPr="004034C4" w14:paraId="42287D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9ACD848" w14:textId="4FA946DC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6F208BE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5E46188B" w14:textId="16476018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24A17" w:rsidRPr="004034C4" w14:paraId="4FDD0C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6577B79" w14:textId="04FAFE12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5288D0E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FB7F91F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4A17" w:rsidRPr="004034C4" w14:paraId="2465389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E339115" w14:textId="6FDFB874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B51D5C1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822229" w14:textId="2EAE19A5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C86861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324A17" w:rsidRPr="004034C4" w14:paraId="17BC7AE3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A38CD73" w14:textId="3DA2BC95" w:rsidR="00324A17" w:rsidRPr="004034C4" w:rsidRDefault="00471EF8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02E9163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58C704A" w14:textId="24708B9D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24A17" w:rsidRPr="004034C4" w14:paraId="1E551B64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4C30C30" w14:textId="592217E0" w:rsidR="00324A17" w:rsidRPr="004034C4" w:rsidRDefault="001A626C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39B77058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D5DB0D1" w14:textId="43FDB8EE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24A17" w:rsidRPr="004034C4" w14:paraId="3B57A0DE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208A086" w14:textId="400ACF73" w:rsidR="00324A17" w:rsidRPr="004034C4" w:rsidRDefault="001A626C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14:paraId="6002FC4F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6D965569" w14:textId="287ADD5F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4A17" w:rsidRPr="004034C4" w14:paraId="40EABE2E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C34B14" w14:textId="1FA530E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E23FD5A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5BB63A6" w14:textId="5A0F4EC8" w:rsidR="00324A17" w:rsidRPr="004034C4" w:rsidRDefault="00324A17" w:rsidP="0052086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4A17" w:rsidRPr="004034C4" w14:paraId="3DA7331C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88ED39D" w14:textId="1F5B0705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A58ECE6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0851C9A" w14:textId="3FA70014" w:rsidR="00324A17" w:rsidRPr="004034C4" w:rsidRDefault="00324A17" w:rsidP="0052086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24A17" w:rsidRPr="004034C4" w14:paraId="6A68E5B7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2609A0E" w14:textId="7BF4FACA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F02DF9A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C4912F5" w14:textId="25928D75" w:rsidR="00324A17" w:rsidRPr="004034C4" w:rsidRDefault="00324A17" w:rsidP="0052086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4A17" w:rsidRPr="004034C4" w14:paraId="757BA86C" w14:textId="77777777" w:rsidTr="005F49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5419DD5" w14:textId="1DAD2B0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A626C" w:rsidRPr="004034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150D3FD" w14:textId="77777777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E1620F" w14:textId="3ECC62B9" w:rsidR="00324A17" w:rsidRPr="004034C4" w:rsidRDefault="00324A17" w:rsidP="005208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F44F78C" w14:textId="04BADC1B" w:rsidR="00135230" w:rsidRPr="004034C4" w:rsidRDefault="0013523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63D96104" w14:textId="77777777" w:rsidR="000428F8" w:rsidRPr="004034C4" w:rsidRDefault="0013523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br w:type="page"/>
      </w:r>
      <w:r w:rsidR="000428F8" w:rsidRPr="004034C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56BC845" w14:textId="77777777" w:rsidR="000428F8" w:rsidRPr="004034C4" w:rsidRDefault="000428F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2EED589" w14:textId="4EA376CE" w:rsidR="000428F8" w:rsidRPr="004034C4" w:rsidRDefault="000428F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C240E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DC240E" w:rsidRPr="004034C4">
        <w:rPr>
          <w:rFonts w:ascii="Angsana New" w:hAnsi="Angsana New"/>
          <w:sz w:val="30"/>
          <w:szCs w:val="30"/>
        </w:rPr>
        <w:t xml:space="preserve">27 </w:t>
      </w:r>
      <w:r w:rsidR="00CF59DE" w:rsidRPr="004034C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F59DE" w:rsidRPr="004034C4">
        <w:rPr>
          <w:rFonts w:ascii="Angsana New" w:hAnsi="Angsana New"/>
          <w:sz w:val="30"/>
          <w:szCs w:val="30"/>
        </w:rPr>
        <w:t>256</w:t>
      </w:r>
      <w:r w:rsidR="00D3541D" w:rsidRPr="004034C4">
        <w:rPr>
          <w:rFonts w:ascii="Angsana New" w:hAnsi="Angsana New"/>
          <w:sz w:val="30"/>
          <w:szCs w:val="30"/>
        </w:rPr>
        <w:t>9</w:t>
      </w:r>
    </w:p>
    <w:p w14:paraId="0F82B3C7" w14:textId="77777777" w:rsidR="000428F8" w:rsidRPr="004034C4" w:rsidRDefault="000428F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243785F4" w14:textId="77777777" w:rsidR="0009267B" w:rsidRPr="004034C4" w:rsidRDefault="0009267B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1A9F03" w14:textId="77777777" w:rsidR="00C870E9" w:rsidRPr="004034C4" w:rsidRDefault="00C870E9" w:rsidP="0052086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552E07F" w14:textId="43AA68CA" w:rsidR="005423FA" w:rsidRPr="004034C4" w:rsidRDefault="005423F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>บริษัท ซิมโฟนี่ คอมมูนิเคชั่น จำกัด (มหาชน)  “บริษัท”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4034C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โดยมีที่อยู่จดทะเบียนของบริษัทตั้งอยู่เลขที่ 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123</w:t>
      </w: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 ตึกซันทาวเวอร์ส อาคารบี ชั้น</w:t>
      </w:r>
      <w:r w:rsidR="0076554B" w:rsidRPr="004034C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35</w:t>
      </w:r>
      <w:r w:rsidR="0076554B" w:rsidRPr="004034C4">
        <w:rPr>
          <w:rFonts w:ascii="Angsana New" w:hAnsi="Angsana New"/>
          <w:sz w:val="30"/>
          <w:szCs w:val="30"/>
          <w:lang w:eastAsia="x-none"/>
        </w:rPr>
        <w:t>-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3</w:t>
      </w:r>
      <w:r w:rsidR="00DD0B97" w:rsidRPr="004034C4">
        <w:rPr>
          <w:rFonts w:ascii="Angsana New" w:hAnsi="Angsana New"/>
          <w:sz w:val="30"/>
          <w:szCs w:val="30"/>
          <w:lang w:eastAsia="x-none"/>
        </w:rPr>
        <w:t>6</w:t>
      </w: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ถนนวิภาวดีรังสิต แขวงจอมพล</w:t>
      </w:r>
      <w:r w:rsidRPr="004034C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>เขตจตุจักร กรุงเทพมหานคร</w:t>
      </w:r>
    </w:p>
    <w:p w14:paraId="077B6100" w14:textId="77777777" w:rsidR="005423FA" w:rsidRPr="004034C4" w:rsidRDefault="005423F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2344FB91" w14:textId="47000A30" w:rsidR="005423FA" w:rsidRPr="004034C4" w:rsidRDefault="005D701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</w:t>
      </w:r>
      <w:r w:rsidR="005423FA"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ในระหว่างปีได้แก่ </w:t>
      </w:r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 xml:space="preserve">TIME </w:t>
      </w:r>
      <w:proofErr w:type="spellStart"/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>dot</w:t>
      </w:r>
      <w:r w:rsidR="0076554B" w:rsidRPr="004034C4">
        <w:rPr>
          <w:rFonts w:ascii="Angsana New" w:hAnsi="Angsana New"/>
          <w:sz w:val="30"/>
          <w:szCs w:val="30"/>
          <w:lang w:eastAsia="x-none"/>
        </w:rPr>
        <w:t>C</w:t>
      </w:r>
      <w:proofErr w:type="spellEnd"/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 xml:space="preserve">om International </w:t>
      </w:r>
      <w:proofErr w:type="spellStart"/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>Sdn</w:t>
      </w:r>
      <w:proofErr w:type="spellEnd"/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>. Bhd.</w:t>
      </w:r>
      <w:r w:rsidR="005423FA" w:rsidRPr="004034C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21EEE"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(ถือหุ้นร้อยละ 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46</w:t>
      </w:r>
      <w:r w:rsidR="00E304DC" w:rsidRPr="004034C4">
        <w:rPr>
          <w:rFonts w:ascii="Angsana New" w:hAnsi="Angsana New"/>
          <w:sz w:val="30"/>
          <w:szCs w:val="30"/>
          <w:lang w:eastAsia="x-none"/>
        </w:rPr>
        <w:t>.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84</w:t>
      </w:r>
      <w:r w:rsidR="00D21EEE" w:rsidRPr="004034C4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5423FA" w:rsidRPr="004034C4">
        <w:rPr>
          <w:rFonts w:ascii="Angsana New" w:hAnsi="Angsana New"/>
          <w:sz w:val="30"/>
          <w:szCs w:val="30"/>
          <w:cs/>
          <w:lang w:val="x-none" w:eastAsia="x-none"/>
        </w:rPr>
        <w:t>ซึ่งเป็นนิติบุคคลที่จัดตั้งขึ้นในประเทศมาเลเซีย</w:t>
      </w:r>
    </w:p>
    <w:p w14:paraId="2873B6DB" w14:textId="77777777" w:rsidR="005423FA" w:rsidRPr="004034C4" w:rsidRDefault="005423F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7A3AA67A" w14:textId="6ABC8CED" w:rsidR="00C870E9" w:rsidRPr="004034C4" w:rsidRDefault="00C870E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บริษัทและกลุ่มบริษัทดำเนินธุรกิจหลักเกี่ยวกับการให้บริการให้เช่าวงจรสื่อสัญญาณความเร็วสูง </w:t>
      </w:r>
      <w:r w:rsidR="00322995" w:rsidRPr="004034C4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รายละเอียดของบริษัทย่อย ณ วันที่ </w:t>
      </w:r>
      <w:r w:rsidR="004D7A8F" w:rsidRPr="004034C4">
        <w:rPr>
          <w:rFonts w:ascii="Angsana New" w:hAnsi="Angsana New"/>
          <w:sz w:val="30"/>
          <w:szCs w:val="30"/>
          <w:lang w:eastAsia="x-none"/>
        </w:rPr>
        <w:t>31</w:t>
      </w:r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F64FC8" w:rsidRPr="004034C4">
        <w:rPr>
          <w:rFonts w:ascii="Angsana New" w:hAnsi="Angsana New"/>
          <w:sz w:val="30"/>
          <w:szCs w:val="30"/>
          <w:lang w:eastAsia="x-none"/>
        </w:rPr>
        <w:t>256</w:t>
      </w:r>
      <w:r w:rsidR="00454135" w:rsidRPr="004034C4">
        <w:rPr>
          <w:rFonts w:ascii="Angsana New" w:hAnsi="Angsana New"/>
          <w:sz w:val="30"/>
          <w:szCs w:val="30"/>
          <w:lang w:eastAsia="x-none"/>
        </w:rPr>
        <w:t>8</w:t>
      </w:r>
      <w:r w:rsidR="00F64FC8" w:rsidRPr="004034C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64FC8" w:rsidRPr="004034C4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F64FC8" w:rsidRPr="004034C4">
        <w:rPr>
          <w:rFonts w:ascii="Angsana New" w:hAnsi="Angsana New"/>
          <w:sz w:val="30"/>
          <w:szCs w:val="30"/>
          <w:lang w:eastAsia="x-none"/>
        </w:rPr>
        <w:t>256</w:t>
      </w:r>
      <w:r w:rsidR="00454135" w:rsidRPr="004034C4">
        <w:rPr>
          <w:rFonts w:ascii="Angsana New" w:hAnsi="Angsana New"/>
          <w:sz w:val="30"/>
          <w:szCs w:val="30"/>
          <w:lang w:eastAsia="x-none"/>
        </w:rPr>
        <w:t>7</w:t>
      </w:r>
      <w:r w:rsidR="005423FA" w:rsidRPr="004034C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4034C4">
        <w:rPr>
          <w:rFonts w:ascii="Angsana New" w:hAnsi="Angsana New"/>
          <w:sz w:val="30"/>
          <w:szCs w:val="30"/>
          <w:cs/>
          <w:lang w:val="x-none" w:eastAsia="x-none"/>
        </w:rPr>
        <w:t xml:space="preserve">ได้เปิดเผยไว้ในหมายเหตุข้อ </w:t>
      </w:r>
      <w:r w:rsidR="00F40B47" w:rsidRPr="004034C4">
        <w:rPr>
          <w:rFonts w:ascii="Angsana New" w:hAnsi="Angsana New"/>
          <w:sz w:val="30"/>
          <w:szCs w:val="30"/>
          <w:lang w:eastAsia="x-none"/>
        </w:rPr>
        <w:t>7</w:t>
      </w:r>
    </w:p>
    <w:p w14:paraId="4D2EE910" w14:textId="77777777" w:rsidR="00983453" w:rsidRPr="004034C4" w:rsidRDefault="00983453" w:rsidP="0052086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F83367" w14:textId="77777777" w:rsidR="00B66DEF" w:rsidRPr="004034C4" w:rsidRDefault="00B66DEF" w:rsidP="0052086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4034C4">
        <w:rPr>
          <w:rFonts w:ascii="Angsana New" w:hAnsi="Angsana New"/>
          <w:sz w:val="30"/>
          <w:szCs w:val="30"/>
        </w:rPr>
        <w:t>“</w:t>
      </w:r>
      <w:proofErr w:type="spellStart"/>
      <w:r w:rsidRPr="004034C4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4034C4">
        <w:rPr>
          <w:rFonts w:ascii="Angsana New" w:hAnsi="Angsana New"/>
          <w:sz w:val="30"/>
          <w:szCs w:val="30"/>
          <w:cs/>
        </w:rPr>
        <w:t>.</w:t>
      </w:r>
      <w:r w:rsidRPr="004034C4">
        <w:rPr>
          <w:rFonts w:ascii="Angsana New" w:hAnsi="Angsana New"/>
          <w:sz w:val="30"/>
          <w:szCs w:val="30"/>
        </w:rPr>
        <w:t>”</w:t>
      </w:r>
      <w:r w:rsidRPr="004034C4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ดังนี้</w:t>
      </w:r>
    </w:p>
    <w:p w14:paraId="2D965738" w14:textId="77777777" w:rsidR="00983453" w:rsidRPr="004034C4" w:rsidRDefault="00983453" w:rsidP="0052086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5040"/>
      </w:tblGrid>
      <w:tr w:rsidR="00983453" w:rsidRPr="004034C4" w14:paraId="0C3B1A4C" w14:textId="77777777" w:rsidTr="00B66DEF">
        <w:tc>
          <w:tcPr>
            <w:tcW w:w="2520" w:type="dxa"/>
            <w:vAlign w:val="bottom"/>
          </w:tcPr>
          <w:p w14:paraId="7B9CD68F" w14:textId="77777777" w:rsidR="00983453" w:rsidRPr="004034C4" w:rsidRDefault="00983453" w:rsidP="005208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1890" w:type="dxa"/>
            <w:vAlign w:val="bottom"/>
          </w:tcPr>
          <w:p w14:paraId="4AE01646" w14:textId="77777777" w:rsidR="00983453" w:rsidRPr="004034C4" w:rsidRDefault="00983453" w:rsidP="005208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วันที่ได้รับอนุญาต</w:t>
            </w:r>
          </w:p>
        </w:tc>
        <w:tc>
          <w:tcPr>
            <w:tcW w:w="5040" w:type="dxa"/>
            <w:vAlign w:val="bottom"/>
          </w:tcPr>
          <w:p w14:paraId="11C34BAE" w14:textId="7993AC0F" w:rsidR="00983453" w:rsidRPr="004034C4" w:rsidRDefault="00B66DEF" w:rsidP="00520865">
            <w:pPr>
              <w:ind w:left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ระยะเวลาการได้รับ</w:t>
            </w:r>
            <w:r w:rsidR="00983453" w:rsidRPr="004034C4">
              <w:rPr>
                <w:rFonts w:ascii="Angsana New" w:hAnsi="Angsana New" w:hint="cs"/>
                <w:sz w:val="30"/>
                <w:szCs w:val="30"/>
                <w:cs/>
              </w:rPr>
              <w:t>ใบอนุญาต</w:t>
            </w:r>
          </w:p>
        </w:tc>
      </w:tr>
      <w:tr w:rsidR="00983453" w:rsidRPr="004034C4" w14:paraId="08951DDD" w14:textId="77777777" w:rsidTr="00B66DEF">
        <w:tc>
          <w:tcPr>
            <w:tcW w:w="2520" w:type="dxa"/>
          </w:tcPr>
          <w:p w14:paraId="3F907D50" w14:textId="77777777" w:rsidR="00B66DEF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</w:t>
            </w:r>
          </w:p>
          <w:p w14:paraId="526C7F0B" w14:textId="25B9CB31" w:rsidR="00983453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โทรคมนาคมแบบที่หนึ่ง</w:t>
            </w:r>
          </w:p>
        </w:tc>
        <w:tc>
          <w:tcPr>
            <w:tcW w:w="1890" w:type="dxa"/>
          </w:tcPr>
          <w:p w14:paraId="2752B3FF" w14:textId="77777777" w:rsidR="00983453" w:rsidRPr="004034C4" w:rsidRDefault="00983453" w:rsidP="00520865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5040" w:type="dxa"/>
          </w:tcPr>
          <w:p w14:paraId="20E28122" w14:textId="77777777" w:rsidR="009739CB" w:rsidRPr="004034C4" w:rsidRDefault="00983453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ตลอดเวลาที่ยังคงให้บริการ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โดยมีกำหนดเปลี่ยนใบอนุญาต</w:t>
            </w:r>
          </w:p>
          <w:p w14:paraId="2ACFFFCD" w14:textId="297A23B0" w:rsidR="00983453" w:rsidRPr="004034C4" w:rsidRDefault="00983453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739CB" w:rsidRPr="004034C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739CB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ครั้งถัดไป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>257</w:t>
            </w:r>
            <w:r w:rsidR="009739CB" w:rsidRPr="004034C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83453" w:rsidRPr="004034C4" w14:paraId="69FD4259" w14:textId="77777777" w:rsidTr="00B66DEF">
        <w:tc>
          <w:tcPr>
            <w:tcW w:w="2520" w:type="dxa"/>
          </w:tcPr>
          <w:p w14:paraId="2B0888B9" w14:textId="77777777" w:rsidR="00B66DEF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</w:t>
            </w:r>
          </w:p>
          <w:p w14:paraId="5BA75836" w14:textId="4C4FEBBB" w:rsidR="00983453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โทรคมนาคมแบบที่สอง</w:t>
            </w:r>
          </w:p>
        </w:tc>
        <w:tc>
          <w:tcPr>
            <w:tcW w:w="1890" w:type="dxa"/>
          </w:tcPr>
          <w:p w14:paraId="3DF000E9" w14:textId="77777777" w:rsidR="00983453" w:rsidRPr="004034C4" w:rsidRDefault="00983453" w:rsidP="005208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034C4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5040" w:type="dxa"/>
          </w:tcPr>
          <w:p w14:paraId="3B5FB6B3" w14:textId="77777777" w:rsidR="00983453" w:rsidRPr="004034C4" w:rsidRDefault="00983453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ตลอดเวลาที่ยังคงให้บริการ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โดยมีกำหนดเปลี่ยนใบอนุญาต</w:t>
            </w:r>
          </w:p>
          <w:p w14:paraId="61F0B283" w14:textId="772EF5F3" w:rsidR="00983453" w:rsidRPr="004034C4" w:rsidRDefault="009739CB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ครั้งถัดไป </w:t>
            </w:r>
            <w:r w:rsidR="00983453" w:rsidRPr="004034C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983453"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3453" w:rsidRPr="004034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983453" w:rsidRPr="004034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983453"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3453" w:rsidRPr="004034C4">
              <w:rPr>
                <w:rFonts w:ascii="Angsana New" w:hAnsi="Angsana New"/>
                <w:sz w:val="30"/>
                <w:szCs w:val="30"/>
              </w:rPr>
              <w:t>2573</w:t>
            </w:r>
          </w:p>
        </w:tc>
      </w:tr>
      <w:tr w:rsidR="00B66DEF" w:rsidRPr="004034C4" w14:paraId="6D2945B9" w14:textId="77777777" w:rsidTr="00B66DEF">
        <w:tc>
          <w:tcPr>
            <w:tcW w:w="2520" w:type="dxa"/>
          </w:tcPr>
          <w:p w14:paraId="773D436A" w14:textId="77777777" w:rsidR="00B66DEF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</w:t>
            </w:r>
          </w:p>
          <w:p w14:paraId="33E74CB7" w14:textId="2FC3AF26" w:rsidR="00B66DEF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โทรคมนาคมแบบที่ส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าม</w:t>
            </w:r>
          </w:p>
        </w:tc>
        <w:tc>
          <w:tcPr>
            <w:tcW w:w="1890" w:type="dxa"/>
          </w:tcPr>
          <w:p w14:paraId="4B76D009" w14:textId="77777777" w:rsidR="00B66DEF" w:rsidRPr="004034C4" w:rsidRDefault="00B66DEF" w:rsidP="005208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5040" w:type="dxa"/>
          </w:tcPr>
          <w:p w14:paraId="2817D505" w14:textId="74FC6476" w:rsidR="00B66DEF" w:rsidRPr="004034C4" w:rsidRDefault="00B66DE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ใบอนุญาตมีอายุ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โดยมีกำหนดต่อใบอนุญาต</w:t>
            </w:r>
            <w:r w:rsidR="009739CB" w:rsidRPr="004034C4">
              <w:rPr>
                <w:rFonts w:ascii="Angsana New" w:hAnsi="Angsana New" w:hint="cs"/>
                <w:sz w:val="30"/>
                <w:szCs w:val="30"/>
                <w:cs/>
              </w:rPr>
              <w:t>ครั้งถัดไป</w:t>
            </w:r>
          </w:p>
          <w:p w14:paraId="3553DBF0" w14:textId="08B84D2A" w:rsidR="00B66DEF" w:rsidRPr="004034C4" w:rsidRDefault="009739CB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66DEF" w:rsidRPr="004034C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B66DEF"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6DEF" w:rsidRPr="004034C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="00B66DEF" w:rsidRPr="004034C4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B66DEF"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6DEF" w:rsidRPr="004034C4">
              <w:rPr>
                <w:rFonts w:ascii="Angsana New" w:hAnsi="Angsana New"/>
                <w:sz w:val="30"/>
                <w:szCs w:val="30"/>
              </w:rPr>
              <w:t>2584</w:t>
            </w:r>
          </w:p>
        </w:tc>
      </w:tr>
    </w:tbl>
    <w:p w14:paraId="5599B8AE" w14:textId="77777777" w:rsidR="009739CB" w:rsidRPr="004034C4" w:rsidRDefault="009739CB" w:rsidP="00520865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22B2C46C" w14:textId="77777777" w:rsidR="009739CB" w:rsidRPr="004034C4" w:rsidRDefault="009739CB" w:rsidP="0052086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70CCC5D1" w14:textId="77777777" w:rsidR="00881031" w:rsidRPr="004034C4" w:rsidRDefault="00881031" w:rsidP="0052086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891C3EA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/>
        </w:rPr>
      </w:pPr>
      <w:r>
        <w:rPr>
          <w:rFonts w:ascii="Angsana New" w:hAnsi="Angsana New"/>
          <w:b/>
          <w:bCs/>
          <w:sz w:val="30"/>
          <w:szCs w:val="30"/>
          <w:cs/>
          <w:lang w:val="x-none"/>
        </w:rPr>
        <w:br w:type="page"/>
      </w:r>
    </w:p>
    <w:p w14:paraId="14D95B34" w14:textId="62B1C2F9" w:rsidR="0009267B" w:rsidRPr="004034C4" w:rsidRDefault="0009267B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47E2B554" w14:textId="77777777" w:rsidR="0009267B" w:rsidRPr="004034C4" w:rsidRDefault="0009267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8"/>
          <w:szCs w:val="28"/>
        </w:rPr>
      </w:pPr>
    </w:p>
    <w:p w14:paraId="5F5327B0" w14:textId="5F3DBD57" w:rsidR="00723232" w:rsidRPr="004034C4" w:rsidRDefault="0072323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BA14EB" w:rsidRPr="004034C4">
        <w:rPr>
          <w:rFonts w:ascii="Angsana New" w:hAnsi="Angsana New"/>
          <w:sz w:val="30"/>
          <w:szCs w:val="30"/>
        </w:rPr>
        <w:t xml:space="preserve">           </w:t>
      </w:r>
      <w:r w:rsidR="006172F4" w:rsidRPr="004034C4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A14EB" w:rsidRPr="004034C4">
        <w:rPr>
          <w:rFonts w:ascii="Angsana New" w:hAnsi="Angsana New"/>
          <w:sz w:val="30"/>
          <w:szCs w:val="30"/>
        </w:rPr>
        <w:t xml:space="preserve"> </w:t>
      </w:r>
      <w:r w:rsidR="00BA14EB" w:rsidRPr="004034C4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630B45" w:rsidRPr="004034C4">
        <w:rPr>
          <w:rFonts w:ascii="Angsana New" w:hAnsi="Angsana New"/>
          <w:sz w:val="30"/>
          <w:szCs w:val="30"/>
        </w:rPr>
        <w:t>3</w:t>
      </w:r>
      <w:r w:rsidR="00BA14EB" w:rsidRPr="004034C4">
        <w:rPr>
          <w:rFonts w:ascii="Angsana New" w:hAnsi="Angsana New"/>
          <w:sz w:val="30"/>
          <w:szCs w:val="30"/>
        </w:rPr>
        <w:t xml:space="preserve"> </w:t>
      </w:r>
      <w:r w:rsidR="00BA14EB" w:rsidRPr="004034C4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C9F0FD4" w14:textId="77777777" w:rsidR="00BA14EB" w:rsidRPr="004034C4" w:rsidRDefault="00BA14E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774FDCD" w14:textId="6E101C0C" w:rsidR="0038112A" w:rsidRPr="004034C4" w:rsidRDefault="00BA14E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4034C4">
        <w:rPr>
          <w:rFonts w:ascii="Angsana New" w:hAnsi="Angsana New" w:hint="cs"/>
          <w:sz w:val="30"/>
          <w:szCs w:val="30"/>
          <w:cs/>
        </w:rPr>
        <w:t>ไป</w:t>
      </w:r>
    </w:p>
    <w:p w14:paraId="4DE0B12C" w14:textId="77777777" w:rsidR="002238AD" w:rsidRPr="004034C4" w:rsidRDefault="002238A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EE79999" w14:textId="7B10EED1" w:rsidR="00F43C1D" w:rsidRPr="004034C4" w:rsidRDefault="00F43C1D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</w:t>
      </w:r>
      <w:r w:rsidR="00001656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มีสาระสำคัญ</w:t>
      </w:r>
    </w:p>
    <w:p w14:paraId="6F5E8D57" w14:textId="77777777" w:rsidR="00052466" w:rsidRPr="004034C4" w:rsidRDefault="0005246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72D7432" w14:textId="7777777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5CF939B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B8CEC7F" w14:textId="2C8E3447" w:rsidR="00C9781E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4034C4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4034C4">
        <w:rPr>
          <w:rFonts w:ascii="Angsana New" w:hAnsi="Angsana New"/>
          <w:sz w:val="30"/>
          <w:szCs w:val="30"/>
        </w:rPr>
        <w:t>“</w:t>
      </w:r>
      <w:r w:rsidRPr="004034C4">
        <w:rPr>
          <w:rFonts w:ascii="Angsana New" w:hAnsi="Angsana New"/>
          <w:sz w:val="30"/>
          <w:szCs w:val="30"/>
          <w:cs/>
        </w:rPr>
        <w:t>กลุ่มบริษัท</w:t>
      </w:r>
      <w:r w:rsidRPr="004034C4">
        <w:rPr>
          <w:rFonts w:ascii="Angsana New" w:hAnsi="Angsana New"/>
          <w:sz w:val="30"/>
          <w:szCs w:val="30"/>
        </w:rPr>
        <w:t>”</w:t>
      </w:r>
      <w:r w:rsidRPr="004034C4">
        <w:rPr>
          <w:rFonts w:ascii="Angsana New" w:hAnsi="Angsana New"/>
          <w:sz w:val="30"/>
          <w:szCs w:val="30"/>
          <w:cs/>
        </w:rPr>
        <w:t>)</w:t>
      </w:r>
      <w:r w:rsidR="00630B45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5BE03AF" w14:textId="77777777" w:rsidR="008C1794" w:rsidRPr="004034C4" w:rsidRDefault="008C1794" w:rsidP="00520865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</w:p>
    <w:p w14:paraId="008FC1A9" w14:textId="752CE21F" w:rsidR="00F43C1D" w:rsidRPr="004034C4" w:rsidRDefault="00F43C1D" w:rsidP="00520865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  <w:r w:rsidRPr="004034C4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441924" w:rsidRPr="004034C4">
        <w:rPr>
          <w:rFonts w:hint="cs"/>
          <w:cs/>
        </w:rPr>
        <w:t xml:space="preserve"> </w:t>
      </w:r>
      <w:r w:rsidRPr="004034C4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441924" w:rsidRPr="004034C4">
        <w:rPr>
          <w:rFonts w:hint="cs"/>
          <w:cs/>
        </w:rPr>
        <w:t>ผล</w:t>
      </w:r>
      <w:r w:rsidRPr="004034C4">
        <w:rPr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D3CFD76" w14:textId="77777777" w:rsidR="00C9781E" w:rsidRPr="004034C4" w:rsidRDefault="00C9781E" w:rsidP="00520865">
      <w:pPr>
        <w:pStyle w:val="BodyText2"/>
        <w:tabs>
          <w:tab w:val="num" w:pos="518"/>
        </w:tabs>
        <w:spacing w:line="240" w:lineRule="atLeast"/>
        <w:ind w:left="540" w:right="47"/>
        <w:jc w:val="thaiDistribute"/>
        <w:rPr>
          <w:cs/>
        </w:rPr>
      </w:pPr>
    </w:p>
    <w:p w14:paraId="0308968E" w14:textId="7B847F5A" w:rsidR="007D6600" w:rsidRPr="004034C4" w:rsidRDefault="007D6600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450A5A6" w14:textId="77777777" w:rsidR="005C0AF1" w:rsidRPr="004034C4" w:rsidRDefault="005C0AF1" w:rsidP="00520865">
      <w:pPr>
        <w:pStyle w:val="BodyText2"/>
        <w:tabs>
          <w:tab w:val="num" w:pos="518"/>
        </w:tabs>
        <w:spacing w:line="240" w:lineRule="atLeast"/>
        <w:ind w:right="47"/>
        <w:jc w:val="thaiDistribute"/>
        <w:rPr>
          <w:sz w:val="24"/>
          <w:szCs w:val="24"/>
          <w:cs/>
          <w:lang w:val="en-US" w:eastAsia="en-US"/>
        </w:rPr>
      </w:pPr>
    </w:p>
    <w:p w14:paraId="34EFA2D4" w14:textId="3147861D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68466A77" w14:textId="77777777" w:rsidR="007640A1" w:rsidRPr="004034C4" w:rsidRDefault="007640A1" w:rsidP="00520865">
      <w:pPr>
        <w:rPr>
          <w:rFonts w:ascii="Angsana New" w:hAnsi="Angsana New"/>
          <w:sz w:val="24"/>
          <w:szCs w:val="24"/>
          <w:lang w:eastAsia="x-none"/>
        </w:rPr>
      </w:pPr>
    </w:p>
    <w:p w14:paraId="7F0C1C8A" w14:textId="7ACDD09E" w:rsidR="00C9781E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8E02E5" w:rsidRPr="004034C4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8E02E5" w:rsidRPr="004034C4">
        <w:rPr>
          <w:rFonts w:ascii="Angsana New" w:hAnsi="Angsana New"/>
          <w:sz w:val="30"/>
          <w:szCs w:val="30"/>
          <w:cs/>
        </w:rPr>
        <w:t xml:space="preserve"> </w:t>
      </w:r>
      <w:r w:rsidR="008E02E5" w:rsidRPr="004034C4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กรณีที่บริษัทจำหน่ายเงินลงทุนบางส่วนต้นทุนเงินลงทุนคำนวณโดยวิธีเข้าก่อนออกก่อน</w:t>
      </w:r>
      <w:r w:rsidR="008E02E5" w:rsidRPr="004034C4">
        <w:rPr>
          <w:rFonts w:ascii="Angsana New" w:hAnsi="Angsana New"/>
          <w:sz w:val="30"/>
          <w:szCs w:val="30"/>
          <w:cs/>
        </w:rPr>
        <w:t xml:space="preserve"> </w:t>
      </w:r>
      <w:r w:rsidR="008E02E5" w:rsidRPr="004034C4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7940764" w14:textId="07D4855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7C0CEA63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FD940D6" w14:textId="0ECC9C0F" w:rsidR="00F43C1D" w:rsidRPr="004034C4" w:rsidRDefault="00F43C1D" w:rsidP="00520865">
      <w:pPr>
        <w:pStyle w:val="BodyText2"/>
        <w:tabs>
          <w:tab w:val="num" w:pos="518"/>
        </w:tabs>
        <w:ind w:left="540" w:right="43"/>
        <w:jc w:val="thaiDistribute"/>
      </w:pPr>
      <w:r w:rsidRPr="004034C4">
        <w:rPr>
          <w:cs/>
        </w:rPr>
        <w:t>รายการบัญชีที่เป็นเงินตราต่างประเทศ</w:t>
      </w:r>
      <w:r w:rsidR="005F2B42" w:rsidRPr="004034C4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034C4">
        <w:rPr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5F2B42" w:rsidRPr="004034C4">
        <w:rPr>
          <w:rFonts w:hint="cs"/>
          <w:cs/>
        </w:rPr>
        <w:t xml:space="preserve"> สำหรับ</w:t>
      </w:r>
      <w:r w:rsidRPr="004034C4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5F2B42" w:rsidRPr="004034C4">
        <w:rPr>
          <w:rFonts w:hint="cs"/>
          <w:cs/>
        </w:rPr>
        <w:t>แ</w:t>
      </w:r>
      <w:r w:rsidRPr="004034C4">
        <w:rPr>
          <w:cs/>
        </w:rPr>
        <w:t>ปลงค่าโดยใช้อัตราแลกเปลี่ยน ณ วัน</w:t>
      </w:r>
      <w:r w:rsidR="005F2B42" w:rsidRPr="004034C4">
        <w:rPr>
          <w:rFonts w:hint="cs"/>
          <w:cs/>
        </w:rPr>
        <w:t>ที่รายงาน</w:t>
      </w:r>
    </w:p>
    <w:p w14:paraId="4322C18D" w14:textId="77777777" w:rsidR="00367850" w:rsidRPr="004034C4" w:rsidRDefault="00367850" w:rsidP="00520865">
      <w:pPr>
        <w:pStyle w:val="BodyText2"/>
        <w:tabs>
          <w:tab w:val="num" w:pos="518"/>
        </w:tabs>
        <w:ind w:left="540" w:right="43"/>
        <w:jc w:val="thaiDistribute"/>
        <w:rPr>
          <w:sz w:val="24"/>
          <w:szCs w:val="24"/>
          <w:lang w:val="en-US"/>
        </w:rPr>
      </w:pPr>
    </w:p>
    <w:p w14:paraId="72FE86CB" w14:textId="77777777" w:rsidR="007640A1" w:rsidRPr="004034C4" w:rsidRDefault="00F43C1D" w:rsidP="00520865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color w:val="000000"/>
        </w:rPr>
      </w:pPr>
      <w:r w:rsidRPr="004034C4">
        <w:rPr>
          <w:color w:val="00000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298607E4" w14:textId="74371C4C" w:rsidR="005B1100" w:rsidRPr="004034C4" w:rsidRDefault="005B1100" w:rsidP="00520865">
      <w:pPr>
        <w:pStyle w:val="Heading8"/>
        <w:ind w:right="0"/>
        <w:jc w:val="both"/>
        <w:rPr>
          <w:rFonts w:ascii="Angsana New" w:eastAsia="EucrosiaUPCBold" w:hAnsi="Angsana New"/>
          <w:sz w:val="24"/>
          <w:szCs w:val="24"/>
        </w:rPr>
      </w:pPr>
    </w:p>
    <w:p w14:paraId="730FE842" w14:textId="1DC19B81" w:rsidR="00F43C1D" w:rsidRPr="004034C4" w:rsidRDefault="00F43C1D" w:rsidP="00520865">
      <w:pPr>
        <w:pStyle w:val="Heading8"/>
        <w:numPr>
          <w:ilvl w:val="1"/>
          <w:numId w:val="27"/>
        </w:numPr>
        <w:ind w:right="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44E2390" w14:textId="77777777" w:rsidR="00F43C1D" w:rsidRPr="004034C4" w:rsidRDefault="00F43C1D" w:rsidP="00520865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sz w:val="22"/>
          <w:szCs w:val="22"/>
        </w:rPr>
      </w:pPr>
    </w:p>
    <w:p w14:paraId="04B72142" w14:textId="54E586E2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034C4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034C4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4034C4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4034C4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4034C4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EC1320" w:rsidRPr="004034C4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4034C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4A6C22D2" w14:textId="77777777" w:rsidR="007B1FB8" w:rsidRPr="004034C4" w:rsidRDefault="007B1FB8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AC35767" w14:textId="06A9BCC8" w:rsidR="001507F9" w:rsidRPr="004034C4" w:rsidRDefault="001507F9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4034C4">
        <w:rPr>
          <w:rFonts w:ascii="Angsana New" w:hAnsi="Angsana New"/>
          <w:color w:val="000000"/>
          <w:sz w:val="30"/>
          <w:szCs w:val="30"/>
        </w:rPr>
        <w:t xml:space="preserve"> </w:t>
      </w:r>
      <w:r w:rsidR="00367850" w:rsidRPr="004034C4">
        <w:rPr>
          <w:rFonts w:ascii="Angsana New" w:hAnsi="Angsana New"/>
          <w:color w:val="000000"/>
          <w:sz w:val="30"/>
          <w:szCs w:val="30"/>
        </w:rPr>
        <w:t>3</w:t>
      </w:r>
      <w:r w:rsidRPr="004034C4">
        <w:rPr>
          <w:rFonts w:ascii="Angsana New" w:hAnsi="Angsana New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034C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หรือหัก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6064AE83" w14:textId="77777777" w:rsidR="00441924" w:rsidRPr="004034C4" w:rsidRDefault="00441924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C912598" w14:textId="6A78F555" w:rsidR="00436E3E" w:rsidRPr="004034C4" w:rsidRDefault="00436E3E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539717" w14:textId="77777777" w:rsidR="007F7536" w:rsidRPr="004034C4" w:rsidRDefault="007F7536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2C8C6C" w14:textId="0A4A0FCF" w:rsidR="005367AB" w:rsidRPr="004034C4" w:rsidRDefault="005367AB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Pr="004034C4">
        <w:rPr>
          <w:rFonts w:ascii="Angsana New" w:hAnsi="Angsana New"/>
          <w:color w:val="000000"/>
          <w:sz w:val="30"/>
          <w:szCs w:val="30"/>
        </w:rPr>
        <w:t xml:space="preserve"> 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A71F157" w14:textId="370B898E" w:rsidR="00C9781E" w:rsidRPr="004034C4" w:rsidRDefault="00C9781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cs/>
        </w:rPr>
      </w:pPr>
    </w:p>
    <w:p w14:paraId="23EC16D5" w14:textId="0EAFD458" w:rsidR="005367AB" w:rsidRPr="004034C4" w:rsidRDefault="005367AB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7433863" w14:textId="77777777" w:rsidR="006E5BA7" w:rsidRPr="004034C4" w:rsidRDefault="006E5BA7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9EFA97C" w14:textId="564D2C93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034C4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4034C4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4034C4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4034C4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4034C4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5367AB" w:rsidRPr="004034C4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7CAD741" w14:textId="77777777" w:rsidR="00F43C1D" w:rsidRPr="004034C4" w:rsidRDefault="00F43C1D" w:rsidP="00520865">
      <w:pPr>
        <w:pStyle w:val="BodyText2"/>
        <w:tabs>
          <w:tab w:val="num" w:pos="518"/>
          <w:tab w:val="left" w:pos="1260"/>
        </w:tabs>
        <w:spacing w:line="240" w:lineRule="atLeast"/>
        <w:ind w:right="43"/>
        <w:jc w:val="thaiDistribute"/>
        <w:rPr>
          <w:sz w:val="24"/>
          <w:szCs w:val="24"/>
        </w:rPr>
      </w:pPr>
    </w:p>
    <w:p w14:paraId="096A8BE6" w14:textId="1362F4B1" w:rsidR="00F43C1D" w:rsidRPr="004034C4" w:rsidRDefault="00F43C1D" w:rsidP="00520865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651EB43" w14:textId="77777777" w:rsidR="00441924" w:rsidRPr="004034C4" w:rsidRDefault="00441924" w:rsidP="00520865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785BB56" w14:textId="77777777" w:rsidR="00F43C1D" w:rsidRPr="004034C4" w:rsidRDefault="00F43C1D" w:rsidP="00520865">
      <w:pPr>
        <w:pStyle w:val="BodyText"/>
        <w:tabs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กลุ่มบริษั</w:t>
      </w:r>
      <w:r w:rsidR="008301C9" w:rsidRPr="004034C4">
        <w:rPr>
          <w:rFonts w:ascii="Angsana New" w:hAnsi="Angsana New"/>
          <w:color w:val="000000"/>
          <w:sz w:val="30"/>
          <w:szCs w:val="30"/>
          <w:cs/>
        </w:rPr>
        <w:t>ท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034C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070C8B4" w14:textId="77777777" w:rsidR="00F43C1D" w:rsidRPr="004034C4" w:rsidRDefault="00F43C1D" w:rsidP="00520865">
      <w:pPr>
        <w:pStyle w:val="BodyText2"/>
        <w:tabs>
          <w:tab w:val="num" w:pos="518"/>
          <w:tab w:val="left" w:pos="1530"/>
        </w:tabs>
        <w:spacing w:line="240" w:lineRule="atLeast"/>
        <w:ind w:left="900" w:right="43"/>
        <w:jc w:val="thaiDistribute"/>
        <w:rPr>
          <w:sz w:val="24"/>
          <w:szCs w:val="24"/>
        </w:rPr>
      </w:pPr>
    </w:p>
    <w:p w14:paraId="41D081E6" w14:textId="6779CA46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F2B42" w:rsidRPr="004034C4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="005F2B42" w:rsidRPr="004034C4">
        <w:rPr>
          <w:rFonts w:ascii="Angsana New" w:hAnsi="Angsana New"/>
          <w:color w:val="000000"/>
          <w:sz w:val="30"/>
          <w:szCs w:val="30"/>
          <w:cs/>
        </w:rPr>
        <w:t>ต้อง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จ่าย รับรู้ในกำไรหรือขาดทุน</w:t>
      </w:r>
    </w:p>
    <w:p w14:paraId="2B11753B" w14:textId="77777777" w:rsidR="00F43C1D" w:rsidRPr="004034C4" w:rsidRDefault="00F43C1D" w:rsidP="00520865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  <w:rPr>
          <w:sz w:val="24"/>
          <w:szCs w:val="24"/>
        </w:rPr>
      </w:pPr>
    </w:p>
    <w:p w14:paraId="57CB2EE6" w14:textId="62E383F2" w:rsidR="00F43C1D" w:rsidRDefault="00F43C1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</w:t>
      </w:r>
      <w:r w:rsidR="008301C9" w:rsidRPr="004034C4">
        <w:rPr>
          <w:rFonts w:ascii="Angsana New" w:hAnsi="Angsana New"/>
          <w:sz w:val="30"/>
          <w:szCs w:val="30"/>
          <w:cs/>
        </w:rPr>
        <w:t>ิ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3D106BA" w14:textId="77777777" w:rsidR="00C926D0" w:rsidRPr="004034C4" w:rsidRDefault="00C926D0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0F93DB27" w14:textId="133AB2B8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9739CB" w:rsidRPr="004034C4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64B2390" w14:textId="77777777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A00E38" w14:textId="3A12D4E2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64E826A" w14:textId="49B83250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CEDF0F4" w14:textId="3C10655B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7E59" w:rsidRPr="004034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17E59" w:rsidRPr="004034C4">
        <w:rPr>
          <w:rFonts w:ascii="Angsana New" w:hAnsi="Angsana New"/>
          <w:color w:val="000000"/>
          <w:sz w:val="30"/>
          <w:szCs w:val="30"/>
        </w:rPr>
        <w:t>12</w:t>
      </w: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</w:t>
      </w: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F418F50" w14:textId="77777777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123E59F" w14:textId="77777777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2D04BE" w14:textId="77777777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F1BA9CB" w14:textId="56A0106A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4034C4">
        <w:rPr>
          <w:rFonts w:ascii="Angsana New" w:hAnsi="Angsana New"/>
          <w:sz w:val="30"/>
          <w:szCs w:val="30"/>
          <w:cs/>
        </w:rPr>
        <w:t xml:space="preserve"> ‘</w:t>
      </w:r>
      <w:r w:rsidRPr="004034C4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Pr="004034C4">
        <w:rPr>
          <w:rFonts w:ascii="Angsana New" w:hAnsi="Angsana New" w:hint="eastAsia"/>
          <w:sz w:val="30"/>
          <w:szCs w:val="30"/>
          <w:cs/>
        </w:rPr>
        <w:t>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ผลขาดทุนด้านเครดิตที่คาดว่าจะเกิดขึ้นในอีก</w:t>
      </w:r>
      <w:r w:rsidR="00367850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367850" w:rsidRPr="004034C4">
        <w:rPr>
          <w:rFonts w:ascii="Angsana New" w:hAnsi="Angsana New"/>
          <w:sz w:val="30"/>
          <w:szCs w:val="30"/>
        </w:rPr>
        <w:t xml:space="preserve">12 </w:t>
      </w:r>
      <w:r w:rsidRPr="004034C4">
        <w:rPr>
          <w:rFonts w:ascii="Angsana New" w:hAnsi="Angsana New" w:hint="cs"/>
          <w:sz w:val="30"/>
          <w:szCs w:val="30"/>
          <w:cs/>
        </w:rPr>
        <w:t>เดือนข้างหน้า</w:t>
      </w:r>
    </w:p>
    <w:p w14:paraId="034D9024" w14:textId="77777777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519F5BD1" w14:textId="2E63BD1B" w:rsidR="005F2B42" w:rsidRPr="004034C4" w:rsidRDefault="005F2B4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8139CD" w:rsidRPr="004034C4">
        <w:rPr>
          <w:rFonts w:ascii="Angsana New" w:hAnsi="Angsana New"/>
          <w:sz w:val="30"/>
          <w:szCs w:val="30"/>
        </w:rPr>
        <w:t>30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ตลาด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17A21D8" w14:textId="5401C216" w:rsidR="00B10D62" w:rsidRPr="004034C4" w:rsidRDefault="00B10D6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cs/>
        </w:rPr>
      </w:pPr>
    </w:p>
    <w:p w14:paraId="295E3FF5" w14:textId="2D98FEF7" w:rsidR="005F2B42" w:rsidRPr="004034C4" w:rsidRDefault="005F2B42" w:rsidP="00520865">
      <w:pPr>
        <w:tabs>
          <w:tab w:val="num" w:pos="518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FC86C34" w14:textId="77777777" w:rsidR="005F2B42" w:rsidRPr="004034C4" w:rsidRDefault="005F2B42" w:rsidP="00D7786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  <w:tab w:val="left" w:pos="1170"/>
        </w:tabs>
        <w:spacing w:line="240" w:lineRule="auto"/>
        <w:ind w:left="11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EBC454" w14:textId="77777777" w:rsidR="005F2B42" w:rsidRPr="004034C4" w:rsidRDefault="005F2B42" w:rsidP="00D7786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  <w:tab w:val="left" w:pos="1170"/>
        </w:tabs>
        <w:spacing w:line="240" w:lineRule="auto"/>
        <w:ind w:left="90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4034C4">
        <w:rPr>
          <w:rFonts w:ascii="Angsana New" w:hAnsi="Angsana New"/>
          <w:color w:val="000000"/>
          <w:sz w:val="30"/>
          <w:szCs w:val="30"/>
        </w:rPr>
        <w:t xml:space="preserve">90 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33416C6F" w14:textId="77777777" w:rsidR="007F7536" w:rsidRPr="004034C4" w:rsidRDefault="007F7536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384A23" w14:textId="6D24B12E" w:rsidR="005F2B42" w:rsidRPr="004034C4" w:rsidRDefault="00932F06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9739CB" w:rsidRPr="004034C4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F2B42" w:rsidRPr="004034C4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3C80FA8E" w14:textId="77777777" w:rsidR="005F2B42" w:rsidRPr="004034C4" w:rsidRDefault="005F2B42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50F1AB04" w14:textId="44C93A9B" w:rsidR="00B17E59" w:rsidRPr="004034C4" w:rsidRDefault="005F2B42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4034C4">
        <w:rPr>
          <w:rFonts w:ascii="Angsana New" w:hAnsi="Angsana New"/>
          <w:sz w:val="30"/>
          <w:szCs w:val="30"/>
          <w:cs/>
        </w:rPr>
        <w:t>สินทรัพย์ทางการเงินจะถูกตัด</w:t>
      </w:r>
      <w:r w:rsidRPr="004034C4">
        <w:rPr>
          <w:rFonts w:ascii="Angsana New" w:eastAsia="Calibri" w:hAnsi="Angsana New"/>
          <w:sz w:val="30"/>
          <w:szCs w:val="30"/>
          <w:cs/>
        </w:rPr>
        <w:t>จำหน่ายเมื่อกลุ่มบริษัทไม่สามารถคาดการณ์ได้อย่างสมเหตุสมผลว่าจะได้รับคืนเงิน</w:t>
      </w:r>
      <w:r w:rsidRPr="004034C4">
        <w:rPr>
          <w:rFonts w:ascii="Angsana New" w:eastAsia="Calibri" w:hAnsi="Angsana New"/>
          <w:sz w:val="30"/>
          <w:szCs w:val="30"/>
        </w:rPr>
        <w:t xml:space="preserve"> </w:t>
      </w:r>
      <w:r w:rsidRPr="004034C4">
        <w:rPr>
          <w:rFonts w:ascii="Angsana New" w:eastAsia="Calibri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</w:t>
      </w:r>
      <w:r w:rsidRPr="004034C4">
        <w:rPr>
          <w:rFonts w:ascii="Angsana New" w:hAnsi="Angsana New"/>
          <w:color w:val="000000"/>
          <w:sz w:val="30"/>
          <w:szCs w:val="30"/>
          <w:cs/>
        </w:rPr>
        <w:t>แล้ว จะรับรู้เป็นการกลับรายการการด้อยค่าในกำไรหรือขาดทุนในงวดที่ได้รับคืน</w:t>
      </w:r>
    </w:p>
    <w:p w14:paraId="79E2E42E" w14:textId="77777777" w:rsidR="009739CB" w:rsidRPr="004034C4" w:rsidRDefault="009739CB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4BAB7D" w14:textId="332E639F" w:rsidR="00932F06" w:rsidRPr="004034C4" w:rsidRDefault="00932F06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9739CB" w:rsidRPr="004034C4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4034C4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Pr="004034C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4C4">
        <w:rPr>
          <w:rFonts w:ascii="Angsana New" w:eastAsia="Calibri" w:hAnsi="Angsana New" w:hint="cs"/>
          <w:i/>
          <w:iCs/>
          <w:sz w:val="30"/>
          <w:szCs w:val="30"/>
          <w:cs/>
        </w:rPr>
        <w:t>ดอกเบี้ย</w:t>
      </w:r>
      <w:r w:rsidRPr="004034C4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25CC703" w14:textId="77777777" w:rsidR="00932F06" w:rsidRPr="004034C4" w:rsidRDefault="00932F0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1FB42B" w14:textId="77777777" w:rsidR="00932F06" w:rsidRPr="004034C4" w:rsidRDefault="00932F0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4034C4">
        <w:rPr>
          <w:rFonts w:ascii="Angsana New" w:hAnsi="Angsana New"/>
          <w:sz w:val="30"/>
          <w:szCs w:val="30"/>
          <w:cs/>
        </w:rPr>
        <w:t xml:space="preserve"> (</w:t>
      </w:r>
      <w:r w:rsidRPr="004034C4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4034C4">
        <w:rPr>
          <w:rFonts w:ascii="Angsana New" w:hAnsi="Angsana New"/>
          <w:sz w:val="30"/>
          <w:szCs w:val="30"/>
          <w:cs/>
        </w:rPr>
        <w:t xml:space="preserve">) </w:t>
      </w:r>
      <w:r w:rsidRPr="004034C4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84A1A" w14:textId="77777777" w:rsidR="00932F06" w:rsidRPr="004034C4" w:rsidRDefault="00932F0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86E50C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3039DB" w14:textId="0F5993C7" w:rsidR="004E3F13" w:rsidRPr="004034C4" w:rsidRDefault="004E3F13" w:rsidP="00520865">
      <w:pPr>
        <w:pStyle w:val="Heading8"/>
        <w:numPr>
          <w:ilvl w:val="1"/>
          <w:numId w:val="27"/>
        </w:numPr>
        <w:spacing w:line="240" w:lineRule="atLeast"/>
        <w:ind w:right="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42867E4" w14:textId="77777777" w:rsidR="004E3F13" w:rsidRPr="004034C4" w:rsidRDefault="004E3F1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D266DDF" w14:textId="5223C36B" w:rsidR="00F43C1D" w:rsidRPr="004034C4" w:rsidRDefault="004E3F1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</w:rPr>
        <w:tab/>
      </w:r>
      <w:r w:rsidRPr="004034C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A575E4" w:rsidRPr="004034C4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4034C4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651C7E6" w14:textId="77777777" w:rsidR="00A75DD4" w:rsidRPr="004034C4" w:rsidRDefault="00A75DD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5A6E8BC2" w14:textId="3A25D14C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DF47D12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4B96A48F" w14:textId="0ED19718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ลูกหนี้</w:t>
      </w:r>
      <w:r w:rsidR="00932F06" w:rsidRPr="004034C4">
        <w:rPr>
          <w:rFonts w:ascii="Angsana New" w:hAnsi="Angsana New" w:hint="cs"/>
          <w:sz w:val="30"/>
          <w:szCs w:val="30"/>
          <w:cs/>
        </w:rPr>
        <w:t>การค้า</w:t>
      </w:r>
      <w:r w:rsidRPr="004034C4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837D6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9A7896" w:rsidRPr="004034C4">
        <w:rPr>
          <w:rFonts w:ascii="Angsana New" w:hAnsi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9A7896" w:rsidRPr="004034C4">
        <w:rPr>
          <w:rFonts w:ascii="Angsana New" w:hAnsi="Angsana New"/>
          <w:sz w:val="30"/>
          <w:szCs w:val="30"/>
          <w:cs/>
        </w:rPr>
        <w:t xml:space="preserve">  </w:t>
      </w:r>
    </w:p>
    <w:p w14:paraId="0697C106" w14:textId="627F9CFB" w:rsidR="00B10D62" w:rsidRPr="004034C4" w:rsidRDefault="00B10D6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61851C" w14:textId="25714CB0" w:rsidR="00076F0D" w:rsidRPr="004034C4" w:rsidRDefault="00076F0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BE03D05" w14:textId="77777777" w:rsidR="00441924" w:rsidRPr="004034C4" w:rsidRDefault="0044192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E37D7" w14:textId="7777777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B20F0B3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28"/>
          <w:szCs w:val="28"/>
          <w:lang w:val="th-TH"/>
        </w:rPr>
      </w:pPr>
    </w:p>
    <w:p w14:paraId="605A2150" w14:textId="78B56B24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18"/>
        <w:jc w:val="both"/>
        <w:rPr>
          <w:rFonts w:ascii="Angsana New" w:hAnsi="Angsana New"/>
          <w:spacing w:val="-2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F304DE" w:rsidRPr="004034C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343B76"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="00F304DE" w:rsidRPr="004034C4">
        <w:rPr>
          <w:rFonts w:ascii="Angsana New" w:hAnsi="Angsana New" w:hint="cs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F304DE" w:rsidRPr="004034C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304DE" w:rsidRPr="004034C4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Pr="004034C4"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</w:t>
      </w:r>
      <w:r w:rsidR="00F304DE" w:rsidRPr="004034C4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4034C4">
        <w:rPr>
          <w:rFonts w:ascii="Angsana New" w:hAnsi="Angsana New"/>
          <w:spacing w:val="-2"/>
          <w:sz w:val="30"/>
          <w:szCs w:val="30"/>
          <w:cs/>
        </w:rPr>
        <w:t>ขาย</w:t>
      </w:r>
    </w:p>
    <w:p w14:paraId="1C9B8D74" w14:textId="7EBD0C8D" w:rsidR="00F304DE" w:rsidRPr="004034C4" w:rsidRDefault="00F304D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78F433F" w14:textId="77777777" w:rsidR="008C144B" w:rsidRPr="004034C4" w:rsidRDefault="008C144B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_Hlk64079607"/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อุปกรณ์โครงข่าย</w:t>
      </w:r>
      <w:r w:rsidR="00167F6B"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ที่ดิน อาคารและอุปกรณ์</w:t>
      </w:r>
    </w:p>
    <w:bookmarkEnd w:id="0"/>
    <w:p w14:paraId="4E13AEEA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3A81D1B" w14:textId="77777777" w:rsidR="00F43C1D" w:rsidRPr="004034C4" w:rsidRDefault="00167F6B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อุปกรณ์โครงข่าย ที่ดิน อาคารและอุปกรณ์</w:t>
      </w:r>
      <w:r w:rsidR="00F43C1D" w:rsidRPr="004034C4">
        <w:rPr>
          <w:rFonts w:ascii="Angsana New" w:hAnsi="Angsana New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63715180" w14:textId="77777777" w:rsidR="00167F6B" w:rsidRPr="004034C4" w:rsidRDefault="00167F6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D507A4A" w14:textId="68C46336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t>ราคาทุนรวมถึงต้นทุน</w:t>
      </w:r>
      <w:r w:rsidR="00D42B8D" w:rsidRPr="004034C4">
        <w:rPr>
          <w:rFonts w:ascii="Angsana New" w:hAnsi="Angsana New" w:hint="cs"/>
          <w:sz w:val="30"/>
          <w:szCs w:val="30"/>
          <w:cs/>
        </w:rPr>
        <w:t>การกู้ยืม และต้</w:t>
      </w:r>
      <w:r w:rsidRPr="004034C4">
        <w:rPr>
          <w:rFonts w:ascii="Angsana New" w:hAnsi="Angsana New"/>
          <w:sz w:val="30"/>
          <w:szCs w:val="30"/>
          <w:cs/>
        </w:rPr>
        <w:t>นทุนในการรื้อถอน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การขนย้าย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</w:p>
    <w:p w14:paraId="637013BD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D221CE6" w14:textId="2EF148E9" w:rsidR="00D42B8D" w:rsidRPr="004034C4" w:rsidRDefault="00D42B8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4034C4">
        <w:rPr>
          <w:rFonts w:ascii="Angsana New" w:hAnsi="Angsana New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52E8E" w:rsidRPr="004034C4">
        <w:rPr>
          <w:rFonts w:ascii="Angsana New" w:hAnsi="Angsana New" w:hint="cs"/>
          <w:sz w:val="30"/>
          <w:szCs w:val="30"/>
          <w:cs/>
          <w:lang w:eastAsia="en-GB"/>
        </w:rPr>
        <w:t>อุปกรณ์โครงข่าย</w:t>
      </w:r>
      <w:r w:rsidR="00352E8E" w:rsidRPr="004034C4">
        <w:rPr>
          <w:rFonts w:ascii="Angsana New" w:hAnsi="Angsana New"/>
          <w:sz w:val="30"/>
          <w:szCs w:val="30"/>
          <w:cs/>
          <w:lang w:eastAsia="en-GB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eastAsia="en-GB"/>
        </w:rPr>
        <w:t>ที่ดิน อาคาร และอุปกรณ์ รับรู้ในกำไรหรือขาดทุน</w:t>
      </w:r>
    </w:p>
    <w:p w14:paraId="54A639FF" w14:textId="77777777" w:rsidR="00932F06" w:rsidRPr="004034C4" w:rsidRDefault="00932F0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en-GB"/>
        </w:rPr>
      </w:pPr>
    </w:p>
    <w:p w14:paraId="3A4A3B78" w14:textId="3E7DC58A" w:rsidR="00F43C1D" w:rsidRPr="004034C4" w:rsidRDefault="00F43C1D" w:rsidP="00520865">
      <w:pPr>
        <w:pStyle w:val="Default"/>
        <w:tabs>
          <w:tab w:val="num" w:pos="518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167F6B"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 ที่ดิน อาคารและอุปกรณ์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D42B8D" w:rsidRPr="004034C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D42B8D" w:rsidRPr="004034C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955299"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</w:t>
      </w:r>
      <w:r w:rsidR="00610807"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034C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40ACFDA" w14:textId="77777777" w:rsidR="00593FF0" w:rsidRPr="004034C4" w:rsidRDefault="00593FF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firstLine="540"/>
        <w:jc w:val="both"/>
        <w:rPr>
          <w:rFonts w:ascii="Angsana New" w:hAnsi="Angsana New"/>
          <w:sz w:val="24"/>
          <w:szCs w:val="24"/>
        </w:rPr>
      </w:pPr>
    </w:p>
    <w:p w14:paraId="0F1944DE" w14:textId="273AF389" w:rsidR="00F43C1D" w:rsidRPr="004034C4" w:rsidRDefault="00D42B8D" w:rsidP="00520865">
      <w:pPr>
        <w:pStyle w:val="Default"/>
        <w:tabs>
          <w:tab w:val="num" w:pos="518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34C4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</w:t>
      </w:r>
      <w:r w:rsidR="00F43C1D" w:rsidRPr="004034C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28ED4E" w14:textId="77777777" w:rsidR="00156800" w:rsidRPr="004034C4" w:rsidRDefault="0015680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7509B69" w14:textId="30C59511" w:rsidR="006E47EF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="006E47EF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ดังนี้</w:t>
      </w:r>
    </w:p>
    <w:p w14:paraId="2F3503B6" w14:textId="77777777" w:rsidR="00367850" w:rsidRPr="004034C4" w:rsidRDefault="0036785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450" w:type="dxa"/>
        <w:tblLook w:val="0000" w:firstRow="0" w:lastRow="0" w:firstColumn="0" w:lastColumn="0" w:noHBand="0" w:noVBand="0"/>
      </w:tblPr>
      <w:tblGrid>
        <w:gridCol w:w="6585"/>
        <w:gridCol w:w="1195"/>
        <w:gridCol w:w="675"/>
      </w:tblGrid>
      <w:tr w:rsidR="00F43C1D" w:rsidRPr="004034C4" w14:paraId="46B3723F" w14:textId="77777777" w:rsidTr="00932F06">
        <w:tc>
          <w:tcPr>
            <w:tcW w:w="6585" w:type="dxa"/>
            <w:vAlign w:val="bottom"/>
          </w:tcPr>
          <w:p w14:paraId="06271B83" w14:textId="77777777" w:rsidR="00F43C1D" w:rsidRPr="004034C4" w:rsidRDefault="00167F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195" w:type="dxa"/>
          </w:tcPr>
          <w:p w14:paraId="25571708" w14:textId="23944A5A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67F6B" w:rsidRPr="004034C4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5</w:t>
            </w:r>
            <w:r w:rsidR="001A5E47"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7F6B" w:rsidRPr="004034C4">
              <w:rPr>
                <w:rFonts w:ascii="Angsana New" w:hAnsi="Angsana New"/>
                <w:sz w:val="30"/>
                <w:szCs w:val="30"/>
              </w:rPr>
              <w:t>-</w:t>
            </w:r>
            <w:r w:rsidR="001A5E47"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91B485A" w14:textId="77777777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67F6B" w:rsidRPr="004034C4" w14:paraId="3F60A2E7" w14:textId="77777777" w:rsidTr="00932F06">
        <w:tc>
          <w:tcPr>
            <w:tcW w:w="6585" w:type="dxa"/>
            <w:vAlign w:val="bottom"/>
          </w:tcPr>
          <w:p w14:paraId="6D32B4A6" w14:textId="77777777" w:rsidR="00167F6B" w:rsidRPr="004034C4" w:rsidRDefault="00167F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4D49355F" w14:textId="42DC82C5" w:rsidR="00167F6B" w:rsidRPr="004034C4" w:rsidRDefault="004D7A8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C915B1A" w14:textId="77777777" w:rsidR="00167F6B" w:rsidRPr="004034C4" w:rsidRDefault="00167F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43C1D" w:rsidRPr="004034C4" w14:paraId="193ABC77" w14:textId="77777777" w:rsidTr="00932F06">
        <w:tc>
          <w:tcPr>
            <w:tcW w:w="6585" w:type="dxa"/>
            <w:vAlign w:val="bottom"/>
          </w:tcPr>
          <w:p w14:paraId="79564311" w14:textId="77777777" w:rsidR="00F43C1D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  <w:r w:rsidR="003A223E" w:rsidRPr="004034C4">
              <w:rPr>
                <w:rFonts w:ascii="Angsana New" w:hAnsi="Angsana New"/>
                <w:sz w:val="30"/>
                <w:szCs w:val="30"/>
                <w:cs/>
              </w:rPr>
              <w:t>ปรุง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สินทรัพย์ที่เช่า</w:t>
            </w:r>
          </w:p>
        </w:tc>
        <w:tc>
          <w:tcPr>
            <w:tcW w:w="1195" w:type="dxa"/>
          </w:tcPr>
          <w:p w14:paraId="7D57EA7E" w14:textId="7BC8F9F9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5</w:t>
            </w:r>
            <w:r w:rsidR="001A5E47"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2430" w:rsidRPr="004034C4">
              <w:rPr>
                <w:rFonts w:ascii="Angsana New" w:hAnsi="Angsana New"/>
                <w:sz w:val="30"/>
                <w:szCs w:val="30"/>
              </w:rPr>
              <w:t>-</w:t>
            </w:r>
            <w:r w:rsidR="001A5E47"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75" w:type="dxa"/>
          </w:tcPr>
          <w:p w14:paraId="30CBE5C6" w14:textId="77777777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4034C4" w14:paraId="03AF9886" w14:textId="77777777" w:rsidTr="00932F06">
        <w:tc>
          <w:tcPr>
            <w:tcW w:w="6585" w:type="dxa"/>
            <w:vAlign w:val="bottom"/>
          </w:tcPr>
          <w:p w14:paraId="7D5CEB68" w14:textId="77777777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0BFEE3D" w14:textId="346E47AA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E2384F0" w14:textId="77777777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4034C4" w14:paraId="4646583B" w14:textId="77777777" w:rsidTr="00932F06">
        <w:tc>
          <w:tcPr>
            <w:tcW w:w="6585" w:type="dxa"/>
            <w:vAlign w:val="bottom"/>
          </w:tcPr>
          <w:p w14:paraId="027AFC0A" w14:textId="77777777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4323B751" w14:textId="364E8629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C3C744C" w14:textId="77777777" w:rsidR="00292430" w:rsidRPr="004034C4" w:rsidRDefault="0029243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B54846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jc w:val="both"/>
        <w:rPr>
          <w:rFonts w:ascii="Angsana New" w:hAnsi="Angsana New"/>
          <w:sz w:val="24"/>
          <w:szCs w:val="24"/>
        </w:rPr>
      </w:pPr>
    </w:p>
    <w:p w14:paraId="29A286C3" w14:textId="77C98F6B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B18BECE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E1A689" w14:textId="0B0226EA" w:rsidR="006E47EF" w:rsidRPr="004034C4" w:rsidRDefault="00D85410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4034C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4034C4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4034C4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</w:p>
    <w:p w14:paraId="76BE4245" w14:textId="77777777" w:rsidR="006E47EF" w:rsidRPr="004034C4" w:rsidRDefault="006E47E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1C16C6B4" w14:textId="13813E09" w:rsidR="00F43C1D" w:rsidRPr="004034C4" w:rsidRDefault="00D8541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</w:t>
      </w:r>
      <w:r w:rsidR="006E47EF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ดังนี้</w:t>
      </w:r>
    </w:p>
    <w:p w14:paraId="603596CA" w14:textId="77777777" w:rsidR="006E47EF" w:rsidRPr="004034C4" w:rsidRDefault="006E47E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3347"/>
        <w:gridCol w:w="630"/>
      </w:tblGrid>
      <w:tr w:rsidR="00F43C1D" w:rsidRPr="004034C4" w14:paraId="6417E699" w14:textId="77777777" w:rsidTr="00932F06">
        <w:tc>
          <w:tcPr>
            <w:tcW w:w="4483" w:type="dxa"/>
          </w:tcPr>
          <w:p w14:paraId="30D19C97" w14:textId="77777777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347" w:type="dxa"/>
          </w:tcPr>
          <w:p w14:paraId="74712558" w14:textId="57DA2B2B" w:rsidR="00F43C1D" w:rsidRPr="004034C4" w:rsidRDefault="004D7A8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3B28EAA" w14:textId="77777777" w:rsidR="00F43C1D" w:rsidRPr="004034C4" w:rsidRDefault="00F43C1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10"/>
              </w:tabs>
              <w:ind w:left="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E5611AC" w14:textId="7ADD4982" w:rsidR="006E47EF" w:rsidRPr="004034C4" w:rsidRDefault="006E47EF" w:rsidP="00520865">
      <w:pPr>
        <w:tabs>
          <w:tab w:val="num" w:pos="518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1659FEA2" w14:textId="35F7DBDD" w:rsidR="00BF73A6" w:rsidRPr="004034C4" w:rsidRDefault="00BF73A6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702C808D" w14:textId="77777777" w:rsidR="00BF73A6" w:rsidRPr="004034C4" w:rsidRDefault="00BF73A6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775E6F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554ECD9" w14:textId="483849E3" w:rsidR="00EA1AB7" w:rsidRPr="004034C4" w:rsidRDefault="00EA1AB7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ค่าธรรมเนียมทางการเงินรอตัดจ่าย</w:t>
      </w:r>
    </w:p>
    <w:p w14:paraId="660F1F64" w14:textId="77777777" w:rsidR="00EA1AB7" w:rsidRPr="004034C4" w:rsidRDefault="00EA1AB7" w:rsidP="00520865">
      <w:pPr>
        <w:rPr>
          <w:rFonts w:ascii="Angsana New" w:hAnsi="Angsana New"/>
          <w:sz w:val="30"/>
          <w:szCs w:val="30"/>
          <w:lang w:val="th-TH" w:eastAsia="x-none"/>
        </w:rPr>
      </w:pPr>
    </w:p>
    <w:p w14:paraId="6D342202" w14:textId="77777777" w:rsidR="00EA1AB7" w:rsidRPr="004034C4" w:rsidRDefault="00EA1AB7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B56EB5"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/>
          <w:sz w:val="30"/>
          <w:szCs w:val="30"/>
          <w:cs/>
        </w:rPr>
        <w:t>ที่แท้จริงตามอายุของเงินกู้</w:t>
      </w:r>
    </w:p>
    <w:p w14:paraId="04098909" w14:textId="77777777" w:rsidR="00EA1AB7" w:rsidRPr="004034C4" w:rsidRDefault="00EA1AB7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DADDBB" w14:textId="06F0D02D" w:rsidR="00EA1AB7" w:rsidRPr="004034C4" w:rsidRDefault="00EA1AB7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14:paraId="5F6EF5E9" w14:textId="77777777" w:rsidR="006E47EF" w:rsidRPr="004034C4" w:rsidRDefault="006E47EF" w:rsidP="00520865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06D7F" w14:textId="7777777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69934227" w14:textId="77777777" w:rsidR="00F43C1D" w:rsidRPr="004034C4" w:rsidRDefault="00F43C1D" w:rsidP="00520865">
      <w:pPr>
        <w:tabs>
          <w:tab w:val="clear" w:pos="680"/>
          <w:tab w:val="num" w:pos="518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15DCB8D" w14:textId="13998978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 </w:t>
      </w:r>
      <w:r w:rsidR="00C46F63" w:rsidRPr="004034C4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890D00" w14:textId="043B6A7C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4B8AD" w14:textId="65BF8C0E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C46F63" w:rsidRPr="004034C4">
        <w:rPr>
          <w:rFonts w:ascii="Angsana New" w:hAnsi="Angsana New" w:hint="cs"/>
          <w:sz w:val="30"/>
          <w:szCs w:val="30"/>
          <w:cs/>
        </w:rPr>
        <w:t>ร</w:t>
      </w:r>
      <w:r w:rsidRPr="004034C4">
        <w:rPr>
          <w:rFonts w:ascii="Angsana New" w:hAnsi="Angsana New"/>
          <w:sz w:val="30"/>
          <w:szCs w:val="30"/>
          <w:cs/>
        </w:rPr>
        <w:t>าคาเอกเทศ</w:t>
      </w:r>
      <w:r w:rsidR="00C46F63" w:rsidRPr="004034C4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4034C4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8F21AD" w:rsidRPr="004034C4">
        <w:rPr>
          <w:rFonts w:ascii="Angsana New" w:hAnsi="Angsana New" w:hint="cs"/>
          <w:sz w:val="30"/>
          <w:szCs w:val="30"/>
          <w:cs/>
        </w:rPr>
        <w:t>ทั้งหมด</w:t>
      </w:r>
    </w:p>
    <w:p w14:paraId="76EDB277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17E47578" w14:textId="77777777" w:rsidR="00F43C1D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333839" w14:textId="77777777" w:rsidR="00C926D0" w:rsidRPr="004034C4" w:rsidRDefault="00C926D0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34A4F" w14:textId="50B1E2A7" w:rsidR="00F43C1D" w:rsidRPr="004034C4" w:rsidRDefault="00C8436B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034C4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4034C4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3650DD"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4034C4">
        <w:rPr>
          <w:rFonts w:ascii="Angsana New" w:hAnsi="Angsana New"/>
          <w:b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Pr="004034C4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76066C4" w14:textId="32C4DB0E" w:rsidR="00BF73A6" w:rsidRPr="004034C4" w:rsidRDefault="00BF73A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0EAA1465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42948035" w14:textId="4300BEF2" w:rsidR="00C8436B" w:rsidRPr="004034C4" w:rsidRDefault="00C8436B" w:rsidP="00520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034C4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</w:t>
      </w:r>
      <w:r w:rsidRPr="004034C4">
        <w:rPr>
          <w:rFonts w:ascii="Angsana New" w:hAnsi="Angsana New" w:hint="cs"/>
          <w:b/>
          <w:sz w:val="30"/>
          <w:szCs w:val="30"/>
          <w:cs/>
        </w:rPr>
        <w:t>อั</w:t>
      </w:r>
      <w:r w:rsidRPr="004034C4">
        <w:rPr>
          <w:rFonts w:ascii="Angsana New" w:hAnsi="Angsana New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4034C4">
        <w:rPr>
          <w:rFonts w:ascii="Angsana New" w:hAnsi="Angsana New"/>
          <w:b/>
          <w:sz w:val="30"/>
          <w:szCs w:val="30"/>
        </w:rPr>
        <w:t xml:space="preserve"> </w:t>
      </w:r>
      <w:r w:rsidRPr="004034C4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4034C4">
        <w:rPr>
          <w:rFonts w:ascii="Angsana New" w:hAnsi="Angsana New"/>
          <w:b/>
          <w:sz w:val="30"/>
          <w:szCs w:val="30"/>
        </w:rPr>
        <w:t xml:space="preserve"> </w:t>
      </w:r>
    </w:p>
    <w:p w14:paraId="56074074" w14:textId="77777777" w:rsidR="00C8436B" w:rsidRPr="004034C4" w:rsidRDefault="00C8436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p w14:paraId="0E284C04" w14:textId="76DA13DD" w:rsidR="002F2B6C" w:rsidRPr="004034C4" w:rsidRDefault="00C8436B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034C4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A2946D" w14:textId="77777777" w:rsidR="002F2B6C" w:rsidRPr="004034C4" w:rsidRDefault="002F2B6C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36F3D53" w14:textId="7777777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D907DC7" w14:textId="77777777" w:rsidR="00F43C1D" w:rsidRPr="004034C4" w:rsidRDefault="00F43C1D" w:rsidP="00520865">
      <w:pPr>
        <w:tabs>
          <w:tab w:val="num" w:pos="518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B363952" w14:textId="77777777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65AE8312" w14:textId="5BB458C8" w:rsidR="008F21AD" w:rsidRPr="004034C4" w:rsidRDefault="008F21A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4B1008E" w14:textId="0CAD8072" w:rsidR="00932F06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6E47EF" w:rsidRPr="004034C4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4034C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 w:rsidR="008F21AD" w:rsidRPr="004034C4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4034C4">
        <w:rPr>
          <w:rFonts w:ascii="Angsana New" w:hAnsi="Angsana New"/>
          <w:sz w:val="30"/>
          <w:szCs w:val="30"/>
          <w:cs/>
        </w:rPr>
        <w:t>สูงกว่ามูลค่าที่จะได้รับคืน</w:t>
      </w:r>
      <w:r w:rsidR="00185DE3" w:rsidRPr="004034C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367850" w:rsidRPr="004034C4">
        <w:rPr>
          <w:rFonts w:ascii="Angsana New" w:hAnsi="Angsana New"/>
          <w:sz w:val="30"/>
          <w:szCs w:val="30"/>
          <w:cs/>
        </w:rPr>
        <w:br/>
      </w:r>
      <w:r w:rsidR="00185DE3" w:rsidRPr="004034C4">
        <w:rPr>
          <w:rFonts w:ascii="Angsana New" w:hAnsi="Angsana New" w:hint="cs"/>
          <w:sz w:val="30"/>
          <w:szCs w:val="30"/>
          <w:cs/>
        </w:rPr>
        <w:t>มูลค่าที่อาจประเมินได้ในตลาดปัจจุบัน</w:t>
      </w:r>
      <w:r w:rsidR="00185DE3" w:rsidRPr="004034C4">
        <w:rPr>
          <w:rFonts w:ascii="Angsana New" w:hAnsi="Angsana New"/>
          <w:sz w:val="30"/>
          <w:szCs w:val="30"/>
          <w:cs/>
        </w:rPr>
        <w:t xml:space="preserve"> </w:t>
      </w:r>
      <w:r w:rsidR="00185DE3" w:rsidRPr="004034C4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1E39B5FB" w14:textId="77777777" w:rsidR="00185DE3" w:rsidRPr="004034C4" w:rsidRDefault="00185DE3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9C2C6" w14:textId="0C4CF805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26F7DCD" w14:textId="451486B8" w:rsidR="00BF73A6" w:rsidRPr="004034C4" w:rsidRDefault="00BF73A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589A5C74" w14:textId="785365A6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4D9A450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603E00" w14:textId="74E387C4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034C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1C2499" w:rsidRPr="004034C4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034C4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D3764CA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96C50D3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27F08DD" w14:textId="2DDD2F4C" w:rsidR="005B69E1" w:rsidRPr="004034C4" w:rsidRDefault="005B69E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  <w:r w:rsidRPr="004034C4">
        <w:rPr>
          <w:rFonts w:ascii="Angsana New" w:hAnsi="Angsana New"/>
          <w:i/>
          <w:sz w:val="30"/>
          <w:szCs w:val="30"/>
          <w:cs/>
        </w:rPr>
        <w:lastRenderedPageBreak/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7B4FF6" w14:textId="77777777" w:rsidR="00B17E59" w:rsidRPr="004034C4" w:rsidRDefault="00B17E5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11DB7896" w14:textId="5265724C" w:rsidR="005B69E1" w:rsidRPr="004034C4" w:rsidRDefault="005B69E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4034C4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034C4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034C4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BADDF12" w14:textId="77777777" w:rsidR="005B69E1" w:rsidRPr="004034C4" w:rsidRDefault="005B69E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C37A16E" w14:textId="5C62A2A8" w:rsidR="00764B9F" w:rsidRPr="004034C4" w:rsidRDefault="005B69E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4034C4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6E47EF" w:rsidRPr="004034C4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spacing w:val="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0C8234" w14:textId="77777777" w:rsidR="00932F06" w:rsidRPr="004034C4" w:rsidRDefault="00932F0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CEBAB4A" w14:textId="66EEB32A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034C4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4D7A8F" w:rsidRPr="004034C4">
        <w:rPr>
          <w:rFonts w:ascii="Angsana New" w:hAnsi="Angsana New"/>
          <w:iCs/>
          <w:sz w:val="30"/>
          <w:szCs w:val="30"/>
        </w:rPr>
        <w:t>12</w:t>
      </w:r>
      <w:r w:rsidRPr="004034C4">
        <w:rPr>
          <w:rFonts w:ascii="Angsana New" w:hAnsi="Angsana New"/>
          <w:i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5B3E7AB" w14:textId="77777777" w:rsidR="00C72015" w:rsidRPr="004034C4" w:rsidRDefault="00C7201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09D629C" w14:textId="7DAFAF64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034C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034C4">
        <w:rPr>
          <w:rFonts w:ascii="Angsana New" w:hAnsi="Angsana New"/>
          <w:i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034C4">
        <w:rPr>
          <w:rFonts w:ascii="Angsana New" w:hAnsi="Angsana New"/>
          <w:sz w:val="30"/>
          <w:szCs w:val="30"/>
        </w:rPr>
        <w:t xml:space="preserve"> </w:t>
      </w:r>
    </w:p>
    <w:p w14:paraId="40DCEAD7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firstLine="540"/>
        <w:rPr>
          <w:rFonts w:ascii="Angsana New" w:hAnsi="Angsana New"/>
          <w:i/>
          <w:sz w:val="30"/>
          <w:szCs w:val="30"/>
          <w:cs/>
        </w:rPr>
      </w:pPr>
    </w:p>
    <w:p w14:paraId="762A10B8" w14:textId="77777777" w:rsidR="00717722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6D06226" w14:textId="77777777" w:rsidR="00717722" w:rsidRPr="004034C4" w:rsidRDefault="00717722" w:rsidP="00520865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35216A8" w14:textId="4F66F78E" w:rsidR="00F43C1D" w:rsidRPr="004034C4" w:rsidRDefault="00F43C1D" w:rsidP="00520865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F3C167B" w14:textId="77777777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5022B9A" w14:textId="5A87D75C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7A7A1F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79D0D547" w14:textId="2104BD39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2E2F1C6" w14:textId="77777777" w:rsidR="00F64CC1" w:rsidRPr="004034C4" w:rsidRDefault="00F64CC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3078D04D" w14:textId="77777777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DC6339D" w14:textId="27B6D18C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B91B496" w14:textId="5E057F2C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วันที่วัดมูลค่าในตลาดหลัก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หรือตลาดที่ให้ประโยชน์สูงสุด</w:t>
      </w:r>
      <w:r w:rsidRPr="004034C4">
        <w:rPr>
          <w:rFonts w:ascii="Angsana New" w:hAnsi="Angsana New"/>
          <w:sz w:val="30"/>
          <w:szCs w:val="30"/>
          <w:cs/>
        </w:rPr>
        <w:t xml:space="preserve"> (</w:t>
      </w:r>
      <w:r w:rsidRPr="004034C4">
        <w:rPr>
          <w:rFonts w:ascii="Angsana New" w:hAnsi="Angsana New" w:hint="cs"/>
          <w:sz w:val="30"/>
          <w:szCs w:val="30"/>
          <w:cs/>
        </w:rPr>
        <w:t>หากไม่มีตลาดหลัก</w:t>
      </w:r>
      <w:r w:rsidRPr="004034C4">
        <w:rPr>
          <w:rFonts w:ascii="Angsana New" w:hAnsi="Angsana New"/>
          <w:sz w:val="30"/>
          <w:szCs w:val="30"/>
          <w:cs/>
        </w:rPr>
        <w:t xml:space="preserve">) </w:t>
      </w:r>
      <w:r w:rsidRPr="004034C4">
        <w:rPr>
          <w:rFonts w:ascii="Angsana New" w:hAnsi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848BD43" w14:textId="619131F4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E8229C5" w14:textId="77777777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2892C94" w14:textId="0B1DD246" w:rsidR="003E33D1" w:rsidRPr="004034C4" w:rsidRDefault="003E33D1" w:rsidP="00520865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4034C4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4034C4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800493" w14:textId="4DDBFA4A" w:rsidR="003E33D1" w:rsidRPr="004034C4" w:rsidRDefault="003E33D1" w:rsidP="00520865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lang w:val="en-US" w:bidi="th-TH"/>
        </w:rPr>
        <w:t>2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034C4">
        <w:rPr>
          <w:rFonts w:ascii="Angsana New" w:hAnsi="Angsana New"/>
          <w:sz w:val="30"/>
          <w:szCs w:val="30"/>
          <w:lang w:val="en-US" w:bidi="th-TH"/>
        </w:rPr>
        <w:t>1</w:t>
      </w:r>
    </w:p>
    <w:p w14:paraId="113C814D" w14:textId="12187A16" w:rsidR="003E33D1" w:rsidRPr="004034C4" w:rsidRDefault="003E33D1" w:rsidP="00520865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lang w:val="en-US" w:bidi="th-TH"/>
        </w:rPr>
        <w:t>3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C7570CF" w14:textId="77777777" w:rsidR="004C39B7" w:rsidRPr="004034C4" w:rsidRDefault="004C39B7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4ABB7C25" w14:textId="359F5832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46DB1075" w14:textId="77777777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1A3641AC" w14:textId="32FDB953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6AF0D689" w14:textId="34632E72" w:rsidR="003E33D1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EF80F0B" w14:textId="2738F109" w:rsidR="00181FC3" w:rsidRPr="004034C4" w:rsidRDefault="003E33D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เช่น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หาก</w:t>
      </w:r>
      <w:r w:rsidRPr="004034C4">
        <w:rPr>
          <w:rFonts w:ascii="Angsana New" w:hAnsi="Angsana New"/>
          <w:sz w:val="30"/>
          <w:szCs w:val="30"/>
        </w:rPr>
        <w:t>ก</w:t>
      </w:r>
      <w:r w:rsidRPr="004034C4">
        <w:rPr>
          <w:rFonts w:ascii="Angsana New" w:hAnsi="Angsana New" w:hint="cs"/>
          <w:sz w:val="30"/>
          <w:szCs w:val="30"/>
          <w:cs/>
        </w:rPr>
        <w:t>ลุ่มบริษัทพิจารณาว่ามูลค่ายุติธรรมของเครื่องมือทางการเงิน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</w:rPr>
        <w:t xml:space="preserve">3 </w:t>
      </w:r>
      <w:r w:rsidRPr="004034C4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1F12D2A" w14:textId="7284A33D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="00E60A2B" w:rsidRPr="004034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71EA9BDD" w14:textId="506A6CE3" w:rsidR="00A26FAE" w:rsidRPr="004034C4" w:rsidRDefault="00A26FAE" w:rsidP="00520865">
      <w:pPr>
        <w:pStyle w:val="AccPolicyHeading"/>
      </w:pPr>
    </w:p>
    <w:p w14:paraId="3B4C5DC4" w14:textId="5E752959" w:rsidR="00A26FAE" w:rsidRPr="004034C4" w:rsidRDefault="00A26FAE" w:rsidP="00520865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  <w:cs/>
        </w:rPr>
      </w:pPr>
      <w:r w:rsidRPr="004034C4">
        <w:rPr>
          <w:rFonts w:eastAsia="EucrosiaUPCBold"/>
          <w:i/>
          <w:iCs/>
        </w:rPr>
        <w:t>(</w:t>
      </w:r>
      <w:r w:rsidR="00367850" w:rsidRPr="004034C4">
        <w:rPr>
          <w:rFonts w:eastAsia="EucrosiaUPCBold" w:hint="cs"/>
          <w:i/>
          <w:iCs/>
          <w:cs/>
        </w:rPr>
        <w:t>ณ</w:t>
      </w:r>
      <w:r w:rsidRPr="004034C4">
        <w:rPr>
          <w:rFonts w:eastAsia="EucrosiaUPCBold"/>
          <w:i/>
          <w:iCs/>
        </w:rPr>
        <w:t>.</w:t>
      </w:r>
      <w:r w:rsidR="004D7A8F" w:rsidRPr="004034C4">
        <w:rPr>
          <w:rFonts w:eastAsia="EucrosiaUPCBold"/>
          <w:i/>
          <w:iCs/>
          <w:lang w:val="en-US"/>
        </w:rPr>
        <w:t>1</w:t>
      </w:r>
      <w:r w:rsidRPr="004034C4">
        <w:rPr>
          <w:rFonts w:eastAsia="EucrosiaUPCBold"/>
          <w:i/>
          <w:iCs/>
        </w:rPr>
        <w:t>)</w:t>
      </w:r>
      <w:r w:rsidRPr="004034C4">
        <w:t xml:space="preserve"> </w:t>
      </w:r>
      <w:r w:rsidRPr="004034C4">
        <w:rPr>
          <w:rFonts w:eastAsia="EucrosiaUPCBold"/>
          <w:i/>
          <w:iCs/>
          <w:cs/>
        </w:rPr>
        <w:t>การรับรู้รายได้</w:t>
      </w:r>
    </w:p>
    <w:p w14:paraId="0C5E7E2D" w14:textId="77777777" w:rsidR="00F43C1D" w:rsidRPr="004034C4" w:rsidRDefault="00F43C1D" w:rsidP="00520865">
      <w:pPr>
        <w:pStyle w:val="AccPolicyHeading"/>
      </w:pPr>
    </w:p>
    <w:p w14:paraId="201B36A0" w14:textId="031F5792" w:rsidR="002A729D" w:rsidRPr="004034C4" w:rsidRDefault="00F43C1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2F745F" w:rsidRPr="004034C4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261350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A26FAE" w:rsidRPr="004034C4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6C762779" w14:textId="3DD4A158" w:rsidR="00F43C1D" w:rsidRPr="004034C4" w:rsidRDefault="00F43C1D" w:rsidP="00520865">
      <w:pPr>
        <w:pStyle w:val="AccPolicyHeading"/>
      </w:pPr>
    </w:p>
    <w:p w14:paraId="0BD5510F" w14:textId="05E6C676" w:rsidR="00F43C1D" w:rsidRPr="004034C4" w:rsidRDefault="00F43C1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="00076F0D" w:rsidRPr="004034C4">
        <w:rPr>
          <w:rFonts w:ascii="Angsana New" w:hAnsi="Angsana New"/>
          <w:sz w:val="30"/>
          <w:szCs w:val="30"/>
          <w:cs/>
        </w:rPr>
        <w:t>รับรู้ ณ วันที่มีการส่งมอบสินค้าให้กับลูกค้า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076F0D" w:rsidRPr="004034C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1585ECF" w14:textId="77777777" w:rsidR="00D21CF9" w:rsidRPr="004034C4" w:rsidRDefault="00D21CF9" w:rsidP="00520865">
      <w:pPr>
        <w:pStyle w:val="AccPolicyHeading"/>
      </w:pPr>
    </w:p>
    <w:p w14:paraId="5F2CC940" w14:textId="10E48534" w:rsidR="002A729D" w:rsidRPr="004034C4" w:rsidRDefault="00F43C1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E20976" w:rsidRPr="004034C4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94801F5" w14:textId="77777777" w:rsidR="00B62DFE" w:rsidRPr="004034C4" w:rsidRDefault="00B62DFE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0CC2EE78" w14:textId="1E79071B" w:rsidR="002A729D" w:rsidRPr="004034C4" w:rsidRDefault="002A729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รายได้ค่าบริการติดตั้งแรกเข้ารับรู้ตลอดช่วงเวลาให้บริการโดยพิจารณาจากอายุการใช้บริการที่คาดว่าจะเกิดขึ้นจากลูกค้าแต่ละราย ซึ่งคำนวณโดยอ้างอิงข้อมูลจากประวัติอายุการใช้งานที่ลูกค้าแต่ละรายมีการใช้บริการกับกลุ่มบริษัท</w:t>
      </w:r>
    </w:p>
    <w:p w14:paraId="0D8C748C" w14:textId="77777777" w:rsidR="00A26FAE" w:rsidRPr="004034C4" w:rsidRDefault="00A26FAE" w:rsidP="00520865">
      <w:pPr>
        <w:pStyle w:val="AccPolicyHeading"/>
      </w:pPr>
    </w:p>
    <w:p w14:paraId="59D57FC4" w14:textId="77777777" w:rsidR="00052466" w:rsidRPr="004034C4" w:rsidRDefault="002A729D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eastAsia="EucrosiaUPCBold"/>
          <w:i/>
          <w:iCs/>
        </w:rPr>
      </w:pPr>
      <w:r w:rsidRPr="004034C4">
        <w:rPr>
          <w:rFonts w:ascii="Angsana New" w:hAnsi="Angsana New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</w:t>
      </w:r>
      <w:r w:rsidR="003514BE" w:rsidRPr="004034C4">
        <w:rPr>
          <w:rFonts w:ascii="Angsana New" w:hAnsi="Angsana New"/>
          <w:sz w:val="30"/>
          <w:szCs w:val="30"/>
          <w:cs/>
        </w:rPr>
        <w:t>า</w:t>
      </w:r>
      <w:r w:rsidRPr="004034C4">
        <w:rPr>
          <w:rFonts w:ascii="Angsana New" w:hAnsi="Angsana New"/>
          <w:sz w:val="30"/>
          <w:szCs w:val="30"/>
          <w:cs/>
        </w:rPr>
        <w:t>หรือบริการให้กับลูกค้าแสดงไว้เป็นรายได้</w:t>
      </w:r>
      <w:r w:rsidRPr="004034C4">
        <w:rPr>
          <w:rFonts w:ascii="Angsana New" w:hAnsi="Angsana New"/>
          <w:sz w:val="30"/>
          <w:szCs w:val="30"/>
          <w:cs/>
        </w:rPr>
        <w:br/>
        <w:t>รอตัดบัญชีและเงินรับล่วงหน้าจากลูกค้าในงบแสดงฐานะการเงิน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0991771" w14:textId="77777777" w:rsidR="00A461C1" w:rsidRPr="004034C4" w:rsidRDefault="00A461C1" w:rsidP="00520865">
      <w:pPr>
        <w:pStyle w:val="AccPolicyHeading"/>
      </w:pPr>
    </w:p>
    <w:p w14:paraId="434F440B" w14:textId="16946F2F" w:rsidR="00A26FAE" w:rsidRPr="004034C4" w:rsidRDefault="00A26FAE" w:rsidP="00520865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4034C4">
        <w:rPr>
          <w:rFonts w:eastAsia="EucrosiaUPCBold"/>
          <w:i/>
          <w:iCs/>
        </w:rPr>
        <w:t>(</w:t>
      </w:r>
      <w:r w:rsidR="00367850" w:rsidRPr="004034C4">
        <w:rPr>
          <w:rFonts w:eastAsia="EucrosiaUPCBold" w:hint="cs"/>
          <w:i/>
          <w:iCs/>
          <w:cs/>
        </w:rPr>
        <w:t>ณ</w:t>
      </w:r>
      <w:r w:rsidRPr="004034C4">
        <w:rPr>
          <w:rFonts w:eastAsia="EucrosiaUPCBold"/>
          <w:i/>
          <w:iCs/>
        </w:rPr>
        <w:t>.</w:t>
      </w:r>
      <w:r w:rsidR="004D7A8F" w:rsidRPr="004034C4">
        <w:rPr>
          <w:rFonts w:eastAsia="EucrosiaUPCBold"/>
          <w:i/>
          <w:iCs/>
        </w:rPr>
        <w:t>2</w:t>
      </w:r>
      <w:r w:rsidRPr="004034C4">
        <w:rPr>
          <w:rFonts w:eastAsia="EucrosiaUPCBold"/>
          <w:i/>
          <w:iCs/>
        </w:rPr>
        <w:t xml:space="preserve">) </w:t>
      </w:r>
      <w:r w:rsidRPr="004034C4">
        <w:rPr>
          <w:rFonts w:eastAsia="EucrosiaUPCBold"/>
          <w:i/>
          <w:iCs/>
          <w:cs/>
        </w:rPr>
        <w:t>ยอดคงเหลือของสัญญา</w:t>
      </w:r>
    </w:p>
    <w:p w14:paraId="52F22DFD" w14:textId="77777777" w:rsidR="00A26FAE" w:rsidRPr="004034C4" w:rsidRDefault="00A26FAE" w:rsidP="00520865">
      <w:pPr>
        <w:pStyle w:val="AccPolicyHeading"/>
      </w:pPr>
    </w:p>
    <w:p w14:paraId="38023768" w14:textId="3927D943" w:rsidR="00A26FAE" w:rsidRPr="004034C4" w:rsidRDefault="00A26FAE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="007A3865" w:rsidRPr="004034C4">
        <w:rPr>
          <w:rFonts w:ascii="Angsana New" w:hAnsi="Angsana New" w:hint="cs"/>
          <w:sz w:val="30"/>
          <w:szCs w:val="30"/>
          <w:cs/>
        </w:rPr>
        <w:t xml:space="preserve"> (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7A3865" w:rsidRPr="004034C4">
        <w:rPr>
          <w:rFonts w:ascii="Angsana New" w:hAnsi="Angsana New"/>
          <w:sz w:val="30"/>
          <w:szCs w:val="30"/>
        </w:rPr>
        <w:t>3(</w:t>
      </w:r>
      <w:r w:rsidR="007A3865" w:rsidRPr="004034C4">
        <w:rPr>
          <w:rFonts w:ascii="Angsana New" w:hAnsi="Angsana New" w:hint="cs"/>
          <w:sz w:val="30"/>
          <w:szCs w:val="30"/>
          <w:cs/>
        </w:rPr>
        <w:t>ฉ</w:t>
      </w:r>
      <w:r w:rsidR="007A3865" w:rsidRPr="004034C4">
        <w:rPr>
          <w:rFonts w:ascii="Angsana New" w:hAnsi="Angsana New"/>
          <w:sz w:val="30"/>
          <w:szCs w:val="30"/>
        </w:rPr>
        <w:t>))</w:t>
      </w:r>
      <w:r w:rsidRPr="004034C4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</w:t>
      </w:r>
      <w:r w:rsidR="00E60A2B" w:rsidRPr="004034C4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46C0BFDA" w14:textId="77777777" w:rsidR="00181FC3" w:rsidRPr="004034C4" w:rsidRDefault="00181FC3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8144FCC" w14:textId="5E46212C" w:rsidR="00A26FAE" w:rsidRPr="004034C4" w:rsidRDefault="00F038FB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หนี้สินที่เกิดจากสัญญา ได้แก่ รายได้ค่าบริการติดตั้งแรกเข้า 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3738766" w14:textId="77777777" w:rsidR="008C6C88" w:rsidRPr="004034C4" w:rsidRDefault="008C6C88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1BE44F2" w14:textId="67E14A46" w:rsidR="00A26FAE" w:rsidRPr="004034C4" w:rsidRDefault="00A26FAE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6B349C6" w14:textId="77777777" w:rsidR="002F2B6C" w:rsidRPr="004034C4" w:rsidRDefault="002F2B6C" w:rsidP="00520865">
      <w:pPr>
        <w:tabs>
          <w:tab w:val="num" w:pos="518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1AFFAA9" w14:textId="054D0E5E" w:rsidR="00BE4523" w:rsidRPr="004034C4" w:rsidRDefault="00BE4523" w:rsidP="00520865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4034C4">
        <w:rPr>
          <w:rFonts w:eastAsia="EucrosiaUPCBold"/>
          <w:i/>
          <w:iCs/>
        </w:rPr>
        <w:t>(</w:t>
      </w:r>
      <w:r w:rsidR="00367850" w:rsidRPr="004034C4">
        <w:rPr>
          <w:rFonts w:eastAsia="EucrosiaUPCBold" w:hint="cs"/>
          <w:i/>
          <w:iCs/>
          <w:cs/>
        </w:rPr>
        <w:t>ณ</w:t>
      </w:r>
      <w:r w:rsidRPr="004034C4">
        <w:rPr>
          <w:rFonts w:eastAsia="EucrosiaUPCBold"/>
          <w:i/>
          <w:iCs/>
        </w:rPr>
        <w:t>.</w:t>
      </w:r>
      <w:r w:rsidR="004D7A8F" w:rsidRPr="004034C4">
        <w:rPr>
          <w:rFonts w:eastAsia="EucrosiaUPCBold"/>
          <w:i/>
          <w:iCs/>
          <w:lang w:val="en-US"/>
        </w:rPr>
        <w:t>3</w:t>
      </w:r>
      <w:r w:rsidRPr="004034C4">
        <w:rPr>
          <w:rFonts w:eastAsia="EucrosiaUPCBold"/>
          <w:i/>
          <w:iCs/>
        </w:rPr>
        <w:t>)</w:t>
      </w:r>
      <w:r w:rsidRPr="004034C4">
        <w:t xml:space="preserve"> </w:t>
      </w:r>
      <w:r w:rsidRPr="004034C4">
        <w:rPr>
          <w:rFonts w:eastAsia="EucrosiaUPCBold"/>
          <w:i/>
          <w:iCs/>
          <w:cs/>
        </w:rPr>
        <w:t>สินทรัพย์ต้นทุนของสัญญา</w:t>
      </w:r>
    </w:p>
    <w:p w14:paraId="3730199C" w14:textId="77777777" w:rsidR="00BE4523" w:rsidRPr="004034C4" w:rsidRDefault="00BE452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5344F2" w14:textId="5579EC6C" w:rsidR="00BE4523" w:rsidRPr="004034C4" w:rsidRDefault="003E0192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E20976" w:rsidRPr="004034C4">
        <w:rPr>
          <w:rFonts w:ascii="Angsana New" w:hAnsi="Angsana New" w:hint="cs"/>
          <w:sz w:val="30"/>
          <w:szCs w:val="30"/>
          <w:cs/>
        </w:rPr>
        <w:t xml:space="preserve"> อย่างไรก็ตาม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7805F3CB" w14:textId="5A3E0F7A" w:rsidR="00BE4523" w:rsidRPr="004034C4" w:rsidRDefault="00BE4523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19E4A32C" w14:textId="72FD55A5" w:rsidR="003E0192" w:rsidRPr="004034C4" w:rsidRDefault="003E0192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วิธีเส้นตรง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BCB81AA" w14:textId="493A5829" w:rsidR="003E0192" w:rsidRPr="004034C4" w:rsidRDefault="003E0192" w:rsidP="00520865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D7793EC" w14:textId="3693930F" w:rsidR="00F43C1D" w:rsidRPr="004034C4" w:rsidRDefault="00F43C1D" w:rsidP="00520865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F72A432" w14:textId="77777777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11D587" w14:textId="7B19DE71" w:rsidR="00F43C1D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76F0D" w:rsidRPr="004034C4">
        <w:rPr>
          <w:rFonts w:ascii="Angsana New" w:hAnsi="Angsana New"/>
          <w:sz w:val="30"/>
          <w:szCs w:val="30"/>
          <w:cs/>
        </w:rPr>
        <w:t>ซึ่ง</w:t>
      </w:r>
      <w:r w:rsidRPr="004034C4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0B3D0B" w:rsidRPr="004034C4">
        <w:rPr>
          <w:rFonts w:ascii="Angsana New" w:hAnsi="Angsana New" w:hint="cs"/>
          <w:sz w:val="30"/>
          <w:szCs w:val="30"/>
          <w:cs/>
        </w:rPr>
        <w:t>เว้นแต่</w:t>
      </w:r>
      <w:r w:rsidRPr="004034C4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F71AF9F" w14:textId="77777777" w:rsidR="00C926D0" w:rsidRPr="004034C4" w:rsidRDefault="00C926D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5E7F75" w14:textId="2721DAE4" w:rsidR="00F43C1D" w:rsidRPr="004034C4" w:rsidRDefault="00F43C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E2207E" w:rsidRPr="004034C4">
        <w:rPr>
          <w:rFonts w:ascii="Angsana New" w:hAnsi="Angsana New"/>
          <w:sz w:val="30"/>
          <w:szCs w:val="30"/>
          <w:cs/>
        </w:rPr>
        <w:t>บันทึกโดย</w:t>
      </w:r>
      <w:r w:rsidRPr="004034C4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64C4D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ๆ</w:t>
      </w:r>
      <w:r w:rsidRPr="004034C4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F1F4ECD" w14:textId="34805631" w:rsidR="006E47EF" w:rsidRPr="004034C4" w:rsidRDefault="006E47E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1BC601" w14:textId="446E285F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2207E" w:rsidRPr="004034C4">
        <w:rPr>
          <w:rFonts w:ascii="Angsana New" w:hAnsi="Angsana New"/>
          <w:sz w:val="30"/>
          <w:szCs w:val="30"/>
          <w:cs/>
        </w:rPr>
        <w:t>สำหรับ</w:t>
      </w:r>
      <w:r w:rsidR="007A3865" w:rsidRPr="004034C4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7A3865" w:rsidRPr="004034C4">
        <w:rPr>
          <w:rFonts w:ascii="Angsana New" w:hAnsi="Angsana New" w:hint="cs"/>
          <w:sz w:val="30"/>
          <w:szCs w:val="30"/>
          <w:cs/>
        </w:rPr>
        <w:t>ณ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7A3865" w:rsidRPr="004034C4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7A3865" w:rsidRPr="004034C4">
        <w:rPr>
          <w:rFonts w:ascii="Angsana New" w:hAnsi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7A3865" w:rsidRPr="004034C4">
        <w:rPr>
          <w:rFonts w:ascii="Angsana New" w:hAnsi="Angsana New" w:hint="cs"/>
          <w:sz w:val="30"/>
          <w:szCs w:val="30"/>
          <w:cs/>
        </w:rPr>
        <w:t>ณ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7A3865" w:rsidRPr="004034C4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  <w:r w:rsidR="007A3865" w:rsidRPr="004034C4">
        <w:rPr>
          <w:rFonts w:ascii="Angsana New" w:hAnsi="Angsana New"/>
          <w:sz w:val="30"/>
          <w:szCs w:val="30"/>
          <w:cs/>
        </w:rPr>
        <w:t xml:space="preserve"> </w:t>
      </w:r>
      <w:r w:rsidR="0051768A" w:rsidRPr="004034C4">
        <w:rPr>
          <w:rFonts w:ascii="Angsana New" w:hAnsi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62F14AE" w14:textId="77777777" w:rsidR="00A461C1" w:rsidRPr="004034C4" w:rsidRDefault="00A461C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AC2759" w14:textId="2EF4C811" w:rsidR="00F43C1D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1B1256" w:rsidRPr="004034C4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495248" w14:textId="51BB226A" w:rsidR="006E093B" w:rsidRPr="004034C4" w:rsidRDefault="00F43C1D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0C64B77" w14:textId="77777777" w:rsidR="00881031" w:rsidRPr="004034C4" w:rsidRDefault="00881031" w:rsidP="005208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96EFBE5" w14:textId="070C3FF0" w:rsidR="009B6E48" w:rsidRPr="004034C4" w:rsidRDefault="0062414A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88C7A2B" w14:textId="77777777" w:rsidR="006E47EF" w:rsidRPr="004034C4" w:rsidRDefault="006E47E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95D34EA" w14:textId="77777777" w:rsidR="0062414A" w:rsidRPr="004034C4" w:rsidRDefault="0062414A" w:rsidP="00520865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4034C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บุคคลหรือกิจการที่เกี่ยวข้องกันที่มีรายการระหว่างกันที่มีนัยสำคัญกับกลุ่มบริษัท</w:t>
      </w:r>
      <w:r w:rsidRPr="004034C4">
        <w:rPr>
          <w:rFonts w:ascii="Angsana New" w:hAnsi="Angsana New"/>
          <w:b/>
          <w:sz w:val="30"/>
          <w:szCs w:val="30"/>
        </w:rPr>
        <w:t xml:space="preserve"> </w:t>
      </w:r>
      <w:r w:rsidRPr="004034C4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7C3D31E" w14:textId="77777777" w:rsidR="00CC246F" w:rsidRPr="004034C4" w:rsidRDefault="00CC246F" w:rsidP="00520865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3420"/>
      </w:tblGrid>
      <w:tr w:rsidR="00526911" w:rsidRPr="004034C4" w14:paraId="18D970E5" w14:textId="77777777" w:rsidTr="00E60A2B">
        <w:trPr>
          <w:trHeight w:val="20"/>
          <w:tblHeader/>
        </w:trPr>
        <w:tc>
          <w:tcPr>
            <w:tcW w:w="4230" w:type="dxa"/>
          </w:tcPr>
          <w:p w14:paraId="3E870522" w14:textId="77777777" w:rsidR="00526911" w:rsidRPr="004034C4" w:rsidRDefault="00526911" w:rsidP="0052086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CDCBE05" w14:textId="77777777" w:rsidR="00526911" w:rsidRPr="004034C4" w:rsidRDefault="0052691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1B72A966" w14:textId="77777777" w:rsidR="00526911" w:rsidRPr="004034C4" w:rsidRDefault="00526911" w:rsidP="00520865">
            <w:pPr>
              <w:tabs>
                <w:tab w:val="clear" w:pos="227"/>
                <w:tab w:val="left" w:pos="14"/>
              </w:tabs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4034C4" w14:paraId="63D71D5F" w14:textId="77777777" w:rsidTr="00E60A2B">
        <w:trPr>
          <w:trHeight w:val="20"/>
        </w:trPr>
        <w:tc>
          <w:tcPr>
            <w:tcW w:w="4230" w:type="dxa"/>
          </w:tcPr>
          <w:p w14:paraId="68CCB590" w14:textId="77777777" w:rsidR="00CC246F" w:rsidRPr="004034C4" w:rsidRDefault="00271BF4" w:rsidP="0052086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530" w:type="dxa"/>
          </w:tcPr>
          <w:p w14:paraId="105E543F" w14:textId="77777777" w:rsidR="00526911" w:rsidRPr="004034C4" w:rsidRDefault="00CC246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DD29CD4" w14:textId="77777777" w:rsidR="00526911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159AE" w:rsidRPr="004034C4" w14:paraId="5BB7DF82" w14:textId="77777777" w:rsidTr="00E60A2B">
        <w:trPr>
          <w:trHeight w:val="20"/>
        </w:trPr>
        <w:tc>
          <w:tcPr>
            <w:tcW w:w="4230" w:type="dxa"/>
          </w:tcPr>
          <w:p w14:paraId="4E8EB3BB" w14:textId="77777777" w:rsidR="003159AE" w:rsidRPr="004034C4" w:rsidRDefault="003159AE" w:rsidP="0052086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530" w:type="dxa"/>
          </w:tcPr>
          <w:p w14:paraId="5391EE31" w14:textId="77777777" w:rsidR="003159AE" w:rsidRPr="004034C4" w:rsidRDefault="003159A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206B9ECD" w14:textId="132427E2" w:rsidR="003159AE" w:rsidRPr="004034C4" w:rsidRDefault="00F36340" w:rsidP="00520865">
            <w:pPr>
              <w:tabs>
                <w:tab w:val="clear" w:pos="227"/>
                <w:tab w:val="left" w:pos="250"/>
              </w:tabs>
              <w:spacing w:line="380" w:lineRule="exact"/>
              <w:ind w:left="160" w:hanging="1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บริษัทใหญ่ของผู้ถือหุ้นรายใหญ่ร่วมกัน</w:t>
            </w:r>
          </w:p>
        </w:tc>
      </w:tr>
      <w:tr w:rsidR="00CC246F" w:rsidRPr="004034C4" w14:paraId="5B2F1509" w14:textId="77777777" w:rsidTr="00E60A2B">
        <w:trPr>
          <w:trHeight w:val="20"/>
        </w:trPr>
        <w:tc>
          <w:tcPr>
            <w:tcW w:w="4230" w:type="dxa"/>
          </w:tcPr>
          <w:p w14:paraId="3806718B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6A3EA9E0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530" w:type="dxa"/>
          </w:tcPr>
          <w:p w14:paraId="0107E20D" w14:textId="77777777" w:rsidR="00CC246F" w:rsidRPr="004034C4" w:rsidRDefault="00FE303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มาเลเ</w:t>
            </w:r>
            <w:r w:rsidR="00905F1A" w:rsidRPr="004034C4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3420" w:type="dxa"/>
          </w:tcPr>
          <w:p w14:paraId="2677C0E0" w14:textId="29FB0115" w:rsidR="00CC246F" w:rsidRPr="004034C4" w:rsidRDefault="00CC246F" w:rsidP="00520865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371CEC" w:rsidRPr="004034C4">
              <w:rPr>
                <w:rFonts w:ascii="Angsana New" w:hAnsi="Angsana New"/>
                <w:sz w:val="30"/>
                <w:szCs w:val="30"/>
                <w:cs/>
              </w:rPr>
              <w:t xml:space="preserve"> ถือหุ้นในบริษัท</w:t>
            </w:r>
            <w:r w:rsidR="009B6E48" w:rsidRPr="004034C4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="00A31485" w:rsidRPr="004034C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371CEC" w:rsidRPr="004034C4">
              <w:rPr>
                <w:rFonts w:ascii="Angsana New" w:hAnsi="Angsana New"/>
                <w:sz w:val="30"/>
                <w:szCs w:val="30"/>
                <w:cs/>
              </w:rPr>
              <w:t>ร้อยล</w:t>
            </w:r>
            <w:r w:rsidR="005509B3" w:rsidRPr="004034C4">
              <w:rPr>
                <w:rFonts w:ascii="Angsana New" w:hAnsi="Angsana New"/>
                <w:sz w:val="30"/>
                <w:szCs w:val="30"/>
                <w:cs/>
              </w:rPr>
              <w:t xml:space="preserve">ะ </w:t>
            </w:r>
            <w:r w:rsidR="004D7A8F" w:rsidRPr="004034C4">
              <w:rPr>
                <w:rFonts w:ascii="Angsana New" w:hAnsi="Angsana New"/>
                <w:sz w:val="30"/>
                <w:szCs w:val="30"/>
              </w:rPr>
              <w:t>10</w:t>
            </w:r>
            <w:r w:rsidR="00371CEC" w:rsidRPr="004034C4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9B6E48" w:rsidRPr="004034C4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="00905F1A" w:rsidRPr="004034C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371CEC" w:rsidRPr="004034C4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05F1A" w:rsidRPr="004034C4" w14:paraId="0FBF948F" w14:textId="77777777" w:rsidTr="00E60A2B">
        <w:trPr>
          <w:trHeight w:val="20"/>
        </w:trPr>
        <w:tc>
          <w:tcPr>
            <w:tcW w:w="4230" w:type="dxa"/>
          </w:tcPr>
          <w:p w14:paraId="3846E06F" w14:textId="77777777" w:rsidR="00905F1A" w:rsidRPr="004034C4" w:rsidRDefault="00905F1A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530" w:type="dxa"/>
          </w:tcPr>
          <w:p w14:paraId="121CE289" w14:textId="77777777" w:rsidR="00905F1A" w:rsidRPr="004034C4" w:rsidRDefault="00905F1A" w:rsidP="005208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792B5DEF" w14:textId="10DECBD8" w:rsidR="00905F1A" w:rsidRPr="004034C4" w:rsidRDefault="00905F1A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05F1A" w:rsidRPr="004034C4" w14:paraId="21D515E2" w14:textId="77777777" w:rsidTr="00E60A2B">
        <w:trPr>
          <w:trHeight w:val="20"/>
        </w:trPr>
        <w:tc>
          <w:tcPr>
            <w:tcW w:w="4230" w:type="dxa"/>
          </w:tcPr>
          <w:p w14:paraId="43B2F9CE" w14:textId="77777777" w:rsidR="00905F1A" w:rsidRPr="004034C4" w:rsidRDefault="00905F1A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</w:tcPr>
          <w:p w14:paraId="44263518" w14:textId="77777777" w:rsidR="00905F1A" w:rsidRPr="004034C4" w:rsidRDefault="00905F1A" w:rsidP="005208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08CFAAB8" w14:textId="77777777" w:rsidR="00905F1A" w:rsidRPr="004034C4" w:rsidRDefault="00905F1A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4034C4" w14:paraId="08915D83" w14:textId="77777777" w:rsidTr="00E60A2B">
        <w:trPr>
          <w:trHeight w:val="20"/>
        </w:trPr>
        <w:tc>
          <w:tcPr>
            <w:tcW w:w="4230" w:type="dxa"/>
            <w:tcBorders>
              <w:bottom w:val="nil"/>
            </w:tcBorders>
          </w:tcPr>
          <w:p w14:paraId="06B54C0F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>Ltd</w:t>
            </w:r>
            <w:r w:rsidR="00434398" w:rsidRPr="004034C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530" w:type="dxa"/>
          </w:tcPr>
          <w:p w14:paraId="74337D77" w14:textId="77777777" w:rsidR="00CC246F" w:rsidRPr="004034C4" w:rsidRDefault="00F5332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E3031"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20" w:type="dxa"/>
          </w:tcPr>
          <w:p w14:paraId="766129E6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4034C4" w14:paraId="0A27D0FA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1057FDF3" w14:textId="77777777" w:rsidR="009B6E48" w:rsidRPr="004034C4" w:rsidRDefault="00CC246F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  <w:r w:rsidR="009B6E48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BBD0EEE" w14:textId="692DF800" w:rsidR="00CC246F" w:rsidRPr="004034C4" w:rsidRDefault="009B6E48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C246F" w:rsidRPr="004034C4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530" w:type="dxa"/>
          </w:tcPr>
          <w:p w14:paraId="2EF29DF9" w14:textId="77777777" w:rsidR="00CC246F" w:rsidRPr="004034C4" w:rsidRDefault="00F5332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FE3031"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20" w:type="dxa"/>
          </w:tcPr>
          <w:p w14:paraId="2CA3274F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4034C4" w14:paraId="73DC7168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488C10A" w14:textId="77777777" w:rsidR="00CC246F" w:rsidRPr="004034C4" w:rsidRDefault="000E4B8E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T</w:t>
            </w:r>
            <w:r w:rsidR="00905F1A" w:rsidRPr="004034C4">
              <w:rPr>
                <w:rFonts w:ascii="Angsana New" w:hAnsi="Angsana New"/>
                <w:sz w:val="30"/>
                <w:szCs w:val="30"/>
              </w:rPr>
              <w:t>IME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dot</w:t>
            </w:r>
            <w:r w:rsidR="005509B3" w:rsidRPr="004034C4">
              <w:rPr>
                <w:rFonts w:ascii="Angsana New" w:hAnsi="Angsana New"/>
                <w:sz w:val="30"/>
                <w:szCs w:val="30"/>
              </w:rPr>
              <w:t>C</w:t>
            </w:r>
            <w:r w:rsidRPr="004034C4">
              <w:rPr>
                <w:rFonts w:ascii="Angsana New" w:hAnsi="Angsana New"/>
                <w:sz w:val="30"/>
                <w:szCs w:val="30"/>
              </w:rPr>
              <w:t>om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</w:tcPr>
          <w:p w14:paraId="7D627BA3" w14:textId="77777777" w:rsidR="00CC246F" w:rsidRPr="004034C4" w:rsidRDefault="00F5332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20" w:type="dxa"/>
          </w:tcPr>
          <w:p w14:paraId="462E28B5" w14:textId="77777777" w:rsidR="00CC246F" w:rsidRPr="004034C4" w:rsidRDefault="00CC246F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7F7536" w:rsidRPr="004034C4" w14:paraId="632611D1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2F241B53" w14:textId="0B930D9D" w:rsidR="007F7536" w:rsidRPr="004034C4" w:rsidRDefault="00847D92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Integrated Global Solutions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4034C4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</w:tcPr>
          <w:p w14:paraId="1738FB2C" w14:textId="2CB60DD0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20" w:type="dxa"/>
          </w:tcPr>
          <w:p w14:paraId="00088D6C" w14:textId="21AE696E" w:rsidR="007F7536" w:rsidRPr="004034C4" w:rsidRDefault="007F7536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7F7536" w:rsidRPr="004034C4" w14:paraId="5478E959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98EF71C" w14:textId="246332D3" w:rsidR="007F7536" w:rsidRPr="004034C4" w:rsidRDefault="007F7536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 เอวีเอ็ม คลาวด์ (ประเทศไทย) จำกัด</w:t>
            </w:r>
          </w:p>
        </w:tc>
        <w:tc>
          <w:tcPr>
            <w:tcW w:w="1530" w:type="dxa"/>
          </w:tcPr>
          <w:p w14:paraId="3CAAB93A" w14:textId="2D3A4C19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7C90A78E" w14:textId="5221D684" w:rsidR="007F7536" w:rsidRPr="004034C4" w:rsidRDefault="007B2DC7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7F7536" w:rsidRPr="004034C4" w14:paraId="053D5910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0392898F" w14:textId="265CF1D7" w:rsidR="007F7536" w:rsidRPr="004034C4" w:rsidRDefault="007F7536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สุพรีม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ดิสทิบิวชั่น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27B3DA5D" w14:textId="113D558E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39CCEA17" w14:textId="00C23020" w:rsidR="007F7536" w:rsidRPr="004034C4" w:rsidRDefault="007F7536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7F7536" w:rsidRPr="004034C4" w14:paraId="438CB173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62314018" w14:textId="1AF1C7D0" w:rsidR="007F7536" w:rsidRPr="004034C4" w:rsidRDefault="007F7536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หลักทรัพย์ฟินันซ่า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1674D6AD" w14:textId="066A738C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1B5C6B4A" w14:textId="270EC6B1" w:rsidR="007F7536" w:rsidRPr="004034C4" w:rsidRDefault="007F7536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7F7536" w:rsidRPr="004034C4" w14:paraId="043C0476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447763AD" w14:textId="18E3709E" w:rsidR="007F7536" w:rsidRPr="004034C4" w:rsidRDefault="007F7536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วี คอนเน็กซ์ จำกัด</w:t>
            </w:r>
          </w:p>
        </w:tc>
        <w:tc>
          <w:tcPr>
            <w:tcW w:w="1530" w:type="dxa"/>
          </w:tcPr>
          <w:p w14:paraId="3337C9C0" w14:textId="0DB30899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7E43A5C9" w14:textId="1F60314B" w:rsidR="007F7536" w:rsidRPr="004034C4" w:rsidRDefault="007F7536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7F7536" w:rsidRPr="004034C4" w14:paraId="66EB8C76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17907B5" w14:textId="748DEB20" w:rsidR="007F7536" w:rsidRPr="004034C4" w:rsidRDefault="007F7536" w:rsidP="00520865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บริษัท แม็ทชิ่ง แม็กซิไมซ์ โซลูชั่น จำกัด (มหาชน)</w:t>
            </w:r>
          </w:p>
        </w:tc>
        <w:tc>
          <w:tcPr>
            <w:tcW w:w="1530" w:type="dxa"/>
          </w:tcPr>
          <w:p w14:paraId="0B297C34" w14:textId="285D86D0" w:rsidR="007F7536" w:rsidRPr="004034C4" w:rsidRDefault="007F753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18E9B60" w14:textId="484FDA1F" w:rsidR="007F7536" w:rsidRPr="004034C4" w:rsidRDefault="007F7536" w:rsidP="00520865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14:paraId="15C1F887" w14:textId="2786B4CB" w:rsidR="0062414A" w:rsidRPr="004034C4" w:rsidRDefault="0062414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05"/>
        <w:gridCol w:w="345"/>
        <w:gridCol w:w="1080"/>
        <w:gridCol w:w="270"/>
        <w:gridCol w:w="1080"/>
        <w:gridCol w:w="267"/>
        <w:gridCol w:w="1083"/>
      </w:tblGrid>
      <w:tr w:rsidR="004F6633" w:rsidRPr="004034C4" w14:paraId="16DCEF70" w14:textId="77777777" w:rsidTr="3DF3AFF9">
        <w:trPr>
          <w:tblHeader/>
        </w:trPr>
        <w:tc>
          <w:tcPr>
            <w:tcW w:w="4050" w:type="dxa"/>
          </w:tcPr>
          <w:p w14:paraId="4D680625" w14:textId="4E3EE566" w:rsidR="004F6633" w:rsidRPr="004034C4" w:rsidRDefault="004F663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C08EA3" w14:textId="77777777" w:rsidR="004F6633" w:rsidRPr="004034C4" w:rsidRDefault="004F6633" w:rsidP="0052086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2CCAD9" w14:textId="77777777" w:rsidR="004F6633" w:rsidRPr="004034C4" w:rsidRDefault="004F6633" w:rsidP="0052086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6EB330" w14:textId="77777777" w:rsidR="004F6633" w:rsidRPr="004034C4" w:rsidRDefault="004F6633" w:rsidP="0052086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7A9" w:rsidRPr="004034C4" w14:paraId="45F90047" w14:textId="77777777" w:rsidTr="3DF3AFF9">
        <w:trPr>
          <w:tblHeader/>
        </w:trPr>
        <w:tc>
          <w:tcPr>
            <w:tcW w:w="4050" w:type="dxa"/>
          </w:tcPr>
          <w:p w14:paraId="34DA5B9A" w14:textId="30C4AAEC" w:rsidR="000007A9" w:rsidRPr="004034C4" w:rsidRDefault="000007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4034C4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05" w:type="dxa"/>
          </w:tcPr>
          <w:p w14:paraId="37F8FA76" w14:textId="3A66F137" w:rsidR="000007A9" w:rsidRPr="004034C4" w:rsidRDefault="000007A9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45" w:type="dxa"/>
          </w:tcPr>
          <w:p w14:paraId="65AD60B3" w14:textId="77777777" w:rsidR="000007A9" w:rsidRPr="004034C4" w:rsidRDefault="000007A9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7639914" w14:textId="7F59B2B4" w:rsidR="000007A9" w:rsidRPr="004034C4" w:rsidRDefault="000007A9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2F47D3D" w14:textId="77777777" w:rsidR="000007A9" w:rsidRPr="004034C4" w:rsidRDefault="000007A9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75795C" w14:textId="1932DCF3" w:rsidR="000007A9" w:rsidRPr="004034C4" w:rsidRDefault="000007A9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1DBD7CFD" w14:textId="77777777" w:rsidR="000007A9" w:rsidRPr="004034C4" w:rsidRDefault="000007A9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0970C317" w14:textId="3EE3ABB6" w:rsidR="000007A9" w:rsidRPr="004034C4" w:rsidRDefault="000007A9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007A9" w:rsidRPr="004034C4" w14:paraId="30D5FD2A" w14:textId="77777777" w:rsidTr="3DF3AFF9">
        <w:trPr>
          <w:trHeight w:val="344"/>
          <w:tblHeader/>
        </w:trPr>
        <w:tc>
          <w:tcPr>
            <w:tcW w:w="4050" w:type="dxa"/>
          </w:tcPr>
          <w:p w14:paraId="7C8C8319" w14:textId="77777777" w:rsidR="000007A9" w:rsidRPr="004034C4" w:rsidRDefault="000007A9" w:rsidP="00520865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</w:tcPr>
          <w:p w14:paraId="358E5815" w14:textId="77777777" w:rsidR="000007A9" w:rsidRPr="004034C4" w:rsidRDefault="000007A9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007A9" w:rsidRPr="004034C4" w14:paraId="3188BECF" w14:textId="77777777" w:rsidTr="3DF3AFF9">
        <w:tc>
          <w:tcPr>
            <w:tcW w:w="4050" w:type="dxa"/>
          </w:tcPr>
          <w:p w14:paraId="1C5DFE70" w14:textId="7777777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05" w:type="dxa"/>
          </w:tcPr>
          <w:p w14:paraId="5CF6E1C8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0640A05C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548FB5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1A0BFC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54ABEDB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F889826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641B34F" w14:textId="77777777" w:rsidR="000007A9" w:rsidRPr="004034C4" w:rsidRDefault="000007A9" w:rsidP="005208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7A9" w:rsidRPr="004034C4" w14:paraId="65905D2C" w14:textId="77777777" w:rsidTr="3DF3AFF9">
        <w:tc>
          <w:tcPr>
            <w:tcW w:w="4050" w:type="dxa"/>
          </w:tcPr>
          <w:p w14:paraId="660CCE42" w14:textId="7777777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5" w:type="dxa"/>
          </w:tcPr>
          <w:p w14:paraId="1451A99F" w14:textId="48954657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345" w:type="dxa"/>
          </w:tcPr>
          <w:p w14:paraId="1BE504F7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FC4728" w14:textId="3BD2ABC5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14:paraId="584291B0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CDBE3B5" w14:textId="42BE32AF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67" w:type="dxa"/>
          </w:tcPr>
          <w:p w14:paraId="6ABB5744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300FB49B" w14:textId="4241E939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C926D0" w:rsidRPr="004034C4" w14:paraId="5C345844" w14:textId="77777777" w:rsidTr="3DF3AFF9">
        <w:tc>
          <w:tcPr>
            <w:tcW w:w="4050" w:type="dxa"/>
          </w:tcPr>
          <w:p w14:paraId="34176F28" w14:textId="77777777" w:rsidR="00C926D0" w:rsidRPr="004034C4" w:rsidRDefault="00C926D0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02101319" w14:textId="77777777" w:rsidR="00C926D0" w:rsidRPr="004034C4" w:rsidRDefault="00C926D0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DB95716" w14:textId="77777777" w:rsidR="00C926D0" w:rsidRPr="004034C4" w:rsidRDefault="00C926D0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4EB8E5" w14:textId="77777777" w:rsidR="00C926D0" w:rsidRPr="004034C4" w:rsidRDefault="00C926D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917E1C4" w14:textId="77777777" w:rsidR="00C926D0" w:rsidRPr="004034C4" w:rsidRDefault="00C926D0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3CD4FF" w14:textId="77777777" w:rsidR="00C926D0" w:rsidRPr="004034C4" w:rsidRDefault="00C926D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CC42EB3" w14:textId="77777777" w:rsidR="00C926D0" w:rsidRPr="004034C4" w:rsidRDefault="00C926D0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6D4070CD" w14:textId="77777777" w:rsidR="00C926D0" w:rsidRPr="004034C4" w:rsidRDefault="00C926D0" w:rsidP="00520865">
            <w:pPr>
              <w:pStyle w:val="a1"/>
              <w:tabs>
                <w:tab w:val="decimal" w:pos="52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07A9" w:rsidRPr="004034C4" w14:paraId="5FEE5FD9" w14:textId="77777777" w:rsidTr="3DF3AFF9">
        <w:tc>
          <w:tcPr>
            <w:tcW w:w="4050" w:type="dxa"/>
          </w:tcPr>
          <w:p w14:paraId="70DDB05D" w14:textId="324A096B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05" w:type="dxa"/>
          </w:tcPr>
          <w:p w14:paraId="03C3D3EE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0AA5F38F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7D5ADE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313A6AE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EE2540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3217B908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32224E6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07A9" w:rsidRPr="004034C4" w14:paraId="1847B3E4" w14:textId="77777777" w:rsidTr="3DF3AFF9">
        <w:tc>
          <w:tcPr>
            <w:tcW w:w="4050" w:type="dxa"/>
          </w:tcPr>
          <w:p w14:paraId="56DFEEEF" w14:textId="7777777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05" w:type="dxa"/>
          </w:tcPr>
          <w:p w14:paraId="67DE1E43" w14:textId="6479DEB4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43,828</w:t>
            </w:r>
          </w:p>
        </w:tc>
        <w:tc>
          <w:tcPr>
            <w:tcW w:w="345" w:type="dxa"/>
          </w:tcPr>
          <w:p w14:paraId="4F3BEF91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6277D9" w14:textId="3408AE9E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88,069</w:t>
            </w:r>
          </w:p>
        </w:tc>
        <w:tc>
          <w:tcPr>
            <w:tcW w:w="270" w:type="dxa"/>
          </w:tcPr>
          <w:p w14:paraId="619CA86E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1F673AE" w14:textId="56D442FA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43,828</w:t>
            </w:r>
          </w:p>
        </w:tc>
        <w:tc>
          <w:tcPr>
            <w:tcW w:w="267" w:type="dxa"/>
          </w:tcPr>
          <w:p w14:paraId="76C0AD61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8C853E7" w14:textId="6E86627B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88,069</w:t>
            </w:r>
          </w:p>
        </w:tc>
      </w:tr>
      <w:tr w:rsidR="000007A9" w:rsidRPr="004034C4" w14:paraId="3CB46DB0" w14:textId="77777777" w:rsidTr="3DF3AFF9">
        <w:tc>
          <w:tcPr>
            <w:tcW w:w="4050" w:type="dxa"/>
          </w:tcPr>
          <w:p w14:paraId="11CCE5AF" w14:textId="7777777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05" w:type="dxa"/>
          </w:tcPr>
          <w:p w14:paraId="7C94125C" w14:textId="56631539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107,891</w:t>
            </w:r>
          </w:p>
        </w:tc>
        <w:tc>
          <w:tcPr>
            <w:tcW w:w="345" w:type="dxa"/>
          </w:tcPr>
          <w:p w14:paraId="57913E91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1A3749" w14:textId="503691F7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103,913</w:t>
            </w:r>
          </w:p>
        </w:tc>
        <w:tc>
          <w:tcPr>
            <w:tcW w:w="270" w:type="dxa"/>
          </w:tcPr>
          <w:p w14:paraId="5AC7D9F6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001A8AE" w14:textId="6C23F0C5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107,891</w:t>
            </w:r>
          </w:p>
        </w:tc>
        <w:tc>
          <w:tcPr>
            <w:tcW w:w="267" w:type="dxa"/>
          </w:tcPr>
          <w:p w14:paraId="1AB0EDC9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109EF1F1" w14:textId="7793C190" w:rsidR="000007A9" w:rsidRPr="004034C4" w:rsidRDefault="00B81A04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103,913</w:t>
            </w:r>
          </w:p>
        </w:tc>
      </w:tr>
      <w:tr w:rsidR="000007A9" w:rsidRPr="004034C4" w14:paraId="1433F00B" w14:textId="77777777" w:rsidTr="3DF3AFF9">
        <w:tc>
          <w:tcPr>
            <w:tcW w:w="4050" w:type="dxa"/>
          </w:tcPr>
          <w:p w14:paraId="70E0C92F" w14:textId="7A86A09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5" w:type="dxa"/>
          </w:tcPr>
          <w:p w14:paraId="7A92FE84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" w:type="dxa"/>
          </w:tcPr>
          <w:p w14:paraId="743B0443" w14:textId="6459EF20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71F775A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3278A9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4BB162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6E0A2BD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52D017F5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7A9" w:rsidRPr="004034C4" w14:paraId="53DD77D7" w14:textId="77777777" w:rsidTr="3DF3AFF9">
        <w:tc>
          <w:tcPr>
            <w:tcW w:w="4050" w:type="dxa"/>
          </w:tcPr>
          <w:p w14:paraId="278C87E6" w14:textId="77777777" w:rsidR="000007A9" w:rsidRPr="004034C4" w:rsidRDefault="000007A9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05" w:type="dxa"/>
          </w:tcPr>
          <w:p w14:paraId="55465B58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5" w:type="dxa"/>
          </w:tcPr>
          <w:p w14:paraId="072B222D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CADEB5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E8EBC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84698FD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776801D1" w14:textId="77777777" w:rsidR="000007A9" w:rsidRPr="004034C4" w:rsidRDefault="000007A9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6C1A9BF2" w14:textId="77777777" w:rsidR="000007A9" w:rsidRPr="004034C4" w:rsidRDefault="000007A9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2DC7" w:rsidRPr="004034C4" w14:paraId="26B4521F" w14:textId="77777777" w:rsidTr="3DF3AFF9">
        <w:trPr>
          <w:trHeight w:val="80"/>
        </w:trPr>
        <w:tc>
          <w:tcPr>
            <w:tcW w:w="4050" w:type="dxa"/>
          </w:tcPr>
          <w:p w14:paraId="724B66B8" w14:textId="77777777" w:rsidR="007B2DC7" w:rsidRPr="004034C4" w:rsidRDefault="007B2DC7" w:rsidP="0052086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05" w:type="dxa"/>
          </w:tcPr>
          <w:p w14:paraId="51B08519" w14:textId="29D5DD48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33,251</w:t>
            </w:r>
          </w:p>
        </w:tc>
        <w:tc>
          <w:tcPr>
            <w:tcW w:w="345" w:type="dxa"/>
          </w:tcPr>
          <w:p w14:paraId="7BEEEB6B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CA51D3" w14:textId="70BC1B31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35,721</w:t>
            </w:r>
          </w:p>
        </w:tc>
        <w:tc>
          <w:tcPr>
            <w:tcW w:w="270" w:type="dxa"/>
          </w:tcPr>
          <w:p w14:paraId="47B1B922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183103" w14:textId="64530DC9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33,251</w:t>
            </w:r>
          </w:p>
        </w:tc>
        <w:tc>
          <w:tcPr>
            <w:tcW w:w="267" w:type="dxa"/>
          </w:tcPr>
          <w:p w14:paraId="231CE388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2651AF06" w14:textId="0C4F92C5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35,721</w:t>
            </w:r>
          </w:p>
        </w:tc>
      </w:tr>
      <w:tr w:rsidR="007B2DC7" w:rsidRPr="004034C4" w14:paraId="64340091" w14:textId="77777777" w:rsidTr="3DF3AFF9">
        <w:trPr>
          <w:trHeight w:val="80"/>
        </w:trPr>
        <w:tc>
          <w:tcPr>
            <w:tcW w:w="4050" w:type="dxa"/>
          </w:tcPr>
          <w:p w14:paraId="6EBF3A0A" w14:textId="77777777" w:rsidR="007B2DC7" w:rsidRPr="004034C4" w:rsidRDefault="007B2DC7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922761D" w14:textId="7F0F426E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345" w:type="dxa"/>
          </w:tcPr>
          <w:p w14:paraId="7A1A0056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BE039" w14:textId="7FD35B17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1,005</w:t>
            </w:r>
          </w:p>
        </w:tc>
        <w:tc>
          <w:tcPr>
            <w:tcW w:w="270" w:type="dxa"/>
          </w:tcPr>
          <w:p w14:paraId="5B25C3A5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F8215" w14:textId="6144B17B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67" w:type="dxa"/>
          </w:tcPr>
          <w:p w14:paraId="7DBE441B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47AFE8" w14:textId="132D850B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1,005</w:t>
            </w:r>
          </w:p>
        </w:tc>
      </w:tr>
      <w:tr w:rsidR="007B2DC7" w:rsidRPr="004034C4" w14:paraId="1D428EA4" w14:textId="77777777" w:rsidTr="3DF3AFF9">
        <w:trPr>
          <w:trHeight w:val="80"/>
        </w:trPr>
        <w:tc>
          <w:tcPr>
            <w:tcW w:w="4050" w:type="dxa"/>
          </w:tcPr>
          <w:p w14:paraId="3A0697BD" w14:textId="77777777" w:rsidR="007B2DC7" w:rsidRPr="004034C4" w:rsidRDefault="007B2DC7" w:rsidP="005208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9F7F811" w14:textId="5F4D94C4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33,995</w:t>
            </w:r>
          </w:p>
        </w:tc>
        <w:tc>
          <w:tcPr>
            <w:tcW w:w="345" w:type="dxa"/>
          </w:tcPr>
          <w:p w14:paraId="28F465D1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2BAE6" w14:textId="2A5A7D07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36,726</w:t>
            </w:r>
          </w:p>
        </w:tc>
        <w:tc>
          <w:tcPr>
            <w:tcW w:w="270" w:type="dxa"/>
          </w:tcPr>
          <w:p w14:paraId="74F8D754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69A030" w14:textId="2359B73E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33,995</w:t>
            </w:r>
          </w:p>
        </w:tc>
        <w:tc>
          <w:tcPr>
            <w:tcW w:w="267" w:type="dxa"/>
          </w:tcPr>
          <w:p w14:paraId="34330FDB" w14:textId="77777777" w:rsidR="007B2DC7" w:rsidRPr="004034C4" w:rsidRDefault="007B2DC7" w:rsidP="00520865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5F403CD" w14:textId="78C3EFBC" w:rsidR="007B2DC7" w:rsidRPr="004034C4" w:rsidRDefault="007B2DC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36,726</w:t>
            </w:r>
          </w:p>
        </w:tc>
      </w:tr>
    </w:tbl>
    <w:p w14:paraId="65C9836D" w14:textId="77777777" w:rsidR="00BA3820" w:rsidRPr="004034C4" w:rsidRDefault="00BA382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8"/>
        <w:gridCol w:w="1080"/>
        <w:gridCol w:w="18"/>
        <w:gridCol w:w="236"/>
        <w:gridCol w:w="16"/>
        <w:gridCol w:w="1080"/>
        <w:gridCol w:w="272"/>
        <w:gridCol w:w="1080"/>
      </w:tblGrid>
      <w:tr w:rsidR="00945C2A" w:rsidRPr="004034C4" w14:paraId="650B9533" w14:textId="77777777" w:rsidTr="3DF3AFF9">
        <w:trPr>
          <w:trHeight w:val="425"/>
          <w:tblHeader/>
        </w:trPr>
        <w:tc>
          <w:tcPr>
            <w:tcW w:w="4050" w:type="dxa"/>
          </w:tcPr>
          <w:p w14:paraId="3E9B5A39" w14:textId="5F2B432E" w:rsidR="00945C2A" w:rsidRPr="004034C4" w:rsidRDefault="00945C2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48" w:type="dxa"/>
            <w:gridSpan w:val="5"/>
          </w:tcPr>
          <w:p w14:paraId="68E10815" w14:textId="77777777" w:rsidR="00945C2A" w:rsidRPr="004034C4" w:rsidRDefault="2D871AA8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00037E" w14:textId="77777777" w:rsidR="00945C2A" w:rsidRPr="004034C4" w:rsidRDefault="00945C2A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14:paraId="4792C7E6" w14:textId="77777777" w:rsidR="00945C2A" w:rsidRPr="004034C4" w:rsidRDefault="2D871AA8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8C1" w:rsidRPr="004034C4" w14:paraId="784FFC6D" w14:textId="77777777" w:rsidTr="3DF3AFF9">
        <w:trPr>
          <w:tblHeader/>
        </w:trPr>
        <w:tc>
          <w:tcPr>
            <w:tcW w:w="4050" w:type="dxa"/>
          </w:tcPr>
          <w:p w14:paraId="0867ACC8" w14:textId="1B8C647C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7B2DC7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C5C33AD" w14:textId="6C8BB242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48371E1B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058ADCBC" w14:textId="7D814410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3B42D37E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0DB84F49" w14:textId="5BDF6E75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72C65412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942B5A" w14:textId="240D4EB5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08C1" w:rsidRPr="004034C4" w14:paraId="22EDA1AD" w14:textId="77777777" w:rsidTr="3DF3AFF9">
        <w:trPr>
          <w:tblHeader/>
        </w:trPr>
        <w:tc>
          <w:tcPr>
            <w:tcW w:w="4050" w:type="dxa"/>
          </w:tcPr>
          <w:p w14:paraId="2F93CE8B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10"/>
          </w:tcPr>
          <w:p w14:paraId="54678888" w14:textId="77777777" w:rsidR="005E08C1" w:rsidRPr="004034C4" w:rsidRDefault="005E08C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8C1" w:rsidRPr="004034C4" w14:paraId="733D1213" w14:textId="77777777" w:rsidTr="3DF3AFF9">
        <w:trPr>
          <w:cantSplit/>
        </w:trPr>
        <w:tc>
          <w:tcPr>
            <w:tcW w:w="4050" w:type="dxa"/>
          </w:tcPr>
          <w:p w14:paraId="16B38639" w14:textId="334AB08D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2" w:type="dxa"/>
            <w:gridSpan w:val="10"/>
          </w:tcPr>
          <w:p w14:paraId="00310297" w14:textId="77777777" w:rsidR="005E08C1" w:rsidRPr="004034C4" w:rsidRDefault="005E08C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08C1" w:rsidRPr="004034C4" w14:paraId="5E01AC74" w14:textId="77777777" w:rsidTr="3DF3AFF9">
        <w:trPr>
          <w:cantSplit/>
        </w:trPr>
        <w:tc>
          <w:tcPr>
            <w:tcW w:w="4050" w:type="dxa"/>
          </w:tcPr>
          <w:p w14:paraId="11601C47" w14:textId="77777777" w:rsidR="005E08C1" w:rsidRPr="004034C4" w:rsidRDefault="005E08C1" w:rsidP="005208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2F298CA3" w14:textId="580CD491" w:rsidR="005E08C1" w:rsidRPr="004034C4" w:rsidRDefault="007004D4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050F92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5334362" w14:textId="01D862BE" w:rsidR="005E08C1" w:rsidRPr="004034C4" w:rsidRDefault="005E08C1" w:rsidP="00520865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</w:tcPr>
          <w:p w14:paraId="3AACDD4B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4B26628" w14:textId="7F43A3FA" w:rsidR="005E08C1" w:rsidRPr="004034C4" w:rsidRDefault="007004D4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B05D331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983BD4A" w14:textId="058398F0" w:rsidR="005E08C1" w:rsidRPr="004034C4" w:rsidRDefault="005E08C1" w:rsidP="00520865">
            <w:pPr>
              <w:pStyle w:val="a1"/>
              <w:tabs>
                <w:tab w:val="decimal" w:pos="854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5E08C1" w:rsidRPr="004034C4" w14:paraId="68A2E78B" w14:textId="77777777" w:rsidTr="3DF3AFF9">
        <w:trPr>
          <w:cantSplit/>
        </w:trPr>
        <w:tc>
          <w:tcPr>
            <w:tcW w:w="4050" w:type="dxa"/>
            <w:vAlign w:val="center"/>
          </w:tcPr>
          <w:p w14:paraId="0141BF8D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525E3CCB" w14:textId="7500E049" w:rsidR="005E08C1" w:rsidRPr="004034C4" w:rsidRDefault="00912EB3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52" w:type="dxa"/>
          </w:tcPr>
          <w:p w14:paraId="044F16E9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tcBorders>
              <w:left w:val="nil"/>
            </w:tcBorders>
          </w:tcPr>
          <w:p w14:paraId="692E9B72" w14:textId="4FBB1AAD" w:rsidR="005E08C1" w:rsidRPr="004034C4" w:rsidRDefault="005E08C1" w:rsidP="00520865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004D4" w:rsidRPr="004034C4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3C0E4419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0A574B34" w14:textId="38BCDE50" w:rsidR="005E08C1" w:rsidRPr="004034C4" w:rsidRDefault="00912EB3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1,242</w:t>
            </w:r>
          </w:p>
        </w:tc>
        <w:tc>
          <w:tcPr>
            <w:tcW w:w="272" w:type="dxa"/>
          </w:tcPr>
          <w:p w14:paraId="51ECAE61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FEAAAAF" w14:textId="5FB9AEB9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7004D4" w:rsidRPr="004034C4">
              <w:rPr>
                <w:rFonts w:ascii="Angsana New" w:hAnsi="Angsana New"/>
                <w:sz w:val="30"/>
                <w:szCs w:val="30"/>
                <w:lang w:val="en-GB"/>
              </w:rPr>
              <w:t>220</w:t>
            </w:r>
          </w:p>
        </w:tc>
      </w:tr>
      <w:tr w:rsidR="005E08C1" w:rsidRPr="004034C4" w14:paraId="3C0DD888" w14:textId="77777777" w:rsidTr="3DF3AFF9">
        <w:trPr>
          <w:cantSplit/>
        </w:trPr>
        <w:tc>
          <w:tcPr>
            <w:tcW w:w="4050" w:type="dxa"/>
            <w:vAlign w:val="center"/>
          </w:tcPr>
          <w:p w14:paraId="4C99B5F5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FE65883" w14:textId="2B3C911A" w:rsidR="005E08C1" w:rsidRPr="004034C4" w:rsidRDefault="00912EB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  <w:tc>
          <w:tcPr>
            <w:tcW w:w="252" w:type="dxa"/>
          </w:tcPr>
          <w:p w14:paraId="02DE71A2" w14:textId="77777777" w:rsidR="005E08C1" w:rsidRPr="004034C4" w:rsidRDefault="005E08C1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BA17BD" w14:textId="6423840D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004D4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14:paraId="402D76DE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35FEE3" w14:textId="2E52ADD0" w:rsidR="005E08C1" w:rsidRPr="004034C4" w:rsidRDefault="00912EB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  <w:tc>
          <w:tcPr>
            <w:tcW w:w="272" w:type="dxa"/>
          </w:tcPr>
          <w:p w14:paraId="518014F1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05085" w14:textId="0455C22B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004D4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</w:t>
            </w:r>
          </w:p>
        </w:tc>
      </w:tr>
      <w:tr w:rsidR="004D307F" w:rsidRPr="004034C4" w14:paraId="480EA617" w14:textId="77777777" w:rsidTr="3DF3AFF9">
        <w:trPr>
          <w:cantSplit/>
          <w:tblHeader/>
        </w:trPr>
        <w:tc>
          <w:tcPr>
            <w:tcW w:w="4050" w:type="dxa"/>
          </w:tcPr>
          <w:p w14:paraId="38D7448C" w14:textId="77777777" w:rsidR="004D307F" w:rsidRPr="004034C4" w:rsidRDefault="004D307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6D8BB2" w14:textId="77777777" w:rsidR="004D307F" w:rsidRPr="004034C4" w:rsidRDefault="004D307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950787" w14:textId="77777777" w:rsidR="004D307F" w:rsidRPr="004034C4" w:rsidRDefault="004D307F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E4E940B" w14:textId="77777777" w:rsidR="004D307F" w:rsidRPr="004034C4" w:rsidRDefault="004D307F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7924736" w14:textId="77777777" w:rsidR="004D307F" w:rsidRPr="004034C4" w:rsidRDefault="004D307F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1C29499" w14:textId="77777777" w:rsidR="004D307F" w:rsidRPr="004034C4" w:rsidRDefault="004D307F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0CB6AF9" w14:textId="77777777" w:rsidR="004D307F" w:rsidRPr="004034C4" w:rsidRDefault="004D307F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D3D7E7" w14:textId="77777777" w:rsidR="004D307F" w:rsidRPr="004034C4" w:rsidRDefault="004D307F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08C1" w:rsidRPr="004034C4" w14:paraId="7C3BCDF6" w14:textId="77777777" w:rsidTr="3DF3AFF9">
        <w:trPr>
          <w:cantSplit/>
          <w:tblHeader/>
        </w:trPr>
        <w:tc>
          <w:tcPr>
            <w:tcW w:w="4050" w:type="dxa"/>
          </w:tcPr>
          <w:p w14:paraId="639BC512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69E423F8" w14:textId="2866F7EB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44D887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3A16A" w14:textId="30542D9F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3C4286B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4F3A3C" w14:textId="781DF530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579CD76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CC1484" w14:textId="52F76657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08C1" w:rsidRPr="004034C4" w14:paraId="5E2C6D93" w14:textId="77777777" w:rsidTr="3DF3AFF9">
        <w:trPr>
          <w:cantSplit/>
        </w:trPr>
        <w:tc>
          <w:tcPr>
            <w:tcW w:w="4050" w:type="dxa"/>
            <w:vAlign w:val="center"/>
          </w:tcPr>
          <w:p w14:paraId="11C40F17" w14:textId="548617C1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983A9B1" w14:textId="72AD4625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0" w:type="dxa"/>
            <w:gridSpan w:val="2"/>
          </w:tcPr>
          <w:p w14:paraId="3B11B7F4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1CADE83" w14:textId="374EE7B3" w:rsidR="005E08C1" w:rsidRPr="004034C4" w:rsidRDefault="005E08C1" w:rsidP="00520865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A5CF2" w:rsidRPr="004034C4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270" w:type="dxa"/>
            <w:gridSpan w:val="3"/>
          </w:tcPr>
          <w:p w14:paraId="4EC71D62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7BF119E" w14:textId="2F29DF42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2" w:type="dxa"/>
          </w:tcPr>
          <w:p w14:paraId="0813AC26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BFE7CC" w14:textId="3718852B" w:rsidR="005E08C1" w:rsidRPr="004034C4" w:rsidRDefault="005E08C1" w:rsidP="00520865">
            <w:pPr>
              <w:pStyle w:val="a1"/>
              <w:tabs>
                <w:tab w:val="decimal" w:pos="854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A5CF2" w:rsidRPr="004034C4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</w:tr>
      <w:tr w:rsidR="005E08C1" w:rsidRPr="004034C4" w14:paraId="42F3BD51" w14:textId="77777777" w:rsidTr="3DF3AFF9">
        <w:trPr>
          <w:cantSplit/>
        </w:trPr>
        <w:tc>
          <w:tcPr>
            <w:tcW w:w="4050" w:type="dxa"/>
            <w:vAlign w:val="center"/>
          </w:tcPr>
          <w:p w14:paraId="4B1269D6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73044C" w14:textId="6A06C506" w:rsidR="005E08C1" w:rsidRPr="004034C4" w:rsidRDefault="00EA5CF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  <w:gridSpan w:val="2"/>
          </w:tcPr>
          <w:p w14:paraId="03788B04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79BCCB" w14:textId="66522A24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5CF2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gridSpan w:val="3"/>
          </w:tcPr>
          <w:p w14:paraId="534C9541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06D2D4" w14:textId="3C082868" w:rsidR="005E08C1" w:rsidRPr="004034C4" w:rsidRDefault="00EA5CF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2" w:type="dxa"/>
          </w:tcPr>
          <w:p w14:paraId="6CD2DE4A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69D76" w14:textId="2AD5C51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5CF2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</w:tr>
      <w:tr w:rsidR="005E08C1" w:rsidRPr="004034C4" w14:paraId="31127741" w14:textId="77777777" w:rsidTr="3DF3AFF9">
        <w:trPr>
          <w:cantSplit/>
        </w:trPr>
        <w:tc>
          <w:tcPr>
            <w:tcW w:w="4050" w:type="dxa"/>
            <w:vAlign w:val="center"/>
          </w:tcPr>
          <w:p w14:paraId="273D67C0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9C2063D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3765C08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0EB55AC7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E683CCA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0E992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83D7E3A" w14:textId="77777777" w:rsidR="005E08C1" w:rsidRPr="004034C4" w:rsidRDefault="005E08C1" w:rsidP="00520865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03809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E08C1" w:rsidRPr="004034C4" w14:paraId="1C12F29D" w14:textId="77777777" w:rsidTr="3DF3AFF9">
        <w:trPr>
          <w:cantSplit/>
          <w:tblHeader/>
        </w:trPr>
        <w:tc>
          <w:tcPr>
            <w:tcW w:w="4050" w:type="dxa"/>
          </w:tcPr>
          <w:p w14:paraId="79FB62BE" w14:textId="0FB4B3DB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2" w:type="dxa"/>
            <w:gridSpan w:val="10"/>
          </w:tcPr>
          <w:p w14:paraId="3C080E22" w14:textId="77777777" w:rsidR="005E08C1" w:rsidRPr="004034C4" w:rsidRDefault="005E08C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08C1" w:rsidRPr="004034C4" w14:paraId="3A55F54D" w14:textId="77777777" w:rsidTr="3DF3AFF9">
        <w:trPr>
          <w:cantSplit/>
        </w:trPr>
        <w:tc>
          <w:tcPr>
            <w:tcW w:w="4050" w:type="dxa"/>
            <w:vAlign w:val="center"/>
          </w:tcPr>
          <w:p w14:paraId="167A728C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72892751" w14:textId="1FE4863E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912EB3" w:rsidRPr="004034C4">
              <w:rPr>
                <w:rFonts w:ascii="Angsana New" w:hAnsi="Angsana New"/>
                <w:sz w:val="30"/>
                <w:szCs w:val="30"/>
                <w:lang w:val="en-GB"/>
              </w:rPr>
              <w:t>4,144</w:t>
            </w:r>
          </w:p>
        </w:tc>
        <w:tc>
          <w:tcPr>
            <w:tcW w:w="252" w:type="dxa"/>
          </w:tcPr>
          <w:p w14:paraId="12B6530D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tcBorders>
              <w:left w:val="nil"/>
            </w:tcBorders>
          </w:tcPr>
          <w:p w14:paraId="779CE0AD" w14:textId="41B13C2D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27,860</w:t>
            </w:r>
          </w:p>
        </w:tc>
        <w:tc>
          <w:tcPr>
            <w:tcW w:w="236" w:type="dxa"/>
          </w:tcPr>
          <w:p w14:paraId="58644D93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B00DCA4" w14:textId="058D4D4A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912EB3" w:rsidRPr="004034C4">
              <w:rPr>
                <w:rFonts w:ascii="Angsana New" w:hAnsi="Angsana New"/>
                <w:sz w:val="30"/>
                <w:szCs w:val="30"/>
                <w:lang w:val="en-GB"/>
              </w:rPr>
              <w:t>4,144</w:t>
            </w:r>
          </w:p>
        </w:tc>
        <w:tc>
          <w:tcPr>
            <w:tcW w:w="272" w:type="dxa"/>
          </w:tcPr>
          <w:p w14:paraId="0B1D4A0F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AEEA0D" w14:textId="50FE48E1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27,860</w:t>
            </w:r>
          </w:p>
        </w:tc>
      </w:tr>
      <w:tr w:rsidR="005E08C1" w:rsidRPr="004034C4" w14:paraId="63BDA2C6" w14:textId="77777777" w:rsidTr="3DF3AFF9">
        <w:trPr>
          <w:cantSplit/>
        </w:trPr>
        <w:tc>
          <w:tcPr>
            <w:tcW w:w="4050" w:type="dxa"/>
            <w:vAlign w:val="center"/>
          </w:tcPr>
          <w:p w14:paraId="0EB05920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57E569" w14:textId="4CBC8433" w:rsidR="005E08C1" w:rsidRPr="004034C4" w:rsidRDefault="00EA5CF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2EB3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52" w:type="dxa"/>
          </w:tcPr>
          <w:p w14:paraId="2D08BD3F" w14:textId="77777777" w:rsidR="005E08C1" w:rsidRPr="004034C4" w:rsidRDefault="005E08C1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50D408" w14:textId="27578206" w:rsidR="005E08C1" w:rsidRPr="004034C4" w:rsidRDefault="00EA5CF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27,860</w:t>
            </w:r>
          </w:p>
        </w:tc>
        <w:tc>
          <w:tcPr>
            <w:tcW w:w="236" w:type="dxa"/>
          </w:tcPr>
          <w:p w14:paraId="0EE30EF3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1442A" w14:textId="5DF442B2" w:rsidR="005E08C1" w:rsidRPr="004034C4" w:rsidRDefault="00EA5CF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2EB3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72" w:type="dxa"/>
          </w:tcPr>
          <w:p w14:paraId="0C60C877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F74276" w14:textId="15B3C0F6" w:rsidR="005E08C1" w:rsidRPr="004034C4" w:rsidRDefault="00EA5CF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860</w:t>
            </w:r>
          </w:p>
        </w:tc>
      </w:tr>
    </w:tbl>
    <w:p w14:paraId="4C8204C2" w14:textId="32FD566D" w:rsidR="00C71AE0" w:rsidRPr="004034C4" w:rsidRDefault="00C71AE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48D293" w14:textId="77777777" w:rsidR="00C926D0" w:rsidRDefault="00C92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639433B" w14:textId="1018DFA7" w:rsidR="00E70FD2" w:rsidRPr="004034C4" w:rsidRDefault="00E70FD2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6ED461B" w14:textId="77777777" w:rsidR="007B2A65" w:rsidRPr="004034C4" w:rsidRDefault="007B2A6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0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1"/>
        <w:gridCol w:w="273"/>
        <w:gridCol w:w="1071"/>
        <w:gridCol w:w="272"/>
        <w:gridCol w:w="1084"/>
      </w:tblGrid>
      <w:tr w:rsidR="0020089F" w:rsidRPr="004034C4" w14:paraId="6BAA03E8" w14:textId="77777777" w:rsidTr="006B34F9">
        <w:trPr>
          <w:cantSplit/>
          <w:trHeight w:val="425"/>
          <w:tblHeader/>
        </w:trPr>
        <w:tc>
          <w:tcPr>
            <w:tcW w:w="4049" w:type="dxa"/>
          </w:tcPr>
          <w:p w14:paraId="51A2A044" w14:textId="77777777" w:rsidR="0020089F" w:rsidRPr="004034C4" w:rsidRDefault="0020089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034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034C4">
              <w:rPr>
                <w:rFonts w:ascii="Angsana New" w:hAnsi="Angsana New"/>
                <w:sz w:val="30"/>
                <w:szCs w:val="30"/>
              </w:rPr>
              <w:br w:type="page"/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1" w:type="dxa"/>
            <w:gridSpan w:val="3"/>
          </w:tcPr>
          <w:p w14:paraId="66EB3AA6" w14:textId="77777777" w:rsidR="0020089F" w:rsidRPr="004034C4" w:rsidRDefault="0020089F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935EC5C" w14:textId="77777777" w:rsidR="0020089F" w:rsidRPr="004034C4" w:rsidRDefault="0020089F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54B98181" w14:textId="77777777" w:rsidR="0020089F" w:rsidRPr="004034C4" w:rsidRDefault="0020089F" w:rsidP="005208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8C1" w:rsidRPr="004034C4" w14:paraId="12C0D413" w14:textId="77777777" w:rsidTr="006B34F9">
        <w:trPr>
          <w:cantSplit/>
          <w:tblHeader/>
        </w:trPr>
        <w:tc>
          <w:tcPr>
            <w:tcW w:w="4049" w:type="dxa"/>
          </w:tcPr>
          <w:p w14:paraId="7464D782" w14:textId="7E425C8D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AC9CB9" w14:textId="64B800EF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80540D9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4C957DED" w14:textId="252883A9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3" w:type="dxa"/>
          </w:tcPr>
          <w:p w14:paraId="1E0CD6AD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6D945BB3" w14:textId="60CD6C8B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6F8ECC59" w14:textId="77777777" w:rsidR="005E08C1" w:rsidRPr="004034C4" w:rsidRDefault="005E08C1" w:rsidP="005208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544268F1" w14:textId="3682BC25" w:rsidR="005E08C1" w:rsidRPr="004034C4" w:rsidRDefault="005E08C1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08C1" w:rsidRPr="004034C4" w14:paraId="47299084" w14:textId="77777777" w:rsidTr="006B34F9">
        <w:trPr>
          <w:cantSplit/>
          <w:tblHeader/>
        </w:trPr>
        <w:tc>
          <w:tcPr>
            <w:tcW w:w="4049" w:type="dxa"/>
          </w:tcPr>
          <w:p w14:paraId="0A948D4F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7FFDD035" w14:textId="77777777" w:rsidR="005E08C1" w:rsidRPr="004034C4" w:rsidRDefault="005E08C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8C1" w:rsidRPr="004034C4" w14:paraId="2D0B8ACC" w14:textId="77777777" w:rsidTr="001829D0">
        <w:trPr>
          <w:cantSplit/>
        </w:trPr>
        <w:tc>
          <w:tcPr>
            <w:tcW w:w="4049" w:type="dxa"/>
          </w:tcPr>
          <w:p w14:paraId="2099FD2F" w14:textId="41DC63D2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left w:val="nil"/>
            </w:tcBorders>
          </w:tcPr>
          <w:p w14:paraId="4E92B6C3" w14:textId="753E46D5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GB"/>
              </w:rPr>
              <w:t>66</w:t>
            </w:r>
          </w:p>
        </w:tc>
        <w:tc>
          <w:tcPr>
            <w:tcW w:w="270" w:type="dxa"/>
          </w:tcPr>
          <w:p w14:paraId="6D7A23A4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</w:tcBorders>
          </w:tcPr>
          <w:p w14:paraId="01B62B64" w14:textId="6BE64A2E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</w:p>
        </w:tc>
        <w:tc>
          <w:tcPr>
            <w:tcW w:w="273" w:type="dxa"/>
          </w:tcPr>
          <w:p w14:paraId="44AB4284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239BB7" w14:textId="0210F8FD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GB"/>
              </w:rPr>
              <w:t>66</w:t>
            </w:r>
          </w:p>
        </w:tc>
        <w:tc>
          <w:tcPr>
            <w:tcW w:w="272" w:type="dxa"/>
          </w:tcPr>
          <w:p w14:paraId="6619C38C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6FCCAC" w14:textId="71E0DE9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</w:p>
        </w:tc>
      </w:tr>
      <w:tr w:rsidR="005E08C1" w:rsidRPr="004034C4" w14:paraId="279D3F60" w14:textId="77777777" w:rsidTr="001829D0">
        <w:trPr>
          <w:cantSplit/>
        </w:trPr>
        <w:tc>
          <w:tcPr>
            <w:tcW w:w="4049" w:type="dxa"/>
          </w:tcPr>
          <w:p w14:paraId="07DBBD99" w14:textId="00BCEADC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14055227" w14:textId="4C8D6064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175,575</w:t>
            </w:r>
          </w:p>
        </w:tc>
        <w:tc>
          <w:tcPr>
            <w:tcW w:w="270" w:type="dxa"/>
          </w:tcPr>
          <w:p w14:paraId="2B2D6528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</w:tcBorders>
          </w:tcPr>
          <w:p w14:paraId="078E71D9" w14:textId="56ED79C0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252,373</w:t>
            </w:r>
          </w:p>
        </w:tc>
        <w:tc>
          <w:tcPr>
            <w:tcW w:w="273" w:type="dxa"/>
          </w:tcPr>
          <w:p w14:paraId="7EB23BCA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ACA9CC" w14:textId="5E7E5227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174,837</w:t>
            </w:r>
          </w:p>
        </w:tc>
        <w:tc>
          <w:tcPr>
            <w:tcW w:w="272" w:type="dxa"/>
          </w:tcPr>
          <w:p w14:paraId="78FAC2DC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126443" w14:textId="4F668743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251,527</w:t>
            </w:r>
          </w:p>
        </w:tc>
      </w:tr>
      <w:tr w:rsidR="005E08C1" w:rsidRPr="004034C4" w14:paraId="0D177E3B" w14:textId="77777777" w:rsidTr="001829D0">
        <w:trPr>
          <w:cantSplit/>
        </w:trPr>
        <w:tc>
          <w:tcPr>
            <w:tcW w:w="4049" w:type="dxa"/>
          </w:tcPr>
          <w:p w14:paraId="3FB45663" w14:textId="59525F85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0462EFD5" w14:textId="515B8FB3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12,422</w:t>
            </w:r>
          </w:p>
        </w:tc>
        <w:tc>
          <w:tcPr>
            <w:tcW w:w="270" w:type="dxa"/>
          </w:tcPr>
          <w:p w14:paraId="62976604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</w:tcBorders>
          </w:tcPr>
          <w:p w14:paraId="653184A9" w14:textId="050C03D6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3,075</w:t>
            </w:r>
          </w:p>
        </w:tc>
        <w:tc>
          <w:tcPr>
            <w:tcW w:w="273" w:type="dxa"/>
          </w:tcPr>
          <w:p w14:paraId="37BB4619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7D0CD8" w14:textId="624F1C07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12,422</w:t>
            </w:r>
          </w:p>
        </w:tc>
        <w:tc>
          <w:tcPr>
            <w:tcW w:w="272" w:type="dxa"/>
          </w:tcPr>
          <w:p w14:paraId="26627331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E9E589" w14:textId="1D2D8971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3,075</w:t>
            </w:r>
          </w:p>
        </w:tc>
      </w:tr>
      <w:tr w:rsidR="005E08C1" w:rsidRPr="004034C4" w14:paraId="06BCC60C" w14:textId="77777777" w:rsidTr="001829D0">
        <w:trPr>
          <w:cantSplit/>
        </w:trPr>
        <w:tc>
          <w:tcPr>
            <w:tcW w:w="4049" w:type="dxa"/>
          </w:tcPr>
          <w:p w14:paraId="7A0E1D65" w14:textId="44507EC5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งบกระแสเงินสด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D8C4AE" w14:textId="77777777" w:rsidR="00867622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A8AB7E3" w14:textId="467767E0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188,063</w:t>
            </w:r>
          </w:p>
        </w:tc>
        <w:tc>
          <w:tcPr>
            <w:tcW w:w="270" w:type="dxa"/>
          </w:tcPr>
          <w:p w14:paraId="06BD2D40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8FA9C7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27DA30E" w14:textId="1270FB68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255,506</w:t>
            </w:r>
          </w:p>
        </w:tc>
        <w:tc>
          <w:tcPr>
            <w:tcW w:w="273" w:type="dxa"/>
          </w:tcPr>
          <w:p w14:paraId="48E50968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F060EED" w14:textId="77777777" w:rsidR="00867622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5A6B2E6" w14:textId="1624DB84" w:rsidR="005E08C1" w:rsidRPr="004034C4" w:rsidRDefault="00867622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187,325</w:t>
            </w:r>
          </w:p>
        </w:tc>
        <w:tc>
          <w:tcPr>
            <w:tcW w:w="272" w:type="dxa"/>
          </w:tcPr>
          <w:p w14:paraId="3729EC69" w14:textId="77777777" w:rsidR="005E08C1" w:rsidRPr="004034C4" w:rsidRDefault="005E08C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743996" w14:textId="77777777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E5F3D3A" w14:textId="54D1E178" w:rsidR="005E08C1" w:rsidRPr="004034C4" w:rsidRDefault="005E08C1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254,660</w:t>
            </w:r>
          </w:p>
        </w:tc>
      </w:tr>
    </w:tbl>
    <w:p w14:paraId="4C34F503" w14:textId="2E38F6B1" w:rsidR="00C6763D" w:rsidRPr="004034C4" w:rsidRDefault="00C6763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1AF7AD" w14:textId="3F5AB7A8" w:rsidR="00686806" w:rsidRPr="004034C4" w:rsidRDefault="00686806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3D9CAABF" w14:textId="77777777" w:rsidR="00C24C04" w:rsidRPr="004034C4" w:rsidRDefault="00C24C0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852D47" w:rsidRPr="004034C4" w14:paraId="3E31A226" w14:textId="77777777" w:rsidTr="006B34F9">
        <w:trPr>
          <w:tblHeader/>
        </w:trPr>
        <w:tc>
          <w:tcPr>
            <w:tcW w:w="3150" w:type="dxa"/>
          </w:tcPr>
          <w:p w14:paraId="3E4F47D0" w14:textId="77777777" w:rsidR="00852D47" w:rsidRPr="004034C4" w:rsidRDefault="00852D4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39352964"/>
          </w:p>
        </w:tc>
        <w:tc>
          <w:tcPr>
            <w:tcW w:w="900" w:type="dxa"/>
          </w:tcPr>
          <w:p w14:paraId="0282DC05" w14:textId="77777777" w:rsidR="00852D47" w:rsidRPr="004034C4" w:rsidRDefault="00852D4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713F5D0B" w14:textId="77777777" w:rsidR="00852D47" w:rsidRPr="004034C4" w:rsidRDefault="00852D47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6E155CD" w14:textId="77777777" w:rsidR="00852D47" w:rsidRPr="004034C4" w:rsidRDefault="00852D4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DA56C1F" w14:textId="77777777" w:rsidR="00852D47" w:rsidRPr="004034C4" w:rsidRDefault="00852D47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2"/>
      <w:tr w:rsidR="0040704E" w:rsidRPr="004034C4" w14:paraId="318E595A" w14:textId="77777777" w:rsidTr="006B34F9">
        <w:trPr>
          <w:tblHeader/>
        </w:trPr>
        <w:tc>
          <w:tcPr>
            <w:tcW w:w="3150" w:type="dxa"/>
          </w:tcPr>
          <w:p w14:paraId="11267130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AD0E8B3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0B7BDF97" w14:textId="034925EF" w:rsidR="0040704E" w:rsidRPr="004034C4" w:rsidRDefault="0040704E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2A3D5F0D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743C3C" w14:textId="133D5CB1" w:rsidR="0040704E" w:rsidRPr="004034C4" w:rsidRDefault="0040704E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9377A59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9D25" w14:textId="5C4E5463" w:rsidR="0040704E" w:rsidRPr="004034C4" w:rsidRDefault="0040704E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262752E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05EF" w14:textId="0D362F4A" w:rsidR="0040704E" w:rsidRPr="004034C4" w:rsidRDefault="0040704E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0704E" w:rsidRPr="004034C4" w14:paraId="3C6B89BD" w14:textId="77777777" w:rsidTr="006B34F9">
        <w:trPr>
          <w:tblHeader/>
        </w:trPr>
        <w:tc>
          <w:tcPr>
            <w:tcW w:w="3150" w:type="dxa"/>
          </w:tcPr>
          <w:p w14:paraId="3D068CAA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4F2DB9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5B99F57C" w14:textId="77777777" w:rsidR="0040704E" w:rsidRPr="004034C4" w:rsidRDefault="0040704E" w:rsidP="005208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704E" w:rsidRPr="004034C4" w14:paraId="2E81FB36" w14:textId="77777777" w:rsidTr="006B34F9">
        <w:tc>
          <w:tcPr>
            <w:tcW w:w="3150" w:type="dxa"/>
            <w:hideMark/>
          </w:tcPr>
          <w:p w14:paraId="048FDC86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0BB163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A0D8FD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B13A53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741768E0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F5AB4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772A5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61A2E" w14:textId="77777777" w:rsidR="0040704E" w:rsidRPr="004034C4" w:rsidRDefault="0040704E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72276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04E" w:rsidRPr="004034C4" w14:paraId="07686E28" w14:textId="77777777" w:rsidTr="006B34F9">
        <w:tc>
          <w:tcPr>
            <w:tcW w:w="3150" w:type="dxa"/>
            <w:hideMark/>
          </w:tcPr>
          <w:p w14:paraId="4B8F0149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48312FFA" w14:textId="4AEFBF9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</w:tcPr>
          <w:p w14:paraId="220A5739" w14:textId="3C7D3ECB" w:rsidR="0040704E" w:rsidRPr="004034C4" w:rsidRDefault="0097708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62" w:type="dxa"/>
          </w:tcPr>
          <w:p w14:paraId="01C0F18A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FEE7B7" w14:textId="6279E224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124C5" w:rsidRPr="004034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24C5" w:rsidRPr="004034C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B0C343F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3D1A6B" w14:textId="0BC7226A" w:rsidR="0040704E" w:rsidRPr="004034C4" w:rsidRDefault="0097708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70" w:type="dxa"/>
          </w:tcPr>
          <w:p w14:paraId="392B6A4A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99769E" w14:textId="3A5CA5D9" w:rsidR="0040704E" w:rsidRPr="004034C4" w:rsidRDefault="008124C5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1,230</w:t>
            </w:r>
          </w:p>
        </w:tc>
      </w:tr>
      <w:tr w:rsidR="0040704E" w:rsidRPr="004034C4" w14:paraId="6EA9D753" w14:textId="77777777" w:rsidTr="006B34F9">
        <w:tc>
          <w:tcPr>
            <w:tcW w:w="3150" w:type="dxa"/>
            <w:hideMark/>
          </w:tcPr>
          <w:p w14:paraId="4C56B771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35C84BC2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25EB" w14:textId="203E28BD" w:rsidR="0040704E" w:rsidRPr="004034C4" w:rsidRDefault="0062596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299,317</w:t>
            </w:r>
          </w:p>
        </w:tc>
        <w:tc>
          <w:tcPr>
            <w:tcW w:w="262" w:type="dxa"/>
          </w:tcPr>
          <w:p w14:paraId="402E9D69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9458" w14:textId="2305874B" w:rsidR="0040704E" w:rsidRPr="004034C4" w:rsidRDefault="008124C5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270,877</w:t>
            </w:r>
          </w:p>
        </w:tc>
        <w:tc>
          <w:tcPr>
            <w:tcW w:w="270" w:type="dxa"/>
          </w:tcPr>
          <w:p w14:paraId="229CCD96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B042" w14:textId="7F7BB008" w:rsidR="0040704E" w:rsidRPr="004034C4" w:rsidRDefault="0062596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299,256</w:t>
            </w:r>
          </w:p>
        </w:tc>
        <w:tc>
          <w:tcPr>
            <w:tcW w:w="270" w:type="dxa"/>
          </w:tcPr>
          <w:p w14:paraId="1481B9BB" w14:textId="77777777" w:rsidR="0040704E" w:rsidRPr="004034C4" w:rsidRDefault="0040704E" w:rsidP="005208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F082F" w14:textId="6099FEFC" w:rsidR="0040704E" w:rsidRPr="004034C4" w:rsidRDefault="008124C5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270,816</w:t>
            </w:r>
          </w:p>
        </w:tc>
      </w:tr>
      <w:tr w:rsidR="0040704E" w:rsidRPr="004034C4" w14:paraId="3FF8AE77" w14:textId="77777777" w:rsidTr="006B34F9">
        <w:tc>
          <w:tcPr>
            <w:tcW w:w="3150" w:type="dxa"/>
          </w:tcPr>
          <w:p w14:paraId="04B68CB5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A40B17A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4EE5783A" w14:textId="75BD0775" w:rsidR="0040704E" w:rsidRPr="004034C4" w:rsidRDefault="0097708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300,559</w:t>
            </w:r>
          </w:p>
        </w:tc>
        <w:tc>
          <w:tcPr>
            <w:tcW w:w="262" w:type="dxa"/>
          </w:tcPr>
          <w:p w14:paraId="544219EB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6E925D7" w14:textId="362EDCEB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272,107</w:t>
            </w:r>
          </w:p>
        </w:tc>
        <w:tc>
          <w:tcPr>
            <w:tcW w:w="270" w:type="dxa"/>
          </w:tcPr>
          <w:p w14:paraId="395D57F0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0359D2" w14:textId="3FAA1625" w:rsidR="0040704E" w:rsidRPr="004034C4" w:rsidRDefault="0097708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300,498</w:t>
            </w:r>
          </w:p>
        </w:tc>
        <w:tc>
          <w:tcPr>
            <w:tcW w:w="270" w:type="dxa"/>
          </w:tcPr>
          <w:p w14:paraId="149999A5" w14:textId="77777777" w:rsidR="0040704E" w:rsidRPr="004034C4" w:rsidRDefault="0040704E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805F0" w14:textId="7177C5ED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272,046</w:t>
            </w:r>
          </w:p>
        </w:tc>
      </w:tr>
      <w:tr w:rsidR="0040704E" w:rsidRPr="004034C4" w14:paraId="0F560EA4" w14:textId="77777777" w:rsidTr="006B34F9">
        <w:tc>
          <w:tcPr>
            <w:tcW w:w="3150" w:type="dxa"/>
          </w:tcPr>
          <w:p w14:paraId="4249E2BF" w14:textId="0E1BBA6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034C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78C9939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262E1" w14:textId="77777777" w:rsidR="0062596E" w:rsidRPr="004034C4" w:rsidRDefault="0062596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C2D0EAB" w14:textId="16F0F778" w:rsidR="0040704E" w:rsidRPr="004034C4" w:rsidRDefault="0062596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(20,323)</w:t>
            </w:r>
          </w:p>
        </w:tc>
        <w:tc>
          <w:tcPr>
            <w:tcW w:w="262" w:type="dxa"/>
            <w:vAlign w:val="center"/>
          </w:tcPr>
          <w:p w14:paraId="07987BF5" w14:textId="77777777" w:rsidR="0040704E" w:rsidRPr="004034C4" w:rsidRDefault="0040704E" w:rsidP="0052086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4CD0F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  <w:p w14:paraId="7FD82491" w14:textId="646B9AE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(15,295)</w:t>
            </w:r>
          </w:p>
        </w:tc>
        <w:tc>
          <w:tcPr>
            <w:tcW w:w="270" w:type="dxa"/>
            <w:vAlign w:val="center"/>
          </w:tcPr>
          <w:p w14:paraId="21FFC238" w14:textId="7C5154F3" w:rsidR="0040704E" w:rsidRPr="004034C4" w:rsidRDefault="0040704E" w:rsidP="005208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55D00" w14:textId="77777777" w:rsidR="0062596E" w:rsidRPr="004034C4" w:rsidRDefault="0062596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5D2F0C1" w14:textId="425CE120" w:rsidR="0040704E" w:rsidRPr="004034C4" w:rsidRDefault="0062596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(20,262)</w:t>
            </w:r>
          </w:p>
        </w:tc>
        <w:tc>
          <w:tcPr>
            <w:tcW w:w="270" w:type="dxa"/>
            <w:vAlign w:val="center"/>
          </w:tcPr>
          <w:p w14:paraId="186AEFA9" w14:textId="77777777" w:rsidR="0040704E" w:rsidRPr="004034C4" w:rsidRDefault="0040704E" w:rsidP="0052086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CFECA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978EE2D" w14:textId="7AE760F3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(15,234)</w:t>
            </w:r>
          </w:p>
        </w:tc>
      </w:tr>
      <w:tr w:rsidR="0040704E" w:rsidRPr="004034C4" w14:paraId="492A6F7C" w14:textId="77777777" w:rsidTr="006B34F9">
        <w:tc>
          <w:tcPr>
            <w:tcW w:w="3150" w:type="dxa"/>
          </w:tcPr>
          <w:p w14:paraId="737C5855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4559BE9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34AE3D4" w14:textId="219E43D2" w:rsidR="0040704E" w:rsidRPr="004034C4" w:rsidRDefault="0062596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7708E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80,236</w:t>
            </w:r>
          </w:p>
        </w:tc>
        <w:tc>
          <w:tcPr>
            <w:tcW w:w="262" w:type="dxa"/>
          </w:tcPr>
          <w:p w14:paraId="4B131FF8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7BE52C6" w14:textId="3A229C6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  <w:tc>
          <w:tcPr>
            <w:tcW w:w="270" w:type="dxa"/>
          </w:tcPr>
          <w:p w14:paraId="1B7A3C11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5F0C40" w14:textId="685C778F" w:rsidR="0040704E" w:rsidRPr="004034C4" w:rsidRDefault="0097708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280,236</w:t>
            </w:r>
          </w:p>
        </w:tc>
        <w:tc>
          <w:tcPr>
            <w:tcW w:w="270" w:type="dxa"/>
          </w:tcPr>
          <w:p w14:paraId="4865D64E" w14:textId="77777777" w:rsidR="0040704E" w:rsidRPr="004034C4" w:rsidRDefault="0040704E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B4D20" w14:textId="401787EF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</w:tr>
      <w:tr w:rsidR="0040704E" w:rsidRPr="004034C4" w14:paraId="152E8804" w14:textId="77777777" w:rsidTr="00044317">
        <w:tc>
          <w:tcPr>
            <w:tcW w:w="3150" w:type="dxa"/>
          </w:tcPr>
          <w:p w14:paraId="7C03BDFC" w14:textId="5BA118E6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9C79DD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BFBDCF1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</w:tcPr>
          <w:p w14:paraId="7857D23A" w14:textId="77777777" w:rsidR="0040704E" w:rsidRPr="004034C4" w:rsidRDefault="0040704E" w:rsidP="0052086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C29029D" w14:textId="77777777" w:rsidR="0040704E" w:rsidRPr="004034C4" w:rsidRDefault="0040704E" w:rsidP="00520865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C563181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5EDFF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B77F1BB" w14:textId="77777777" w:rsidR="0040704E" w:rsidRPr="004034C4" w:rsidRDefault="0040704E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15F38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40704E" w:rsidRPr="004034C4" w14:paraId="650DDC80" w14:textId="77777777" w:rsidTr="00044317">
        <w:tc>
          <w:tcPr>
            <w:tcW w:w="3150" w:type="dxa"/>
          </w:tcPr>
          <w:p w14:paraId="3524BC6C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5D5D5333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04DAECE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F380887" w14:textId="77777777" w:rsidR="0040704E" w:rsidRPr="004034C4" w:rsidRDefault="0040704E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3ABE7E7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FFC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B2B22EE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E8033D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D121E4" w14:textId="77777777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0704E" w:rsidRPr="004034C4" w14:paraId="7290D6DD" w14:textId="77777777" w:rsidTr="006B34F9">
        <w:tc>
          <w:tcPr>
            <w:tcW w:w="3150" w:type="dxa"/>
          </w:tcPr>
          <w:p w14:paraId="5FD10EF0" w14:textId="77777777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236F15D" w14:textId="3EBC8745" w:rsidR="0040704E" w:rsidRPr="004034C4" w:rsidRDefault="0040704E" w:rsidP="0052086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0D6775E" w14:textId="265E5109" w:rsidR="0040704E" w:rsidRPr="004034C4" w:rsidRDefault="0062596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325</w:t>
            </w:r>
          </w:p>
        </w:tc>
        <w:tc>
          <w:tcPr>
            <w:tcW w:w="262" w:type="dxa"/>
          </w:tcPr>
          <w:p w14:paraId="7EAE3147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BA572B7" w14:textId="6920958C" w:rsidR="0040704E" w:rsidRPr="004034C4" w:rsidRDefault="0040704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124C5" w:rsidRPr="004034C4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270" w:type="dxa"/>
          </w:tcPr>
          <w:p w14:paraId="152ED57D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C0CB64" w14:textId="1D000281" w:rsidR="0040704E" w:rsidRPr="004034C4" w:rsidRDefault="0062596E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325</w:t>
            </w:r>
          </w:p>
        </w:tc>
        <w:tc>
          <w:tcPr>
            <w:tcW w:w="270" w:type="dxa"/>
          </w:tcPr>
          <w:p w14:paraId="3F4790E6" w14:textId="77777777" w:rsidR="0040704E" w:rsidRPr="004034C4" w:rsidRDefault="0040704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8E8BAA" w14:textId="7008CAC8" w:rsidR="0040704E" w:rsidRPr="004034C4" w:rsidRDefault="008124C5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140</w:t>
            </w:r>
          </w:p>
        </w:tc>
      </w:tr>
      <w:tr w:rsidR="00244AFF" w:rsidRPr="004034C4" w14:paraId="0E949DBE" w14:textId="77777777" w:rsidTr="006B34F9">
        <w:tc>
          <w:tcPr>
            <w:tcW w:w="3150" w:type="dxa"/>
          </w:tcPr>
          <w:p w14:paraId="398FE1E2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FD96FD8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33A49C05" w14:textId="11456565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29,</w:t>
            </w:r>
            <w:r w:rsidR="00C926D0">
              <w:rPr>
                <w:rFonts w:ascii="Angsana New" w:hAnsi="Angsana New"/>
                <w:sz w:val="30"/>
                <w:szCs w:val="30"/>
                <w:lang w:val="en-GB"/>
              </w:rPr>
              <w:t>222</w:t>
            </w:r>
          </w:p>
        </w:tc>
        <w:tc>
          <w:tcPr>
            <w:tcW w:w="262" w:type="dxa"/>
            <w:vAlign w:val="center"/>
          </w:tcPr>
          <w:p w14:paraId="4D022A88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7267E84" w14:textId="77D690C2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34,992</w:t>
            </w:r>
          </w:p>
        </w:tc>
        <w:tc>
          <w:tcPr>
            <w:tcW w:w="270" w:type="dxa"/>
            <w:vAlign w:val="center"/>
          </w:tcPr>
          <w:p w14:paraId="4AD0895C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D326E7B" w14:textId="128CC36E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29,</w:t>
            </w:r>
            <w:r w:rsidR="00C926D0">
              <w:rPr>
                <w:rFonts w:ascii="Angsana New" w:hAnsi="Angsana New"/>
                <w:sz w:val="30"/>
                <w:szCs w:val="30"/>
                <w:lang w:val="en-GB"/>
              </w:rPr>
              <w:t>222</w:t>
            </w:r>
          </w:p>
        </w:tc>
        <w:tc>
          <w:tcPr>
            <w:tcW w:w="270" w:type="dxa"/>
            <w:vAlign w:val="center"/>
          </w:tcPr>
          <w:p w14:paraId="52C53947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3333567" w14:textId="256FBA36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34,992</w:t>
            </w:r>
          </w:p>
        </w:tc>
      </w:tr>
      <w:tr w:rsidR="00244AFF" w:rsidRPr="004034C4" w14:paraId="36EAB7A4" w14:textId="77777777" w:rsidTr="006B34F9">
        <w:tc>
          <w:tcPr>
            <w:tcW w:w="3150" w:type="dxa"/>
            <w:hideMark/>
          </w:tcPr>
          <w:p w14:paraId="76743618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34C4023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5DA5" w14:textId="1F40D9E3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29,</w:t>
            </w:r>
            <w:r w:rsidR="00C926D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547</w:t>
            </w:r>
          </w:p>
        </w:tc>
        <w:tc>
          <w:tcPr>
            <w:tcW w:w="262" w:type="dxa"/>
          </w:tcPr>
          <w:p w14:paraId="23268877" w14:textId="77777777" w:rsidR="00244AFF" w:rsidRPr="004034C4" w:rsidRDefault="00244AFF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E0B15" w14:textId="1C956FB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35,132</w:t>
            </w:r>
          </w:p>
        </w:tc>
        <w:tc>
          <w:tcPr>
            <w:tcW w:w="270" w:type="dxa"/>
          </w:tcPr>
          <w:p w14:paraId="050BF3E8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8C580" w14:textId="77C912D0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29,</w:t>
            </w:r>
            <w:r w:rsidR="00C926D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547</w:t>
            </w:r>
          </w:p>
        </w:tc>
        <w:tc>
          <w:tcPr>
            <w:tcW w:w="270" w:type="dxa"/>
          </w:tcPr>
          <w:p w14:paraId="1DDD9E83" w14:textId="77777777" w:rsidR="00244AFF" w:rsidRPr="004034C4" w:rsidRDefault="00244AFF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C75A" w14:textId="1D301AF4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35,132</w:t>
            </w:r>
          </w:p>
        </w:tc>
      </w:tr>
      <w:tr w:rsidR="00244AFF" w:rsidRPr="004034C4" w14:paraId="19CFC7DE" w14:textId="77777777" w:rsidTr="006B34F9">
        <w:tc>
          <w:tcPr>
            <w:tcW w:w="3150" w:type="dxa"/>
            <w:hideMark/>
          </w:tcPr>
          <w:p w14:paraId="6593D04A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AA8C2F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13D0D718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2" w:type="dxa"/>
          </w:tcPr>
          <w:p w14:paraId="4DD87C79" w14:textId="77777777" w:rsidR="00244AFF" w:rsidRPr="004034C4" w:rsidRDefault="00244AFF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052C161C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758F615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E54929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9349950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EA6FCD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</w:tbl>
    <w:p w14:paraId="74FA9AF2" w14:textId="77777777" w:rsidR="00C926D0" w:rsidRDefault="00C926D0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C926D0" w:rsidRPr="004034C4" w14:paraId="5513F5A0" w14:textId="77777777" w:rsidTr="00E753FB">
        <w:trPr>
          <w:tblHeader/>
        </w:trPr>
        <w:tc>
          <w:tcPr>
            <w:tcW w:w="3150" w:type="dxa"/>
          </w:tcPr>
          <w:p w14:paraId="5BF7E63F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048F6FF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A3874FF" w14:textId="77777777" w:rsidR="00C926D0" w:rsidRPr="004034C4" w:rsidRDefault="00C926D0" w:rsidP="00E753F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2ED24BF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EA75926" w14:textId="77777777" w:rsidR="00C926D0" w:rsidRPr="004034C4" w:rsidRDefault="00C926D0" w:rsidP="00E753F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26D0" w:rsidRPr="004034C4" w14:paraId="55BE9D42" w14:textId="77777777" w:rsidTr="00E753FB">
        <w:trPr>
          <w:tblHeader/>
        </w:trPr>
        <w:tc>
          <w:tcPr>
            <w:tcW w:w="3150" w:type="dxa"/>
          </w:tcPr>
          <w:p w14:paraId="79C2DE67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3DB091B" w14:textId="3B08702B" w:rsidR="00C926D0" w:rsidRPr="004034C4" w:rsidRDefault="00C926D0" w:rsidP="00E753FB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4F93C08" w14:textId="77777777" w:rsidR="00C926D0" w:rsidRPr="004034C4" w:rsidRDefault="00C926D0" w:rsidP="00E753F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2880D5FA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9D8DD7" w14:textId="77777777" w:rsidR="00C926D0" w:rsidRPr="004034C4" w:rsidRDefault="00C926D0" w:rsidP="00E753F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4576FE2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C17D3" w14:textId="77777777" w:rsidR="00C926D0" w:rsidRPr="004034C4" w:rsidRDefault="00C926D0" w:rsidP="00E753F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2DAFAFA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B364A" w14:textId="77777777" w:rsidR="00C926D0" w:rsidRPr="004034C4" w:rsidRDefault="00C926D0" w:rsidP="00E753F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926D0" w:rsidRPr="004034C4" w14:paraId="5DD67852" w14:textId="77777777" w:rsidTr="00E753FB">
        <w:trPr>
          <w:tblHeader/>
        </w:trPr>
        <w:tc>
          <w:tcPr>
            <w:tcW w:w="3150" w:type="dxa"/>
          </w:tcPr>
          <w:p w14:paraId="0CA3C7CB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346FEC" w14:textId="77777777" w:rsidR="00C926D0" w:rsidRPr="004034C4" w:rsidRDefault="00C926D0" w:rsidP="00E7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30B6548D" w14:textId="77777777" w:rsidR="00C926D0" w:rsidRPr="004034C4" w:rsidRDefault="00C926D0" w:rsidP="00E753F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4AFF" w:rsidRPr="004034C4" w14:paraId="16F49D29" w14:textId="77777777" w:rsidTr="000014AC">
        <w:tc>
          <w:tcPr>
            <w:tcW w:w="3150" w:type="dxa"/>
            <w:hideMark/>
          </w:tcPr>
          <w:p w14:paraId="02757F17" w14:textId="77E3B09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0993C77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19A64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57CD428" w14:textId="77777777" w:rsidR="00244AFF" w:rsidRPr="004034C4" w:rsidRDefault="00244AFF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0E3D69A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ACA425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DCE3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723A1D7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4A9D8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44AFF" w:rsidRPr="004034C4" w14:paraId="2076575C" w14:textId="77777777" w:rsidTr="000014AC">
        <w:tc>
          <w:tcPr>
            <w:tcW w:w="3150" w:type="dxa"/>
            <w:hideMark/>
          </w:tcPr>
          <w:p w14:paraId="27AD74AD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461CA51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9B6B7A" w14:textId="230A93DE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62" w:type="dxa"/>
          </w:tcPr>
          <w:p w14:paraId="4377104C" w14:textId="77777777" w:rsidR="00244AFF" w:rsidRPr="004034C4" w:rsidRDefault="00244AFF" w:rsidP="0052086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B8F984" w14:textId="06A544A4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584928D9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0FC41" w14:textId="046F6DD1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</w:p>
        </w:tc>
        <w:tc>
          <w:tcPr>
            <w:tcW w:w="270" w:type="dxa"/>
          </w:tcPr>
          <w:p w14:paraId="65CA00E9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1C66F" w14:textId="2166FEAA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146</w:t>
            </w:r>
          </w:p>
        </w:tc>
      </w:tr>
      <w:tr w:rsidR="00244AFF" w:rsidRPr="004034C4" w14:paraId="49B1C971" w14:textId="77777777" w:rsidTr="000014AC">
        <w:tc>
          <w:tcPr>
            <w:tcW w:w="3150" w:type="dxa"/>
            <w:hideMark/>
          </w:tcPr>
          <w:p w14:paraId="77021F63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77B174C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8397BAD" w14:textId="48FA939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</w:t>
            </w:r>
          </w:p>
        </w:tc>
        <w:tc>
          <w:tcPr>
            <w:tcW w:w="262" w:type="dxa"/>
          </w:tcPr>
          <w:p w14:paraId="104A771D" w14:textId="77777777" w:rsidR="00244AFF" w:rsidRPr="004034C4" w:rsidRDefault="00244AFF" w:rsidP="0052086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3C85028" w14:textId="75A46A91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146</w:t>
            </w:r>
          </w:p>
        </w:tc>
        <w:tc>
          <w:tcPr>
            <w:tcW w:w="270" w:type="dxa"/>
          </w:tcPr>
          <w:p w14:paraId="06B7BFFD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4CFBE4" w14:textId="450C4C88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</w:t>
            </w:r>
          </w:p>
        </w:tc>
        <w:tc>
          <w:tcPr>
            <w:tcW w:w="270" w:type="dxa"/>
          </w:tcPr>
          <w:p w14:paraId="6E682F65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F202A" w14:textId="6C7AC320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146</w:t>
            </w:r>
          </w:p>
        </w:tc>
      </w:tr>
      <w:tr w:rsidR="00244AFF" w:rsidRPr="004034C4" w14:paraId="06F27014" w14:textId="77777777" w:rsidTr="000014AC">
        <w:tc>
          <w:tcPr>
            <w:tcW w:w="3150" w:type="dxa"/>
            <w:hideMark/>
          </w:tcPr>
          <w:p w14:paraId="5D2FE136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10DFB641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715F82B9" w14:textId="77777777" w:rsidR="00244AFF" w:rsidRPr="004034C4" w:rsidRDefault="00244AF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C91EE09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846A10D" w14:textId="6DA91F2F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309,</w:t>
            </w:r>
            <w:r w:rsidR="00C926D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932</w:t>
            </w:r>
          </w:p>
        </w:tc>
        <w:tc>
          <w:tcPr>
            <w:tcW w:w="262" w:type="dxa"/>
          </w:tcPr>
          <w:p w14:paraId="189D2D8B" w14:textId="77777777" w:rsidR="00244AFF" w:rsidRPr="004034C4" w:rsidRDefault="00244AFF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47C5896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033EBD4" w14:textId="615F690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292,090</w:t>
            </w:r>
          </w:p>
        </w:tc>
        <w:tc>
          <w:tcPr>
            <w:tcW w:w="270" w:type="dxa"/>
          </w:tcPr>
          <w:p w14:paraId="42EAFF94" w14:textId="77777777" w:rsidR="00244AFF" w:rsidRPr="004034C4" w:rsidRDefault="00244AF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5E5DFF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79104E" w14:textId="7D05067B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309,</w:t>
            </w:r>
            <w:r w:rsidR="00C926D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932</w:t>
            </w:r>
          </w:p>
        </w:tc>
        <w:tc>
          <w:tcPr>
            <w:tcW w:w="270" w:type="dxa"/>
          </w:tcPr>
          <w:p w14:paraId="06737D8C" w14:textId="77777777" w:rsidR="00244AFF" w:rsidRPr="004034C4" w:rsidRDefault="00244AFF" w:rsidP="005208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56BC6B" w14:textId="77777777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62AF79" w14:textId="068743EB" w:rsidR="00244AFF" w:rsidRPr="004034C4" w:rsidRDefault="00244AFF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292,090</w:t>
            </w:r>
          </w:p>
        </w:tc>
      </w:tr>
    </w:tbl>
    <w:p w14:paraId="1006D1D0" w14:textId="0F15C30E" w:rsidR="00EC0669" w:rsidRPr="004034C4" w:rsidRDefault="00EC0669" w:rsidP="00520865">
      <w:pPr>
        <w:rPr>
          <w:sz w:val="16"/>
          <w:szCs w:val="16"/>
        </w:rPr>
      </w:pP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4458AC" w:rsidRPr="004034C4" w14:paraId="38F3ACB7" w14:textId="77777777" w:rsidTr="006B34F9">
        <w:trPr>
          <w:tblHeader/>
        </w:trPr>
        <w:tc>
          <w:tcPr>
            <w:tcW w:w="3150" w:type="dxa"/>
          </w:tcPr>
          <w:p w14:paraId="3DEB9419" w14:textId="3DBC5165" w:rsidR="004458AC" w:rsidRPr="004034C4" w:rsidRDefault="004458AC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D4C24" w14:textId="77777777" w:rsidR="004458AC" w:rsidRPr="004034C4" w:rsidRDefault="004458AC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A7EB860" w14:textId="77777777" w:rsidR="004458AC" w:rsidRPr="004034C4" w:rsidRDefault="004458AC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416A9" w14:textId="77777777" w:rsidR="004458AC" w:rsidRPr="004034C4" w:rsidRDefault="004458AC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2963ECA" w14:textId="77777777" w:rsidR="004458AC" w:rsidRPr="004034C4" w:rsidRDefault="004458AC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418D" w:rsidRPr="004034C4" w14:paraId="196325A6" w14:textId="77777777" w:rsidTr="006B34F9">
        <w:trPr>
          <w:tblHeader/>
        </w:trPr>
        <w:tc>
          <w:tcPr>
            <w:tcW w:w="3150" w:type="dxa"/>
          </w:tcPr>
          <w:p w14:paraId="7735C071" w14:textId="045A9A6F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hideMark/>
          </w:tcPr>
          <w:p w14:paraId="6424B8B1" w14:textId="4269E012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FCE5210" w14:textId="4DC07355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592F2201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385350" w14:textId="2FEC942B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BE0DA77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9B5C3" w14:textId="24C363FC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72EDA56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B045C" w14:textId="79CB1174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418D" w:rsidRPr="004034C4" w14:paraId="0317C840" w14:textId="77777777" w:rsidTr="006B34F9">
        <w:trPr>
          <w:tblHeader/>
        </w:trPr>
        <w:tc>
          <w:tcPr>
            <w:tcW w:w="3150" w:type="dxa"/>
          </w:tcPr>
          <w:p w14:paraId="0BA81E2F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4B9AB27C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8BE2ED8" w14:textId="77777777" w:rsidR="005E418D" w:rsidRPr="004034C4" w:rsidRDefault="005E418D" w:rsidP="005208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418D" w:rsidRPr="004034C4" w14:paraId="7C4D15D2" w14:textId="77777777" w:rsidTr="006B34F9">
        <w:tc>
          <w:tcPr>
            <w:tcW w:w="3150" w:type="dxa"/>
          </w:tcPr>
          <w:p w14:paraId="2867E9D5" w14:textId="5F18A822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5825B62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4F8919F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EF7647E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3D7068B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B22FB5B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11AB60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E84921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4A6D3B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E418D" w:rsidRPr="004034C4" w14:paraId="3DBF1716" w14:textId="77777777" w:rsidTr="006B34F9">
        <w:tc>
          <w:tcPr>
            <w:tcW w:w="3150" w:type="dxa"/>
          </w:tcPr>
          <w:p w14:paraId="2D85FF7C" w14:textId="4FF70834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08A70A2C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B3DF076" w14:textId="754D8304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  <w:r w:rsidR="008D7C17" w:rsidRPr="004034C4">
              <w:rPr>
                <w:rFonts w:ascii="Angsana New" w:hAnsi="Angsana New"/>
                <w:sz w:val="30"/>
                <w:szCs w:val="30"/>
                <w:lang w:val="en-GB"/>
              </w:rPr>
              <w:t>7,958</w:t>
            </w:r>
          </w:p>
        </w:tc>
        <w:tc>
          <w:tcPr>
            <w:tcW w:w="262" w:type="dxa"/>
          </w:tcPr>
          <w:p w14:paraId="623E945D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5CEA827" w14:textId="690B4354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154,053</w:t>
            </w:r>
          </w:p>
        </w:tc>
        <w:tc>
          <w:tcPr>
            <w:tcW w:w="270" w:type="dxa"/>
          </w:tcPr>
          <w:p w14:paraId="34159704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4F4CCB" w14:textId="0C6346D1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  <w:r w:rsidR="008D7C17" w:rsidRPr="004034C4">
              <w:rPr>
                <w:rFonts w:ascii="Angsana New" w:hAnsi="Angsana New"/>
                <w:sz w:val="30"/>
                <w:szCs w:val="30"/>
                <w:lang w:val="en-GB"/>
              </w:rPr>
              <w:t>7,958</w:t>
            </w:r>
          </w:p>
        </w:tc>
        <w:tc>
          <w:tcPr>
            <w:tcW w:w="270" w:type="dxa"/>
          </w:tcPr>
          <w:p w14:paraId="6C41E781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B1EF3" w14:textId="5FBEED06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154,053</w:t>
            </w:r>
          </w:p>
        </w:tc>
      </w:tr>
      <w:tr w:rsidR="005E418D" w:rsidRPr="004034C4" w14:paraId="70DADBC2" w14:textId="77777777" w:rsidTr="006B34F9">
        <w:tc>
          <w:tcPr>
            <w:tcW w:w="3150" w:type="dxa"/>
          </w:tcPr>
          <w:p w14:paraId="7C642A4E" w14:textId="5302834A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9B7E2F4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E8A84C8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314B3D6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C440802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F42AE3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1E318A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5F4443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CAA2F8" w14:textId="7777777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E418D" w:rsidRPr="004034C4" w14:paraId="25C9FBA1" w14:textId="77777777" w:rsidTr="006B34F9">
        <w:tc>
          <w:tcPr>
            <w:tcW w:w="3150" w:type="dxa"/>
          </w:tcPr>
          <w:p w14:paraId="21669A55" w14:textId="22E3E74D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783B65CC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BD48C9" w14:textId="3B700FD0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76,514</w:t>
            </w:r>
          </w:p>
        </w:tc>
        <w:tc>
          <w:tcPr>
            <w:tcW w:w="262" w:type="dxa"/>
          </w:tcPr>
          <w:p w14:paraId="0D9DFC4C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0E4A8B5" w14:textId="065A054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72,364</w:t>
            </w:r>
          </w:p>
        </w:tc>
        <w:tc>
          <w:tcPr>
            <w:tcW w:w="270" w:type="dxa"/>
          </w:tcPr>
          <w:p w14:paraId="5F28EAF7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CADCF3" w14:textId="6DC096D9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76,514</w:t>
            </w:r>
          </w:p>
        </w:tc>
        <w:tc>
          <w:tcPr>
            <w:tcW w:w="270" w:type="dxa"/>
          </w:tcPr>
          <w:p w14:paraId="648B25B3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2328C" w14:textId="71AC211C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72,364</w:t>
            </w:r>
          </w:p>
        </w:tc>
      </w:tr>
      <w:tr w:rsidR="005E418D" w:rsidRPr="004034C4" w14:paraId="4D19D810" w14:textId="77777777" w:rsidTr="006B34F9">
        <w:tc>
          <w:tcPr>
            <w:tcW w:w="3150" w:type="dxa"/>
          </w:tcPr>
          <w:p w14:paraId="1D74E9F0" w14:textId="0CB4A719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91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293F5C7A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ECB8850" w14:textId="152B0BD7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12,554</w:t>
            </w:r>
          </w:p>
        </w:tc>
        <w:tc>
          <w:tcPr>
            <w:tcW w:w="262" w:type="dxa"/>
          </w:tcPr>
          <w:p w14:paraId="613956A7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FBE2C97" w14:textId="195E93C6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17,626</w:t>
            </w:r>
          </w:p>
        </w:tc>
        <w:tc>
          <w:tcPr>
            <w:tcW w:w="270" w:type="dxa"/>
          </w:tcPr>
          <w:p w14:paraId="6DC19A95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43E8A" w14:textId="53D8B1B4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12,554</w:t>
            </w:r>
          </w:p>
        </w:tc>
        <w:tc>
          <w:tcPr>
            <w:tcW w:w="270" w:type="dxa"/>
          </w:tcPr>
          <w:p w14:paraId="35F00A14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BF61DA" w14:textId="70F5EB72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17,626</w:t>
            </w:r>
          </w:p>
        </w:tc>
      </w:tr>
      <w:tr w:rsidR="005E418D" w:rsidRPr="004034C4" w14:paraId="1AAB7512" w14:textId="77777777" w:rsidTr="006B34F9">
        <w:tc>
          <w:tcPr>
            <w:tcW w:w="3150" w:type="dxa"/>
          </w:tcPr>
          <w:p w14:paraId="1D101D10" w14:textId="36C1BA6B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181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- 360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0E37A3CA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7933FF9" w14:textId="3D5F94EF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2,622</w:t>
            </w:r>
          </w:p>
        </w:tc>
        <w:tc>
          <w:tcPr>
            <w:tcW w:w="262" w:type="dxa"/>
          </w:tcPr>
          <w:p w14:paraId="3709E0CA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017B1B" w14:textId="2DF61A5E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10,221</w:t>
            </w:r>
          </w:p>
        </w:tc>
        <w:tc>
          <w:tcPr>
            <w:tcW w:w="270" w:type="dxa"/>
          </w:tcPr>
          <w:p w14:paraId="00DC667F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4C5A5" w14:textId="5157614C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2,622</w:t>
            </w:r>
          </w:p>
        </w:tc>
        <w:tc>
          <w:tcPr>
            <w:tcW w:w="270" w:type="dxa"/>
          </w:tcPr>
          <w:p w14:paraId="292F0490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CEE171" w14:textId="7DB6C652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10,221</w:t>
            </w:r>
          </w:p>
        </w:tc>
      </w:tr>
      <w:tr w:rsidR="005E418D" w:rsidRPr="004034C4" w14:paraId="031F5BE7" w14:textId="77777777" w:rsidTr="006B34F9">
        <w:tc>
          <w:tcPr>
            <w:tcW w:w="3150" w:type="dxa"/>
          </w:tcPr>
          <w:p w14:paraId="6754FDC6" w14:textId="1C5B9D56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>360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42988134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FA16D6C" w14:textId="71600D90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20,911</w:t>
            </w:r>
          </w:p>
        </w:tc>
        <w:tc>
          <w:tcPr>
            <w:tcW w:w="262" w:type="dxa"/>
          </w:tcPr>
          <w:p w14:paraId="1EEFB7A8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D655F67" w14:textId="214973EE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17,843</w:t>
            </w:r>
          </w:p>
        </w:tc>
        <w:tc>
          <w:tcPr>
            <w:tcW w:w="270" w:type="dxa"/>
          </w:tcPr>
          <w:p w14:paraId="6509D52C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543E269" w14:textId="35EA53BA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20,850</w:t>
            </w:r>
          </w:p>
        </w:tc>
        <w:tc>
          <w:tcPr>
            <w:tcW w:w="270" w:type="dxa"/>
          </w:tcPr>
          <w:p w14:paraId="58519F6C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5DE4CD" w14:textId="0F642594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17,782</w:t>
            </w:r>
          </w:p>
        </w:tc>
      </w:tr>
      <w:tr w:rsidR="005E418D" w:rsidRPr="004034C4" w14:paraId="564D1EBC" w14:textId="77777777" w:rsidTr="00997E52">
        <w:tc>
          <w:tcPr>
            <w:tcW w:w="3150" w:type="dxa"/>
          </w:tcPr>
          <w:p w14:paraId="1092A0C8" w14:textId="15D6A3EB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42ECB61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23D4750" w14:textId="4BB60D5A" w:rsidR="005E418D" w:rsidRPr="004034C4" w:rsidRDefault="008D7C1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300,559</w:t>
            </w:r>
          </w:p>
        </w:tc>
        <w:tc>
          <w:tcPr>
            <w:tcW w:w="262" w:type="dxa"/>
          </w:tcPr>
          <w:p w14:paraId="33E5CAAA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19CA651" w14:textId="53D514D7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272,107</w:t>
            </w:r>
          </w:p>
        </w:tc>
        <w:tc>
          <w:tcPr>
            <w:tcW w:w="270" w:type="dxa"/>
          </w:tcPr>
          <w:p w14:paraId="41A51AA3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5FBB54E" w14:textId="7E5DDD82" w:rsidR="005E418D" w:rsidRPr="004034C4" w:rsidRDefault="008D7C17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300,498</w:t>
            </w:r>
          </w:p>
        </w:tc>
        <w:tc>
          <w:tcPr>
            <w:tcW w:w="270" w:type="dxa"/>
          </w:tcPr>
          <w:p w14:paraId="54676639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C98056" w14:textId="43F487E0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272,046</w:t>
            </w:r>
          </w:p>
        </w:tc>
      </w:tr>
      <w:tr w:rsidR="005E418D" w:rsidRPr="004034C4" w14:paraId="687AB379" w14:textId="77777777" w:rsidTr="002F4E47">
        <w:tc>
          <w:tcPr>
            <w:tcW w:w="4050" w:type="dxa"/>
            <w:gridSpan w:val="2"/>
            <w:vAlign w:val="bottom"/>
          </w:tcPr>
          <w:p w14:paraId="246AE154" w14:textId="099F0690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353117C" w14:textId="44190706" w:rsidR="005E418D" w:rsidRPr="004034C4" w:rsidRDefault="003E5910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(20,323)</w:t>
            </w:r>
          </w:p>
        </w:tc>
        <w:tc>
          <w:tcPr>
            <w:tcW w:w="262" w:type="dxa"/>
          </w:tcPr>
          <w:p w14:paraId="14D27DD8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A3278FE" w14:textId="0A76CF1E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(15,295)</w:t>
            </w:r>
          </w:p>
        </w:tc>
        <w:tc>
          <w:tcPr>
            <w:tcW w:w="270" w:type="dxa"/>
          </w:tcPr>
          <w:p w14:paraId="2D58AAF3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A2FDBA" w14:textId="37521722" w:rsidR="005E418D" w:rsidRPr="004034C4" w:rsidRDefault="0025084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(20,262)</w:t>
            </w:r>
          </w:p>
        </w:tc>
        <w:tc>
          <w:tcPr>
            <w:tcW w:w="270" w:type="dxa"/>
          </w:tcPr>
          <w:p w14:paraId="30EC8D0E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C2CAC" w14:textId="0970BE2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(15,234)</w:t>
            </w:r>
          </w:p>
        </w:tc>
      </w:tr>
      <w:tr w:rsidR="005E418D" w:rsidRPr="004034C4" w14:paraId="24C2ACFC" w14:textId="77777777" w:rsidTr="008C42D0">
        <w:tc>
          <w:tcPr>
            <w:tcW w:w="3150" w:type="dxa"/>
          </w:tcPr>
          <w:p w14:paraId="45CB4FB6" w14:textId="4506B5C3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23BDC279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6F21" w14:textId="145A9E6E" w:rsidR="005E418D" w:rsidRPr="004034C4" w:rsidRDefault="003E5910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7708E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80,236</w:t>
            </w:r>
          </w:p>
        </w:tc>
        <w:tc>
          <w:tcPr>
            <w:tcW w:w="262" w:type="dxa"/>
          </w:tcPr>
          <w:p w14:paraId="73E6104A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BD5C6" w14:textId="6A168504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  <w:tc>
          <w:tcPr>
            <w:tcW w:w="270" w:type="dxa"/>
          </w:tcPr>
          <w:p w14:paraId="4D15068A" w14:textId="141693C6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8AE68" w14:textId="2729153C" w:rsidR="005E418D" w:rsidRPr="004034C4" w:rsidRDefault="0025084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7708E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80,236</w:t>
            </w:r>
          </w:p>
        </w:tc>
        <w:tc>
          <w:tcPr>
            <w:tcW w:w="270" w:type="dxa"/>
          </w:tcPr>
          <w:p w14:paraId="74379030" w14:textId="77777777" w:rsidR="005E418D" w:rsidRPr="004034C4" w:rsidRDefault="005E418D" w:rsidP="0052086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37B6D" w14:textId="3CA7D823" w:rsidR="005E418D" w:rsidRPr="004034C4" w:rsidRDefault="005E418D" w:rsidP="0052086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</w:tr>
    </w:tbl>
    <w:p w14:paraId="4EE2259F" w14:textId="60193EE6" w:rsidR="00236A17" w:rsidRPr="00C926D0" w:rsidRDefault="00236A17" w:rsidP="0052086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7"/>
        <w:gridCol w:w="899"/>
        <w:gridCol w:w="1084"/>
        <w:gridCol w:w="270"/>
        <w:gridCol w:w="1084"/>
        <w:gridCol w:w="270"/>
        <w:gridCol w:w="1080"/>
        <w:gridCol w:w="270"/>
        <w:gridCol w:w="1080"/>
      </w:tblGrid>
      <w:tr w:rsidR="00236A17" w:rsidRPr="004034C4" w14:paraId="27C8090F" w14:textId="77777777" w:rsidTr="00236A17">
        <w:tc>
          <w:tcPr>
            <w:tcW w:w="4046" w:type="dxa"/>
            <w:gridSpan w:val="2"/>
          </w:tcPr>
          <w:p w14:paraId="5C9C004A" w14:textId="5919D3E0" w:rsidR="00236A17" w:rsidRPr="004034C4" w:rsidRDefault="00236A1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8" w:type="dxa"/>
            <w:gridSpan w:val="3"/>
            <w:vAlign w:val="bottom"/>
            <w:hideMark/>
          </w:tcPr>
          <w:p w14:paraId="67C3F750" w14:textId="77777777" w:rsidR="00236A17" w:rsidRPr="004034C4" w:rsidRDefault="00236A17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3F3AF7F" w14:textId="77777777" w:rsidR="00236A17" w:rsidRPr="004034C4" w:rsidRDefault="00236A1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6A08982" w14:textId="77777777" w:rsidR="00236A17" w:rsidRPr="004034C4" w:rsidRDefault="00236A17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418D" w:rsidRPr="004034C4" w14:paraId="039CD2D3" w14:textId="77777777" w:rsidTr="00236A17">
        <w:tc>
          <w:tcPr>
            <w:tcW w:w="3147" w:type="dxa"/>
          </w:tcPr>
          <w:p w14:paraId="40104D34" w14:textId="6DFEE7AE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hideMark/>
          </w:tcPr>
          <w:p w14:paraId="4C6EAC0A" w14:textId="77777777" w:rsidR="005E418D" w:rsidRPr="004034C4" w:rsidRDefault="005E418D" w:rsidP="0052086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CCAE7E7" w14:textId="04BEA53E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F2F74D1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A13EFA" w14:textId="4CEDA5C3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6FA00D9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F3A69" w14:textId="463E7B2A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D707CC0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AAD6" w14:textId="53300DF9" w:rsidR="005E418D" w:rsidRPr="004034C4" w:rsidRDefault="005E418D" w:rsidP="0052086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418D" w:rsidRPr="004034C4" w14:paraId="707716BB" w14:textId="77777777" w:rsidTr="00236A17">
        <w:tc>
          <w:tcPr>
            <w:tcW w:w="3147" w:type="dxa"/>
          </w:tcPr>
          <w:p w14:paraId="32509E87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</w:tcPr>
          <w:p w14:paraId="59DE6B85" w14:textId="77777777" w:rsidR="005E418D" w:rsidRPr="004034C4" w:rsidRDefault="005E418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vAlign w:val="bottom"/>
            <w:hideMark/>
          </w:tcPr>
          <w:p w14:paraId="44CFBC49" w14:textId="77777777" w:rsidR="005E418D" w:rsidRPr="004034C4" w:rsidRDefault="005E418D" w:rsidP="005208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1E83" w:rsidRPr="004034C4" w14:paraId="62497882" w14:textId="77777777" w:rsidTr="00C656F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192DF0FB" w14:textId="77777777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99" w:type="dxa"/>
            <w:vAlign w:val="bottom"/>
          </w:tcPr>
          <w:p w14:paraId="32A2EFAC" w14:textId="77777777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FD16B88" w14:textId="00776E94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270" w:type="dxa"/>
            <w:vAlign w:val="bottom"/>
          </w:tcPr>
          <w:p w14:paraId="10171647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0BE5B69" w14:textId="56AB7E01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20,473</w:t>
            </w:r>
          </w:p>
        </w:tc>
        <w:tc>
          <w:tcPr>
            <w:tcW w:w="270" w:type="dxa"/>
            <w:vAlign w:val="bottom"/>
          </w:tcPr>
          <w:p w14:paraId="01C5BF23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425C16" w14:textId="08824701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15,234</w:t>
            </w:r>
          </w:p>
        </w:tc>
        <w:tc>
          <w:tcPr>
            <w:tcW w:w="270" w:type="dxa"/>
            <w:vAlign w:val="bottom"/>
          </w:tcPr>
          <w:p w14:paraId="7ED37E93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ABC24B" w14:textId="75527059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20,412</w:t>
            </w:r>
          </w:p>
        </w:tc>
      </w:tr>
      <w:tr w:rsidR="00C71E83" w:rsidRPr="004034C4" w14:paraId="3DAC55C4" w14:textId="77777777" w:rsidTr="00DD7BF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37A0F515" w14:textId="77777777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9" w:type="dxa"/>
            <w:vAlign w:val="bottom"/>
          </w:tcPr>
          <w:p w14:paraId="1E517E86" w14:textId="77777777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6FAAA1" w14:textId="70FA0AE7" w:rsidR="00C71E83" w:rsidRPr="004034C4" w:rsidRDefault="008F143F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5,028</w:t>
            </w:r>
          </w:p>
        </w:tc>
        <w:tc>
          <w:tcPr>
            <w:tcW w:w="270" w:type="dxa"/>
          </w:tcPr>
          <w:p w14:paraId="51F1B50F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BBE0BB" w14:textId="0BE057DF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70" w:type="dxa"/>
          </w:tcPr>
          <w:p w14:paraId="02A94F70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92593" w14:textId="6F909EC2" w:rsidR="00C71E83" w:rsidRPr="004034C4" w:rsidRDefault="008F143F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5,028</w:t>
            </w:r>
          </w:p>
        </w:tc>
        <w:tc>
          <w:tcPr>
            <w:tcW w:w="270" w:type="dxa"/>
          </w:tcPr>
          <w:p w14:paraId="5B03407C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BBDA" w14:textId="63798EA0" w:rsidR="00C71E83" w:rsidRPr="004034C4" w:rsidRDefault="00C71E83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</w:tr>
      <w:tr w:rsidR="00C71E83" w:rsidRPr="004034C4" w14:paraId="5F9E7699" w14:textId="77777777" w:rsidTr="009D6A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17630331" w14:textId="77777777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99" w:type="dxa"/>
            <w:vAlign w:val="bottom"/>
          </w:tcPr>
          <w:p w14:paraId="202EF5DC" w14:textId="77777777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9AC7F9" w14:textId="1A2771CA" w:rsidR="00C71E83" w:rsidRPr="004034C4" w:rsidRDefault="008F143F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66724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DF6EBA" w14:textId="2F018A1A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(1,203)</w:t>
            </w:r>
          </w:p>
        </w:tc>
        <w:tc>
          <w:tcPr>
            <w:tcW w:w="270" w:type="dxa"/>
          </w:tcPr>
          <w:p w14:paraId="21A79437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BB44" w14:textId="764508DA" w:rsidR="00C71E83" w:rsidRPr="004034C4" w:rsidRDefault="008F143F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5E128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B7543" w14:textId="3C4456B5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(1,203)</w:t>
            </w:r>
          </w:p>
        </w:tc>
      </w:tr>
      <w:tr w:rsidR="00C71E83" w:rsidRPr="004034C4" w14:paraId="052C1C76" w14:textId="77777777" w:rsidTr="00545E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6C0F8C6C" w14:textId="6CC446CB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99" w:type="dxa"/>
            <w:vAlign w:val="bottom"/>
          </w:tcPr>
          <w:p w14:paraId="0D379C69" w14:textId="77777777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781F71" w14:textId="5171956C" w:rsidR="00C71E83" w:rsidRPr="004034C4" w:rsidRDefault="008F143F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5B0DD8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2EB823" w14:textId="6B991678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(5,480)</w:t>
            </w:r>
          </w:p>
        </w:tc>
        <w:tc>
          <w:tcPr>
            <w:tcW w:w="270" w:type="dxa"/>
          </w:tcPr>
          <w:p w14:paraId="5B5AF80C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CAB6" w14:textId="0D7E1E63" w:rsidR="00C71E83" w:rsidRPr="004034C4" w:rsidRDefault="008F143F" w:rsidP="005208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F869B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B9DA9" w14:textId="58B8BD63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(5,480)</w:t>
            </w:r>
          </w:p>
        </w:tc>
      </w:tr>
      <w:tr w:rsidR="00C71E83" w:rsidRPr="004034C4" w14:paraId="08CA5E52" w14:textId="77777777" w:rsidTr="0022683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47" w:type="dxa"/>
          </w:tcPr>
          <w:p w14:paraId="5D38B95A" w14:textId="77777777" w:rsidR="00C71E83" w:rsidRPr="004034C4" w:rsidRDefault="00C71E83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762D3196" w14:textId="77777777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42CA5" w14:textId="7E8E7C27" w:rsidR="00C71E83" w:rsidRPr="004034C4" w:rsidRDefault="008F143F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20,323</w:t>
            </w:r>
          </w:p>
        </w:tc>
        <w:tc>
          <w:tcPr>
            <w:tcW w:w="270" w:type="dxa"/>
            <w:vAlign w:val="bottom"/>
          </w:tcPr>
          <w:p w14:paraId="6CC1982C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AED8" w14:textId="753C459A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15,295</w:t>
            </w:r>
          </w:p>
        </w:tc>
        <w:tc>
          <w:tcPr>
            <w:tcW w:w="270" w:type="dxa"/>
            <w:vAlign w:val="bottom"/>
          </w:tcPr>
          <w:p w14:paraId="0DFB6CD0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A20F6" w14:textId="64528093" w:rsidR="00C71E83" w:rsidRPr="004034C4" w:rsidRDefault="00211AFA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20,262</w:t>
            </w:r>
          </w:p>
        </w:tc>
        <w:tc>
          <w:tcPr>
            <w:tcW w:w="270" w:type="dxa"/>
            <w:vAlign w:val="bottom"/>
          </w:tcPr>
          <w:p w14:paraId="2B1F3617" w14:textId="77777777" w:rsidR="00C71E83" w:rsidRPr="004034C4" w:rsidRDefault="00C71E83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716" w14:textId="217E94DA" w:rsidR="00C71E83" w:rsidRPr="004034C4" w:rsidRDefault="00C71E83" w:rsidP="00520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15,234</w:t>
            </w:r>
          </w:p>
        </w:tc>
      </w:tr>
    </w:tbl>
    <w:p w14:paraId="0D124707" w14:textId="77777777" w:rsidR="00EC0669" w:rsidRPr="00C926D0" w:rsidRDefault="00CE553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4034C4">
        <w:rPr>
          <w:rFonts w:ascii="Angsana New" w:hAnsi="Angsana New"/>
          <w:b/>
          <w:bCs/>
          <w:sz w:val="24"/>
          <w:szCs w:val="24"/>
        </w:rPr>
        <w:tab/>
      </w:r>
    </w:p>
    <w:p w14:paraId="14098435" w14:textId="52476113" w:rsidR="00383329" w:rsidRPr="004034C4" w:rsidRDefault="000014A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52038E" w:rsidRPr="004034C4">
        <w:rPr>
          <w:rFonts w:ascii="Angsana New" w:hAnsi="Angsana New" w:hint="cs"/>
          <w:sz w:val="30"/>
          <w:szCs w:val="30"/>
          <w:cs/>
        </w:rPr>
        <w:t>เ</w:t>
      </w:r>
      <w:r w:rsidRPr="004034C4">
        <w:rPr>
          <w:rFonts w:ascii="Angsana New" w:hAnsi="Angsana New" w:hint="cs"/>
          <w:sz w:val="30"/>
          <w:szCs w:val="30"/>
          <w:cs/>
        </w:rPr>
        <w:t>ผยในหมายเหตุข้อ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</w:rPr>
        <w:t>2</w:t>
      </w:r>
      <w:r w:rsidR="00624911" w:rsidRPr="004034C4">
        <w:rPr>
          <w:rFonts w:ascii="Angsana New" w:hAnsi="Angsana New"/>
          <w:sz w:val="30"/>
          <w:szCs w:val="30"/>
        </w:rPr>
        <w:t>1</w:t>
      </w:r>
      <w:r w:rsidRPr="004034C4">
        <w:rPr>
          <w:rFonts w:ascii="Angsana New" w:hAnsi="Angsana New"/>
          <w:sz w:val="30"/>
          <w:szCs w:val="30"/>
          <w:cs/>
        </w:rPr>
        <w:t xml:space="preserve"> (</w:t>
      </w:r>
      <w:r w:rsidRPr="004034C4">
        <w:rPr>
          <w:rFonts w:ascii="Angsana New" w:hAnsi="Angsana New" w:hint="cs"/>
          <w:sz w:val="30"/>
          <w:szCs w:val="30"/>
          <w:cs/>
        </w:rPr>
        <w:t>ข</w:t>
      </w:r>
      <w:r w:rsidRPr="004034C4">
        <w:rPr>
          <w:rFonts w:ascii="Angsana New" w:hAnsi="Angsana New"/>
          <w:sz w:val="30"/>
          <w:szCs w:val="30"/>
          <w:cs/>
        </w:rPr>
        <w:t>.</w:t>
      </w:r>
      <w:r w:rsidR="00EC0669" w:rsidRPr="004034C4">
        <w:rPr>
          <w:rFonts w:ascii="Angsana New" w:hAnsi="Angsana New"/>
          <w:sz w:val="30"/>
          <w:szCs w:val="30"/>
        </w:rPr>
        <w:t>1</w:t>
      </w:r>
      <w:r w:rsidRPr="004034C4">
        <w:rPr>
          <w:rFonts w:ascii="Angsana New" w:hAnsi="Angsana New"/>
          <w:sz w:val="30"/>
          <w:szCs w:val="30"/>
          <w:cs/>
        </w:rPr>
        <w:t>)</w:t>
      </w:r>
      <w:r w:rsidR="00C6763D" w:rsidRPr="004034C4">
        <w:rPr>
          <w:rFonts w:ascii="Angsana New" w:hAnsi="Angsana New"/>
          <w:bCs/>
          <w:sz w:val="30"/>
          <w:szCs w:val="30"/>
        </w:rPr>
        <w:br w:type="page"/>
      </w:r>
    </w:p>
    <w:p w14:paraId="0FF3F72C" w14:textId="60C30AD0" w:rsidR="00383329" w:rsidRPr="004034C4" w:rsidRDefault="0038332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val="th-TH"/>
        </w:rPr>
        <w:sectPr w:rsidR="00383329" w:rsidRPr="004034C4" w:rsidSect="007D6600">
          <w:headerReference w:type="default" r:id="rId11"/>
          <w:footerReference w:type="default" r:id="rId12"/>
          <w:pgSz w:w="11909" w:h="16834" w:code="9"/>
          <w:pgMar w:top="691" w:right="1152" w:bottom="720" w:left="1152" w:header="691" w:footer="576" w:gutter="0"/>
          <w:pgNumType w:start="17"/>
          <w:cols w:space="720"/>
          <w:docGrid w:linePitch="245"/>
        </w:sectPr>
      </w:pPr>
    </w:p>
    <w:p w14:paraId="1D5DFC0C" w14:textId="77777777" w:rsidR="00641A7E" w:rsidRPr="004034C4" w:rsidRDefault="00641A7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399B2084" w14:textId="7AC43073" w:rsidR="002D1970" w:rsidRPr="004034C4" w:rsidRDefault="002D1970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F3B3EB9" w14:textId="77777777" w:rsidR="002D1970" w:rsidRPr="004034C4" w:rsidRDefault="002D197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990"/>
        <w:gridCol w:w="236"/>
        <w:gridCol w:w="938"/>
        <w:gridCol w:w="270"/>
        <w:gridCol w:w="986"/>
        <w:gridCol w:w="238"/>
        <w:gridCol w:w="1025"/>
        <w:gridCol w:w="240"/>
        <w:gridCol w:w="1020"/>
        <w:gridCol w:w="236"/>
        <w:gridCol w:w="34"/>
        <w:gridCol w:w="1080"/>
        <w:gridCol w:w="261"/>
        <w:gridCol w:w="999"/>
        <w:gridCol w:w="236"/>
        <w:gridCol w:w="1024"/>
      </w:tblGrid>
      <w:tr w:rsidR="00B354FE" w:rsidRPr="004034C4" w14:paraId="7E4B345F" w14:textId="77777777" w:rsidTr="000B3D0B">
        <w:tc>
          <w:tcPr>
            <w:tcW w:w="2250" w:type="dxa"/>
          </w:tcPr>
          <w:p w14:paraId="6EE1FFB8" w14:textId="77777777" w:rsidR="00B354FE" w:rsidRPr="004034C4" w:rsidDel="0068544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1C1EBE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5F7C0F" w14:textId="20BB3246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2273F5D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38" w:type="dxa"/>
          </w:tcPr>
          <w:p w14:paraId="26B6AC8D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0667ED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379" w:type="dxa"/>
            <w:gridSpan w:val="12"/>
          </w:tcPr>
          <w:p w14:paraId="2CDC7E96" w14:textId="506B1113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FE" w:rsidRPr="004034C4" w14:paraId="2E9C7371" w14:textId="77777777" w:rsidTr="000B3D0B">
        <w:tc>
          <w:tcPr>
            <w:tcW w:w="2250" w:type="dxa"/>
          </w:tcPr>
          <w:p w14:paraId="26251AA6" w14:textId="77777777" w:rsidR="00B354FE" w:rsidRPr="004034C4" w:rsidDel="0068544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C08C6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gridSpan w:val="3"/>
          </w:tcPr>
          <w:p w14:paraId="49699628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72B24AAE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3CE7E05C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2696F9AC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08F50392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A96A17A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3FBD89F4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54FE" w:rsidRPr="004034C4" w14:paraId="10F7A6DA" w14:textId="77777777" w:rsidTr="000B3D0B">
        <w:tc>
          <w:tcPr>
            <w:tcW w:w="2250" w:type="dxa"/>
          </w:tcPr>
          <w:p w14:paraId="4305779D" w14:textId="77777777" w:rsidR="00B354FE" w:rsidRPr="004034C4" w:rsidDel="0068544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43CA9967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164" w:type="dxa"/>
            <w:gridSpan w:val="3"/>
          </w:tcPr>
          <w:p w14:paraId="4E6BD650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A09A95C" w14:textId="77777777" w:rsidR="00B354FE" w:rsidRPr="004034C4" w:rsidRDefault="00B354F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7FB2F048" w14:textId="06DD06ED" w:rsidR="00B354FE" w:rsidRPr="004034C4" w:rsidDel="0068544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0EB8ED66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6778239D" w14:textId="303599A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61" w:type="dxa"/>
          </w:tcPr>
          <w:p w14:paraId="06FB3BC5" w14:textId="77777777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6F30A019" w14:textId="2669D939" w:rsidR="00B354FE" w:rsidRPr="004034C4" w:rsidRDefault="00B354FE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 - สุทธิ</w:t>
            </w:r>
          </w:p>
        </w:tc>
      </w:tr>
      <w:tr w:rsidR="0041196B" w:rsidRPr="004034C4" w14:paraId="2C819D04" w14:textId="77777777" w:rsidTr="000B3D0B">
        <w:tc>
          <w:tcPr>
            <w:tcW w:w="2250" w:type="dxa"/>
          </w:tcPr>
          <w:p w14:paraId="07C8A4BB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6461DE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0B4383" w14:textId="4B1C716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4829C577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</w:tcPr>
          <w:p w14:paraId="05894E03" w14:textId="6D5CC603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F826C27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97C14AB" w14:textId="7C48A9B0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3831D1BE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A4835E5" w14:textId="2299DA95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0" w:type="dxa"/>
          </w:tcPr>
          <w:p w14:paraId="6F488428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02D6EF" w14:textId="42763BA2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23FC77F3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2790D" w14:textId="78DB3E8E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1" w:type="dxa"/>
          </w:tcPr>
          <w:p w14:paraId="393A9E0C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18CE004A" w14:textId="44875153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31EDC6C3" w14:textId="77777777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EF034E" w14:textId="5846DFD1" w:rsidR="0041196B" w:rsidRPr="004034C4" w:rsidRDefault="0041196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41196B" w:rsidRPr="004034C4" w14:paraId="5AC8D539" w14:textId="77777777" w:rsidTr="000B3D0B">
        <w:tc>
          <w:tcPr>
            <w:tcW w:w="2250" w:type="dxa"/>
          </w:tcPr>
          <w:p w14:paraId="03716D4F" w14:textId="77777777" w:rsidR="0041196B" w:rsidRPr="004034C4" w:rsidRDefault="0041196B" w:rsidP="00520865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</w:tcPr>
          <w:p w14:paraId="317B34C9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4" w:type="dxa"/>
            <w:gridSpan w:val="3"/>
          </w:tcPr>
          <w:p w14:paraId="5EA4C8A0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B19882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9" w:type="dxa"/>
            <w:gridSpan w:val="12"/>
          </w:tcPr>
          <w:p w14:paraId="1EF2AB20" w14:textId="648C666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96B" w:rsidRPr="004034C4" w14:paraId="14825055" w14:textId="77777777" w:rsidTr="000B3D0B">
        <w:tc>
          <w:tcPr>
            <w:tcW w:w="2250" w:type="dxa"/>
          </w:tcPr>
          <w:p w14:paraId="65A8DC8C" w14:textId="77777777" w:rsidR="0041196B" w:rsidRPr="004034C4" w:rsidRDefault="0041196B" w:rsidP="00520865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1A21D5D5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15003B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B6A596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10FB3048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77E3E5" w14:textId="77777777" w:rsidR="0041196B" w:rsidRPr="004034C4" w:rsidRDefault="0041196B" w:rsidP="00520865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056E8257" w14:textId="77777777" w:rsidR="0041196B" w:rsidRPr="004034C4" w:rsidRDefault="0041196B" w:rsidP="00520865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B8AF548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CF0B568" w14:textId="77777777" w:rsidR="0041196B" w:rsidRPr="004034C4" w:rsidRDefault="0041196B" w:rsidP="00520865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6C2023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419B1E3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CA1CC5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E7A19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25EE454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14:paraId="4D6A3CC9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AD5CA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7D8A05D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41196B" w:rsidRPr="004034C4" w14:paraId="7DE26560" w14:textId="77777777" w:rsidTr="000B3D0B">
        <w:tc>
          <w:tcPr>
            <w:tcW w:w="2250" w:type="dxa"/>
          </w:tcPr>
          <w:p w14:paraId="66508EBD" w14:textId="77777777" w:rsidR="0041196B" w:rsidRPr="004034C4" w:rsidRDefault="0041196B" w:rsidP="00520865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ไดมอนด์ ไลน์ </w:t>
            </w:r>
          </w:p>
        </w:tc>
        <w:tc>
          <w:tcPr>
            <w:tcW w:w="1980" w:type="dxa"/>
          </w:tcPr>
          <w:p w14:paraId="3B80DBE7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ให้บริการติดตั้ง</w:t>
            </w:r>
          </w:p>
        </w:tc>
        <w:tc>
          <w:tcPr>
            <w:tcW w:w="990" w:type="dxa"/>
          </w:tcPr>
          <w:p w14:paraId="5980EE54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43FC4F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45333CD7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B1CB49" w14:textId="77777777" w:rsidR="0041196B" w:rsidRPr="004034C4" w:rsidRDefault="0041196B" w:rsidP="00520865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14D09ECA" w14:textId="77777777" w:rsidR="0041196B" w:rsidRPr="004034C4" w:rsidRDefault="0041196B" w:rsidP="00520865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2687B1C" w14:textId="77777777" w:rsidR="0041196B" w:rsidRPr="004034C4" w:rsidRDefault="0041196B" w:rsidP="00520865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D479ED7" w14:textId="77777777" w:rsidR="0041196B" w:rsidRPr="004034C4" w:rsidRDefault="0041196B" w:rsidP="00520865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A56463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67091257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2116E6B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5DE67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EF205F6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14:paraId="15DB8177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027691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68B6553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41196B" w:rsidRPr="004034C4" w14:paraId="1E683D8E" w14:textId="77777777" w:rsidTr="000B3D0B">
        <w:trPr>
          <w:trHeight w:val="70"/>
        </w:trPr>
        <w:tc>
          <w:tcPr>
            <w:tcW w:w="2250" w:type="dxa"/>
          </w:tcPr>
          <w:p w14:paraId="7158095C" w14:textId="77777777" w:rsidR="0041196B" w:rsidRPr="004034C4" w:rsidRDefault="0041196B" w:rsidP="00520865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เซอร์วิสเซส จำกัด</w:t>
            </w:r>
          </w:p>
        </w:tc>
        <w:tc>
          <w:tcPr>
            <w:tcW w:w="1980" w:type="dxa"/>
          </w:tcPr>
          <w:p w14:paraId="596C076E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90" w:type="dxa"/>
          </w:tcPr>
          <w:p w14:paraId="2065EE4A" w14:textId="3560F63A" w:rsidR="0041196B" w:rsidRPr="004034C4" w:rsidRDefault="0072060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017352DF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03EDB27" w14:textId="614A069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66A2C1A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22ACAF1" w14:textId="26FEA8AB" w:rsidR="0041196B" w:rsidRPr="004034C4" w:rsidRDefault="0072060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6EB87629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599F16A" w14:textId="5C0BE7C5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40" w:type="dxa"/>
          </w:tcPr>
          <w:p w14:paraId="6DCF4659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CAB22D" w14:textId="01FA2B17" w:rsidR="0041196B" w:rsidRPr="004034C4" w:rsidRDefault="00720605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(5,000)</w:t>
            </w:r>
          </w:p>
        </w:tc>
        <w:tc>
          <w:tcPr>
            <w:tcW w:w="270" w:type="dxa"/>
            <w:gridSpan w:val="2"/>
          </w:tcPr>
          <w:p w14:paraId="52224D46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FB69F9" w14:textId="6DA014BC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5,000)</w:t>
            </w:r>
          </w:p>
        </w:tc>
        <w:tc>
          <w:tcPr>
            <w:tcW w:w="261" w:type="dxa"/>
          </w:tcPr>
          <w:p w14:paraId="301D2C61" w14:textId="77777777" w:rsidR="0041196B" w:rsidRPr="004034C4" w:rsidRDefault="0041196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A3C648B" w14:textId="7553C893" w:rsidR="0041196B" w:rsidRPr="004034C4" w:rsidRDefault="00720605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EA2A80" w14:textId="77777777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76D2999" w14:textId="4BB73C6A" w:rsidR="0041196B" w:rsidRPr="004034C4" w:rsidRDefault="0041196B" w:rsidP="0052086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0E2D94" w14:textId="77777777" w:rsidR="002D1970" w:rsidRPr="004034C4" w:rsidRDefault="002D197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F75B0F" w14:textId="196A2B23" w:rsidR="00AD5CF3" w:rsidRPr="004034C4" w:rsidRDefault="002306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  <w:sectPr w:rsidR="00AD5CF3" w:rsidRPr="004034C4" w:rsidSect="00BC6E0B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810" w:right="1152" w:bottom="576" w:left="1170" w:header="720" w:footer="490" w:gutter="0"/>
          <w:cols w:space="720"/>
        </w:sectPr>
      </w:pPr>
      <w:r w:rsidRPr="004034C4">
        <w:rPr>
          <w:rFonts w:ascii="Angsana New" w:hAnsi="Angsana New" w:hint="cs"/>
          <w:sz w:val="30"/>
          <w:szCs w:val="30"/>
          <w:cs/>
          <w:lang w:val="th-TH"/>
        </w:rPr>
        <w:t>บริษัทย่อยจดทะเบียนจัดตั้งและดำเนินธุรกิจในประเทศไ</w:t>
      </w:r>
      <w:r w:rsidR="002F5985" w:rsidRPr="004034C4">
        <w:rPr>
          <w:rFonts w:ascii="Angsana New" w:hAnsi="Angsana New" w:hint="cs"/>
          <w:sz w:val="30"/>
          <w:szCs w:val="30"/>
          <w:cs/>
        </w:rPr>
        <w:t>ท</w:t>
      </w:r>
      <w:r w:rsidR="000068B1" w:rsidRPr="004034C4">
        <w:rPr>
          <w:rFonts w:ascii="Angsana New" w:hAnsi="Angsana New" w:hint="cs"/>
          <w:sz w:val="30"/>
          <w:szCs w:val="30"/>
          <w:cs/>
        </w:rPr>
        <w:t>ย</w:t>
      </w:r>
    </w:p>
    <w:p w14:paraId="642CD917" w14:textId="3965C023" w:rsidR="00645D36" w:rsidRPr="004034C4" w:rsidRDefault="004253C9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อุปกรณ์โครงข่าย</w:t>
      </w:r>
    </w:p>
    <w:p w14:paraId="27913534" w14:textId="77777777" w:rsidR="000C02C2" w:rsidRPr="004034C4" w:rsidRDefault="000C02C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D35EC" w:rsidRPr="004034C4" w14:paraId="22BF97B8" w14:textId="77777777" w:rsidTr="006B34F9">
        <w:trPr>
          <w:tblHeader/>
        </w:trPr>
        <w:tc>
          <w:tcPr>
            <w:tcW w:w="3960" w:type="dxa"/>
          </w:tcPr>
          <w:p w14:paraId="08B2CA4F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vAlign w:val="bottom"/>
          </w:tcPr>
          <w:p w14:paraId="4E07F7F0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F45EB"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5EC" w:rsidRPr="004034C4" w14:paraId="2FEA32FC" w14:textId="77777777" w:rsidTr="006B34F9">
        <w:trPr>
          <w:tblHeader/>
        </w:trPr>
        <w:tc>
          <w:tcPr>
            <w:tcW w:w="3960" w:type="dxa"/>
          </w:tcPr>
          <w:p w14:paraId="2B2C260B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7BC3050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vAlign w:val="bottom"/>
          </w:tcPr>
          <w:p w14:paraId="69964F5E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66FAEFA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459880E4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957D07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35EC" w:rsidRPr="004034C4" w14:paraId="77909BAA" w14:textId="77777777" w:rsidTr="006B34F9">
        <w:trPr>
          <w:tblHeader/>
        </w:trPr>
        <w:tc>
          <w:tcPr>
            <w:tcW w:w="3960" w:type="dxa"/>
          </w:tcPr>
          <w:p w14:paraId="46B2C54A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vAlign w:val="bottom"/>
          </w:tcPr>
          <w:p w14:paraId="53477642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D35EC" w:rsidRPr="004034C4" w14:paraId="0C139929" w14:textId="77777777" w:rsidTr="006B34F9">
        <w:tc>
          <w:tcPr>
            <w:tcW w:w="3960" w:type="dxa"/>
          </w:tcPr>
          <w:p w14:paraId="01B0B2DC" w14:textId="77777777" w:rsidR="00FD35EC" w:rsidRPr="004034C4" w:rsidRDefault="00FD35E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vAlign w:val="bottom"/>
          </w:tcPr>
          <w:p w14:paraId="72CA5D30" w14:textId="77777777" w:rsidR="00FD35EC" w:rsidRPr="004034C4" w:rsidRDefault="00FD35EC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65EE47" w14:textId="77777777" w:rsidR="00FD35EC" w:rsidRPr="004034C4" w:rsidRDefault="00FD35EC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97303AA" w14:textId="77777777" w:rsidR="00FD35EC" w:rsidRPr="004034C4" w:rsidRDefault="00FD35EC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83D9" w14:textId="77777777" w:rsidR="00FD35EC" w:rsidRPr="004034C4" w:rsidRDefault="00FD35EC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AEF5AD" w14:textId="77777777" w:rsidR="00FD35EC" w:rsidRPr="004034C4" w:rsidRDefault="00FD35EC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0F4" w:rsidRPr="004034C4" w14:paraId="65286598" w14:textId="77777777" w:rsidTr="006B34F9">
        <w:tc>
          <w:tcPr>
            <w:tcW w:w="3960" w:type="dxa"/>
          </w:tcPr>
          <w:p w14:paraId="66E76CEB" w14:textId="4601CD8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574A67F5" w14:textId="0CCC5C8F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6,713,61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C83141E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A7B53E" w14:textId="1A9ADFD0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312,498</w:t>
            </w:r>
          </w:p>
        </w:tc>
        <w:tc>
          <w:tcPr>
            <w:tcW w:w="270" w:type="dxa"/>
          </w:tcPr>
          <w:p w14:paraId="5BE0C60B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1A6884" w14:textId="1879C9A0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7,026,112</w:t>
            </w:r>
          </w:p>
        </w:tc>
      </w:tr>
      <w:tr w:rsidR="00BA10F4" w:rsidRPr="004034C4" w14:paraId="1BF8AC5E" w14:textId="77777777" w:rsidTr="006B34F9">
        <w:tc>
          <w:tcPr>
            <w:tcW w:w="3960" w:type="dxa"/>
          </w:tcPr>
          <w:p w14:paraId="59CE69A9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EB85262" w14:textId="048F886F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102,128</w:t>
            </w:r>
          </w:p>
        </w:tc>
        <w:tc>
          <w:tcPr>
            <w:tcW w:w="270" w:type="dxa"/>
            <w:vAlign w:val="bottom"/>
          </w:tcPr>
          <w:p w14:paraId="603D5935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C943DC4" w14:textId="5611F60C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676,594</w:t>
            </w:r>
          </w:p>
        </w:tc>
        <w:tc>
          <w:tcPr>
            <w:tcW w:w="270" w:type="dxa"/>
          </w:tcPr>
          <w:p w14:paraId="4E12572D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7446C" w14:textId="7BB79639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778,722</w:t>
            </w:r>
          </w:p>
        </w:tc>
      </w:tr>
      <w:tr w:rsidR="00BA10F4" w:rsidRPr="004034C4" w14:paraId="1988EB1D" w14:textId="77777777" w:rsidTr="006B34F9">
        <w:tc>
          <w:tcPr>
            <w:tcW w:w="3960" w:type="dxa"/>
          </w:tcPr>
          <w:p w14:paraId="2DF9506A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508ECA2C" w14:textId="3B4205BD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393,420</w:t>
            </w:r>
          </w:p>
        </w:tc>
        <w:tc>
          <w:tcPr>
            <w:tcW w:w="270" w:type="dxa"/>
            <w:vAlign w:val="bottom"/>
          </w:tcPr>
          <w:p w14:paraId="10EEE7C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83DB4ED" w14:textId="161DFDEC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(393,420)</w:t>
            </w:r>
          </w:p>
        </w:tc>
        <w:tc>
          <w:tcPr>
            <w:tcW w:w="270" w:type="dxa"/>
            <w:vAlign w:val="bottom"/>
          </w:tcPr>
          <w:p w14:paraId="3252AB76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888CA9" w14:textId="661A509C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68" w:right="2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10F4" w:rsidRPr="004034C4" w14:paraId="1E0288B9" w14:textId="77777777" w:rsidTr="006B34F9">
        <w:tc>
          <w:tcPr>
            <w:tcW w:w="3960" w:type="dxa"/>
          </w:tcPr>
          <w:p w14:paraId="34B08875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736FD0EF" w14:textId="22B7B192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(73,909)</w:t>
            </w:r>
          </w:p>
        </w:tc>
        <w:tc>
          <w:tcPr>
            <w:tcW w:w="270" w:type="dxa"/>
            <w:vAlign w:val="bottom"/>
          </w:tcPr>
          <w:p w14:paraId="23AF5843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8D9CA80" w14:textId="09838020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(485)</w:t>
            </w:r>
          </w:p>
        </w:tc>
        <w:tc>
          <w:tcPr>
            <w:tcW w:w="270" w:type="dxa"/>
            <w:vAlign w:val="bottom"/>
          </w:tcPr>
          <w:p w14:paraId="763A40E7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D8C4CC" w14:textId="18BA4676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(74,394)</w:t>
            </w:r>
          </w:p>
        </w:tc>
      </w:tr>
      <w:tr w:rsidR="00BA10F4" w:rsidRPr="004034C4" w14:paraId="0CA31F13" w14:textId="77777777" w:rsidTr="006B34F9">
        <w:tc>
          <w:tcPr>
            <w:tcW w:w="3960" w:type="dxa"/>
          </w:tcPr>
          <w:p w14:paraId="62034F8F" w14:textId="0808A950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10147D" w14:textId="256A25EE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7,135,253</w:t>
            </w:r>
          </w:p>
        </w:tc>
        <w:tc>
          <w:tcPr>
            <w:tcW w:w="270" w:type="dxa"/>
            <w:vAlign w:val="bottom"/>
          </w:tcPr>
          <w:p w14:paraId="67EEDCB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19577F9" w14:textId="0620F1DC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595,187</w:t>
            </w:r>
          </w:p>
        </w:tc>
        <w:tc>
          <w:tcPr>
            <w:tcW w:w="270" w:type="dxa"/>
          </w:tcPr>
          <w:p w14:paraId="6E286718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07E32E" w14:textId="30A08C98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7,730,440</w:t>
            </w:r>
          </w:p>
        </w:tc>
      </w:tr>
      <w:tr w:rsidR="00BA10F4" w:rsidRPr="004034C4" w14:paraId="1441D9EF" w14:textId="77777777" w:rsidTr="006B34F9">
        <w:tc>
          <w:tcPr>
            <w:tcW w:w="3960" w:type="dxa"/>
          </w:tcPr>
          <w:p w14:paraId="68EBDAB1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B319A62" w14:textId="44064100" w:rsidR="00BA10F4" w:rsidRPr="004034C4" w:rsidRDefault="003B55C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83,619</w:t>
            </w:r>
          </w:p>
        </w:tc>
        <w:tc>
          <w:tcPr>
            <w:tcW w:w="270" w:type="dxa"/>
            <w:vAlign w:val="bottom"/>
          </w:tcPr>
          <w:p w14:paraId="78FC7285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7C25F1E" w14:textId="6DD177DC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587,953</w:t>
            </w:r>
          </w:p>
        </w:tc>
        <w:tc>
          <w:tcPr>
            <w:tcW w:w="270" w:type="dxa"/>
          </w:tcPr>
          <w:p w14:paraId="46C7ACAF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8848C" w14:textId="03638911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671,572</w:t>
            </w:r>
          </w:p>
        </w:tc>
      </w:tr>
      <w:tr w:rsidR="00BA10F4" w:rsidRPr="004034C4" w14:paraId="3FEEFD8F" w14:textId="77777777" w:rsidTr="006B34F9">
        <w:tc>
          <w:tcPr>
            <w:tcW w:w="3960" w:type="dxa"/>
          </w:tcPr>
          <w:p w14:paraId="3D526F08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vAlign w:val="bottom"/>
          </w:tcPr>
          <w:p w14:paraId="1E7A4B24" w14:textId="67844753" w:rsidR="00BA10F4" w:rsidRPr="004034C4" w:rsidRDefault="008C145F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581,256</w:t>
            </w:r>
          </w:p>
        </w:tc>
        <w:tc>
          <w:tcPr>
            <w:tcW w:w="270" w:type="dxa"/>
            <w:vAlign w:val="bottom"/>
          </w:tcPr>
          <w:p w14:paraId="54A1779F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176FCE8" w14:textId="4351D5C3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(581,256)</w:t>
            </w:r>
          </w:p>
        </w:tc>
        <w:tc>
          <w:tcPr>
            <w:tcW w:w="270" w:type="dxa"/>
            <w:vAlign w:val="bottom"/>
          </w:tcPr>
          <w:p w14:paraId="5CD12A9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5AF828" w14:textId="3582776D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68" w:right="23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10F4" w:rsidRPr="004034C4" w14:paraId="55FE18AA" w14:textId="77777777" w:rsidTr="006B34F9">
        <w:tc>
          <w:tcPr>
            <w:tcW w:w="3960" w:type="dxa"/>
          </w:tcPr>
          <w:p w14:paraId="4E82276C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722F3738" w14:textId="1D2DF9A6" w:rsidR="00BA10F4" w:rsidRPr="004034C4" w:rsidRDefault="008C145F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(285,268)</w:t>
            </w:r>
          </w:p>
        </w:tc>
        <w:tc>
          <w:tcPr>
            <w:tcW w:w="270" w:type="dxa"/>
            <w:vAlign w:val="bottom"/>
          </w:tcPr>
          <w:p w14:paraId="18664925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710D634" w14:textId="30CFEC3A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(34)</w:t>
            </w:r>
          </w:p>
        </w:tc>
        <w:tc>
          <w:tcPr>
            <w:tcW w:w="270" w:type="dxa"/>
            <w:vAlign w:val="bottom"/>
          </w:tcPr>
          <w:p w14:paraId="4BF6407D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14CCB5" w14:textId="7C8CE578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(285,302)</w:t>
            </w:r>
          </w:p>
        </w:tc>
      </w:tr>
      <w:tr w:rsidR="00BA10F4" w:rsidRPr="004034C4" w14:paraId="79F48CDE" w14:textId="77777777" w:rsidTr="006B34F9">
        <w:tc>
          <w:tcPr>
            <w:tcW w:w="3960" w:type="dxa"/>
          </w:tcPr>
          <w:p w14:paraId="10051497" w14:textId="6883188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3AEBC" w14:textId="083D99AD" w:rsidR="00BA10F4" w:rsidRPr="004034C4" w:rsidRDefault="003B55C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</w:t>
            </w:r>
            <w:r w:rsidR="008C145F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14,860</w:t>
            </w:r>
          </w:p>
        </w:tc>
        <w:tc>
          <w:tcPr>
            <w:tcW w:w="270" w:type="dxa"/>
            <w:vAlign w:val="bottom"/>
          </w:tcPr>
          <w:p w14:paraId="78833FE1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695EB" w14:textId="267D6240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601,850</w:t>
            </w:r>
          </w:p>
        </w:tc>
        <w:tc>
          <w:tcPr>
            <w:tcW w:w="270" w:type="dxa"/>
          </w:tcPr>
          <w:p w14:paraId="6F2249E3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96A6D" w14:textId="6602E99E" w:rsidR="00BA10F4" w:rsidRPr="004034C4" w:rsidRDefault="00E74FE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8,116,710</w:t>
            </w:r>
          </w:p>
        </w:tc>
      </w:tr>
    </w:tbl>
    <w:p w14:paraId="60EFEB27" w14:textId="4A342BB2" w:rsidR="00FE2D0A" w:rsidRPr="004034C4" w:rsidRDefault="00FE2D0A" w:rsidP="00520865"/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4D2B97" w:rsidRPr="004034C4" w14:paraId="1DB41A24" w14:textId="77777777" w:rsidTr="006B34F9">
        <w:tc>
          <w:tcPr>
            <w:tcW w:w="3960" w:type="dxa"/>
          </w:tcPr>
          <w:p w14:paraId="0EDF8AA1" w14:textId="36CC9153" w:rsidR="004D2B97" w:rsidRPr="004034C4" w:rsidRDefault="004D2B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30D5FCDC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524A82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C0114C0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414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25E44C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0F4" w:rsidRPr="004034C4" w14:paraId="6033EF77" w14:textId="77777777" w:rsidTr="006B34F9">
        <w:tc>
          <w:tcPr>
            <w:tcW w:w="3960" w:type="dxa"/>
          </w:tcPr>
          <w:p w14:paraId="601FCA56" w14:textId="1F778446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3EA23316" w14:textId="598275AA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4,016,204</w:t>
            </w:r>
          </w:p>
        </w:tc>
        <w:tc>
          <w:tcPr>
            <w:tcW w:w="270" w:type="dxa"/>
            <w:vAlign w:val="bottom"/>
          </w:tcPr>
          <w:p w14:paraId="6F8EB7C5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12CE62B" w14:textId="0E753DA0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23,092</w:t>
            </w:r>
          </w:p>
        </w:tc>
        <w:tc>
          <w:tcPr>
            <w:tcW w:w="270" w:type="dxa"/>
          </w:tcPr>
          <w:p w14:paraId="4286E526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11C15D" w14:textId="52ADF5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4,039,296</w:t>
            </w:r>
          </w:p>
        </w:tc>
      </w:tr>
      <w:tr w:rsidR="00BA10F4" w:rsidRPr="004034C4" w14:paraId="4B972D75" w14:textId="77777777" w:rsidTr="006B34F9">
        <w:tc>
          <w:tcPr>
            <w:tcW w:w="3960" w:type="dxa"/>
          </w:tcPr>
          <w:p w14:paraId="43768A89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5AD8F99" w14:textId="259180A1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349,72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E6AB4A6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EA13CDD" w14:textId="5B62683A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8CE17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F72019" w14:textId="24DDB70F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349,725</w:t>
            </w:r>
          </w:p>
        </w:tc>
      </w:tr>
      <w:tr w:rsidR="00BA10F4" w:rsidRPr="004034C4" w14:paraId="2D1A1F83" w14:textId="77777777" w:rsidTr="006B34F9">
        <w:tc>
          <w:tcPr>
            <w:tcW w:w="3960" w:type="dxa"/>
          </w:tcPr>
          <w:p w14:paraId="01B7BB32" w14:textId="5DF34BA0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009530E7" w14:textId="5485DA14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(6,695)</w:t>
            </w:r>
          </w:p>
        </w:tc>
        <w:tc>
          <w:tcPr>
            <w:tcW w:w="270" w:type="dxa"/>
            <w:vAlign w:val="bottom"/>
          </w:tcPr>
          <w:p w14:paraId="7681C930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C101AE8" w14:textId="1DEDA9AD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270" w:type="dxa"/>
          </w:tcPr>
          <w:p w14:paraId="40E539A1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E0BF5D" w14:textId="3FEF9672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(5,568)</w:t>
            </w:r>
          </w:p>
        </w:tc>
      </w:tr>
      <w:tr w:rsidR="00BA10F4" w:rsidRPr="004034C4" w14:paraId="412400FD" w14:textId="77777777" w:rsidTr="006B34F9">
        <w:tc>
          <w:tcPr>
            <w:tcW w:w="3960" w:type="dxa"/>
          </w:tcPr>
          <w:p w14:paraId="5E37BE6D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1B9153A3" w14:textId="6545688B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(62,018)</w:t>
            </w:r>
          </w:p>
        </w:tc>
        <w:tc>
          <w:tcPr>
            <w:tcW w:w="270" w:type="dxa"/>
            <w:vAlign w:val="bottom"/>
          </w:tcPr>
          <w:p w14:paraId="3142473E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6B3E3BF" w14:textId="509B85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350881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9408D7" w14:textId="586D505E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(62,018)</w:t>
            </w:r>
          </w:p>
        </w:tc>
      </w:tr>
      <w:tr w:rsidR="00BA10F4" w:rsidRPr="004034C4" w14:paraId="16C6DB08" w14:textId="77777777" w:rsidTr="006B34F9">
        <w:tc>
          <w:tcPr>
            <w:tcW w:w="3960" w:type="dxa"/>
          </w:tcPr>
          <w:p w14:paraId="1D46BE6F" w14:textId="7166C2CD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E04579B" w14:textId="45D7D8E4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4,297,216</w:t>
            </w:r>
          </w:p>
        </w:tc>
        <w:tc>
          <w:tcPr>
            <w:tcW w:w="270" w:type="dxa"/>
            <w:vAlign w:val="bottom"/>
          </w:tcPr>
          <w:p w14:paraId="47A1A063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E92CFF5" w14:textId="504A6C34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24,219</w:t>
            </w:r>
          </w:p>
        </w:tc>
        <w:tc>
          <w:tcPr>
            <w:tcW w:w="270" w:type="dxa"/>
          </w:tcPr>
          <w:p w14:paraId="0140A341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C39F66" w14:textId="1458DE85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4,321,435</w:t>
            </w:r>
          </w:p>
        </w:tc>
      </w:tr>
      <w:tr w:rsidR="00BA10F4" w:rsidRPr="004034C4" w14:paraId="7E728E5D" w14:textId="77777777" w:rsidTr="006B34F9">
        <w:tc>
          <w:tcPr>
            <w:tcW w:w="3960" w:type="dxa"/>
          </w:tcPr>
          <w:p w14:paraId="65CD921D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1A6B60AE" w14:textId="08A45BD3" w:rsidR="00BA10F4" w:rsidRPr="004034C4" w:rsidRDefault="008F6F7A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401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338</w:t>
            </w:r>
          </w:p>
        </w:tc>
        <w:tc>
          <w:tcPr>
            <w:tcW w:w="270" w:type="dxa"/>
            <w:vAlign w:val="bottom"/>
          </w:tcPr>
          <w:p w14:paraId="2468B1DA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F7BCC57" w14:textId="73683E47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AFEC6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ECAB40" w14:textId="6F8750BA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401,338</w:t>
            </w:r>
          </w:p>
        </w:tc>
      </w:tr>
      <w:tr w:rsidR="00BA10F4" w:rsidRPr="004034C4" w14:paraId="584ADF9A" w14:textId="77777777" w:rsidTr="006B34F9">
        <w:tc>
          <w:tcPr>
            <w:tcW w:w="3960" w:type="dxa"/>
          </w:tcPr>
          <w:p w14:paraId="0BCC7701" w14:textId="06A31CE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3DFE2686" w14:textId="746CF439" w:rsidR="00BA10F4" w:rsidRPr="0052418E" w:rsidRDefault="0052418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2418E">
              <w:rPr>
                <w:rFonts w:ascii="Angsana New" w:hAnsi="Angsana New"/>
                <w:sz w:val="30"/>
                <w:szCs w:val="30"/>
                <w:lang w:val="en-US" w:bidi="th-TH"/>
              </w:rPr>
              <w:t>22,451</w:t>
            </w:r>
          </w:p>
        </w:tc>
        <w:tc>
          <w:tcPr>
            <w:tcW w:w="270" w:type="dxa"/>
            <w:vAlign w:val="bottom"/>
          </w:tcPr>
          <w:p w14:paraId="5A18AF41" w14:textId="77777777" w:rsidR="00BA10F4" w:rsidRPr="0052418E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00842E2" w14:textId="07DCBAA6" w:rsidR="00BA10F4" w:rsidRPr="0052418E" w:rsidRDefault="008F6F7A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A8BA7" w14:textId="77777777" w:rsidR="00BA10F4" w:rsidRPr="0052418E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CC5E4F" w14:textId="2F84C8EE" w:rsidR="00BA10F4" w:rsidRPr="0052418E" w:rsidRDefault="0052418E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418E">
              <w:rPr>
                <w:rFonts w:ascii="Angsana New" w:hAnsi="Angsana New"/>
                <w:sz w:val="30"/>
                <w:szCs w:val="30"/>
                <w:lang w:val="en-US" w:bidi="th-TH"/>
              </w:rPr>
              <w:t>22,451</w:t>
            </w:r>
          </w:p>
        </w:tc>
      </w:tr>
      <w:tr w:rsidR="00BA10F4" w:rsidRPr="004034C4" w14:paraId="09B3F84C" w14:textId="77777777" w:rsidTr="006B34F9">
        <w:tc>
          <w:tcPr>
            <w:tcW w:w="3960" w:type="dxa"/>
          </w:tcPr>
          <w:p w14:paraId="4B710E28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4B38EDFF" w14:textId="72A11876" w:rsidR="00BA10F4" w:rsidRPr="004034C4" w:rsidRDefault="008F6F7A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2418E" w:rsidRPr="008F6F7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2418E">
              <w:rPr>
                <w:rFonts w:ascii="Angsana New" w:hAnsi="Angsana New"/>
                <w:sz w:val="30"/>
                <w:szCs w:val="30"/>
                <w:lang w:val="en-US" w:bidi="th-TH"/>
              </w:rPr>
              <w:t>80,634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0F24D4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A04C702" w14:textId="012A1984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538A7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F2EE7D" w14:textId="4ADA9A1A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2418E" w:rsidRPr="008F6F7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2418E">
              <w:rPr>
                <w:rFonts w:ascii="Angsana New" w:hAnsi="Angsana New"/>
                <w:sz w:val="30"/>
                <w:szCs w:val="30"/>
                <w:lang w:val="en-US" w:bidi="th-TH"/>
              </w:rPr>
              <w:t>80,634</w:t>
            </w: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A10F4" w:rsidRPr="004034C4" w14:paraId="66B2D3FB" w14:textId="77777777" w:rsidTr="006B34F9">
        <w:tc>
          <w:tcPr>
            <w:tcW w:w="3960" w:type="dxa"/>
          </w:tcPr>
          <w:p w14:paraId="584928A4" w14:textId="1C57E790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8FBCA" w14:textId="1D2A4F67" w:rsidR="00BA10F4" w:rsidRPr="004034C4" w:rsidRDefault="008F6F7A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</w:t>
            </w:r>
            <w:r w:rsidR="00E45FB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40,371</w:t>
            </w:r>
          </w:p>
        </w:tc>
        <w:tc>
          <w:tcPr>
            <w:tcW w:w="270" w:type="dxa"/>
            <w:vAlign w:val="bottom"/>
          </w:tcPr>
          <w:p w14:paraId="32D0308D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6597" w14:textId="474FB0DD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24,219</w:t>
            </w:r>
          </w:p>
        </w:tc>
        <w:tc>
          <w:tcPr>
            <w:tcW w:w="270" w:type="dxa"/>
          </w:tcPr>
          <w:p w14:paraId="69BD3FEC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3A7F" w14:textId="5CC3EDEF" w:rsidR="00BA10F4" w:rsidRPr="004034C4" w:rsidRDefault="00EB7D23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</w:t>
            </w:r>
            <w:r w:rsidR="00E45FBD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64,590</w:t>
            </w:r>
          </w:p>
        </w:tc>
      </w:tr>
      <w:tr w:rsidR="00BA10F4" w:rsidRPr="004034C4" w14:paraId="273AB376" w14:textId="77777777" w:rsidTr="006B34F9">
        <w:tc>
          <w:tcPr>
            <w:tcW w:w="3960" w:type="dxa"/>
          </w:tcPr>
          <w:p w14:paraId="0531E805" w14:textId="77777777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CCFF33" w14:textId="6450A760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696705CA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56146A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159EDE9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907D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7DC6A6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0F4" w:rsidRPr="004034C4" w14:paraId="716262D4" w14:textId="77777777" w:rsidTr="006B34F9">
        <w:tc>
          <w:tcPr>
            <w:tcW w:w="3960" w:type="dxa"/>
          </w:tcPr>
          <w:p w14:paraId="12037197" w14:textId="0E814C7F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929586B" w14:textId="6DF23681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2,838,037</w:t>
            </w:r>
          </w:p>
        </w:tc>
        <w:tc>
          <w:tcPr>
            <w:tcW w:w="270" w:type="dxa"/>
            <w:vAlign w:val="bottom"/>
          </w:tcPr>
          <w:p w14:paraId="3231BAF1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38DD80A0" w14:textId="2EB0A4CB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570,968</w:t>
            </w:r>
          </w:p>
        </w:tc>
        <w:tc>
          <w:tcPr>
            <w:tcW w:w="270" w:type="dxa"/>
          </w:tcPr>
          <w:p w14:paraId="249C4222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9A1DB2F" w14:textId="511DEF3C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3,409,005</w:t>
            </w:r>
          </w:p>
        </w:tc>
      </w:tr>
      <w:tr w:rsidR="00BA10F4" w:rsidRPr="004034C4" w14:paraId="2E9F68F3" w14:textId="77777777" w:rsidTr="006B34F9">
        <w:tc>
          <w:tcPr>
            <w:tcW w:w="3960" w:type="dxa"/>
          </w:tcPr>
          <w:p w14:paraId="6676472A" w14:textId="3789B9A8" w:rsidR="00BA10F4" w:rsidRPr="004034C4" w:rsidRDefault="00BA10F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9502AD" w14:textId="6A2463EF" w:rsidR="00BA10F4" w:rsidRPr="004034C4" w:rsidRDefault="003B55C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</w:t>
            </w:r>
            <w:r w:rsidR="00E45FB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74,489</w:t>
            </w:r>
          </w:p>
        </w:tc>
        <w:tc>
          <w:tcPr>
            <w:tcW w:w="270" w:type="dxa"/>
            <w:vAlign w:val="bottom"/>
          </w:tcPr>
          <w:p w14:paraId="0994A0AF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E51A64" w14:textId="7F02187C" w:rsidR="00BA10F4" w:rsidRPr="004034C4" w:rsidRDefault="003B55C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577,631</w:t>
            </w:r>
          </w:p>
        </w:tc>
        <w:tc>
          <w:tcPr>
            <w:tcW w:w="270" w:type="dxa"/>
          </w:tcPr>
          <w:p w14:paraId="6132265F" w14:textId="77777777" w:rsidR="00BA10F4" w:rsidRPr="004034C4" w:rsidRDefault="00BA10F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F7059E" w14:textId="160A722D" w:rsidR="00BA10F4" w:rsidRPr="004034C4" w:rsidRDefault="003B55C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</w:t>
            </w:r>
            <w:r w:rsidR="00E45FB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52,120</w:t>
            </w:r>
          </w:p>
        </w:tc>
      </w:tr>
    </w:tbl>
    <w:p w14:paraId="31FA7A02" w14:textId="3CF8BAA2" w:rsidR="00F50E78" w:rsidRPr="004034C4" w:rsidRDefault="00F50E7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31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ธันวาคม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131EBE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บริษัทมีอุปกรณ์โครงข่ายซึ่งมีมูลค่าสุทธิตามบัญชีจำนว</w:t>
      </w:r>
      <w:r w:rsidR="00755AA6" w:rsidRPr="004034C4">
        <w:rPr>
          <w:rFonts w:ascii="Angsana New" w:hAnsi="Angsana New" w:hint="cs"/>
          <w:sz w:val="30"/>
          <w:szCs w:val="30"/>
          <w:cs/>
        </w:rPr>
        <w:t xml:space="preserve">น </w:t>
      </w:r>
      <w:r w:rsidR="00755AA6" w:rsidRPr="004034C4">
        <w:rPr>
          <w:rFonts w:ascii="Angsana New" w:hAnsi="Angsana New"/>
          <w:sz w:val="30"/>
          <w:szCs w:val="30"/>
        </w:rPr>
        <w:t>5</w:t>
      </w:r>
      <w:r w:rsidR="00256627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4034C4">
        <w:rPr>
          <w:rFonts w:ascii="Angsana New" w:hAnsi="Angsana New"/>
          <w:i/>
          <w:iCs/>
          <w:sz w:val="30"/>
          <w:szCs w:val="30"/>
        </w:rPr>
        <w:t>256</w:t>
      </w:r>
      <w:r w:rsidR="00131EBE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="00131EBE" w:rsidRPr="004034C4">
        <w:rPr>
          <w:rFonts w:ascii="Angsana New" w:hAnsi="Angsana New"/>
          <w:i/>
          <w:iCs/>
          <w:sz w:val="30"/>
          <w:szCs w:val="30"/>
        </w:rPr>
        <w:t>5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ติดตั้งอยู่ในพื้นที่ของคู่สัญญารายหนึ่ง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โดยเมื่อสิ้นสุดระยะเวลาสัญญา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อุปกรณ์โครงข่ายดังกล่าวจะตกเป็นกรรมสิทธิ์ของคู่สัญญาทันที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โดยบริษัทให้สิทธิแก่คู่สัญญาใช้ประโยชน์จากอุปกรณ์โครงข่ายบางส่วน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นอกจากนี้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บริษัท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14:paraId="13862806" w14:textId="77777777" w:rsidR="00400A6B" w:rsidRPr="004034C4" w:rsidRDefault="00400A6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905D00" w14:textId="3E34422D" w:rsidR="00D837F0" w:rsidRPr="004034C4" w:rsidRDefault="00F50E7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2561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บริษัทและคู่สัญญา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ซึ่งภายใต้บันทึกความเข้าใจการร่วมจัดสร้างและบริหารจัดการ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เมื่อสิ้นสุดระยะเวลาบันทึกความเข้าใจ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บริษัทตกลงโอนกรรมสิทธิ์ในอุปกรณ์โครงข่ายดังกล่าวเป็นของอีกฝ่ายหนึ่ง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โดยคิดราคาตามที่ทั้งสองฝ่ายจะตกลงกัน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ซึ่งอยู่ในระหว่างการเจรจาตกลง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31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ธันวาคม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131EBE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บริษัทมีอุปกรณ์โครงข่ายตามบันทึกความเข้าใจดังกล่าวมูลค่าสุทธิตามบัญชีจำนวน</w:t>
      </w:r>
      <w:r w:rsidR="00742283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755AA6" w:rsidRPr="004034C4">
        <w:rPr>
          <w:rFonts w:ascii="Angsana New" w:hAnsi="Angsana New"/>
          <w:sz w:val="30"/>
          <w:szCs w:val="30"/>
        </w:rPr>
        <w:t>7</w:t>
      </w:r>
      <w:r w:rsidR="00742283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4034C4">
        <w:rPr>
          <w:rFonts w:ascii="Angsana New" w:hAnsi="Angsana New"/>
          <w:i/>
          <w:iCs/>
          <w:sz w:val="30"/>
          <w:szCs w:val="30"/>
        </w:rPr>
        <w:t>256</w:t>
      </w:r>
      <w:r w:rsidR="00131EBE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="00131EBE" w:rsidRPr="004034C4">
        <w:rPr>
          <w:rFonts w:ascii="Angsana New" w:hAnsi="Angsana New"/>
          <w:i/>
          <w:iCs/>
          <w:sz w:val="30"/>
          <w:szCs w:val="30"/>
        </w:rPr>
        <w:t>8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  <w:r w:rsidRPr="004034C4">
        <w:rPr>
          <w:rFonts w:ascii="Angsana New" w:hAnsi="Angsana New"/>
          <w:sz w:val="30"/>
          <w:szCs w:val="30"/>
        </w:rPr>
        <w:t xml:space="preserve"> </w:t>
      </w:r>
    </w:p>
    <w:p w14:paraId="571A0812" w14:textId="77777777" w:rsidR="006D1D3F" w:rsidRPr="004034C4" w:rsidRDefault="006D1D3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A108B9" w14:textId="62559BF2" w:rsidR="00D837F0" w:rsidRPr="004034C4" w:rsidRDefault="00D837F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ข้อจำกัดภายใต้สัญญาเงินกู้ยืมกับ</w:t>
      </w:r>
      <w:r w:rsidR="003E257B" w:rsidRPr="004034C4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4DD87055" w14:textId="77777777" w:rsidR="00D837F0" w:rsidRPr="004034C4" w:rsidRDefault="00D837F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73D389" w14:textId="1CB48F0E" w:rsidR="00D837F0" w:rsidRPr="004034C4" w:rsidRDefault="00D837F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 w:rsidR="003E257B" w:rsidRPr="004034C4">
        <w:rPr>
          <w:rFonts w:ascii="Angsana New" w:hAnsi="Angsana New" w:hint="cs"/>
          <w:sz w:val="30"/>
          <w:szCs w:val="30"/>
          <w:cs/>
        </w:rPr>
        <w:t>ยืม</w:t>
      </w:r>
      <w:r w:rsidRPr="004034C4">
        <w:rPr>
          <w:rFonts w:ascii="Angsana New" w:hAnsi="Angsana New" w:hint="cs"/>
          <w:sz w:val="30"/>
          <w:szCs w:val="30"/>
          <w:cs/>
        </w:rPr>
        <w:t>กับ</w:t>
      </w:r>
      <w:r w:rsidR="003E257B" w:rsidRPr="004034C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034C4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AC5C5C" w:rsidRPr="004034C4">
        <w:rPr>
          <w:rFonts w:ascii="Angsana New" w:hAnsi="Angsana New" w:hint="cs"/>
          <w:sz w:val="30"/>
          <w:szCs w:val="30"/>
          <w:cs/>
        </w:rPr>
        <w:t>ซึ่งบริษัทต้องปฏิบัติตามเงื่อนไขบางประการเกี่ยวกับการจำหน่าย</w:t>
      </w:r>
      <w:r w:rsidR="00AC5C5C" w:rsidRPr="004034C4">
        <w:rPr>
          <w:rFonts w:ascii="Angsana New" w:hAnsi="Angsana New"/>
          <w:sz w:val="30"/>
          <w:szCs w:val="30"/>
          <w:cs/>
        </w:rPr>
        <w:t xml:space="preserve"> </w:t>
      </w:r>
      <w:r w:rsidR="00AC5C5C" w:rsidRPr="004034C4">
        <w:rPr>
          <w:rFonts w:ascii="Angsana New" w:hAnsi="Angsana New" w:hint="cs"/>
          <w:sz w:val="30"/>
          <w:szCs w:val="30"/>
          <w:cs/>
        </w:rPr>
        <w:t>โอน</w:t>
      </w:r>
      <w:r w:rsidR="00AC5C5C" w:rsidRPr="004034C4">
        <w:rPr>
          <w:rFonts w:ascii="Angsana New" w:hAnsi="Angsana New"/>
          <w:sz w:val="30"/>
          <w:szCs w:val="30"/>
          <w:cs/>
        </w:rPr>
        <w:t xml:space="preserve"> </w:t>
      </w:r>
      <w:r w:rsidR="00AC5C5C" w:rsidRPr="004034C4">
        <w:rPr>
          <w:rFonts w:ascii="Angsana New" w:hAnsi="Angsana New" w:hint="cs"/>
          <w:sz w:val="30"/>
          <w:szCs w:val="30"/>
          <w:cs/>
        </w:rPr>
        <w:t>ให้เช่า หรือการก่อให้เกิดภาระผูกพันใดๆ กับอุปกรณ์โครงข่าย</w:t>
      </w:r>
    </w:p>
    <w:p w14:paraId="192B8BC4" w14:textId="77777777" w:rsidR="002F5985" w:rsidRPr="004034C4" w:rsidRDefault="002F598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F67BF23" w14:textId="1B3A49BB" w:rsidR="000C02C2" w:rsidRPr="004034C4" w:rsidRDefault="005003A3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14:paraId="508241C3" w14:textId="14FA8710" w:rsidR="00E124D1" w:rsidRPr="004034C4" w:rsidRDefault="00E124D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918"/>
        <w:gridCol w:w="270"/>
        <w:gridCol w:w="1080"/>
        <w:gridCol w:w="270"/>
        <w:gridCol w:w="990"/>
        <w:gridCol w:w="247"/>
        <w:gridCol w:w="833"/>
        <w:gridCol w:w="246"/>
        <w:gridCol w:w="924"/>
        <w:gridCol w:w="246"/>
        <w:gridCol w:w="924"/>
        <w:gridCol w:w="8"/>
      </w:tblGrid>
      <w:tr w:rsidR="008109B5" w:rsidRPr="004034C4" w14:paraId="5AEEEF43" w14:textId="77777777" w:rsidTr="006B34F9">
        <w:trPr>
          <w:tblHeader/>
        </w:trPr>
        <w:tc>
          <w:tcPr>
            <w:tcW w:w="2232" w:type="dxa"/>
          </w:tcPr>
          <w:p w14:paraId="6733B51E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vAlign w:val="bottom"/>
          </w:tcPr>
          <w:p w14:paraId="463E311D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/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4034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09B5" w:rsidRPr="004034C4" w14:paraId="3566E638" w14:textId="77777777" w:rsidTr="006B34F9">
        <w:trPr>
          <w:gridAfter w:val="1"/>
          <w:wAfter w:w="8" w:type="dxa"/>
          <w:tblHeader/>
        </w:trPr>
        <w:tc>
          <w:tcPr>
            <w:tcW w:w="2232" w:type="dxa"/>
          </w:tcPr>
          <w:p w14:paraId="1B5DD35B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961014D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7BD605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08" w:firstLine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CE38C9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654EFD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193FCD4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571E58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  <w:r w:rsidRPr="004034C4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034C4">
              <w:rPr>
                <w:rFonts w:ascii="Angsana New" w:hAnsi="Angsana New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270" w:type="dxa"/>
            <w:vAlign w:val="bottom"/>
          </w:tcPr>
          <w:p w14:paraId="4A33DAD4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5ECE15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เครื่องตกแต่ง ติดตั้ง และ</w:t>
            </w:r>
            <w:r w:rsidRPr="004034C4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4034C4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7" w:type="dxa"/>
            <w:vAlign w:val="bottom"/>
          </w:tcPr>
          <w:p w14:paraId="4A14D804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CAFE9DF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23ABD061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65CDD7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6" w:type="dxa"/>
            <w:vAlign w:val="bottom"/>
          </w:tcPr>
          <w:p w14:paraId="09967837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C8E97EA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109B5" w:rsidRPr="004034C4" w14:paraId="452DE378" w14:textId="77777777" w:rsidTr="006B34F9">
        <w:trPr>
          <w:tblHeader/>
        </w:trPr>
        <w:tc>
          <w:tcPr>
            <w:tcW w:w="2232" w:type="dxa"/>
          </w:tcPr>
          <w:p w14:paraId="479AAFB6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vAlign w:val="bottom"/>
          </w:tcPr>
          <w:p w14:paraId="68A96252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034C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109B5" w:rsidRPr="004034C4" w14:paraId="11DCC457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0C7C39DB" w14:textId="77777777" w:rsidR="008109B5" w:rsidRPr="004034C4" w:rsidRDefault="008109B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18" w:type="dxa"/>
            <w:vAlign w:val="bottom"/>
          </w:tcPr>
          <w:p w14:paraId="4574EE24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E0BF7C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1EBAD0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16AF8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A188C8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3092E96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4CE060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A4878FA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955DED8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E52DE02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C1BCEE4" w14:textId="77777777" w:rsidR="008109B5" w:rsidRPr="004034C4" w:rsidRDefault="008109B5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E49" w:rsidRPr="004034C4" w14:paraId="2D4BEE86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D650A55" w14:textId="2C54658D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226EBC85" w14:textId="08215C21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32,533</w:t>
            </w:r>
          </w:p>
        </w:tc>
        <w:tc>
          <w:tcPr>
            <w:tcW w:w="270" w:type="dxa"/>
            <w:vAlign w:val="bottom"/>
          </w:tcPr>
          <w:p w14:paraId="0D42ED5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981731" w14:textId="34E6A221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362,279</w:t>
            </w:r>
          </w:p>
        </w:tc>
        <w:tc>
          <w:tcPr>
            <w:tcW w:w="270" w:type="dxa"/>
          </w:tcPr>
          <w:p w14:paraId="74BEA4E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99759" w14:textId="40552BA0" w:rsidR="00535E49" w:rsidRPr="004034C4" w:rsidRDefault="00535E49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188,030</w:t>
            </w:r>
          </w:p>
        </w:tc>
        <w:tc>
          <w:tcPr>
            <w:tcW w:w="247" w:type="dxa"/>
            <w:vAlign w:val="bottom"/>
          </w:tcPr>
          <w:p w14:paraId="60C0125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38D5C3E" w14:textId="6499C0E5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5,411</w:t>
            </w:r>
          </w:p>
        </w:tc>
        <w:tc>
          <w:tcPr>
            <w:tcW w:w="246" w:type="dxa"/>
            <w:vAlign w:val="bottom"/>
          </w:tcPr>
          <w:p w14:paraId="211883E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489E6ED" w14:textId="3FB34DE9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46" w:type="dxa"/>
            <w:vAlign w:val="bottom"/>
          </w:tcPr>
          <w:p w14:paraId="796CE50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19BB3C1" w14:textId="65CDF6C6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588,275</w:t>
            </w:r>
          </w:p>
        </w:tc>
      </w:tr>
      <w:tr w:rsidR="00535E49" w:rsidRPr="004034C4" w14:paraId="7D832235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50A4460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vAlign w:val="bottom"/>
          </w:tcPr>
          <w:p w14:paraId="136F3735" w14:textId="532731C9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270" w:type="dxa"/>
            <w:vAlign w:val="bottom"/>
          </w:tcPr>
          <w:p w14:paraId="2CA5B33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D8F8FA" w14:textId="2497830F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4,585</w:t>
            </w:r>
          </w:p>
        </w:tc>
        <w:tc>
          <w:tcPr>
            <w:tcW w:w="270" w:type="dxa"/>
          </w:tcPr>
          <w:p w14:paraId="7DD4914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5E70C" w14:textId="7DBAFDCC" w:rsidR="00535E49" w:rsidRPr="004034C4" w:rsidRDefault="00535E49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5,106</w:t>
            </w:r>
          </w:p>
        </w:tc>
        <w:tc>
          <w:tcPr>
            <w:tcW w:w="247" w:type="dxa"/>
            <w:vAlign w:val="bottom"/>
          </w:tcPr>
          <w:p w14:paraId="4F0D8F4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563D6690" w14:textId="78C542B8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1,043</w:t>
            </w:r>
          </w:p>
        </w:tc>
        <w:tc>
          <w:tcPr>
            <w:tcW w:w="246" w:type="dxa"/>
            <w:vAlign w:val="bottom"/>
          </w:tcPr>
          <w:p w14:paraId="0C9473C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629C453" w14:textId="32ABA659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246" w:type="dxa"/>
            <w:vAlign w:val="bottom"/>
          </w:tcPr>
          <w:p w14:paraId="7B5D7EB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CD409A7" w14:textId="33CAC6FE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11,169</w:t>
            </w:r>
          </w:p>
        </w:tc>
      </w:tr>
      <w:tr w:rsidR="00535E49" w:rsidRPr="004034C4" w14:paraId="3AC994F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2AC44397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vAlign w:val="bottom"/>
          </w:tcPr>
          <w:p w14:paraId="30187DF6" w14:textId="227EEFEB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A50B6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B246E0" w14:textId="3795E6AD" w:rsidR="00535E49" w:rsidRPr="004034C4" w:rsidRDefault="00535E49" w:rsidP="005208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55F9E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602C57" w14:textId="1F7D5F83" w:rsidR="00535E49" w:rsidRPr="004034C4" w:rsidRDefault="00535E49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247" w:type="dxa"/>
            <w:vAlign w:val="bottom"/>
          </w:tcPr>
          <w:p w14:paraId="1391EC5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02453D7" w14:textId="708DE157" w:rsidR="00535E49" w:rsidRPr="004034C4" w:rsidRDefault="00535E49" w:rsidP="0052086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CB14C9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8D38BB3" w14:textId="4AE1EE54" w:rsidR="00535E49" w:rsidRPr="004034C4" w:rsidRDefault="00535E49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246" w:type="dxa"/>
            <w:vAlign w:val="bottom"/>
          </w:tcPr>
          <w:p w14:paraId="16A34C3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B07D74" w14:textId="6733FEA5" w:rsidR="00535E49" w:rsidRPr="004034C4" w:rsidRDefault="00535E49" w:rsidP="00520865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35E49" w:rsidRPr="004034C4" w14:paraId="15E212C4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6263DE88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vAlign w:val="bottom"/>
          </w:tcPr>
          <w:p w14:paraId="0217811D" w14:textId="7DD53BF2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C0F3A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501767" w14:textId="0A28F64D" w:rsidR="00535E49" w:rsidRPr="004034C4" w:rsidRDefault="00535E49" w:rsidP="005208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9E8AB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C15BF" w14:textId="4EBE5111" w:rsidR="00535E49" w:rsidRPr="004034C4" w:rsidRDefault="00535E49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(1,309)</w:t>
            </w:r>
          </w:p>
        </w:tc>
        <w:tc>
          <w:tcPr>
            <w:tcW w:w="247" w:type="dxa"/>
            <w:vAlign w:val="bottom"/>
          </w:tcPr>
          <w:p w14:paraId="2B1B31FB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D592BBF" w14:textId="0017AEB2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(1,163)</w:t>
            </w:r>
          </w:p>
        </w:tc>
        <w:tc>
          <w:tcPr>
            <w:tcW w:w="246" w:type="dxa"/>
            <w:vAlign w:val="bottom"/>
          </w:tcPr>
          <w:p w14:paraId="70F015C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57F5F03" w14:textId="2E1E523D" w:rsidR="00535E49" w:rsidRPr="004034C4" w:rsidRDefault="00535E49" w:rsidP="00520865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426CBE1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0C58DE9" w14:textId="7B250488" w:rsidR="00535E49" w:rsidRPr="004034C4" w:rsidRDefault="00535E49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(2,472)</w:t>
            </w:r>
          </w:p>
        </w:tc>
      </w:tr>
      <w:tr w:rsidR="00535E49" w:rsidRPr="004034C4" w14:paraId="1D11C3AE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1CF6AAFE" w14:textId="01B2C3A4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</w:p>
          <w:p w14:paraId="3E0A982F" w14:textId="4C78B0A1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2C011BA" w14:textId="6ABFD2A4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32,682</w:t>
            </w:r>
          </w:p>
        </w:tc>
        <w:tc>
          <w:tcPr>
            <w:tcW w:w="270" w:type="dxa"/>
            <w:vAlign w:val="bottom"/>
          </w:tcPr>
          <w:p w14:paraId="2D74EA3B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4AB538" w14:textId="258E92C2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366,864</w:t>
            </w:r>
          </w:p>
        </w:tc>
        <w:tc>
          <w:tcPr>
            <w:tcW w:w="270" w:type="dxa"/>
          </w:tcPr>
          <w:p w14:paraId="421712B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6BDFF" w14:textId="59DDAF3C" w:rsidR="00535E49" w:rsidRPr="004034C4" w:rsidRDefault="00535E49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191,861</w:t>
            </w:r>
          </w:p>
        </w:tc>
        <w:tc>
          <w:tcPr>
            <w:tcW w:w="247" w:type="dxa"/>
            <w:vAlign w:val="bottom"/>
          </w:tcPr>
          <w:p w14:paraId="7123913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7C87B470" w14:textId="79E6A4E4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5,291</w:t>
            </w:r>
          </w:p>
        </w:tc>
        <w:tc>
          <w:tcPr>
            <w:tcW w:w="246" w:type="dxa"/>
            <w:vAlign w:val="bottom"/>
          </w:tcPr>
          <w:p w14:paraId="7D22207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143CE0C" w14:textId="5691F2A6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246" w:type="dxa"/>
            <w:vAlign w:val="bottom"/>
          </w:tcPr>
          <w:p w14:paraId="414455FC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5A38427" w14:textId="56BB1B96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596,972</w:t>
            </w:r>
          </w:p>
        </w:tc>
      </w:tr>
      <w:tr w:rsidR="00535E49" w:rsidRPr="004034C4" w14:paraId="5F297870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4D8CB943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vAlign w:val="bottom"/>
          </w:tcPr>
          <w:p w14:paraId="252F83D4" w14:textId="2DF6EE2E" w:rsidR="00535E49" w:rsidRPr="004034C4" w:rsidRDefault="00F352F8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Pr="004034C4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70" w:type="dxa"/>
            <w:vAlign w:val="bottom"/>
          </w:tcPr>
          <w:p w14:paraId="2AE11AA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C8732E" w14:textId="4AD1D6DD" w:rsidR="00535E49" w:rsidRPr="004034C4" w:rsidRDefault="00F352F8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322</w:t>
            </w:r>
          </w:p>
        </w:tc>
        <w:tc>
          <w:tcPr>
            <w:tcW w:w="270" w:type="dxa"/>
          </w:tcPr>
          <w:p w14:paraId="5CF75E8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F1A747" w14:textId="58826AD5" w:rsidR="00535E49" w:rsidRPr="004034C4" w:rsidRDefault="00F6480C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10,053</w:t>
            </w:r>
          </w:p>
        </w:tc>
        <w:tc>
          <w:tcPr>
            <w:tcW w:w="247" w:type="dxa"/>
            <w:vAlign w:val="bottom"/>
          </w:tcPr>
          <w:p w14:paraId="09AB008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040C5B8" w14:textId="11660516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3,655</w:t>
            </w:r>
          </w:p>
        </w:tc>
        <w:tc>
          <w:tcPr>
            <w:tcW w:w="246" w:type="dxa"/>
            <w:vAlign w:val="bottom"/>
          </w:tcPr>
          <w:p w14:paraId="4FEDC29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F4DFA48" w14:textId="05D24BB9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/>
              </w:rPr>
              <w:t>6,201</w:t>
            </w:r>
          </w:p>
        </w:tc>
        <w:tc>
          <w:tcPr>
            <w:tcW w:w="246" w:type="dxa"/>
            <w:vAlign w:val="bottom"/>
          </w:tcPr>
          <w:p w14:paraId="1D87A0EE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7359F34" w14:textId="0DE35DA2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21,462</w:t>
            </w:r>
          </w:p>
        </w:tc>
      </w:tr>
      <w:tr w:rsidR="005629A4" w:rsidRPr="004034C4" w14:paraId="5967C8C3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4FE45EA" w14:textId="77777777" w:rsidR="005629A4" w:rsidRPr="004034C4" w:rsidRDefault="005629A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vAlign w:val="bottom"/>
          </w:tcPr>
          <w:p w14:paraId="0A2E0B41" w14:textId="751C20FE" w:rsidR="005629A4" w:rsidRPr="004034C4" w:rsidRDefault="005629A4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72770F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4E47FF" w14:textId="2184991A" w:rsidR="005629A4" w:rsidRPr="004034C4" w:rsidRDefault="005629A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4B2D01C4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9870F" w14:textId="0FF5DB8B" w:rsidR="005629A4" w:rsidRPr="004034C4" w:rsidRDefault="005629A4" w:rsidP="00520865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198</w:t>
            </w:r>
          </w:p>
        </w:tc>
        <w:tc>
          <w:tcPr>
            <w:tcW w:w="247" w:type="dxa"/>
            <w:vAlign w:val="bottom"/>
          </w:tcPr>
          <w:p w14:paraId="3AAF0F89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8F3C060" w14:textId="0646204A" w:rsidR="005629A4" w:rsidRPr="004034C4" w:rsidRDefault="005629A4" w:rsidP="0052086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A281942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F5DF8E2" w14:textId="36BD37C8" w:rsidR="005629A4" w:rsidRPr="004034C4" w:rsidRDefault="005629A4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(295)</w:t>
            </w:r>
          </w:p>
        </w:tc>
        <w:tc>
          <w:tcPr>
            <w:tcW w:w="246" w:type="dxa"/>
            <w:vAlign w:val="bottom"/>
          </w:tcPr>
          <w:p w14:paraId="7321ABE6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DCC806D" w14:textId="1E9E56D6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629A4" w:rsidRPr="004034C4" w14:paraId="65BCA09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D8DC1B8" w14:textId="77777777" w:rsidR="005629A4" w:rsidRPr="004034C4" w:rsidRDefault="005629A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vAlign w:val="bottom"/>
          </w:tcPr>
          <w:p w14:paraId="389B7737" w14:textId="532A98A6" w:rsidR="005629A4" w:rsidRPr="004034C4" w:rsidRDefault="005629A4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39440F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F4CD71" w14:textId="6A760001" w:rsidR="005629A4" w:rsidRPr="004034C4" w:rsidRDefault="005629A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270" w:type="dxa"/>
            <w:vAlign w:val="bottom"/>
          </w:tcPr>
          <w:p w14:paraId="547A214C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C31C1" w14:textId="3273CA18" w:rsidR="005629A4" w:rsidRPr="004034C4" w:rsidRDefault="005629A4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(18,710)</w:t>
            </w:r>
          </w:p>
        </w:tc>
        <w:tc>
          <w:tcPr>
            <w:tcW w:w="247" w:type="dxa"/>
            <w:vAlign w:val="bottom"/>
          </w:tcPr>
          <w:p w14:paraId="27EDAE74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44A5CFF" w14:textId="0E83D06C" w:rsidR="005629A4" w:rsidRPr="004034C4" w:rsidRDefault="005629A4" w:rsidP="00520865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3DEA012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4" w:type="dxa"/>
            <w:vAlign w:val="bottom"/>
          </w:tcPr>
          <w:p w14:paraId="5EAF8890" w14:textId="028DF76F" w:rsidR="005629A4" w:rsidRPr="004034C4" w:rsidRDefault="005629A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0F16D4BB" w14:textId="77777777" w:rsidR="005629A4" w:rsidRPr="004034C4" w:rsidRDefault="005629A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9EBCA4B" w14:textId="7173FB9B" w:rsidR="005629A4" w:rsidRPr="004034C4" w:rsidRDefault="005629A4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(21,408)</w:t>
            </w:r>
          </w:p>
        </w:tc>
      </w:tr>
      <w:tr w:rsidR="00535E49" w:rsidRPr="004034C4" w14:paraId="21DFDE66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1068EEAA" w14:textId="6C198A5F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CB7AC" w14:textId="4662F5F3" w:rsidR="00535E49" w:rsidRPr="004034C4" w:rsidRDefault="00F352F8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33,913</w:t>
            </w:r>
          </w:p>
        </w:tc>
        <w:tc>
          <w:tcPr>
            <w:tcW w:w="270" w:type="dxa"/>
            <w:vAlign w:val="bottom"/>
          </w:tcPr>
          <w:p w14:paraId="6D5EFF8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DA0CD" w14:textId="47999FB4" w:rsidR="00535E49" w:rsidRPr="004034C4" w:rsidRDefault="00F352F8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364,585</w:t>
            </w:r>
          </w:p>
        </w:tc>
        <w:tc>
          <w:tcPr>
            <w:tcW w:w="270" w:type="dxa"/>
          </w:tcPr>
          <w:p w14:paraId="1E8ED2A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40F0" w14:textId="7FC8F9EF" w:rsidR="00535E49" w:rsidRPr="004034C4" w:rsidRDefault="00F6480C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183,402</w:t>
            </w:r>
          </w:p>
        </w:tc>
        <w:tc>
          <w:tcPr>
            <w:tcW w:w="247" w:type="dxa"/>
            <w:vAlign w:val="bottom"/>
          </w:tcPr>
          <w:p w14:paraId="5E092E52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2F8A7" w14:textId="04C4145D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8,946</w:t>
            </w:r>
          </w:p>
        </w:tc>
        <w:tc>
          <w:tcPr>
            <w:tcW w:w="246" w:type="dxa"/>
            <w:vAlign w:val="bottom"/>
          </w:tcPr>
          <w:p w14:paraId="2149D19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B8805" w14:textId="60882709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6,180</w:t>
            </w:r>
          </w:p>
        </w:tc>
        <w:tc>
          <w:tcPr>
            <w:tcW w:w="246" w:type="dxa"/>
            <w:vAlign w:val="bottom"/>
          </w:tcPr>
          <w:p w14:paraId="779DF7B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0CE8" w14:textId="494C74E7" w:rsidR="00535E49" w:rsidRPr="004034C4" w:rsidRDefault="007D63E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597,026</w:t>
            </w:r>
          </w:p>
        </w:tc>
      </w:tr>
      <w:tr w:rsidR="00535E49" w:rsidRPr="004034C4" w14:paraId="64FEB975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38353274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</w:p>
          <w:p w14:paraId="327262DA" w14:textId="0BD96833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18" w:type="dxa"/>
            <w:vAlign w:val="bottom"/>
          </w:tcPr>
          <w:p w14:paraId="66FA5F6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2AB8B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FC9367" w14:textId="77777777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AFB13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F03F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20B80B5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F982F65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C5F1C45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07CC501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429781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05F00BBB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5E49" w:rsidRPr="004034C4" w14:paraId="6D70652D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1B1DA402" w14:textId="2D608133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034C4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67F0407D" w14:textId="5CBCBDD7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E6E297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8F72E6" w14:textId="565101C4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186,613</w:t>
            </w:r>
          </w:p>
        </w:tc>
        <w:tc>
          <w:tcPr>
            <w:tcW w:w="270" w:type="dxa"/>
          </w:tcPr>
          <w:p w14:paraId="3437DCA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929F1" w14:textId="11150B74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167,137</w:t>
            </w:r>
          </w:p>
        </w:tc>
        <w:tc>
          <w:tcPr>
            <w:tcW w:w="247" w:type="dxa"/>
            <w:vAlign w:val="bottom"/>
          </w:tcPr>
          <w:p w14:paraId="066AE7A2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4E44E69A" w14:textId="16BA61B5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3,490</w:t>
            </w:r>
          </w:p>
        </w:tc>
        <w:tc>
          <w:tcPr>
            <w:tcW w:w="246" w:type="dxa"/>
            <w:vAlign w:val="bottom"/>
          </w:tcPr>
          <w:p w14:paraId="444F76F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794A7F8" w14:textId="3464E700" w:rsidR="00535E49" w:rsidRPr="004034C4" w:rsidRDefault="00535E49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CFCA9B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406A18C" w14:textId="51878124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357,240</w:t>
            </w:r>
          </w:p>
        </w:tc>
      </w:tr>
      <w:tr w:rsidR="00535E49" w:rsidRPr="004034C4" w14:paraId="0C3C337C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0BE67014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vAlign w:val="bottom"/>
          </w:tcPr>
          <w:p w14:paraId="4D42E08E" w14:textId="7163E686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AD968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759FCD" w14:textId="4185488E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15,769</w:t>
            </w:r>
          </w:p>
        </w:tc>
        <w:tc>
          <w:tcPr>
            <w:tcW w:w="270" w:type="dxa"/>
          </w:tcPr>
          <w:p w14:paraId="4280499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9543E9" w14:textId="17C385EF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7,885</w:t>
            </w:r>
          </w:p>
        </w:tc>
        <w:tc>
          <w:tcPr>
            <w:tcW w:w="247" w:type="dxa"/>
            <w:vAlign w:val="bottom"/>
          </w:tcPr>
          <w:p w14:paraId="4F5B11BE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73C48687" w14:textId="702F2CA9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246" w:type="dxa"/>
            <w:vAlign w:val="bottom"/>
          </w:tcPr>
          <w:p w14:paraId="5569E772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AE0EABC" w14:textId="65ADC954" w:rsidR="00535E49" w:rsidRPr="004034C4" w:rsidRDefault="00535E49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019A24D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83E6DC" w14:textId="571FEF94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24,359</w:t>
            </w:r>
          </w:p>
        </w:tc>
      </w:tr>
      <w:tr w:rsidR="00535E49" w:rsidRPr="004034C4" w14:paraId="10CFEC96" w14:textId="77777777" w:rsidTr="004B6BEF">
        <w:trPr>
          <w:gridAfter w:val="1"/>
          <w:wAfter w:w="8" w:type="dxa"/>
        </w:trPr>
        <w:tc>
          <w:tcPr>
            <w:tcW w:w="2232" w:type="dxa"/>
          </w:tcPr>
          <w:p w14:paraId="7C8FC571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1EFC8D4" w14:textId="78250A31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F845E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DB2EA" w14:textId="17686799" w:rsidR="00535E49" w:rsidRPr="004034C4" w:rsidRDefault="00535E49" w:rsidP="005208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E57D52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05831D" w14:textId="12B8E148" w:rsidR="00535E49" w:rsidRPr="004034C4" w:rsidRDefault="00535E49" w:rsidP="0052086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(1,309)</w:t>
            </w:r>
          </w:p>
        </w:tc>
        <w:tc>
          <w:tcPr>
            <w:tcW w:w="247" w:type="dxa"/>
            <w:vAlign w:val="bottom"/>
          </w:tcPr>
          <w:p w14:paraId="0E83BE9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F334C2B" w14:textId="02CB64A3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(120)</w:t>
            </w:r>
          </w:p>
        </w:tc>
        <w:tc>
          <w:tcPr>
            <w:tcW w:w="246" w:type="dxa"/>
            <w:vAlign w:val="bottom"/>
          </w:tcPr>
          <w:p w14:paraId="1DFDF8F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3460D5A" w14:textId="6E1DBC2D" w:rsidR="00535E49" w:rsidRPr="004034C4" w:rsidRDefault="00535E49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17B10C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940AA3F" w14:textId="08D540F2" w:rsidR="00535E49" w:rsidRPr="004034C4" w:rsidRDefault="00535E49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(1,429)</w:t>
            </w:r>
          </w:p>
        </w:tc>
      </w:tr>
      <w:tr w:rsidR="00535E49" w:rsidRPr="004034C4" w14:paraId="47409B0C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13B3E4BA" w14:textId="5F5054BF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29A643F" w14:textId="5E7B7D4D" w:rsidR="00535E49" w:rsidRPr="004034C4" w:rsidRDefault="00535E49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049F5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11635" w14:textId="33E32097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202,382</w:t>
            </w:r>
          </w:p>
        </w:tc>
        <w:tc>
          <w:tcPr>
            <w:tcW w:w="270" w:type="dxa"/>
          </w:tcPr>
          <w:p w14:paraId="5B9DCE0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F626DB" w14:textId="06BEF47A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173,713</w:t>
            </w:r>
          </w:p>
        </w:tc>
        <w:tc>
          <w:tcPr>
            <w:tcW w:w="247" w:type="dxa"/>
            <w:vAlign w:val="bottom"/>
          </w:tcPr>
          <w:p w14:paraId="313D758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1DD19674" w14:textId="6332CA96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4,075</w:t>
            </w:r>
          </w:p>
        </w:tc>
        <w:tc>
          <w:tcPr>
            <w:tcW w:w="246" w:type="dxa"/>
            <w:vAlign w:val="bottom"/>
          </w:tcPr>
          <w:p w14:paraId="0C85A9A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ECA000C" w14:textId="50B106C9" w:rsidR="00535E49" w:rsidRPr="004034C4" w:rsidRDefault="00535E49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670B5C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CFAA960" w14:textId="6497AE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380,170</w:t>
            </w:r>
          </w:p>
        </w:tc>
      </w:tr>
      <w:tr w:rsidR="00535E49" w:rsidRPr="004034C4" w14:paraId="7764E183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1488E6AA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vAlign w:val="bottom"/>
          </w:tcPr>
          <w:p w14:paraId="71147A20" w14:textId="3981D52D" w:rsidR="00535E49" w:rsidRPr="004034C4" w:rsidRDefault="008919B4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9E164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C8CCE7" w14:textId="00FB71E9" w:rsidR="00535E49" w:rsidRPr="004034C4" w:rsidRDefault="008919B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15,913</w:t>
            </w:r>
          </w:p>
        </w:tc>
        <w:tc>
          <w:tcPr>
            <w:tcW w:w="270" w:type="dxa"/>
          </w:tcPr>
          <w:p w14:paraId="3269751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EA00C" w14:textId="79721D64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10,105</w:t>
            </w:r>
          </w:p>
        </w:tc>
        <w:tc>
          <w:tcPr>
            <w:tcW w:w="247" w:type="dxa"/>
            <w:vAlign w:val="bottom"/>
          </w:tcPr>
          <w:p w14:paraId="360EA86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B5FC79B" w14:textId="4AFD0942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1,00</w:t>
            </w:r>
            <w:r w:rsidR="00243AD3" w:rsidRPr="004034C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46" w:type="dxa"/>
            <w:vAlign w:val="bottom"/>
          </w:tcPr>
          <w:p w14:paraId="5479666A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05AD9EE" w14:textId="3D786D0B" w:rsidR="00535E49" w:rsidRPr="004034C4" w:rsidRDefault="008919B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48676F1B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31E2B03" w14:textId="466A4DA0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27,02</w:t>
            </w:r>
            <w:r w:rsidR="00243AD3" w:rsidRPr="004034C4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35E49" w:rsidRPr="004034C4" w14:paraId="70BF8E59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42C4D1B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6351B02" w14:textId="44DC0207" w:rsidR="00535E49" w:rsidRPr="004034C4" w:rsidRDefault="008919B4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5A0779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DD8E70" w14:textId="1C396BD6" w:rsidR="00535E49" w:rsidRPr="004034C4" w:rsidRDefault="008919B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270" w:type="dxa"/>
          </w:tcPr>
          <w:p w14:paraId="44AE4497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A2FE4" w14:textId="5308CBF2" w:rsidR="00535E49" w:rsidRPr="004034C4" w:rsidRDefault="008919B4" w:rsidP="0052086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(19,701)</w:t>
            </w:r>
          </w:p>
        </w:tc>
        <w:tc>
          <w:tcPr>
            <w:tcW w:w="247" w:type="dxa"/>
            <w:vAlign w:val="bottom"/>
          </w:tcPr>
          <w:p w14:paraId="0C5C3245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48013F08" w14:textId="0FFB79B2" w:rsidR="00535E49" w:rsidRPr="004034C4" w:rsidRDefault="008919B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2DBF80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BC855B3" w14:textId="4FFC0E7F" w:rsidR="00535E49" w:rsidRPr="004034C4" w:rsidRDefault="008919B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4F8CB6C7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44CC8C8" w14:textId="02482F64" w:rsidR="00535E49" w:rsidRPr="004034C4" w:rsidRDefault="008919B4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 w:rsidRPr="004034C4">
              <w:rPr>
                <w:rFonts w:ascii="Angsana New" w:hAnsi="Angsana New"/>
                <w:sz w:val="24"/>
                <w:szCs w:val="24"/>
              </w:rPr>
              <w:t>(22,399)</w:t>
            </w:r>
          </w:p>
        </w:tc>
      </w:tr>
      <w:tr w:rsidR="00535E49" w:rsidRPr="004034C4" w14:paraId="054D6AA9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FC4E989" w14:textId="7545DCCB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CBDC2" w14:textId="4746A8D9" w:rsidR="00535E49" w:rsidRPr="004034C4" w:rsidRDefault="008919B4" w:rsidP="00520865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18A3EC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59D07" w14:textId="5FDCD8C6" w:rsidR="00535E49" w:rsidRPr="004034C4" w:rsidRDefault="008919B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215,597</w:t>
            </w:r>
          </w:p>
        </w:tc>
        <w:tc>
          <w:tcPr>
            <w:tcW w:w="270" w:type="dxa"/>
          </w:tcPr>
          <w:p w14:paraId="0C75FEF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33960" w14:textId="5ADD12E9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164,117</w:t>
            </w:r>
          </w:p>
        </w:tc>
        <w:tc>
          <w:tcPr>
            <w:tcW w:w="247" w:type="dxa"/>
            <w:vAlign w:val="bottom"/>
          </w:tcPr>
          <w:p w14:paraId="4D7CE41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A2B0" w14:textId="3994602F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5,08</w:t>
            </w:r>
            <w:r w:rsidR="00243AD3"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6" w:type="dxa"/>
            <w:vAlign w:val="bottom"/>
          </w:tcPr>
          <w:p w14:paraId="6FDC287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8E745" w14:textId="13C4ED44" w:rsidR="00535E49" w:rsidRPr="004034C4" w:rsidRDefault="008919B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C9D291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E4E45" w14:textId="28E5D25E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384,79</w:t>
            </w:r>
            <w:r w:rsidR="00243AD3"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35E49" w:rsidRPr="004034C4" w14:paraId="43E490E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060194B6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7EC01B0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4099FFD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4BB20F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FABABF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DB0E4C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7" w:type="dxa"/>
            <w:vAlign w:val="bottom"/>
          </w:tcPr>
          <w:p w14:paraId="39C05C71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23A724EF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5E409C0B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FAF4D2D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330A8DD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CCB0751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E49" w:rsidRPr="004034C4" w14:paraId="54BAE3BF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3296FBA7" w14:textId="7777777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vAlign w:val="bottom"/>
          </w:tcPr>
          <w:p w14:paraId="0BF9E00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144A0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69C8F1" w14:textId="77777777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E6E76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F0857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173C7741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5B7B05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2F598A7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2EE39B3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8286BC2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1BAC23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5E49" w:rsidRPr="004034C4" w14:paraId="5A6DE77A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20BFEFB4" w14:textId="37163757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1A3C172E" w14:textId="0DF23865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32,682</w:t>
            </w:r>
          </w:p>
        </w:tc>
        <w:tc>
          <w:tcPr>
            <w:tcW w:w="270" w:type="dxa"/>
            <w:vAlign w:val="bottom"/>
          </w:tcPr>
          <w:p w14:paraId="0E520B78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8EA034" w14:textId="248E1864" w:rsidR="00535E49" w:rsidRPr="004034C4" w:rsidRDefault="00535E49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164,482</w:t>
            </w:r>
          </w:p>
        </w:tc>
        <w:tc>
          <w:tcPr>
            <w:tcW w:w="270" w:type="dxa"/>
          </w:tcPr>
          <w:p w14:paraId="06A4F224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E9FD50" w14:textId="14D8EBDD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18,148</w:t>
            </w:r>
          </w:p>
        </w:tc>
        <w:tc>
          <w:tcPr>
            <w:tcW w:w="247" w:type="dxa"/>
            <w:vAlign w:val="bottom"/>
          </w:tcPr>
          <w:p w14:paraId="2BA79C5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14:paraId="58247005" w14:textId="2098FB08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1,216</w:t>
            </w:r>
          </w:p>
        </w:tc>
        <w:tc>
          <w:tcPr>
            <w:tcW w:w="246" w:type="dxa"/>
            <w:vAlign w:val="bottom"/>
          </w:tcPr>
          <w:p w14:paraId="08EA55AF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20E5DEE9" w14:textId="501F4699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274</w:t>
            </w:r>
          </w:p>
        </w:tc>
        <w:tc>
          <w:tcPr>
            <w:tcW w:w="246" w:type="dxa"/>
            <w:vAlign w:val="bottom"/>
          </w:tcPr>
          <w:p w14:paraId="2DA55D4C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3BF8FF7B" w14:textId="7FE241E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216,802</w:t>
            </w:r>
          </w:p>
        </w:tc>
      </w:tr>
      <w:tr w:rsidR="00535E49" w:rsidRPr="004034C4" w14:paraId="2A2030E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45560C56" w14:textId="774CDABC" w:rsidR="00535E49" w:rsidRPr="004034C4" w:rsidRDefault="00535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AC9A45" w14:textId="52FA4385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33,913</w:t>
            </w:r>
          </w:p>
        </w:tc>
        <w:tc>
          <w:tcPr>
            <w:tcW w:w="270" w:type="dxa"/>
            <w:vAlign w:val="bottom"/>
          </w:tcPr>
          <w:p w14:paraId="0BA7132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974B1D" w14:textId="54BB07A9" w:rsidR="00535E49" w:rsidRPr="004034C4" w:rsidRDefault="008919B4" w:rsidP="00520865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148,988</w:t>
            </w:r>
          </w:p>
        </w:tc>
        <w:tc>
          <w:tcPr>
            <w:tcW w:w="270" w:type="dxa"/>
          </w:tcPr>
          <w:p w14:paraId="7E295FFD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545F8E" w14:textId="212B6567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19,285</w:t>
            </w:r>
          </w:p>
        </w:tc>
        <w:tc>
          <w:tcPr>
            <w:tcW w:w="247" w:type="dxa"/>
            <w:vAlign w:val="bottom"/>
          </w:tcPr>
          <w:p w14:paraId="03E27AC5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C832D" w14:textId="656824D4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</w:rPr>
              <w:t>3,86</w:t>
            </w:r>
            <w:r w:rsidR="00243AD3" w:rsidRPr="004034C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" w:type="dxa"/>
            <w:vAlign w:val="bottom"/>
          </w:tcPr>
          <w:p w14:paraId="03912440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2868FD" w14:textId="3B799329" w:rsidR="00535E49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6,180</w:t>
            </w:r>
          </w:p>
        </w:tc>
        <w:tc>
          <w:tcPr>
            <w:tcW w:w="246" w:type="dxa"/>
            <w:vAlign w:val="bottom"/>
          </w:tcPr>
          <w:p w14:paraId="1350A587" w14:textId="77777777" w:rsidR="00535E49" w:rsidRPr="004034C4" w:rsidRDefault="00535E4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EAEA03" w14:textId="08CEE36D" w:rsidR="00243AD3" w:rsidRPr="004034C4" w:rsidRDefault="008919B4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212,23</w:t>
            </w:r>
            <w:r w:rsidR="00243AD3" w:rsidRPr="004034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26E61B77" w14:textId="77777777" w:rsidR="00C424EB" w:rsidRPr="004034C4" w:rsidRDefault="00C424E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9A0D5A0" w14:textId="76A15927" w:rsidR="003E257B" w:rsidRPr="004034C4" w:rsidRDefault="003E257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ข้อจำกัดภายใต้สัญญาเงินกู้ยืมกับสถาบันการเงิน</w:t>
      </w:r>
    </w:p>
    <w:p w14:paraId="6CFCF71A" w14:textId="77777777" w:rsidR="00F34871" w:rsidRPr="004034C4" w:rsidRDefault="00F3487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E4BB839" w14:textId="312C75FF" w:rsidR="00FE2D0A" w:rsidRPr="004034C4" w:rsidRDefault="003E257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บริษัทได้ทำสัญญาเงินกู้ยืมกับสถาบันการเงินในประเทศหลายแห่ง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ซึ่งบริษัทต้องปฏิบัติตามเงื่อนไขบางประการเกี่ยวกับการจำหน่าย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โอน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ให้เช่า หรือการก่อให้เกิดภาระผูกพันใดๆ กับ</w:t>
      </w:r>
      <w:r w:rsidR="00AC5C5C" w:rsidRPr="004034C4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607D3D13" w14:textId="77777777" w:rsidR="0025127C" w:rsidRPr="004034C4" w:rsidRDefault="002512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810C8B" w14:textId="498AADF8" w:rsidR="000F614D" w:rsidRPr="004034C4" w:rsidRDefault="00D77369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26A25A5D" w14:textId="77777777" w:rsidR="00865C87" w:rsidRPr="004034C4" w:rsidRDefault="00865C87" w:rsidP="0052086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51"/>
        <w:gridCol w:w="1890"/>
        <w:gridCol w:w="270"/>
        <w:gridCol w:w="1890"/>
      </w:tblGrid>
      <w:tr w:rsidR="00D73407" w:rsidRPr="004034C4" w14:paraId="3AF715FE" w14:textId="1CC9C201" w:rsidTr="00493B16">
        <w:trPr>
          <w:cantSplit/>
          <w:tblHeader/>
        </w:trPr>
        <w:tc>
          <w:tcPr>
            <w:tcW w:w="5051" w:type="dxa"/>
            <w:vAlign w:val="bottom"/>
            <w:hideMark/>
          </w:tcPr>
          <w:p w14:paraId="3D716AD7" w14:textId="01890A6B" w:rsidR="00D73407" w:rsidRPr="004034C4" w:rsidRDefault="00D73407" w:rsidP="0052086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050" w:type="dxa"/>
            <w:gridSpan w:val="3"/>
            <w:hideMark/>
          </w:tcPr>
          <w:p w14:paraId="03245830" w14:textId="0F630B6F" w:rsidR="00D73407" w:rsidRPr="004034C4" w:rsidRDefault="00D73407" w:rsidP="0052086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4034C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407" w:rsidRPr="004034C4" w14:paraId="3AE19DB9" w14:textId="77777777" w:rsidTr="00493B16">
        <w:trPr>
          <w:cantSplit/>
          <w:tblHeader/>
        </w:trPr>
        <w:tc>
          <w:tcPr>
            <w:tcW w:w="5051" w:type="dxa"/>
            <w:vAlign w:val="bottom"/>
          </w:tcPr>
          <w:p w14:paraId="76E27D32" w14:textId="264AEA8A" w:rsidR="00D73407" w:rsidRPr="004034C4" w:rsidRDefault="00D73407" w:rsidP="0052086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90" w:type="dxa"/>
          </w:tcPr>
          <w:p w14:paraId="69E9EF62" w14:textId="694D6B26" w:rsidR="00D73407" w:rsidRPr="004034C4" w:rsidRDefault="004D2B97" w:rsidP="0052086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F61174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308868D8" w14:textId="77777777" w:rsidR="00D73407" w:rsidRPr="004034C4" w:rsidRDefault="00D73407" w:rsidP="0052086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E916522" w14:textId="5DCA5C69" w:rsidR="00D73407" w:rsidRPr="004034C4" w:rsidRDefault="00261DF3" w:rsidP="0052086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F61174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73407" w:rsidRPr="004034C4" w14:paraId="637A5D16" w14:textId="2457E947" w:rsidTr="00493B16">
        <w:trPr>
          <w:cantSplit/>
          <w:tblHeader/>
        </w:trPr>
        <w:tc>
          <w:tcPr>
            <w:tcW w:w="5051" w:type="dxa"/>
            <w:vAlign w:val="bottom"/>
          </w:tcPr>
          <w:p w14:paraId="3413784E" w14:textId="77777777" w:rsidR="00D73407" w:rsidRPr="004034C4" w:rsidRDefault="00D73407" w:rsidP="0052086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B9D1958" w14:textId="02F641E3" w:rsidR="00D73407" w:rsidRPr="004034C4" w:rsidRDefault="00D73407" w:rsidP="0052086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4034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34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1174" w:rsidRPr="004034C4" w14:paraId="28B56A69" w14:textId="2C4D9C0E" w:rsidTr="00493B16">
        <w:trPr>
          <w:cantSplit/>
        </w:trPr>
        <w:tc>
          <w:tcPr>
            <w:tcW w:w="5051" w:type="dxa"/>
          </w:tcPr>
          <w:p w14:paraId="577BC74F" w14:textId="7777777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1890" w:type="dxa"/>
          </w:tcPr>
          <w:p w14:paraId="4299FE16" w14:textId="153C931B" w:rsidR="00F61174" w:rsidRPr="004034C4" w:rsidRDefault="00907B42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58,165</w:t>
            </w:r>
          </w:p>
        </w:tc>
        <w:tc>
          <w:tcPr>
            <w:tcW w:w="270" w:type="dxa"/>
          </w:tcPr>
          <w:p w14:paraId="4E3CB167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89F73" w14:textId="6DF645B4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54,992</w:t>
            </w:r>
          </w:p>
        </w:tc>
      </w:tr>
      <w:tr w:rsidR="00F61174" w:rsidRPr="004034C4" w14:paraId="7BDBCAE8" w14:textId="20B9DADE" w:rsidTr="00493B16">
        <w:trPr>
          <w:cantSplit/>
        </w:trPr>
        <w:tc>
          <w:tcPr>
            <w:tcW w:w="5051" w:type="dxa"/>
          </w:tcPr>
          <w:p w14:paraId="52BFFE82" w14:textId="7777777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939C31" w14:textId="0B49BBFD" w:rsidR="00F61174" w:rsidRPr="004034C4" w:rsidRDefault="008D1630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51,868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733A5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0E3332" w14:textId="071ABB5B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9,532</w:t>
            </w:r>
          </w:p>
        </w:tc>
      </w:tr>
      <w:tr w:rsidR="00F61174" w:rsidRPr="004034C4" w14:paraId="2C465D1D" w14:textId="5CCEAFA6" w:rsidTr="00493B16">
        <w:trPr>
          <w:cantSplit/>
        </w:trPr>
        <w:tc>
          <w:tcPr>
            <w:tcW w:w="5051" w:type="dxa"/>
          </w:tcPr>
          <w:p w14:paraId="3A040E95" w14:textId="7777777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8B03DF9" w14:textId="71480CC6" w:rsidR="00F61174" w:rsidRPr="004034C4" w:rsidRDefault="00907B42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6,450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FBAF6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354CC6" w14:textId="313A8DAD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15,841</w:t>
            </w:r>
          </w:p>
        </w:tc>
      </w:tr>
      <w:tr w:rsidR="00F61174" w:rsidRPr="004034C4" w14:paraId="2BDD70BC" w14:textId="77777777" w:rsidTr="00493B16">
        <w:trPr>
          <w:cantSplit/>
        </w:trPr>
        <w:tc>
          <w:tcPr>
            <w:tcW w:w="5051" w:type="dxa"/>
          </w:tcPr>
          <w:p w14:paraId="1C54AABB" w14:textId="6A94C76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สิทธิการเช่าเส้นทางใต้ดินเพื่อให้บริการ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2695EF" w14:textId="45A55337" w:rsidR="00F61174" w:rsidRPr="004034C4" w:rsidRDefault="008D1630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56,318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2E60A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D4FDCFB" w14:textId="4BD2CA35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</w:tr>
      <w:tr w:rsidR="00F61174" w:rsidRPr="004034C4" w14:paraId="0C5146A7" w14:textId="17CEF6C3" w:rsidTr="00493B16">
        <w:trPr>
          <w:cantSplit/>
        </w:trPr>
        <w:tc>
          <w:tcPr>
            <w:tcW w:w="5051" w:type="dxa"/>
          </w:tcPr>
          <w:p w14:paraId="226EEB57" w14:textId="7777777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14473F3A" w14:textId="3550F7CC" w:rsidR="00F61174" w:rsidRPr="004034C4" w:rsidRDefault="00907B42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6,574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7F200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79DD5E78" w14:textId="64F8682C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6,920</w:t>
            </w:r>
          </w:p>
        </w:tc>
      </w:tr>
      <w:tr w:rsidR="00F61174" w:rsidRPr="004034C4" w14:paraId="74793EE6" w14:textId="3C7E22AD" w:rsidTr="00493B16">
        <w:trPr>
          <w:cantSplit/>
        </w:trPr>
        <w:tc>
          <w:tcPr>
            <w:tcW w:w="5051" w:type="dxa"/>
            <w:hideMark/>
          </w:tcPr>
          <w:p w14:paraId="25101916" w14:textId="77777777" w:rsidR="00F61174" w:rsidRPr="004034C4" w:rsidRDefault="00F61174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F1F1B" w14:textId="7D461547" w:rsidR="00F61174" w:rsidRPr="004034C4" w:rsidRDefault="00907B42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179,375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04960E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52748" w14:textId="1D602571" w:rsidR="00F61174" w:rsidRPr="004034C4" w:rsidRDefault="00F61174" w:rsidP="00520865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136,917</w:t>
            </w:r>
          </w:p>
        </w:tc>
      </w:tr>
    </w:tbl>
    <w:p w14:paraId="3D82DED0" w14:textId="16702B16" w:rsidR="00865C87" w:rsidRPr="004034C4" w:rsidRDefault="00865C87" w:rsidP="0052086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F61174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2E1D30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2E1D30" w:rsidRPr="004034C4">
        <w:rPr>
          <w:rFonts w:ascii="Angsana New" w:hAnsi="Angsana New"/>
          <w:sz w:val="30"/>
          <w:szCs w:val="30"/>
        </w:rPr>
        <w:t>12</w:t>
      </w:r>
      <w:r w:rsidR="00C47C16">
        <w:rPr>
          <w:rFonts w:ascii="Angsana New" w:hAnsi="Angsana New"/>
          <w:sz w:val="30"/>
          <w:szCs w:val="30"/>
        </w:rPr>
        <w:t>2.21</w:t>
      </w:r>
      <w:r w:rsidR="00ED2A0B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ล้านบาท</w:t>
      </w:r>
      <w:r w:rsidR="00D73407" w:rsidRPr="004034C4">
        <w:rPr>
          <w:rFonts w:ascii="Angsana New" w:hAnsi="Angsana New"/>
          <w:i/>
          <w:iCs/>
          <w:sz w:val="30"/>
          <w:szCs w:val="30"/>
        </w:rPr>
        <w:t xml:space="preserve"> (256</w:t>
      </w:r>
      <w:r w:rsidR="00F61174" w:rsidRPr="004034C4">
        <w:rPr>
          <w:rFonts w:ascii="Angsana New" w:hAnsi="Angsana New"/>
          <w:i/>
          <w:iCs/>
          <w:sz w:val="30"/>
          <w:szCs w:val="30"/>
        </w:rPr>
        <w:t>7</w:t>
      </w:r>
      <w:r w:rsidR="00D73407"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="00F61174" w:rsidRPr="004034C4">
        <w:rPr>
          <w:rFonts w:ascii="Angsana New" w:hAnsi="Angsana New"/>
          <w:i/>
          <w:iCs/>
          <w:sz w:val="30"/>
          <w:szCs w:val="30"/>
        </w:rPr>
        <w:t>6</w:t>
      </w:r>
      <w:r w:rsidR="00C47C16">
        <w:rPr>
          <w:rFonts w:ascii="Angsana New" w:hAnsi="Angsana New"/>
          <w:i/>
          <w:iCs/>
          <w:sz w:val="30"/>
          <w:szCs w:val="30"/>
        </w:rPr>
        <w:t>6.67</w:t>
      </w:r>
      <w:r w:rsidR="00D73407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D73407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0AAA2EF" w14:textId="77777777" w:rsidR="00865C87" w:rsidRPr="004034C4" w:rsidRDefault="00865C87" w:rsidP="0052086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398EB5" w14:textId="43278CDA" w:rsidR="00865C87" w:rsidRPr="004034C4" w:rsidRDefault="00AA28DB" w:rsidP="0052086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865C87" w:rsidRPr="004034C4">
        <w:rPr>
          <w:rFonts w:ascii="Angsana New" w:hAnsi="Angsana New"/>
          <w:sz w:val="30"/>
          <w:szCs w:val="30"/>
          <w:cs/>
        </w:rPr>
        <w:t>บริษัทเช่า</w:t>
      </w:r>
      <w:r w:rsidR="003E6A72" w:rsidRPr="004034C4">
        <w:rPr>
          <w:rFonts w:ascii="Angsana New" w:hAnsi="Angsana New" w:hint="cs"/>
          <w:sz w:val="30"/>
          <w:szCs w:val="30"/>
          <w:cs/>
          <w:lang w:bidi="th-TH"/>
        </w:rPr>
        <w:t>อาคารเพื่อให้บริการ</w:t>
      </w:r>
      <w:r w:rsidR="003670D5"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="003670D5" w:rsidRPr="004034C4">
        <w:rPr>
          <w:rFonts w:ascii="Angsana New" w:hAnsi="Angsana New" w:hint="cs"/>
          <w:sz w:val="30"/>
          <w:szCs w:val="30"/>
          <w:cs/>
          <w:lang w:bidi="th-TH"/>
        </w:rPr>
        <w:t>อาคารสำนักงาน</w:t>
      </w:r>
      <w:r w:rsidR="003E6A72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ยานพาหนะ</w:t>
      </w:r>
      <w:r w:rsidR="00C47716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670D5" w:rsidRPr="004034C4">
        <w:rPr>
          <w:rFonts w:ascii="Angsana New" w:hAnsi="Angsana New" w:hint="cs"/>
          <w:sz w:val="30"/>
          <w:szCs w:val="30"/>
          <w:cs/>
          <w:lang w:bidi="th-TH"/>
        </w:rPr>
        <w:t>สิทธิการเช่าที่ดิน</w:t>
      </w:r>
      <w:r w:rsidR="003E6A72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47716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และสิทธิการเช่าเส้นทางใต้ดินเพื่อให้บริการ </w:t>
      </w:r>
      <w:r w:rsidR="00865C87" w:rsidRPr="004034C4">
        <w:rPr>
          <w:rFonts w:ascii="Angsana New" w:hAnsi="Angsana New" w:hint="cs"/>
          <w:sz w:val="30"/>
          <w:szCs w:val="30"/>
          <w:cs/>
        </w:rPr>
        <w:t>เป็น</w:t>
      </w:r>
      <w:r w:rsidR="00865C87" w:rsidRPr="004034C4">
        <w:rPr>
          <w:rFonts w:ascii="Angsana New" w:hAnsi="Angsana New"/>
          <w:sz w:val="30"/>
          <w:szCs w:val="30"/>
          <w:cs/>
        </w:rPr>
        <w:t>ระยะเวลา</w:t>
      </w:r>
      <w:r w:rsidR="003E6A72" w:rsidRPr="004034C4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ตั้งแต่ </w:t>
      </w:r>
      <w:r w:rsidR="004D7A8F" w:rsidRPr="004034C4">
        <w:rPr>
          <w:rFonts w:ascii="Angsana New" w:hAnsi="Angsana New"/>
          <w:sz w:val="30"/>
          <w:szCs w:val="30"/>
          <w:lang w:val="en-US" w:bidi="th-TH"/>
        </w:rPr>
        <w:t>1</w:t>
      </w:r>
      <w:r w:rsidR="003234FE" w:rsidRPr="004034C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E6A72" w:rsidRPr="004034C4">
        <w:rPr>
          <w:rFonts w:ascii="Angsana New" w:hAnsi="Angsana New"/>
          <w:sz w:val="30"/>
          <w:szCs w:val="30"/>
          <w:lang w:val="en-US" w:bidi="th-TH"/>
        </w:rPr>
        <w:t>-</w:t>
      </w:r>
      <w:r w:rsidR="003234FE" w:rsidRPr="004034C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D7A8F" w:rsidRPr="004034C4">
        <w:rPr>
          <w:rFonts w:ascii="Angsana New" w:hAnsi="Angsana New"/>
          <w:sz w:val="30"/>
          <w:szCs w:val="30"/>
          <w:lang w:val="en-US" w:bidi="th-TH"/>
        </w:rPr>
        <w:t>30</w:t>
      </w:r>
      <w:r w:rsidR="00865C87" w:rsidRPr="004034C4">
        <w:rPr>
          <w:rFonts w:ascii="Angsana New" w:hAnsi="Angsana New"/>
          <w:sz w:val="30"/>
          <w:szCs w:val="30"/>
          <w:cs/>
        </w:rPr>
        <w:t xml:space="preserve"> ปี</w:t>
      </w:r>
      <w:r w:rsidR="00865C87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65C87" w:rsidRPr="004034C4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865C87" w:rsidRPr="004034C4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="00865C87" w:rsidRPr="004034C4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</w:t>
      </w:r>
      <w:r w:rsidR="003E6A72" w:rsidRPr="004034C4">
        <w:rPr>
          <w:rFonts w:ascii="Angsana New" w:hAnsi="Angsana New" w:hint="cs"/>
          <w:sz w:val="30"/>
          <w:szCs w:val="30"/>
          <w:cs/>
          <w:lang w:bidi="th-TH"/>
        </w:rPr>
        <w:t>และรายปี</w:t>
      </w:r>
      <w:r w:rsidR="00865C87" w:rsidRPr="004034C4">
        <w:rPr>
          <w:rFonts w:ascii="Angsana New" w:hAnsi="Angsana New"/>
          <w:sz w:val="30"/>
          <w:szCs w:val="30"/>
          <w:cs/>
          <w:lang w:bidi="th-TH"/>
        </w:rPr>
        <w:t>ตามอัตราที่</w:t>
      </w:r>
      <w:r w:rsidR="00865C87" w:rsidRPr="004034C4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="00865C87" w:rsidRPr="004034C4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2275286" w14:textId="77777777" w:rsidR="00493B16" w:rsidRPr="004034C4" w:rsidRDefault="00493B16" w:rsidP="0052086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19E2B" w14:textId="008D7D22" w:rsidR="00865C87" w:rsidRPr="004034C4" w:rsidRDefault="00865C87" w:rsidP="00520865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995A291" w14:textId="77777777" w:rsidR="00493B16" w:rsidRPr="004034C4" w:rsidRDefault="00493B16" w:rsidP="0052086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1D9ECD" w14:textId="0CAAE4FA" w:rsidR="00865C87" w:rsidRPr="004034C4" w:rsidRDefault="00D73407" w:rsidP="00520865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</w:t>
      </w:r>
      <w:r w:rsidRPr="004034C4">
        <w:rPr>
          <w:rFonts w:ascii="Angsana New" w:hAnsi="Angsana New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มีสิทธิ</w:t>
      </w:r>
      <w:r w:rsidRPr="004034C4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="00865C87" w:rsidRPr="004034C4">
        <w:rPr>
          <w:rFonts w:ascii="Angsana New" w:hAnsi="Angsana New"/>
          <w:sz w:val="30"/>
          <w:szCs w:val="30"/>
          <w:cs/>
        </w:rPr>
        <w:t>อสังหาริมทรัพย์ภายในหนึ่งปีก่อนสิ้นสุดระยะเวลาเช่า</w:t>
      </w:r>
      <w:r w:rsidRPr="004034C4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65C87" w:rsidRPr="004034C4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D85410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865C87" w:rsidRPr="004034C4">
        <w:rPr>
          <w:rFonts w:ascii="Angsana New" w:hAnsi="Angsana New"/>
          <w:sz w:val="30"/>
          <w:szCs w:val="30"/>
          <w:cs/>
        </w:rPr>
        <w:t>และกลุ่มบริษัทจะทบทวนการประเมิน</w:t>
      </w:r>
      <w:r w:rsidRPr="004034C4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</w:p>
    <w:p w14:paraId="3310F313" w14:textId="77777777" w:rsidR="00FE2D0A" w:rsidRPr="004034C4" w:rsidRDefault="00FE2D0A" w:rsidP="00520865">
      <w:pPr>
        <w:tabs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91"/>
        <w:gridCol w:w="262"/>
        <w:gridCol w:w="1090"/>
        <w:gridCol w:w="274"/>
        <w:gridCol w:w="1071"/>
      </w:tblGrid>
      <w:tr w:rsidR="001269CD" w:rsidRPr="004034C4" w14:paraId="75C765B1" w14:textId="77777777" w:rsidTr="00493B16">
        <w:trPr>
          <w:tblHeader/>
        </w:trPr>
        <w:tc>
          <w:tcPr>
            <w:tcW w:w="3780" w:type="dxa"/>
          </w:tcPr>
          <w:p w14:paraId="06B601C0" w14:textId="77777777" w:rsidR="001269CD" w:rsidRPr="004034C4" w:rsidRDefault="001269C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E06C" w14:textId="77777777" w:rsidR="001269CD" w:rsidRPr="004034C4" w:rsidRDefault="001269C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05474627" w14:textId="77777777" w:rsidR="001269CD" w:rsidRPr="004034C4" w:rsidRDefault="001269CD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A5AEFDE" w14:textId="77777777" w:rsidR="001269CD" w:rsidRPr="004034C4" w:rsidRDefault="001269CD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2DB0E17E" w14:textId="77777777" w:rsidR="001269CD" w:rsidRPr="004034C4" w:rsidRDefault="001269CD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1174" w:rsidRPr="004034C4" w14:paraId="46B29C70" w14:textId="77777777" w:rsidTr="00493B16">
        <w:trPr>
          <w:tblHeader/>
        </w:trPr>
        <w:tc>
          <w:tcPr>
            <w:tcW w:w="3780" w:type="dxa"/>
          </w:tcPr>
          <w:p w14:paraId="7D95215C" w14:textId="5C22F7CD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5D2DB7C9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0937B" w14:textId="763B14CD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51569A04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5F7E79" w14:textId="516339ED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24839477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E36F06" w14:textId="7D7DE52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E272933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645234" w14:textId="1299CB81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F61174" w:rsidRPr="004034C4" w14:paraId="2DFB71A8" w14:textId="77777777" w:rsidTr="00493B16">
        <w:trPr>
          <w:tblHeader/>
        </w:trPr>
        <w:tc>
          <w:tcPr>
            <w:tcW w:w="3780" w:type="dxa"/>
          </w:tcPr>
          <w:p w14:paraId="4D283ECB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DBDE0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6A02D4" w14:textId="77777777" w:rsidR="00F61174" w:rsidRPr="004034C4" w:rsidRDefault="00F61174" w:rsidP="005208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1174" w:rsidRPr="004034C4" w14:paraId="1AD72304" w14:textId="77777777" w:rsidTr="00493B16">
        <w:tc>
          <w:tcPr>
            <w:tcW w:w="3780" w:type="dxa"/>
          </w:tcPr>
          <w:p w14:paraId="22441093" w14:textId="77777777" w:rsidR="00F61174" w:rsidRPr="004034C4" w:rsidRDefault="00F61174" w:rsidP="00520865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CA960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3A96C6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4B70E08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A23C86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3F89EA5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3EB0219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59BC50F9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87B3CC5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1174" w:rsidRPr="004034C4" w14:paraId="17AD3003" w14:textId="77777777" w:rsidTr="00493B16">
        <w:tc>
          <w:tcPr>
            <w:tcW w:w="3780" w:type="dxa"/>
          </w:tcPr>
          <w:p w14:paraId="4A6714F0" w14:textId="77777777" w:rsidR="00F61174" w:rsidRPr="004034C4" w:rsidRDefault="00F61174" w:rsidP="00520865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6F9B15C6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B9F3DEC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7175D48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76623EC3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20EB41B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202D9F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62832758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C893B1A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61174" w:rsidRPr="004034C4" w14:paraId="1DDEA78E" w14:textId="77777777" w:rsidTr="00B933B9">
        <w:tc>
          <w:tcPr>
            <w:tcW w:w="3780" w:type="dxa"/>
          </w:tcPr>
          <w:p w14:paraId="6A179537" w14:textId="77777777" w:rsidR="00F61174" w:rsidRPr="004034C4" w:rsidRDefault="00F61174" w:rsidP="0052086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270" w:type="dxa"/>
          </w:tcPr>
          <w:p w14:paraId="25C44CAD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BE5FB0" w14:textId="5F4725BC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41,54</w:t>
            </w:r>
            <w:r w:rsidR="00EC049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vAlign w:val="bottom"/>
          </w:tcPr>
          <w:p w14:paraId="0069D0C9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67B6D95" w14:textId="30098EF3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47,158</w:t>
            </w:r>
          </w:p>
        </w:tc>
        <w:tc>
          <w:tcPr>
            <w:tcW w:w="262" w:type="dxa"/>
            <w:vAlign w:val="bottom"/>
          </w:tcPr>
          <w:p w14:paraId="7827E0AB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CE2EBCB" w14:textId="022C72D2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41,54</w:t>
            </w:r>
            <w:r w:rsidR="00EC049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center"/>
          </w:tcPr>
          <w:p w14:paraId="187CA556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0DF9EE0" w14:textId="1329283D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47,158</w:t>
            </w:r>
          </w:p>
        </w:tc>
      </w:tr>
      <w:tr w:rsidR="00F61174" w:rsidRPr="004034C4" w14:paraId="71F65998" w14:textId="77777777" w:rsidTr="00B933B9">
        <w:tc>
          <w:tcPr>
            <w:tcW w:w="3780" w:type="dxa"/>
          </w:tcPr>
          <w:p w14:paraId="01CEC490" w14:textId="77777777" w:rsidR="00F61174" w:rsidRPr="004034C4" w:rsidRDefault="00F61174" w:rsidP="0052086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" w:type="dxa"/>
          </w:tcPr>
          <w:p w14:paraId="74577C59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4A5516" w14:textId="0A0D1E65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21,965</w:t>
            </w:r>
          </w:p>
        </w:tc>
        <w:tc>
          <w:tcPr>
            <w:tcW w:w="262" w:type="dxa"/>
            <w:vAlign w:val="bottom"/>
          </w:tcPr>
          <w:p w14:paraId="4DAF11C5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49982B" w14:textId="7F12D45B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22,658</w:t>
            </w:r>
          </w:p>
        </w:tc>
        <w:tc>
          <w:tcPr>
            <w:tcW w:w="262" w:type="dxa"/>
            <w:vAlign w:val="bottom"/>
          </w:tcPr>
          <w:p w14:paraId="325F8F26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703835E" w14:textId="1F17E4BF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21,965</w:t>
            </w:r>
          </w:p>
        </w:tc>
        <w:tc>
          <w:tcPr>
            <w:tcW w:w="274" w:type="dxa"/>
            <w:vAlign w:val="center"/>
          </w:tcPr>
          <w:p w14:paraId="7CD36976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581DC89" w14:textId="748C30C2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22,658</w:t>
            </w:r>
          </w:p>
        </w:tc>
      </w:tr>
      <w:tr w:rsidR="00F61174" w:rsidRPr="004034C4" w14:paraId="2FC88059" w14:textId="77777777" w:rsidTr="00B933B9">
        <w:tc>
          <w:tcPr>
            <w:tcW w:w="3780" w:type="dxa"/>
          </w:tcPr>
          <w:p w14:paraId="12D816A8" w14:textId="77777777" w:rsidR="00F61174" w:rsidRPr="004034C4" w:rsidRDefault="00F61174" w:rsidP="0052086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6E9D705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EA7FD5" w14:textId="46AF0D6E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8,876</w:t>
            </w:r>
          </w:p>
        </w:tc>
        <w:tc>
          <w:tcPr>
            <w:tcW w:w="262" w:type="dxa"/>
            <w:vAlign w:val="bottom"/>
          </w:tcPr>
          <w:p w14:paraId="6636DDE0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1EACFDC" w14:textId="42423011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9,223</w:t>
            </w:r>
          </w:p>
        </w:tc>
        <w:tc>
          <w:tcPr>
            <w:tcW w:w="262" w:type="dxa"/>
            <w:vAlign w:val="bottom"/>
          </w:tcPr>
          <w:p w14:paraId="083523EF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B048B5" w14:textId="02268646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8,876</w:t>
            </w:r>
          </w:p>
        </w:tc>
        <w:tc>
          <w:tcPr>
            <w:tcW w:w="274" w:type="dxa"/>
            <w:vAlign w:val="center"/>
          </w:tcPr>
          <w:p w14:paraId="7AE2537E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A9FFD5" w14:textId="05D46A9F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9,223</w:t>
            </w:r>
          </w:p>
        </w:tc>
      </w:tr>
      <w:tr w:rsidR="00F61174" w:rsidRPr="004034C4" w14:paraId="106594AA" w14:textId="77777777" w:rsidTr="004F78CF">
        <w:tc>
          <w:tcPr>
            <w:tcW w:w="3780" w:type="dxa"/>
          </w:tcPr>
          <w:p w14:paraId="7DD89B35" w14:textId="4DCC8F9B" w:rsidR="00F61174" w:rsidRPr="004034C4" w:rsidRDefault="00F61174" w:rsidP="0052086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สิทธิการเช่าเส้นทางใต้ดินเพื่อให้บริการ</w:t>
            </w:r>
          </w:p>
        </w:tc>
        <w:tc>
          <w:tcPr>
            <w:tcW w:w="270" w:type="dxa"/>
          </w:tcPr>
          <w:p w14:paraId="79C73EE1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C43D0A" w14:textId="0434D009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7,010</w:t>
            </w:r>
          </w:p>
        </w:tc>
        <w:tc>
          <w:tcPr>
            <w:tcW w:w="262" w:type="dxa"/>
            <w:vAlign w:val="bottom"/>
          </w:tcPr>
          <w:p w14:paraId="626699D9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29055B" w14:textId="6C7905E4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4,390</w:t>
            </w:r>
          </w:p>
        </w:tc>
        <w:tc>
          <w:tcPr>
            <w:tcW w:w="262" w:type="dxa"/>
            <w:vAlign w:val="bottom"/>
          </w:tcPr>
          <w:p w14:paraId="61BF40A2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1F791F" w14:textId="2912DD0B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7,010</w:t>
            </w:r>
          </w:p>
        </w:tc>
        <w:tc>
          <w:tcPr>
            <w:tcW w:w="274" w:type="dxa"/>
            <w:vAlign w:val="center"/>
          </w:tcPr>
          <w:p w14:paraId="2F764DD0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893FD34" w14:textId="5CDBF872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4,390</w:t>
            </w:r>
          </w:p>
        </w:tc>
      </w:tr>
      <w:tr w:rsidR="00F61174" w:rsidRPr="004034C4" w14:paraId="621C436F" w14:textId="77777777" w:rsidTr="004F78CF">
        <w:tc>
          <w:tcPr>
            <w:tcW w:w="3780" w:type="dxa"/>
          </w:tcPr>
          <w:p w14:paraId="39F09460" w14:textId="77777777" w:rsidR="00F61174" w:rsidRPr="004034C4" w:rsidRDefault="00F61174" w:rsidP="0052086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D78E9A2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A7E5FD" w14:textId="3FF772D3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7E2ED13B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1DB8B9" w14:textId="36466D22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40447E87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EB6DB69" w14:textId="5BE0BA71" w:rsidR="00F61174" w:rsidRPr="004034C4" w:rsidRDefault="00A56CC2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4" w:type="dxa"/>
            <w:vAlign w:val="center"/>
          </w:tcPr>
          <w:p w14:paraId="680C00DE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F8A278E" w14:textId="409F535C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F61174" w:rsidRPr="004034C4" w14:paraId="3420E61A" w14:textId="77777777" w:rsidTr="004F78CF">
        <w:tc>
          <w:tcPr>
            <w:tcW w:w="3780" w:type="dxa"/>
          </w:tcPr>
          <w:p w14:paraId="7153D2C9" w14:textId="77777777" w:rsidR="00F61174" w:rsidRPr="004034C4" w:rsidRDefault="00F61174" w:rsidP="00520865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70" w:type="dxa"/>
          </w:tcPr>
          <w:p w14:paraId="37CA6494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14978" w14:textId="7A7824D3" w:rsidR="00F61174" w:rsidRPr="004034C4" w:rsidRDefault="00292551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4,227</w:t>
            </w:r>
          </w:p>
        </w:tc>
        <w:tc>
          <w:tcPr>
            <w:tcW w:w="262" w:type="dxa"/>
            <w:vAlign w:val="bottom"/>
          </w:tcPr>
          <w:p w14:paraId="7CEC7A46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71BCF09" w14:textId="0A85DA40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4,538</w:t>
            </w:r>
          </w:p>
        </w:tc>
        <w:tc>
          <w:tcPr>
            <w:tcW w:w="262" w:type="dxa"/>
            <w:vAlign w:val="bottom"/>
          </w:tcPr>
          <w:p w14:paraId="20E24CA3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24A2BDD1" w14:textId="0A4CD020" w:rsidR="00F61174" w:rsidRPr="004034C4" w:rsidRDefault="00292551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4,227</w:t>
            </w:r>
          </w:p>
        </w:tc>
        <w:tc>
          <w:tcPr>
            <w:tcW w:w="274" w:type="dxa"/>
            <w:vAlign w:val="center"/>
          </w:tcPr>
          <w:p w14:paraId="1258C209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189534" w14:textId="305B54C6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4,538</w:t>
            </w:r>
          </w:p>
        </w:tc>
      </w:tr>
      <w:tr w:rsidR="00F61174" w:rsidRPr="004034C4" w14:paraId="4E6E3E83" w14:textId="77777777" w:rsidTr="004F78CF">
        <w:tc>
          <w:tcPr>
            <w:tcW w:w="3780" w:type="dxa"/>
          </w:tcPr>
          <w:p w14:paraId="6D2830CF" w14:textId="77777777" w:rsidR="00F61174" w:rsidRPr="004034C4" w:rsidRDefault="00F61174" w:rsidP="00520865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70" w:type="dxa"/>
          </w:tcPr>
          <w:p w14:paraId="39E56C56" w14:textId="77777777" w:rsidR="00F61174" w:rsidRPr="004034C4" w:rsidRDefault="00F611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9F1E4" w14:textId="5EF308D7" w:rsidR="00F61174" w:rsidRPr="004034C4" w:rsidRDefault="008A7709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1,65</w:t>
            </w:r>
            <w:r w:rsidR="00616E00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vAlign w:val="bottom"/>
          </w:tcPr>
          <w:p w14:paraId="2E4178B8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C0E9DC" w14:textId="7D44B1DC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62" w:type="dxa"/>
            <w:vAlign w:val="bottom"/>
          </w:tcPr>
          <w:p w14:paraId="23D86D8C" w14:textId="77777777" w:rsidR="00F61174" w:rsidRPr="004034C4" w:rsidRDefault="00F611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40EF586B" w14:textId="3E4C7D8D" w:rsidR="00F61174" w:rsidRPr="004034C4" w:rsidRDefault="008A7709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1,609</w:t>
            </w:r>
          </w:p>
        </w:tc>
        <w:tc>
          <w:tcPr>
            <w:tcW w:w="274" w:type="dxa"/>
            <w:vAlign w:val="center"/>
          </w:tcPr>
          <w:p w14:paraId="391FE26E" w14:textId="77777777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3E5C79" w14:textId="59786338" w:rsidR="00F61174" w:rsidRPr="004034C4" w:rsidRDefault="00F61174" w:rsidP="0052086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</w:p>
        </w:tc>
      </w:tr>
    </w:tbl>
    <w:p w14:paraId="557996C7" w14:textId="77777777" w:rsidR="00865C87" w:rsidRPr="004034C4" w:rsidRDefault="00865C87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F9281" w14:textId="5A3876F7" w:rsidR="004A5F43" w:rsidRPr="004034C4" w:rsidRDefault="00865C87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F61174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4034C4">
        <w:rPr>
          <w:rFonts w:ascii="Angsana New" w:hAnsi="Angsana New" w:hint="cs"/>
          <w:sz w:val="30"/>
          <w:szCs w:val="30"/>
          <w:cs/>
        </w:rPr>
        <w:t>ของ</w:t>
      </w:r>
      <w:r w:rsidRPr="004034C4">
        <w:rPr>
          <w:rFonts w:ascii="Angsana New" w:hAnsi="Angsana New"/>
          <w:sz w:val="30"/>
          <w:szCs w:val="30"/>
          <w:cs/>
        </w:rPr>
        <w:t>กลุ่มบริษัท มีจำนว</w:t>
      </w:r>
      <w:r w:rsidR="00410020" w:rsidRPr="004034C4">
        <w:rPr>
          <w:rFonts w:ascii="Angsana New" w:hAnsi="Angsana New" w:hint="cs"/>
          <w:sz w:val="30"/>
          <w:szCs w:val="30"/>
          <w:cs/>
        </w:rPr>
        <w:t xml:space="preserve">น </w:t>
      </w:r>
      <w:r w:rsidR="00410020" w:rsidRPr="004034C4">
        <w:rPr>
          <w:rFonts w:ascii="Angsana New" w:hAnsi="Angsana New"/>
          <w:sz w:val="30"/>
          <w:szCs w:val="30"/>
        </w:rPr>
        <w:t>9</w:t>
      </w:r>
      <w:r w:rsidR="003A3331" w:rsidRPr="004034C4">
        <w:rPr>
          <w:rFonts w:ascii="Angsana New" w:hAnsi="Angsana New"/>
          <w:sz w:val="30"/>
          <w:szCs w:val="30"/>
        </w:rPr>
        <w:t>2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ล้านบาท</w:t>
      </w:r>
      <w:r w:rsidR="00D85410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D85410" w:rsidRPr="004034C4">
        <w:rPr>
          <w:rFonts w:ascii="Angsana New" w:hAnsi="Angsana New"/>
          <w:i/>
          <w:iCs/>
          <w:sz w:val="30"/>
          <w:szCs w:val="30"/>
        </w:rPr>
        <w:t>(256</w:t>
      </w:r>
      <w:r w:rsidR="00F61174" w:rsidRPr="004034C4">
        <w:rPr>
          <w:rFonts w:ascii="Angsana New" w:hAnsi="Angsana New"/>
          <w:i/>
          <w:iCs/>
          <w:sz w:val="30"/>
          <w:szCs w:val="30"/>
        </w:rPr>
        <w:t>7</w:t>
      </w:r>
      <w:r w:rsidR="00D85410" w:rsidRPr="004034C4">
        <w:rPr>
          <w:rFonts w:ascii="Angsana New" w:hAnsi="Angsana New"/>
          <w:i/>
          <w:iCs/>
          <w:sz w:val="30"/>
          <w:szCs w:val="30"/>
        </w:rPr>
        <w:t>:</w:t>
      </w:r>
      <w:r w:rsidR="00090C69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F61174" w:rsidRPr="004034C4">
        <w:rPr>
          <w:rFonts w:ascii="Angsana New" w:hAnsi="Angsana New"/>
          <w:i/>
          <w:iCs/>
          <w:sz w:val="30"/>
          <w:szCs w:val="30"/>
        </w:rPr>
        <w:t>92</w:t>
      </w:r>
      <w:r w:rsidR="00D550D1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D85410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5596" w:rsidRPr="004034C4">
        <w:rPr>
          <w:rFonts w:ascii="Angsana New" w:hAnsi="Angsana New"/>
          <w:i/>
          <w:iCs/>
          <w:sz w:val="30"/>
          <w:szCs w:val="30"/>
        </w:rPr>
        <w:t>)</w:t>
      </w:r>
    </w:p>
    <w:p w14:paraId="1ABE15A1" w14:textId="77777777" w:rsidR="008109B5" w:rsidRPr="004034C4" w:rsidRDefault="008109B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A68673" w14:textId="77777777" w:rsidR="00871FDD" w:rsidRPr="004034C4" w:rsidRDefault="00871FD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034C4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540B6E4" w14:textId="2C7167C4" w:rsidR="00294821" w:rsidRPr="004034C4" w:rsidRDefault="00294821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1EB4F5CA" w14:textId="77777777" w:rsidR="00294821" w:rsidRPr="004034C4" w:rsidRDefault="0029482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DF03BA" w:rsidRPr="004034C4" w14:paraId="522DD77B" w14:textId="77777777" w:rsidTr="00BF3EFC">
        <w:trPr>
          <w:tblHeader/>
        </w:trPr>
        <w:tc>
          <w:tcPr>
            <w:tcW w:w="7110" w:type="dxa"/>
          </w:tcPr>
          <w:p w14:paraId="1F45F943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A783FA1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A28DB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3BA" w:rsidRPr="004034C4" w14:paraId="20F7BE6D" w14:textId="77777777" w:rsidTr="00BF3EFC">
        <w:trPr>
          <w:tblHeader/>
        </w:trPr>
        <w:tc>
          <w:tcPr>
            <w:tcW w:w="7110" w:type="dxa"/>
          </w:tcPr>
          <w:p w14:paraId="43B07B46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476145A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F03BA" w:rsidRPr="004034C4" w14:paraId="62735966" w14:textId="77777777" w:rsidTr="00BF3EFC">
        <w:trPr>
          <w:tblHeader/>
        </w:trPr>
        <w:tc>
          <w:tcPr>
            <w:tcW w:w="7110" w:type="dxa"/>
          </w:tcPr>
          <w:p w14:paraId="5B512D7E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44B2911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03BA" w:rsidRPr="004034C4" w14:paraId="5290F9AF" w14:textId="77777777" w:rsidTr="00BF3EFC">
        <w:tc>
          <w:tcPr>
            <w:tcW w:w="7110" w:type="dxa"/>
          </w:tcPr>
          <w:p w14:paraId="7E39914A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14" w:type="dxa"/>
          </w:tcPr>
          <w:p w14:paraId="0187D207" w14:textId="77777777" w:rsidR="00DF03BA" w:rsidRPr="004034C4" w:rsidRDefault="00DF03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616" w:rsidRPr="004034C4" w14:paraId="73B0D5B4" w14:textId="77777777" w:rsidTr="00BF3EFC">
        <w:tc>
          <w:tcPr>
            <w:tcW w:w="7110" w:type="dxa"/>
          </w:tcPr>
          <w:p w14:paraId="1EC78FAF" w14:textId="6A5A7192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14" w:type="dxa"/>
            <w:vAlign w:val="bottom"/>
          </w:tcPr>
          <w:p w14:paraId="68DFFB19" w14:textId="3A148AB4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90,375</w:t>
            </w:r>
          </w:p>
        </w:tc>
      </w:tr>
      <w:tr w:rsidR="00826616" w:rsidRPr="004034C4" w14:paraId="6B34E842" w14:textId="77777777" w:rsidTr="00BF3EFC">
        <w:tc>
          <w:tcPr>
            <w:tcW w:w="7110" w:type="dxa"/>
          </w:tcPr>
          <w:p w14:paraId="6203629C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36EADD34" w14:textId="1C5D448C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5,795</w:t>
            </w:r>
          </w:p>
        </w:tc>
      </w:tr>
      <w:tr w:rsidR="00826616" w:rsidRPr="004034C4" w14:paraId="0C50F953" w14:textId="77777777" w:rsidTr="00BF3EFC">
        <w:tc>
          <w:tcPr>
            <w:tcW w:w="7110" w:type="dxa"/>
          </w:tcPr>
          <w:p w14:paraId="67BF1A0B" w14:textId="307DB729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295711C2" w14:textId="54B79678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96,170</w:t>
            </w:r>
          </w:p>
        </w:tc>
      </w:tr>
      <w:tr w:rsidR="00826616" w:rsidRPr="004034C4" w14:paraId="19033B9B" w14:textId="77777777" w:rsidTr="00BF3EFC">
        <w:tc>
          <w:tcPr>
            <w:tcW w:w="7110" w:type="dxa"/>
          </w:tcPr>
          <w:p w14:paraId="1979A153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6A2E9B28" w14:textId="29498B0D" w:rsidR="00826616" w:rsidRPr="004034C4" w:rsidRDefault="006B7941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</w:tr>
      <w:tr w:rsidR="00826616" w:rsidRPr="004034C4" w14:paraId="2BC8CF34" w14:textId="77777777" w:rsidTr="00BF3EFC">
        <w:tc>
          <w:tcPr>
            <w:tcW w:w="7110" w:type="dxa"/>
          </w:tcPr>
          <w:p w14:paraId="2C125644" w14:textId="2F4AEAB1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7F1" w14:textId="7D6991D7" w:rsidR="00826616" w:rsidRPr="004034C4" w:rsidRDefault="006B7941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104,409</w:t>
            </w:r>
          </w:p>
        </w:tc>
      </w:tr>
    </w:tbl>
    <w:p w14:paraId="29D1444C" w14:textId="6DBE0E78" w:rsidR="00FE2D0A" w:rsidRPr="004034C4" w:rsidRDefault="00FE2D0A" w:rsidP="005208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4D2B97" w:rsidRPr="004034C4" w14:paraId="752F9E7F" w14:textId="77777777" w:rsidTr="00BF3EFC">
        <w:tc>
          <w:tcPr>
            <w:tcW w:w="7110" w:type="dxa"/>
          </w:tcPr>
          <w:p w14:paraId="71611A6F" w14:textId="7F22177C" w:rsidR="004D2B97" w:rsidRPr="004034C4" w:rsidRDefault="004D2B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14" w:type="dxa"/>
            <w:vAlign w:val="bottom"/>
          </w:tcPr>
          <w:p w14:paraId="35400C96" w14:textId="77777777" w:rsidR="004D2B97" w:rsidRPr="004034C4" w:rsidRDefault="004D2B97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6616" w:rsidRPr="004034C4" w14:paraId="22FA8501" w14:textId="77777777" w:rsidTr="00BF3EFC">
        <w:tc>
          <w:tcPr>
            <w:tcW w:w="7110" w:type="dxa"/>
          </w:tcPr>
          <w:p w14:paraId="3EE05D55" w14:textId="57DA893F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14" w:type="dxa"/>
            <w:vAlign w:val="bottom"/>
          </w:tcPr>
          <w:p w14:paraId="40694EA2" w14:textId="4C1CC280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76,075</w:t>
            </w:r>
          </w:p>
        </w:tc>
      </w:tr>
      <w:tr w:rsidR="00826616" w:rsidRPr="004034C4" w14:paraId="479EABC9" w14:textId="77777777" w:rsidTr="00BF3EFC">
        <w:tc>
          <w:tcPr>
            <w:tcW w:w="7110" w:type="dxa"/>
          </w:tcPr>
          <w:p w14:paraId="7FCD3D45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7FB46BF6" w14:textId="70960DFA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3,593</w:t>
            </w:r>
          </w:p>
        </w:tc>
      </w:tr>
      <w:tr w:rsidR="00826616" w:rsidRPr="004034C4" w14:paraId="0F6F36ED" w14:textId="77777777" w:rsidTr="00BF3EFC">
        <w:tc>
          <w:tcPr>
            <w:tcW w:w="7110" w:type="dxa"/>
          </w:tcPr>
          <w:p w14:paraId="2D311BC2" w14:textId="5D8428A5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0029DDE" w14:textId="579EE8B8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79,668</w:t>
            </w:r>
          </w:p>
        </w:tc>
      </w:tr>
      <w:tr w:rsidR="00826616" w:rsidRPr="004034C4" w14:paraId="09A232D1" w14:textId="77777777" w:rsidTr="00BF3EFC">
        <w:tc>
          <w:tcPr>
            <w:tcW w:w="7110" w:type="dxa"/>
          </w:tcPr>
          <w:p w14:paraId="389ADD71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282E0C7F" w14:textId="6A6BDDF6" w:rsidR="00826616" w:rsidRPr="004034C4" w:rsidRDefault="006B7941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4,245</w:t>
            </w:r>
          </w:p>
        </w:tc>
      </w:tr>
      <w:tr w:rsidR="00826616" w:rsidRPr="004034C4" w14:paraId="28671346" w14:textId="77777777" w:rsidTr="00BF3EFC">
        <w:tc>
          <w:tcPr>
            <w:tcW w:w="7110" w:type="dxa"/>
          </w:tcPr>
          <w:p w14:paraId="2E8424C3" w14:textId="668EE40B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2675" w14:textId="47D9AEFF" w:rsidR="00826616" w:rsidRPr="004034C4" w:rsidRDefault="006B7941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83,913</w:t>
            </w:r>
          </w:p>
        </w:tc>
      </w:tr>
      <w:tr w:rsidR="00826616" w:rsidRPr="004034C4" w14:paraId="5DAD0B99" w14:textId="77777777" w:rsidTr="00AA625E">
        <w:tc>
          <w:tcPr>
            <w:tcW w:w="7110" w:type="dxa"/>
          </w:tcPr>
          <w:p w14:paraId="0E19A84B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095A0636" w14:textId="77777777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616" w:rsidRPr="004034C4" w14:paraId="277304E9" w14:textId="77777777" w:rsidTr="00BF3EFC">
        <w:tc>
          <w:tcPr>
            <w:tcW w:w="7110" w:type="dxa"/>
          </w:tcPr>
          <w:p w14:paraId="0C3FC360" w14:textId="77777777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14" w:type="dxa"/>
            <w:vAlign w:val="bottom"/>
          </w:tcPr>
          <w:p w14:paraId="0536EEC7" w14:textId="77777777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6616" w:rsidRPr="004034C4" w14:paraId="41DB4730" w14:textId="77777777" w:rsidTr="00BF3EFC">
        <w:tc>
          <w:tcPr>
            <w:tcW w:w="7110" w:type="dxa"/>
          </w:tcPr>
          <w:p w14:paraId="02903677" w14:textId="3B031A0C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14" w:type="dxa"/>
            <w:tcBorders>
              <w:bottom w:val="double" w:sz="4" w:space="0" w:color="auto"/>
            </w:tcBorders>
            <w:vAlign w:val="bottom"/>
          </w:tcPr>
          <w:p w14:paraId="71862235" w14:textId="5E680E0F" w:rsidR="00826616" w:rsidRPr="004034C4" w:rsidRDefault="00826616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16,502</w:t>
            </w:r>
          </w:p>
        </w:tc>
      </w:tr>
      <w:tr w:rsidR="00826616" w:rsidRPr="004034C4" w14:paraId="1091A7A8" w14:textId="77777777" w:rsidTr="00BF3EFC">
        <w:tc>
          <w:tcPr>
            <w:tcW w:w="7110" w:type="dxa"/>
          </w:tcPr>
          <w:p w14:paraId="1446D7A1" w14:textId="20983A9E" w:rsidR="00826616" w:rsidRPr="004034C4" w:rsidRDefault="0082661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AF122" w14:textId="4DB0214A" w:rsidR="00826616" w:rsidRPr="004034C4" w:rsidRDefault="006B7941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20,496</w:t>
            </w:r>
          </w:p>
        </w:tc>
      </w:tr>
    </w:tbl>
    <w:p w14:paraId="298B3D51" w14:textId="77777777" w:rsidR="00FE2D0A" w:rsidRPr="004034C4" w:rsidRDefault="00FE2D0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FF5B3F1" w14:textId="77777777" w:rsidR="00871FDD" w:rsidRPr="004034C4" w:rsidRDefault="00871FD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44F84CE" w14:textId="65CD4C51" w:rsidR="000F614D" w:rsidRPr="004034C4" w:rsidRDefault="00F97CA2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4831BF5D" w14:textId="77777777" w:rsidR="001244F4" w:rsidRPr="004034C4" w:rsidRDefault="001244F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2"/>
          <w:szCs w:val="12"/>
          <w:lang w:val="th-TH"/>
        </w:rPr>
      </w:pPr>
    </w:p>
    <w:tbl>
      <w:tblPr>
        <w:tblW w:w="9274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2268"/>
        <w:gridCol w:w="969"/>
        <w:gridCol w:w="239"/>
        <w:gridCol w:w="1024"/>
        <w:gridCol w:w="236"/>
        <w:gridCol w:w="930"/>
        <w:gridCol w:w="241"/>
        <w:gridCol w:w="929"/>
        <w:gridCol w:w="236"/>
        <w:gridCol w:w="934"/>
        <w:gridCol w:w="271"/>
        <w:gridCol w:w="987"/>
        <w:gridCol w:w="10"/>
      </w:tblGrid>
      <w:tr w:rsidR="005234BA" w:rsidRPr="004034C4" w14:paraId="0AF3E44D" w14:textId="77777777" w:rsidTr="001637E2">
        <w:trPr>
          <w:tblHeader/>
        </w:trPr>
        <w:tc>
          <w:tcPr>
            <w:tcW w:w="2268" w:type="dxa"/>
          </w:tcPr>
          <w:p w14:paraId="19A688A3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</w:tcPr>
          <w:p w14:paraId="24D498BA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034C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="00EF1EC0" w:rsidRPr="004034C4">
              <w:rPr>
                <w:rFonts w:ascii="Angsana New" w:hAnsi="Angsana New"/>
                <w:bCs/>
                <w:sz w:val="28"/>
                <w:szCs w:val="28"/>
                <w:shd w:val="clear" w:color="auto" w:fill="FFFFFF"/>
              </w:rPr>
              <w:t xml:space="preserve">/ </w:t>
            </w:r>
            <w:r w:rsidRPr="004034C4">
              <w:rPr>
                <w:rFonts w:ascii="Angsana New" w:hAnsi="Angsana New" w:hint="cs"/>
                <w:bCs/>
                <w:sz w:val="28"/>
                <w:szCs w:val="28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5234BA" w:rsidRPr="004034C4" w14:paraId="66F1D295" w14:textId="77777777" w:rsidTr="001637E2">
        <w:trPr>
          <w:gridAfter w:val="1"/>
          <w:wAfter w:w="10" w:type="dxa"/>
          <w:tblHeader/>
        </w:trPr>
        <w:tc>
          <w:tcPr>
            <w:tcW w:w="2268" w:type="dxa"/>
          </w:tcPr>
          <w:p w14:paraId="498A1173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50CC3A73" w14:textId="0E06C689" w:rsidR="005234BA" w:rsidRPr="004034C4" w:rsidRDefault="00061F1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256</w:t>
            </w:r>
            <w:r w:rsidR="00C85997" w:rsidRPr="004034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45EB272B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7" w:type="dxa"/>
            <w:gridSpan w:val="5"/>
          </w:tcPr>
          <w:p w14:paraId="694A6AD8" w14:textId="225EA814" w:rsidR="005234BA" w:rsidRPr="004034C4" w:rsidRDefault="00BD5E0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256</w:t>
            </w:r>
            <w:r w:rsidR="00C85997" w:rsidRPr="004034C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234BA" w:rsidRPr="004034C4" w14:paraId="37A6015E" w14:textId="77777777" w:rsidTr="00061F1F">
        <w:trPr>
          <w:tblHeader/>
        </w:trPr>
        <w:tc>
          <w:tcPr>
            <w:tcW w:w="2268" w:type="dxa"/>
          </w:tcPr>
          <w:p w14:paraId="66289078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D3B2C7A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22618D7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93C5C0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21621D5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61C9C02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vAlign w:val="center"/>
          </w:tcPr>
          <w:p w14:paraId="3299B1FA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D4D859B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20B7795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754A9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1" w:type="dxa"/>
            <w:vAlign w:val="bottom"/>
          </w:tcPr>
          <w:p w14:paraId="3777C6D0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912F74D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34BA" w:rsidRPr="004034C4" w14:paraId="49C735FA" w14:textId="77777777" w:rsidTr="001637E2">
        <w:trPr>
          <w:tblHeader/>
        </w:trPr>
        <w:tc>
          <w:tcPr>
            <w:tcW w:w="2268" w:type="dxa"/>
          </w:tcPr>
          <w:p w14:paraId="768F360E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vAlign w:val="bottom"/>
          </w:tcPr>
          <w:p w14:paraId="6F19BF27" w14:textId="77777777" w:rsidR="005234BA" w:rsidRPr="004034C4" w:rsidRDefault="005234B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4034C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85997" w:rsidRPr="004034C4" w14:paraId="70EE6AA5" w14:textId="77777777" w:rsidTr="00061F1F">
        <w:tc>
          <w:tcPr>
            <w:tcW w:w="2268" w:type="dxa"/>
          </w:tcPr>
          <w:p w14:paraId="555B9D7C" w14:textId="22BEC524" w:rsidR="00C85997" w:rsidRPr="004034C4" w:rsidRDefault="00FA4B27" w:rsidP="00520865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4034C4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  <w:r w:rsidRPr="004034C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69" w:type="dxa"/>
            <w:vAlign w:val="bottom"/>
          </w:tcPr>
          <w:p w14:paraId="36B57AE2" w14:textId="6432F6FB" w:rsidR="00C8599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B380BF6" w14:textId="77777777" w:rsidR="00C85997" w:rsidRPr="004034C4" w:rsidRDefault="00C859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2FD0BB" w14:textId="6D334D8C" w:rsidR="00C85997" w:rsidRPr="004034C4" w:rsidRDefault="00FA4B27" w:rsidP="0052086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val="en-US" w:bidi="th-TH"/>
              </w:rPr>
              <w:t>205,000</w:t>
            </w:r>
          </w:p>
        </w:tc>
        <w:tc>
          <w:tcPr>
            <w:tcW w:w="236" w:type="dxa"/>
            <w:vAlign w:val="bottom"/>
          </w:tcPr>
          <w:p w14:paraId="25677339" w14:textId="77777777" w:rsidR="00C85997" w:rsidRPr="004034C4" w:rsidRDefault="00C859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CBC0AA8" w14:textId="415583D8" w:rsidR="00C85997" w:rsidRPr="004034C4" w:rsidRDefault="00FA4B27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bidi="th-TH"/>
              </w:rPr>
              <w:t>205,000</w:t>
            </w:r>
          </w:p>
        </w:tc>
        <w:tc>
          <w:tcPr>
            <w:tcW w:w="241" w:type="dxa"/>
            <w:vAlign w:val="bottom"/>
          </w:tcPr>
          <w:p w14:paraId="24F1844F" w14:textId="77777777" w:rsidR="00C85997" w:rsidRPr="004034C4" w:rsidRDefault="00C859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06D83CB" w14:textId="410EF17A" w:rsidR="00C85997" w:rsidRPr="004034C4" w:rsidRDefault="00C85997" w:rsidP="005208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65EC51" w14:textId="77777777" w:rsidR="00C85997" w:rsidRPr="004034C4" w:rsidRDefault="00C8599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527DD02" w14:textId="7E81DD56" w:rsidR="00C85997" w:rsidRPr="004034C4" w:rsidRDefault="000B7FAD" w:rsidP="005208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55659B0" w14:textId="77777777" w:rsidR="00C85997" w:rsidRPr="004034C4" w:rsidRDefault="00C85997" w:rsidP="0052086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6CBB851C" w14:textId="601F2CAA" w:rsidR="00C85997" w:rsidRPr="004034C4" w:rsidRDefault="000B7FAD" w:rsidP="005208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FA4B27" w:rsidRPr="004034C4" w14:paraId="0C023DBA" w14:textId="77777777" w:rsidTr="00061F1F">
        <w:tc>
          <w:tcPr>
            <w:tcW w:w="2268" w:type="dxa"/>
          </w:tcPr>
          <w:p w14:paraId="73EEA690" w14:textId="13E0CFA3" w:rsidR="00FA4B27" w:rsidRPr="004034C4" w:rsidRDefault="00FA4B27" w:rsidP="00520865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034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9" w:type="dxa"/>
            <w:vAlign w:val="bottom"/>
          </w:tcPr>
          <w:p w14:paraId="2578E12B" w14:textId="1239F698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962F608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485485A" w14:textId="5F183E0D" w:rsidR="00FA4B27" w:rsidRPr="004034C4" w:rsidRDefault="00FA4B27" w:rsidP="0052086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val="en-US" w:bidi="th-TH"/>
              </w:rPr>
              <w:t>134,030</w:t>
            </w:r>
          </w:p>
        </w:tc>
        <w:tc>
          <w:tcPr>
            <w:tcW w:w="236" w:type="dxa"/>
            <w:vAlign w:val="bottom"/>
          </w:tcPr>
          <w:p w14:paraId="18358E6C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9A58406" w14:textId="0B3BBFEE" w:rsidR="00FA4B27" w:rsidRPr="004034C4" w:rsidRDefault="00FA4B27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034C4">
              <w:rPr>
                <w:rFonts w:ascii="Angsana New" w:hAnsi="Angsana New"/>
                <w:sz w:val="28"/>
                <w:szCs w:val="28"/>
                <w:lang w:bidi="th-TH"/>
              </w:rPr>
              <w:t>134,030</w:t>
            </w:r>
          </w:p>
        </w:tc>
        <w:tc>
          <w:tcPr>
            <w:tcW w:w="241" w:type="dxa"/>
            <w:vAlign w:val="bottom"/>
          </w:tcPr>
          <w:p w14:paraId="3DC6BC43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C312744" w14:textId="328A520B" w:rsidR="00FA4B27" w:rsidRPr="004034C4" w:rsidRDefault="00FA4B27" w:rsidP="005208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BC15C6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E9C1E00" w14:textId="7F7A41D0" w:rsidR="00FA4B27" w:rsidRPr="004034C4" w:rsidRDefault="00FA4B27" w:rsidP="0052086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34C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97</w:t>
            </w:r>
            <w:r w:rsidRPr="00403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34C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541</w:t>
            </w:r>
          </w:p>
        </w:tc>
        <w:tc>
          <w:tcPr>
            <w:tcW w:w="271" w:type="dxa"/>
            <w:vAlign w:val="bottom"/>
          </w:tcPr>
          <w:p w14:paraId="5637D45E" w14:textId="77777777" w:rsidR="00FA4B27" w:rsidRPr="004034C4" w:rsidRDefault="00FA4B27" w:rsidP="0052086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36DB0958" w14:textId="103BD641" w:rsidR="00FA4B27" w:rsidRPr="004034C4" w:rsidRDefault="00FA4B27" w:rsidP="0052086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34C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97</w:t>
            </w:r>
            <w:r w:rsidRPr="00403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34C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541</w:t>
            </w:r>
          </w:p>
        </w:tc>
      </w:tr>
      <w:tr w:rsidR="00FA4B27" w:rsidRPr="004034C4" w14:paraId="0BDE06E4" w14:textId="77777777" w:rsidTr="00061F1F">
        <w:tc>
          <w:tcPr>
            <w:tcW w:w="2268" w:type="dxa"/>
          </w:tcPr>
          <w:p w14:paraId="057E364E" w14:textId="7B85BC03" w:rsidR="00FA4B27" w:rsidRPr="004034C4" w:rsidRDefault="00FA4B27" w:rsidP="00520865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vAlign w:val="bottom"/>
          </w:tcPr>
          <w:p w14:paraId="55F5F346" w14:textId="54B5DEEA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782B353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264A66" w14:textId="4EDD84D6" w:rsidR="00FA4B27" w:rsidRPr="004034C4" w:rsidRDefault="00FA4B27" w:rsidP="0052086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34C4">
              <w:rPr>
                <w:rFonts w:ascii="Angsana New" w:hAnsi="Angsana New"/>
                <w:sz w:val="28"/>
                <w:szCs w:val="28"/>
                <w:lang w:val="en-US"/>
              </w:rPr>
              <w:t>740,647</w:t>
            </w:r>
          </w:p>
        </w:tc>
        <w:tc>
          <w:tcPr>
            <w:tcW w:w="236" w:type="dxa"/>
            <w:vAlign w:val="bottom"/>
          </w:tcPr>
          <w:p w14:paraId="7400FD53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50343EC" w14:textId="0C99A1E7" w:rsidR="00FA4B27" w:rsidRPr="004034C4" w:rsidRDefault="00FA4B27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740,647</w:t>
            </w:r>
          </w:p>
        </w:tc>
        <w:tc>
          <w:tcPr>
            <w:tcW w:w="241" w:type="dxa"/>
            <w:vAlign w:val="bottom"/>
          </w:tcPr>
          <w:p w14:paraId="4951AECB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DAB7776" w14:textId="6E0DABAF" w:rsidR="00FA4B27" w:rsidRPr="004034C4" w:rsidRDefault="00FA4B27" w:rsidP="005208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12E248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7F93A9" w14:textId="5D0BFC5F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651,415</w:t>
            </w:r>
          </w:p>
        </w:tc>
        <w:tc>
          <w:tcPr>
            <w:tcW w:w="271" w:type="dxa"/>
            <w:vAlign w:val="bottom"/>
          </w:tcPr>
          <w:p w14:paraId="52509A60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793F48F0" w14:textId="64CF86AF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651,415</w:t>
            </w:r>
          </w:p>
        </w:tc>
      </w:tr>
      <w:tr w:rsidR="00FA4B27" w:rsidRPr="004034C4" w14:paraId="6E2231CE" w14:textId="77777777" w:rsidTr="00061F1F">
        <w:trPr>
          <w:trHeight w:val="80"/>
        </w:trPr>
        <w:tc>
          <w:tcPr>
            <w:tcW w:w="2268" w:type="dxa"/>
          </w:tcPr>
          <w:p w14:paraId="5FBB1B4A" w14:textId="77777777" w:rsidR="00FA4B27" w:rsidRPr="004034C4" w:rsidRDefault="00FA4B27" w:rsidP="00520865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0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69" w:type="dxa"/>
            <w:vAlign w:val="bottom"/>
          </w:tcPr>
          <w:p w14:paraId="2812C425" w14:textId="60358B9A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FB863F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5A11AE" w14:textId="233DEFB1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34C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864FE2D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577E682" w14:textId="5BB78864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3D2BAC1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6535A6D" w14:textId="1F65C9FF" w:rsidR="00FA4B27" w:rsidRPr="004034C4" w:rsidRDefault="00FA4B27" w:rsidP="00520865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C0D90C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5365D9" w14:textId="5122C01C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271" w:type="dxa"/>
            <w:vAlign w:val="bottom"/>
          </w:tcPr>
          <w:p w14:paraId="5D76EA0E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35FE0C14" w14:textId="13040CCB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4034C4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FA4B27" w:rsidRPr="004034C4" w14:paraId="41A7D50E" w14:textId="77777777" w:rsidTr="00061F1F">
        <w:tc>
          <w:tcPr>
            <w:tcW w:w="2268" w:type="dxa"/>
          </w:tcPr>
          <w:p w14:paraId="30DDA42C" w14:textId="77777777" w:rsidR="00FA4B27" w:rsidRPr="004034C4" w:rsidRDefault="00FA4B27" w:rsidP="0052086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FB09" w14:textId="01396F90" w:rsidR="00FA4B27" w:rsidRPr="004034C4" w:rsidRDefault="00FA4B27" w:rsidP="0052086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E7E53F3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75649" w14:textId="5351ED87" w:rsidR="00FA4B27" w:rsidRPr="004034C4" w:rsidRDefault="00FA4B27" w:rsidP="0052086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1,079,677</w:t>
            </w:r>
          </w:p>
        </w:tc>
        <w:tc>
          <w:tcPr>
            <w:tcW w:w="236" w:type="dxa"/>
            <w:vAlign w:val="bottom"/>
          </w:tcPr>
          <w:p w14:paraId="7A661385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7CFD3" w14:textId="10526871" w:rsidR="00FA4B27" w:rsidRPr="004034C4" w:rsidRDefault="00FA4B27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1,079,677</w:t>
            </w:r>
          </w:p>
        </w:tc>
        <w:tc>
          <w:tcPr>
            <w:tcW w:w="241" w:type="dxa"/>
            <w:vAlign w:val="bottom"/>
          </w:tcPr>
          <w:p w14:paraId="7BBCAAE3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4D37C" w14:textId="3F436CCD" w:rsidR="00FA4B27" w:rsidRPr="004034C4" w:rsidRDefault="00FA4B27" w:rsidP="0052086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61E9D4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432E" w14:textId="793EB97B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4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</w:t>
            </w: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34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927</w:t>
            </w:r>
          </w:p>
        </w:tc>
        <w:tc>
          <w:tcPr>
            <w:tcW w:w="271" w:type="dxa"/>
            <w:vAlign w:val="bottom"/>
          </w:tcPr>
          <w:p w14:paraId="34A21B65" w14:textId="77777777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1C9CF" w14:textId="25B404CE" w:rsidR="00FA4B27" w:rsidRPr="004034C4" w:rsidRDefault="00FA4B2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4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</w:t>
            </w:r>
            <w:r w:rsidRPr="004034C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34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927</w:t>
            </w:r>
          </w:p>
        </w:tc>
      </w:tr>
    </w:tbl>
    <w:p w14:paraId="30769241" w14:textId="2B96224D" w:rsidR="00A36794" w:rsidRPr="004034C4" w:rsidRDefault="00A3679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  <w:lang w:eastAsia="x-none"/>
        </w:rPr>
      </w:pPr>
      <w:bookmarkStart w:id="3" w:name="_Hlk55026335"/>
    </w:p>
    <w:p w14:paraId="22E0DFDE" w14:textId="42676C9F" w:rsidR="00EB64C7" w:rsidRPr="004034C4" w:rsidRDefault="00E64134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47B56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47B56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55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MMR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ตั๋วสัญญาใช้เงินดังกล่าวบริษัทได้ชำระเต็มจำนวนแล้วในเดือนเมษายน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47B56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</w:p>
    <w:p w14:paraId="27F9047E" w14:textId="77777777" w:rsidR="00EB64C7" w:rsidRPr="004034C4" w:rsidRDefault="00EB64C7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5EFA0D55" w14:textId="01A184C9" w:rsidR="00EB64C7" w:rsidRPr="004034C4" w:rsidRDefault="00447B56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ณ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31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ธันวาคม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65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3.00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ตั๋วสัญญาใช้เงินดังกล่าวครบกำหนดชำระเมื่อเริ่มแรกในเดือนพฤษภาคม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บริษัทมีการต่ออายุตั๋วสัญญาใช้เงินหลายครั้ง</w:t>
      </w:r>
      <w:r w:rsidR="00A70C0E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ในจำนวนเงินเท่าเดิม พร้อมปรับอัตราดอกเบี้ยใหม่ โดย ณ วันที่ </w:t>
      </w:r>
      <w:r w:rsidR="00A70C0E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31 </w:t>
      </w:r>
      <w:r w:rsidR="00A70C0E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ธันวาคม </w:t>
      </w:r>
      <w:r w:rsidR="00A70C0E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2568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ตั๋วสัญญาใช้เงินมีอัตราดอกเบี้ยเป็นร้อยละ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A70C0E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2.44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ตั๋วสัญญาใช้เงินที่ต่ออายุดังกล่าวจะครบกำหนดชำระในเดือน</w:t>
      </w:r>
      <w:r w:rsidR="00A70C0E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มกราคม </w:t>
      </w:r>
      <w:r w:rsidR="00A70C0E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39DE4C92" w14:textId="77777777" w:rsidR="00EB64C7" w:rsidRPr="004034C4" w:rsidRDefault="00EB64C7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60F69CEF" w14:textId="2925D93B" w:rsidR="00EB64C7" w:rsidRPr="004034C4" w:rsidRDefault="00A70C0E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ณ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31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ธันวาคม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3.04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ตั๋วสัญญาใช้เงินดังกล่าวครบกำหนดชำระ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เมื่อเริ่มแรก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ในเดือนกรกฎาคม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เมื่อครบกำหนดชำระ บริษัท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มีการต่ออายุตั๋วสัญญาใช้เงิน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หลายครั้งใน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จำนวนเงินเท่าเดิม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พร้อม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ปรับอัตราดอกเบี้ย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ใหม่ โดย ณ วันที่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31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ธันวาคม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2568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ตั๋วสัญญาใช้เงินมีอัตราดอกเบี้ยเป็นร้อยละ</w:t>
      </w:r>
      <w:r w:rsidR="00BC2E49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BC2E49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.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44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ตั๋วสัญญาใช้เงินที่ต่ออายุดังกล่าวจะครบกำหนดชำระในเดือน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มกราคม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6FEF61AD" w14:textId="77777777" w:rsidR="00EB64C7" w:rsidRPr="004034C4" w:rsidRDefault="00EB64C7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4D14AC2D" w14:textId="77777777" w:rsidR="00BC2E49" w:rsidRPr="004034C4" w:rsidRDefault="00BC2E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  <w:lang w:eastAsia="x-none"/>
        </w:rPr>
      </w:pPr>
      <w:r w:rsidRPr="004034C4">
        <w:rPr>
          <w:rFonts w:ascii="Angsana New" w:eastAsia="MS Mincho" w:hAnsi="Angsana New"/>
          <w:b/>
          <w:bCs/>
          <w:sz w:val="30"/>
          <w:szCs w:val="30"/>
          <w:cs/>
        </w:rPr>
        <w:br w:type="page"/>
      </w:r>
    </w:p>
    <w:p w14:paraId="2553CF01" w14:textId="008258D8" w:rsidR="00EB64C7" w:rsidRPr="004034C4" w:rsidRDefault="00A70C0E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lastRenderedPageBreak/>
        <w:t xml:space="preserve">ณ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31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ธันวาคม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MMR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ตั๋วสัญญาใช้เงินดังกล่าวครบกำหนดชำระ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เมื่อเริ่มแรก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ในเดือนสิงหาคม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CE5CBA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เมื่อครบกำหนดชำระ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บริษัทมีการต่ออายุตั๋วสัญญาใช้เงิน</w:t>
      </w:r>
      <w:r w:rsidR="00CE5CBA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หลายครั้งใน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จำนวนเงินเท่าเดิม</w:t>
      </w:r>
      <w:r w:rsidR="00CE5CBA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CE5CBA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โดยไม่มีการปรับอัตราดอกเบี้ย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ตั๋วสัญญาใช้เงินที่ต่ออายุดังกล่าวจะครบกำหนดชำระในเดือน</w:t>
      </w:r>
      <w:r w:rsidR="00CE5CBA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มกราคม </w:t>
      </w:r>
      <w:r w:rsidR="00CE5CBA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76BFA500" w14:textId="77777777" w:rsidR="00EB64C7" w:rsidRPr="004034C4" w:rsidRDefault="00EB64C7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9D9ADC0" w14:textId="034512BC" w:rsidR="00BC2E49" w:rsidRPr="004034C4" w:rsidRDefault="00BC2E49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4034C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2567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บริษัทมีเงินกู้ยืมระยะยาวจากสถาบันการเงินแห่งหนึ่งจำนวน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48.90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โดยมีอัตราดอกเบี้ยร้อยละ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เงินกู้ยืมระยะยาวดังกล่าวบริษัทได้ชำระเต็มจำนวนแล้วในเดือนกรกฎาคม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5600B377" w14:textId="77777777" w:rsidR="00BC2E49" w:rsidRPr="004034C4" w:rsidRDefault="00BC2E49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FBD3F11" w14:textId="2CDB4F5F" w:rsidR="00E50817" w:rsidRPr="004034C4" w:rsidRDefault="00E50817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4034C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C85997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bookmarkStart w:id="4" w:name="_Hlk166583249"/>
      <w:r w:rsidR="004638BC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13.57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bookmarkEnd w:id="4"/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</w:t>
      </w:r>
      <w:r w:rsidR="001244F4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ท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7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95</w:t>
      </w:r>
      <w:r w:rsidR="000C4F8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44</w:t>
      </w:r>
      <w:r w:rsidR="000C4F8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</w:t>
      </w:r>
      <w:r w:rsidR="004638BC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ย</w:t>
      </w:r>
      <w:r w:rsidR="0098749C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ร้อยละ</w:t>
      </w:r>
      <w:r w:rsidR="004638BC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542B6F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="00542B6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หักด้วยอัตราคงที่ต่อปี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7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675DE6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0A7DB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1975CD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="001975CD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ีนาคม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2561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4D7A8F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50E13CCE" w14:textId="77777777" w:rsidR="004B5F56" w:rsidRPr="004034C4" w:rsidRDefault="004B5F56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bookmarkEnd w:id="3"/>
    <w:p w14:paraId="55BD5D57" w14:textId="090E48EC" w:rsidR="004B5F56" w:rsidRPr="004034C4" w:rsidRDefault="004B5F56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4034C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C85997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บริษัทมีเงินกู้ยืมระยะยาวจากสถาบันการเงินแห่งหนึ่งจำนวน</w:t>
      </w:r>
      <w:r w:rsidR="0098749C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177.07</w:t>
      </w:r>
      <w:r w:rsidR="000C4F8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0A7DB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256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7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302</w:t>
      </w:r>
      <w:r w:rsidR="000C4F8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.08 </w:t>
      </w:r>
      <w:r w:rsidR="000A7DB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="000A7DB5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EB64C7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.00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0A7DB5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C85997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7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0A7DB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.00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0A7DB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="000A7DB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เริ่มเดือนมิถุนายน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จนถึงเดือนพฤษภาคม 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2570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00DE581A" w14:textId="77777777" w:rsidR="007424C3" w:rsidRPr="004034C4" w:rsidRDefault="007424C3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BEE9DB6" w14:textId="68CBE16E" w:rsidR="007424C3" w:rsidRPr="004034C4" w:rsidRDefault="007424C3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bookmarkStart w:id="5" w:name="_Hlk190273837"/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4034C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B4BDE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</w:t>
      </w:r>
      <w:r w:rsidR="00736CB9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มีเงินกู้ยืมระยะยาวจากสถาบันการเงินแห่งหนึ่งจำนวน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256.25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="00B95A4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2567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200.00 </w:t>
      </w:r>
      <w:r w:rsidR="00B95A4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="00B95A40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</w:t>
      </w:r>
      <w:r w:rsidR="00B95A4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ะ </w:t>
      </w:r>
      <w:r w:rsidR="00B95A4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4.02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2567: 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B95A4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4.02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B95A4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="00B95A4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="00B95A4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มีระยะเวลาผ่อนชำระคืนเป็นงวดๆ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เริ่มเดือนมิถุนายน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32E71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จนถึงเดือนพฤษภาคม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B95A4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2572</w:t>
      </w:r>
      <w:r w:rsidR="00432E71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bookmarkEnd w:id="5"/>
    <w:p w14:paraId="64527F68" w14:textId="77777777" w:rsidR="007424C3" w:rsidRPr="004034C4" w:rsidRDefault="007424C3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B9F34D" w14:textId="5B0B5AEF" w:rsidR="003D30CA" w:rsidRPr="004034C4" w:rsidRDefault="003D30CA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4034C4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034C4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B4BDE" w:rsidRPr="004034C4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A2469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บริษัทมีเงินกู้ยืมระยะยาวจากสถาบันการเงินแห่งหนึ่งจำนวน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293.75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2567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5.00 </w:t>
      </w:r>
      <w:r w:rsidR="00A2469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 </w:t>
      </w:r>
      <w:r w:rsidR="001705E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="00A2469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4.00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1705E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B97045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สำหรับระยะเวลาสามปี และมีอัตราดอกเบี้ยชั้นดี </w:t>
      </w:r>
      <w:r w:rsidR="00B97045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(Prime rate) </w:t>
      </w:r>
      <w:r w:rsidR="00B97045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หักด้วยอัตราร้อยละ </w:t>
      </w:r>
      <w:r w:rsidR="00B97045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2.50 </w:t>
      </w:r>
      <w:r w:rsidR="00B97045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ต่อปีสำหรับปีถัดไป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2567: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ร้อ</w:t>
      </w:r>
      <w:r w:rsidR="00A2469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ละ 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4.00 </w:t>
      </w:r>
      <w:r w:rsidR="00A24690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="00B9704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B9704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สำหรับระยะเวลาสามปี และมีอัตราดอกเบี้ยชั้นดี </w:t>
      </w:r>
      <w:r w:rsidR="00B9704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(Prime rate) </w:t>
      </w:r>
      <w:r w:rsidR="00B9704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หักด้วยอัตราร้อยละ </w:t>
      </w:r>
      <w:r w:rsidR="00B97045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2.50 </w:t>
      </w:r>
      <w:r w:rsidR="00B97045" w:rsidRPr="004034C4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ต่อปีสำหรับปีถัดไป</w:t>
      </w:r>
      <w:r w:rsidR="00A24690" w:rsidRPr="004034C4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="00A2469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และ</w:t>
      </w:r>
      <w:r w:rsidR="001705E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มีระยะเวลาผ่อนชำระคืนเป็นงวดๆ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1705E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เริ่มเดือนธันวาคม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1705E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จนถึงเดือนพฤศจิกายน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A24690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2572</w:t>
      </w:r>
      <w:r w:rsidR="001705EF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</w:p>
    <w:p w14:paraId="538CE282" w14:textId="77777777" w:rsidR="00D36BEC" w:rsidRPr="004034C4" w:rsidRDefault="00D36BEC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DBBB514" w14:textId="010E387D" w:rsidR="00E50817" w:rsidRPr="004034C4" w:rsidRDefault="00E50817" w:rsidP="0052086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</w:pP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2D2B2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เกี่ยวกับ</w:t>
      </w:r>
      <w:r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5438D4" w:rsidRPr="004034C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bookmarkStart w:id="6" w:name="_Hlk96269994"/>
      <w:r w:rsidR="005438D4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รวมถึงการจำหน่าย โอน</w:t>
      </w:r>
      <w:r w:rsidR="004422BF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ให้เช่า</w:t>
      </w:r>
      <w:r w:rsidR="004D2B70" w:rsidRPr="004034C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หรือการก่อภาระผูกพันใดๆ กับอุปกรณ์โครงข่ายและที่ดิน อาคาร และอุปกรณ์</w:t>
      </w:r>
      <w:bookmarkEnd w:id="6"/>
    </w:p>
    <w:p w14:paraId="265B763A" w14:textId="77777777" w:rsidR="004422BF" w:rsidRPr="004034C4" w:rsidRDefault="004422BF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BEC04D" w14:textId="1D4E1D4C" w:rsidR="007E3644" w:rsidRPr="004034C4" w:rsidRDefault="00F9492F" w:rsidP="00520865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x-none" w:eastAsia="x-none"/>
        </w:rPr>
      </w:pPr>
      <w:r w:rsidRPr="004034C4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="004D7A8F" w:rsidRPr="004034C4">
        <w:rPr>
          <w:rFonts w:ascii="Angsana New" w:hAnsi="Angsana New"/>
          <w:spacing w:val="-2"/>
          <w:sz w:val="30"/>
          <w:szCs w:val="30"/>
        </w:rPr>
        <w:t>31</w:t>
      </w:r>
      <w:r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D7A8F" w:rsidRPr="004034C4">
        <w:rPr>
          <w:rFonts w:ascii="Angsana New" w:hAnsi="Angsana New"/>
          <w:spacing w:val="-2"/>
          <w:sz w:val="30"/>
          <w:szCs w:val="30"/>
        </w:rPr>
        <w:t>256</w:t>
      </w:r>
      <w:r w:rsidR="008B4BDE" w:rsidRPr="004034C4">
        <w:rPr>
          <w:rFonts w:ascii="Angsana New" w:hAnsi="Angsana New"/>
          <w:spacing w:val="-2"/>
          <w:sz w:val="30"/>
          <w:szCs w:val="30"/>
        </w:rPr>
        <w:t>8</w:t>
      </w:r>
      <w:r w:rsidR="003768D8"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spacing w:val="-2"/>
          <w:sz w:val="30"/>
          <w:szCs w:val="30"/>
          <w:cs/>
        </w:rPr>
        <w:t>บริษัทมีวงเงิน</w:t>
      </w:r>
      <w:r w:rsidR="001975CD" w:rsidRPr="004034C4">
        <w:rPr>
          <w:rFonts w:ascii="Angsana New" w:hAnsi="Angsana New" w:hint="cs"/>
          <w:spacing w:val="-2"/>
          <w:sz w:val="30"/>
          <w:szCs w:val="30"/>
          <w:cs/>
        </w:rPr>
        <w:t>กู้ยืม</w:t>
      </w:r>
      <w:r w:rsidRPr="004034C4">
        <w:rPr>
          <w:rFonts w:ascii="Angsana New" w:hAnsi="Angsana New"/>
          <w:spacing w:val="-2"/>
          <w:sz w:val="30"/>
          <w:szCs w:val="30"/>
          <w:cs/>
        </w:rPr>
        <w:t>ซึ่งยังมิได้เบิกใช้เป็นจำนวนเงินรวม</w:t>
      </w:r>
      <w:r w:rsidR="000C4F80"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="0070604C" w:rsidRPr="004034C4">
        <w:rPr>
          <w:rFonts w:ascii="Angsana New" w:eastAsia="MS Mincho" w:hAnsi="Angsana New"/>
          <w:sz w:val="30"/>
          <w:szCs w:val="30"/>
        </w:rPr>
        <w:t>435</w:t>
      </w:r>
      <w:r w:rsidR="000C4F80" w:rsidRPr="004034C4">
        <w:rPr>
          <w:rFonts w:ascii="Angsana New" w:eastAsia="MS Mincho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D7A8F" w:rsidRPr="004034C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8B4BDE" w:rsidRPr="004034C4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4034C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8B4BDE" w:rsidRPr="004034C4">
        <w:rPr>
          <w:rFonts w:ascii="Angsana New" w:hAnsi="Angsana New"/>
          <w:i/>
          <w:iCs/>
          <w:spacing w:val="-2"/>
          <w:sz w:val="30"/>
          <w:szCs w:val="30"/>
        </w:rPr>
        <w:t>770</w:t>
      </w:r>
      <w:r w:rsidR="005234BA" w:rsidRPr="004034C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="00A43D81" w:rsidRPr="004034C4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 w:rsidRPr="004034C4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C2DA64D" w14:textId="15507984" w:rsidR="00F9492F" w:rsidRPr="004034C4" w:rsidRDefault="00F9492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4034C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7E51D241" w14:textId="6F5C5A22" w:rsidR="00F9492F" w:rsidRPr="004034C4" w:rsidRDefault="00F9492F" w:rsidP="0052086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82"/>
        <w:gridCol w:w="1261"/>
        <w:gridCol w:w="180"/>
        <w:gridCol w:w="1349"/>
        <w:gridCol w:w="180"/>
        <w:gridCol w:w="1348"/>
      </w:tblGrid>
      <w:tr w:rsidR="00061F1F" w:rsidRPr="004034C4" w14:paraId="795453C0" w14:textId="77777777" w:rsidTr="00B251CD">
        <w:trPr>
          <w:cantSplit/>
          <w:tblHeader/>
        </w:trPr>
        <w:tc>
          <w:tcPr>
            <w:tcW w:w="4511" w:type="dxa"/>
          </w:tcPr>
          <w:p w14:paraId="64DA5BFB" w14:textId="77777777" w:rsidR="00061F1F" w:rsidRPr="004034C4" w:rsidRDefault="00061F1F" w:rsidP="00520865">
            <w:pPr>
              <w:pStyle w:val="acctfourfigures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079FF3" w14:textId="77777777" w:rsidR="00061F1F" w:rsidRPr="004034C4" w:rsidRDefault="00061F1F" w:rsidP="00520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478FF91B" w14:textId="77777777" w:rsidR="00061F1F" w:rsidRPr="004034C4" w:rsidRDefault="00061F1F" w:rsidP="0052086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/ </w:t>
            </w:r>
            <w:r w:rsidRPr="004034C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F1F" w:rsidRPr="004034C4" w14:paraId="3E5D11EF" w14:textId="77777777" w:rsidTr="00B251CD">
        <w:trPr>
          <w:cantSplit/>
          <w:tblHeader/>
        </w:trPr>
        <w:tc>
          <w:tcPr>
            <w:tcW w:w="4511" w:type="dxa"/>
          </w:tcPr>
          <w:p w14:paraId="331DEFE0" w14:textId="77777777" w:rsidR="00061F1F" w:rsidRPr="004034C4" w:rsidRDefault="00061F1F" w:rsidP="00520865">
            <w:pPr>
              <w:pStyle w:val="acctfourfigures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E88396C" w14:textId="77777777" w:rsidR="00061F1F" w:rsidRPr="004034C4" w:rsidRDefault="00061F1F" w:rsidP="00520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B0F9DED" w14:textId="77777777" w:rsidR="00061F1F" w:rsidRPr="004034C4" w:rsidRDefault="00061F1F" w:rsidP="00520865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12A880E" w14:textId="77777777" w:rsidR="00061F1F" w:rsidRPr="004034C4" w:rsidRDefault="00061F1F" w:rsidP="00520865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7B25DC5" w14:textId="77777777" w:rsidR="00061F1F" w:rsidRPr="004034C4" w:rsidRDefault="00061F1F" w:rsidP="00520865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0C442DB" w14:textId="77777777" w:rsidR="00061F1F" w:rsidRPr="004034C4" w:rsidRDefault="00061F1F" w:rsidP="00520865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4445A1CD" w14:textId="77777777" w:rsidR="00061F1F" w:rsidRPr="004034C4" w:rsidRDefault="00061F1F" w:rsidP="00520865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61F1F" w:rsidRPr="004034C4" w14:paraId="757470EC" w14:textId="77777777" w:rsidTr="00B251CD">
        <w:trPr>
          <w:cantSplit/>
          <w:tblHeader/>
        </w:trPr>
        <w:tc>
          <w:tcPr>
            <w:tcW w:w="4511" w:type="dxa"/>
          </w:tcPr>
          <w:p w14:paraId="1385DD36" w14:textId="77777777" w:rsidR="00061F1F" w:rsidRPr="004034C4" w:rsidRDefault="00061F1F" w:rsidP="00520865">
            <w:pPr>
              <w:pStyle w:val="acctfourfigures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1841CDD" w14:textId="77777777" w:rsidR="00061F1F" w:rsidRPr="004034C4" w:rsidRDefault="00061F1F" w:rsidP="00520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1453FF43" w14:textId="77777777" w:rsidR="00061F1F" w:rsidRPr="004034C4" w:rsidRDefault="00061F1F" w:rsidP="00520865">
            <w:pPr>
              <w:pStyle w:val="acctmergecolhdg"/>
              <w:spacing w:line="360" w:lineRule="exac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1F1F" w:rsidRPr="004034C4" w14:paraId="433B927C" w14:textId="77777777" w:rsidTr="00B251CD">
        <w:trPr>
          <w:cantSplit/>
        </w:trPr>
        <w:tc>
          <w:tcPr>
            <w:tcW w:w="4511" w:type="dxa"/>
          </w:tcPr>
          <w:p w14:paraId="0F1D07CC" w14:textId="1A279343" w:rsidR="00061F1F" w:rsidRPr="004034C4" w:rsidRDefault="00061F1F" w:rsidP="00520865">
            <w:pPr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FC513F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D1F21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bottom"/>
          </w:tcPr>
          <w:p w14:paraId="67C0CC89" w14:textId="77777777" w:rsidR="00061F1F" w:rsidRPr="004034C4" w:rsidRDefault="00061F1F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73A325" w14:textId="77777777" w:rsidR="00061F1F" w:rsidRPr="004034C4" w:rsidRDefault="00061F1F" w:rsidP="00520865">
            <w:pPr>
              <w:pStyle w:val="acctfourfigures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6BA8C" w14:textId="77777777" w:rsidR="00061F1F" w:rsidRPr="004034C4" w:rsidRDefault="00061F1F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16F9395" w14:textId="77777777" w:rsidR="00061F1F" w:rsidRPr="004034C4" w:rsidRDefault="00061F1F" w:rsidP="0052086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D8561" w14:textId="77777777" w:rsidR="00061F1F" w:rsidRPr="004034C4" w:rsidRDefault="00061F1F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A72DAAB" w14:textId="77777777" w:rsidR="00061F1F" w:rsidRPr="004034C4" w:rsidRDefault="00061F1F" w:rsidP="0052086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F21" w:rsidRPr="004034C4" w14:paraId="46CE46E0" w14:textId="77777777" w:rsidTr="00B251CD">
        <w:trPr>
          <w:cantSplit/>
        </w:trPr>
        <w:tc>
          <w:tcPr>
            <w:tcW w:w="4511" w:type="dxa"/>
          </w:tcPr>
          <w:p w14:paraId="5F6F7A02" w14:textId="1E687348" w:rsidR="002D1F21" w:rsidRPr="004034C4" w:rsidRDefault="002D1F21" w:rsidP="00520865">
            <w:pPr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82" w:type="dxa"/>
            <w:vAlign w:val="bottom"/>
          </w:tcPr>
          <w:p w14:paraId="52A88C32" w14:textId="77777777" w:rsidR="002D1F21" w:rsidRPr="004034C4" w:rsidRDefault="002D1F21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7174277" w14:textId="27709003" w:rsidR="002D1F21" w:rsidRPr="004034C4" w:rsidRDefault="002D1F21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651,386</w:t>
            </w:r>
          </w:p>
        </w:tc>
        <w:tc>
          <w:tcPr>
            <w:tcW w:w="180" w:type="dxa"/>
            <w:vAlign w:val="bottom"/>
          </w:tcPr>
          <w:p w14:paraId="425DA313" w14:textId="77777777" w:rsidR="002D1F21" w:rsidRPr="004034C4" w:rsidRDefault="002D1F21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45F38F" w14:textId="6680305A" w:rsidR="002D1F21" w:rsidRPr="004034C4" w:rsidRDefault="002D1F21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97,541</w:t>
            </w:r>
          </w:p>
        </w:tc>
        <w:tc>
          <w:tcPr>
            <w:tcW w:w="180" w:type="dxa"/>
            <w:vAlign w:val="bottom"/>
          </w:tcPr>
          <w:p w14:paraId="1F9D7EC2" w14:textId="77777777" w:rsidR="002D1F21" w:rsidRPr="004034C4" w:rsidRDefault="002D1F21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81488BA" w14:textId="4CD3CD30" w:rsidR="002D1F21" w:rsidRPr="004034C4" w:rsidRDefault="002D1F21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748,927</w:t>
            </w:r>
          </w:p>
        </w:tc>
      </w:tr>
      <w:tr w:rsidR="001907C4" w:rsidRPr="004034C4" w14:paraId="2E501C5A" w14:textId="77777777" w:rsidTr="00B251CD">
        <w:trPr>
          <w:cantSplit/>
        </w:trPr>
        <w:tc>
          <w:tcPr>
            <w:tcW w:w="4511" w:type="dxa"/>
          </w:tcPr>
          <w:p w14:paraId="7281CA3A" w14:textId="77777777" w:rsidR="001907C4" w:rsidRPr="004034C4" w:rsidRDefault="001907C4" w:rsidP="00520865">
            <w:pPr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837FE84" w14:textId="77777777" w:rsidR="001907C4" w:rsidRPr="004034C4" w:rsidRDefault="001907C4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72BFA14" w14:textId="35320BF8" w:rsidR="001907C4" w:rsidRPr="004034C4" w:rsidRDefault="00110723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294</w:t>
            </w:r>
            <w:r w:rsidR="00DE7856" w:rsidRPr="004034C4">
              <w:rPr>
                <w:rFonts w:ascii="Angsana New" w:hAnsi="Angsana New"/>
                <w:sz w:val="30"/>
                <w:szCs w:val="30"/>
              </w:rPr>
              <w:t>,2</w:t>
            </w:r>
            <w:r w:rsidRPr="004034C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0D2588F1" w14:textId="77777777" w:rsidR="001907C4" w:rsidRPr="004034C4" w:rsidRDefault="001907C4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4033773" w14:textId="13366544" w:rsidR="001907C4" w:rsidRPr="004034C4" w:rsidRDefault="00DE7856" w:rsidP="003A6BA1">
            <w:pPr>
              <w:pStyle w:val="acctfourfigures"/>
              <w:tabs>
                <w:tab w:val="clear" w:pos="765"/>
                <w:tab w:val="decimal" w:pos="1089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(85,7</w:t>
            </w:r>
            <w:r w:rsidR="00332536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7335EE" w14:textId="77777777" w:rsidR="001907C4" w:rsidRPr="004034C4" w:rsidRDefault="001907C4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0E8CEBD" w14:textId="08AA059A" w:rsidR="001907C4" w:rsidRPr="004034C4" w:rsidRDefault="00110723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 w:rsidRPr="004034C4">
              <w:rPr>
                <w:rFonts w:ascii="Angsana New" w:hAnsi="Angsana New"/>
                <w:sz w:val="30"/>
                <w:szCs w:val="30"/>
              </w:rPr>
              <w:t>,5</w:t>
            </w:r>
            <w:r w:rsidR="00332536" w:rsidRPr="004034C4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E7856" w:rsidRPr="004034C4" w14:paraId="442A072D" w14:textId="77777777" w:rsidTr="00B251CD">
        <w:trPr>
          <w:cantSplit/>
        </w:trPr>
        <w:tc>
          <w:tcPr>
            <w:tcW w:w="4511" w:type="dxa"/>
          </w:tcPr>
          <w:p w14:paraId="525C6D8E" w14:textId="77777777" w:rsidR="00DE7856" w:rsidRPr="004034C4" w:rsidRDefault="00DE7856" w:rsidP="00520865">
            <w:pPr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3EE3B7A7" w14:textId="77777777" w:rsidR="00DE7856" w:rsidRPr="004034C4" w:rsidRDefault="00DE7856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095E0E" w14:textId="69A8D15A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2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6A1781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414703A" w14:textId="57EBB55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122,</w:t>
            </w:r>
            <w:r w:rsidR="00332536" w:rsidRPr="004034C4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80" w:type="dxa"/>
          </w:tcPr>
          <w:p w14:paraId="5F223C08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5EC60" w14:textId="657E9D5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122,</w:t>
            </w:r>
            <w:r w:rsidR="00332536" w:rsidRPr="004034C4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DE7856" w:rsidRPr="004034C4" w14:paraId="34F2D67F" w14:textId="77777777" w:rsidTr="009E24C7">
        <w:trPr>
          <w:cantSplit/>
        </w:trPr>
        <w:tc>
          <w:tcPr>
            <w:tcW w:w="4511" w:type="dxa"/>
          </w:tcPr>
          <w:p w14:paraId="1B621D32" w14:textId="77777777" w:rsidR="00DE7856" w:rsidRPr="004034C4" w:rsidRDefault="00DE7856" w:rsidP="00520865">
            <w:pPr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1E06C475" w14:textId="77777777" w:rsidR="00DE7856" w:rsidRPr="004034C4" w:rsidRDefault="00DE7856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4AB8650" w14:textId="023E374A" w:rsidR="00DE7856" w:rsidRPr="004034C4" w:rsidRDefault="00110723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434C5B51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3580B5D" w14:textId="7547A434" w:rsidR="00DE7856" w:rsidRPr="004034C4" w:rsidRDefault="00DE7856" w:rsidP="0052086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B8DFE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6736B94" w14:textId="3D7664E3" w:rsidR="00DE7856" w:rsidRPr="004034C4" w:rsidRDefault="00110723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DE7856" w:rsidRPr="004034C4" w14:paraId="283E9560" w14:textId="77777777" w:rsidTr="00945C53">
        <w:trPr>
          <w:cantSplit/>
        </w:trPr>
        <w:tc>
          <w:tcPr>
            <w:tcW w:w="4511" w:type="dxa"/>
          </w:tcPr>
          <w:p w14:paraId="631B95C9" w14:textId="393BCB7D" w:rsidR="00DE7856" w:rsidRPr="004034C4" w:rsidRDefault="00DE7856" w:rsidP="00520865">
            <w:pPr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82" w:type="dxa"/>
            <w:vAlign w:val="bottom"/>
          </w:tcPr>
          <w:p w14:paraId="344E1D15" w14:textId="77777777" w:rsidR="00DE7856" w:rsidRPr="004034C4" w:rsidRDefault="00DE7856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E7909" w14:textId="00718EFC" w:rsidR="00DE7856" w:rsidRPr="004034C4" w:rsidRDefault="00110723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945,647</w:t>
            </w:r>
          </w:p>
        </w:tc>
        <w:tc>
          <w:tcPr>
            <w:tcW w:w="180" w:type="dxa"/>
            <w:vAlign w:val="bottom"/>
          </w:tcPr>
          <w:p w14:paraId="2D360FE8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159F" w14:textId="4641EB92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134,030</w:t>
            </w:r>
          </w:p>
        </w:tc>
        <w:tc>
          <w:tcPr>
            <w:tcW w:w="180" w:type="dxa"/>
            <w:vAlign w:val="bottom"/>
          </w:tcPr>
          <w:p w14:paraId="27031C2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B2A7" w14:textId="14FC81FF" w:rsidR="00DE7856" w:rsidRPr="004034C4" w:rsidRDefault="00110723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1,079,677</w:t>
            </w:r>
          </w:p>
        </w:tc>
      </w:tr>
      <w:tr w:rsidR="00DE7856" w:rsidRPr="004034C4" w14:paraId="3D00BFF5" w14:textId="77777777" w:rsidTr="00675DE6">
        <w:trPr>
          <w:cantSplit/>
        </w:trPr>
        <w:tc>
          <w:tcPr>
            <w:tcW w:w="4511" w:type="dxa"/>
          </w:tcPr>
          <w:p w14:paraId="6685BAF8" w14:textId="77777777" w:rsidR="00DE7856" w:rsidRPr="004034C4" w:rsidRDefault="00DE7856" w:rsidP="00520865">
            <w:pPr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362A718" w14:textId="77777777" w:rsidR="00DE7856" w:rsidRPr="004034C4" w:rsidRDefault="00DE7856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B105E1" w14:textId="77777777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3B717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77D9FB4" w14:textId="7777777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48752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0A820D8" w14:textId="7777777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856" w:rsidRPr="004034C4" w14:paraId="1E5390D8" w14:textId="77777777" w:rsidTr="00675DE6">
        <w:trPr>
          <w:cantSplit/>
        </w:trPr>
        <w:tc>
          <w:tcPr>
            <w:tcW w:w="4511" w:type="dxa"/>
          </w:tcPr>
          <w:p w14:paraId="63DD733A" w14:textId="4186270B" w:rsidR="00DE7856" w:rsidRPr="004034C4" w:rsidRDefault="00DE7856" w:rsidP="00520865">
            <w:pPr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bottom"/>
          </w:tcPr>
          <w:p w14:paraId="419A6D7C" w14:textId="77777777" w:rsidR="00DE7856" w:rsidRPr="004034C4" w:rsidRDefault="00DE7856" w:rsidP="00520865">
            <w:pPr>
              <w:pStyle w:val="acctfourfigures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66F9B9" w14:textId="77777777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871994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AED27C5" w14:textId="7777777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1B84B6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5BF1348" w14:textId="7777777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856" w:rsidRPr="004034C4" w14:paraId="1170A9EB" w14:textId="77777777" w:rsidTr="00675DE6">
        <w:trPr>
          <w:cantSplit/>
        </w:trPr>
        <w:tc>
          <w:tcPr>
            <w:tcW w:w="4511" w:type="dxa"/>
          </w:tcPr>
          <w:p w14:paraId="365FE5CE" w14:textId="663896D0" w:rsidR="00DE7856" w:rsidRPr="004034C4" w:rsidRDefault="00DE7856" w:rsidP="00520865">
            <w:pPr>
              <w:spacing w:line="400" w:lineRule="exact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2" w:type="dxa"/>
            <w:vAlign w:val="bottom"/>
          </w:tcPr>
          <w:p w14:paraId="17FFEF86" w14:textId="77777777" w:rsidR="00DE7856" w:rsidRPr="004034C4" w:rsidRDefault="00DE7856" w:rsidP="00520865">
            <w:pPr>
              <w:pStyle w:val="acctfourfigures"/>
              <w:spacing w:line="40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094996E" w14:textId="79A44E50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738,279</w:t>
            </w:r>
          </w:p>
        </w:tc>
        <w:tc>
          <w:tcPr>
            <w:tcW w:w="180" w:type="dxa"/>
            <w:vAlign w:val="bottom"/>
          </w:tcPr>
          <w:p w14:paraId="6FCF022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39363CB" w14:textId="2BFC761B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126,702</w:t>
            </w:r>
          </w:p>
        </w:tc>
        <w:tc>
          <w:tcPr>
            <w:tcW w:w="180" w:type="dxa"/>
            <w:vAlign w:val="bottom"/>
          </w:tcPr>
          <w:p w14:paraId="78684ED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4A678AF" w14:textId="6883AA23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864,981</w:t>
            </w:r>
          </w:p>
        </w:tc>
      </w:tr>
      <w:tr w:rsidR="00DE7856" w:rsidRPr="004034C4" w14:paraId="6E544940" w14:textId="77777777" w:rsidTr="002B3CDE">
        <w:trPr>
          <w:cantSplit/>
        </w:trPr>
        <w:tc>
          <w:tcPr>
            <w:tcW w:w="4511" w:type="dxa"/>
          </w:tcPr>
          <w:p w14:paraId="5924B7C1" w14:textId="3FA4EC05" w:rsidR="00DE7856" w:rsidRPr="004034C4" w:rsidRDefault="00DE7856" w:rsidP="00520865">
            <w:pPr>
              <w:spacing w:line="4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0AA3E41" w14:textId="77777777" w:rsidR="00DE7856" w:rsidRPr="004034C4" w:rsidRDefault="00DE7856" w:rsidP="00520865">
            <w:pPr>
              <w:pStyle w:val="acctfourfigures"/>
              <w:spacing w:line="40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E2326F8" w14:textId="3F69A387" w:rsidR="00DE7856" w:rsidRPr="004034C4" w:rsidRDefault="00DE7856" w:rsidP="00520865">
            <w:pPr>
              <w:pStyle w:val="acctfourfigures"/>
              <w:tabs>
                <w:tab w:val="clear" w:pos="765"/>
                <w:tab w:val="decimal" w:pos="989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(87,068)</w:t>
            </w:r>
          </w:p>
        </w:tc>
        <w:tc>
          <w:tcPr>
            <w:tcW w:w="180" w:type="dxa"/>
            <w:vAlign w:val="bottom"/>
          </w:tcPr>
          <w:p w14:paraId="359ACC8A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0EA598D0" w14:textId="41FA5FB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(87,790)</w:t>
            </w:r>
          </w:p>
        </w:tc>
        <w:tc>
          <w:tcPr>
            <w:tcW w:w="180" w:type="dxa"/>
          </w:tcPr>
          <w:p w14:paraId="01E40C67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4BC7EAC" w14:textId="7A2F3C73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(17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4034C4">
              <w:rPr>
                <w:rFonts w:ascii="Angsana New" w:hAnsi="Angsana New"/>
                <w:sz w:val="30"/>
                <w:szCs w:val="30"/>
              </w:rPr>
              <w:t>,858)</w:t>
            </w:r>
          </w:p>
        </w:tc>
      </w:tr>
      <w:tr w:rsidR="00DE7856" w:rsidRPr="004034C4" w14:paraId="2434B6EB" w14:textId="77777777" w:rsidTr="002B3CDE">
        <w:trPr>
          <w:cantSplit/>
        </w:trPr>
        <w:tc>
          <w:tcPr>
            <w:tcW w:w="4511" w:type="dxa"/>
          </w:tcPr>
          <w:p w14:paraId="0D35E0B0" w14:textId="025AF07E" w:rsidR="00DE7856" w:rsidRPr="004034C4" w:rsidRDefault="00DE7856" w:rsidP="00520865">
            <w:pPr>
              <w:spacing w:line="4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66F96879" w14:textId="77777777" w:rsidR="00DE7856" w:rsidRPr="004034C4" w:rsidRDefault="00DE7856" w:rsidP="00520865">
            <w:pPr>
              <w:pStyle w:val="acctfourfigures"/>
              <w:spacing w:line="40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29CE11" w14:textId="310AB385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2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D30911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720F8F10" w14:textId="453C659B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58,629</w:t>
            </w:r>
          </w:p>
        </w:tc>
        <w:tc>
          <w:tcPr>
            <w:tcW w:w="180" w:type="dxa"/>
          </w:tcPr>
          <w:p w14:paraId="59F05A5D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4C77DDE" w14:textId="1D9E4873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58,629</w:t>
            </w:r>
          </w:p>
        </w:tc>
      </w:tr>
      <w:tr w:rsidR="00DE7856" w:rsidRPr="004034C4" w14:paraId="724EC297" w14:textId="77777777" w:rsidTr="00F26C54">
        <w:trPr>
          <w:cantSplit/>
        </w:trPr>
        <w:tc>
          <w:tcPr>
            <w:tcW w:w="4511" w:type="dxa"/>
          </w:tcPr>
          <w:p w14:paraId="7B6F3CC9" w14:textId="3F8D945B" w:rsidR="00DE7856" w:rsidRPr="004034C4" w:rsidRDefault="00DE7856" w:rsidP="00520865">
            <w:pPr>
              <w:spacing w:line="4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757BD62A" w14:textId="77777777" w:rsidR="00DE7856" w:rsidRPr="004034C4" w:rsidRDefault="00DE7856" w:rsidP="00520865">
            <w:pPr>
              <w:pStyle w:val="acctfourfigures"/>
              <w:spacing w:line="40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AD3FFDF" w14:textId="3BC01C6D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80" w:type="dxa"/>
            <w:vAlign w:val="bottom"/>
          </w:tcPr>
          <w:p w14:paraId="220BD62B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B240664" w14:textId="687C342A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2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15EAD7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13DF2302" w14:textId="538DD1AC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DE7856" w:rsidRPr="004034C4" w14:paraId="2C0CF37C" w14:textId="77777777" w:rsidTr="00F26C54">
        <w:trPr>
          <w:cantSplit/>
        </w:trPr>
        <w:tc>
          <w:tcPr>
            <w:tcW w:w="4511" w:type="dxa"/>
          </w:tcPr>
          <w:p w14:paraId="74F60391" w14:textId="70A43987" w:rsidR="00DE7856" w:rsidRPr="004034C4" w:rsidRDefault="00DE7856" w:rsidP="00520865">
            <w:pPr>
              <w:spacing w:line="4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82" w:type="dxa"/>
            <w:vAlign w:val="bottom"/>
          </w:tcPr>
          <w:p w14:paraId="1CF3BDBA" w14:textId="77777777" w:rsidR="00DE7856" w:rsidRPr="004034C4" w:rsidRDefault="00DE7856" w:rsidP="00520865">
            <w:pPr>
              <w:pStyle w:val="acctfourfigures"/>
              <w:spacing w:line="400" w:lineRule="exac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3959" w14:textId="1A720F41" w:rsidR="00DE7856" w:rsidRPr="004034C4" w:rsidRDefault="00DE7856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651,386</w:t>
            </w:r>
          </w:p>
        </w:tc>
        <w:tc>
          <w:tcPr>
            <w:tcW w:w="180" w:type="dxa"/>
            <w:vAlign w:val="bottom"/>
          </w:tcPr>
          <w:p w14:paraId="2F1EEEB0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7AA3B" w14:textId="735E5857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89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97,541</w:t>
            </w:r>
          </w:p>
        </w:tc>
        <w:tc>
          <w:tcPr>
            <w:tcW w:w="180" w:type="dxa"/>
            <w:vAlign w:val="bottom"/>
          </w:tcPr>
          <w:p w14:paraId="310A8089" w14:textId="77777777" w:rsidR="00DE7856" w:rsidRPr="004034C4" w:rsidRDefault="00DE7856" w:rsidP="00520865">
            <w:pPr>
              <w:pStyle w:val="acctfourfigures"/>
              <w:tabs>
                <w:tab w:val="decimal" w:pos="802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1DF35" w14:textId="331C69E1" w:rsidR="00DE7856" w:rsidRPr="004034C4" w:rsidRDefault="00DE7856" w:rsidP="00520865">
            <w:pPr>
              <w:pStyle w:val="acctfourfigures"/>
              <w:tabs>
                <w:tab w:val="clear" w:pos="765"/>
                <w:tab w:val="decimal" w:pos="1001"/>
              </w:tabs>
              <w:spacing w:line="4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748,927</w:t>
            </w:r>
          </w:p>
        </w:tc>
      </w:tr>
    </w:tbl>
    <w:p w14:paraId="6A773E4B" w14:textId="77777777" w:rsidR="00FC430D" w:rsidRPr="004034C4" w:rsidRDefault="00FC430D" w:rsidP="00520865">
      <w:pPr>
        <w:rPr>
          <w:rFonts w:ascii="Angsana New" w:hAnsi="Angsana New"/>
          <w:sz w:val="30"/>
          <w:szCs w:val="30"/>
          <w:lang w:val="x-none" w:eastAsia="x-none"/>
        </w:rPr>
      </w:pPr>
    </w:p>
    <w:p w14:paraId="63B8C1ED" w14:textId="2DEFE993" w:rsidR="0085037D" w:rsidRPr="004034C4" w:rsidRDefault="0004431A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3128EC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41F49277" w14:textId="77777777" w:rsidR="00E95258" w:rsidRPr="004034C4" w:rsidRDefault="007C149D" w:rsidP="005208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ab/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5"/>
        <w:gridCol w:w="1080"/>
        <w:gridCol w:w="262"/>
        <w:gridCol w:w="993"/>
        <w:gridCol w:w="262"/>
        <w:gridCol w:w="1090"/>
        <w:gridCol w:w="274"/>
        <w:gridCol w:w="1080"/>
      </w:tblGrid>
      <w:tr w:rsidR="0095145E" w:rsidRPr="004034C4" w14:paraId="56B9BA2E" w14:textId="77777777" w:rsidTr="001C6909">
        <w:trPr>
          <w:tblHeader/>
        </w:trPr>
        <w:tc>
          <w:tcPr>
            <w:tcW w:w="3780" w:type="dxa"/>
          </w:tcPr>
          <w:p w14:paraId="5EA3B240" w14:textId="77777777" w:rsidR="0095145E" w:rsidRPr="004034C4" w:rsidRDefault="0095145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8FA24FB" w14:textId="77777777" w:rsidR="0095145E" w:rsidRPr="004034C4" w:rsidRDefault="0095145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3"/>
            <w:vAlign w:val="bottom"/>
            <w:hideMark/>
          </w:tcPr>
          <w:p w14:paraId="3F6981F5" w14:textId="77777777" w:rsidR="0095145E" w:rsidRPr="004034C4" w:rsidRDefault="0095145E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DAB6680" w14:textId="77777777" w:rsidR="0095145E" w:rsidRPr="004034C4" w:rsidRDefault="0095145E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438815D1" w14:textId="77777777" w:rsidR="0095145E" w:rsidRPr="004034C4" w:rsidRDefault="0095145E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3C88" w:rsidRPr="004034C4" w14:paraId="3984C680" w14:textId="77777777" w:rsidTr="001C6909">
        <w:trPr>
          <w:tblHeader/>
        </w:trPr>
        <w:tc>
          <w:tcPr>
            <w:tcW w:w="3780" w:type="dxa"/>
          </w:tcPr>
          <w:p w14:paraId="2E286CF3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E871E1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65A924" w14:textId="06F08F45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1E16B334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7E5A5BC" w14:textId="1D32DADE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701400F3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755A72" w14:textId="5DA6795F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131B9E1C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D51B8" w14:textId="32E86335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723C88" w:rsidRPr="004034C4" w14:paraId="5DE8111B" w14:textId="77777777" w:rsidTr="001C6909">
        <w:trPr>
          <w:tblHeader/>
        </w:trPr>
        <w:tc>
          <w:tcPr>
            <w:tcW w:w="3780" w:type="dxa"/>
          </w:tcPr>
          <w:p w14:paraId="35C0015B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200C645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7"/>
            <w:vAlign w:val="bottom"/>
            <w:hideMark/>
          </w:tcPr>
          <w:p w14:paraId="12C3001D" w14:textId="77777777" w:rsidR="00723C88" w:rsidRPr="004034C4" w:rsidRDefault="00723C88" w:rsidP="005208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3C88" w:rsidRPr="004034C4" w14:paraId="54A2B57C" w14:textId="77777777" w:rsidTr="000D3C6C">
        <w:tc>
          <w:tcPr>
            <w:tcW w:w="3780" w:type="dxa"/>
            <w:hideMark/>
          </w:tcPr>
          <w:p w14:paraId="2AE517F8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75" w:type="dxa"/>
          </w:tcPr>
          <w:p w14:paraId="31D552CC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61D72" w14:textId="4CB19EE2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D4DC0" w:rsidRPr="004034C4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="0049473E" w:rsidRPr="004034C4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262" w:type="dxa"/>
            <w:vAlign w:val="center"/>
          </w:tcPr>
          <w:p w14:paraId="3434873D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E350D6B" w14:textId="53E04ADE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203,381</w:t>
            </w:r>
          </w:p>
        </w:tc>
        <w:tc>
          <w:tcPr>
            <w:tcW w:w="262" w:type="dxa"/>
            <w:vAlign w:val="center"/>
          </w:tcPr>
          <w:p w14:paraId="3450AF0B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658056D" w14:textId="75F7B482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D4DC0" w:rsidRPr="004034C4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="0049473E" w:rsidRPr="004034C4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274" w:type="dxa"/>
            <w:vAlign w:val="center"/>
          </w:tcPr>
          <w:p w14:paraId="49D4E490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514A79" w14:textId="553553F6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203,381</w:t>
            </w:r>
          </w:p>
        </w:tc>
      </w:tr>
      <w:tr w:rsidR="00723C88" w:rsidRPr="004034C4" w14:paraId="5E96B1D6" w14:textId="77777777" w:rsidTr="000D3C6C">
        <w:tc>
          <w:tcPr>
            <w:tcW w:w="3780" w:type="dxa"/>
          </w:tcPr>
          <w:p w14:paraId="0119325D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275" w:type="dxa"/>
          </w:tcPr>
          <w:p w14:paraId="3EADC4DF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666380" w14:textId="00DBBFF9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1610A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,680</w:t>
            </w:r>
          </w:p>
        </w:tc>
        <w:tc>
          <w:tcPr>
            <w:tcW w:w="262" w:type="dxa"/>
            <w:vAlign w:val="center"/>
          </w:tcPr>
          <w:p w14:paraId="1203E531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A7C4B6A" w14:textId="7CB71A11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269,335</w:t>
            </w:r>
          </w:p>
        </w:tc>
        <w:tc>
          <w:tcPr>
            <w:tcW w:w="262" w:type="dxa"/>
            <w:vAlign w:val="center"/>
          </w:tcPr>
          <w:p w14:paraId="4D65E757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968D988" w14:textId="531D27B4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1610A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,680</w:t>
            </w:r>
          </w:p>
        </w:tc>
        <w:tc>
          <w:tcPr>
            <w:tcW w:w="274" w:type="dxa"/>
            <w:vAlign w:val="center"/>
          </w:tcPr>
          <w:p w14:paraId="266E29F3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4C0633" w14:textId="123C48DB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269,335</w:t>
            </w:r>
          </w:p>
        </w:tc>
      </w:tr>
      <w:tr w:rsidR="00723C88" w:rsidRPr="004034C4" w14:paraId="658198D6" w14:textId="77777777" w:rsidTr="000D3C6C">
        <w:tc>
          <w:tcPr>
            <w:tcW w:w="3780" w:type="dxa"/>
          </w:tcPr>
          <w:p w14:paraId="56313A61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39997AB3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4E83D" w14:textId="6AFDF7A1" w:rsidR="00723C88" w:rsidRPr="004034C4" w:rsidRDefault="00BE512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63,406</w:t>
            </w:r>
          </w:p>
        </w:tc>
        <w:tc>
          <w:tcPr>
            <w:tcW w:w="262" w:type="dxa"/>
            <w:vAlign w:val="center"/>
          </w:tcPr>
          <w:p w14:paraId="674E4360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407BA433" w14:textId="3FA0F3D9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61,306</w:t>
            </w:r>
          </w:p>
        </w:tc>
        <w:tc>
          <w:tcPr>
            <w:tcW w:w="262" w:type="dxa"/>
            <w:vAlign w:val="center"/>
          </w:tcPr>
          <w:p w14:paraId="625708B3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FF5A281" w14:textId="4A4E6251" w:rsidR="00723C88" w:rsidRPr="004034C4" w:rsidRDefault="00BE512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50144A" w:rsidRPr="004034C4">
              <w:rPr>
                <w:rFonts w:ascii="Angsana New" w:hAnsi="Angsana New"/>
                <w:color w:val="000000"/>
                <w:sz w:val="30"/>
                <w:szCs w:val="30"/>
              </w:rPr>
              <w:t>,34</w:t>
            </w:r>
            <w:r w:rsidR="003B0790" w:rsidRPr="004034C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center"/>
          </w:tcPr>
          <w:p w14:paraId="4D6802C8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3F9D48" w14:textId="48D76CAA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61,245</w:t>
            </w:r>
          </w:p>
        </w:tc>
      </w:tr>
      <w:tr w:rsidR="00723C88" w:rsidRPr="004034C4" w14:paraId="609185ED" w14:textId="77777777" w:rsidTr="000D3C6C">
        <w:tc>
          <w:tcPr>
            <w:tcW w:w="3780" w:type="dxa"/>
          </w:tcPr>
          <w:p w14:paraId="37D14719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14:paraId="72A15F7F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D98E0A" w14:textId="4275803E" w:rsidR="00723C88" w:rsidRPr="004034C4" w:rsidRDefault="001610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50144A" w:rsidRPr="004034C4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</w:p>
        </w:tc>
        <w:tc>
          <w:tcPr>
            <w:tcW w:w="262" w:type="dxa"/>
            <w:vAlign w:val="center"/>
          </w:tcPr>
          <w:p w14:paraId="3C2AD5B2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254F31E" w14:textId="4D279FF9" w:rsidR="00723C88" w:rsidRPr="004034C4" w:rsidRDefault="00723C88" w:rsidP="00520865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</w:p>
        </w:tc>
        <w:tc>
          <w:tcPr>
            <w:tcW w:w="262" w:type="dxa"/>
            <w:vAlign w:val="center"/>
          </w:tcPr>
          <w:p w14:paraId="1FFF9D7E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C49AB37" w14:textId="2933D5FA" w:rsidR="00723C88" w:rsidRPr="004034C4" w:rsidRDefault="001610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50144A" w:rsidRPr="004034C4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</w:p>
        </w:tc>
        <w:tc>
          <w:tcPr>
            <w:tcW w:w="274" w:type="dxa"/>
            <w:vAlign w:val="center"/>
          </w:tcPr>
          <w:p w14:paraId="213A188D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CC9C35" w14:textId="76420945" w:rsidR="00723C88" w:rsidRPr="004034C4" w:rsidRDefault="00723C88" w:rsidP="0052086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</w:p>
        </w:tc>
      </w:tr>
      <w:tr w:rsidR="00723C88" w:rsidRPr="004034C4" w14:paraId="723251FE" w14:textId="77777777" w:rsidTr="000D3C6C">
        <w:tc>
          <w:tcPr>
            <w:tcW w:w="3780" w:type="dxa"/>
            <w:hideMark/>
          </w:tcPr>
          <w:p w14:paraId="618D570B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14:paraId="065125EE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28C245" w14:textId="2DD998B2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4,73</w:t>
            </w:r>
            <w:r w:rsidR="003B0790" w:rsidRPr="004034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2" w:type="dxa"/>
            <w:vAlign w:val="center"/>
          </w:tcPr>
          <w:p w14:paraId="20B1D4B8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13A4FDD" w14:textId="6620165B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262" w:type="dxa"/>
            <w:vAlign w:val="center"/>
          </w:tcPr>
          <w:p w14:paraId="1516B3E5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3000D2B" w14:textId="5F0C3F1A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4,73</w:t>
            </w:r>
            <w:r w:rsidR="003B0790" w:rsidRPr="004034C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center"/>
          </w:tcPr>
          <w:p w14:paraId="5405EE35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903AF4" w14:textId="3B9ACD92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034C4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</w:tr>
      <w:tr w:rsidR="00723C88" w:rsidRPr="004034C4" w14:paraId="5A368BBC" w14:textId="77777777" w:rsidTr="000D3C6C">
        <w:tc>
          <w:tcPr>
            <w:tcW w:w="3780" w:type="dxa"/>
            <w:hideMark/>
          </w:tcPr>
          <w:p w14:paraId="0F8075B0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5" w:type="dxa"/>
          </w:tcPr>
          <w:p w14:paraId="4E2FA772" w14:textId="77777777" w:rsidR="00723C88" w:rsidRPr="004034C4" w:rsidRDefault="00723C8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79755" w14:textId="187B3B49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E512E"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90,608</w:t>
            </w:r>
          </w:p>
        </w:tc>
        <w:tc>
          <w:tcPr>
            <w:tcW w:w="262" w:type="dxa"/>
            <w:vAlign w:val="center"/>
          </w:tcPr>
          <w:p w14:paraId="10B56655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23852D" w14:textId="2C4F3399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544</w:t>
            </w: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219</w:t>
            </w:r>
          </w:p>
        </w:tc>
        <w:tc>
          <w:tcPr>
            <w:tcW w:w="262" w:type="dxa"/>
            <w:vAlign w:val="center"/>
          </w:tcPr>
          <w:p w14:paraId="5FB8CEF6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8955F" w14:textId="53FC0176" w:rsidR="00723C88" w:rsidRPr="004034C4" w:rsidRDefault="0050144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E512E"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49473E"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546</w:t>
            </w:r>
          </w:p>
        </w:tc>
        <w:tc>
          <w:tcPr>
            <w:tcW w:w="274" w:type="dxa"/>
            <w:vAlign w:val="center"/>
          </w:tcPr>
          <w:p w14:paraId="28B74DD5" w14:textId="77777777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1A292" w14:textId="282F2632" w:rsidR="00723C88" w:rsidRPr="004034C4" w:rsidRDefault="00723C8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40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44,158</w:t>
            </w:r>
          </w:p>
        </w:tc>
      </w:tr>
    </w:tbl>
    <w:p w14:paraId="038D4746" w14:textId="77777777" w:rsidR="00B57FF3" w:rsidRPr="004034C4" w:rsidRDefault="00B57FF3" w:rsidP="005208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48CBC" w14:textId="77777777" w:rsidR="006D4DC0" w:rsidRPr="004034C4" w:rsidRDefault="006D4DC0" w:rsidP="005208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A2B354" w14:textId="6EFDD177" w:rsidR="00E45D69" w:rsidRPr="004034C4" w:rsidRDefault="004E4894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38C69E3E" w14:textId="77777777" w:rsidR="00E45D69" w:rsidRPr="004034C4" w:rsidRDefault="00E45D69" w:rsidP="005208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B18CC3" w14:textId="1DA12C16" w:rsidR="00553B70" w:rsidRPr="004034C4" w:rsidRDefault="00553B7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7A8F" w:rsidRPr="004034C4">
        <w:rPr>
          <w:rFonts w:ascii="Angsana New" w:hAnsi="Angsana New" w:hint="cs"/>
          <w:sz w:val="30"/>
          <w:szCs w:val="30"/>
        </w:rPr>
        <w:t>2541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471DF51" w14:textId="77777777" w:rsidR="00553B70" w:rsidRPr="004034C4" w:rsidRDefault="00553B70" w:rsidP="005208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69"/>
      </w:tblGrid>
      <w:tr w:rsidR="00730348" w:rsidRPr="004034C4" w14:paraId="1653B630" w14:textId="77777777" w:rsidTr="3DF3AFF9">
        <w:trPr>
          <w:tblHeader/>
        </w:trPr>
        <w:tc>
          <w:tcPr>
            <w:tcW w:w="5310" w:type="dxa"/>
            <w:hideMark/>
          </w:tcPr>
          <w:p w14:paraId="2F911565" w14:textId="77777777" w:rsidR="00730348" w:rsidRPr="004034C4" w:rsidRDefault="0073034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36" w:type="dxa"/>
          </w:tcPr>
          <w:p w14:paraId="6BEE9DE7" w14:textId="77777777" w:rsidR="00730348" w:rsidRPr="004034C4" w:rsidRDefault="0073034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  <w:vAlign w:val="bottom"/>
            <w:hideMark/>
          </w:tcPr>
          <w:p w14:paraId="3C2C9B6F" w14:textId="77777777" w:rsidR="00730348" w:rsidRPr="004034C4" w:rsidRDefault="00730348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337BA" w:rsidRPr="004034C4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7C4" w:rsidRPr="004034C4" w14:paraId="5533D419" w14:textId="77777777" w:rsidTr="3DF3AFF9">
        <w:trPr>
          <w:tblHeader/>
        </w:trPr>
        <w:tc>
          <w:tcPr>
            <w:tcW w:w="5310" w:type="dxa"/>
          </w:tcPr>
          <w:p w14:paraId="24810025" w14:textId="1747847F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F4178" w14:textId="77777777" w:rsidR="001907C4" w:rsidRPr="004034C4" w:rsidRDefault="001907C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F4AA6" w14:textId="0F9F0234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1357D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3BCF82AB" w14:textId="77777777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9" w:type="dxa"/>
          </w:tcPr>
          <w:p w14:paraId="22D4B516" w14:textId="22FD9B0A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1357D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907C4" w:rsidRPr="004034C4" w14:paraId="55A12358" w14:textId="77777777" w:rsidTr="3DF3AFF9">
        <w:trPr>
          <w:trHeight w:val="263"/>
          <w:tblHeader/>
        </w:trPr>
        <w:tc>
          <w:tcPr>
            <w:tcW w:w="5310" w:type="dxa"/>
          </w:tcPr>
          <w:p w14:paraId="405CAB62" w14:textId="77777777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7A272" w14:textId="77777777" w:rsidR="001907C4" w:rsidRPr="004034C4" w:rsidRDefault="001907C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</w:tcPr>
          <w:p w14:paraId="118FD312" w14:textId="77777777" w:rsidR="001907C4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357D" w:rsidRPr="004034C4" w14:paraId="1C5C3BAB" w14:textId="77777777" w:rsidTr="3DF3AFF9">
        <w:trPr>
          <w:trHeight w:val="380"/>
        </w:trPr>
        <w:tc>
          <w:tcPr>
            <w:tcW w:w="5310" w:type="dxa"/>
            <w:hideMark/>
          </w:tcPr>
          <w:p w14:paraId="21D5BD97" w14:textId="5D5BEBA0" w:rsidR="00E1357D" w:rsidRPr="004034C4" w:rsidRDefault="00E1357D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FD6FC6F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9EF91B" w14:textId="3F6E187C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54,362</w:t>
            </w:r>
          </w:p>
        </w:tc>
        <w:tc>
          <w:tcPr>
            <w:tcW w:w="262" w:type="dxa"/>
          </w:tcPr>
          <w:p w14:paraId="0EC73EED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CC5D3D5" w14:textId="0129DEE8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49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379</w:t>
            </w:r>
          </w:p>
        </w:tc>
      </w:tr>
      <w:tr w:rsidR="00E1357D" w:rsidRPr="004034C4" w14:paraId="2B0F2853" w14:textId="77777777" w:rsidTr="3DF3AFF9">
        <w:tc>
          <w:tcPr>
            <w:tcW w:w="5310" w:type="dxa"/>
            <w:hideMark/>
          </w:tcPr>
          <w:p w14:paraId="473C9FD4" w14:textId="77777777" w:rsidR="00E1357D" w:rsidRPr="004034C4" w:rsidRDefault="00E1357D" w:rsidP="005208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BCC721C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42A42A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0A0D32C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24D218D3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357D" w:rsidRPr="004034C4" w14:paraId="695553B6" w14:textId="77777777" w:rsidTr="3DF3AFF9">
        <w:tc>
          <w:tcPr>
            <w:tcW w:w="5310" w:type="dxa"/>
            <w:hideMark/>
          </w:tcPr>
          <w:p w14:paraId="7F8AD18A" w14:textId="77777777" w:rsidR="00E1357D" w:rsidRPr="004034C4" w:rsidRDefault="00E1357D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36" w:type="dxa"/>
          </w:tcPr>
          <w:p w14:paraId="0B958FBA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777F7" w14:textId="515E8E0D" w:rsidR="00E1357D" w:rsidRPr="004034C4" w:rsidRDefault="00E82D2B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9,951</w:t>
            </w:r>
          </w:p>
        </w:tc>
        <w:tc>
          <w:tcPr>
            <w:tcW w:w="262" w:type="dxa"/>
          </w:tcPr>
          <w:p w14:paraId="3081E459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221E4DB" w14:textId="7C5BA732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8,788</w:t>
            </w:r>
          </w:p>
        </w:tc>
      </w:tr>
      <w:tr w:rsidR="00E1357D" w:rsidRPr="004034C4" w14:paraId="7684F5FC" w14:textId="77777777" w:rsidTr="3DF3AFF9">
        <w:tc>
          <w:tcPr>
            <w:tcW w:w="5310" w:type="dxa"/>
            <w:hideMark/>
          </w:tcPr>
          <w:p w14:paraId="3979F2C6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36" w:type="dxa"/>
          </w:tcPr>
          <w:p w14:paraId="16635F10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A713" w14:textId="785DC676" w:rsidR="00E1357D" w:rsidRPr="004034C4" w:rsidRDefault="00E82D2B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62" w:type="dxa"/>
          </w:tcPr>
          <w:p w14:paraId="011081F0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7561" w14:textId="657E95ED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,442</w:t>
            </w:r>
          </w:p>
        </w:tc>
      </w:tr>
      <w:tr w:rsidR="00E1357D" w:rsidRPr="004034C4" w14:paraId="23060A14" w14:textId="77777777" w:rsidTr="3DF3AFF9">
        <w:tc>
          <w:tcPr>
            <w:tcW w:w="5310" w:type="dxa"/>
          </w:tcPr>
          <w:p w14:paraId="65DDB191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1EC9C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00EC37C" w14:textId="77CFE65F" w:rsidR="00E1357D" w:rsidRPr="004034C4" w:rsidRDefault="002046B9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11,54</w:t>
            </w:r>
            <w:r w:rsidR="00E82D2B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</w:tcPr>
          <w:p w14:paraId="616E4955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F002130" w14:textId="7E8EEE52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,230</w:t>
            </w:r>
          </w:p>
        </w:tc>
      </w:tr>
      <w:tr w:rsidR="00E1357D" w:rsidRPr="004034C4" w14:paraId="5A31B4EE" w14:textId="77777777" w:rsidTr="3DF3AFF9">
        <w:tc>
          <w:tcPr>
            <w:tcW w:w="5310" w:type="dxa"/>
          </w:tcPr>
          <w:p w14:paraId="0BDB2728" w14:textId="724AA36A" w:rsidR="00E1357D" w:rsidRPr="004034C4" w:rsidRDefault="00E1357D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36" w:type="dxa"/>
          </w:tcPr>
          <w:p w14:paraId="7179E3AC" w14:textId="77777777" w:rsidR="00E1357D" w:rsidRPr="004034C4" w:rsidRDefault="00E1357D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203BE3" w14:textId="29E75E6C" w:rsidR="00E1357D" w:rsidRPr="004034C4" w:rsidRDefault="001C35BC" w:rsidP="00520865">
            <w:pPr>
              <w:pStyle w:val="acctfourfigures"/>
              <w:tabs>
                <w:tab w:val="clear" w:pos="765"/>
              </w:tabs>
              <w:spacing w:line="400" w:lineRule="exact"/>
              <w:ind w:left="-79" w:right="4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BA65DCA" w14:textId="77777777" w:rsidR="00E1357D" w:rsidRPr="004034C4" w:rsidRDefault="00E1357D" w:rsidP="005208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868DEA2" w14:textId="2C5D8B78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(5,247)</w:t>
            </w:r>
          </w:p>
        </w:tc>
      </w:tr>
      <w:tr w:rsidR="00E1357D" w:rsidRPr="004034C4" w14:paraId="0CFE428C" w14:textId="77777777" w:rsidTr="3DF3AFF9">
        <w:tc>
          <w:tcPr>
            <w:tcW w:w="5310" w:type="dxa"/>
          </w:tcPr>
          <w:p w14:paraId="72913E4C" w14:textId="61C86C67" w:rsidR="00E1357D" w:rsidRPr="004034C4" w:rsidRDefault="00E1357D" w:rsidP="00520865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90FD1E9" w14:textId="77777777" w:rsidR="00E1357D" w:rsidRPr="004034C4" w:rsidRDefault="00E1357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F4AB7C" w14:textId="76B21BF4" w:rsidR="00E1357D" w:rsidRPr="004034C4" w:rsidRDefault="001C35BC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65,905</w:t>
            </w:r>
          </w:p>
        </w:tc>
        <w:tc>
          <w:tcPr>
            <w:tcW w:w="262" w:type="dxa"/>
          </w:tcPr>
          <w:p w14:paraId="0B63BE11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0C7F5C22" w14:textId="22002382" w:rsidR="00E1357D" w:rsidRPr="004034C4" w:rsidRDefault="00E1357D" w:rsidP="00520865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54,362</w:t>
            </w:r>
          </w:p>
        </w:tc>
      </w:tr>
    </w:tbl>
    <w:p w14:paraId="4ADFA3F2" w14:textId="77777777" w:rsidR="00FF0483" w:rsidRPr="004034C4" w:rsidRDefault="00FF0483" w:rsidP="00520865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72"/>
      </w:tblGrid>
      <w:tr w:rsidR="00730348" w:rsidRPr="004034C4" w14:paraId="72D88563" w14:textId="77777777" w:rsidTr="000D3C6C">
        <w:trPr>
          <w:tblHeader/>
        </w:trPr>
        <w:tc>
          <w:tcPr>
            <w:tcW w:w="5310" w:type="dxa"/>
            <w:hideMark/>
          </w:tcPr>
          <w:p w14:paraId="117698E5" w14:textId="77777777" w:rsidR="00730348" w:rsidRPr="004034C4" w:rsidRDefault="0073034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6" w:type="dxa"/>
          </w:tcPr>
          <w:p w14:paraId="0DD442AA" w14:textId="77777777" w:rsidR="00730348" w:rsidRPr="004034C4" w:rsidRDefault="0073034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vAlign w:val="bottom"/>
            <w:hideMark/>
          </w:tcPr>
          <w:p w14:paraId="230E3373" w14:textId="77777777" w:rsidR="00730348" w:rsidRPr="004034C4" w:rsidRDefault="00730348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C7421A" w:rsidRPr="004034C4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4034C4" w14:paraId="207C5400" w14:textId="77777777" w:rsidTr="000D3C6C">
        <w:trPr>
          <w:tblHeader/>
        </w:trPr>
        <w:tc>
          <w:tcPr>
            <w:tcW w:w="5310" w:type="dxa"/>
          </w:tcPr>
          <w:p w14:paraId="77821329" w14:textId="0E1566CD" w:rsidR="003768D8" w:rsidRPr="004034C4" w:rsidRDefault="003768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034C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</w:tcPr>
          <w:p w14:paraId="5425F0D2" w14:textId="77777777" w:rsidR="003768D8" w:rsidRPr="004034C4" w:rsidRDefault="003768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49BE7" w14:textId="3D55B9B1" w:rsidR="003768D8" w:rsidRPr="004034C4" w:rsidRDefault="003768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1357D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362DD12C" w14:textId="77777777" w:rsidR="003768D8" w:rsidRPr="004034C4" w:rsidRDefault="003768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16BE602D" w14:textId="4AF62711" w:rsidR="003768D8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1357D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3768D8" w:rsidRPr="004034C4" w14:paraId="56D766A9" w14:textId="77777777" w:rsidTr="000D3C6C">
        <w:trPr>
          <w:tblHeader/>
        </w:trPr>
        <w:tc>
          <w:tcPr>
            <w:tcW w:w="5310" w:type="dxa"/>
          </w:tcPr>
          <w:p w14:paraId="5CAF3993" w14:textId="77777777" w:rsidR="003768D8" w:rsidRPr="004034C4" w:rsidRDefault="003768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40915F" w14:textId="77777777" w:rsidR="003768D8" w:rsidRPr="004034C4" w:rsidRDefault="003768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</w:tcPr>
          <w:p w14:paraId="4D15C29A" w14:textId="77777777" w:rsidR="003768D8" w:rsidRPr="004034C4" w:rsidRDefault="003768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C151F" w:rsidRPr="004034C4" w14:paraId="7AABA273" w14:textId="77777777" w:rsidTr="000D3C6C">
        <w:tc>
          <w:tcPr>
            <w:tcW w:w="5310" w:type="dxa"/>
            <w:hideMark/>
          </w:tcPr>
          <w:p w14:paraId="208A3DA2" w14:textId="77777777" w:rsidR="00BC151F" w:rsidRPr="004034C4" w:rsidRDefault="00BC151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726B3A54" w14:textId="77777777" w:rsidR="00BC151F" w:rsidRPr="004034C4" w:rsidRDefault="00BC151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A9977D" w14:textId="0BAE00A7" w:rsidR="00BC151F" w:rsidRPr="004034C4" w:rsidRDefault="00084D84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2.92</w:t>
            </w:r>
          </w:p>
        </w:tc>
        <w:tc>
          <w:tcPr>
            <w:tcW w:w="262" w:type="dxa"/>
          </w:tcPr>
          <w:p w14:paraId="03254A57" w14:textId="77777777" w:rsidR="00BC151F" w:rsidRPr="004034C4" w:rsidRDefault="00BC151F" w:rsidP="00520865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48A19A5C" w14:textId="1EF60EAB" w:rsidR="00BC151F" w:rsidRPr="004034C4" w:rsidRDefault="00BC151F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2.92</w:t>
            </w:r>
          </w:p>
        </w:tc>
      </w:tr>
      <w:tr w:rsidR="00BC151F" w:rsidRPr="004034C4" w14:paraId="77341A7D" w14:textId="77777777" w:rsidTr="000D3C6C">
        <w:trPr>
          <w:trHeight w:val="243"/>
        </w:trPr>
        <w:tc>
          <w:tcPr>
            <w:tcW w:w="5310" w:type="dxa"/>
          </w:tcPr>
          <w:p w14:paraId="2583FD41" w14:textId="77777777" w:rsidR="00BC151F" w:rsidRPr="004034C4" w:rsidRDefault="00BC151F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6" w:type="dxa"/>
          </w:tcPr>
          <w:p w14:paraId="53977A9B" w14:textId="77777777" w:rsidR="00BC151F" w:rsidRPr="004034C4" w:rsidRDefault="00BC151F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477DE6" w14:textId="2D5BBFB1" w:rsidR="00BC151F" w:rsidRPr="004034C4" w:rsidRDefault="00084D84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52B5C87B" w14:textId="77777777" w:rsidR="00BC151F" w:rsidRPr="004034C4" w:rsidRDefault="00BC151F" w:rsidP="00520865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22D8EE21" w14:textId="137B5227" w:rsidR="00BC151F" w:rsidRPr="004034C4" w:rsidRDefault="00BC151F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4704" w:rsidRPr="004034C4" w14:paraId="05A35C1A" w14:textId="77777777" w:rsidTr="000D3C6C">
        <w:tc>
          <w:tcPr>
            <w:tcW w:w="5310" w:type="dxa"/>
            <w:hideMark/>
          </w:tcPr>
          <w:p w14:paraId="24E91796" w14:textId="77777777" w:rsidR="00A04704" w:rsidRPr="004034C4" w:rsidRDefault="00A04704" w:rsidP="00520865">
            <w:pPr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14:paraId="1D3A97CE" w14:textId="77777777" w:rsidR="00A04704" w:rsidRPr="004034C4" w:rsidRDefault="00A0470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DE8A28" w14:textId="7D979745" w:rsidR="00A04704" w:rsidRPr="004034C4" w:rsidRDefault="00084D84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0 - 16</w:t>
            </w:r>
          </w:p>
        </w:tc>
        <w:tc>
          <w:tcPr>
            <w:tcW w:w="262" w:type="dxa"/>
          </w:tcPr>
          <w:p w14:paraId="536715F1" w14:textId="77777777" w:rsidR="00A04704" w:rsidRPr="004034C4" w:rsidRDefault="00A04704" w:rsidP="00520865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34C1B0AB" w14:textId="1F8DAA8E" w:rsidR="00A04704" w:rsidRPr="004034C4" w:rsidRDefault="00A04704" w:rsidP="00520865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0 - 1</w:t>
            </w:r>
            <w:r w:rsidR="00BC151F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2A995803" w14:textId="77777777" w:rsidR="00CD1847" w:rsidRPr="004034C4" w:rsidRDefault="000B75A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  <w:r w:rsidRPr="004034C4">
        <w:rPr>
          <w:rFonts w:ascii="Angsana New" w:hAnsi="Angsana New"/>
          <w:sz w:val="30"/>
          <w:szCs w:val="30"/>
          <w:cs/>
        </w:rPr>
        <w:tab/>
      </w:r>
    </w:p>
    <w:p w14:paraId="1404D741" w14:textId="57D22AB4" w:rsidR="00730348" w:rsidRPr="004034C4" w:rsidRDefault="00CD1847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ab/>
      </w:r>
      <w:r w:rsidR="00730348" w:rsidRPr="004034C4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C287E5" w14:textId="77777777" w:rsidR="00730348" w:rsidRPr="004034C4" w:rsidRDefault="00730348" w:rsidP="00520865">
      <w:pPr>
        <w:rPr>
          <w:rFonts w:ascii="Angsana New" w:hAnsi="Angsana New"/>
          <w:sz w:val="24"/>
          <w:szCs w:val="24"/>
        </w:rPr>
      </w:pPr>
    </w:p>
    <w:p w14:paraId="79E42744" w14:textId="2F82B967" w:rsidR="00730348" w:rsidRPr="004034C4" w:rsidRDefault="0073034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7A8F" w:rsidRPr="004034C4">
        <w:rPr>
          <w:rFonts w:ascii="Angsana New" w:hAnsi="Angsana New"/>
          <w:sz w:val="30"/>
          <w:szCs w:val="30"/>
        </w:rPr>
        <w:t>31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E1357D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96CAC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696CAC" w:rsidRPr="004034C4">
        <w:rPr>
          <w:rFonts w:ascii="Angsana New" w:hAnsi="Angsana New"/>
          <w:sz w:val="30"/>
          <w:szCs w:val="30"/>
        </w:rPr>
        <w:t>13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ปี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D7A8F" w:rsidRPr="004034C4">
        <w:rPr>
          <w:rFonts w:ascii="Angsana New" w:hAnsi="Angsana New"/>
          <w:i/>
          <w:iCs/>
          <w:sz w:val="30"/>
          <w:szCs w:val="30"/>
        </w:rPr>
        <w:t>256</w:t>
      </w:r>
      <w:r w:rsidR="00E1357D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4034C4">
        <w:rPr>
          <w:rFonts w:ascii="Angsana New" w:hAnsi="Angsana New"/>
          <w:i/>
          <w:iCs/>
          <w:sz w:val="30"/>
          <w:szCs w:val="30"/>
        </w:rPr>
        <w:t>13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3DA9DE0" w14:textId="5DF3ED71" w:rsidR="00B5036E" w:rsidRPr="004034C4" w:rsidRDefault="00B5036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435B039F" w14:textId="77777777" w:rsidR="006D4DC0" w:rsidRPr="004034C4" w:rsidRDefault="006D4DC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38EB23F7" w14:textId="77777777" w:rsidR="006D4DC0" w:rsidRPr="004034C4" w:rsidRDefault="006D4DC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471C5263" w14:textId="77777777" w:rsidR="006D4DC0" w:rsidRPr="004034C4" w:rsidRDefault="006D4DC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cs/>
        </w:rPr>
      </w:pPr>
    </w:p>
    <w:p w14:paraId="60B9B1AE" w14:textId="545A361B" w:rsidR="00730348" w:rsidRPr="004034C4" w:rsidRDefault="0073034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color w:val="0000FF"/>
          <w:sz w:val="30"/>
          <w:szCs w:val="30"/>
        </w:rPr>
      </w:pPr>
      <w:r w:rsidRPr="004034C4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4034C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2C6DAF25" w14:textId="77777777" w:rsidR="004304C4" w:rsidRPr="004034C4" w:rsidRDefault="004304C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9153275" w14:textId="68AB084D" w:rsidR="00FF0483" w:rsidRPr="004034C4" w:rsidRDefault="0073034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46A51E3" w14:textId="77777777" w:rsidR="008109B5" w:rsidRPr="004034C4" w:rsidRDefault="008109B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972"/>
        <w:gridCol w:w="236"/>
        <w:gridCol w:w="1024"/>
        <w:gridCol w:w="237"/>
        <w:gridCol w:w="935"/>
        <w:gridCol w:w="237"/>
        <w:gridCol w:w="859"/>
      </w:tblGrid>
      <w:tr w:rsidR="00C7421A" w:rsidRPr="004034C4" w14:paraId="20876971" w14:textId="77777777" w:rsidTr="000D3C6C">
        <w:trPr>
          <w:trHeight w:val="20"/>
          <w:tblHeader/>
        </w:trPr>
        <w:tc>
          <w:tcPr>
            <w:tcW w:w="4770" w:type="dxa"/>
          </w:tcPr>
          <w:p w14:paraId="40D3C7F8" w14:textId="77777777" w:rsidR="00C7421A" w:rsidRPr="004034C4" w:rsidRDefault="00C7421A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17AB451F" w14:textId="77777777" w:rsidR="00C7421A" w:rsidRPr="004034C4" w:rsidRDefault="00C7421A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  <w:lang w:bidi="th-TH"/>
              </w:rPr>
              <w:t>/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C7421A" w:rsidRPr="004034C4" w14:paraId="263C995A" w14:textId="77777777" w:rsidTr="000D3C6C">
        <w:trPr>
          <w:trHeight w:val="20"/>
          <w:tblHeader/>
        </w:trPr>
        <w:tc>
          <w:tcPr>
            <w:tcW w:w="4770" w:type="dxa"/>
          </w:tcPr>
          <w:p w14:paraId="05E4C9DA" w14:textId="77777777" w:rsidR="00C7421A" w:rsidRPr="004034C4" w:rsidRDefault="00C7421A" w:rsidP="00520865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32" w:type="dxa"/>
            <w:gridSpan w:val="3"/>
          </w:tcPr>
          <w:p w14:paraId="352073B5" w14:textId="1490F370" w:rsidR="00C7421A" w:rsidRPr="004034C4" w:rsidRDefault="00C7421A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D7A8F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3903B37B" w14:textId="77777777" w:rsidR="00C7421A" w:rsidRPr="004034C4" w:rsidRDefault="00C7421A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1" w:type="dxa"/>
            <w:gridSpan w:val="3"/>
          </w:tcPr>
          <w:p w14:paraId="5E094F85" w14:textId="4CF0C236" w:rsidR="00C7421A" w:rsidRPr="004034C4" w:rsidRDefault="00C7421A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ลดลง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D7A8F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1357D" w:rsidRPr="004034C4" w14:paraId="46811ACC" w14:textId="77777777" w:rsidTr="00E27A78">
        <w:trPr>
          <w:trHeight w:val="20"/>
          <w:tblHeader/>
        </w:trPr>
        <w:tc>
          <w:tcPr>
            <w:tcW w:w="4770" w:type="dxa"/>
          </w:tcPr>
          <w:p w14:paraId="7DD3EB15" w14:textId="1A255A30" w:rsidR="00E1357D" w:rsidRPr="004034C4" w:rsidRDefault="00E1357D" w:rsidP="00520865">
            <w:pPr>
              <w:ind w:left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5EE7938" w14:textId="630805A1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8AD2518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74FC0F" w14:textId="61E82A67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3F6AC56" w14:textId="77777777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93E0D66" w14:textId="1FBD90ED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4C94D7B3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9" w:type="dxa"/>
          </w:tcPr>
          <w:p w14:paraId="0523B91C" w14:textId="75190B80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E1357D" w:rsidRPr="004034C4" w14:paraId="58EF113F" w14:textId="77777777" w:rsidTr="000D3C6C">
        <w:trPr>
          <w:trHeight w:val="20"/>
          <w:tblHeader/>
        </w:trPr>
        <w:tc>
          <w:tcPr>
            <w:tcW w:w="4770" w:type="dxa"/>
          </w:tcPr>
          <w:p w14:paraId="61EDE3B7" w14:textId="77777777" w:rsidR="00E1357D" w:rsidRPr="004034C4" w:rsidRDefault="00E1357D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7E45DAFD" w14:textId="77777777" w:rsidR="00E1357D" w:rsidRPr="004034C4" w:rsidRDefault="00E1357D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1357D" w:rsidRPr="004034C4" w14:paraId="381691B3" w14:textId="77777777" w:rsidTr="00C60ECB">
        <w:trPr>
          <w:trHeight w:val="20"/>
        </w:trPr>
        <w:tc>
          <w:tcPr>
            <w:tcW w:w="4770" w:type="dxa"/>
          </w:tcPr>
          <w:p w14:paraId="6675891B" w14:textId="77777777" w:rsidR="00E1357D" w:rsidRPr="004034C4" w:rsidRDefault="00E1357D" w:rsidP="00520865">
            <w:pPr>
              <w:ind w:left="86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14:paraId="4619CE3D" w14:textId="7096D2F6" w:rsidR="00E1357D" w:rsidRPr="004034C4" w:rsidRDefault="00BB05D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(7,3</w:t>
            </w:r>
            <w:r w:rsidR="00BC2E49" w:rsidRPr="004034C4">
              <w:rPr>
                <w:rFonts w:ascii="Angsana New" w:hAnsi="Angsana New"/>
                <w:sz w:val="30"/>
                <w:szCs w:val="30"/>
              </w:rPr>
              <w:t>39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709D68B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F789145" w14:textId="58EC930E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(6,370)</w:t>
            </w:r>
          </w:p>
        </w:tc>
        <w:tc>
          <w:tcPr>
            <w:tcW w:w="237" w:type="dxa"/>
            <w:vAlign w:val="center"/>
          </w:tcPr>
          <w:p w14:paraId="4F6A1128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33210692" w14:textId="16FC2645" w:rsidR="00E1357D" w:rsidRPr="004034C4" w:rsidRDefault="00BB05DD" w:rsidP="0052086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8,629</w:t>
            </w:r>
          </w:p>
        </w:tc>
        <w:tc>
          <w:tcPr>
            <w:tcW w:w="237" w:type="dxa"/>
          </w:tcPr>
          <w:p w14:paraId="1505DD1E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vAlign w:val="center"/>
          </w:tcPr>
          <w:p w14:paraId="1D0085B7" w14:textId="68A6D17D" w:rsidR="00E1357D" w:rsidRPr="004034C4" w:rsidRDefault="00E1357D" w:rsidP="0052086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5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7,523</w:t>
            </w:r>
          </w:p>
        </w:tc>
      </w:tr>
      <w:tr w:rsidR="00E1357D" w:rsidRPr="004034C4" w14:paraId="39A0000F" w14:textId="77777777" w:rsidTr="000D3C6C">
        <w:trPr>
          <w:trHeight w:val="20"/>
        </w:trPr>
        <w:tc>
          <w:tcPr>
            <w:tcW w:w="4770" w:type="dxa"/>
          </w:tcPr>
          <w:p w14:paraId="54E06029" w14:textId="77777777" w:rsidR="00E1357D" w:rsidRPr="004034C4" w:rsidRDefault="00E1357D" w:rsidP="00520865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2" w:type="dxa"/>
          </w:tcPr>
          <w:p w14:paraId="3ED5E075" w14:textId="5B48B627" w:rsidR="00E1357D" w:rsidRPr="004034C4" w:rsidRDefault="00BB05DD" w:rsidP="005208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10,312</w:t>
            </w:r>
          </w:p>
        </w:tc>
        <w:tc>
          <w:tcPr>
            <w:tcW w:w="236" w:type="dxa"/>
          </w:tcPr>
          <w:p w14:paraId="2E10C0FF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C8BDF8" w14:textId="4EB6CBEF" w:rsidR="00E1357D" w:rsidRPr="004034C4" w:rsidRDefault="00E1357D" w:rsidP="005208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8,312</w:t>
            </w:r>
          </w:p>
        </w:tc>
        <w:tc>
          <w:tcPr>
            <w:tcW w:w="237" w:type="dxa"/>
          </w:tcPr>
          <w:p w14:paraId="572CA9EF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5" w:type="dxa"/>
          </w:tcPr>
          <w:p w14:paraId="678023AB" w14:textId="4B8934A8" w:rsidR="00E1357D" w:rsidRPr="004034C4" w:rsidRDefault="00BB05D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(8,752)</w:t>
            </w:r>
          </w:p>
        </w:tc>
        <w:tc>
          <w:tcPr>
            <w:tcW w:w="237" w:type="dxa"/>
          </w:tcPr>
          <w:p w14:paraId="39E53BE6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2A37CC29" w14:textId="68451F4C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(7,076)</w:t>
            </w:r>
          </w:p>
        </w:tc>
      </w:tr>
      <w:tr w:rsidR="00E1357D" w:rsidRPr="004034C4" w14:paraId="1296A93B" w14:textId="77777777" w:rsidTr="00C60ECB">
        <w:trPr>
          <w:trHeight w:val="20"/>
        </w:trPr>
        <w:tc>
          <w:tcPr>
            <w:tcW w:w="4770" w:type="dxa"/>
          </w:tcPr>
          <w:p w14:paraId="4A2F1E02" w14:textId="77777777" w:rsidR="00E1357D" w:rsidRPr="004034C4" w:rsidRDefault="00E1357D" w:rsidP="00520865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C9F1569" w14:textId="2B302B36" w:rsidR="00E1357D" w:rsidRPr="004034C4" w:rsidRDefault="00BB05D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(7,876)</w:t>
            </w:r>
          </w:p>
        </w:tc>
        <w:tc>
          <w:tcPr>
            <w:tcW w:w="236" w:type="dxa"/>
            <w:vAlign w:val="bottom"/>
          </w:tcPr>
          <w:p w14:paraId="4E051916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4A046D2" w14:textId="6B32536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(6,844)</w:t>
            </w:r>
          </w:p>
        </w:tc>
        <w:tc>
          <w:tcPr>
            <w:tcW w:w="237" w:type="dxa"/>
            <w:vAlign w:val="bottom"/>
          </w:tcPr>
          <w:p w14:paraId="03C9BA5D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CFF2D9E" w14:textId="1EBC345E" w:rsidR="00E1357D" w:rsidRPr="004034C4" w:rsidRDefault="00BB05DD" w:rsidP="0052086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3,162</w:t>
            </w:r>
          </w:p>
        </w:tc>
        <w:tc>
          <w:tcPr>
            <w:tcW w:w="237" w:type="dxa"/>
          </w:tcPr>
          <w:p w14:paraId="1485EA35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7076A4A1" w14:textId="18C58C88" w:rsidR="00E1357D" w:rsidRPr="004034C4" w:rsidRDefault="00E1357D" w:rsidP="0052086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55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2,883</w:t>
            </w:r>
          </w:p>
        </w:tc>
      </w:tr>
      <w:tr w:rsidR="00E1357D" w:rsidRPr="004034C4" w14:paraId="30B53DF6" w14:textId="77777777" w:rsidTr="000D3C6C">
        <w:trPr>
          <w:trHeight w:val="20"/>
        </w:trPr>
        <w:tc>
          <w:tcPr>
            <w:tcW w:w="4770" w:type="dxa"/>
          </w:tcPr>
          <w:p w14:paraId="38E6EFE9" w14:textId="77777777" w:rsidR="00E1357D" w:rsidRPr="004034C4" w:rsidRDefault="00E1357D" w:rsidP="00520865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72" w:type="dxa"/>
          </w:tcPr>
          <w:p w14:paraId="0E8E8F52" w14:textId="65E630F2" w:rsidR="00E1357D" w:rsidRPr="004034C4" w:rsidRDefault="00BB05DD" w:rsidP="0052086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36" w:type="dxa"/>
          </w:tcPr>
          <w:p w14:paraId="0E1CEFD2" w14:textId="77777777" w:rsidR="00E1357D" w:rsidRPr="004034C4" w:rsidRDefault="00E1357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8F328" w14:textId="68A0E768" w:rsidR="00E1357D" w:rsidRPr="004034C4" w:rsidRDefault="00E1357D" w:rsidP="0052086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237" w:type="dxa"/>
          </w:tcPr>
          <w:p w14:paraId="4904EAEC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CB52BB6" w14:textId="02A05D06" w:rsidR="00E1357D" w:rsidRPr="004034C4" w:rsidRDefault="00BB05D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(456)</w:t>
            </w:r>
          </w:p>
        </w:tc>
        <w:tc>
          <w:tcPr>
            <w:tcW w:w="237" w:type="dxa"/>
          </w:tcPr>
          <w:p w14:paraId="2D5AC600" w14:textId="77777777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0E6AC286" w14:textId="1EFDDBA3" w:rsidR="00E1357D" w:rsidRPr="004034C4" w:rsidRDefault="00E1357D" w:rsidP="0052086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(392)</w:t>
            </w:r>
          </w:p>
        </w:tc>
      </w:tr>
    </w:tbl>
    <w:p w14:paraId="3416D172" w14:textId="240F8A00" w:rsidR="0051186C" w:rsidRPr="004034C4" w:rsidRDefault="0051186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6E43C8E" w14:textId="1170B749" w:rsidR="00B33F8A" w:rsidRPr="004034C4" w:rsidRDefault="00055418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ส่วนเกินมูลค่าหุ้นและ</w:t>
      </w:r>
      <w:r w:rsidR="0051186C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410E4CA1" w14:textId="77777777" w:rsidR="00B33F8A" w:rsidRPr="004034C4" w:rsidRDefault="00B33F8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03126" w14:textId="2C3421C5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111740C" w14:textId="77777777" w:rsidR="00B33F8A" w:rsidRPr="004034C4" w:rsidRDefault="00B33F8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B5A671A" w14:textId="6BE888B6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034C4">
        <w:rPr>
          <w:rFonts w:ascii="Angsana New" w:hAnsi="Angsana New"/>
          <w:sz w:val="30"/>
          <w:szCs w:val="30"/>
        </w:rPr>
        <w:t>2535</w:t>
      </w:r>
      <w:r w:rsidRPr="004034C4">
        <w:rPr>
          <w:rFonts w:ascii="Angsana New" w:hAnsi="Angsana New"/>
          <w:sz w:val="30"/>
          <w:szCs w:val="30"/>
          <w:cs/>
        </w:rPr>
        <w:t xml:space="preserve"> มาตรา </w:t>
      </w:r>
      <w:r w:rsidRPr="004034C4">
        <w:rPr>
          <w:rFonts w:ascii="Angsana New" w:hAnsi="Angsana New"/>
          <w:sz w:val="30"/>
          <w:szCs w:val="30"/>
        </w:rPr>
        <w:t>51</w:t>
      </w:r>
      <w:r w:rsidRPr="004034C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034C4">
        <w:rPr>
          <w:rFonts w:ascii="Angsana New" w:hAnsi="Angsana New"/>
          <w:sz w:val="30"/>
          <w:szCs w:val="30"/>
        </w:rPr>
        <w:t>“</w:t>
      </w:r>
      <w:r w:rsidRPr="004034C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034C4">
        <w:rPr>
          <w:rFonts w:ascii="Angsana New" w:hAnsi="Angsana New"/>
          <w:sz w:val="30"/>
          <w:szCs w:val="30"/>
        </w:rPr>
        <w:t>”</w:t>
      </w:r>
      <w:r w:rsidRPr="004034C4">
        <w:rPr>
          <w:rFonts w:ascii="Angsana New" w:hAnsi="Angsana New"/>
          <w:sz w:val="30"/>
          <w:szCs w:val="30"/>
          <w:cs/>
        </w:rPr>
        <w:t>)</w:t>
      </w:r>
      <w:r w:rsidRPr="004034C4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4034C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52D1948B" w14:textId="77777777" w:rsidR="00F21395" w:rsidRPr="004034C4" w:rsidRDefault="00F2139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24AA7" w14:textId="77777777" w:rsidR="00586E2A" w:rsidRPr="004034C4" w:rsidRDefault="00586E2A" w:rsidP="0052086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ส่วนทุนจากการจ่ายโดยใช้หุ้นเป็นเกณฑ์</w:t>
      </w:r>
    </w:p>
    <w:p w14:paraId="6266CC65" w14:textId="77777777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88BF723" w14:textId="55391EE0" w:rsidR="00B5036E" w:rsidRPr="004034C4" w:rsidRDefault="00586E2A" w:rsidP="0052086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</w:rPr>
        <w:t>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วันให้สิทธิ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ส่วนทุนจากการจ่ายโดยใช้หุ้นเป็นเกณฑ์ในส่วนของผู้ถือหุ้น</w:t>
      </w:r>
    </w:p>
    <w:p w14:paraId="4A05912E" w14:textId="77777777" w:rsidR="00B33F8A" w:rsidRPr="004034C4" w:rsidRDefault="00B33F8A" w:rsidP="0052086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6A3F2E8" w14:textId="5C9E8FF5" w:rsidR="00586E2A" w:rsidRPr="004034C4" w:rsidRDefault="00586E2A" w:rsidP="00520865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ในการประมาณมูลค่ายุติธรรมของการจ่ายโดยใช้หุ้นเป็นเกณฑ์ดังกล่าว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ฝ่ายบริหารต้องใช้ดุลยพินิจในการวัดมูลค่า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รวมทั้งสมมติฐานต่างๆ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ที่เหมาะสม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เช่น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อายุของสิทธิซื้อหุ้น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ความผันผวนของ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ราคาหุ้น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และอัตราเงินปันผล</w:t>
      </w:r>
      <w:r w:rsidRPr="00403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pacing w:val="-2"/>
          <w:sz w:val="30"/>
          <w:szCs w:val="30"/>
          <w:cs/>
        </w:rPr>
        <w:t>เป็นต้น</w:t>
      </w:r>
    </w:p>
    <w:p w14:paraId="5A456771" w14:textId="77777777" w:rsidR="00F21395" w:rsidRPr="004034C4" w:rsidRDefault="00F2139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513DB54E" w14:textId="77777777" w:rsidR="00BC2E49" w:rsidRPr="004034C4" w:rsidRDefault="00BC2E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br w:type="page"/>
      </w:r>
    </w:p>
    <w:p w14:paraId="786BFF01" w14:textId="65282C70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>สำรองประกอบด้วย</w:t>
      </w:r>
    </w:p>
    <w:p w14:paraId="7BD8270E" w14:textId="77777777" w:rsidR="006D4DC0" w:rsidRPr="004034C4" w:rsidRDefault="006D4DC0" w:rsidP="00520865">
      <w:pPr>
        <w:tabs>
          <w:tab w:val="clear" w:pos="454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697F29BC" w14:textId="77777777" w:rsidR="00586E2A" w:rsidRPr="004034C4" w:rsidRDefault="00586E2A" w:rsidP="00520865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4034C4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4034C4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4E70F926" w14:textId="77777777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24"/>
          <w:szCs w:val="24"/>
        </w:rPr>
      </w:pPr>
    </w:p>
    <w:p w14:paraId="5F12F734" w14:textId="77777777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4034C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5A25BE8" w14:textId="77777777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70ACC133" w14:textId="77777777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034C4">
        <w:rPr>
          <w:rFonts w:ascii="Angsana New" w:hAnsi="Angsana New"/>
          <w:sz w:val="30"/>
          <w:szCs w:val="30"/>
        </w:rPr>
        <w:t>2535</w:t>
      </w:r>
      <w:r w:rsidRPr="004034C4">
        <w:rPr>
          <w:rFonts w:ascii="Angsana New" w:hAnsi="Angsana New"/>
          <w:sz w:val="30"/>
          <w:szCs w:val="30"/>
          <w:cs/>
        </w:rPr>
        <w:t xml:space="preserve"> มาตรา </w:t>
      </w:r>
      <w:r w:rsidRPr="004034C4">
        <w:rPr>
          <w:rFonts w:ascii="Angsana New" w:hAnsi="Angsana New"/>
          <w:sz w:val="30"/>
          <w:szCs w:val="30"/>
        </w:rPr>
        <w:t>116</w:t>
      </w:r>
      <w:r w:rsidRPr="004034C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4034C4">
        <w:rPr>
          <w:rFonts w:ascii="Angsana New" w:hAnsi="Angsana New"/>
          <w:sz w:val="30"/>
          <w:szCs w:val="30"/>
        </w:rPr>
        <w:t>“</w:t>
      </w:r>
      <w:r w:rsidRPr="004034C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034C4">
        <w:rPr>
          <w:rFonts w:ascii="Angsana New" w:hAnsi="Angsana New"/>
          <w:sz w:val="30"/>
          <w:szCs w:val="30"/>
        </w:rPr>
        <w:t>”</w:t>
      </w:r>
      <w:r w:rsidRPr="004034C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4034C4">
        <w:rPr>
          <w:rFonts w:ascii="Angsana New" w:hAnsi="Angsana New"/>
          <w:sz w:val="30"/>
          <w:szCs w:val="30"/>
        </w:rPr>
        <w:t xml:space="preserve">5 </w:t>
      </w:r>
      <w:r w:rsidRPr="004034C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034C4">
        <w:rPr>
          <w:rFonts w:ascii="Angsana New" w:hAnsi="Angsana New"/>
          <w:sz w:val="30"/>
          <w:szCs w:val="30"/>
        </w:rPr>
        <w:t xml:space="preserve">10 </w:t>
      </w:r>
      <w:r w:rsidRPr="004034C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E7CAD5A" w14:textId="75E35345" w:rsidR="00586E2A" w:rsidRPr="004034C4" w:rsidRDefault="00586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267B948" w14:textId="389DC22C" w:rsidR="00314D9F" w:rsidRPr="004034C4" w:rsidRDefault="00314D9F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270860D" w14:textId="61D39B74" w:rsidR="00866D6E" w:rsidRPr="004034C4" w:rsidRDefault="00866D6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lang w:val="th-TH"/>
        </w:rPr>
      </w:pPr>
    </w:p>
    <w:p w14:paraId="703BD5EC" w14:textId="79CDF888" w:rsidR="00314D9F" w:rsidRPr="004034C4" w:rsidRDefault="00866D6E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AA5A497" w14:textId="77777777" w:rsidR="00922ADA" w:rsidRPr="004034C4" w:rsidRDefault="00922AD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3550D714" w14:textId="6EF99BCC" w:rsidR="00B5036E" w:rsidRPr="004034C4" w:rsidRDefault="00047CE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4034C4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4034C4">
        <w:rPr>
          <w:rFonts w:ascii="Angsana New" w:hAnsi="Angsana New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357196CE" w14:textId="77777777" w:rsidR="008D5053" w:rsidRPr="004034C4" w:rsidRDefault="008D505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FD6B824" w14:textId="43447CB9" w:rsidR="00196F88" w:rsidRPr="004034C4" w:rsidRDefault="00196F8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EFC47BB" w14:textId="77777777" w:rsidR="006D4DC0" w:rsidRPr="004034C4" w:rsidRDefault="006D4DC0" w:rsidP="0052086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1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615"/>
        <w:gridCol w:w="262"/>
        <w:gridCol w:w="1634"/>
      </w:tblGrid>
      <w:tr w:rsidR="00922ADA" w:rsidRPr="004034C4" w14:paraId="29277545" w14:textId="77777777" w:rsidTr="00126CBE">
        <w:trPr>
          <w:tblHeader/>
        </w:trPr>
        <w:tc>
          <w:tcPr>
            <w:tcW w:w="5400" w:type="dxa"/>
          </w:tcPr>
          <w:p w14:paraId="5F5CB61E" w14:textId="77777777" w:rsidR="00922ADA" w:rsidRPr="004034C4" w:rsidRDefault="00922ADA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2C37A30" w14:textId="77777777" w:rsidR="00922ADA" w:rsidRPr="004034C4" w:rsidRDefault="00922ADA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  <w:vAlign w:val="bottom"/>
            <w:hideMark/>
          </w:tcPr>
          <w:p w14:paraId="20333C63" w14:textId="1F451186" w:rsidR="00922ADA" w:rsidRPr="004034C4" w:rsidRDefault="00922ADA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4034C4" w14:paraId="14B97ECA" w14:textId="77777777" w:rsidTr="00126CBE">
        <w:trPr>
          <w:tblHeader/>
        </w:trPr>
        <w:tc>
          <w:tcPr>
            <w:tcW w:w="5400" w:type="dxa"/>
          </w:tcPr>
          <w:p w14:paraId="69CAB01B" w14:textId="2D3B8EBF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5" w:type="dxa"/>
          </w:tcPr>
          <w:p w14:paraId="1FD2E60F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78D096A7" w14:textId="340E0E85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75307043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4" w:type="dxa"/>
          </w:tcPr>
          <w:p w14:paraId="5E4FB43F" w14:textId="01B1DCBF" w:rsidR="00DC6BD8" w:rsidRPr="004034C4" w:rsidRDefault="001907C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DC6BD8" w:rsidRPr="004034C4" w14:paraId="2C9C8481" w14:textId="77777777" w:rsidTr="00126CBE">
        <w:trPr>
          <w:tblHeader/>
        </w:trPr>
        <w:tc>
          <w:tcPr>
            <w:tcW w:w="5400" w:type="dxa"/>
          </w:tcPr>
          <w:p w14:paraId="11CB03A5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</w:tcPr>
          <w:p w14:paraId="34579C78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0637FAC8" w14:textId="171B1746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BD8" w:rsidRPr="004034C4" w14:paraId="7485FB65" w14:textId="77777777" w:rsidTr="00126CBE">
        <w:tc>
          <w:tcPr>
            <w:tcW w:w="5400" w:type="dxa"/>
            <w:vAlign w:val="bottom"/>
          </w:tcPr>
          <w:p w14:paraId="1B0816F7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2065C1B9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AC58E53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7F2083B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vAlign w:val="center"/>
          </w:tcPr>
          <w:p w14:paraId="6B327F7F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AD7" w:rsidRPr="004034C4" w14:paraId="755950C0" w14:textId="77777777" w:rsidTr="00126CBE">
        <w:tc>
          <w:tcPr>
            <w:tcW w:w="5400" w:type="dxa"/>
          </w:tcPr>
          <w:p w14:paraId="530A59AF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034C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4F1F827D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06DDCF2E" w14:textId="2D67123C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2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10</w:t>
            </w:r>
            <w:r w:rsidR="006E225C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0,</w:t>
            </w:r>
            <w:r w:rsidR="001610A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62" w:type="dxa"/>
            <w:vAlign w:val="center"/>
          </w:tcPr>
          <w:p w14:paraId="0661BC0E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6E781C3B" w14:textId="41B52EAD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2,035,549</w:t>
            </w:r>
          </w:p>
        </w:tc>
      </w:tr>
      <w:tr w:rsidR="00885AD7" w:rsidRPr="004034C4" w14:paraId="6DE66715" w14:textId="77777777" w:rsidTr="00126CBE">
        <w:tc>
          <w:tcPr>
            <w:tcW w:w="5400" w:type="dxa"/>
          </w:tcPr>
          <w:p w14:paraId="6A828FC0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2DD1B07D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C68ED" w14:textId="35513908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2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1</w:t>
            </w:r>
            <w:r w:rsidR="006E225C"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00,</w:t>
            </w:r>
            <w:r w:rsidR="001610A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62" w:type="dxa"/>
            <w:vAlign w:val="center"/>
          </w:tcPr>
          <w:p w14:paraId="3A022ACF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11175" w14:textId="65A1A011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2,035,549</w:t>
            </w:r>
          </w:p>
        </w:tc>
      </w:tr>
      <w:tr w:rsidR="00885AD7" w:rsidRPr="004034C4" w14:paraId="0A245D90" w14:textId="77777777" w:rsidTr="00126CBE">
        <w:tc>
          <w:tcPr>
            <w:tcW w:w="5400" w:type="dxa"/>
            <w:vAlign w:val="bottom"/>
          </w:tcPr>
          <w:p w14:paraId="2E8AF4C4" w14:textId="3C6358B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5" w:type="dxa"/>
          </w:tcPr>
          <w:p w14:paraId="23DCCD62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5" w:type="dxa"/>
            <w:vAlign w:val="center"/>
          </w:tcPr>
          <w:p w14:paraId="68BFFBB2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827C65D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18F1AA71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7A966EA1" w14:textId="77777777" w:rsidR="00BC2E49" w:rsidRPr="004034C4" w:rsidRDefault="00BC2E49" w:rsidP="00520865">
      <w:r w:rsidRPr="004034C4">
        <w:br w:type="page"/>
      </w:r>
    </w:p>
    <w:tbl>
      <w:tblPr>
        <w:tblW w:w="91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69"/>
        <w:gridCol w:w="6"/>
        <w:gridCol w:w="1615"/>
        <w:gridCol w:w="262"/>
        <w:gridCol w:w="1634"/>
      </w:tblGrid>
      <w:tr w:rsidR="00BC2E49" w:rsidRPr="004034C4" w14:paraId="393F7325" w14:textId="77777777" w:rsidTr="00E753FB">
        <w:trPr>
          <w:tblHeader/>
        </w:trPr>
        <w:tc>
          <w:tcPr>
            <w:tcW w:w="5400" w:type="dxa"/>
          </w:tcPr>
          <w:p w14:paraId="0814D116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21A5F34A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  <w:vAlign w:val="bottom"/>
            <w:hideMark/>
          </w:tcPr>
          <w:p w14:paraId="76731D7E" w14:textId="77777777" w:rsidR="00BC2E49" w:rsidRPr="004034C4" w:rsidRDefault="00BC2E49" w:rsidP="0052086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2E49" w:rsidRPr="004034C4" w14:paraId="7DA76B91" w14:textId="77777777" w:rsidTr="00E753FB">
        <w:trPr>
          <w:tblHeader/>
        </w:trPr>
        <w:tc>
          <w:tcPr>
            <w:tcW w:w="5400" w:type="dxa"/>
          </w:tcPr>
          <w:p w14:paraId="52311C65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4034C4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4034C4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5" w:type="dxa"/>
            <w:gridSpan w:val="2"/>
          </w:tcPr>
          <w:p w14:paraId="411B333F" w14:textId="77777777" w:rsidR="00BC2E49" w:rsidRPr="004034C4" w:rsidRDefault="00BC2E4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4B89C896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7FE0EE04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4" w:type="dxa"/>
          </w:tcPr>
          <w:p w14:paraId="73181340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BC2E49" w:rsidRPr="004034C4" w14:paraId="6DB1F081" w14:textId="77777777" w:rsidTr="00E753FB">
        <w:trPr>
          <w:tblHeader/>
        </w:trPr>
        <w:tc>
          <w:tcPr>
            <w:tcW w:w="5400" w:type="dxa"/>
          </w:tcPr>
          <w:p w14:paraId="1AD69A7B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35F11D74" w14:textId="77777777" w:rsidR="00BC2E49" w:rsidRPr="004034C4" w:rsidRDefault="00BC2E4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7E03AA87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AD7" w:rsidRPr="004034C4" w14:paraId="2B396C3B" w14:textId="77777777" w:rsidTr="00126CBE">
        <w:tc>
          <w:tcPr>
            <w:tcW w:w="5400" w:type="dxa"/>
            <w:vAlign w:val="bottom"/>
          </w:tcPr>
          <w:p w14:paraId="57FFD7CD" w14:textId="47614B66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0D06BF00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6DA0936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5A04EE3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71FF0E03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85AD7" w:rsidRPr="004034C4" w14:paraId="59FA7928" w14:textId="77777777" w:rsidTr="00126CBE">
        <w:tc>
          <w:tcPr>
            <w:tcW w:w="5400" w:type="dxa"/>
          </w:tcPr>
          <w:p w14:paraId="3F873870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บริการหลัก</w:t>
            </w:r>
          </w:p>
        </w:tc>
        <w:tc>
          <w:tcPr>
            <w:tcW w:w="275" w:type="dxa"/>
            <w:gridSpan w:val="2"/>
          </w:tcPr>
          <w:p w14:paraId="418CECF7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66B961F" w14:textId="3A1AB2B0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86B0DA8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DF7E389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AD7" w:rsidRPr="004034C4" w14:paraId="6F44DC12" w14:textId="77777777" w:rsidTr="00126CBE">
        <w:tc>
          <w:tcPr>
            <w:tcW w:w="5400" w:type="dxa"/>
          </w:tcPr>
          <w:p w14:paraId="7906EB57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197F5375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4B163E1" w14:textId="612B85CE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1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  <w:r w:rsidR="00134C71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6E225C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</w:t>
            </w:r>
            <w:r w:rsidR="001610A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895</w:t>
            </w:r>
          </w:p>
        </w:tc>
        <w:tc>
          <w:tcPr>
            <w:tcW w:w="262" w:type="dxa"/>
            <w:vAlign w:val="center"/>
          </w:tcPr>
          <w:p w14:paraId="6451874D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26C089A3" w14:textId="37FB3730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1,847,266</w:t>
            </w:r>
          </w:p>
        </w:tc>
      </w:tr>
      <w:tr w:rsidR="00885AD7" w:rsidRPr="004034C4" w14:paraId="2ABB6E62" w14:textId="77777777" w:rsidTr="00126CBE">
        <w:tc>
          <w:tcPr>
            <w:tcW w:w="5400" w:type="dxa"/>
          </w:tcPr>
          <w:p w14:paraId="3FBB91DB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9D74704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30BA" w14:textId="0209FFF8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223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455</w:t>
            </w:r>
          </w:p>
        </w:tc>
        <w:tc>
          <w:tcPr>
            <w:tcW w:w="262" w:type="dxa"/>
            <w:vAlign w:val="center"/>
          </w:tcPr>
          <w:p w14:paraId="1E764C54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B5AF6A0" w14:textId="5C45ACB8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179,730</w:t>
            </w:r>
          </w:p>
        </w:tc>
      </w:tr>
      <w:tr w:rsidR="00885AD7" w:rsidRPr="004034C4" w14:paraId="6E7D9666" w14:textId="77777777" w:rsidTr="00126CBE">
        <w:tc>
          <w:tcPr>
            <w:tcW w:w="5400" w:type="dxa"/>
          </w:tcPr>
          <w:p w14:paraId="73868056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09F6622D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C21006F" w14:textId="35026413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95</w:t>
            </w:r>
            <w:r w:rsidR="006E225C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62" w:type="dxa"/>
            <w:vAlign w:val="center"/>
          </w:tcPr>
          <w:p w14:paraId="291A82FC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91FBD28" w14:textId="3106E24E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7,104</w:t>
            </w:r>
          </w:p>
        </w:tc>
      </w:tr>
      <w:tr w:rsidR="00885AD7" w:rsidRPr="004034C4" w14:paraId="21738827" w14:textId="77777777" w:rsidTr="00126CBE">
        <w:tc>
          <w:tcPr>
            <w:tcW w:w="5400" w:type="dxa"/>
          </w:tcPr>
          <w:p w14:paraId="60D9CF83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2FFCADA" w14:textId="48B4F2F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5FA85" w14:textId="6855F870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1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443</w:t>
            </w:r>
          </w:p>
        </w:tc>
        <w:tc>
          <w:tcPr>
            <w:tcW w:w="262" w:type="dxa"/>
            <w:vAlign w:val="center"/>
          </w:tcPr>
          <w:p w14:paraId="08387452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32382" w14:textId="48426973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1,449</w:t>
            </w:r>
          </w:p>
        </w:tc>
      </w:tr>
      <w:tr w:rsidR="00885AD7" w:rsidRPr="004034C4" w14:paraId="05757215" w14:textId="77777777" w:rsidTr="00126CBE">
        <w:tc>
          <w:tcPr>
            <w:tcW w:w="5400" w:type="dxa"/>
          </w:tcPr>
          <w:p w14:paraId="683B0C85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C5C27AD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6AFE20" w14:textId="51FFF7D9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2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10</w:t>
            </w:r>
            <w:r w:rsidR="006E225C"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0,</w:t>
            </w:r>
            <w:r w:rsidR="001610A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62" w:type="dxa"/>
            <w:vAlign w:val="center"/>
          </w:tcPr>
          <w:p w14:paraId="41A3E924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33E9E9" w14:textId="09B96FF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2,035,549</w:t>
            </w:r>
          </w:p>
        </w:tc>
      </w:tr>
      <w:tr w:rsidR="00885AD7" w:rsidRPr="004034C4" w14:paraId="7B98D323" w14:textId="77777777" w:rsidTr="00126CBE">
        <w:tc>
          <w:tcPr>
            <w:tcW w:w="5400" w:type="dxa"/>
          </w:tcPr>
          <w:p w14:paraId="05A6468E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5" w:type="dxa"/>
            <w:gridSpan w:val="2"/>
          </w:tcPr>
          <w:p w14:paraId="56ED7A07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F6F4133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dxa"/>
            <w:vAlign w:val="center"/>
          </w:tcPr>
          <w:p w14:paraId="1A252410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1DE527E5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5AD7" w:rsidRPr="004034C4" w14:paraId="142D50A0" w14:textId="77777777" w:rsidTr="00126CBE">
        <w:tc>
          <w:tcPr>
            <w:tcW w:w="5400" w:type="dxa"/>
          </w:tcPr>
          <w:p w14:paraId="30E8D98E" w14:textId="114B265F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FEEEF87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C68112B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F6773A9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ECD20D1" w14:textId="77777777" w:rsidR="00885AD7" w:rsidRPr="004034C4" w:rsidRDefault="00885AD7" w:rsidP="0052086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AD7" w:rsidRPr="004034C4" w14:paraId="164DF49C" w14:textId="77777777" w:rsidTr="00126CBE">
        <w:tc>
          <w:tcPr>
            <w:tcW w:w="5400" w:type="dxa"/>
          </w:tcPr>
          <w:p w14:paraId="297AC3D2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5B723E2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DE871B7" w14:textId="62DFEAFC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50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665</w:t>
            </w:r>
          </w:p>
        </w:tc>
        <w:tc>
          <w:tcPr>
            <w:tcW w:w="262" w:type="dxa"/>
            <w:vAlign w:val="center"/>
          </w:tcPr>
          <w:p w14:paraId="195F4071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637E30C" w14:textId="3AA80498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35,119</w:t>
            </w:r>
          </w:p>
        </w:tc>
      </w:tr>
      <w:tr w:rsidR="00885AD7" w:rsidRPr="004034C4" w14:paraId="0DCEF59E" w14:textId="77777777" w:rsidTr="00126CBE">
        <w:tc>
          <w:tcPr>
            <w:tcW w:w="5400" w:type="dxa"/>
          </w:tcPr>
          <w:p w14:paraId="47ADCFD3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20AB29B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2E629" w14:textId="4BBDE5E5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2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0</w:t>
            </w:r>
            <w:r w:rsidR="001610A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50,081</w:t>
            </w:r>
          </w:p>
        </w:tc>
        <w:tc>
          <w:tcPr>
            <w:tcW w:w="262" w:type="dxa"/>
            <w:vAlign w:val="center"/>
          </w:tcPr>
          <w:p w14:paraId="15F4847F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BA831" w14:textId="56892953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2,000,430</w:t>
            </w:r>
          </w:p>
        </w:tc>
      </w:tr>
      <w:tr w:rsidR="00885AD7" w:rsidRPr="004034C4" w14:paraId="61281826" w14:textId="77777777" w:rsidTr="00126CBE">
        <w:tc>
          <w:tcPr>
            <w:tcW w:w="5400" w:type="dxa"/>
          </w:tcPr>
          <w:p w14:paraId="57B16F49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4D0728E6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B8D02E" w14:textId="418860B6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2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10</w:t>
            </w:r>
            <w:r w:rsidR="006E225C"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0,</w:t>
            </w:r>
            <w:r w:rsidR="001610A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62" w:type="dxa"/>
            <w:vAlign w:val="center"/>
          </w:tcPr>
          <w:p w14:paraId="1B173946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FCED9F" w14:textId="041CAAAF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2,035,549</w:t>
            </w:r>
          </w:p>
        </w:tc>
      </w:tr>
      <w:tr w:rsidR="00885AD7" w:rsidRPr="004034C4" w14:paraId="5F40AAC9" w14:textId="77777777" w:rsidTr="00126CBE">
        <w:tc>
          <w:tcPr>
            <w:tcW w:w="5400" w:type="dxa"/>
          </w:tcPr>
          <w:p w14:paraId="5A334BE2" w14:textId="77777777" w:rsidR="00885AD7" w:rsidRPr="004034C4" w:rsidRDefault="00885AD7" w:rsidP="00520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CF31462" w14:textId="77777777" w:rsidR="00885AD7" w:rsidRPr="004034C4" w:rsidRDefault="00885AD7" w:rsidP="00520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61FA67" w14:textId="77777777" w:rsidR="00885AD7" w:rsidRPr="004034C4" w:rsidRDefault="00885AD7" w:rsidP="00520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DCFEC35" w14:textId="77777777" w:rsidR="00885AD7" w:rsidRPr="004034C4" w:rsidRDefault="00885AD7" w:rsidP="00520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A555DD" w14:textId="77777777" w:rsidR="00885AD7" w:rsidRPr="004034C4" w:rsidRDefault="00885AD7" w:rsidP="005208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</w:tr>
      <w:tr w:rsidR="00885AD7" w:rsidRPr="004034C4" w14:paraId="35A5FB54" w14:textId="77777777" w:rsidTr="00126CBE">
        <w:tc>
          <w:tcPr>
            <w:tcW w:w="5400" w:type="dxa"/>
          </w:tcPr>
          <w:p w14:paraId="4EE4BBAF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3800FA2C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188A3C69" w14:textId="1D23CD96" w:rsidR="00885AD7" w:rsidRPr="004034C4" w:rsidRDefault="003D2E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1</w:t>
            </w:r>
            <w:r w:rsidR="00F844DD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59,</w:t>
            </w:r>
            <w:r w:rsidR="001610A9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520</w:t>
            </w:r>
          </w:p>
        </w:tc>
        <w:tc>
          <w:tcPr>
            <w:tcW w:w="262" w:type="dxa"/>
            <w:vAlign w:val="center"/>
          </w:tcPr>
          <w:p w14:paraId="0A3C3422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vAlign w:val="center"/>
          </w:tcPr>
          <w:p w14:paraId="42A8A15E" w14:textId="7BA33D8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259,317</w:t>
            </w:r>
          </w:p>
        </w:tc>
      </w:tr>
    </w:tbl>
    <w:p w14:paraId="2B6385B2" w14:textId="3208AD1B" w:rsidR="00B5036E" w:rsidRPr="004034C4" w:rsidRDefault="00B5036E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2737A7A4" w14:textId="5C275DCC" w:rsidR="00EF4DF8" w:rsidRPr="004034C4" w:rsidRDefault="00EF4DF8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 </w:t>
      </w:r>
    </w:p>
    <w:p w14:paraId="1D26F9C6" w14:textId="65F28F26" w:rsidR="00EF4DF8" w:rsidRPr="004034C4" w:rsidRDefault="00EF4DF8" w:rsidP="0052086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840F6F" w:rsidRPr="004034C4" w14:paraId="41B67CF4" w14:textId="77777777" w:rsidTr="00126CBE">
        <w:trPr>
          <w:tblHeader/>
        </w:trPr>
        <w:tc>
          <w:tcPr>
            <w:tcW w:w="5310" w:type="dxa"/>
          </w:tcPr>
          <w:p w14:paraId="76845E59" w14:textId="77777777" w:rsidR="00840F6F" w:rsidRPr="004034C4" w:rsidRDefault="00840F6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4F246741" w14:textId="77777777" w:rsidR="00840F6F" w:rsidRPr="004034C4" w:rsidRDefault="00840F6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02" w:type="dxa"/>
            <w:gridSpan w:val="3"/>
            <w:vAlign w:val="bottom"/>
          </w:tcPr>
          <w:p w14:paraId="429A0A3F" w14:textId="37BE13F4" w:rsidR="00840F6F" w:rsidRPr="004034C4" w:rsidRDefault="00840F6F" w:rsidP="005208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4034C4" w14:paraId="029BC58C" w14:textId="77777777" w:rsidTr="002762F4">
        <w:trPr>
          <w:tblHeader/>
        </w:trPr>
        <w:tc>
          <w:tcPr>
            <w:tcW w:w="5310" w:type="dxa"/>
          </w:tcPr>
          <w:p w14:paraId="10E479C8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282098AB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058D95A4" w14:textId="527762A5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23B26CED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0F098A5B" w14:textId="0C884588" w:rsidR="00DC6BD8" w:rsidRPr="004034C4" w:rsidRDefault="00650E3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DC6BD8" w:rsidRPr="004034C4" w14:paraId="1B6F077B" w14:textId="77777777" w:rsidTr="00126CBE">
        <w:tc>
          <w:tcPr>
            <w:tcW w:w="5310" w:type="dxa"/>
          </w:tcPr>
          <w:p w14:paraId="2841B543" w14:textId="77777777" w:rsidR="00DC6BD8" w:rsidRPr="004034C4" w:rsidRDefault="00DC6BD8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7BD381BC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2" w:type="dxa"/>
            <w:gridSpan w:val="3"/>
            <w:vAlign w:val="center"/>
          </w:tcPr>
          <w:p w14:paraId="4F481589" w14:textId="482BC063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BD8" w:rsidRPr="004034C4" w14:paraId="6610C0E9" w14:textId="77777777" w:rsidTr="00126CBE">
        <w:tc>
          <w:tcPr>
            <w:tcW w:w="5310" w:type="dxa"/>
          </w:tcPr>
          <w:p w14:paraId="4AFD7639" w14:textId="77777777" w:rsidR="00DC6BD8" w:rsidRPr="004034C4" w:rsidRDefault="00DC6BD8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8" w:type="dxa"/>
            <w:tcBorders>
              <w:left w:val="nil"/>
            </w:tcBorders>
          </w:tcPr>
          <w:p w14:paraId="78AD4EFB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vAlign w:val="center"/>
          </w:tcPr>
          <w:p w14:paraId="2BBBF111" w14:textId="77777777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41BD2A5" w14:textId="77777777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vAlign w:val="center"/>
          </w:tcPr>
          <w:p w14:paraId="1A6CE9FF" w14:textId="77777777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AD7" w:rsidRPr="004034C4" w14:paraId="383AF3EE" w14:textId="77777777" w:rsidTr="00126CBE">
        <w:trPr>
          <w:trHeight w:val="60"/>
        </w:trPr>
        <w:tc>
          <w:tcPr>
            <w:tcW w:w="5310" w:type="dxa"/>
          </w:tcPr>
          <w:p w14:paraId="2BC589F4" w14:textId="77777777" w:rsidR="00885AD7" w:rsidRPr="004034C4" w:rsidRDefault="00885AD7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78" w:type="dxa"/>
            <w:tcBorders>
              <w:left w:val="nil"/>
            </w:tcBorders>
          </w:tcPr>
          <w:p w14:paraId="544A3147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3D515041" w14:textId="7752845A" w:rsidR="00885AD7" w:rsidRPr="004034C4" w:rsidRDefault="00155852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844DD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86,</w:t>
            </w:r>
            <w:r w:rsidR="001610A9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5" w:type="dxa"/>
          </w:tcPr>
          <w:p w14:paraId="738090D2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2640C5DF" w14:textId="1418EF81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709,334</w:t>
            </w:r>
          </w:p>
        </w:tc>
      </w:tr>
      <w:tr w:rsidR="00885AD7" w:rsidRPr="004034C4" w14:paraId="7D8E241F" w14:textId="77777777" w:rsidTr="00126CBE">
        <w:tc>
          <w:tcPr>
            <w:tcW w:w="5310" w:type="dxa"/>
          </w:tcPr>
          <w:p w14:paraId="48ACB725" w14:textId="77777777" w:rsidR="00885AD7" w:rsidRPr="004034C4" w:rsidRDefault="00885AD7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8" w:type="dxa"/>
            <w:tcBorders>
              <w:left w:val="nil"/>
            </w:tcBorders>
          </w:tcPr>
          <w:p w14:paraId="24FADD6F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470DC0BE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75A8158F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4C4FF54D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85AD7" w:rsidRPr="004034C4" w14:paraId="2E0DA84D" w14:textId="77777777" w:rsidTr="00126CBE">
        <w:tc>
          <w:tcPr>
            <w:tcW w:w="5310" w:type="dxa"/>
          </w:tcPr>
          <w:p w14:paraId="510CC394" w14:textId="77777777" w:rsidR="00885AD7" w:rsidRPr="004034C4" w:rsidRDefault="00885AD7" w:rsidP="00520865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8" w:type="dxa"/>
            <w:tcBorders>
              <w:left w:val="nil"/>
            </w:tcBorders>
          </w:tcPr>
          <w:p w14:paraId="71B7EA97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37AF9D4A" w14:textId="2E16B08C" w:rsidR="00885AD7" w:rsidRPr="004034C4" w:rsidRDefault="00155852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8,49</w:t>
            </w:r>
            <w:r w:rsidR="007D6A39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6731F23A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02268CD1" w14:textId="3ACAA98F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21,825</w:t>
            </w:r>
          </w:p>
        </w:tc>
      </w:tr>
      <w:tr w:rsidR="00885AD7" w:rsidRPr="004034C4" w14:paraId="1C7645A9" w14:textId="77777777" w:rsidTr="00126CBE">
        <w:tc>
          <w:tcPr>
            <w:tcW w:w="5310" w:type="dxa"/>
          </w:tcPr>
          <w:p w14:paraId="5CFE6285" w14:textId="77777777" w:rsidR="00885AD7" w:rsidRPr="004034C4" w:rsidRDefault="00885AD7" w:rsidP="00520865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8" w:type="dxa"/>
            <w:tcBorders>
              <w:left w:val="nil"/>
            </w:tcBorders>
          </w:tcPr>
          <w:p w14:paraId="26166C46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454478BE" w14:textId="0DAC15D0" w:rsidR="00885AD7" w:rsidRPr="004034C4" w:rsidRDefault="00155852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(18</w:t>
            </w:r>
            <w:r w:rsidR="00F844DD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4,306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6ED8FD84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1582B1C2" w14:textId="6AF5BF99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(161,026)</w:t>
            </w:r>
          </w:p>
        </w:tc>
      </w:tr>
      <w:tr w:rsidR="00885AD7" w:rsidRPr="004034C4" w14:paraId="28EF1C35" w14:textId="77777777" w:rsidTr="00126CBE">
        <w:tc>
          <w:tcPr>
            <w:tcW w:w="5310" w:type="dxa"/>
          </w:tcPr>
          <w:p w14:paraId="005B1960" w14:textId="77777777" w:rsidR="00885AD7" w:rsidRPr="004034C4" w:rsidRDefault="00885AD7" w:rsidP="00520865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  <w:tcBorders>
              <w:left w:val="nil"/>
            </w:tcBorders>
          </w:tcPr>
          <w:p w14:paraId="41E91519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25DB33C8" w14:textId="44A341A1" w:rsidR="00885AD7" w:rsidRPr="004034C4" w:rsidRDefault="00155852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C7F97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F844DD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9,238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655E3D65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6B663F4E" w14:textId="32F507E1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(281,224)</w:t>
            </w:r>
          </w:p>
        </w:tc>
      </w:tr>
      <w:tr w:rsidR="00885AD7" w:rsidRPr="004034C4" w14:paraId="46281F17" w14:textId="77777777" w:rsidTr="00126CBE">
        <w:tc>
          <w:tcPr>
            <w:tcW w:w="5310" w:type="dxa"/>
          </w:tcPr>
          <w:p w14:paraId="7819F644" w14:textId="77777777" w:rsidR="00885AD7" w:rsidRPr="004034C4" w:rsidRDefault="00885AD7" w:rsidP="00520865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8" w:type="dxa"/>
            <w:tcBorders>
              <w:left w:val="nil"/>
            </w:tcBorders>
          </w:tcPr>
          <w:p w14:paraId="170986D1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6385B9FE" w14:textId="332D41B6" w:rsidR="00885AD7" w:rsidRPr="004034C4" w:rsidRDefault="00155852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(32,271)</w:t>
            </w:r>
          </w:p>
        </w:tc>
        <w:tc>
          <w:tcPr>
            <w:tcW w:w="265" w:type="dxa"/>
          </w:tcPr>
          <w:p w14:paraId="1C3D3CB6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</w:tcPr>
          <w:p w14:paraId="744EDA1F" w14:textId="037AC9F6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(29,592)</w:t>
            </w:r>
          </w:p>
        </w:tc>
      </w:tr>
      <w:tr w:rsidR="00885AD7" w:rsidRPr="004034C4" w14:paraId="245AF436" w14:textId="77777777" w:rsidTr="00126CBE">
        <w:tc>
          <w:tcPr>
            <w:tcW w:w="5310" w:type="dxa"/>
          </w:tcPr>
          <w:p w14:paraId="0386059A" w14:textId="77777777" w:rsidR="00885AD7" w:rsidRPr="004034C4" w:rsidRDefault="00885AD7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8" w:type="dxa"/>
            <w:tcBorders>
              <w:left w:val="nil"/>
            </w:tcBorders>
          </w:tcPr>
          <w:p w14:paraId="47919AF8" w14:textId="77777777" w:rsidR="00885AD7" w:rsidRPr="004034C4" w:rsidRDefault="00885AD7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37F2F483" w14:textId="72B65CC9" w:rsidR="00885AD7" w:rsidRPr="004034C4" w:rsidRDefault="007D6A39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844D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9C7F97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610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65" w:type="dxa"/>
          </w:tcPr>
          <w:p w14:paraId="7E9B05F3" w14:textId="77777777" w:rsidR="00885AD7" w:rsidRPr="004034C4" w:rsidRDefault="00885AD7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1C403C9B" w14:textId="32553A61" w:rsidR="00885AD7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259,317</w:t>
            </w:r>
          </w:p>
        </w:tc>
      </w:tr>
    </w:tbl>
    <w:p w14:paraId="6B2BCB21" w14:textId="77777777" w:rsidR="004B04EB" w:rsidRPr="004034C4" w:rsidRDefault="004B04EB" w:rsidP="0052086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22"/>
        </w:rPr>
      </w:pPr>
    </w:p>
    <w:p w14:paraId="50CD74DF" w14:textId="77777777" w:rsidR="00BC2E49" w:rsidRPr="004034C4" w:rsidRDefault="00BC2E49" w:rsidP="00520865">
      <w:r w:rsidRPr="004034C4"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BC2E49" w:rsidRPr="004034C4" w14:paraId="753E86C3" w14:textId="77777777" w:rsidTr="00E753FB">
        <w:trPr>
          <w:tblHeader/>
        </w:trPr>
        <w:tc>
          <w:tcPr>
            <w:tcW w:w="5310" w:type="dxa"/>
          </w:tcPr>
          <w:p w14:paraId="629EC47E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7FE4EF3C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02" w:type="dxa"/>
            <w:gridSpan w:val="3"/>
            <w:vAlign w:val="bottom"/>
          </w:tcPr>
          <w:p w14:paraId="0CBACC5B" w14:textId="77777777" w:rsidR="00BC2E49" w:rsidRPr="004034C4" w:rsidRDefault="00BC2E49" w:rsidP="005208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2E49" w:rsidRPr="004034C4" w14:paraId="4A9DEB6C" w14:textId="77777777" w:rsidTr="00E753FB">
        <w:trPr>
          <w:tblHeader/>
        </w:trPr>
        <w:tc>
          <w:tcPr>
            <w:tcW w:w="5310" w:type="dxa"/>
          </w:tcPr>
          <w:p w14:paraId="7AC4E085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6DE64DEB" w14:textId="77777777" w:rsidR="00BC2E49" w:rsidRPr="004034C4" w:rsidRDefault="00BC2E4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37481719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63AAF51E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308A7457" w14:textId="77777777" w:rsidR="00BC2E49" w:rsidRPr="004034C4" w:rsidRDefault="00BC2E4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BC2E49" w:rsidRPr="004034C4" w14:paraId="489C9CC3" w14:textId="77777777" w:rsidTr="00E753FB">
        <w:tc>
          <w:tcPr>
            <w:tcW w:w="5310" w:type="dxa"/>
          </w:tcPr>
          <w:p w14:paraId="275D6275" w14:textId="77777777" w:rsidR="00BC2E49" w:rsidRPr="004034C4" w:rsidRDefault="00BC2E49" w:rsidP="0052086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</w:tcPr>
          <w:p w14:paraId="4496DC46" w14:textId="77777777" w:rsidR="00BC2E49" w:rsidRPr="004034C4" w:rsidRDefault="00BC2E4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2" w:type="dxa"/>
            <w:gridSpan w:val="3"/>
            <w:vAlign w:val="center"/>
          </w:tcPr>
          <w:p w14:paraId="6A8D44FD" w14:textId="77777777" w:rsidR="00BC2E49" w:rsidRPr="004034C4" w:rsidRDefault="00BC2E49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BD8" w:rsidRPr="004034C4" w14:paraId="670962EF" w14:textId="77777777" w:rsidTr="00126CBE">
        <w:tc>
          <w:tcPr>
            <w:tcW w:w="5310" w:type="dxa"/>
          </w:tcPr>
          <w:p w14:paraId="36BA20CB" w14:textId="5E64819E" w:rsidR="00DC6BD8" w:rsidRPr="004034C4" w:rsidRDefault="00DC6BD8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</w:tcPr>
          <w:p w14:paraId="1D88ED61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</w:tcPr>
          <w:p w14:paraId="29076FB7" w14:textId="2DD22D0F" w:rsidR="00DC6BD8" w:rsidRPr="004034C4" w:rsidRDefault="003D2EEA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9C7F97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</w:t>
            </w:r>
            <w:r w:rsidR="001610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65" w:type="dxa"/>
          </w:tcPr>
          <w:p w14:paraId="1D559247" w14:textId="77777777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76D97C9D" w14:textId="035FC5C5" w:rsidR="00DC6BD8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4,483,122</w:t>
            </w:r>
          </w:p>
        </w:tc>
      </w:tr>
      <w:tr w:rsidR="00DC6BD8" w:rsidRPr="004034C4" w14:paraId="06E7E3BB" w14:textId="77777777" w:rsidTr="00126CBE">
        <w:tc>
          <w:tcPr>
            <w:tcW w:w="5310" w:type="dxa"/>
          </w:tcPr>
          <w:p w14:paraId="6E2567BA" w14:textId="77777777" w:rsidR="00DC6BD8" w:rsidRPr="004034C4" w:rsidRDefault="00DC6BD8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</w:tcPr>
          <w:p w14:paraId="2C0942E8" w14:textId="77777777" w:rsidR="00DC6BD8" w:rsidRPr="004034C4" w:rsidRDefault="00DC6BD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</w:tcPr>
          <w:p w14:paraId="7A588D54" w14:textId="664F4D50" w:rsidR="00DC6BD8" w:rsidRPr="004034C4" w:rsidRDefault="003D2EEA" w:rsidP="00520865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="00F844D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</w:t>
            </w:r>
            <w:r w:rsidR="009C7F97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5" w:type="dxa"/>
          </w:tcPr>
          <w:p w14:paraId="3232C18F" w14:textId="77777777" w:rsidR="00DC6BD8" w:rsidRPr="004034C4" w:rsidRDefault="00DC6BD8" w:rsidP="005208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038501B" w14:textId="357393A4" w:rsidR="00DC6BD8" w:rsidRPr="004034C4" w:rsidRDefault="00885AD7" w:rsidP="00520865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1,432,246</w:t>
            </w:r>
          </w:p>
        </w:tc>
      </w:tr>
    </w:tbl>
    <w:p w14:paraId="2E0D6337" w14:textId="77777777" w:rsidR="00290C68" w:rsidRPr="004034C4" w:rsidRDefault="00290C68" w:rsidP="0052086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24"/>
          <w:szCs w:val="24"/>
        </w:rPr>
      </w:pPr>
    </w:p>
    <w:p w14:paraId="590E44A0" w14:textId="55530788" w:rsidR="0091645A" w:rsidRPr="004034C4" w:rsidRDefault="005D066C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8284244" w14:textId="77777777" w:rsidR="00840F6F" w:rsidRPr="004034C4" w:rsidRDefault="00840F6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62E038D" w14:textId="20D50B89" w:rsidR="005D066C" w:rsidRPr="004034C4" w:rsidRDefault="005D066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ในการนำเสนอการจำแนกส่วนงานตามภูมิศาสตร์ รายได้ตามส่วนงานแยกตามที่ตั้งทางภูมิศาสตร์ของลูกค้า</w:t>
      </w:r>
    </w:p>
    <w:p w14:paraId="6E4B2577" w14:textId="77777777" w:rsidR="005D066C" w:rsidRPr="004034C4" w:rsidRDefault="005D066C" w:rsidP="00520865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620"/>
        <w:gridCol w:w="270"/>
        <w:gridCol w:w="1620"/>
      </w:tblGrid>
      <w:tr w:rsidR="005D066C" w:rsidRPr="004034C4" w14:paraId="4CE2CC38" w14:textId="77777777" w:rsidTr="00126CBE">
        <w:tc>
          <w:tcPr>
            <w:tcW w:w="5580" w:type="dxa"/>
          </w:tcPr>
          <w:p w14:paraId="53E93FFD" w14:textId="77777777" w:rsidR="005D066C" w:rsidRPr="004034C4" w:rsidRDefault="005D066C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1D291A4D" w14:textId="7E6A4617" w:rsidR="005D066C" w:rsidRPr="004034C4" w:rsidRDefault="005D066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BD8" w:rsidRPr="004034C4" w14:paraId="109F328C" w14:textId="77777777" w:rsidTr="00177A1B">
        <w:tc>
          <w:tcPr>
            <w:tcW w:w="5580" w:type="dxa"/>
          </w:tcPr>
          <w:p w14:paraId="33C16ECA" w14:textId="368EBBFB" w:rsidR="00DC6BD8" w:rsidRPr="004034C4" w:rsidRDefault="00DC6BD8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C40B2F" w14:textId="12CACE02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EDCEB5" w14:textId="77777777" w:rsidR="00DC6BD8" w:rsidRPr="004034C4" w:rsidRDefault="00DC6BD8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1FDE47" w14:textId="0AEB7162" w:rsidR="00DC6BD8" w:rsidRPr="004034C4" w:rsidRDefault="00650E3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85AD7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DC6BD8" w:rsidRPr="004034C4" w14:paraId="6084A9E5" w14:textId="77777777" w:rsidTr="00126CBE">
        <w:tc>
          <w:tcPr>
            <w:tcW w:w="5580" w:type="dxa"/>
          </w:tcPr>
          <w:p w14:paraId="4662D5F0" w14:textId="77777777" w:rsidR="00DC6BD8" w:rsidRPr="004034C4" w:rsidRDefault="00DC6BD8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8B6310D" w14:textId="77777777" w:rsidR="00DC6BD8" w:rsidRPr="004034C4" w:rsidRDefault="00DC6BD8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5AD7" w:rsidRPr="004034C4" w14:paraId="2FD8D8FF" w14:textId="77777777" w:rsidTr="00126CBE">
        <w:tc>
          <w:tcPr>
            <w:tcW w:w="5580" w:type="dxa"/>
          </w:tcPr>
          <w:p w14:paraId="5C769ECA" w14:textId="77777777" w:rsidR="00885AD7" w:rsidRPr="004034C4" w:rsidRDefault="00885AD7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vAlign w:val="center"/>
          </w:tcPr>
          <w:p w14:paraId="4DB69B1A" w14:textId="44797A2A" w:rsidR="00885AD7" w:rsidRPr="004034C4" w:rsidRDefault="00911E3D" w:rsidP="00520865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1,66</w:t>
            </w:r>
            <w:r w:rsidR="00DD315A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3,225</w:t>
            </w:r>
          </w:p>
        </w:tc>
        <w:tc>
          <w:tcPr>
            <w:tcW w:w="270" w:type="dxa"/>
            <w:vAlign w:val="center"/>
          </w:tcPr>
          <w:p w14:paraId="7169079D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55603B3" w14:textId="7AD2985C" w:rsidR="00885AD7" w:rsidRPr="004034C4" w:rsidRDefault="00885AD7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1,450,442</w:t>
            </w:r>
          </w:p>
        </w:tc>
      </w:tr>
      <w:tr w:rsidR="00885AD7" w:rsidRPr="004034C4" w14:paraId="186A0526" w14:textId="77777777" w:rsidTr="00126CBE">
        <w:tc>
          <w:tcPr>
            <w:tcW w:w="5580" w:type="dxa"/>
          </w:tcPr>
          <w:p w14:paraId="2D0988DA" w14:textId="77777777" w:rsidR="00885AD7" w:rsidRPr="004034C4" w:rsidRDefault="00885AD7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620" w:type="dxa"/>
            <w:vAlign w:val="center"/>
          </w:tcPr>
          <w:p w14:paraId="61D3E158" w14:textId="3101F8F0" w:rsidR="00885AD7" w:rsidRPr="004034C4" w:rsidRDefault="00911E3D" w:rsidP="00520865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217DD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1610A9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  <w:vAlign w:val="center"/>
          </w:tcPr>
          <w:p w14:paraId="1878D81E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F07C6FF" w14:textId="3D222F49" w:rsidR="00885AD7" w:rsidRPr="004034C4" w:rsidRDefault="00885AD7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454,073</w:t>
            </w:r>
          </w:p>
        </w:tc>
      </w:tr>
      <w:tr w:rsidR="00885AD7" w:rsidRPr="004034C4" w14:paraId="6AD7669F" w14:textId="77777777" w:rsidTr="00126CBE">
        <w:tc>
          <w:tcPr>
            <w:tcW w:w="5580" w:type="dxa"/>
          </w:tcPr>
          <w:p w14:paraId="3654347C" w14:textId="77777777" w:rsidR="00885AD7" w:rsidRPr="004034C4" w:rsidRDefault="00885AD7" w:rsidP="00520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20" w:type="dxa"/>
            <w:vAlign w:val="center"/>
          </w:tcPr>
          <w:p w14:paraId="576E3CEE" w14:textId="2968CF93" w:rsidR="00885AD7" w:rsidRPr="004034C4" w:rsidRDefault="00911E3D" w:rsidP="00520865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91,</w:t>
            </w:r>
            <w:r w:rsidR="00DD315A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vAlign w:val="center"/>
          </w:tcPr>
          <w:p w14:paraId="3B246608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6B0623" w14:textId="47DD68C0" w:rsidR="00885AD7" w:rsidRPr="004034C4" w:rsidRDefault="00885AD7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131,034</w:t>
            </w:r>
          </w:p>
        </w:tc>
      </w:tr>
      <w:tr w:rsidR="00885AD7" w:rsidRPr="004034C4" w14:paraId="75E751BB" w14:textId="77777777" w:rsidTr="00126CBE">
        <w:tc>
          <w:tcPr>
            <w:tcW w:w="5580" w:type="dxa"/>
          </w:tcPr>
          <w:p w14:paraId="6488CFFB" w14:textId="77777777" w:rsidR="00885AD7" w:rsidRPr="004034C4" w:rsidRDefault="00885AD7" w:rsidP="0052086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FB183" w14:textId="2FC05251" w:rsidR="00885AD7" w:rsidRPr="004034C4" w:rsidRDefault="00911E3D" w:rsidP="00520865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2,10</w:t>
            </w:r>
            <w:r w:rsidR="000217DD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="001610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  <w:vAlign w:val="center"/>
          </w:tcPr>
          <w:p w14:paraId="5C69ECEB" w14:textId="77777777" w:rsidR="00885AD7" w:rsidRPr="004034C4" w:rsidRDefault="00885AD7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2D6CD" w14:textId="20A6271A" w:rsidR="00885AD7" w:rsidRPr="004034C4" w:rsidRDefault="00885AD7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2,035,549</w:t>
            </w:r>
          </w:p>
        </w:tc>
      </w:tr>
    </w:tbl>
    <w:p w14:paraId="521565F7" w14:textId="77777777" w:rsidR="00913E2A" w:rsidRPr="004034C4" w:rsidRDefault="00913E2A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0186F" w14:textId="0E7C4FFD" w:rsidR="00EF4DF8" w:rsidRPr="004034C4" w:rsidRDefault="00EF4DF8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20AC9EF" w14:textId="77777777" w:rsidR="00840F6F" w:rsidRPr="004034C4" w:rsidRDefault="00840F6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A46105A" w14:textId="0ADBEE19" w:rsidR="003C79FE" w:rsidRPr="004034C4" w:rsidRDefault="00913E2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034C4">
        <w:rPr>
          <w:rFonts w:ascii="Angsana New" w:hAnsi="Angsana New"/>
          <w:sz w:val="30"/>
          <w:szCs w:val="30"/>
        </w:rPr>
        <w:t>256</w:t>
      </w:r>
      <w:r w:rsidR="00885AD7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022991" w:rsidRPr="004034C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22991" w:rsidRPr="004034C4">
        <w:rPr>
          <w:rFonts w:ascii="Angsana New" w:hAnsi="Angsana New"/>
          <w:sz w:val="30"/>
          <w:szCs w:val="30"/>
        </w:rPr>
        <w:t xml:space="preserve">2567 </w:t>
      </w:r>
      <w:r w:rsidR="00441D8E"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863E1" w:rsidRPr="004034C4">
        <w:rPr>
          <w:rFonts w:ascii="Angsana New" w:hAnsi="Angsana New" w:hint="cs"/>
          <w:sz w:val="30"/>
          <w:szCs w:val="30"/>
          <w:cs/>
        </w:rPr>
        <w:t>ไม่</w:t>
      </w:r>
      <w:r w:rsidR="00923E79" w:rsidRPr="004034C4">
        <w:rPr>
          <w:rFonts w:ascii="Angsana New" w:hAnsi="Angsana New" w:hint="cs"/>
          <w:sz w:val="30"/>
          <w:szCs w:val="30"/>
          <w:cs/>
        </w:rPr>
        <w:t>มีรายได้จากลูกค้า</w:t>
      </w:r>
      <w:r w:rsidR="00E863E1" w:rsidRPr="004034C4">
        <w:rPr>
          <w:rFonts w:ascii="Angsana New" w:hAnsi="Angsana New" w:hint="cs"/>
          <w:sz w:val="30"/>
          <w:szCs w:val="30"/>
          <w:cs/>
        </w:rPr>
        <w:t>รายใด</w:t>
      </w:r>
      <w:r w:rsidR="00923E79" w:rsidRPr="004034C4">
        <w:rPr>
          <w:rFonts w:ascii="Angsana New" w:hAnsi="Angsana New" w:hint="cs"/>
          <w:sz w:val="30"/>
          <w:szCs w:val="30"/>
          <w:cs/>
        </w:rPr>
        <w:t>ที่มีมูลค่าเท่ากับหรือมากกว่าร้อยละ</w:t>
      </w:r>
      <w:r w:rsidR="00E863E1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E863E1" w:rsidRPr="004034C4">
        <w:rPr>
          <w:rFonts w:ascii="Angsana New" w:hAnsi="Angsana New"/>
          <w:sz w:val="30"/>
          <w:szCs w:val="30"/>
        </w:rPr>
        <w:t>10</w:t>
      </w:r>
      <w:r w:rsidR="00923E79" w:rsidRPr="004034C4">
        <w:rPr>
          <w:rFonts w:ascii="Angsana New" w:hAnsi="Angsana New"/>
          <w:sz w:val="30"/>
          <w:szCs w:val="30"/>
        </w:rPr>
        <w:t xml:space="preserve"> </w:t>
      </w:r>
      <w:r w:rsidR="00923E79" w:rsidRPr="004034C4">
        <w:rPr>
          <w:rFonts w:ascii="Angsana New" w:hAnsi="Angsana New" w:hint="cs"/>
          <w:sz w:val="30"/>
          <w:szCs w:val="30"/>
          <w:cs/>
        </w:rPr>
        <w:t>จากรายได้รวม</w:t>
      </w:r>
      <w:r w:rsidR="00B5036E" w:rsidRPr="004034C4">
        <w:rPr>
          <w:rFonts w:ascii="Angsana New" w:hAnsi="Angsana New" w:hint="cs"/>
          <w:sz w:val="30"/>
          <w:szCs w:val="30"/>
          <w:cs/>
        </w:rPr>
        <w:t>ของ</w:t>
      </w:r>
      <w:r w:rsidR="00441D8E"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62D9E2CA" w14:textId="77777777" w:rsidR="0015662F" w:rsidRPr="004034C4" w:rsidRDefault="0015662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06D4F81" w14:textId="0ED37F7D" w:rsidR="00850294" w:rsidRPr="004034C4" w:rsidRDefault="00850294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รายได้แยกตาม</w:t>
      </w:r>
      <w:r w:rsidR="00DC6B39" w:rsidRPr="004034C4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ใบอนุญาต</w:t>
      </w:r>
      <w:r w:rsidR="00605BF5" w:rsidRPr="004034C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CB08125" w14:textId="77777777" w:rsidR="00840F6F" w:rsidRPr="004034C4" w:rsidRDefault="00840F6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A89B" w14:textId="1CA64EFD" w:rsidR="00850294" w:rsidRPr="004034C4" w:rsidRDefault="00165C87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ในการนำเสนอการจำแนกรายได้ตามประเภทใบอนุญาตกิจการโทรคมนาคม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รายได้จำแนกตามประเภท</w:t>
      </w:r>
      <w:r w:rsidR="004422BF"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 w:hint="cs"/>
          <w:sz w:val="30"/>
          <w:szCs w:val="30"/>
          <w:cs/>
        </w:rPr>
        <w:t>การให้บริการซึ่งกำหนดโดยกสทช</w:t>
      </w:r>
      <w:r w:rsidRPr="004034C4">
        <w:rPr>
          <w:rFonts w:ascii="Angsana New" w:hAnsi="Angsana New"/>
          <w:sz w:val="30"/>
          <w:szCs w:val="30"/>
          <w:cs/>
        </w:rPr>
        <w:t>.</w:t>
      </w:r>
      <w:r w:rsidRPr="004034C4">
        <w:rPr>
          <w:rFonts w:ascii="Angsana New" w:hAnsi="Angsana New"/>
          <w:sz w:val="30"/>
          <w:szCs w:val="30"/>
        </w:rPr>
        <w:t> </w:t>
      </w:r>
      <w:r w:rsidRPr="004034C4">
        <w:rPr>
          <w:rFonts w:ascii="Angsana New" w:hAnsi="Angsana New" w:hint="cs"/>
          <w:sz w:val="30"/>
          <w:szCs w:val="30"/>
          <w:cs/>
        </w:rPr>
        <w:t xml:space="preserve"> แสดงดังต่อไปนี้</w:t>
      </w:r>
    </w:p>
    <w:p w14:paraId="75DF34AB" w14:textId="77777777" w:rsidR="00F81757" w:rsidRPr="004034C4" w:rsidRDefault="00F81757" w:rsidP="00520865">
      <w:pPr>
        <w:ind w:left="1022"/>
        <w:jc w:val="thaiDistribute"/>
        <w:rPr>
          <w:rFonts w:ascii="Angsana New" w:hAnsi="Angsana New"/>
          <w:sz w:val="30"/>
          <w:szCs w:val="30"/>
        </w:rPr>
      </w:pPr>
    </w:p>
    <w:p w14:paraId="5823AADA" w14:textId="77777777" w:rsidR="00022991" w:rsidRPr="004034C4" w:rsidRDefault="00022991" w:rsidP="00520865">
      <w:r w:rsidRPr="004034C4">
        <w:br w:type="page"/>
      </w: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236"/>
        <w:gridCol w:w="1651"/>
      </w:tblGrid>
      <w:tr w:rsidR="0095145E" w:rsidRPr="004034C4" w14:paraId="702D3129" w14:textId="77777777" w:rsidTr="00126CBE">
        <w:tc>
          <w:tcPr>
            <w:tcW w:w="5580" w:type="dxa"/>
          </w:tcPr>
          <w:p w14:paraId="0823820F" w14:textId="3249E6B0" w:rsidR="0095145E" w:rsidRPr="004034C4" w:rsidRDefault="0095145E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41B5A2A3" w14:textId="2EB4DEB4" w:rsidR="0095145E" w:rsidRPr="004034C4" w:rsidRDefault="0095145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62EDE"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E3C" w:rsidRPr="004034C4" w14:paraId="321C5821" w14:textId="77777777" w:rsidTr="00410C48">
        <w:tc>
          <w:tcPr>
            <w:tcW w:w="5580" w:type="dxa"/>
          </w:tcPr>
          <w:p w14:paraId="10C3EBF5" w14:textId="77777777" w:rsidR="00650E3C" w:rsidRPr="004034C4" w:rsidRDefault="00650E3C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73FC56F" w14:textId="50DBDF67" w:rsidR="00650E3C" w:rsidRPr="004034C4" w:rsidRDefault="00650E3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4031E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4860C56" w14:textId="77777777" w:rsidR="00650E3C" w:rsidRPr="004034C4" w:rsidRDefault="00650E3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14:paraId="5594375A" w14:textId="5AAE982B" w:rsidR="00650E3C" w:rsidRPr="004034C4" w:rsidRDefault="00650E3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4031E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650E3C" w:rsidRPr="004034C4" w14:paraId="32946D1F" w14:textId="77777777" w:rsidTr="00126CBE">
        <w:tc>
          <w:tcPr>
            <w:tcW w:w="5580" w:type="dxa"/>
          </w:tcPr>
          <w:p w14:paraId="046DBB11" w14:textId="77777777" w:rsidR="00650E3C" w:rsidRPr="004034C4" w:rsidRDefault="00650E3C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00AE1CD3" w14:textId="77777777" w:rsidR="00650E3C" w:rsidRPr="004034C4" w:rsidRDefault="00650E3C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4031E" w:rsidRPr="004034C4" w14:paraId="63EA3153" w14:textId="77777777" w:rsidTr="00126CBE">
        <w:tc>
          <w:tcPr>
            <w:tcW w:w="5580" w:type="dxa"/>
          </w:tcPr>
          <w:p w14:paraId="032B0706" w14:textId="77777777" w:rsidR="0074031E" w:rsidRPr="004034C4" w:rsidRDefault="0074031E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620" w:type="dxa"/>
            <w:vAlign w:val="center"/>
          </w:tcPr>
          <w:p w14:paraId="24B9181B" w14:textId="5FB67138" w:rsidR="0074031E" w:rsidRPr="004034C4" w:rsidRDefault="00F0322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652,5</w:t>
            </w:r>
            <w:r w:rsidR="006E68BC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26</w:t>
            </w:r>
          </w:p>
        </w:tc>
        <w:tc>
          <w:tcPr>
            <w:tcW w:w="236" w:type="dxa"/>
            <w:vAlign w:val="center"/>
          </w:tcPr>
          <w:p w14:paraId="6BDE985D" w14:textId="77777777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882B19" w14:textId="3E14D3E7" w:rsidR="0074031E" w:rsidRPr="004034C4" w:rsidRDefault="0074031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563,890</w:t>
            </w:r>
          </w:p>
        </w:tc>
      </w:tr>
      <w:tr w:rsidR="0074031E" w:rsidRPr="004034C4" w14:paraId="69840AB8" w14:textId="77777777" w:rsidTr="00126CBE">
        <w:tc>
          <w:tcPr>
            <w:tcW w:w="5580" w:type="dxa"/>
          </w:tcPr>
          <w:p w14:paraId="2A7335CA" w14:textId="77777777" w:rsidR="0074031E" w:rsidRPr="004034C4" w:rsidRDefault="0074031E" w:rsidP="0052086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  <w:vAlign w:val="center"/>
          </w:tcPr>
          <w:p w14:paraId="20E34ACB" w14:textId="169C1B9C" w:rsidR="0074031E" w:rsidRPr="004034C4" w:rsidRDefault="00F0322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82</w:t>
            </w:r>
            <w:r w:rsidR="003A18D3"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0,068</w:t>
            </w:r>
          </w:p>
        </w:tc>
        <w:tc>
          <w:tcPr>
            <w:tcW w:w="236" w:type="dxa"/>
            <w:vAlign w:val="center"/>
          </w:tcPr>
          <w:p w14:paraId="4AB9215E" w14:textId="77777777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3B41E1E6" w14:textId="10895D4B" w:rsidR="0074031E" w:rsidRPr="004034C4" w:rsidRDefault="0074031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784,354</w:t>
            </w:r>
          </w:p>
        </w:tc>
      </w:tr>
      <w:tr w:rsidR="0074031E" w:rsidRPr="004034C4" w14:paraId="1942A618" w14:textId="77777777" w:rsidTr="00126CBE">
        <w:tc>
          <w:tcPr>
            <w:tcW w:w="5580" w:type="dxa"/>
          </w:tcPr>
          <w:p w14:paraId="099C30B4" w14:textId="77777777" w:rsidR="0074031E" w:rsidRPr="004034C4" w:rsidRDefault="0074031E" w:rsidP="005208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620" w:type="dxa"/>
            <w:vAlign w:val="center"/>
          </w:tcPr>
          <w:p w14:paraId="48052688" w14:textId="6838A9A3" w:rsidR="0074031E" w:rsidRPr="004034C4" w:rsidRDefault="006E68BC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393,476</w:t>
            </w:r>
          </w:p>
        </w:tc>
        <w:tc>
          <w:tcPr>
            <w:tcW w:w="236" w:type="dxa"/>
            <w:vAlign w:val="center"/>
          </w:tcPr>
          <w:p w14:paraId="08A411A4" w14:textId="77777777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19457914" w14:textId="48570761" w:rsidR="0074031E" w:rsidRPr="004034C4" w:rsidRDefault="0074031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498,340</w:t>
            </w:r>
          </w:p>
        </w:tc>
      </w:tr>
      <w:tr w:rsidR="0074031E" w:rsidRPr="004034C4" w14:paraId="3B9B07F6" w14:textId="77777777" w:rsidTr="00126CBE">
        <w:tc>
          <w:tcPr>
            <w:tcW w:w="5580" w:type="dxa"/>
          </w:tcPr>
          <w:p w14:paraId="2CEAB88B" w14:textId="77777777" w:rsidR="0074031E" w:rsidRPr="004034C4" w:rsidRDefault="0074031E" w:rsidP="0052086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6D76" w14:textId="2B8445A9" w:rsidR="0074031E" w:rsidRPr="004034C4" w:rsidRDefault="00F0322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1,8</w:t>
            </w:r>
            <w:r w:rsidR="006E68BC"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6</w:t>
            </w:r>
            <w:r w:rsidR="003A18D3"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6,070</w:t>
            </w:r>
          </w:p>
        </w:tc>
        <w:tc>
          <w:tcPr>
            <w:tcW w:w="236" w:type="dxa"/>
            <w:vAlign w:val="center"/>
          </w:tcPr>
          <w:p w14:paraId="48920DDA" w14:textId="77777777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A30B3" w14:textId="4B7643EB" w:rsidR="0074031E" w:rsidRPr="004034C4" w:rsidRDefault="0074031E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4034C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1,846,584</w:t>
            </w:r>
          </w:p>
        </w:tc>
      </w:tr>
    </w:tbl>
    <w:p w14:paraId="7962FE36" w14:textId="789A79D3" w:rsidR="004422BF" w:rsidRPr="007D5B44" w:rsidRDefault="004422BF" w:rsidP="00520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</w:rPr>
      </w:pPr>
    </w:p>
    <w:p w14:paraId="4990D35D" w14:textId="3330FCE7" w:rsidR="004D7BE1" w:rsidRPr="004034C4" w:rsidRDefault="00EF4DF8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FDE5AA" w14:textId="77777777" w:rsidR="00840F6F" w:rsidRPr="007D5B44" w:rsidRDefault="00840F6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540979FD" w14:textId="6658392C" w:rsidR="00EF4DF8" w:rsidRPr="004034C4" w:rsidRDefault="002D13C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</w:t>
      </w:r>
      <w:r w:rsidR="00EF4DF8" w:rsidRPr="004034C4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4D7BE1" w:rsidRPr="004034C4">
        <w:rPr>
          <w:rFonts w:ascii="Angsana New" w:hAnsi="Angsana New"/>
          <w:sz w:val="30"/>
          <w:szCs w:val="30"/>
          <w:cs/>
        </w:rPr>
        <w:t>บริการวงจรสื่อสัญญาความเร็วสูงระหว่างประเทศภาคพื้นน้ำ</w:t>
      </w:r>
      <w:r w:rsidR="00EF4DF8" w:rsidRPr="004034C4">
        <w:rPr>
          <w:rFonts w:ascii="Angsana New" w:hAnsi="Angsana New"/>
          <w:sz w:val="30"/>
          <w:szCs w:val="30"/>
        </w:rPr>
        <w:t xml:space="preserve"> </w:t>
      </w:r>
      <w:r w:rsidR="00EF4DF8" w:rsidRPr="004034C4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EF4DF8" w:rsidRPr="004034C4">
        <w:rPr>
          <w:rFonts w:ascii="Angsana New" w:hAnsi="Angsana New"/>
          <w:sz w:val="30"/>
          <w:szCs w:val="30"/>
        </w:rPr>
        <w:t>/</w:t>
      </w:r>
      <w:r w:rsidR="00EF4DF8" w:rsidRPr="004034C4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61964757" w14:textId="77777777" w:rsidR="00F27C45" w:rsidRPr="007D5B44" w:rsidRDefault="00F27C4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2" w:type="dxa"/>
        <w:tblInd w:w="450" w:type="dxa"/>
        <w:tblLook w:val="01E0" w:firstRow="1" w:lastRow="1" w:firstColumn="1" w:lastColumn="1" w:noHBand="0" w:noVBand="0"/>
      </w:tblPr>
      <w:tblGrid>
        <w:gridCol w:w="2069"/>
        <w:gridCol w:w="990"/>
        <w:gridCol w:w="237"/>
        <w:gridCol w:w="1113"/>
        <w:gridCol w:w="237"/>
        <w:gridCol w:w="1023"/>
        <w:gridCol w:w="239"/>
        <w:gridCol w:w="931"/>
        <w:gridCol w:w="242"/>
        <w:gridCol w:w="1108"/>
        <w:gridCol w:w="264"/>
        <w:gridCol w:w="1019"/>
      </w:tblGrid>
      <w:tr w:rsidR="00F27C45" w:rsidRPr="004034C4" w14:paraId="6D86C3C8" w14:textId="133BBFEE" w:rsidTr="003A200D">
        <w:trPr>
          <w:trHeight w:val="20"/>
          <w:tblHeader/>
        </w:trPr>
        <w:tc>
          <w:tcPr>
            <w:tcW w:w="2069" w:type="dxa"/>
          </w:tcPr>
          <w:p w14:paraId="5FF70575" w14:textId="1887541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3" w:type="dxa"/>
            <w:gridSpan w:val="11"/>
          </w:tcPr>
          <w:p w14:paraId="763EC13C" w14:textId="17B4DB0C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3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4034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403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7C45" w:rsidRPr="004034C4" w14:paraId="5FEB1843" w14:textId="60880857" w:rsidTr="003A200D">
        <w:trPr>
          <w:trHeight w:val="20"/>
          <w:tblHeader/>
        </w:trPr>
        <w:tc>
          <w:tcPr>
            <w:tcW w:w="2069" w:type="dxa"/>
          </w:tcPr>
          <w:p w14:paraId="6611B7CE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5"/>
          </w:tcPr>
          <w:p w14:paraId="50C54642" w14:textId="3218B04D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4031E" w:rsidRPr="004034C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2A93AED6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4" w:type="dxa"/>
            <w:gridSpan w:val="5"/>
          </w:tcPr>
          <w:p w14:paraId="5DB4E106" w14:textId="6F1ADA9B" w:rsidR="00F27C45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4031E" w:rsidRPr="004034C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27C45" w:rsidRPr="004034C4" w14:paraId="7572B249" w14:textId="7F2980D6" w:rsidTr="00F27C45">
        <w:trPr>
          <w:trHeight w:val="694"/>
          <w:tblHeader/>
        </w:trPr>
        <w:tc>
          <w:tcPr>
            <w:tcW w:w="2069" w:type="dxa"/>
            <w:vAlign w:val="bottom"/>
          </w:tcPr>
          <w:p w14:paraId="7D998E18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  <w:p w14:paraId="590EBD72" w14:textId="75088C46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2685FAF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</w:t>
            </w:r>
          </w:p>
          <w:p w14:paraId="2586A8F7" w14:textId="6F36BFC8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37" w:type="dxa"/>
            <w:vAlign w:val="bottom"/>
          </w:tcPr>
          <w:p w14:paraId="3A0CCA72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2C6F0C6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</w:t>
            </w:r>
          </w:p>
          <w:p w14:paraId="17BF5288" w14:textId="192B722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37" w:type="dxa"/>
            <w:vAlign w:val="bottom"/>
          </w:tcPr>
          <w:p w14:paraId="21CDDA17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1345E0C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8ED52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56ECBA9B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B37E719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</w:t>
            </w:r>
          </w:p>
          <w:p w14:paraId="52BFBCA0" w14:textId="2AA9B1C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42" w:type="dxa"/>
            <w:vAlign w:val="bottom"/>
          </w:tcPr>
          <w:p w14:paraId="20B42AAE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B15F755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</w:t>
            </w:r>
          </w:p>
          <w:p w14:paraId="3AD625E9" w14:textId="24BE6221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264" w:type="dxa"/>
            <w:vAlign w:val="bottom"/>
          </w:tcPr>
          <w:p w14:paraId="4479272C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6C75532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093E4" w14:textId="181C246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27C45" w:rsidRPr="004034C4" w14:paraId="08899763" w14:textId="26767F4D" w:rsidTr="003A200D">
        <w:trPr>
          <w:trHeight w:val="20"/>
          <w:tblHeader/>
        </w:trPr>
        <w:tc>
          <w:tcPr>
            <w:tcW w:w="2069" w:type="dxa"/>
          </w:tcPr>
          <w:p w14:paraId="4C2E849E" w14:textId="77777777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3" w:type="dxa"/>
            <w:gridSpan w:val="11"/>
          </w:tcPr>
          <w:p w14:paraId="2AFE6EFC" w14:textId="6AD910F3" w:rsidR="00F27C45" w:rsidRPr="004034C4" w:rsidRDefault="00F27C4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034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4031E" w:rsidRPr="004034C4" w14:paraId="22F80F4A" w14:textId="7DF4945B" w:rsidTr="00F27C45">
        <w:trPr>
          <w:trHeight w:val="20"/>
        </w:trPr>
        <w:tc>
          <w:tcPr>
            <w:tcW w:w="2069" w:type="dxa"/>
          </w:tcPr>
          <w:p w14:paraId="21815D66" w14:textId="03ED8BF6" w:rsidR="0074031E" w:rsidRPr="004034C4" w:rsidRDefault="0074031E" w:rsidP="005208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ขายและบริการต่างประเทศ</w:t>
            </w:r>
          </w:p>
        </w:tc>
        <w:tc>
          <w:tcPr>
            <w:tcW w:w="990" w:type="dxa"/>
          </w:tcPr>
          <w:p w14:paraId="7AE8E0E0" w14:textId="04568526" w:rsidR="0074031E" w:rsidRPr="004034C4" w:rsidRDefault="00DD298D" w:rsidP="0052086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</w:t>
            </w:r>
            <w:r w:rsidR="003A18D3"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237" w:type="dxa"/>
          </w:tcPr>
          <w:p w14:paraId="5307F4E0" w14:textId="77777777" w:rsidR="0074031E" w:rsidRPr="004034C4" w:rsidRDefault="0074031E" w:rsidP="005208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34A06D2" w14:textId="6F93E804" w:rsidR="0074031E" w:rsidRPr="004034C4" w:rsidRDefault="00DD298D" w:rsidP="0052086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3A18D3"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="001B6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37" w:type="dxa"/>
          </w:tcPr>
          <w:p w14:paraId="79F49122" w14:textId="77777777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</w:tcPr>
          <w:p w14:paraId="3670C674" w14:textId="6BC93D2D" w:rsidR="0074031E" w:rsidRPr="004034C4" w:rsidRDefault="00DD298D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A18D3"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</w:t>
            </w:r>
            <w:r w:rsidR="001B673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239" w:type="dxa"/>
          </w:tcPr>
          <w:p w14:paraId="42FF19D6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</w:tcPr>
          <w:p w14:paraId="4F8F03BA" w14:textId="71FB2C0F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165,217</w:t>
            </w:r>
          </w:p>
        </w:tc>
        <w:tc>
          <w:tcPr>
            <w:tcW w:w="242" w:type="dxa"/>
          </w:tcPr>
          <w:p w14:paraId="3C8EE05F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0426245" w14:textId="75312209" w:rsidR="0074031E" w:rsidRPr="004034C4" w:rsidRDefault="0074031E" w:rsidP="0052086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419,890</w:t>
            </w:r>
          </w:p>
        </w:tc>
        <w:tc>
          <w:tcPr>
            <w:tcW w:w="264" w:type="dxa"/>
          </w:tcPr>
          <w:p w14:paraId="1DC0CF07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EC6CF5" w14:textId="35D4B653" w:rsidR="0074031E" w:rsidRPr="004034C4" w:rsidRDefault="0074031E" w:rsidP="0052086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585,107</w:t>
            </w:r>
          </w:p>
        </w:tc>
      </w:tr>
      <w:tr w:rsidR="0074031E" w:rsidRPr="004034C4" w14:paraId="100D96C5" w14:textId="4B1CBD42" w:rsidTr="00F27C45">
        <w:trPr>
          <w:trHeight w:val="20"/>
        </w:trPr>
        <w:tc>
          <w:tcPr>
            <w:tcW w:w="2069" w:type="dxa"/>
          </w:tcPr>
          <w:p w14:paraId="216F454E" w14:textId="09C6AEAB" w:rsidR="0074031E" w:rsidRPr="004034C4" w:rsidRDefault="0074031E" w:rsidP="005208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ขายและบริการในประเทศ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27663" w14:textId="4C713E40" w:rsidR="0074031E" w:rsidRPr="004034C4" w:rsidRDefault="00DD298D" w:rsidP="0052086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12,146</w:t>
            </w:r>
          </w:p>
        </w:tc>
        <w:tc>
          <w:tcPr>
            <w:tcW w:w="237" w:type="dxa"/>
          </w:tcPr>
          <w:p w14:paraId="73447E84" w14:textId="77777777" w:rsidR="0074031E" w:rsidRPr="004034C4" w:rsidRDefault="0074031E" w:rsidP="0052086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B683E4" w14:textId="31DC95B9" w:rsidR="0074031E" w:rsidRPr="004034C4" w:rsidRDefault="00DD298D" w:rsidP="0052086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1,65</w:t>
            </w:r>
            <w:r w:rsidR="00DD315A"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1,079</w:t>
            </w:r>
          </w:p>
        </w:tc>
        <w:tc>
          <w:tcPr>
            <w:tcW w:w="237" w:type="dxa"/>
          </w:tcPr>
          <w:p w14:paraId="65EE9812" w14:textId="77777777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4CC701" w14:textId="15A209FE" w:rsidR="0074031E" w:rsidRPr="004034C4" w:rsidRDefault="00DD298D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1,66</w:t>
            </w:r>
            <w:r w:rsidR="00DD315A"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3,225</w:t>
            </w:r>
          </w:p>
        </w:tc>
        <w:tc>
          <w:tcPr>
            <w:tcW w:w="239" w:type="dxa"/>
          </w:tcPr>
          <w:p w14:paraId="2439E505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C13AD48" w14:textId="4DF23D6D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6,690</w:t>
            </w:r>
          </w:p>
        </w:tc>
        <w:tc>
          <w:tcPr>
            <w:tcW w:w="242" w:type="dxa"/>
          </w:tcPr>
          <w:p w14:paraId="79EB9365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D828DA3" w14:textId="577C4BE4" w:rsidR="0074031E" w:rsidRPr="004034C4" w:rsidRDefault="0074031E" w:rsidP="0052086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1,443,752</w:t>
            </w:r>
          </w:p>
        </w:tc>
        <w:tc>
          <w:tcPr>
            <w:tcW w:w="264" w:type="dxa"/>
          </w:tcPr>
          <w:p w14:paraId="7480A178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95670B" w14:textId="62551FED" w:rsidR="0074031E" w:rsidRPr="004034C4" w:rsidRDefault="0074031E" w:rsidP="0052086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1,450,442</w:t>
            </w:r>
          </w:p>
        </w:tc>
      </w:tr>
      <w:tr w:rsidR="0074031E" w:rsidRPr="004034C4" w14:paraId="5AB47E02" w14:textId="069ED137" w:rsidTr="00F27C45">
        <w:trPr>
          <w:trHeight w:val="20"/>
        </w:trPr>
        <w:tc>
          <w:tcPr>
            <w:tcW w:w="2069" w:type="dxa"/>
          </w:tcPr>
          <w:p w14:paraId="189903EE" w14:textId="77777777" w:rsidR="0074031E" w:rsidRPr="004034C4" w:rsidRDefault="0074031E" w:rsidP="00520865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3889EB" w14:textId="3F5DECDF" w:rsidR="0074031E" w:rsidRPr="004034C4" w:rsidRDefault="00DD298D" w:rsidP="00520865">
            <w:pPr>
              <w:tabs>
                <w:tab w:val="clear" w:pos="16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84,</w:t>
            </w:r>
            <w:r w:rsidR="003A18D3"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37" w:type="dxa"/>
          </w:tcPr>
          <w:p w14:paraId="310FC8A6" w14:textId="77777777" w:rsidR="0074031E" w:rsidRPr="004034C4" w:rsidRDefault="0074031E" w:rsidP="00520865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915EB2" w14:textId="49B7E5C3" w:rsidR="0074031E" w:rsidRPr="004034C4" w:rsidRDefault="00DD298D" w:rsidP="00520865">
            <w:pPr>
              <w:tabs>
                <w:tab w:val="clear" w:pos="680"/>
                <w:tab w:val="clear" w:pos="16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</w:t>
            </w:r>
            <w:r w:rsidR="00DD315A"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A18D3"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</w:t>
            </w:r>
            <w:r w:rsidR="001B67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</w:t>
            </w:r>
            <w:r w:rsidR="003A18D3"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74EABD0F" w14:textId="77777777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63E5F4" w14:textId="132DBBB4" w:rsidR="0074031E" w:rsidRPr="004034C4" w:rsidRDefault="00DD298D" w:rsidP="00520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2,10</w:t>
            </w:r>
            <w:r w:rsidR="003A18D3"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0,</w:t>
            </w:r>
            <w:r w:rsidR="001B67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39" w:type="dxa"/>
          </w:tcPr>
          <w:p w14:paraId="1C61E91B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38664E" w14:textId="57882603" w:rsidR="0074031E" w:rsidRPr="004034C4" w:rsidRDefault="0074031E" w:rsidP="0052086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171,907</w:t>
            </w:r>
          </w:p>
        </w:tc>
        <w:tc>
          <w:tcPr>
            <w:tcW w:w="242" w:type="dxa"/>
          </w:tcPr>
          <w:p w14:paraId="55B9B2B3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0095A50" w14:textId="03D8C4C1" w:rsidR="0074031E" w:rsidRPr="004034C4" w:rsidRDefault="0074031E" w:rsidP="00520865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1,863,642</w:t>
            </w:r>
          </w:p>
        </w:tc>
        <w:tc>
          <w:tcPr>
            <w:tcW w:w="264" w:type="dxa"/>
          </w:tcPr>
          <w:p w14:paraId="11DA8E60" w14:textId="77777777" w:rsidR="0074031E" w:rsidRPr="004034C4" w:rsidRDefault="0074031E" w:rsidP="00520865">
            <w:pPr>
              <w:ind w:right="1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5CCD1A5" w14:textId="6E88F322" w:rsidR="0074031E" w:rsidRPr="004034C4" w:rsidRDefault="0074031E" w:rsidP="00520865">
            <w:pPr>
              <w:tabs>
                <w:tab w:val="clear" w:pos="680"/>
              </w:tabs>
              <w:ind w:right="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034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2,035,549</w:t>
            </w:r>
          </w:p>
        </w:tc>
      </w:tr>
    </w:tbl>
    <w:p w14:paraId="243D9AAD" w14:textId="77777777" w:rsidR="00D5576F" w:rsidRPr="00D5576F" w:rsidRDefault="00D5576F" w:rsidP="00D557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2CA73" w14:textId="41A9A577" w:rsidR="00EF4DF8" w:rsidRPr="004034C4" w:rsidRDefault="0091645A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</w:t>
      </w:r>
      <w:r w:rsidR="00FC3336" w:rsidRPr="004034C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</w:p>
    <w:p w14:paraId="4816DD4E" w14:textId="77777777" w:rsidR="0017039A" w:rsidRPr="00D5576F" w:rsidRDefault="0017039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277"/>
        <w:gridCol w:w="1613"/>
        <w:gridCol w:w="270"/>
        <w:gridCol w:w="1620"/>
      </w:tblGrid>
      <w:tr w:rsidR="00500E0F" w:rsidRPr="004034C4" w14:paraId="50A3A893" w14:textId="77777777" w:rsidTr="00DC6F1D">
        <w:trPr>
          <w:tblHeader/>
        </w:trPr>
        <w:tc>
          <w:tcPr>
            <w:tcW w:w="5310" w:type="dxa"/>
          </w:tcPr>
          <w:p w14:paraId="0CA7F4A5" w14:textId="6DB2F498" w:rsidR="00500E0F" w:rsidRPr="004034C4" w:rsidRDefault="003C0CC0" w:rsidP="00520865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77" w:type="dxa"/>
          </w:tcPr>
          <w:p w14:paraId="2261171D" w14:textId="77777777" w:rsidR="00500E0F" w:rsidRPr="004034C4" w:rsidRDefault="00500E0F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01C07DB8" w14:textId="77777777" w:rsidR="00500E0F" w:rsidRPr="004034C4" w:rsidRDefault="00500E0F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</w:pPr>
            <w:r w:rsidRPr="004034C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4034C4"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  <w:t xml:space="preserve">/ </w:t>
            </w:r>
            <w:r w:rsidRPr="004034C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00E0F" w:rsidRPr="004034C4" w14:paraId="25727FB6" w14:textId="77777777" w:rsidTr="00DC6F1D">
        <w:trPr>
          <w:trHeight w:val="103"/>
          <w:tblHeader/>
        </w:trPr>
        <w:tc>
          <w:tcPr>
            <w:tcW w:w="5310" w:type="dxa"/>
          </w:tcPr>
          <w:p w14:paraId="3186FA1B" w14:textId="77777777" w:rsidR="00500E0F" w:rsidRPr="004034C4" w:rsidRDefault="00500E0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22359B1A" w14:textId="77777777" w:rsidR="00500E0F" w:rsidRPr="004034C4" w:rsidRDefault="00500E0F" w:rsidP="00520865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13" w:type="dxa"/>
          </w:tcPr>
          <w:p w14:paraId="7D8BFE3F" w14:textId="2801172F" w:rsidR="00500E0F" w:rsidRPr="004034C4" w:rsidRDefault="00500E0F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4031E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7EA5B3DD" w14:textId="77777777" w:rsidR="00500E0F" w:rsidRPr="004034C4" w:rsidRDefault="00500E0F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35F22497" w14:textId="4426508B" w:rsidR="00500E0F" w:rsidRPr="004034C4" w:rsidRDefault="00500E0F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4031E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500E0F" w:rsidRPr="004034C4" w14:paraId="7BDC2A37" w14:textId="77777777" w:rsidTr="00DC6F1D">
        <w:trPr>
          <w:trHeight w:val="103"/>
          <w:tblHeader/>
        </w:trPr>
        <w:tc>
          <w:tcPr>
            <w:tcW w:w="5310" w:type="dxa"/>
          </w:tcPr>
          <w:p w14:paraId="349A2E34" w14:textId="77777777" w:rsidR="00500E0F" w:rsidRPr="004034C4" w:rsidRDefault="00500E0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19EB4680" w14:textId="77777777" w:rsidR="00500E0F" w:rsidRPr="004034C4" w:rsidRDefault="00500E0F" w:rsidP="00520865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71FC6C85" w14:textId="77777777" w:rsidR="00500E0F" w:rsidRPr="004034C4" w:rsidRDefault="00500E0F" w:rsidP="00520865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31E" w:rsidRPr="004034C4" w14:paraId="1CAF38C4" w14:textId="77777777" w:rsidTr="00DC6F1D">
        <w:trPr>
          <w:cantSplit/>
        </w:trPr>
        <w:tc>
          <w:tcPr>
            <w:tcW w:w="5310" w:type="dxa"/>
            <w:hideMark/>
          </w:tcPr>
          <w:p w14:paraId="484C8295" w14:textId="76624F49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สัญญาขายและให้บริการ</w:t>
            </w:r>
          </w:p>
        </w:tc>
        <w:tc>
          <w:tcPr>
            <w:tcW w:w="277" w:type="dxa"/>
          </w:tcPr>
          <w:p w14:paraId="3A3A58AF" w14:textId="77777777" w:rsidR="0074031E" w:rsidRPr="004034C4" w:rsidRDefault="0074031E" w:rsidP="00520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6B690125" w14:textId="3F398ED1" w:rsidR="0074031E" w:rsidRPr="004034C4" w:rsidRDefault="00022991" w:rsidP="00520865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29,</w:t>
            </w:r>
            <w:r w:rsidR="001B67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547</w:t>
            </w:r>
          </w:p>
        </w:tc>
        <w:tc>
          <w:tcPr>
            <w:tcW w:w="270" w:type="dxa"/>
          </w:tcPr>
          <w:p w14:paraId="365DE4E6" w14:textId="77777777" w:rsidR="0074031E" w:rsidRPr="004034C4" w:rsidRDefault="0074031E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4B231A27" w14:textId="685A07F3" w:rsidR="0074031E" w:rsidRPr="004034C4" w:rsidRDefault="0074031E" w:rsidP="00520865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35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132</w:t>
            </w:r>
          </w:p>
        </w:tc>
      </w:tr>
      <w:tr w:rsidR="0074031E" w:rsidRPr="004034C4" w14:paraId="1D6DD99C" w14:textId="77777777" w:rsidTr="00DC6F1D">
        <w:trPr>
          <w:cantSplit/>
        </w:trPr>
        <w:tc>
          <w:tcPr>
            <w:tcW w:w="5310" w:type="dxa"/>
          </w:tcPr>
          <w:p w14:paraId="631A37FB" w14:textId="585E2D65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7" w:type="dxa"/>
          </w:tcPr>
          <w:p w14:paraId="7FE289FF" w14:textId="77777777" w:rsidR="0074031E" w:rsidRPr="004034C4" w:rsidRDefault="0074031E" w:rsidP="00520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30D4F878" w14:textId="794A035C" w:rsidR="0074031E" w:rsidRPr="004034C4" w:rsidRDefault="00E721E6" w:rsidP="0052086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754CDEBE" w14:textId="77777777" w:rsidR="0074031E" w:rsidRPr="004034C4" w:rsidRDefault="0074031E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210A2659" w14:textId="6D3F68AB" w:rsidR="0074031E" w:rsidRPr="004034C4" w:rsidRDefault="0074031E" w:rsidP="0052086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74031E" w:rsidRPr="004034C4" w14:paraId="40AD173A" w14:textId="77777777" w:rsidTr="00DC6F1D">
        <w:trPr>
          <w:cantSplit/>
        </w:trPr>
        <w:tc>
          <w:tcPr>
            <w:tcW w:w="5310" w:type="dxa"/>
          </w:tcPr>
          <w:p w14:paraId="09216E94" w14:textId="77777777" w:rsidR="0074031E" w:rsidRPr="004034C4" w:rsidRDefault="0074031E" w:rsidP="00520865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7" w:type="dxa"/>
          </w:tcPr>
          <w:p w14:paraId="629BE028" w14:textId="77777777" w:rsidR="0074031E" w:rsidRPr="004034C4" w:rsidRDefault="0074031E" w:rsidP="00520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10F347CF" w14:textId="54387BE4" w:rsidR="0074031E" w:rsidRPr="004034C4" w:rsidRDefault="00022991" w:rsidP="00520865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29,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547</w:t>
            </w:r>
          </w:p>
        </w:tc>
        <w:tc>
          <w:tcPr>
            <w:tcW w:w="270" w:type="dxa"/>
          </w:tcPr>
          <w:p w14:paraId="60168B8A" w14:textId="77777777" w:rsidR="0074031E" w:rsidRPr="004034C4" w:rsidRDefault="0074031E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F427F0" w14:textId="6066E16F" w:rsidR="0074031E" w:rsidRPr="004034C4" w:rsidRDefault="0074031E" w:rsidP="00520865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35,132</w:t>
            </w:r>
          </w:p>
        </w:tc>
      </w:tr>
    </w:tbl>
    <w:p w14:paraId="13F79A61" w14:textId="77777777" w:rsidR="0017039A" w:rsidRPr="00D5576F" w:rsidRDefault="0017039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F20E9" w14:textId="4B57F6D1" w:rsidR="00770CC7" w:rsidRPr="004034C4" w:rsidRDefault="0027336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>สินทรัพย์ที่เกิดจากสัญญาเกี่ยวข้องกับสิทธิของกลุ่มบริษัทที่จะได้รับสิ่งตอบแทนจากสัญญา</w:t>
      </w:r>
      <w:r w:rsidR="00CD0512" w:rsidRPr="004034C4">
        <w:rPr>
          <w:rFonts w:ascii="Angsana New" w:hAnsi="Angsana New" w:hint="cs"/>
          <w:sz w:val="30"/>
          <w:szCs w:val="30"/>
          <w:cs/>
        </w:rPr>
        <w:t>ขายและ</w:t>
      </w:r>
      <w:r w:rsidRPr="004034C4">
        <w:rPr>
          <w:rFonts w:ascii="Angsana New" w:hAnsi="Angsana New" w:hint="cs"/>
          <w:sz w:val="30"/>
          <w:szCs w:val="30"/>
          <w:cs/>
        </w:rPr>
        <w:t>ให้บริการที่กลุ่มบริษัท</w:t>
      </w:r>
      <w:r w:rsidR="000F73A2" w:rsidRPr="004034C4">
        <w:rPr>
          <w:rFonts w:ascii="Angsana New" w:hAnsi="Angsana New" w:hint="cs"/>
          <w:sz w:val="30"/>
          <w:szCs w:val="30"/>
          <w:cs/>
        </w:rPr>
        <w:t>ได้ส่งมอบสินค้าหรือ</w:t>
      </w:r>
      <w:r w:rsidRPr="004034C4">
        <w:rPr>
          <w:rFonts w:ascii="Angsana New" w:hAnsi="Angsana New" w:hint="cs"/>
          <w:sz w:val="30"/>
          <w:szCs w:val="30"/>
          <w:cs/>
        </w:rPr>
        <w:t>ให้บริการแล้วแต่ยังไม่ได้เรียกเก็บเงินจากลูกค้า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F71F75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โดยสินทรัพย์ที่เกิดจากสัญญาของกลุ่มบริษัทและบริษัทจำนวน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022991" w:rsidRPr="004034C4">
        <w:rPr>
          <w:rFonts w:ascii="Angsana New" w:hAnsi="Angsana New"/>
          <w:sz w:val="30"/>
          <w:szCs w:val="30"/>
        </w:rPr>
        <w:t>29.</w:t>
      </w:r>
      <w:r w:rsidR="001B673C">
        <w:rPr>
          <w:rFonts w:ascii="Angsana New" w:hAnsi="Angsana New"/>
          <w:sz w:val="30"/>
          <w:szCs w:val="30"/>
        </w:rPr>
        <w:t>55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และ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="00022991" w:rsidRPr="004034C4">
        <w:rPr>
          <w:rFonts w:ascii="Angsana New" w:hAnsi="Angsana New"/>
          <w:sz w:val="30"/>
          <w:szCs w:val="30"/>
        </w:rPr>
        <w:t>29.</w:t>
      </w:r>
      <w:r w:rsidR="001B673C">
        <w:rPr>
          <w:rFonts w:ascii="Angsana New" w:hAnsi="Angsana New"/>
          <w:sz w:val="30"/>
          <w:szCs w:val="30"/>
        </w:rPr>
        <w:t>55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มีกำหนดเรียกเก็บเงินจากลูกค้า</w:t>
      </w:r>
      <w:r w:rsidR="000F73A2" w:rsidRPr="004034C4">
        <w:rPr>
          <w:rFonts w:ascii="Angsana New" w:hAnsi="Angsana New" w:hint="cs"/>
          <w:sz w:val="30"/>
          <w:szCs w:val="30"/>
          <w:cs/>
        </w:rPr>
        <w:t>ภายใน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</w:rPr>
        <w:t xml:space="preserve">12 </w:t>
      </w:r>
      <w:r w:rsidRPr="004034C4">
        <w:rPr>
          <w:rFonts w:ascii="Angsana New" w:hAnsi="Angsana New" w:hint="cs"/>
          <w:sz w:val="30"/>
          <w:szCs w:val="30"/>
          <w:cs/>
        </w:rPr>
        <w:t>เดือนนับจากวันที่รายงาน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</w:t>
      </w:r>
      <w:r w:rsidRPr="004034C4">
        <w:rPr>
          <w:rFonts w:ascii="Angsana New" w:hAnsi="Angsana New"/>
          <w:i/>
          <w:iCs/>
          <w:sz w:val="30"/>
          <w:szCs w:val="30"/>
        </w:rPr>
        <w:t>256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="00EF140C" w:rsidRPr="004034C4">
        <w:rPr>
          <w:rFonts w:ascii="Angsana New" w:hAnsi="Angsana New"/>
          <w:i/>
          <w:iCs/>
          <w:sz w:val="30"/>
          <w:szCs w:val="30"/>
        </w:rPr>
        <w:t>3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5</w:t>
      </w:r>
      <w:r w:rsidR="00EF140C" w:rsidRPr="004034C4">
        <w:rPr>
          <w:rFonts w:ascii="Angsana New" w:hAnsi="Angsana New"/>
          <w:i/>
          <w:iCs/>
          <w:sz w:val="30"/>
          <w:szCs w:val="30"/>
        </w:rPr>
        <w:t>.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13</w:t>
      </w:r>
      <w:r w:rsidR="00EF140C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EF140C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140C"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140C" w:rsidRPr="004034C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F140C"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140C" w:rsidRPr="004034C4">
        <w:rPr>
          <w:rFonts w:ascii="Angsana New" w:hAnsi="Angsana New"/>
          <w:i/>
          <w:iCs/>
          <w:sz w:val="30"/>
          <w:szCs w:val="30"/>
        </w:rPr>
        <w:t>3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5</w:t>
      </w:r>
      <w:r w:rsidR="00EF140C" w:rsidRPr="004034C4">
        <w:rPr>
          <w:rFonts w:ascii="Angsana New" w:hAnsi="Angsana New"/>
          <w:i/>
          <w:iCs/>
          <w:sz w:val="30"/>
          <w:szCs w:val="30"/>
        </w:rPr>
        <w:t>.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13</w:t>
      </w:r>
      <w:r w:rsidR="00EF140C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EF140C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140C"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140C" w:rsidRPr="004034C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F9844F0" w14:textId="77777777" w:rsidR="00430762" w:rsidRPr="004034C4" w:rsidRDefault="0043076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277"/>
        <w:gridCol w:w="1613"/>
        <w:gridCol w:w="270"/>
        <w:gridCol w:w="1620"/>
      </w:tblGrid>
      <w:tr w:rsidR="00A57C75" w:rsidRPr="004034C4" w14:paraId="2899EF23" w14:textId="77777777" w:rsidTr="00F07621">
        <w:trPr>
          <w:tblHeader/>
        </w:trPr>
        <w:tc>
          <w:tcPr>
            <w:tcW w:w="5310" w:type="dxa"/>
          </w:tcPr>
          <w:p w14:paraId="2882DB2E" w14:textId="6D5DD60B" w:rsidR="00A57C75" w:rsidRPr="004034C4" w:rsidRDefault="00A57C75" w:rsidP="00520865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77" w:type="dxa"/>
          </w:tcPr>
          <w:p w14:paraId="3F1F39EB" w14:textId="77777777" w:rsidR="00A57C75" w:rsidRPr="004034C4" w:rsidRDefault="00A57C75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2BFDCDC8" w14:textId="7EBDE942" w:rsidR="00A57C75" w:rsidRPr="004034C4" w:rsidRDefault="00A57C75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</w:pPr>
            <w:r w:rsidRPr="004034C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4034C4"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  <w:t xml:space="preserve">/ </w:t>
            </w:r>
            <w:r w:rsidRPr="004034C4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7C75" w:rsidRPr="004034C4" w14:paraId="1089F9DD" w14:textId="77777777" w:rsidTr="00F07621">
        <w:trPr>
          <w:trHeight w:val="103"/>
          <w:tblHeader/>
        </w:trPr>
        <w:tc>
          <w:tcPr>
            <w:tcW w:w="5310" w:type="dxa"/>
          </w:tcPr>
          <w:p w14:paraId="3477D30E" w14:textId="77777777" w:rsidR="00A57C75" w:rsidRPr="004034C4" w:rsidRDefault="00A57C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73E8828B" w14:textId="77777777" w:rsidR="00A57C75" w:rsidRPr="004034C4" w:rsidRDefault="00A57C75" w:rsidP="00520865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13" w:type="dxa"/>
          </w:tcPr>
          <w:p w14:paraId="39E5131F" w14:textId="2050801A" w:rsidR="00A57C75" w:rsidRPr="004034C4" w:rsidRDefault="00F64FC8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4031E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241B5339" w14:textId="77777777" w:rsidR="00A57C75" w:rsidRPr="004034C4" w:rsidRDefault="00A57C75" w:rsidP="00520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75465B5" w14:textId="38083E8A" w:rsidR="00A57C75" w:rsidRPr="004034C4" w:rsidRDefault="003A200D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4031E"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A57C75" w:rsidRPr="004034C4" w14:paraId="4CAF3C1A" w14:textId="77777777" w:rsidTr="00F07621">
        <w:trPr>
          <w:trHeight w:val="103"/>
          <w:tblHeader/>
        </w:trPr>
        <w:tc>
          <w:tcPr>
            <w:tcW w:w="5310" w:type="dxa"/>
          </w:tcPr>
          <w:p w14:paraId="18435AEB" w14:textId="77777777" w:rsidR="00A57C75" w:rsidRPr="004034C4" w:rsidRDefault="00A57C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6B03B5B9" w14:textId="77777777" w:rsidR="00A57C75" w:rsidRPr="004034C4" w:rsidRDefault="00A57C75" w:rsidP="00520865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40507853" w14:textId="3AC6D0F0" w:rsidR="00A57C75" w:rsidRPr="004034C4" w:rsidRDefault="00A57C75" w:rsidP="00520865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31E" w:rsidRPr="004034C4" w14:paraId="12D1418D" w14:textId="77777777" w:rsidTr="00F07621">
        <w:trPr>
          <w:cantSplit/>
        </w:trPr>
        <w:tc>
          <w:tcPr>
            <w:tcW w:w="5310" w:type="dxa"/>
            <w:hideMark/>
          </w:tcPr>
          <w:p w14:paraId="7890DAA1" w14:textId="25F75568" w:rsidR="0074031E" w:rsidRPr="004034C4" w:rsidRDefault="0074031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เงินรับล่วงหน้า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  <w:r w:rsidR="00E139FB" w:rsidRPr="004034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จากลูกค้า</w:t>
            </w:r>
          </w:p>
        </w:tc>
        <w:tc>
          <w:tcPr>
            <w:tcW w:w="277" w:type="dxa"/>
          </w:tcPr>
          <w:p w14:paraId="682044AD" w14:textId="77777777" w:rsidR="0074031E" w:rsidRPr="004034C4" w:rsidRDefault="0074031E" w:rsidP="00520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38F79A28" w14:textId="562C3A64" w:rsidR="0074031E" w:rsidRPr="004034C4" w:rsidRDefault="004D7D7B" w:rsidP="00520865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49,068</w:t>
            </w:r>
          </w:p>
        </w:tc>
        <w:tc>
          <w:tcPr>
            <w:tcW w:w="270" w:type="dxa"/>
          </w:tcPr>
          <w:p w14:paraId="0DE1CD4C" w14:textId="77777777" w:rsidR="0074031E" w:rsidRPr="004034C4" w:rsidRDefault="0074031E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2A8D8B24" w14:textId="293DAA36" w:rsidR="0074031E" w:rsidRPr="004034C4" w:rsidRDefault="0074031E" w:rsidP="00520865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49,811</w:t>
            </w:r>
          </w:p>
        </w:tc>
      </w:tr>
      <w:tr w:rsidR="0074031E" w:rsidRPr="004034C4" w14:paraId="310597BE" w14:textId="77777777" w:rsidTr="00F07621">
        <w:trPr>
          <w:cantSplit/>
        </w:trPr>
        <w:tc>
          <w:tcPr>
            <w:tcW w:w="5310" w:type="dxa"/>
          </w:tcPr>
          <w:p w14:paraId="7254A541" w14:textId="598CF950" w:rsidR="0074031E" w:rsidRPr="004034C4" w:rsidRDefault="0074031E" w:rsidP="00520865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7" w:type="dxa"/>
          </w:tcPr>
          <w:p w14:paraId="3454B39D" w14:textId="77777777" w:rsidR="0074031E" w:rsidRPr="004034C4" w:rsidRDefault="0074031E" w:rsidP="00520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307B5166" w14:textId="142DD00B" w:rsidR="0074031E" w:rsidRPr="004034C4" w:rsidRDefault="004D7D7B" w:rsidP="00520865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49,068</w:t>
            </w:r>
          </w:p>
        </w:tc>
        <w:tc>
          <w:tcPr>
            <w:tcW w:w="270" w:type="dxa"/>
          </w:tcPr>
          <w:p w14:paraId="05EE74D9" w14:textId="77777777" w:rsidR="0074031E" w:rsidRPr="004034C4" w:rsidRDefault="0074031E" w:rsidP="0052086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05648D" w14:textId="4958991A" w:rsidR="0074031E" w:rsidRPr="004034C4" w:rsidRDefault="0074031E" w:rsidP="00520865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49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811</w:t>
            </w:r>
          </w:p>
        </w:tc>
      </w:tr>
    </w:tbl>
    <w:p w14:paraId="410CB7BB" w14:textId="5CC073E5" w:rsidR="009077F8" w:rsidRPr="004034C4" w:rsidRDefault="009077F8" w:rsidP="00520865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5E2AF6E6" w14:textId="6F7699FF" w:rsidR="00770CC7" w:rsidRPr="004034C4" w:rsidRDefault="00770CC7" w:rsidP="0052086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เงินรับล่วงหน้าระยะยาว</w:t>
      </w:r>
      <w:r w:rsidR="00E139FB" w:rsidRPr="004034C4">
        <w:rPr>
          <w:rFonts w:ascii="Angsana New" w:hAnsi="Angsana New" w:hint="cs"/>
          <w:sz w:val="30"/>
          <w:szCs w:val="30"/>
          <w:cs/>
        </w:rPr>
        <w:t>จากลูกค้า</w:t>
      </w:r>
      <w:r w:rsidRPr="004034C4">
        <w:rPr>
          <w:rFonts w:ascii="Angsana New" w:hAnsi="Angsana New" w:hint="cs"/>
          <w:sz w:val="30"/>
          <w:szCs w:val="30"/>
          <w:cs/>
        </w:rPr>
        <w:t>ส่วนใหญ่เกิดจาก</w:t>
      </w:r>
      <w:r w:rsidR="00A90AD1" w:rsidRPr="004034C4">
        <w:rPr>
          <w:rFonts w:ascii="Angsana New" w:hAnsi="Angsana New" w:hint="cs"/>
          <w:sz w:val="30"/>
          <w:szCs w:val="30"/>
          <w:cs/>
        </w:rPr>
        <w:t xml:space="preserve">การบริการ </w:t>
      </w:r>
      <w:r w:rsidRPr="004034C4">
        <w:rPr>
          <w:rFonts w:ascii="Angsana New" w:hAnsi="Angsana New" w:hint="cs"/>
          <w:sz w:val="30"/>
          <w:szCs w:val="30"/>
          <w:cs/>
        </w:rPr>
        <w:t>ซึ่งกลุ่มบริษัทจะรับรู้เป็นรายได้จากการ</w:t>
      </w:r>
      <w:r w:rsidR="00F07621" w:rsidRPr="004034C4">
        <w:rPr>
          <w:rFonts w:ascii="Angsana New" w:hAnsi="Angsana New" w:hint="cs"/>
          <w:sz w:val="30"/>
          <w:szCs w:val="30"/>
          <w:cs/>
        </w:rPr>
        <w:t>บริการ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วันที่มีการส่งมอบ</w:t>
      </w:r>
      <w:r w:rsidR="00A90AD1" w:rsidRPr="004034C4">
        <w:rPr>
          <w:rFonts w:ascii="Angsana New" w:hAnsi="Angsana New" w:hint="cs"/>
          <w:sz w:val="30"/>
          <w:szCs w:val="30"/>
          <w:cs/>
        </w:rPr>
        <w:t>บริการ</w:t>
      </w:r>
      <w:r w:rsidRPr="004034C4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โดยหนี้สินที่เกิดจากสัญญาของกลุ่มบริษัทและบริษัทจำนวน</w:t>
      </w:r>
      <w:r w:rsidR="004D7D7B" w:rsidRPr="004034C4">
        <w:rPr>
          <w:rFonts w:ascii="Angsana New" w:hAnsi="Angsana New"/>
          <w:sz w:val="30"/>
          <w:szCs w:val="30"/>
        </w:rPr>
        <w:t xml:space="preserve"> 29.15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และ</w:t>
      </w:r>
      <w:r w:rsidR="004D7D7B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4D7D7B" w:rsidRPr="004034C4">
        <w:rPr>
          <w:rFonts w:ascii="Angsana New" w:hAnsi="Angsana New"/>
          <w:sz w:val="30"/>
          <w:szCs w:val="30"/>
        </w:rPr>
        <w:t>29.15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ตามลำดับ</w:t>
      </w:r>
      <w:r w:rsidR="006A75D9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มีกำหนดส่งมอบ</w:t>
      </w:r>
      <w:r w:rsidR="00A90AD1" w:rsidRPr="004034C4">
        <w:rPr>
          <w:rFonts w:ascii="Angsana New" w:hAnsi="Angsana New" w:hint="cs"/>
          <w:sz w:val="30"/>
          <w:szCs w:val="30"/>
          <w:cs/>
        </w:rPr>
        <w:t>บริการ</w:t>
      </w:r>
      <w:r w:rsidRPr="004034C4">
        <w:rPr>
          <w:rFonts w:ascii="Angsana New" w:hAnsi="Angsana New" w:hint="cs"/>
          <w:sz w:val="30"/>
          <w:szCs w:val="30"/>
          <w:cs/>
        </w:rPr>
        <w:t>ให้กับลูกค้าเกินกว่า</w:t>
      </w:r>
      <w:r w:rsidR="00F07621" w:rsidRPr="004034C4">
        <w:rPr>
          <w:rFonts w:ascii="Angsana New" w:hAnsi="Angsana New"/>
          <w:sz w:val="30"/>
          <w:szCs w:val="30"/>
        </w:rPr>
        <w:t xml:space="preserve"> 12 </w:t>
      </w:r>
      <w:r w:rsidRPr="004034C4">
        <w:rPr>
          <w:rFonts w:ascii="Angsana New" w:hAnsi="Angsana New" w:hint="cs"/>
          <w:sz w:val="30"/>
          <w:szCs w:val="30"/>
          <w:cs/>
        </w:rPr>
        <w:t>เดือนนับจากวันที่รายงาน</w:t>
      </w:r>
      <w:r w:rsidR="006B4BA6" w:rsidRPr="004034C4">
        <w:rPr>
          <w:rFonts w:ascii="Angsana New" w:hAnsi="Angsana New"/>
          <w:sz w:val="30"/>
          <w:szCs w:val="30"/>
        </w:rPr>
        <w:t xml:space="preserve"> </w:t>
      </w:r>
      <w:r w:rsidR="006B4BA6" w:rsidRPr="004034C4">
        <w:rPr>
          <w:rFonts w:ascii="Angsana New" w:hAnsi="Angsana New"/>
          <w:i/>
          <w:iCs/>
          <w:sz w:val="30"/>
          <w:szCs w:val="30"/>
          <w:cs/>
        </w:rPr>
        <w:t>(25</w:t>
      </w:r>
      <w:r w:rsidR="006B4BA6" w:rsidRPr="004034C4">
        <w:rPr>
          <w:rFonts w:ascii="Angsana New" w:hAnsi="Angsana New"/>
          <w:i/>
          <w:iCs/>
          <w:sz w:val="30"/>
          <w:szCs w:val="30"/>
        </w:rPr>
        <w:t>6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7</w:t>
      </w:r>
      <w:r w:rsidR="006B4BA6" w:rsidRPr="004034C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B4BA6" w:rsidRPr="004034C4">
        <w:rPr>
          <w:rFonts w:ascii="Angsana New" w:hAnsi="Angsana New"/>
          <w:i/>
          <w:iCs/>
          <w:sz w:val="30"/>
          <w:szCs w:val="30"/>
        </w:rPr>
        <w:t>3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2</w:t>
      </w:r>
      <w:r w:rsidR="006B4BA6" w:rsidRPr="004034C4">
        <w:rPr>
          <w:rFonts w:ascii="Angsana New" w:hAnsi="Angsana New"/>
          <w:i/>
          <w:iCs/>
          <w:sz w:val="30"/>
          <w:szCs w:val="30"/>
        </w:rPr>
        <w:t>.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88</w:t>
      </w:r>
      <w:r w:rsidR="006B4BA6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6B4BA6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6B4BA6"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B4BA6" w:rsidRPr="004034C4">
        <w:rPr>
          <w:rFonts w:ascii="Angsana New" w:hAnsi="Angsana New"/>
          <w:i/>
          <w:iCs/>
          <w:sz w:val="30"/>
          <w:szCs w:val="30"/>
        </w:rPr>
        <w:t>3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2</w:t>
      </w:r>
      <w:r w:rsidR="006B4BA6" w:rsidRPr="004034C4">
        <w:rPr>
          <w:rFonts w:ascii="Angsana New" w:hAnsi="Angsana New"/>
          <w:i/>
          <w:iCs/>
          <w:sz w:val="30"/>
          <w:szCs w:val="30"/>
        </w:rPr>
        <w:t>.</w:t>
      </w:r>
      <w:r w:rsidR="0074031E" w:rsidRPr="004034C4">
        <w:rPr>
          <w:rFonts w:ascii="Angsana New" w:hAnsi="Angsana New"/>
          <w:i/>
          <w:iCs/>
          <w:sz w:val="30"/>
          <w:szCs w:val="30"/>
        </w:rPr>
        <w:t>88</w:t>
      </w:r>
      <w:r w:rsidR="006B4BA6" w:rsidRPr="004034C4">
        <w:rPr>
          <w:rFonts w:ascii="Angsana New" w:hAnsi="Angsana New"/>
          <w:i/>
          <w:iCs/>
          <w:sz w:val="30"/>
          <w:szCs w:val="30"/>
        </w:rPr>
        <w:t xml:space="preserve">  </w:t>
      </w:r>
      <w:r w:rsidR="006B4BA6"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B4BA6"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B4BA6" w:rsidRPr="004034C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B4BA6" w:rsidRPr="004034C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57C9140" w14:textId="4F1B54FD" w:rsidR="00770CC7" w:rsidRPr="004034C4" w:rsidRDefault="00770CC7" w:rsidP="00520865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66985263" w14:textId="68152CF9" w:rsidR="00A90AD1" w:rsidRPr="004034C4" w:rsidRDefault="00A90AD1" w:rsidP="0052086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หนี้สินที่เกิดจากสัญญาของกลุ่มบริษัทและบริษัท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วันที่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</w:rPr>
        <w:t xml:space="preserve">31 </w:t>
      </w:r>
      <w:r w:rsidRPr="004034C4">
        <w:rPr>
          <w:rFonts w:ascii="Angsana New" w:hAnsi="Angsana New" w:hint="cs"/>
          <w:sz w:val="30"/>
          <w:szCs w:val="30"/>
          <w:cs/>
        </w:rPr>
        <w:t>ธันวาคม</w:t>
      </w:r>
      <w:r w:rsidRPr="004034C4">
        <w:rPr>
          <w:rFonts w:ascii="Angsana New" w:hAnsi="Angsana New"/>
          <w:sz w:val="30"/>
          <w:szCs w:val="30"/>
        </w:rPr>
        <w:t xml:space="preserve"> 256</w:t>
      </w:r>
      <w:r w:rsidR="00614BF0" w:rsidRPr="004034C4">
        <w:rPr>
          <w:rFonts w:ascii="Angsana New" w:hAnsi="Angsana New"/>
          <w:sz w:val="30"/>
          <w:szCs w:val="30"/>
        </w:rPr>
        <w:t>7</w:t>
      </w:r>
      <w:r w:rsidR="00F27C45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จำนว</w:t>
      </w:r>
      <w:r w:rsidR="00946193" w:rsidRPr="004034C4">
        <w:rPr>
          <w:rFonts w:ascii="Angsana New" w:hAnsi="Angsana New" w:hint="cs"/>
          <w:sz w:val="30"/>
          <w:szCs w:val="30"/>
          <w:cs/>
        </w:rPr>
        <w:t xml:space="preserve">น </w:t>
      </w:r>
      <w:r w:rsidR="00946193" w:rsidRPr="004034C4">
        <w:rPr>
          <w:rFonts w:ascii="Angsana New" w:hAnsi="Angsana New"/>
          <w:sz w:val="30"/>
          <w:szCs w:val="30"/>
        </w:rPr>
        <w:t>16.00</w:t>
      </w:r>
      <w:r w:rsidR="003A200D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="001563FD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</w:t>
      </w:r>
      <w:r w:rsidR="00946193" w:rsidRPr="004034C4">
        <w:rPr>
          <w:rFonts w:ascii="Angsana New" w:hAnsi="Angsana New" w:hint="cs"/>
          <w:sz w:val="30"/>
          <w:szCs w:val="30"/>
          <w:cs/>
        </w:rPr>
        <w:t xml:space="preserve">ะ </w:t>
      </w:r>
      <w:r w:rsidR="00946193" w:rsidRPr="004034C4">
        <w:rPr>
          <w:rFonts w:ascii="Angsana New" w:hAnsi="Angsana New"/>
          <w:sz w:val="30"/>
          <w:szCs w:val="30"/>
        </w:rPr>
        <w:t>16.00</w:t>
      </w:r>
      <w:r w:rsidR="003A200D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ถูกรับรู้เป็นรายได้ในระหว่างปี</w:t>
      </w:r>
      <w:r w:rsidRPr="004034C4">
        <w:rPr>
          <w:rFonts w:ascii="Angsana New" w:hAnsi="Angsana New"/>
          <w:sz w:val="30"/>
          <w:szCs w:val="30"/>
        </w:rPr>
        <w:t xml:space="preserve"> 256</w:t>
      </w:r>
      <w:r w:rsidR="00614BF0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(25</w:t>
      </w:r>
      <w:r w:rsidR="001563FD" w:rsidRPr="004034C4">
        <w:rPr>
          <w:rFonts w:ascii="Angsana New" w:hAnsi="Angsana New"/>
          <w:i/>
          <w:iCs/>
          <w:sz w:val="30"/>
          <w:szCs w:val="30"/>
        </w:rPr>
        <w:t>6</w:t>
      </w:r>
      <w:r w:rsidR="00614BF0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  <w:cs/>
        </w:rPr>
        <w:t>:</w:t>
      </w:r>
      <w:r w:rsidR="00437111" w:rsidRPr="004034C4">
        <w:rPr>
          <w:rFonts w:ascii="Angsana New" w:hAnsi="Angsana New"/>
          <w:i/>
          <w:iCs/>
          <w:sz w:val="30"/>
          <w:szCs w:val="30"/>
        </w:rPr>
        <w:t xml:space="preserve"> 14.08</w:t>
      </w:r>
      <w:r w:rsidR="003A200D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563FD" w:rsidRPr="004034C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37111" w:rsidRPr="004034C4">
        <w:rPr>
          <w:rFonts w:ascii="Angsana New" w:hAnsi="Angsana New"/>
          <w:i/>
          <w:iCs/>
          <w:sz w:val="30"/>
          <w:szCs w:val="30"/>
        </w:rPr>
        <w:t xml:space="preserve"> 14.08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FC8BB7C" w14:textId="77777777" w:rsidR="004B04EB" w:rsidRPr="004034C4" w:rsidRDefault="004B04EB" w:rsidP="00520865">
      <w:pPr>
        <w:pStyle w:val="ListParagraph"/>
        <w:ind w:left="0"/>
        <w:rPr>
          <w:rFonts w:ascii="Angsana New" w:hAnsi="Angsana New"/>
          <w:sz w:val="30"/>
          <w:szCs w:val="30"/>
          <w:cs/>
        </w:rPr>
      </w:pPr>
    </w:p>
    <w:p w14:paraId="6B63B8AE" w14:textId="5C2BB550" w:rsidR="00115076" w:rsidRPr="004034C4" w:rsidRDefault="00115076" w:rsidP="00520865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0203A608" w14:textId="53E68671" w:rsidR="00115076" w:rsidRPr="004034C4" w:rsidRDefault="00115076" w:rsidP="00520865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2E0CC819" w14:textId="7A92D073" w:rsidR="00115076" w:rsidRDefault="00115076" w:rsidP="00520865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034C4">
        <w:rPr>
          <w:rFonts w:ascii="Angsana New" w:hAnsi="Angsana New"/>
          <w:sz w:val="30"/>
          <w:szCs w:val="30"/>
        </w:rPr>
        <w:t xml:space="preserve">31 </w:t>
      </w:r>
      <w:r w:rsidRPr="004034C4">
        <w:rPr>
          <w:rFonts w:ascii="Angsana New" w:hAnsi="Angsana New" w:hint="cs"/>
          <w:sz w:val="30"/>
          <w:szCs w:val="30"/>
          <w:cs/>
        </w:rPr>
        <w:t>ธันวาคม</w:t>
      </w:r>
      <w:r w:rsidRPr="004034C4">
        <w:rPr>
          <w:rFonts w:ascii="Angsana New" w:hAnsi="Angsana New"/>
          <w:sz w:val="30"/>
          <w:szCs w:val="30"/>
        </w:rPr>
        <w:t xml:space="preserve"> 256</w:t>
      </w:r>
      <w:r w:rsidR="00216550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กลุ่มบริษัทและบริษัทมีต้นทุนในการได้มาซึ่งสัญญาที่ทำกับลูกค้าจำนวน</w:t>
      </w:r>
      <w:r w:rsidR="00B75926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CD2365" w:rsidRPr="004034C4">
        <w:rPr>
          <w:rFonts w:ascii="Angsana New" w:hAnsi="Angsana New"/>
          <w:sz w:val="30"/>
          <w:szCs w:val="30"/>
        </w:rPr>
        <w:t>29.59</w:t>
      </w:r>
      <w:r w:rsidR="003A200D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และ</w:t>
      </w:r>
      <w:r w:rsidR="006A75D9" w:rsidRPr="004034C4">
        <w:rPr>
          <w:rFonts w:ascii="Angsana New" w:hAnsi="Angsana New"/>
          <w:sz w:val="30"/>
          <w:szCs w:val="30"/>
        </w:rPr>
        <w:t xml:space="preserve"> </w:t>
      </w:r>
      <w:r w:rsidR="00CD2365" w:rsidRPr="004034C4">
        <w:rPr>
          <w:rFonts w:ascii="Angsana New" w:hAnsi="Angsana New"/>
          <w:sz w:val="30"/>
          <w:szCs w:val="30"/>
        </w:rPr>
        <w:t>29.59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</w:t>
      </w:r>
      <w:r w:rsidRPr="004034C4">
        <w:rPr>
          <w:rFonts w:ascii="Angsana New" w:hAnsi="Angsana New"/>
          <w:i/>
          <w:iCs/>
          <w:sz w:val="30"/>
          <w:szCs w:val="30"/>
        </w:rPr>
        <w:t>256</w:t>
      </w:r>
      <w:r w:rsidR="00216550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>: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A200D" w:rsidRPr="004034C4">
        <w:rPr>
          <w:rFonts w:ascii="Angsana New" w:hAnsi="Angsana New"/>
          <w:i/>
          <w:iCs/>
          <w:sz w:val="30"/>
          <w:szCs w:val="30"/>
        </w:rPr>
        <w:t>2</w:t>
      </w:r>
      <w:r w:rsidR="00216550" w:rsidRPr="004034C4">
        <w:rPr>
          <w:rFonts w:ascii="Angsana New" w:hAnsi="Angsana New"/>
          <w:i/>
          <w:iCs/>
          <w:sz w:val="30"/>
          <w:szCs w:val="30"/>
        </w:rPr>
        <w:t>9</w:t>
      </w:r>
      <w:r w:rsidR="003A200D" w:rsidRPr="004034C4">
        <w:rPr>
          <w:rFonts w:ascii="Angsana New" w:hAnsi="Angsana New"/>
          <w:i/>
          <w:iCs/>
          <w:sz w:val="30"/>
          <w:szCs w:val="30"/>
        </w:rPr>
        <w:t xml:space="preserve">.25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A200D" w:rsidRPr="004034C4">
        <w:rPr>
          <w:rFonts w:ascii="Angsana New" w:hAnsi="Angsana New"/>
          <w:i/>
          <w:iCs/>
          <w:sz w:val="30"/>
          <w:szCs w:val="30"/>
        </w:rPr>
        <w:t>2</w:t>
      </w:r>
      <w:r w:rsidR="00216550" w:rsidRPr="004034C4">
        <w:rPr>
          <w:rFonts w:ascii="Angsana New" w:hAnsi="Angsana New"/>
          <w:i/>
          <w:iCs/>
          <w:sz w:val="30"/>
          <w:szCs w:val="30"/>
        </w:rPr>
        <w:t>9</w:t>
      </w:r>
      <w:r w:rsidR="003A200D" w:rsidRPr="004034C4">
        <w:rPr>
          <w:rFonts w:ascii="Angsana New" w:hAnsi="Angsana New"/>
          <w:i/>
          <w:iCs/>
          <w:sz w:val="30"/>
          <w:szCs w:val="30"/>
        </w:rPr>
        <w:t xml:space="preserve">.25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D04BCE2" w14:textId="77777777" w:rsidR="00D5576F" w:rsidRPr="00D5576F" w:rsidRDefault="00D5576F" w:rsidP="00520865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9BC50" w14:textId="427759AB" w:rsidR="000456C4" w:rsidRPr="004034C4" w:rsidRDefault="000456C4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</w:t>
      </w:r>
      <w:r w:rsidR="00D635D3"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ธรรมชาติ</w:t>
      </w:r>
    </w:p>
    <w:p w14:paraId="13E9FB3B" w14:textId="77777777" w:rsidR="000456C4" w:rsidRPr="004034C4" w:rsidRDefault="000456C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086"/>
        <w:gridCol w:w="236"/>
        <w:gridCol w:w="35"/>
        <w:gridCol w:w="990"/>
        <w:gridCol w:w="17"/>
        <w:gridCol w:w="239"/>
        <w:gridCol w:w="14"/>
        <w:gridCol w:w="992"/>
        <w:gridCol w:w="17"/>
        <w:gridCol w:w="253"/>
        <w:gridCol w:w="1082"/>
      </w:tblGrid>
      <w:tr w:rsidR="00116C9A" w:rsidRPr="004034C4" w14:paraId="33C6E3F7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1257BE12" w14:textId="77777777" w:rsidR="00116C9A" w:rsidRPr="004034C4" w:rsidRDefault="00116C9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364" w:type="dxa"/>
            <w:gridSpan w:val="5"/>
            <w:shd w:val="clear" w:color="auto" w:fill="FFFFFF"/>
          </w:tcPr>
          <w:p w14:paraId="2B117EC0" w14:textId="77777777" w:rsidR="00116C9A" w:rsidRPr="004034C4" w:rsidRDefault="00116C9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gridSpan w:val="2"/>
            <w:shd w:val="clear" w:color="auto" w:fill="FFFFFF"/>
          </w:tcPr>
          <w:p w14:paraId="59384871" w14:textId="77777777" w:rsidR="00116C9A" w:rsidRPr="004034C4" w:rsidRDefault="00116C9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4"/>
            <w:shd w:val="clear" w:color="auto" w:fill="FFFFFF"/>
          </w:tcPr>
          <w:p w14:paraId="5F3FF5D5" w14:textId="77777777" w:rsidR="00116C9A" w:rsidRPr="004034C4" w:rsidRDefault="00116C9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08B2" w:rsidRPr="004034C4" w14:paraId="6157E0D4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702450AC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14:paraId="416B3B58" w14:textId="5DAF8C78" w:rsidR="00B408B2" w:rsidRPr="004034C4" w:rsidRDefault="00B408B2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271" w:type="dxa"/>
            <w:gridSpan w:val="2"/>
            <w:shd w:val="clear" w:color="auto" w:fill="FFFFFF"/>
            <w:vAlign w:val="center"/>
          </w:tcPr>
          <w:p w14:paraId="49D067A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B252C7C" w14:textId="27369474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gridSpan w:val="3"/>
            <w:shd w:val="clear" w:color="auto" w:fill="FFFFFF"/>
          </w:tcPr>
          <w:p w14:paraId="3C288171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8FA9135" w14:textId="7BB94625" w:rsidR="00B408B2" w:rsidRPr="004034C4" w:rsidRDefault="00B408B2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14:paraId="3FA19132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center"/>
          </w:tcPr>
          <w:p w14:paraId="344BF738" w14:textId="5A08B0E9" w:rsidR="00B408B2" w:rsidRPr="004034C4" w:rsidRDefault="00B408B2" w:rsidP="00520865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b w:val="0"/>
                <w:sz w:val="30"/>
                <w:szCs w:val="30"/>
                <w:lang w:eastAsia="en-GB"/>
              </w:rPr>
              <w:t>2567</w:t>
            </w:r>
          </w:p>
        </w:tc>
      </w:tr>
      <w:tr w:rsidR="00B408B2" w:rsidRPr="004034C4" w14:paraId="39973C25" w14:textId="77777777" w:rsidTr="00F07621">
        <w:trPr>
          <w:tblHeader/>
        </w:trPr>
        <w:tc>
          <w:tcPr>
            <w:tcW w:w="4410" w:type="dxa"/>
          </w:tcPr>
          <w:p w14:paraId="03591BC8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11"/>
          </w:tcPr>
          <w:p w14:paraId="5D6CFF9E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408B2" w:rsidRPr="004034C4" w14:paraId="72F12A31" w14:textId="77777777" w:rsidTr="00A86FD1">
        <w:tc>
          <w:tcPr>
            <w:tcW w:w="4410" w:type="dxa"/>
          </w:tcPr>
          <w:p w14:paraId="3126F455" w14:textId="23C40C5E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ค่าธรรมเนียมการเชื่อมต่อ</w:t>
            </w:r>
          </w:p>
        </w:tc>
        <w:tc>
          <w:tcPr>
            <w:tcW w:w="1086" w:type="dxa"/>
          </w:tcPr>
          <w:p w14:paraId="3E7840DD" w14:textId="24A9EE01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470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547</w:t>
            </w:r>
          </w:p>
        </w:tc>
        <w:tc>
          <w:tcPr>
            <w:tcW w:w="236" w:type="dxa"/>
          </w:tcPr>
          <w:p w14:paraId="265D2BE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5F6A6A60" w14:textId="4A7487BF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489,920</w:t>
            </w:r>
          </w:p>
        </w:tc>
        <w:tc>
          <w:tcPr>
            <w:tcW w:w="239" w:type="dxa"/>
          </w:tcPr>
          <w:p w14:paraId="107FD1D3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12A1432D" w14:textId="08309F75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470,547</w:t>
            </w:r>
          </w:p>
        </w:tc>
        <w:tc>
          <w:tcPr>
            <w:tcW w:w="253" w:type="dxa"/>
          </w:tcPr>
          <w:p w14:paraId="4F9ADFAD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83D0E2" w14:textId="53E62374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489,920</w:t>
            </w:r>
          </w:p>
        </w:tc>
      </w:tr>
      <w:tr w:rsidR="00B408B2" w:rsidRPr="004034C4" w14:paraId="40E39D54" w14:textId="77777777" w:rsidTr="00A86FD1">
        <w:tc>
          <w:tcPr>
            <w:tcW w:w="4410" w:type="dxa"/>
          </w:tcPr>
          <w:p w14:paraId="79EB38EB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6" w:type="dxa"/>
          </w:tcPr>
          <w:p w14:paraId="4FA69741" w14:textId="711F001E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512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30758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36" w:type="dxa"/>
          </w:tcPr>
          <w:p w14:paraId="450566B0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B41521D" w14:textId="56A19E1D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461,453</w:t>
            </w:r>
          </w:p>
        </w:tc>
        <w:tc>
          <w:tcPr>
            <w:tcW w:w="239" w:type="dxa"/>
          </w:tcPr>
          <w:p w14:paraId="13F81D1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3081E808" w14:textId="1D111E04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512,</w:t>
            </w:r>
            <w:r w:rsidR="007C7A72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53" w:type="dxa"/>
          </w:tcPr>
          <w:p w14:paraId="02AF5679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951216" w14:textId="5863E2BD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461,453</w:t>
            </w:r>
          </w:p>
        </w:tc>
      </w:tr>
      <w:tr w:rsidR="00B408B2" w:rsidRPr="004034C4" w14:paraId="3C809A8F" w14:textId="77777777" w:rsidTr="00A86FD1">
        <w:tc>
          <w:tcPr>
            <w:tcW w:w="4410" w:type="dxa"/>
          </w:tcPr>
          <w:p w14:paraId="771766F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6" w:type="dxa"/>
          </w:tcPr>
          <w:p w14:paraId="745CAD2F" w14:textId="4D130088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="007B6C07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517</w:t>
            </w:r>
          </w:p>
        </w:tc>
        <w:tc>
          <w:tcPr>
            <w:tcW w:w="236" w:type="dxa"/>
          </w:tcPr>
          <w:p w14:paraId="226CD093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38A4B7A" w14:textId="36F8250C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61,168</w:t>
            </w:r>
          </w:p>
        </w:tc>
        <w:tc>
          <w:tcPr>
            <w:tcW w:w="239" w:type="dxa"/>
          </w:tcPr>
          <w:p w14:paraId="2B7E6A61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2BC3C3A9" w14:textId="77935F7B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B6C07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,517</w:t>
            </w:r>
          </w:p>
        </w:tc>
        <w:tc>
          <w:tcPr>
            <w:tcW w:w="253" w:type="dxa"/>
          </w:tcPr>
          <w:p w14:paraId="1035FB9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02B258" w14:textId="5B72A52D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61,168</w:t>
            </w:r>
          </w:p>
        </w:tc>
      </w:tr>
      <w:tr w:rsidR="00B408B2" w:rsidRPr="004034C4" w14:paraId="6A5159FB" w14:textId="77777777" w:rsidTr="00A86FD1">
        <w:tc>
          <w:tcPr>
            <w:tcW w:w="4410" w:type="dxa"/>
          </w:tcPr>
          <w:p w14:paraId="07A0C7B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ค่าใช้จ่ายเกี่ยวกับพื้นที่ให้บริการ</w:t>
            </w:r>
          </w:p>
        </w:tc>
        <w:tc>
          <w:tcPr>
            <w:tcW w:w="1086" w:type="dxa"/>
          </w:tcPr>
          <w:p w14:paraId="0EE3629F" w14:textId="7E0DF332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545</w:t>
            </w:r>
          </w:p>
        </w:tc>
        <w:tc>
          <w:tcPr>
            <w:tcW w:w="236" w:type="dxa"/>
          </w:tcPr>
          <w:p w14:paraId="444B229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117AB082" w14:textId="11CC613D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65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717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39" w:type="dxa"/>
          </w:tcPr>
          <w:p w14:paraId="2AD220CD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5A412D71" w14:textId="7486157E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63,545</w:t>
            </w:r>
          </w:p>
        </w:tc>
        <w:tc>
          <w:tcPr>
            <w:tcW w:w="253" w:type="dxa"/>
          </w:tcPr>
          <w:p w14:paraId="11792125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F93ACA" w14:textId="6537EC60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65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717</w:t>
            </w:r>
          </w:p>
        </w:tc>
      </w:tr>
      <w:tr w:rsidR="00B408B2" w:rsidRPr="004034C4" w14:paraId="2658FC46" w14:textId="77777777" w:rsidTr="00A86FD1">
        <w:tc>
          <w:tcPr>
            <w:tcW w:w="4410" w:type="dxa"/>
          </w:tcPr>
          <w:p w14:paraId="7E62EB5C" w14:textId="13D6FE56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6" w:type="dxa"/>
          </w:tcPr>
          <w:p w14:paraId="33EC228E" w14:textId="0B7F0BD8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105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123</w:t>
            </w:r>
          </w:p>
        </w:tc>
        <w:tc>
          <w:tcPr>
            <w:tcW w:w="236" w:type="dxa"/>
          </w:tcPr>
          <w:p w14:paraId="04F67E6D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F5CD118" w14:textId="6DD9AE73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77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882</w:t>
            </w:r>
          </w:p>
        </w:tc>
        <w:tc>
          <w:tcPr>
            <w:tcW w:w="239" w:type="dxa"/>
          </w:tcPr>
          <w:p w14:paraId="26CE7A1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5A2E54EA" w14:textId="05A28F9A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105,123</w:t>
            </w:r>
          </w:p>
        </w:tc>
        <w:tc>
          <w:tcPr>
            <w:tcW w:w="253" w:type="dxa"/>
          </w:tcPr>
          <w:p w14:paraId="3E7C7451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872310" w14:textId="582A12D8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77,882</w:t>
            </w:r>
          </w:p>
        </w:tc>
      </w:tr>
      <w:tr w:rsidR="00B408B2" w:rsidRPr="004034C4" w14:paraId="272D3464" w14:textId="77777777" w:rsidTr="00A86FD1">
        <w:tc>
          <w:tcPr>
            <w:tcW w:w="4410" w:type="dxa"/>
          </w:tcPr>
          <w:p w14:paraId="7A64EA1D" w14:textId="0E48478A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 และค่าบริการเกี่ยวกับสำนักงาน</w:t>
            </w:r>
          </w:p>
        </w:tc>
        <w:tc>
          <w:tcPr>
            <w:tcW w:w="1086" w:type="dxa"/>
          </w:tcPr>
          <w:p w14:paraId="0C7640F7" w14:textId="500D978C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</w:t>
            </w:r>
            <w:r w:rsidR="00C30758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FA702E5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526E9C0" w14:textId="39667AE5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49,146</w:t>
            </w:r>
          </w:p>
        </w:tc>
        <w:tc>
          <w:tcPr>
            <w:tcW w:w="239" w:type="dxa"/>
          </w:tcPr>
          <w:p w14:paraId="30E24D6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74C15744" w14:textId="4B282B6F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36,934</w:t>
            </w:r>
          </w:p>
        </w:tc>
        <w:tc>
          <w:tcPr>
            <w:tcW w:w="253" w:type="dxa"/>
          </w:tcPr>
          <w:p w14:paraId="383DB188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D0828D" w14:textId="6AF6968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49,146</w:t>
            </w:r>
          </w:p>
        </w:tc>
      </w:tr>
      <w:tr w:rsidR="00B408B2" w:rsidRPr="004034C4" w14:paraId="6E8F462F" w14:textId="77777777" w:rsidTr="00A86FD1">
        <w:tc>
          <w:tcPr>
            <w:tcW w:w="4410" w:type="dxa"/>
          </w:tcPr>
          <w:p w14:paraId="4DF5E31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ค่าธรรมเนียมครั้งแรกตัดจำหน่าย</w:t>
            </w:r>
          </w:p>
        </w:tc>
        <w:tc>
          <w:tcPr>
            <w:tcW w:w="1086" w:type="dxa"/>
          </w:tcPr>
          <w:p w14:paraId="06A391EA" w14:textId="03D533FA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44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236" w:type="dxa"/>
          </w:tcPr>
          <w:p w14:paraId="4C21663E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85C471E" w14:textId="3CE37904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42,962</w:t>
            </w:r>
          </w:p>
        </w:tc>
        <w:tc>
          <w:tcPr>
            <w:tcW w:w="239" w:type="dxa"/>
          </w:tcPr>
          <w:p w14:paraId="472127A2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5DFA549B" w14:textId="23CA98BF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44,457</w:t>
            </w:r>
          </w:p>
        </w:tc>
        <w:tc>
          <w:tcPr>
            <w:tcW w:w="253" w:type="dxa"/>
          </w:tcPr>
          <w:p w14:paraId="678CA795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05E0D7" w14:textId="54CEF3E1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42,962</w:t>
            </w:r>
          </w:p>
        </w:tc>
      </w:tr>
      <w:tr w:rsidR="00B408B2" w:rsidRPr="004034C4" w14:paraId="46AFEA3E" w14:textId="77777777" w:rsidTr="00A86FD1">
        <w:tc>
          <w:tcPr>
            <w:tcW w:w="4410" w:type="dxa"/>
          </w:tcPr>
          <w:p w14:paraId="09846E1E" w14:textId="09CAB8DE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ค่าธรรมเนียมจ่ายตามใบอนุญาตประกอบกิจการโทรคมนาคม</w:t>
            </w:r>
          </w:p>
        </w:tc>
        <w:tc>
          <w:tcPr>
            <w:tcW w:w="1086" w:type="dxa"/>
          </w:tcPr>
          <w:p w14:paraId="08971662" w14:textId="77777777" w:rsidR="004344A5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2A378E" w14:textId="6C347EA4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36,</w:t>
            </w:r>
            <w:r w:rsidR="00026856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36" w:type="dxa"/>
          </w:tcPr>
          <w:p w14:paraId="51A2291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374BCFE" w14:textId="7777777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E83EFA" w14:textId="60835DF9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35,472</w:t>
            </w:r>
          </w:p>
        </w:tc>
        <w:tc>
          <w:tcPr>
            <w:tcW w:w="239" w:type="dxa"/>
          </w:tcPr>
          <w:p w14:paraId="4BC4E3F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316C3D86" w14:textId="7777777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E87D1A" w14:textId="2036C512" w:rsidR="004344A5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36,</w:t>
            </w:r>
            <w:r w:rsidR="00026856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53" w:type="dxa"/>
          </w:tcPr>
          <w:p w14:paraId="3D1438FE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6B756E" w14:textId="7777777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3350CF" w14:textId="7984A651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35,472</w:t>
            </w:r>
          </w:p>
        </w:tc>
      </w:tr>
      <w:tr w:rsidR="00B408B2" w:rsidRPr="004034C4" w14:paraId="39E9DBA2" w14:textId="77777777" w:rsidTr="00A86FD1">
        <w:tc>
          <w:tcPr>
            <w:tcW w:w="4410" w:type="dxa"/>
          </w:tcPr>
          <w:p w14:paraId="549483CD" w14:textId="4B6E7C44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6" w:type="dxa"/>
          </w:tcPr>
          <w:p w14:paraId="60912BC8" w14:textId="7F0309D0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52,488</w:t>
            </w:r>
          </w:p>
        </w:tc>
        <w:tc>
          <w:tcPr>
            <w:tcW w:w="236" w:type="dxa"/>
          </w:tcPr>
          <w:p w14:paraId="3C498F78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6D11B313" w14:textId="16C7605A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42,616</w:t>
            </w:r>
          </w:p>
        </w:tc>
        <w:tc>
          <w:tcPr>
            <w:tcW w:w="239" w:type="dxa"/>
          </w:tcPr>
          <w:p w14:paraId="5B0FE0D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0B31FC44" w14:textId="7F5A295B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52,488</w:t>
            </w:r>
          </w:p>
        </w:tc>
        <w:tc>
          <w:tcPr>
            <w:tcW w:w="253" w:type="dxa"/>
          </w:tcPr>
          <w:p w14:paraId="17A773D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14400D" w14:textId="61B3EDA5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42,616</w:t>
            </w:r>
          </w:p>
        </w:tc>
      </w:tr>
      <w:tr w:rsidR="00026856" w:rsidRPr="004034C4" w14:paraId="3C58A534" w14:textId="77777777" w:rsidTr="00A86FD1">
        <w:tc>
          <w:tcPr>
            <w:tcW w:w="4410" w:type="dxa"/>
          </w:tcPr>
          <w:p w14:paraId="7C68C8F1" w14:textId="1938270A" w:rsidR="00026856" w:rsidRPr="004034C4" w:rsidRDefault="00026856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ผลขาดทุนจากการด้อยค่าสินทรัพย์โครงข่าย</w:t>
            </w:r>
          </w:p>
        </w:tc>
        <w:tc>
          <w:tcPr>
            <w:tcW w:w="1086" w:type="dxa"/>
          </w:tcPr>
          <w:p w14:paraId="5AF1AE00" w14:textId="54CC99EB" w:rsidR="00026856" w:rsidRPr="004034C4" w:rsidRDefault="00026856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22,45</w:t>
            </w:r>
            <w:r w:rsidR="00C47C1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4AD17EF" w14:textId="77777777" w:rsidR="00026856" w:rsidRPr="004034C4" w:rsidRDefault="0002685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F7BEECE" w14:textId="6CEA6C1C" w:rsidR="00026856" w:rsidRPr="004034C4" w:rsidRDefault="00DC683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239" w:type="dxa"/>
          </w:tcPr>
          <w:p w14:paraId="508563E0" w14:textId="77777777" w:rsidR="00026856" w:rsidRPr="004034C4" w:rsidRDefault="0002685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285558C6" w14:textId="66487BAF" w:rsidR="00026856" w:rsidRPr="004034C4" w:rsidRDefault="00026856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22,45</w:t>
            </w:r>
            <w:r w:rsidR="00C47C1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3" w:type="dxa"/>
          </w:tcPr>
          <w:p w14:paraId="6D3B79F2" w14:textId="77777777" w:rsidR="00026856" w:rsidRPr="004034C4" w:rsidRDefault="0002685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C226D6" w14:textId="31870F78" w:rsidR="00026856" w:rsidRPr="004034C4" w:rsidRDefault="00DC683B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1,127</w:t>
            </w:r>
          </w:p>
        </w:tc>
      </w:tr>
      <w:tr w:rsidR="00B408B2" w:rsidRPr="004034C4" w14:paraId="2D7C63EC" w14:textId="77777777" w:rsidTr="00A86FD1">
        <w:tc>
          <w:tcPr>
            <w:tcW w:w="4410" w:type="dxa"/>
          </w:tcPr>
          <w:p w14:paraId="6E8C3D7F" w14:textId="010AAA81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6" w:type="dxa"/>
          </w:tcPr>
          <w:p w14:paraId="15201CA9" w14:textId="3161D276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7,791</w:t>
            </w:r>
          </w:p>
        </w:tc>
        <w:tc>
          <w:tcPr>
            <w:tcW w:w="236" w:type="dxa"/>
          </w:tcPr>
          <w:p w14:paraId="0BF84C0D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F8A3B3B" w14:textId="09E507E3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5,015</w:t>
            </w:r>
          </w:p>
        </w:tc>
        <w:tc>
          <w:tcPr>
            <w:tcW w:w="239" w:type="dxa"/>
          </w:tcPr>
          <w:p w14:paraId="050F1C3B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2FBAB616" w14:textId="2302E8AF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7,7</w:t>
            </w:r>
            <w:r w:rsidR="007C7A72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53" w:type="dxa"/>
          </w:tcPr>
          <w:p w14:paraId="28E83BBE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48A204" w14:textId="6E1D2114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4,955</w:t>
            </w:r>
          </w:p>
        </w:tc>
      </w:tr>
      <w:tr w:rsidR="00B408B2" w:rsidRPr="004034C4" w14:paraId="31FE46C7" w14:textId="77777777" w:rsidTr="00A86FD1">
        <w:tc>
          <w:tcPr>
            <w:tcW w:w="4410" w:type="dxa"/>
          </w:tcPr>
          <w:p w14:paraId="603FA5CF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1086" w:type="dxa"/>
          </w:tcPr>
          <w:p w14:paraId="2BE6C77F" w14:textId="02696477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9,894</w:t>
            </w:r>
          </w:p>
        </w:tc>
        <w:tc>
          <w:tcPr>
            <w:tcW w:w="236" w:type="dxa"/>
          </w:tcPr>
          <w:p w14:paraId="4F802BD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31F2670" w14:textId="7D31762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9,912</w:t>
            </w:r>
          </w:p>
        </w:tc>
        <w:tc>
          <w:tcPr>
            <w:tcW w:w="239" w:type="dxa"/>
          </w:tcPr>
          <w:p w14:paraId="5D123ACD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1F66B972" w14:textId="25CB6B32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9,894</w:t>
            </w:r>
          </w:p>
        </w:tc>
        <w:tc>
          <w:tcPr>
            <w:tcW w:w="253" w:type="dxa"/>
          </w:tcPr>
          <w:p w14:paraId="42E51544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DBD26" w14:textId="654F15FA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9,912</w:t>
            </w:r>
          </w:p>
        </w:tc>
      </w:tr>
      <w:tr w:rsidR="00B408B2" w:rsidRPr="004034C4" w14:paraId="47FD8ACC" w14:textId="77777777" w:rsidTr="00A86FD1">
        <w:tc>
          <w:tcPr>
            <w:tcW w:w="4410" w:type="dxa"/>
          </w:tcPr>
          <w:p w14:paraId="6127771B" w14:textId="33830CF9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6" w:type="dxa"/>
          </w:tcPr>
          <w:p w14:paraId="421123CB" w14:textId="289E727B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1,65</w:t>
            </w:r>
            <w:r w:rsidR="00616E00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6970C8C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BC91C9F" w14:textId="156A7E1C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9" w:type="dxa"/>
          </w:tcPr>
          <w:p w14:paraId="3D5BB75C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</w:tcPr>
          <w:p w14:paraId="029615B9" w14:textId="76F703FF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1,609</w:t>
            </w:r>
          </w:p>
        </w:tc>
        <w:tc>
          <w:tcPr>
            <w:tcW w:w="253" w:type="dxa"/>
          </w:tcPr>
          <w:p w14:paraId="52CC10C1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AB9EF1" w14:textId="0F1358FB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</w:p>
        </w:tc>
      </w:tr>
      <w:tr w:rsidR="00B408B2" w:rsidRPr="004034C4" w14:paraId="1A066DD9" w14:textId="77777777" w:rsidTr="00A86FD1">
        <w:trPr>
          <w:trHeight w:val="209"/>
        </w:trPr>
        <w:tc>
          <w:tcPr>
            <w:tcW w:w="4410" w:type="dxa"/>
          </w:tcPr>
          <w:p w14:paraId="76D87988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1FF3B8A" w14:textId="5F8703C2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C7A72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5,6</w:t>
            </w:r>
            <w:r w:rsidR="00616E00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47C1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79C06A2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single" w:sz="4" w:space="0" w:color="auto"/>
            </w:tcBorders>
          </w:tcPr>
          <w:p w14:paraId="47B7451A" w14:textId="1790325B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C683B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5,638</w:t>
            </w:r>
          </w:p>
        </w:tc>
        <w:tc>
          <w:tcPr>
            <w:tcW w:w="239" w:type="dxa"/>
          </w:tcPr>
          <w:p w14:paraId="5CE2BE86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14:paraId="01B410D9" w14:textId="21E99A2E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C7A72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5,66</w:t>
            </w:r>
            <w:r w:rsidR="00C47C1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3" w:type="dxa"/>
          </w:tcPr>
          <w:p w14:paraId="73F6F31A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3D914F9" w14:textId="3447D8E3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F48E0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5,637</w:t>
            </w:r>
          </w:p>
        </w:tc>
      </w:tr>
      <w:tr w:rsidR="00B408B2" w:rsidRPr="004034C4" w14:paraId="73EF5336" w14:textId="77777777" w:rsidTr="00A86FD1">
        <w:trPr>
          <w:trHeight w:val="886"/>
        </w:trPr>
        <w:tc>
          <w:tcPr>
            <w:tcW w:w="4410" w:type="dxa"/>
          </w:tcPr>
          <w:p w14:paraId="03B0EC10" w14:textId="77777777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90"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ขายและให้บริการ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C0C7FD" w14:textId="77777777" w:rsidR="004344A5" w:rsidRPr="004034C4" w:rsidRDefault="004344A5" w:rsidP="005208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52E1DE" w14:textId="200CB41D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26856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B6C07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026856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,451</w:t>
            </w:r>
          </w:p>
        </w:tc>
        <w:tc>
          <w:tcPr>
            <w:tcW w:w="236" w:type="dxa"/>
          </w:tcPr>
          <w:p w14:paraId="5DAFE287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C7A570" w14:textId="77777777" w:rsidR="00B408B2" w:rsidRPr="004034C4" w:rsidRDefault="00B408B2" w:rsidP="005208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110CBD" w14:textId="3C228C7C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1,768,465</w:t>
            </w:r>
          </w:p>
        </w:tc>
        <w:tc>
          <w:tcPr>
            <w:tcW w:w="239" w:type="dxa"/>
          </w:tcPr>
          <w:p w14:paraId="0822A01B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F2E030" w14:textId="77777777" w:rsidR="004344A5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E244AD" w14:textId="2B7DD58A" w:rsidR="00B408B2" w:rsidRPr="004034C4" w:rsidRDefault="004344A5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026856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B6C07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026856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,348</w:t>
            </w:r>
          </w:p>
        </w:tc>
        <w:tc>
          <w:tcPr>
            <w:tcW w:w="253" w:type="dxa"/>
          </w:tcPr>
          <w:p w14:paraId="667169C0" w14:textId="77777777" w:rsidR="00B408B2" w:rsidRPr="004034C4" w:rsidRDefault="00B408B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6583E0E" w14:textId="77777777" w:rsidR="00B408B2" w:rsidRPr="004034C4" w:rsidRDefault="00B408B2" w:rsidP="005208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A855C6" w14:textId="2C7F60D8" w:rsidR="00B408B2" w:rsidRPr="004034C4" w:rsidRDefault="00B408B2" w:rsidP="0052086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1,768,362</w:t>
            </w:r>
          </w:p>
        </w:tc>
      </w:tr>
    </w:tbl>
    <w:p w14:paraId="43533E82" w14:textId="0E6F1891" w:rsidR="00252CF2" w:rsidRPr="004034C4" w:rsidRDefault="00252CF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70E197D" w14:textId="7BBF5CCD" w:rsidR="000A08AE" w:rsidRPr="004034C4" w:rsidRDefault="006B219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</w:rPr>
        <w:t>256</w:t>
      </w:r>
      <w:r w:rsidR="00B408B2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F07621" w:rsidRPr="004034C4">
        <w:rPr>
          <w:rFonts w:ascii="Angsana New" w:hAnsi="Angsana New" w:hint="cs"/>
          <w:sz w:val="30"/>
          <w:szCs w:val="30"/>
          <w:cs/>
        </w:rPr>
        <w:t>และ</w:t>
      </w:r>
      <w:r w:rsidRPr="004034C4">
        <w:rPr>
          <w:rFonts w:ascii="Angsana New" w:hAnsi="Angsana New" w:hint="cs"/>
          <w:sz w:val="30"/>
          <w:szCs w:val="30"/>
          <w:cs/>
        </w:rPr>
        <w:t>บริษัทเป็นจำนวน</w:t>
      </w:r>
      <w:r w:rsidR="00201574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993E90" w:rsidRPr="004034C4">
        <w:rPr>
          <w:rFonts w:ascii="Angsana New" w:hAnsi="Angsana New"/>
          <w:sz w:val="30"/>
          <w:szCs w:val="30"/>
        </w:rPr>
        <w:t>8.72</w:t>
      </w:r>
      <w:r w:rsidR="003A200D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ล้านบาทและ</w:t>
      </w:r>
      <w:r w:rsidR="00201574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993E90" w:rsidRPr="004034C4">
        <w:rPr>
          <w:rFonts w:ascii="Angsana New" w:hAnsi="Angsana New"/>
          <w:sz w:val="30"/>
          <w:szCs w:val="30"/>
        </w:rPr>
        <w:t>8.72</w:t>
      </w:r>
      <w:r w:rsidR="00201574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(</w:t>
      </w:r>
      <w:r w:rsidRPr="004034C4">
        <w:rPr>
          <w:rFonts w:ascii="Angsana New" w:hAnsi="Angsana New"/>
          <w:i/>
          <w:iCs/>
          <w:sz w:val="30"/>
          <w:szCs w:val="30"/>
        </w:rPr>
        <w:t>256</w:t>
      </w:r>
      <w:r w:rsidR="00B408B2" w:rsidRPr="004034C4">
        <w:rPr>
          <w:rFonts w:ascii="Angsana New" w:hAnsi="Angsana New"/>
          <w:i/>
          <w:iCs/>
          <w:sz w:val="30"/>
          <w:szCs w:val="30"/>
        </w:rPr>
        <w:t>7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: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08B2" w:rsidRPr="004034C4">
        <w:rPr>
          <w:rFonts w:ascii="Angsana New" w:hAnsi="Angsana New"/>
          <w:i/>
          <w:iCs/>
          <w:sz w:val="30"/>
          <w:szCs w:val="30"/>
        </w:rPr>
        <w:t>6</w:t>
      </w:r>
      <w:r w:rsidR="003A200D" w:rsidRPr="004034C4">
        <w:rPr>
          <w:rFonts w:ascii="Angsana New" w:hAnsi="Angsana New"/>
          <w:i/>
          <w:iCs/>
          <w:sz w:val="30"/>
          <w:szCs w:val="30"/>
        </w:rPr>
        <w:t>.</w:t>
      </w:r>
      <w:r w:rsidR="00B408B2" w:rsidRPr="004034C4">
        <w:rPr>
          <w:rFonts w:ascii="Angsana New" w:hAnsi="Angsana New"/>
          <w:i/>
          <w:iCs/>
          <w:sz w:val="30"/>
          <w:szCs w:val="30"/>
        </w:rPr>
        <w:t>35</w:t>
      </w:r>
      <w:r w:rsidR="003A200D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08B2" w:rsidRPr="004034C4">
        <w:rPr>
          <w:rFonts w:ascii="Angsana New" w:hAnsi="Angsana New"/>
          <w:i/>
          <w:iCs/>
          <w:sz w:val="30"/>
          <w:szCs w:val="30"/>
        </w:rPr>
        <w:t>6</w:t>
      </w:r>
      <w:r w:rsidR="003A200D" w:rsidRPr="004034C4">
        <w:rPr>
          <w:rFonts w:ascii="Angsana New" w:hAnsi="Angsana New"/>
          <w:i/>
          <w:iCs/>
          <w:sz w:val="30"/>
          <w:szCs w:val="30"/>
        </w:rPr>
        <w:t>.</w:t>
      </w:r>
      <w:r w:rsidR="00B408B2" w:rsidRPr="004034C4">
        <w:rPr>
          <w:rFonts w:ascii="Angsana New" w:hAnsi="Angsana New"/>
          <w:i/>
          <w:iCs/>
          <w:sz w:val="30"/>
          <w:szCs w:val="30"/>
        </w:rPr>
        <w:t>35</w:t>
      </w:r>
      <w:r w:rsidR="003A200D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4C4">
        <w:rPr>
          <w:rFonts w:ascii="Angsana New" w:hAnsi="Angsana New"/>
          <w:i/>
          <w:iCs/>
          <w:sz w:val="30"/>
          <w:szCs w:val="30"/>
          <w:cs/>
        </w:rPr>
        <w:t>)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1D102E59" w14:textId="77777777" w:rsidR="004B04EB" w:rsidRPr="004034C4" w:rsidRDefault="004B04E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DCB92A" w14:textId="4D15B2EA" w:rsidR="00EA3875" w:rsidRPr="004034C4" w:rsidRDefault="00592ED8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  <w:r w:rsidR="007D1493" w:rsidRPr="004034C4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35B84066" w14:textId="77777777" w:rsidR="00EA3875" w:rsidRPr="004034C4" w:rsidRDefault="00EA387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597"/>
        <w:gridCol w:w="993"/>
        <w:gridCol w:w="990"/>
        <w:gridCol w:w="254"/>
        <w:gridCol w:w="1006"/>
        <w:gridCol w:w="270"/>
        <w:gridCol w:w="990"/>
        <w:gridCol w:w="270"/>
        <w:gridCol w:w="990"/>
      </w:tblGrid>
      <w:tr w:rsidR="008623C9" w:rsidRPr="004034C4" w14:paraId="6CB8E92B" w14:textId="77777777" w:rsidTr="00F07621">
        <w:trPr>
          <w:tblHeader/>
        </w:trPr>
        <w:tc>
          <w:tcPr>
            <w:tcW w:w="4590" w:type="dxa"/>
            <w:gridSpan w:val="2"/>
          </w:tcPr>
          <w:p w14:paraId="788B4F1C" w14:textId="77777777" w:rsidR="008623C9" w:rsidRPr="004034C4" w:rsidRDefault="008623C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1366DF02" w14:textId="77777777" w:rsidR="008623C9" w:rsidRPr="004034C4" w:rsidRDefault="008623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8610B0" w14:textId="77777777" w:rsidR="008623C9" w:rsidRPr="004034C4" w:rsidRDefault="008623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3B1C48" w14:textId="77777777" w:rsidR="008623C9" w:rsidRPr="004034C4" w:rsidRDefault="008623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00D" w:rsidRPr="004034C4" w14:paraId="224B6EAC" w14:textId="77777777" w:rsidTr="00F07621">
        <w:trPr>
          <w:tblHeader/>
        </w:trPr>
        <w:tc>
          <w:tcPr>
            <w:tcW w:w="3597" w:type="dxa"/>
          </w:tcPr>
          <w:p w14:paraId="0CD60FEF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0B2DFA4D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DE81178" w14:textId="49B98613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E029FC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  <w:vAlign w:val="center"/>
          </w:tcPr>
          <w:p w14:paraId="4AF31CF5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BAAC04A" w14:textId="184031F1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E029FC" w:rsidRPr="004034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9FB632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D5170" w14:textId="386EC3B3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E029FC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1CA1526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09A1604" w14:textId="6B89CA49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E029FC" w:rsidRPr="004034C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200D" w:rsidRPr="004034C4" w14:paraId="69638803" w14:textId="77777777" w:rsidTr="00F07621">
        <w:trPr>
          <w:tblHeader/>
        </w:trPr>
        <w:tc>
          <w:tcPr>
            <w:tcW w:w="3597" w:type="dxa"/>
          </w:tcPr>
          <w:p w14:paraId="42E18072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6596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38B12F7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200D" w:rsidRPr="004034C4" w14:paraId="72B170D1" w14:textId="77777777" w:rsidTr="00F07621">
        <w:tc>
          <w:tcPr>
            <w:tcW w:w="4590" w:type="dxa"/>
            <w:gridSpan w:val="2"/>
          </w:tcPr>
          <w:p w14:paraId="2A65C5B7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4034C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D5EC32B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71F940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A73E1AB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539A8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1C863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13616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4C5B4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200D" w:rsidRPr="004034C4" w14:paraId="72C8D39E" w14:textId="77777777" w:rsidTr="00F07621">
        <w:tc>
          <w:tcPr>
            <w:tcW w:w="3597" w:type="dxa"/>
          </w:tcPr>
          <w:p w14:paraId="1C41E775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27592BC7" w14:textId="77777777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F13495" w14:textId="40B3A08E" w:rsidR="003A200D" w:rsidRPr="004034C4" w:rsidRDefault="007B18F1" w:rsidP="001B673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40,</w:t>
            </w:r>
            <w:r w:rsidR="006F63A9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54" w:type="dxa"/>
          </w:tcPr>
          <w:p w14:paraId="1A7AEFF4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54237A" w14:textId="1663D1A2" w:rsidR="003A200D" w:rsidRPr="004034C4" w:rsidRDefault="00E029FC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50,249</w:t>
            </w:r>
          </w:p>
        </w:tc>
        <w:tc>
          <w:tcPr>
            <w:tcW w:w="270" w:type="dxa"/>
          </w:tcPr>
          <w:p w14:paraId="2BE1F63C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01977" w14:textId="0C57AC12" w:rsidR="003A200D" w:rsidRPr="004034C4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40,2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7CCDB083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979F6" w14:textId="68D16C76" w:rsidR="003A200D" w:rsidRPr="004034C4" w:rsidRDefault="00E029FC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50,249</w:t>
            </w:r>
          </w:p>
        </w:tc>
      </w:tr>
      <w:tr w:rsidR="003A200D" w:rsidRPr="004034C4" w14:paraId="530C6EB6" w14:textId="77777777" w:rsidTr="00260956">
        <w:tc>
          <w:tcPr>
            <w:tcW w:w="4590" w:type="dxa"/>
            <w:gridSpan w:val="2"/>
          </w:tcPr>
          <w:p w14:paraId="1D6B3AFA" w14:textId="69BA23A1" w:rsidR="003A200D" w:rsidRPr="004034C4" w:rsidRDefault="003A200D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="00616E00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E00" w:rsidRPr="004034C4">
              <w:rPr>
                <w:rFonts w:ascii="Angsana New" w:hAnsi="Angsana New"/>
                <w:sz w:val="30"/>
                <w:szCs w:val="30"/>
              </w:rPr>
              <w:t>(</w:t>
            </w:r>
            <w:r w:rsidR="00616E00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C255EC" w14:textId="1FE82786" w:rsidR="003A200D" w:rsidRPr="004034C4" w:rsidRDefault="007B18F1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eastAsia="en-GB"/>
              </w:rPr>
              <w:t>(5)</w:t>
            </w:r>
          </w:p>
        </w:tc>
        <w:tc>
          <w:tcPr>
            <w:tcW w:w="254" w:type="dxa"/>
          </w:tcPr>
          <w:p w14:paraId="7B67150C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C9F7727" w14:textId="29D301BD" w:rsidR="003A200D" w:rsidRPr="004034C4" w:rsidRDefault="00E029FC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eastAsia="en-GB"/>
              </w:rPr>
              <w:t>3,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</w:tcPr>
          <w:p w14:paraId="4CAAEE81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B4D0" w14:textId="4EA8BE90" w:rsidR="003A200D" w:rsidRPr="004034C4" w:rsidRDefault="007B18F1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  <w:vAlign w:val="bottom"/>
          </w:tcPr>
          <w:p w14:paraId="35016342" w14:textId="6FE082B1" w:rsidR="003A200D" w:rsidRPr="004034C4" w:rsidRDefault="003A200D" w:rsidP="0052086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49B0B3" w14:textId="31E4E8D4" w:rsidR="003A200D" w:rsidRPr="004034C4" w:rsidRDefault="00E029FC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6F63A9" w:rsidRPr="004034C4" w14:paraId="67FB0FFA" w14:textId="77777777" w:rsidTr="00F07621">
        <w:tc>
          <w:tcPr>
            <w:tcW w:w="3597" w:type="dxa"/>
          </w:tcPr>
          <w:p w14:paraId="1F0011FD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BED087" w14:textId="77777777" w:rsidR="006F63A9" w:rsidRPr="004034C4" w:rsidRDefault="006F63A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BF09" w14:textId="0F54AECE" w:rsidR="006F63A9" w:rsidRPr="004034C4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40,2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54" w:type="dxa"/>
          </w:tcPr>
          <w:p w14:paraId="687776A3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3829" w14:textId="52BFA0A5" w:rsidR="006F63A9" w:rsidRPr="004034C4" w:rsidRDefault="006F63A9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53,699</w:t>
            </w:r>
          </w:p>
        </w:tc>
        <w:tc>
          <w:tcPr>
            <w:tcW w:w="270" w:type="dxa"/>
          </w:tcPr>
          <w:p w14:paraId="44EA5AC8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74FC" w14:textId="2E950DBC" w:rsidR="006F63A9" w:rsidRPr="004034C4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40,2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8F9C895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0B84C" w14:textId="0FD43B07" w:rsidR="006F63A9" w:rsidRPr="004034C4" w:rsidRDefault="006F63A9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53,699</w:t>
            </w:r>
          </w:p>
        </w:tc>
      </w:tr>
      <w:tr w:rsidR="00E029FC" w:rsidRPr="004034C4" w14:paraId="72F892E3" w14:textId="77777777" w:rsidTr="006E7A2D">
        <w:tc>
          <w:tcPr>
            <w:tcW w:w="4590" w:type="dxa"/>
            <w:gridSpan w:val="2"/>
          </w:tcPr>
          <w:p w14:paraId="66CAC67D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2D87E6" w14:textId="77777777" w:rsidR="00E029FC" w:rsidRPr="004034C4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9C337E7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1447F58" w14:textId="77777777" w:rsidR="00E029FC" w:rsidRPr="004034C4" w:rsidRDefault="00E029FC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D6386D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3F5ED4" w14:textId="77777777" w:rsidR="00E029FC" w:rsidRPr="004034C4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5AB75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2F6312" w14:textId="77777777" w:rsidR="00E029FC" w:rsidRPr="004034C4" w:rsidRDefault="00E029FC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9FC" w:rsidRPr="004034C4" w14:paraId="6BF7C71F" w14:textId="77777777" w:rsidTr="006E7A2D">
        <w:tc>
          <w:tcPr>
            <w:tcW w:w="4590" w:type="dxa"/>
            <w:gridSpan w:val="2"/>
          </w:tcPr>
          <w:p w14:paraId="25A0D7E4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  <w:r w:rsidRPr="004034C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6871926" w14:textId="77777777" w:rsidR="00E029FC" w:rsidRPr="004034C4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7DCA00C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5F4ACA6" w14:textId="77777777" w:rsidR="00E029FC" w:rsidRPr="004034C4" w:rsidRDefault="00E029FC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0304D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99C534" w14:textId="77777777" w:rsidR="00E029FC" w:rsidRPr="004034C4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F1D75" w14:textId="77777777" w:rsidR="00E029FC" w:rsidRPr="004034C4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89C282" w14:textId="77777777" w:rsidR="00E029FC" w:rsidRPr="004034C4" w:rsidRDefault="00E029FC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3A9" w:rsidRPr="004034C4" w14:paraId="3CA98129" w14:textId="77777777" w:rsidTr="00F07621">
        <w:tc>
          <w:tcPr>
            <w:tcW w:w="3597" w:type="dxa"/>
          </w:tcPr>
          <w:p w14:paraId="1B9EDE8F" w14:textId="68748A88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</w:tcPr>
          <w:p w14:paraId="38CCD5D0" w14:textId="77777777" w:rsidR="006F63A9" w:rsidRPr="004034C4" w:rsidRDefault="006F63A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335971" w14:textId="5516BD50" w:rsidR="006F63A9" w:rsidRPr="001B673C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B673C">
              <w:rPr>
                <w:rFonts w:ascii="Angsana New" w:hAnsi="Angsana New"/>
                <w:sz w:val="30"/>
                <w:szCs w:val="30"/>
                <w:lang w:eastAsia="en-GB"/>
              </w:rPr>
              <w:t>(1,239)</w:t>
            </w:r>
          </w:p>
        </w:tc>
        <w:tc>
          <w:tcPr>
            <w:tcW w:w="254" w:type="dxa"/>
          </w:tcPr>
          <w:p w14:paraId="3DFB0577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20D6FA9" w14:textId="5BAE030B" w:rsidR="006F63A9" w:rsidRPr="004034C4" w:rsidRDefault="006F63A9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38818089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2CCEF3" w14:textId="10A30E1C" w:rsidR="006F63A9" w:rsidRPr="004034C4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(1,239)</w:t>
            </w:r>
          </w:p>
        </w:tc>
        <w:tc>
          <w:tcPr>
            <w:tcW w:w="270" w:type="dxa"/>
          </w:tcPr>
          <w:p w14:paraId="610C2F8B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88DD96" w14:textId="4B59EBEE" w:rsidR="006F63A9" w:rsidRPr="004034C4" w:rsidRDefault="006F63A9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6F63A9" w:rsidRPr="004034C4" w14:paraId="65DB7620" w14:textId="77777777" w:rsidTr="00F07621">
        <w:tc>
          <w:tcPr>
            <w:tcW w:w="3597" w:type="dxa"/>
          </w:tcPr>
          <w:p w14:paraId="4DCCC82D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44284EB9" w14:textId="77777777" w:rsidR="006F63A9" w:rsidRPr="004034C4" w:rsidRDefault="006F63A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60EA05" w14:textId="168762A2" w:rsidR="006F63A9" w:rsidRPr="001B673C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B673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(1,239)</w:t>
            </w:r>
          </w:p>
        </w:tc>
        <w:tc>
          <w:tcPr>
            <w:tcW w:w="254" w:type="dxa"/>
          </w:tcPr>
          <w:p w14:paraId="75FEA159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480C3E0" w14:textId="4B3012BA" w:rsidR="006F63A9" w:rsidRPr="004034C4" w:rsidRDefault="006F63A9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1AE73B9F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E71509" w14:textId="548EED64" w:rsidR="006F63A9" w:rsidRPr="001B673C" w:rsidRDefault="006F63A9" w:rsidP="001B673C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67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(1,239)</w:t>
            </w:r>
          </w:p>
        </w:tc>
        <w:tc>
          <w:tcPr>
            <w:tcW w:w="270" w:type="dxa"/>
          </w:tcPr>
          <w:p w14:paraId="431EBEAE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85ECD6" w14:textId="1023D5C0" w:rsidR="006F63A9" w:rsidRPr="004034C4" w:rsidRDefault="006F63A9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  <w:tr w:rsidR="00E029FC" w:rsidRPr="00DA4E3E" w14:paraId="16E3FDE6" w14:textId="77777777" w:rsidTr="00F07621">
        <w:tc>
          <w:tcPr>
            <w:tcW w:w="3597" w:type="dxa"/>
          </w:tcPr>
          <w:p w14:paraId="2F4FA628" w14:textId="77777777" w:rsidR="00E029FC" w:rsidRPr="00DA4E3E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</w:tcPr>
          <w:p w14:paraId="1DA62207" w14:textId="77777777" w:rsidR="00E029FC" w:rsidRPr="00DA4E3E" w:rsidRDefault="00E029FC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7423B0" w14:textId="77777777" w:rsidR="00E029FC" w:rsidRPr="00DA4E3E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4" w:type="dxa"/>
          </w:tcPr>
          <w:p w14:paraId="4789D2CE" w14:textId="77777777" w:rsidR="00E029FC" w:rsidRPr="00DA4E3E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D6907B3" w14:textId="77777777" w:rsidR="00E029FC" w:rsidRPr="00DA4E3E" w:rsidRDefault="00E029FC" w:rsidP="0052086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590FDC" w14:textId="77777777" w:rsidR="00E029FC" w:rsidRPr="00DA4E3E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C21662" w14:textId="77777777" w:rsidR="00E029FC" w:rsidRPr="00DA4E3E" w:rsidRDefault="00E029F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E16E90" w14:textId="77777777" w:rsidR="00E029FC" w:rsidRPr="00DA4E3E" w:rsidRDefault="00E029F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5B76A8" w14:textId="77777777" w:rsidR="00E029FC" w:rsidRPr="00DA4E3E" w:rsidRDefault="00E029FC" w:rsidP="0052086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F63A9" w:rsidRPr="004034C4" w14:paraId="289DC3D4" w14:textId="77777777" w:rsidTr="00F07621">
        <w:tc>
          <w:tcPr>
            <w:tcW w:w="3597" w:type="dxa"/>
          </w:tcPr>
          <w:p w14:paraId="43902590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3" w:type="dxa"/>
          </w:tcPr>
          <w:p w14:paraId="0BFDEA52" w14:textId="77777777" w:rsidR="006F63A9" w:rsidRPr="004034C4" w:rsidRDefault="006F63A9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712F992" w14:textId="4E7739FF" w:rsidR="006F63A9" w:rsidRPr="004034C4" w:rsidRDefault="006F63A9" w:rsidP="0052086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9,008</w:t>
            </w:r>
          </w:p>
        </w:tc>
        <w:tc>
          <w:tcPr>
            <w:tcW w:w="254" w:type="dxa"/>
          </w:tcPr>
          <w:p w14:paraId="1DFD2F35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1508BD94" w14:textId="799976FA" w:rsidR="006F63A9" w:rsidRPr="004034C4" w:rsidRDefault="006F63A9" w:rsidP="00520865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53,716</w:t>
            </w:r>
          </w:p>
        </w:tc>
        <w:tc>
          <w:tcPr>
            <w:tcW w:w="270" w:type="dxa"/>
          </w:tcPr>
          <w:p w14:paraId="0B5D8886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4B212C" w14:textId="79F9F2C4" w:rsidR="006F63A9" w:rsidRPr="004034C4" w:rsidRDefault="006F63A9" w:rsidP="0052086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9,008</w:t>
            </w:r>
          </w:p>
        </w:tc>
        <w:tc>
          <w:tcPr>
            <w:tcW w:w="270" w:type="dxa"/>
          </w:tcPr>
          <w:p w14:paraId="43445A12" w14:textId="77777777" w:rsidR="006F63A9" w:rsidRPr="004034C4" w:rsidRDefault="006F63A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402A26" w14:textId="2FC14F3D" w:rsidR="006F63A9" w:rsidRPr="004034C4" w:rsidRDefault="006F63A9" w:rsidP="00520865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53,716</w:t>
            </w:r>
          </w:p>
        </w:tc>
      </w:tr>
    </w:tbl>
    <w:p w14:paraId="3EA61416" w14:textId="2F79E38B" w:rsidR="000F73A2" w:rsidRPr="004034C4" w:rsidRDefault="000F73A2" w:rsidP="00520865">
      <w:pPr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41"/>
        <w:gridCol w:w="1109"/>
        <w:gridCol w:w="236"/>
        <w:gridCol w:w="1024"/>
        <w:gridCol w:w="236"/>
        <w:gridCol w:w="1024"/>
      </w:tblGrid>
      <w:tr w:rsidR="00730355" w:rsidRPr="004034C4" w14:paraId="3408E47A" w14:textId="77777777" w:rsidTr="00F07621">
        <w:trPr>
          <w:tblHeader/>
        </w:trPr>
        <w:tc>
          <w:tcPr>
            <w:tcW w:w="4122" w:type="dxa"/>
          </w:tcPr>
          <w:p w14:paraId="152062D4" w14:textId="513D7B0A" w:rsidR="00730355" w:rsidRPr="004034C4" w:rsidRDefault="0073035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167C27A0" w14:textId="77777777" w:rsidR="00730355" w:rsidRPr="004034C4" w:rsidRDefault="0073035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200D" w:rsidRPr="004034C4" w14:paraId="7776CB4C" w14:textId="77777777" w:rsidTr="008E5AC9">
        <w:trPr>
          <w:tblHeader/>
        </w:trPr>
        <w:tc>
          <w:tcPr>
            <w:tcW w:w="4122" w:type="dxa"/>
          </w:tcPr>
          <w:p w14:paraId="5431F91E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C2EDF76" w14:textId="7904AA38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340661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D3F6EB5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1587027A" w14:textId="69F92578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340661" w:rsidRPr="004034C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200D" w:rsidRPr="004034C4" w14:paraId="3DE1CED3" w14:textId="77777777" w:rsidTr="00AA434E">
        <w:trPr>
          <w:tblHeader/>
        </w:trPr>
        <w:tc>
          <w:tcPr>
            <w:tcW w:w="4122" w:type="dxa"/>
          </w:tcPr>
          <w:p w14:paraId="23621FAB" w14:textId="77777777" w:rsidR="003A200D" w:rsidRPr="004034C4" w:rsidRDefault="003A200D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59CBF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3AF2A7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</w:tcPr>
          <w:p w14:paraId="077BAB0A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E5D6538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000E3DC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4D32474D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62500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26242D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646AE83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0A19B19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C8012C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2E19" w:rsidRPr="004034C4" w14:paraId="747E99B3" w14:textId="77777777" w:rsidTr="00AA434E">
        <w:tc>
          <w:tcPr>
            <w:tcW w:w="4122" w:type="dxa"/>
          </w:tcPr>
          <w:p w14:paraId="1AC84654" w14:textId="77777777" w:rsidR="00762E19" w:rsidRPr="004034C4" w:rsidRDefault="00762E19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103EB78C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51141DB8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BC50DF7" w14:textId="5AB7B9D3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59,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1B56259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8AAADA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0C941B7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3EADF1F" w14:textId="1A74E606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259,317</w:t>
            </w:r>
          </w:p>
        </w:tc>
      </w:tr>
      <w:tr w:rsidR="00762E19" w:rsidRPr="004034C4" w14:paraId="1632B9A0" w14:textId="77777777" w:rsidTr="00023306">
        <w:tc>
          <w:tcPr>
            <w:tcW w:w="4122" w:type="dxa"/>
            <w:tcBorders>
              <w:bottom w:val="nil"/>
            </w:tcBorders>
          </w:tcPr>
          <w:p w14:paraId="37DB6861" w14:textId="77777777" w:rsidR="00762E19" w:rsidRPr="004034C4" w:rsidRDefault="00762E19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774030EB" w14:textId="686378D9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74A1A5D9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7864670C" w14:textId="3DA4D5EB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36" w:type="dxa"/>
            <w:tcBorders>
              <w:bottom w:val="nil"/>
            </w:tcBorders>
          </w:tcPr>
          <w:p w14:paraId="3ED222E2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E9104C1" w14:textId="209712E3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3C7032FC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3760C357" w14:textId="7AC4037B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51,863</w:t>
            </w:r>
          </w:p>
        </w:tc>
      </w:tr>
      <w:tr w:rsidR="00762E19" w:rsidRPr="004034C4" w14:paraId="538E24FB" w14:textId="77777777" w:rsidTr="00AA434E">
        <w:tc>
          <w:tcPr>
            <w:tcW w:w="4122" w:type="dxa"/>
          </w:tcPr>
          <w:p w14:paraId="3307DA82" w14:textId="77777777" w:rsidR="00762E19" w:rsidRPr="004034C4" w:rsidRDefault="00762E19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F568D95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6827D99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1922B6" w14:textId="58EB1C10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/>
              </w:rPr>
              <w:t>8,01</w:t>
            </w:r>
            <w:r w:rsidR="00DA4E3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A556893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9999BAD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6389B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E6566B" w14:textId="77E87D2D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(7,055)</w:t>
            </w:r>
          </w:p>
        </w:tc>
      </w:tr>
      <w:tr w:rsidR="00762E19" w:rsidRPr="004034C4" w14:paraId="0EA3E114" w14:textId="77777777" w:rsidTr="00AA434E">
        <w:tc>
          <w:tcPr>
            <w:tcW w:w="4122" w:type="dxa"/>
          </w:tcPr>
          <w:p w14:paraId="0F2D906C" w14:textId="77777777" w:rsidR="00762E19" w:rsidRPr="004034C4" w:rsidRDefault="00762E19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620A2D8A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81EAB7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02163152" w14:textId="7C48CC16" w:rsidR="00762E19" w:rsidRPr="004034C4" w:rsidRDefault="004D121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</w:t>
            </w:r>
            <w:r w:rsidR="00963F76" w:rsidRPr="004034C4">
              <w:rPr>
                <w:rFonts w:ascii="Angsana New" w:hAnsi="Angsana New"/>
                <w:sz w:val="30"/>
                <w:szCs w:val="30"/>
              </w:rPr>
              <w:t>5,35</w:t>
            </w:r>
            <w:r w:rsidR="00DA4E3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86ECB2A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3D74E2D3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E9DF5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6E89A9" w14:textId="6AB450CB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</w:tr>
      <w:tr w:rsidR="00762E19" w:rsidRPr="004034C4" w14:paraId="776DF1E5" w14:textId="77777777" w:rsidTr="00AA434E">
        <w:tc>
          <w:tcPr>
            <w:tcW w:w="4122" w:type="dxa"/>
          </w:tcPr>
          <w:p w14:paraId="1044EFCF" w14:textId="47871671" w:rsidR="00762E19" w:rsidRPr="004034C4" w:rsidRDefault="00762E19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3FB0A035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5FEDA15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0146BF" w14:textId="76663319" w:rsidR="00762E19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2</w:t>
            </w:r>
            <w:r w:rsidR="00AF19DC" w:rsidRPr="004034C4">
              <w:rPr>
                <w:rFonts w:ascii="Angsana New" w:hAnsi="Angsana New"/>
                <w:sz w:val="30"/>
                <w:szCs w:val="30"/>
              </w:rPr>
              <w:t>7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03F59D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3F254E9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0566C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F036AB" w14:textId="02118FBD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tLeast"/>
              <w:ind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(1,558)</w:t>
            </w:r>
          </w:p>
        </w:tc>
      </w:tr>
      <w:tr w:rsidR="00762E19" w:rsidRPr="004034C4" w14:paraId="09F5531B" w14:textId="77777777" w:rsidTr="00AA434E">
        <w:tc>
          <w:tcPr>
            <w:tcW w:w="4122" w:type="dxa"/>
          </w:tcPr>
          <w:p w14:paraId="3FFE7716" w14:textId="0F73C2C0" w:rsidR="00762E19" w:rsidRPr="004034C4" w:rsidRDefault="00762E19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</w:t>
            </w:r>
            <w:r w:rsidR="00616E00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E00" w:rsidRPr="004034C4">
              <w:rPr>
                <w:rFonts w:ascii="Angsana New" w:hAnsi="Angsana New"/>
                <w:sz w:val="30"/>
                <w:szCs w:val="30"/>
              </w:rPr>
              <w:t>(</w:t>
            </w:r>
            <w:r w:rsidR="00616E00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B5106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8D01857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2428E2F" w14:textId="3FC3672D" w:rsidR="00762E19" w:rsidRPr="004034C4" w:rsidRDefault="00963F76" w:rsidP="00520865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  <w:vAlign w:val="bottom"/>
          </w:tcPr>
          <w:p w14:paraId="6E556CF9" w14:textId="77777777" w:rsidR="00762E19" w:rsidRPr="004034C4" w:rsidRDefault="00762E19" w:rsidP="0052086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E428CBC" w14:textId="77777777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DE0F0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74B2C75" w14:textId="5702E7D8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Pr="004034C4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762E19" w:rsidRPr="004034C4" w14:paraId="1FEFD656" w14:textId="77777777" w:rsidTr="00AA434E">
        <w:tc>
          <w:tcPr>
            <w:tcW w:w="4122" w:type="dxa"/>
            <w:tcBorders>
              <w:bottom w:val="nil"/>
            </w:tcBorders>
          </w:tcPr>
          <w:p w14:paraId="2381FB0B" w14:textId="77777777" w:rsidR="00762E19" w:rsidRPr="004034C4" w:rsidRDefault="00762E19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88C5E" w14:textId="398A660A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2D7DD4E8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F5D8B31" w14:textId="06D5FA89" w:rsidR="00762E19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B673C">
              <w:rPr>
                <w:rFonts w:ascii="Angsana New" w:hAnsi="Angsana New"/>
                <w:b/>
                <w:bCs/>
                <w:sz w:val="30"/>
                <w:szCs w:val="30"/>
              </w:rPr>
              <w:t>9,008</w:t>
            </w:r>
          </w:p>
        </w:tc>
        <w:tc>
          <w:tcPr>
            <w:tcW w:w="236" w:type="dxa"/>
            <w:tcBorders>
              <w:bottom w:val="nil"/>
            </w:tcBorders>
          </w:tcPr>
          <w:p w14:paraId="52B1B882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0027AD" w14:textId="0345F5BB" w:rsidR="00762E19" w:rsidRPr="004034C4" w:rsidRDefault="00762E19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</w:tcPr>
          <w:p w14:paraId="2BFEC029" w14:textId="77777777" w:rsidR="00762E19" w:rsidRPr="004034C4" w:rsidRDefault="00762E1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71EB417" w14:textId="09768571" w:rsidR="00762E19" w:rsidRPr="004034C4" w:rsidRDefault="00762E19" w:rsidP="005208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53,716</w:t>
            </w:r>
          </w:p>
        </w:tc>
      </w:tr>
    </w:tbl>
    <w:p w14:paraId="7D68C682" w14:textId="77777777" w:rsidR="00264BC3" w:rsidRPr="004034C4" w:rsidRDefault="00264BC3" w:rsidP="005208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76" w:type="dxa"/>
        <w:tblInd w:w="55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0"/>
        <w:gridCol w:w="1080"/>
        <w:gridCol w:w="236"/>
        <w:gridCol w:w="1114"/>
        <w:gridCol w:w="236"/>
        <w:gridCol w:w="1024"/>
        <w:gridCol w:w="236"/>
        <w:gridCol w:w="1030"/>
      </w:tblGrid>
      <w:tr w:rsidR="008314B9" w:rsidRPr="004034C4" w14:paraId="1FF37C57" w14:textId="77777777" w:rsidTr="007D5B44">
        <w:tc>
          <w:tcPr>
            <w:tcW w:w="4120" w:type="dxa"/>
          </w:tcPr>
          <w:p w14:paraId="0F69587C" w14:textId="6EDB707D" w:rsidR="008314B9" w:rsidRPr="004034C4" w:rsidRDefault="008314B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6" w:type="dxa"/>
            <w:gridSpan w:val="7"/>
          </w:tcPr>
          <w:p w14:paraId="577433C9" w14:textId="77777777" w:rsidR="008314B9" w:rsidRPr="004034C4" w:rsidRDefault="008314B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00D" w:rsidRPr="004034C4" w14:paraId="3C709B13" w14:textId="77777777" w:rsidTr="007D5B44">
        <w:tc>
          <w:tcPr>
            <w:tcW w:w="4120" w:type="dxa"/>
          </w:tcPr>
          <w:p w14:paraId="5AF5D2AC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39FEBC0" w14:textId="0564044E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340661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923E15E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0089AAF8" w14:textId="20773543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340661" w:rsidRPr="004034C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200D" w:rsidRPr="004034C4" w14:paraId="3F69786B" w14:textId="77777777" w:rsidTr="007D5B44">
        <w:tc>
          <w:tcPr>
            <w:tcW w:w="4120" w:type="dxa"/>
          </w:tcPr>
          <w:p w14:paraId="46F9FD79" w14:textId="77777777" w:rsidR="003A200D" w:rsidRPr="004034C4" w:rsidRDefault="003A200D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DDA87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A356980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E1D221A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EB207AE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EDD5595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6C2917E2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86225F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19EA8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5906E86" w14:textId="77777777" w:rsidR="003A200D" w:rsidRPr="004034C4" w:rsidRDefault="003A200D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nil"/>
            </w:tcBorders>
          </w:tcPr>
          <w:p w14:paraId="10ECB5D7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08C48E" w14:textId="77777777" w:rsidR="003A200D" w:rsidRPr="004034C4" w:rsidRDefault="003A200D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680E" w:rsidRPr="004034C4" w14:paraId="6AA9A83A" w14:textId="77777777" w:rsidTr="007D5B44">
        <w:tc>
          <w:tcPr>
            <w:tcW w:w="4120" w:type="dxa"/>
          </w:tcPr>
          <w:p w14:paraId="4C3D6BE0" w14:textId="77777777" w:rsidR="004D680E" w:rsidRPr="004034C4" w:rsidRDefault="004D680E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6B604365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065D6B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A3AC914" w14:textId="062F9E4C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59,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3C410418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46E210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5B5562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69E754B6" w14:textId="129FD252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259,416</w:t>
            </w:r>
          </w:p>
        </w:tc>
      </w:tr>
      <w:tr w:rsidR="004D680E" w:rsidRPr="004034C4" w14:paraId="3F310F33" w14:textId="77777777" w:rsidTr="007D5B44">
        <w:tc>
          <w:tcPr>
            <w:tcW w:w="4120" w:type="dxa"/>
            <w:tcBorders>
              <w:bottom w:val="nil"/>
            </w:tcBorders>
          </w:tcPr>
          <w:p w14:paraId="09A7984F" w14:textId="77777777" w:rsidR="004D680E" w:rsidRPr="004034C4" w:rsidRDefault="004D680E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7D8ABD00" w14:textId="45F70355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4E81B2F1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60BAB0D3" w14:textId="7C85B6A3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B673C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36" w:type="dxa"/>
            <w:tcBorders>
              <w:bottom w:val="nil"/>
            </w:tcBorders>
          </w:tcPr>
          <w:p w14:paraId="751E705B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BC94DDE" w14:textId="76C2B06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64BD0C65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</w:tcPr>
          <w:p w14:paraId="43917B39" w14:textId="7751ED6B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51,883</w:t>
            </w:r>
          </w:p>
        </w:tc>
      </w:tr>
      <w:tr w:rsidR="004D680E" w:rsidRPr="004034C4" w14:paraId="38E7AC76" w14:textId="77777777" w:rsidTr="007D5B44">
        <w:trPr>
          <w:trHeight w:val="443"/>
        </w:trPr>
        <w:tc>
          <w:tcPr>
            <w:tcW w:w="4120" w:type="dxa"/>
          </w:tcPr>
          <w:p w14:paraId="5820FB08" w14:textId="77777777" w:rsidR="004D680E" w:rsidRPr="004034C4" w:rsidRDefault="004D680E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44B4424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1D193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51CC98" w14:textId="60FE0F80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D121E" w:rsidRPr="004034C4">
              <w:rPr>
                <w:rFonts w:ascii="Angsana New" w:hAnsi="Angsana New"/>
                <w:sz w:val="30"/>
                <w:szCs w:val="30"/>
                <w:lang w:val="en-US"/>
              </w:rPr>
              <w:t>8,03</w:t>
            </w:r>
            <w:r w:rsidR="00DA4E3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622B50A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C8827F6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1CE59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4F061F32" w14:textId="43B0D3E4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(7,055)</w:t>
            </w:r>
          </w:p>
        </w:tc>
      </w:tr>
      <w:tr w:rsidR="004D680E" w:rsidRPr="004034C4" w14:paraId="4115B6EF" w14:textId="77777777" w:rsidTr="007D5B44">
        <w:tc>
          <w:tcPr>
            <w:tcW w:w="4120" w:type="dxa"/>
            <w:tcBorders>
              <w:bottom w:val="nil"/>
            </w:tcBorders>
          </w:tcPr>
          <w:p w14:paraId="2AD008E7" w14:textId="77777777" w:rsidR="004D680E" w:rsidRPr="004034C4" w:rsidRDefault="004D680E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09F25E30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1409DE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5CB467D" w14:textId="2430FF79" w:rsidR="004D680E" w:rsidRPr="004034C4" w:rsidRDefault="00963F76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15,35</w:t>
            </w:r>
            <w:r w:rsidR="00DA4E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225C1622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1C9DF55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899691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nil"/>
            </w:tcBorders>
          </w:tcPr>
          <w:p w14:paraId="51623EF2" w14:textId="15302822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6,996</w:t>
            </w:r>
          </w:p>
        </w:tc>
      </w:tr>
      <w:tr w:rsidR="004D680E" w:rsidRPr="004034C4" w14:paraId="23213383" w14:textId="77777777" w:rsidTr="007D5B44">
        <w:tc>
          <w:tcPr>
            <w:tcW w:w="4120" w:type="dxa"/>
            <w:tcBorders>
              <w:top w:val="nil"/>
            </w:tcBorders>
          </w:tcPr>
          <w:p w14:paraId="472C4827" w14:textId="0B5700DA" w:rsidR="004D680E" w:rsidRPr="004034C4" w:rsidRDefault="004D680E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8E3D4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3A8DF76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00916220" w14:textId="19827F24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27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646E1833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6EA34DAB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9E78911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</w:tcBorders>
          </w:tcPr>
          <w:p w14:paraId="1282130A" w14:textId="1BEC0B66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(1,558)</w:t>
            </w:r>
          </w:p>
        </w:tc>
      </w:tr>
      <w:tr w:rsidR="004D680E" w:rsidRPr="004034C4" w14:paraId="78D61BC5" w14:textId="77777777" w:rsidTr="007D5B44">
        <w:tc>
          <w:tcPr>
            <w:tcW w:w="4120" w:type="dxa"/>
          </w:tcPr>
          <w:p w14:paraId="7917D3AD" w14:textId="75170DA9" w:rsidR="004D680E" w:rsidRPr="004034C4" w:rsidRDefault="004D680E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</w:t>
            </w:r>
            <w:r w:rsidR="008D338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D3380"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0806C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B6A5A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95BE49A" w14:textId="2E3BBA49" w:rsidR="004D680E" w:rsidRPr="004034C4" w:rsidRDefault="00963F76" w:rsidP="0052086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  <w:vAlign w:val="bottom"/>
          </w:tcPr>
          <w:p w14:paraId="255D9C9F" w14:textId="77777777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4E4DD7" w14:textId="77777777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0CEEEC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1136A7F5" w14:textId="034F4940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Pr="004034C4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D680E" w:rsidRPr="004034C4" w14:paraId="09CB3AB1" w14:textId="77777777" w:rsidTr="007D5B44">
        <w:tc>
          <w:tcPr>
            <w:tcW w:w="4120" w:type="dxa"/>
            <w:tcBorders>
              <w:bottom w:val="nil"/>
            </w:tcBorders>
          </w:tcPr>
          <w:p w14:paraId="48F4567E" w14:textId="77777777" w:rsidR="004D680E" w:rsidRPr="004034C4" w:rsidRDefault="004D680E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A6F869" w14:textId="51A93840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0094CFC8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F3D3E4" w14:textId="7CBAC080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A4E3E">
              <w:rPr>
                <w:rFonts w:ascii="Angsana New" w:hAnsi="Angsana New"/>
                <w:b/>
                <w:bCs/>
                <w:sz w:val="30"/>
                <w:szCs w:val="30"/>
              </w:rPr>
              <w:t>9,008</w:t>
            </w:r>
          </w:p>
        </w:tc>
        <w:tc>
          <w:tcPr>
            <w:tcW w:w="236" w:type="dxa"/>
            <w:tcBorders>
              <w:bottom w:val="nil"/>
            </w:tcBorders>
          </w:tcPr>
          <w:p w14:paraId="1014C06D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26D870" w14:textId="5C798C30" w:rsidR="004D680E" w:rsidRPr="004034C4" w:rsidRDefault="004D680E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</w:tcPr>
          <w:p w14:paraId="7849F50F" w14:textId="77777777" w:rsidR="004D680E" w:rsidRPr="004034C4" w:rsidRDefault="004D680E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84B3F61" w14:textId="3A4A583F" w:rsidR="004D680E" w:rsidRPr="004034C4" w:rsidRDefault="004D680E" w:rsidP="0052086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53,716</w:t>
            </w:r>
          </w:p>
        </w:tc>
      </w:tr>
      <w:tr w:rsidR="001A7A14" w:rsidRPr="004034C4" w14:paraId="257AB0F1" w14:textId="77777777" w:rsidTr="007D5B44">
        <w:tc>
          <w:tcPr>
            <w:tcW w:w="4120" w:type="dxa"/>
            <w:tcBorders>
              <w:bottom w:val="nil"/>
            </w:tcBorders>
          </w:tcPr>
          <w:p w14:paraId="4C487732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6" w:type="dxa"/>
            <w:gridSpan w:val="7"/>
            <w:tcBorders>
              <w:bottom w:val="nil"/>
            </w:tcBorders>
            <w:vAlign w:val="bottom"/>
          </w:tcPr>
          <w:p w14:paraId="13119B2C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E007EF" w:rsidRPr="004034C4">
              <w:rPr>
                <w:rFonts w:ascii="Angsana New" w:hAnsi="Angsana New"/>
                <w:bCs/>
                <w:sz w:val="30"/>
                <w:szCs w:val="30"/>
              </w:rPr>
              <w:t xml:space="preserve">/ </w:t>
            </w:r>
            <w:r w:rsidR="00C464D0"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14" w:rsidRPr="004034C4" w14:paraId="519C6E12" w14:textId="77777777" w:rsidTr="00DA4E3E">
        <w:tc>
          <w:tcPr>
            <w:tcW w:w="4120" w:type="dxa"/>
          </w:tcPr>
          <w:p w14:paraId="6EE2CBBD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0DAF08BA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EEE6CD0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3"/>
          </w:tcPr>
          <w:p w14:paraId="6BD1259A" w14:textId="77777777" w:rsidR="001A7A14" w:rsidRPr="004034C4" w:rsidRDefault="001A7A1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40661" w:rsidRPr="004034C4" w14:paraId="6BD32BC7" w14:textId="77777777" w:rsidTr="00DA4E3E">
        <w:tc>
          <w:tcPr>
            <w:tcW w:w="4120" w:type="dxa"/>
          </w:tcPr>
          <w:p w14:paraId="79377C61" w14:textId="53B05CE3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60AB9F41" w14:textId="35C423A2" w:rsidR="00340661" w:rsidRPr="004034C4" w:rsidRDefault="00340661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330970EF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0C3E3F05" w14:textId="1D120947" w:rsidR="00340661" w:rsidRPr="004034C4" w:rsidRDefault="00340661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B044D27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center"/>
          </w:tcPr>
          <w:p w14:paraId="7F109CB1" w14:textId="14B5B6ED" w:rsidR="00340661" w:rsidRPr="004034C4" w:rsidRDefault="00340661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3B58361A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0" w:type="dxa"/>
            <w:tcBorders>
              <w:bottom w:val="nil"/>
            </w:tcBorders>
            <w:vAlign w:val="center"/>
          </w:tcPr>
          <w:p w14:paraId="42204A67" w14:textId="588CF20E" w:rsidR="00340661" w:rsidRPr="004034C4" w:rsidRDefault="00340661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40661" w:rsidRPr="004034C4" w14:paraId="4197B52E" w14:textId="77777777" w:rsidTr="007D5B44">
        <w:tc>
          <w:tcPr>
            <w:tcW w:w="4120" w:type="dxa"/>
          </w:tcPr>
          <w:p w14:paraId="1F4373BF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6" w:type="dxa"/>
            <w:gridSpan w:val="7"/>
          </w:tcPr>
          <w:p w14:paraId="79BC2300" w14:textId="77777777" w:rsidR="00340661" w:rsidRPr="004034C4" w:rsidRDefault="00340661" w:rsidP="0052086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0661" w:rsidRPr="004034C4" w14:paraId="5230AF8B" w14:textId="77777777" w:rsidTr="00DA4E3E">
        <w:tc>
          <w:tcPr>
            <w:tcW w:w="4120" w:type="dxa"/>
            <w:tcBorders>
              <w:bottom w:val="nil"/>
            </w:tcBorders>
          </w:tcPr>
          <w:p w14:paraId="740E7B0D" w14:textId="77777777" w:rsidR="00340661" w:rsidRPr="004034C4" w:rsidRDefault="00340661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6A939DA7" w14:textId="270AAC9A" w:rsidR="00340661" w:rsidRPr="004034C4" w:rsidRDefault="005D2460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63,01</w:t>
            </w:r>
            <w:r w:rsidR="00DC5DAC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3C13FA4B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575D4ED" w14:textId="36A5E730" w:rsidR="00340661" w:rsidRPr="004034C4" w:rsidRDefault="00340661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52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,908</w:t>
            </w:r>
          </w:p>
        </w:tc>
        <w:tc>
          <w:tcPr>
            <w:tcW w:w="236" w:type="dxa"/>
            <w:tcBorders>
              <w:bottom w:val="nil"/>
            </w:tcBorders>
          </w:tcPr>
          <w:p w14:paraId="74768573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1EA8890" w14:textId="26E28EDA" w:rsidR="00340661" w:rsidRPr="004034C4" w:rsidRDefault="00705524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(39,93</w:t>
            </w:r>
            <w:r w:rsidR="00DC5DAC"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D85B27D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0" w:type="dxa"/>
            <w:tcBorders>
              <w:bottom w:val="nil"/>
            </w:tcBorders>
          </w:tcPr>
          <w:p w14:paraId="2D1D2567" w14:textId="5E48D2B9" w:rsidR="00340661" w:rsidRPr="004034C4" w:rsidRDefault="00340661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068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40661" w:rsidRPr="004034C4" w14:paraId="637581D3" w14:textId="77777777" w:rsidTr="00DA4E3E">
        <w:tc>
          <w:tcPr>
            <w:tcW w:w="4120" w:type="dxa"/>
            <w:tcBorders>
              <w:top w:val="nil"/>
              <w:bottom w:val="nil"/>
            </w:tcBorders>
          </w:tcPr>
          <w:p w14:paraId="30CB3A25" w14:textId="77777777" w:rsidR="00340661" w:rsidRPr="004034C4" w:rsidRDefault="00340661" w:rsidP="00520865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F825E53" w14:textId="28729950" w:rsidR="00340661" w:rsidRPr="004034C4" w:rsidRDefault="00705524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51B3F" w:rsidRPr="004034C4">
              <w:rPr>
                <w:rFonts w:ascii="Angsana New" w:hAnsi="Angsana New"/>
                <w:sz w:val="30"/>
                <w:szCs w:val="30"/>
                <w:lang w:bidi="th-TH"/>
              </w:rPr>
              <w:t>39,93</w:t>
            </w:r>
            <w:r w:rsidR="00DC5DAC" w:rsidRPr="004034C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69A1E5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3A749EE4" w14:textId="27339A73" w:rsidR="00340661" w:rsidRPr="004034C4" w:rsidRDefault="00340661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</w:t>
            </w: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068</w:t>
            </w: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05C5C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53E3EC7E" w14:textId="74782EB4" w:rsidR="00340661" w:rsidRPr="004034C4" w:rsidRDefault="00705524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39,93</w:t>
            </w:r>
            <w:r w:rsidR="00DC5DAC" w:rsidRPr="004034C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F48B04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65861236" w14:textId="788413A1" w:rsidR="00340661" w:rsidRPr="004034C4" w:rsidRDefault="00340661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068</w:t>
            </w:r>
          </w:p>
        </w:tc>
      </w:tr>
      <w:tr w:rsidR="00340661" w:rsidRPr="004034C4" w14:paraId="5DD7496A" w14:textId="77777777" w:rsidTr="00DA4E3E">
        <w:tc>
          <w:tcPr>
            <w:tcW w:w="4120" w:type="dxa"/>
            <w:tcBorders>
              <w:top w:val="nil"/>
              <w:bottom w:val="nil"/>
            </w:tcBorders>
          </w:tcPr>
          <w:p w14:paraId="2E025E2F" w14:textId="77777777" w:rsidR="00340661" w:rsidRPr="004034C4" w:rsidRDefault="00340661" w:rsidP="00520865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E40572" w14:textId="14177E1D" w:rsidR="00340661" w:rsidRPr="004034C4" w:rsidRDefault="005D2460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23,079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B1AE1E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71AE94" w14:textId="312F980A" w:rsidR="00340661" w:rsidRPr="004034C4" w:rsidRDefault="00340661" w:rsidP="005208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21,840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43635E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447F3E1" w14:textId="06F0E17A" w:rsidR="00340661" w:rsidRPr="004034C4" w:rsidRDefault="00705524" w:rsidP="00520865">
            <w:pPr>
              <w:pStyle w:val="acctfourfigures"/>
              <w:tabs>
                <w:tab w:val="clear" w:pos="765"/>
              </w:tabs>
              <w:spacing w:line="240" w:lineRule="auto"/>
              <w:ind w:left="-100" w:right="-2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3B357" w14:textId="77777777" w:rsidR="00340661" w:rsidRPr="004034C4" w:rsidRDefault="0034066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36E3D7B7" w14:textId="4865EB53" w:rsidR="00340661" w:rsidRPr="004034C4" w:rsidRDefault="00340661" w:rsidP="0052086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30827C6" w14:textId="708345EF" w:rsidR="004B0A96" w:rsidRPr="00DA4E3E" w:rsidRDefault="004B0A96" w:rsidP="005208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5"/>
        <w:gridCol w:w="1259"/>
        <w:gridCol w:w="262"/>
        <w:gridCol w:w="1177"/>
        <w:gridCol w:w="270"/>
        <w:gridCol w:w="1080"/>
        <w:gridCol w:w="270"/>
        <w:gridCol w:w="1259"/>
      </w:tblGrid>
      <w:tr w:rsidR="00CA506A" w:rsidRPr="004034C4" w14:paraId="2987E6C4" w14:textId="77777777" w:rsidTr="00DA4E3E">
        <w:trPr>
          <w:trHeight w:val="137"/>
        </w:trPr>
        <w:tc>
          <w:tcPr>
            <w:tcW w:w="3495" w:type="dxa"/>
          </w:tcPr>
          <w:p w14:paraId="61E84184" w14:textId="6CA5A85F" w:rsidR="00CA506A" w:rsidRPr="004034C4" w:rsidRDefault="00655FE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br w:type="page"/>
            </w:r>
            <w:r w:rsidRPr="004034C4">
              <w:br w:type="page"/>
            </w:r>
            <w:r w:rsidR="00E81954" w:rsidRPr="004034C4">
              <w:br w:type="page"/>
            </w:r>
            <w:r w:rsidR="00E81954" w:rsidRPr="004034C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 w:rsidR="00E81954" w:rsidRPr="004034C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77" w:type="dxa"/>
            <w:gridSpan w:val="7"/>
          </w:tcPr>
          <w:p w14:paraId="262661EF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BF232E" w:rsidRPr="004034C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6D5CBA"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06A" w:rsidRPr="004034C4" w14:paraId="33BA20C4" w14:textId="77777777" w:rsidTr="00DA4E3E">
        <w:trPr>
          <w:trHeight w:val="68"/>
        </w:trPr>
        <w:tc>
          <w:tcPr>
            <w:tcW w:w="3495" w:type="dxa"/>
          </w:tcPr>
          <w:p w14:paraId="5DACB7FB" w14:textId="77777777" w:rsidR="00CA506A" w:rsidRPr="004034C4" w:rsidRDefault="00CA506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61AFCAA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5BCF7E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tcBorders>
              <w:bottom w:val="single" w:sz="4" w:space="0" w:color="auto"/>
            </w:tcBorders>
          </w:tcPr>
          <w:p w14:paraId="2133BE10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4034C4">
              <w:rPr>
                <w:rFonts w:ascii="Angsana New" w:hAnsi="Angsana New"/>
                <w:sz w:val="30"/>
                <w:szCs w:val="30"/>
              </w:rPr>
              <w:t>(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90F2282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ABC5FF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D78946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0EE0" w:rsidRPr="004034C4" w14:paraId="42AAD08F" w14:textId="77777777" w:rsidTr="00DA4E3E">
        <w:trPr>
          <w:trHeight w:val="58"/>
        </w:trPr>
        <w:tc>
          <w:tcPr>
            <w:tcW w:w="3495" w:type="dxa"/>
          </w:tcPr>
          <w:p w14:paraId="729DC106" w14:textId="77777777" w:rsidR="00D60EE0" w:rsidRPr="004034C4" w:rsidRDefault="00D60EE0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902ED94" w14:textId="04F8AC21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70611DE8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8C530A3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FE7B1A9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76F12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A8CD4BD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CA3047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EE0" w:rsidRPr="004034C4" w14:paraId="679944B9" w14:textId="77777777" w:rsidTr="00DA4E3E">
        <w:tc>
          <w:tcPr>
            <w:tcW w:w="3495" w:type="dxa"/>
          </w:tcPr>
          <w:p w14:paraId="2E0FE3B4" w14:textId="77777777" w:rsidR="00D60EE0" w:rsidRPr="004034C4" w:rsidRDefault="00D60EE0" w:rsidP="00520865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329F3D7E" w14:textId="63E42582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2206E118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7CF612C8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73B8449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EA14A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08E5346" w14:textId="77777777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1D7188" w14:textId="5C487B10" w:rsidR="00D60EE0" w:rsidRPr="004034C4" w:rsidRDefault="00D60EE0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A506A" w:rsidRPr="004034C4" w14:paraId="01872374" w14:textId="77777777" w:rsidTr="00DA4E3E">
        <w:trPr>
          <w:trHeight w:val="68"/>
        </w:trPr>
        <w:tc>
          <w:tcPr>
            <w:tcW w:w="3495" w:type="dxa"/>
          </w:tcPr>
          <w:p w14:paraId="7DEE50A2" w14:textId="77777777" w:rsidR="00CA506A" w:rsidRPr="004034C4" w:rsidRDefault="00CA506A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3A98587A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506A" w:rsidRPr="004034C4" w14:paraId="6B8552CC" w14:textId="77777777" w:rsidTr="00DA4E3E">
        <w:trPr>
          <w:trHeight w:val="68"/>
        </w:trPr>
        <w:tc>
          <w:tcPr>
            <w:tcW w:w="3495" w:type="dxa"/>
          </w:tcPr>
          <w:p w14:paraId="3867D888" w14:textId="7E5FBC34" w:rsidR="00CA506A" w:rsidRPr="004034C4" w:rsidRDefault="004D7A8F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C5D42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59" w:type="dxa"/>
          </w:tcPr>
          <w:p w14:paraId="02EAA683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02AB01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4674725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111B6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B14097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7DA04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7B439A59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06A" w:rsidRPr="004034C4" w14:paraId="161234B1" w14:textId="77777777" w:rsidTr="00DA4E3E">
        <w:trPr>
          <w:trHeight w:val="68"/>
        </w:trPr>
        <w:tc>
          <w:tcPr>
            <w:tcW w:w="3495" w:type="dxa"/>
          </w:tcPr>
          <w:p w14:paraId="74C64FB9" w14:textId="77777777" w:rsidR="00CA506A" w:rsidRPr="004034C4" w:rsidRDefault="00CA506A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</w:tcPr>
          <w:p w14:paraId="76ED5088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377A01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05030EF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21FFD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41D440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85C97" w14:textId="77777777" w:rsidR="00CA506A" w:rsidRPr="004034C4" w:rsidRDefault="00CA506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2484CF52" w14:textId="77777777" w:rsidR="00CA506A" w:rsidRPr="004034C4" w:rsidRDefault="00CA506A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24" w:rsidRPr="004034C4" w14:paraId="4D65CFD1" w14:textId="77777777" w:rsidTr="00DA4E3E">
        <w:trPr>
          <w:trHeight w:val="68"/>
        </w:trPr>
        <w:tc>
          <w:tcPr>
            <w:tcW w:w="3495" w:type="dxa"/>
          </w:tcPr>
          <w:p w14:paraId="537C163F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59" w:type="dxa"/>
          </w:tcPr>
          <w:p w14:paraId="5A6E49F6" w14:textId="5ADAE5C9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8,771</w:t>
            </w:r>
          </w:p>
        </w:tc>
        <w:tc>
          <w:tcPr>
            <w:tcW w:w="262" w:type="dxa"/>
          </w:tcPr>
          <w:p w14:paraId="54184712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426B5C2C" w14:textId="0A1EFEF0" w:rsidR="00705524" w:rsidRPr="004034C4" w:rsidRDefault="00705524" w:rsidP="0052086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</w:t>
            </w:r>
            <w:r w:rsidR="00A835F3" w:rsidRPr="004034C4">
              <w:rPr>
                <w:rFonts w:ascii="Angsana New" w:hAnsi="Angsana New"/>
                <w:sz w:val="30"/>
                <w:szCs w:val="30"/>
              </w:rPr>
              <w:t>804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BBEDA3" w14:textId="19B34393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983E09" w14:textId="0D34115B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0C578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66F48381" w14:textId="54E8C893" w:rsidR="00705524" w:rsidRPr="004034C4" w:rsidRDefault="00A835F3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7,967</w:t>
            </w:r>
          </w:p>
        </w:tc>
      </w:tr>
      <w:tr w:rsidR="00705524" w:rsidRPr="004034C4" w14:paraId="361C205B" w14:textId="77777777" w:rsidTr="00DA4E3E">
        <w:trPr>
          <w:trHeight w:val="80"/>
        </w:trPr>
        <w:tc>
          <w:tcPr>
            <w:tcW w:w="3495" w:type="dxa"/>
          </w:tcPr>
          <w:p w14:paraId="55E26A9A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9" w:type="dxa"/>
          </w:tcPr>
          <w:p w14:paraId="6A208270" w14:textId="1AAE376C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  <w:tc>
          <w:tcPr>
            <w:tcW w:w="262" w:type="dxa"/>
          </w:tcPr>
          <w:p w14:paraId="7C39037C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247B577" w14:textId="631956B9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270" w:type="dxa"/>
          </w:tcPr>
          <w:p w14:paraId="0409752B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E0AB6A" w14:textId="19754BF6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1CF593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6105C9D0" w14:textId="6A1DE32A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</w:tr>
      <w:tr w:rsidR="00705524" w:rsidRPr="004034C4" w14:paraId="68E73639" w14:textId="77777777" w:rsidTr="00DA4E3E">
        <w:trPr>
          <w:trHeight w:val="308"/>
        </w:trPr>
        <w:tc>
          <w:tcPr>
            <w:tcW w:w="3495" w:type="dxa"/>
          </w:tcPr>
          <w:p w14:paraId="70121D32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</w:tcPr>
          <w:p w14:paraId="01F6F4B7" w14:textId="2890F730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62" w:type="dxa"/>
          </w:tcPr>
          <w:p w14:paraId="7A16B32B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3E47CA5" w14:textId="17A0BABF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EB8CE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154A223" w14:textId="0C28E7DD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CD063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20333E3C" w14:textId="07D9E408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705524" w:rsidRPr="004034C4" w14:paraId="2E3C95D7" w14:textId="77777777" w:rsidTr="00DA4E3E">
        <w:trPr>
          <w:trHeight w:val="308"/>
        </w:trPr>
        <w:tc>
          <w:tcPr>
            <w:tcW w:w="3495" w:type="dxa"/>
          </w:tcPr>
          <w:p w14:paraId="09180BEA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</w:tcPr>
          <w:p w14:paraId="5C67B4D1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2E659D21" w14:textId="1190A19A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10,874</w:t>
            </w:r>
          </w:p>
        </w:tc>
        <w:tc>
          <w:tcPr>
            <w:tcW w:w="262" w:type="dxa"/>
          </w:tcPr>
          <w:p w14:paraId="0B49D1D5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27A95DD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189FB3" w14:textId="28E4D8BA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2,309</w:t>
            </w:r>
          </w:p>
        </w:tc>
        <w:tc>
          <w:tcPr>
            <w:tcW w:w="270" w:type="dxa"/>
          </w:tcPr>
          <w:p w14:paraId="13B37BA2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9AB504" w14:textId="6E5B32FB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F3903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45068D18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333909E0" w14:textId="264A095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13,183</w:t>
            </w:r>
          </w:p>
        </w:tc>
      </w:tr>
      <w:tr w:rsidR="00705524" w:rsidRPr="004034C4" w14:paraId="6EF871A6" w14:textId="77777777" w:rsidTr="00DA4E3E">
        <w:trPr>
          <w:trHeight w:val="308"/>
        </w:trPr>
        <w:tc>
          <w:tcPr>
            <w:tcW w:w="3495" w:type="dxa"/>
          </w:tcPr>
          <w:p w14:paraId="654D2D2C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59" w:type="dxa"/>
          </w:tcPr>
          <w:p w14:paraId="5CCAE98B" w14:textId="5ECC836D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62" w:type="dxa"/>
          </w:tcPr>
          <w:p w14:paraId="6F6E5D4C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77FE2AB6" w14:textId="684EB71E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CB97CEE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2FA9732" w14:textId="2ED3F682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71FD3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14DCA025" w14:textId="5DE5C306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1,687</w:t>
            </w:r>
          </w:p>
        </w:tc>
      </w:tr>
      <w:tr w:rsidR="00705524" w:rsidRPr="004034C4" w14:paraId="7DA6D348" w14:textId="77777777" w:rsidTr="00DA4E3E">
        <w:trPr>
          <w:trHeight w:val="308"/>
        </w:trPr>
        <w:tc>
          <w:tcPr>
            <w:tcW w:w="3495" w:type="dxa"/>
          </w:tcPr>
          <w:p w14:paraId="7C58E066" w14:textId="194AE654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78A5A67B" w14:textId="66DAE36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28,339</w:t>
            </w:r>
          </w:p>
        </w:tc>
        <w:tc>
          <w:tcPr>
            <w:tcW w:w="262" w:type="dxa"/>
          </w:tcPr>
          <w:p w14:paraId="05F0BF96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7FF29D8D" w14:textId="58D23CE4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9,050</w:t>
            </w:r>
          </w:p>
        </w:tc>
        <w:tc>
          <w:tcPr>
            <w:tcW w:w="270" w:type="dxa"/>
          </w:tcPr>
          <w:p w14:paraId="1993360B" w14:textId="2CB1877C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8CF560" w14:textId="31A76EF3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E3241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3ECA9AF1" w14:textId="0EE282F6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37,389</w:t>
            </w:r>
          </w:p>
        </w:tc>
      </w:tr>
      <w:tr w:rsidR="00705524" w:rsidRPr="004034C4" w14:paraId="0CF7A9CD" w14:textId="77777777" w:rsidTr="00DA4E3E">
        <w:trPr>
          <w:trHeight w:val="58"/>
        </w:trPr>
        <w:tc>
          <w:tcPr>
            <w:tcW w:w="3495" w:type="dxa"/>
          </w:tcPr>
          <w:p w14:paraId="5264D1D1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0D218D8" w14:textId="7653F64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52,908</w:t>
            </w:r>
          </w:p>
        </w:tc>
        <w:tc>
          <w:tcPr>
            <w:tcW w:w="262" w:type="dxa"/>
          </w:tcPr>
          <w:p w14:paraId="170FC8C0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3951CA8" w14:textId="1080E38E" w:rsidR="00705524" w:rsidRPr="004034C4" w:rsidRDefault="00A835F3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10,105</w:t>
            </w:r>
          </w:p>
        </w:tc>
        <w:tc>
          <w:tcPr>
            <w:tcW w:w="270" w:type="dxa"/>
          </w:tcPr>
          <w:p w14:paraId="1A793323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AB7645" w14:textId="48D4AAE4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50384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EC4BF9C" w14:textId="1977B5C4" w:rsidR="00705524" w:rsidRPr="004034C4" w:rsidRDefault="00A835F3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63,013</w:t>
            </w:r>
          </w:p>
        </w:tc>
      </w:tr>
      <w:tr w:rsidR="00705524" w:rsidRPr="004034C4" w14:paraId="08289D10" w14:textId="77777777" w:rsidTr="00DA4E3E">
        <w:trPr>
          <w:trHeight w:val="152"/>
        </w:trPr>
        <w:tc>
          <w:tcPr>
            <w:tcW w:w="3495" w:type="dxa"/>
          </w:tcPr>
          <w:p w14:paraId="1439E721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64A5AC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34724E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311E45D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2AF4E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BC3646" w14:textId="77777777" w:rsidR="00705524" w:rsidRPr="004034C4" w:rsidRDefault="00705524" w:rsidP="005208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7B0DD9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8CEFF66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24" w:rsidRPr="004034C4" w14:paraId="722F9E8A" w14:textId="77777777" w:rsidTr="00DA4E3E">
        <w:trPr>
          <w:trHeight w:val="68"/>
        </w:trPr>
        <w:tc>
          <w:tcPr>
            <w:tcW w:w="3495" w:type="dxa"/>
          </w:tcPr>
          <w:p w14:paraId="191E1A59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</w:tcPr>
          <w:p w14:paraId="32E59044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DC4291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BF2818E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0E5FF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4576E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AF119" w14:textId="77777777" w:rsidR="00705524" w:rsidRPr="004034C4" w:rsidRDefault="00705524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08039A1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24" w:rsidRPr="004034C4" w14:paraId="30EEFFDD" w14:textId="77777777" w:rsidTr="00DA4E3E">
        <w:trPr>
          <w:trHeight w:val="68"/>
        </w:trPr>
        <w:tc>
          <w:tcPr>
            <w:tcW w:w="3495" w:type="dxa"/>
          </w:tcPr>
          <w:p w14:paraId="27E21829" w14:textId="77777777" w:rsidR="00705524" w:rsidRPr="004034C4" w:rsidRDefault="00705524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left w:val="nil"/>
            </w:tcBorders>
          </w:tcPr>
          <w:p w14:paraId="27C59278" w14:textId="65D2D823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(27,384)</w:t>
            </w:r>
          </w:p>
        </w:tc>
        <w:tc>
          <w:tcPr>
            <w:tcW w:w="262" w:type="dxa"/>
          </w:tcPr>
          <w:p w14:paraId="6190DA90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D1D9F68" w14:textId="0C530F6F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(8,869)</w:t>
            </w:r>
          </w:p>
        </w:tc>
        <w:tc>
          <w:tcPr>
            <w:tcW w:w="270" w:type="dxa"/>
          </w:tcPr>
          <w:p w14:paraId="44790B22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CF396" w14:textId="6983CD25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9B255" w14:textId="77777777" w:rsidR="00705524" w:rsidRPr="004034C4" w:rsidRDefault="00705524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0B55FF" w14:textId="792E4EEB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(36,253)</w:t>
            </w:r>
          </w:p>
        </w:tc>
      </w:tr>
      <w:tr w:rsidR="00705524" w:rsidRPr="004034C4" w14:paraId="7CC20886" w14:textId="77777777" w:rsidTr="00DA4E3E">
        <w:trPr>
          <w:trHeight w:val="68"/>
        </w:trPr>
        <w:tc>
          <w:tcPr>
            <w:tcW w:w="3495" w:type="dxa"/>
          </w:tcPr>
          <w:p w14:paraId="5BDA8E29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ต้นทุนของสัญญา</w:t>
            </w:r>
          </w:p>
        </w:tc>
        <w:tc>
          <w:tcPr>
            <w:tcW w:w="1259" w:type="dxa"/>
            <w:tcBorders>
              <w:left w:val="nil"/>
            </w:tcBorders>
          </w:tcPr>
          <w:p w14:paraId="6A8CA2AB" w14:textId="64BA9A71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(2,159)</w:t>
            </w:r>
          </w:p>
        </w:tc>
        <w:tc>
          <w:tcPr>
            <w:tcW w:w="262" w:type="dxa"/>
          </w:tcPr>
          <w:p w14:paraId="304969EA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B711026" w14:textId="01778813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  <w:tc>
          <w:tcPr>
            <w:tcW w:w="270" w:type="dxa"/>
          </w:tcPr>
          <w:p w14:paraId="0B8548FD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DDAD2" w14:textId="61AC0276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053A7" w14:textId="77777777" w:rsidR="00705524" w:rsidRPr="004034C4" w:rsidRDefault="00705524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F25EB55" w14:textId="0B9622B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(2,456)</w:t>
            </w:r>
          </w:p>
        </w:tc>
      </w:tr>
      <w:tr w:rsidR="00705524" w:rsidRPr="004034C4" w14:paraId="213BB5F2" w14:textId="77777777" w:rsidTr="00DA4E3E">
        <w:trPr>
          <w:trHeight w:val="68"/>
        </w:trPr>
        <w:tc>
          <w:tcPr>
            <w:tcW w:w="3495" w:type="dxa"/>
          </w:tcPr>
          <w:p w14:paraId="4DB8095D" w14:textId="32F9731F" w:rsidR="00705524" w:rsidRPr="004034C4" w:rsidRDefault="00705524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ค่าเสื่อมราคาอุปกรณ์โครงข่าย</w:t>
            </w:r>
          </w:p>
        </w:tc>
        <w:tc>
          <w:tcPr>
            <w:tcW w:w="1259" w:type="dxa"/>
            <w:tcBorders>
              <w:left w:val="nil"/>
            </w:tcBorders>
          </w:tcPr>
          <w:p w14:paraId="284C17D8" w14:textId="65C3D82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(1,525)</w:t>
            </w:r>
          </w:p>
        </w:tc>
        <w:tc>
          <w:tcPr>
            <w:tcW w:w="262" w:type="dxa"/>
          </w:tcPr>
          <w:p w14:paraId="0A3B71E5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58D090D" w14:textId="758DEE3F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2EA10DAB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619B5" w14:textId="60F9E37E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5249F" w14:textId="77777777" w:rsidR="00705524" w:rsidRPr="004034C4" w:rsidRDefault="00705524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3AC8F2" w14:textId="37AE640C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(1,225)</w:t>
            </w:r>
          </w:p>
        </w:tc>
      </w:tr>
      <w:tr w:rsidR="00705524" w:rsidRPr="004034C4" w14:paraId="0731B7C6" w14:textId="77777777" w:rsidTr="00DA4E3E">
        <w:trPr>
          <w:trHeight w:val="58"/>
        </w:trPr>
        <w:tc>
          <w:tcPr>
            <w:tcW w:w="3495" w:type="dxa"/>
          </w:tcPr>
          <w:p w14:paraId="3ACDE50E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7D924FA" w14:textId="25497BEF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(31,068)</w:t>
            </w:r>
          </w:p>
        </w:tc>
        <w:tc>
          <w:tcPr>
            <w:tcW w:w="262" w:type="dxa"/>
          </w:tcPr>
          <w:p w14:paraId="306C4AF6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584856D" w14:textId="7F608FA1" w:rsidR="00705524" w:rsidRPr="004034C4" w:rsidRDefault="00705524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(8,866)</w:t>
            </w:r>
          </w:p>
        </w:tc>
        <w:tc>
          <w:tcPr>
            <w:tcW w:w="270" w:type="dxa"/>
          </w:tcPr>
          <w:p w14:paraId="07FF7A12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FAC559" w14:textId="3673060E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1EC1B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E7B9C8E" w14:textId="0594CC76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(39,934)</w:t>
            </w:r>
          </w:p>
        </w:tc>
      </w:tr>
      <w:tr w:rsidR="00705524" w:rsidRPr="004034C4" w14:paraId="72B8655F" w14:textId="77777777" w:rsidTr="00DA4E3E">
        <w:trPr>
          <w:trHeight w:val="152"/>
        </w:trPr>
        <w:tc>
          <w:tcPr>
            <w:tcW w:w="3495" w:type="dxa"/>
          </w:tcPr>
          <w:p w14:paraId="1963E5A6" w14:textId="77777777" w:rsidR="00705524" w:rsidRPr="004034C4" w:rsidRDefault="00705524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</w:tcBorders>
          </w:tcPr>
          <w:p w14:paraId="286DC60E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</w:tcPr>
          <w:p w14:paraId="1653DC22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A30BE0C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F7A6F4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CBB40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387392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6B6827B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5524" w:rsidRPr="004034C4" w14:paraId="64099818" w14:textId="77777777" w:rsidTr="00DA4E3E">
        <w:trPr>
          <w:trHeight w:val="58"/>
        </w:trPr>
        <w:tc>
          <w:tcPr>
            <w:tcW w:w="3495" w:type="dxa"/>
          </w:tcPr>
          <w:p w14:paraId="2715F2A9" w14:textId="77777777" w:rsidR="00705524" w:rsidRPr="004034C4" w:rsidRDefault="00705524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left w:val="nil"/>
              <w:bottom w:val="double" w:sz="4" w:space="0" w:color="auto"/>
            </w:tcBorders>
          </w:tcPr>
          <w:p w14:paraId="100B0EB2" w14:textId="2ED62818" w:rsidR="00705524" w:rsidRPr="004034C4" w:rsidRDefault="00705524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21,840</w:t>
            </w:r>
          </w:p>
        </w:tc>
        <w:tc>
          <w:tcPr>
            <w:tcW w:w="262" w:type="dxa"/>
          </w:tcPr>
          <w:p w14:paraId="133F7937" w14:textId="77777777" w:rsidR="00705524" w:rsidRPr="004034C4" w:rsidRDefault="00705524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519EF74" w14:textId="7309177D" w:rsidR="00705524" w:rsidRPr="004034C4" w:rsidRDefault="00A835F3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14:paraId="4F03D8A8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9B829D" w14:textId="0F36F03F" w:rsidR="00705524" w:rsidRPr="004034C4" w:rsidRDefault="00705524" w:rsidP="0052086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EEBC38" w14:textId="77777777" w:rsidR="00705524" w:rsidRPr="004034C4" w:rsidRDefault="007055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2B77B7F" w14:textId="719DC3C3" w:rsidR="00705524" w:rsidRPr="004034C4" w:rsidRDefault="00A835F3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23,079</w:t>
            </w:r>
          </w:p>
        </w:tc>
      </w:tr>
      <w:tr w:rsidR="001923B1" w:rsidRPr="004034C4" w14:paraId="251DE869" w14:textId="77777777" w:rsidTr="00DA4E3E">
        <w:trPr>
          <w:trHeight w:val="137"/>
          <w:tblHeader/>
        </w:trPr>
        <w:tc>
          <w:tcPr>
            <w:tcW w:w="3495" w:type="dxa"/>
          </w:tcPr>
          <w:p w14:paraId="622449DE" w14:textId="27BD2864" w:rsidR="001923B1" w:rsidRPr="004034C4" w:rsidRDefault="001923B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lastRenderedPageBreak/>
              <w:br w:type="page"/>
            </w:r>
            <w:r w:rsidRPr="004034C4">
              <w:br w:type="page"/>
            </w:r>
            <w:r w:rsidRPr="004034C4">
              <w:br w:type="page"/>
            </w:r>
            <w:r w:rsidRPr="004034C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 w:rsidRPr="004034C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77" w:type="dxa"/>
            <w:gridSpan w:val="7"/>
          </w:tcPr>
          <w:p w14:paraId="2532B386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Pr="004034C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3B1" w:rsidRPr="004034C4" w14:paraId="626725F7" w14:textId="77777777" w:rsidTr="00DA4E3E">
        <w:trPr>
          <w:trHeight w:val="68"/>
          <w:tblHeader/>
        </w:trPr>
        <w:tc>
          <w:tcPr>
            <w:tcW w:w="3495" w:type="dxa"/>
          </w:tcPr>
          <w:p w14:paraId="0769B7A0" w14:textId="77777777" w:rsidR="001923B1" w:rsidRPr="004034C4" w:rsidRDefault="001923B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DB6206E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F071BB7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tcBorders>
              <w:bottom w:val="single" w:sz="4" w:space="0" w:color="auto"/>
            </w:tcBorders>
          </w:tcPr>
          <w:p w14:paraId="5EBF09C7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4034C4">
              <w:rPr>
                <w:rFonts w:ascii="Angsana New" w:hAnsi="Angsana New"/>
                <w:sz w:val="30"/>
                <w:szCs w:val="30"/>
              </w:rPr>
              <w:t>(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61E71060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86C2117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3E76F9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923B1" w:rsidRPr="004034C4" w14:paraId="66376E74" w14:textId="77777777" w:rsidTr="00DA4E3E">
        <w:trPr>
          <w:trHeight w:val="58"/>
          <w:tblHeader/>
        </w:trPr>
        <w:tc>
          <w:tcPr>
            <w:tcW w:w="3495" w:type="dxa"/>
          </w:tcPr>
          <w:p w14:paraId="2A286A12" w14:textId="77777777" w:rsidR="001923B1" w:rsidRPr="004034C4" w:rsidRDefault="001923B1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B79F93F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415BD561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7B15CEDD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EADF251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5D4FC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6388CEF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28367F1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923B1" w:rsidRPr="004034C4" w14:paraId="53878717" w14:textId="77777777" w:rsidTr="00DA4E3E">
        <w:trPr>
          <w:tblHeader/>
        </w:trPr>
        <w:tc>
          <w:tcPr>
            <w:tcW w:w="3495" w:type="dxa"/>
          </w:tcPr>
          <w:p w14:paraId="7795332D" w14:textId="77777777" w:rsidR="001923B1" w:rsidRPr="004034C4" w:rsidRDefault="001923B1" w:rsidP="00520865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31D939CA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758AB858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CF107C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3B86373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C1D06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825EC0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9B0FC" w14:textId="77777777" w:rsidR="001923B1" w:rsidRPr="004034C4" w:rsidRDefault="001923B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923B1" w:rsidRPr="004034C4" w14:paraId="75D70580" w14:textId="77777777" w:rsidTr="00DA4E3E">
        <w:trPr>
          <w:trHeight w:val="68"/>
        </w:trPr>
        <w:tc>
          <w:tcPr>
            <w:tcW w:w="3495" w:type="dxa"/>
          </w:tcPr>
          <w:p w14:paraId="11566B81" w14:textId="77777777" w:rsidR="001923B1" w:rsidRPr="004034C4" w:rsidRDefault="001923B1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3B66E7CA" w14:textId="77777777" w:rsidR="001923B1" w:rsidRPr="004034C4" w:rsidRDefault="001923B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5051" w:rsidRPr="004034C4" w14:paraId="24A2E80E" w14:textId="77777777" w:rsidTr="00D5576F">
        <w:trPr>
          <w:trHeight w:val="68"/>
        </w:trPr>
        <w:tc>
          <w:tcPr>
            <w:tcW w:w="3495" w:type="dxa"/>
          </w:tcPr>
          <w:p w14:paraId="7EA6F08E" w14:textId="33605DE9" w:rsidR="00585051" w:rsidRPr="004034C4" w:rsidRDefault="00585051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C5D42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65677E01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59E778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A11D124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13728" w14:textId="77777777" w:rsidR="00585051" w:rsidRPr="004034C4" w:rsidRDefault="0058505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FDD4A6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92FB" w14:textId="77777777" w:rsidR="00585051" w:rsidRPr="004034C4" w:rsidRDefault="0058505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50BAAD9B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4034C4" w14:paraId="4B3A5FE7" w14:textId="77777777" w:rsidTr="00D5576F">
        <w:trPr>
          <w:trHeight w:val="68"/>
        </w:trPr>
        <w:tc>
          <w:tcPr>
            <w:tcW w:w="3495" w:type="dxa"/>
          </w:tcPr>
          <w:p w14:paraId="18AD2546" w14:textId="77777777" w:rsidR="00585051" w:rsidRPr="004034C4" w:rsidRDefault="00585051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</w:tcPr>
          <w:p w14:paraId="457BAD25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4AE3F8E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1BC8FFA2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3A38D" w14:textId="77777777" w:rsidR="00585051" w:rsidRPr="004034C4" w:rsidRDefault="0058505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A60673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26CC0" w14:textId="77777777" w:rsidR="00585051" w:rsidRPr="004034C4" w:rsidRDefault="0058505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0422EF13" w14:textId="77777777" w:rsidR="00585051" w:rsidRPr="004034C4" w:rsidRDefault="00585051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D42" w:rsidRPr="004034C4" w14:paraId="482E165E" w14:textId="77777777" w:rsidTr="00D5576F">
        <w:trPr>
          <w:trHeight w:val="68"/>
        </w:trPr>
        <w:tc>
          <w:tcPr>
            <w:tcW w:w="3495" w:type="dxa"/>
          </w:tcPr>
          <w:p w14:paraId="197DFD02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59" w:type="dxa"/>
          </w:tcPr>
          <w:p w14:paraId="115FF246" w14:textId="25833D69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10,998</w:t>
            </w:r>
          </w:p>
        </w:tc>
        <w:tc>
          <w:tcPr>
            <w:tcW w:w="262" w:type="dxa"/>
          </w:tcPr>
          <w:p w14:paraId="28DE11EA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A621778" w14:textId="0A42E3B4" w:rsidR="001C5D42" w:rsidRPr="004034C4" w:rsidRDefault="001C5D42" w:rsidP="0052086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(2,</w:t>
            </w: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2B5226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B69CD" w14:textId="26FEC70F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6A9D3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107DE104" w14:textId="59990696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8,771</w:t>
            </w:r>
          </w:p>
        </w:tc>
      </w:tr>
      <w:tr w:rsidR="001C5D42" w:rsidRPr="004034C4" w14:paraId="60BF14CE" w14:textId="77777777" w:rsidTr="00D5576F">
        <w:trPr>
          <w:trHeight w:val="80"/>
        </w:trPr>
        <w:tc>
          <w:tcPr>
            <w:tcW w:w="3495" w:type="dxa"/>
          </w:tcPr>
          <w:p w14:paraId="2B1CEBAB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9" w:type="dxa"/>
          </w:tcPr>
          <w:p w14:paraId="0F89B898" w14:textId="01682F2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62" w:type="dxa"/>
          </w:tcPr>
          <w:p w14:paraId="317B5EE9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4F4D341" w14:textId="44F334EC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(1,034)</w:t>
            </w:r>
          </w:p>
        </w:tc>
        <w:tc>
          <w:tcPr>
            <w:tcW w:w="270" w:type="dxa"/>
          </w:tcPr>
          <w:p w14:paraId="1F5950D0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7DFA21" w14:textId="1DF0F195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1912A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3D5AD58B" w14:textId="5DA8887A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</w:tr>
      <w:tr w:rsidR="001C5D42" w:rsidRPr="004034C4" w14:paraId="2DC97348" w14:textId="77777777" w:rsidTr="00D5576F">
        <w:trPr>
          <w:trHeight w:val="308"/>
        </w:trPr>
        <w:tc>
          <w:tcPr>
            <w:tcW w:w="3495" w:type="dxa"/>
          </w:tcPr>
          <w:p w14:paraId="1D8DFE7A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9" w:type="dxa"/>
          </w:tcPr>
          <w:p w14:paraId="6B68476A" w14:textId="06846664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62" w:type="dxa"/>
          </w:tcPr>
          <w:p w14:paraId="1A889716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518D7ED" w14:textId="093C8514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043AA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D09CCF" w14:textId="6E1560A8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C990D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3328581F" w14:textId="7A0DFFBF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1C5D42" w:rsidRPr="004034C4" w14:paraId="5DFFAB97" w14:textId="77777777" w:rsidTr="00D5576F">
        <w:trPr>
          <w:trHeight w:val="308"/>
        </w:trPr>
        <w:tc>
          <w:tcPr>
            <w:tcW w:w="3495" w:type="dxa"/>
          </w:tcPr>
          <w:p w14:paraId="245858B7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</w:tcPr>
          <w:p w14:paraId="1156159B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5A62E4C4" w14:textId="2E8785B8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9,877</w:t>
            </w:r>
          </w:p>
        </w:tc>
        <w:tc>
          <w:tcPr>
            <w:tcW w:w="262" w:type="dxa"/>
          </w:tcPr>
          <w:p w14:paraId="1EEF192F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485D00EB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EAEBCC" w14:textId="32F924FE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</w:tcPr>
          <w:p w14:paraId="0D64D5AB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65AB74" w14:textId="5AFF2168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F7309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1B362F34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70FE11D9" w14:textId="08BD8B4D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10,874</w:t>
            </w:r>
          </w:p>
        </w:tc>
      </w:tr>
      <w:tr w:rsidR="001C5D42" w:rsidRPr="004034C4" w14:paraId="2D987EB9" w14:textId="77777777" w:rsidTr="00D5576F">
        <w:trPr>
          <w:trHeight w:val="308"/>
        </w:trPr>
        <w:tc>
          <w:tcPr>
            <w:tcW w:w="3495" w:type="dxa"/>
          </w:tcPr>
          <w:p w14:paraId="3466A024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59" w:type="dxa"/>
          </w:tcPr>
          <w:p w14:paraId="601A4836" w14:textId="0DD8948A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262" w:type="dxa"/>
          </w:tcPr>
          <w:p w14:paraId="6B51363A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59A3D84" w14:textId="1A70A98E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936C0E7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93307D" w14:textId="08B7CDEB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80BB2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68A56ECC" w14:textId="1633CAEC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</w:tr>
      <w:tr w:rsidR="007D5B44" w:rsidRPr="007D5B44" w14:paraId="4B179F9D" w14:textId="77777777" w:rsidTr="00D5576F">
        <w:trPr>
          <w:trHeight w:val="308"/>
        </w:trPr>
        <w:tc>
          <w:tcPr>
            <w:tcW w:w="3495" w:type="dxa"/>
          </w:tcPr>
          <w:p w14:paraId="7C8F3663" w14:textId="37694651" w:rsidR="001C5D42" w:rsidRPr="007D5B4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5B4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1D26602A" w14:textId="7DF0FAE4" w:rsidR="001C5D42" w:rsidRPr="007D5B4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B4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</w:t>
            </w:r>
            <w:r w:rsidRPr="007D5B44">
              <w:rPr>
                <w:rFonts w:ascii="Angsana New" w:hAnsi="Angsana New"/>
                <w:sz w:val="30"/>
                <w:szCs w:val="30"/>
                <w:lang w:val="en-US" w:bidi="th-TH"/>
              </w:rPr>
              <w:t>,995</w:t>
            </w:r>
          </w:p>
        </w:tc>
        <w:tc>
          <w:tcPr>
            <w:tcW w:w="262" w:type="dxa"/>
          </w:tcPr>
          <w:p w14:paraId="6443E9D2" w14:textId="77777777" w:rsidR="001C5D42" w:rsidRPr="007D5B4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1C6E10D5" w14:textId="4B2DFB1A" w:rsidR="001C5D42" w:rsidRPr="007D5B4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D5B44">
              <w:rPr>
                <w:rFonts w:ascii="Angsana New" w:hAnsi="Angsana New"/>
                <w:sz w:val="30"/>
                <w:szCs w:val="30"/>
              </w:rPr>
              <w:t>(2,656)</w:t>
            </w:r>
          </w:p>
        </w:tc>
        <w:tc>
          <w:tcPr>
            <w:tcW w:w="270" w:type="dxa"/>
          </w:tcPr>
          <w:p w14:paraId="4588724D" w14:textId="77777777" w:rsidR="001C5D42" w:rsidRPr="007D5B4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95D349" w14:textId="2CE74190" w:rsidR="001C5D42" w:rsidRPr="007D5B4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7D5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74CCA" w14:textId="77777777" w:rsidR="001C5D42" w:rsidRPr="007D5B4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14:paraId="02A9E735" w14:textId="09CEBE84" w:rsidR="001C5D42" w:rsidRPr="007D5B4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5B44">
              <w:rPr>
                <w:rFonts w:ascii="Angsana New" w:hAnsi="Angsana New"/>
                <w:sz w:val="30"/>
                <w:szCs w:val="30"/>
                <w:lang w:val="en-US" w:bidi="th-TH"/>
              </w:rPr>
              <w:t>28,339</w:t>
            </w:r>
          </w:p>
        </w:tc>
      </w:tr>
      <w:tr w:rsidR="001C5D42" w:rsidRPr="004034C4" w14:paraId="17F783E1" w14:textId="77777777" w:rsidTr="00D5576F">
        <w:trPr>
          <w:trHeight w:val="58"/>
        </w:trPr>
        <w:tc>
          <w:tcPr>
            <w:tcW w:w="3495" w:type="dxa"/>
          </w:tcPr>
          <w:p w14:paraId="5F6AA2DC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8F6CE61" w14:textId="5D49E736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57,742</w:t>
            </w:r>
          </w:p>
        </w:tc>
        <w:tc>
          <w:tcPr>
            <w:tcW w:w="262" w:type="dxa"/>
          </w:tcPr>
          <w:p w14:paraId="4F582DC3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04E07978" w14:textId="394175F0" w:rsidR="001C5D42" w:rsidRPr="004034C4" w:rsidRDefault="001C5D42" w:rsidP="0052086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834)</w:t>
            </w:r>
          </w:p>
        </w:tc>
        <w:tc>
          <w:tcPr>
            <w:tcW w:w="270" w:type="dxa"/>
          </w:tcPr>
          <w:p w14:paraId="32A0AC17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F6AA5F" w14:textId="4D22AD63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F2EB50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73A05A6" w14:textId="4ECAC5A0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52,908</w:t>
            </w:r>
          </w:p>
        </w:tc>
      </w:tr>
      <w:tr w:rsidR="001C5D42" w:rsidRPr="004034C4" w14:paraId="358C5183" w14:textId="77777777" w:rsidTr="00D5576F">
        <w:trPr>
          <w:trHeight w:val="137"/>
          <w:tblHeader/>
        </w:trPr>
        <w:tc>
          <w:tcPr>
            <w:tcW w:w="3495" w:type="dxa"/>
          </w:tcPr>
          <w:p w14:paraId="7523C037" w14:textId="77777777" w:rsidR="001C5D42" w:rsidRPr="004034C4" w:rsidRDefault="001C5D42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</w:pPr>
          </w:p>
        </w:tc>
        <w:tc>
          <w:tcPr>
            <w:tcW w:w="5577" w:type="dxa"/>
            <w:gridSpan w:val="7"/>
          </w:tcPr>
          <w:p w14:paraId="7791F5B6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1C5D42" w:rsidRPr="004034C4" w14:paraId="43898E48" w14:textId="77777777" w:rsidTr="00D5576F">
        <w:trPr>
          <w:trHeight w:val="68"/>
        </w:trPr>
        <w:tc>
          <w:tcPr>
            <w:tcW w:w="3495" w:type="dxa"/>
          </w:tcPr>
          <w:p w14:paraId="60C2C27D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</w:tcPr>
          <w:p w14:paraId="2AAC2ECC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8C057A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8BAEA18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36D38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1B04C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51ADD" w14:textId="77777777" w:rsidR="001C5D42" w:rsidRPr="004034C4" w:rsidRDefault="001C5D42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8648685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D42" w:rsidRPr="004034C4" w14:paraId="5B571FFE" w14:textId="77777777" w:rsidTr="00D5576F">
        <w:trPr>
          <w:trHeight w:val="68"/>
        </w:trPr>
        <w:tc>
          <w:tcPr>
            <w:tcW w:w="3495" w:type="dxa"/>
          </w:tcPr>
          <w:p w14:paraId="0F2444A3" w14:textId="77777777" w:rsidR="001C5D42" w:rsidRPr="004034C4" w:rsidRDefault="001C5D42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59" w:type="dxa"/>
            <w:tcBorders>
              <w:left w:val="nil"/>
            </w:tcBorders>
          </w:tcPr>
          <w:p w14:paraId="7D69EAF1" w14:textId="577B1DAD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(30,807)</w:t>
            </w:r>
          </w:p>
        </w:tc>
        <w:tc>
          <w:tcPr>
            <w:tcW w:w="262" w:type="dxa"/>
          </w:tcPr>
          <w:p w14:paraId="63671590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4B31274" w14:textId="707A6731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270" w:type="dxa"/>
          </w:tcPr>
          <w:p w14:paraId="64D79726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E70AF" w14:textId="7E70060E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5C849" w14:textId="77777777" w:rsidR="001C5D42" w:rsidRPr="004034C4" w:rsidRDefault="001C5D42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5A162C6" w14:textId="1FAA2AB5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(27,384)</w:t>
            </w:r>
          </w:p>
        </w:tc>
      </w:tr>
      <w:tr w:rsidR="001C5D42" w:rsidRPr="004034C4" w14:paraId="7C50354A" w14:textId="77777777" w:rsidTr="00D5576F">
        <w:trPr>
          <w:trHeight w:val="68"/>
        </w:trPr>
        <w:tc>
          <w:tcPr>
            <w:tcW w:w="3495" w:type="dxa"/>
          </w:tcPr>
          <w:p w14:paraId="387339DA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ต้นทุนของสัญญา</w:t>
            </w:r>
          </w:p>
        </w:tc>
        <w:tc>
          <w:tcPr>
            <w:tcW w:w="1259" w:type="dxa"/>
            <w:tcBorders>
              <w:left w:val="nil"/>
            </w:tcBorders>
          </w:tcPr>
          <w:p w14:paraId="377F2D39" w14:textId="36BB5BC0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(1,423)</w:t>
            </w:r>
          </w:p>
        </w:tc>
        <w:tc>
          <w:tcPr>
            <w:tcW w:w="262" w:type="dxa"/>
          </w:tcPr>
          <w:p w14:paraId="24F6B30F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74007A3" w14:textId="57848442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(736)</w:t>
            </w:r>
          </w:p>
        </w:tc>
        <w:tc>
          <w:tcPr>
            <w:tcW w:w="270" w:type="dxa"/>
          </w:tcPr>
          <w:p w14:paraId="5E71D31A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C72F2" w14:textId="5D88F33D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29A57" w14:textId="77777777" w:rsidR="001C5D42" w:rsidRPr="004034C4" w:rsidRDefault="001C5D42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237A8B7" w14:textId="12241AB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(2,159)</w:t>
            </w:r>
          </w:p>
        </w:tc>
      </w:tr>
      <w:tr w:rsidR="001C5D42" w:rsidRPr="004034C4" w14:paraId="6E1DE15B" w14:textId="77777777" w:rsidTr="00D5576F">
        <w:trPr>
          <w:trHeight w:val="68"/>
        </w:trPr>
        <w:tc>
          <w:tcPr>
            <w:tcW w:w="3495" w:type="dxa"/>
          </w:tcPr>
          <w:p w14:paraId="2F835300" w14:textId="49A2F204" w:rsidR="001C5D42" w:rsidRPr="004034C4" w:rsidRDefault="001C5D42" w:rsidP="00520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ค่าเสื่อมราคาอุปกรณ์โครงข่าย</w:t>
            </w:r>
          </w:p>
        </w:tc>
        <w:tc>
          <w:tcPr>
            <w:tcW w:w="1259" w:type="dxa"/>
            <w:tcBorders>
              <w:left w:val="nil"/>
            </w:tcBorders>
          </w:tcPr>
          <w:p w14:paraId="5C13E291" w14:textId="37BB6341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(3,655)</w:t>
            </w:r>
          </w:p>
        </w:tc>
        <w:tc>
          <w:tcPr>
            <w:tcW w:w="262" w:type="dxa"/>
          </w:tcPr>
          <w:p w14:paraId="01E7BE07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271D4DB" w14:textId="457E9818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270" w:type="dxa"/>
          </w:tcPr>
          <w:p w14:paraId="53FFA5E2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BB528" w14:textId="51348FA5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18225" w14:textId="77777777" w:rsidR="001C5D42" w:rsidRPr="004034C4" w:rsidRDefault="001C5D42" w:rsidP="0052086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FDA8B47" w14:textId="4CCDD494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(1,525)</w:t>
            </w:r>
          </w:p>
        </w:tc>
      </w:tr>
      <w:tr w:rsidR="001C5D42" w:rsidRPr="004034C4" w14:paraId="241692EF" w14:textId="77777777" w:rsidTr="00D5576F">
        <w:trPr>
          <w:trHeight w:val="58"/>
        </w:trPr>
        <w:tc>
          <w:tcPr>
            <w:tcW w:w="3495" w:type="dxa"/>
          </w:tcPr>
          <w:p w14:paraId="2C195CA8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4046DC6" w14:textId="184C3364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885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18F42F7B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ACE4065" w14:textId="72843072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4,817</w:t>
            </w:r>
          </w:p>
        </w:tc>
        <w:tc>
          <w:tcPr>
            <w:tcW w:w="270" w:type="dxa"/>
          </w:tcPr>
          <w:p w14:paraId="0589642C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D49AAB" w14:textId="3B1C8ABC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E4BD1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DEF6586" w14:textId="7D8CE1E6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(31,068)</w:t>
            </w:r>
          </w:p>
        </w:tc>
      </w:tr>
      <w:tr w:rsidR="001C5D42" w:rsidRPr="004034C4" w14:paraId="0D8AFD2F" w14:textId="77777777" w:rsidTr="00D5576F">
        <w:trPr>
          <w:trHeight w:val="152"/>
        </w:trPr>
        <w:tc>
          <w:tcPr>
            <w:tcW w:w="3495" w:type="dxa"/>
          </w:tcPr>
          <w:p w14:paraId="110F98B8" w14:textId="77777777" w:rsidR="001C5D42" w:rsidRPr="004034C4" w:rsidRDefault="001C5D42" w:rsidP="0052086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</w:tcBorders>
          </w:tcPr>
          <w:p w14:paraId="1E627FAC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3C89F22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28DB74B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D66DB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1F924A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3BEA3E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D95F954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D42" w:rsidRPr="004034C4" w14:paraId="704F594A" w14:textId="77777777" w:rsidTr="00D5576F">
        <w:trPr>
          <w:trHeight w:val="58"/>
        </w:trPr>
        <w:tc>
          <w:tcPr>
            <w:tcW w:w="3495" w:type="dxa"/>
          </w:tcPr>
          <w:p w14:paraId="281FBC9B" w14:textId="77777777" w:rsidR="001C5D42" w:rsidRPr="004034C4" w:rsidRDefault="001C5D42" w:rsidP="005208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left w:val="nil"/>
              <w:bottom w:val="double" w:sz="4" w:space="0" w:color="auto"/>
            </w:tcBorders>
          </w:tcPr>
          <w:p w14:paraId="6493598D" w14:textId="78C0CB31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21,857</w:t>
            </w:r>
          </w:p>
        </w:tc>
        <w:tc>
          <w:tcPr>
            <w:tcW w:w="262" w:type="dxa"/>
          </w:tcPr>
          <w:p w14:paraId="03DF6EDC" w14:textId="77777777" w:rsidR="001C5D42" w:rsidRPr="004034C4" w:rsidRDefault="001C5D4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DACB255" w14:textId="1151EC98" w:rsidR="001C5D42" w:rsidRPr="004034C4" w:rsidRDefault="001C5D42" w:rsidP="0052086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55423A7F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CB0F3F" w14:textId="62FA44BE" w:rsidR="001C5D42" w:rsidRPr="004034C4" w:rsidRDefault="001C5D4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14E06B" w14:textId="77777777" w:rsidR="001C5D42" w:rsidRPr="004034C4" w:rsidRDefault="001C5D42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8F23E5E" w14:textId="51E4FFE5" w:rsidR="001C5D42" w:rsidRPr="004034C4" w:rsidRDefault="001C5D42" w:rsidP="0052086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21,840</w:t>
            </w:r>
          </w:p>
        </w:tc>
      </w:tr>
    </w:tbl>
    <w:p w14:paraId="27B20B3C" w14:textId="77777777" w:rsidR="00A7754B" w:rsidRPr="004034C4" w:rsidRDefault="00A7754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7090E29" w14:textId="77777777" w:rsidR="00DA4E3E" w:rsidRDefault="00DA4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669C799" w14:textId="275BC7B4" w:rsidR="0096504C" w:rsidRPr="004034C4" w:rsidRDefault="0096504C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14:paraId="6476BA19" w14:textId="77777777" w:rsidR="000F73A2" w:rsidRPr="004034C4" w:rsidRDefault="000F73A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662851F" w14:textId="29512F2F" w:rsidR="000F73A2" w:rsidRPr="004034C4" w:rsidRDefault="000F73A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  <w:lang w:val="th-TH"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ที่ออกจำหน่ายแล้ว</w:t>
      </w:r>
    </w:p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8"/>
        <w:gridCol w:w="1204"/>
        <w:gridCol w:w="250"/>
        <w:gridCol w:w="1188"/>
        <w:gridCol w:w="238"/>
        <w:gridCol w:w="1184"/>
        <w:gridCol w:w="240"/>
        <w:gridCol w:w="1172"/>
      </w:tblGrid>
      <w:tr w:rsidR="00E12B8B" w:rsidRPr="004034C4" w14:paraId="0E6735F2" w14:textId="77777777" w:rsidTr="00032037">
        <w:trPr>
          <w:tblHeader/>
        </w:trPr>
        <w:tc>
          <w:tcPr>
            <w:tcW w:w="3690" w:type="dxa"/>
          </w:tcPr>
          <w:p w14:paraId="631B0D8D" w14:textId="77777777" w:rsidR="00E12B8B" w:rsidRPr="004034C4" w:rsidRDefault="00E12B8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E3B351" w14:textId="77777777" w:rsidR="00E12B8B" w:rsidRPr="004034C4" w:rsidRDefault="00E12B8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7D62DCC6" w14:textId="77777777" w:rsidR="00E12B8B" w:rsidRPr="004034C4" w:rsidRDefault="00E12B8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4BC9A87" w14:textId="77777777" w:rsidR="00E12B8B" w:rsidRPr="004034C4" w:rsidRDefault="00E12B8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2811DF5" w14:textId="77777777" w:rsidR="00E12B8B" w:rsidRPr="004034C4" w:rsidRDefault="00E12B8B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34C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C52CC9" w:rsidRPr="004034C4" w14:paraId="6659AAEA" w14:textId="77777777" w:rsidTr="00032037">
        <w:trPr>
          <w:tblHeader/>
        </w:trPr>
        <w:tc>
          <w:tcPr>
            <w:tcW w:w="3690" w:type="dxa"/>
          </w:tcPr>
          <w:p w14:paraId="288D34A5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C296C77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C32F8DB" w14:textId="0DCA8641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7A81CB69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0658409" w14:textId="1830FB13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1874814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2DE4F5F1" w14:textId="2EF93F9F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3BBEDC0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9CB85E" w14:textId="4E8E1ECC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C52CC9" w:rsidRPr="004034C4" w14:paraId="7970F413" w14:textId="77777777" w:rsidTr="00032037">
        <w:trPr>
          <w:tblHeader/>
        </w:trPr>
        <w:tc>
          <w:tcPr>
            <w:tcW w:w="3690" w:type="dxa"/>
          </w:tcPr>
          <w:p w14:paraId="18FEB8C3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7F02DDF0" w14:textId="77777777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6" w:type="dxa"/>
            <w:gridSpan w:val="7"/>
          </w:tcPr>
          <w:p w14:paraId="2C093CDF" w14:textId="5B1158D2" w:rsidR="00C52CC9" w:rsidRPr="004034C4" w:rsidRDefault="00C52CC9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A72" w:rsidRPr="004034C4" w14:paraId="7D6F369B" w14:textId="77777777" w:rsidTr="006E7113">
        <w:trPr>
          <w:trHeight w:val="749"/>
        </w:trPr>
        <w:tc>
          <w:tcPr>
            <w:tcW w:w="3690" w:type="dxa"/>
          </w:tcPr>
          <w:p w14:paraId="7D507E86" w14:textId="77777777" w:rsidR="007C7A72" w:rsidRPr="004034C4" w:rsidRDefault="007C7A72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8" w:type="dxa"/>
          </w:tcPr>
          <w:p w14:paraId="1412E42D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0E55007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6F76CA2" w14:textId="7B43691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</w:t>
            </w:r>
            <w:r w:rsidR="00DA4E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50" w:type="dxa"/>
          </w:tcPr>
          <w:p w14:paraId="7D0F550B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E433D70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B53D001" w14:textId="4498BC1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205,601</w:t>
            </w:r>
          </w:p>
        </w:tc>
        <w:tc>
          <w:tcPr>
            <w:tcW w:w="238" w:type="dxa"/>
          </w:tcPr>
          <w:p w14:paraId="295F5E60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27DF7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536186A" w14:textId="1054A4AD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A835F3"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A4E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40" w:type="dxa"/>
          </w:tcPr>
          <w:p w14:paraId="075355C8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F71D82B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6ED85C" w14:textId="1D7EA651" w:rsidR="007C7A72" w:rsidRPr="004034C4" w:rsidRDefault="007C7A72" w:rsidP="005208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205,700</w:t>
            </w:r>
          </w:p>
        </w:tc>
      </w:tr>
      <w:tr w:rsidR="007C7A72" w:rsidRPr="004034C4" w14:paraId="0B8C33C4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2E8EDBCF" w14:textId="13D21E0D" w:rsidR="007C7A72" w:rsidRPr="004034C4" w:rsidRDefault="007C7A72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  <w:p w14:paraId="399365A6" w14:textId="1454C9E5" w:rsidR="007C7A72" w:rsidRPr="004034C4" w:rsidRDefault="007C7A72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66AF55CA" w14:textId="77777777" w:rsidR="007C7A72" w:rsidRPr="004034C4" w:rsidRDefault="007C7A72" w:rsidP="0052086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AD13EA6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CE11B16" w14:textId="4D4E7A04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50" w:type="dxa"/>
          </w:tcPr>
          <w:p w14:paraId="42D8F189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01ECF65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BED5EC" w14:textId="790723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38" w:type="dxa"/>
          </w:tcPr>
          <w:p w14:paraId="5A21A2D6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EE743D5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358A51" w14:textId="49221241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40" w:type="dxa"/>
          </w:tcPr>
          <w:p w14:paraId="4107FA40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6B53B0E" w14:textId="77777777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5F747" w14:textId="11A75E08" w:rsidR="007C7A72" w:rsidRPr="004034C4" w:rsidRDefault="007C7A72" w:rsidP="005208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</w:tr>
      <w:tr w:rsidR="007C7A72" w:rsidRPr="004034C4" w14:paraId="1B551BC7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1CAA98EF" w14:textId="77777777" w:rsidR="007C7A72" w:rsidRPr="004034C4" w:rsidRDefault="007C7A72" w:rsidP="0052086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7B9BB2D" w14:textId="77777777" w:rsidR="007C7A72" w:rsidRPr="004034C4" w:rsidRDefault="007C7A72" w:rsidP="0052086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0B4E8997" w14:textId="727D0B44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50" w:type="dxa"/>
          </w:tcPr>
          <w:p w14:paraId="5F0109F8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45E85E10" w14:textId="6EBFAE55" w:rsidR="007C7A72" w:rsidRPr="004034C4" w:rsidRDefault="007C7A72" w:rsidP="0052086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0.47</w:t>
            </w:r>
          </w:p>
        </w:tc>
        <w:tc>
          <w:tcPr>
            <w:tcW w:w="238" w:type="dxa"/>
          </w:tcPr>
          <w:p w14:paraId="7E6D6606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5EFE8B1" w14:textId="465B3E46" w:rsidR="007C7A72" w:rsidRPr="004034C4" w:rsidRDefault="007C7A72" w:rsidP="0052086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40" w:type="dxa"/>
          </w:tcPr>
          <w:p w14:paraId="1FBEB987" w14:textId="77777777" w:rsidR="007C7A72" w:rsidRPr="004034C4" w:rsidRDefault="007C7A72" w:rsidP="005208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72E020BE" w14:textId="1011E6A5" w:rsidR="007C7A72" w:rsidRPr="004034C4" w:rsidRDefault="007C7A72" w:rsidP="0052086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0.47</w:t>
            </w:r>
          </w:p>
        </w:tc>
      </w:tr>
    </w:tbl>
    <w:p w14:paraId="12BDB802" w14:textId="77777777" w:rsidR="00A7754B" w:rsidRPr="004034C4" w:rsidRDefault="00A7754B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38E81D91" w14:textId="79B79435" w:rsidR="00FF0DEE" w:rsidRPr="004034C4" w:rsidRDefault="00FF0DEE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4CA1E4" w14:textId="0829C73F" w:rsidR="00277B6D" w:rsidRPr="004034C4" w:rsidRDefault="00AF4EA0" w:rsidP="0052086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4034C4">
        <w:rPr>
          <w:rFonts w:ascii="Angsana New" w:hAnsi="Angsana New"/>
          <w:sz w:val="24"/>
          <w:szCs w:val="24"/>
          <w:cs/>
        </w:rPr>
        <w:tab/>
      </w: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3E3F75" w:rsidRPr="004034C4" w14:paraId="0244AF0C" w14:textId="77777777" w:rsidTr="00032037">
        <w:trPr>
          <w:tblHeader/>
        </w:trPr>
        <w:tc>
          <w:tcPr>
            <w:tcW w:w="2628" w:type="dxa"/>
            <w:vAlign w:val="bottom"/>
          </w:tcPr>
          <w:p w14:paraId="6FEB6711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DDDCB4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43503D4" w14:textId="5394F604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10E0BA34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541CBB" w14:textId="5DC4D72B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6DDF027B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1F6F0CA4" w14:textId="77777777" w:rsidR="003E3F75" w:rsidRPr="004034C4" w:rsidDel="00D43E7A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F75" w:rsidRPr="004034C4" w14:paraId="219F660D" w14:textId="77777777" w:rsidTr="00032037">
        <w:trPr>
          <w:tblHeader/>
        </w:trPr>
        <w:tc>
          <w:tcPr>
            <w:tcW w:w="2628" w:type="dxa"/>
          </w:tcPr>
          <w:p w14:paraId="1FFC0D11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38E1760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239252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B12276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83FE6E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68C49BA6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59941967" w14:textId="77777777" w:rsidR="003E3F75" w:rsidRPr="004034C4" w:rsidRDefault="00FF437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6702B"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3F75" w:rsidRPr="004034C4" w14:paraId="6A28C3B3" w14:textId="77777777" w:rsidTr="00032037">
        <w:tc>
          <w:tcPr>
            <w:tcW w:w="2628" w:type="dxa"/>
          </w:tcPr>
          <w:p w14:paraId="7B1ACE32" w14:textId="075E0852" w:rsidR="003E3F75" w:rsidRPr="004034C4" w:rsidRDefault="004D7A8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E654D53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4380E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F72ED3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C4845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FD3D09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1B3E11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F75" w:rsidRPr="004034C4" w14:paraId="173F5CE4" w14:textId="77777777" w:rsidTr="00032037">
        <w:tc>
          <w:tcPr>
            <w:tcW w:w="2628" w:type="dxa"/>
          </w:tcPr>
          <w:p w14:paraId="38E8ACB5" w14:textId="5815D51D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B3EAF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BB3EAF"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51365DD7" w14:textId="1ECE514D" w:rsidR="003E3F75" w:rsidRPr="004034C4" w:rsidRDefault="00BC42D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52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</w:t>
            </w:r>
            <w:r w:rsidR="00B14541" w:rsidRPr="004034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541"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B14541" w:rsidRPr="004034C4">
              <w:rPr>
                <w:rFonts w:ascii="Angsana New" w:hAnsi="Angsana New"/>
                <w:sz w:val="30"/>
                <w:szCs w:val="30"/>
              </w:rPr>
              <w:t>256</w:t>
            </w:r>
            <w:r w:rsidR="002819CF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2DBAE2E3" w14:textId="45EA70BF" w:rsidR="003E3F75" w:rsidRPr="004034C4" w:rsidRDefault="00B14541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</w:t>
            </w:r>
            <w:r w:rsidR="00A14AB8" w:rsidRPr="004034C4">
              <w:rPr>
                <w:rFonts w:ascii="Angsana New" w:hAnsi="Angsana New"/>
                <w:sz w:val="30"/>
                <w:szCs w:val="30"/>
              </w:rPr>
              <w:t>6</w:t>
            </w:r>
            <w:r w:rsidR="002819CF" w:rsidRPr="004034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59EF9E0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E4F74A" w14:textId="703F7B82" w:rsidR="003E3F75" w:rsidRPr="004034C4" w:rsidRDefault="00BC42D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0.1589</w:t>
            </w:r>
          </w:p>
        </w:tc>
        <w:tc>
          <w:tcPr>
            <w:tcW w:w="360" w:type="dxa"/>
          </w:tcPr>
          <w:p w14:paraId="60EFC7E5" w14:textId="77777777" w:rsidR="003E3F75" w:rsidRPr="004034C4" w:rsidRDefault="003E3F7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9D47953" w14:textId="1BF92F77" w:rsidR="003E3F75" w:rsidRPr="004034C4" w:rsidRDefault="00BC42D6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68.91</w:t>
            </w:r>
          </w:p>
        </w:tc>
      </w:tr>
      <w:tr w:rsidR="00107A24" w:rsidRPr="00E75DAE" w14:paraId="55BA1064" w14:textId="77777777" w:rsidTr="00032037">
        <w:tc>
          <w:tcPr>
            <w:tcW w:w="2628" w:type="dxa"/>
          </w:tcPr>
          <w:p w14:paraId="5E437E66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54E8BE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71AB1E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5BEA5E4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F0FBE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3BC5DD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B2280F5" w14:textId="77777777" w:rsidR="00107A24" w:rsidRPr="00E75DAE" w:rsidRDefault="00107A2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9CF" w:rsidRPr="004034C4" w14:paraId="4467EC0E" w14:textId="77777777" w:rsidTr="00032037">
        <w:tc>
          <w:tcPr>
            <w:tcW w:w="2628" w:type="dxa"/>
          </w:tcPr>
          <w:p w14:paraId="7A649889" w14:textId="55C76278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03CB436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DA3995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5DFEB49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5235CD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EE6AAA1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422C9BF5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19CF" w:rsidRPr="004034C4" w14:paraId="157B1C51" w14:textId="77777777" w:rsidTr="00032037">
        <w:tc>
          <w:tcPr>
            <w:tcW w:w="2628" w:type="dxa"/>
          </w:tcPr>
          <w:p w14:paraId="61D7BE0F" w14:textId="36DCE414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4034C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CA331A6" w14:textId="0DB4B785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BB46BE0" w14:textId="040A3382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239B1731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569BA" w14:textId="7F71F3BF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0.1459</w:t>
            </w:r>
          </w:p>
        </w:tc>
        <w:tc>
          <w:tcPr>
            <w:tcW w:w="360" w:type="dxa"/>
          </w:tcPr>
          <w:p w14:paraId="0945BD85" w14:textId="77777777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844C97" w14:textId="238A4E50" w:rsidR="002819CF" w:rsidRPr="004034C4" w:rsidRDefault="002819CF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63.27</w:t>
            </w:r>
          </w:p>
        </w:tc>
      </w:tr>
    </w:tbl>
    <w:p w14:paraId="2F46E566" w14:textId="77777777" w:rsidR="00DB11B5" w:rsidRPr="004034C4" w:rsidRDefault="00DB11B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4AA9CE6E" w14:textId="7ED7939D" w:rsidR="00580AE7" w:rsidRPr="004034C4" w:rsidRDefault="00580AE7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F613C48" w14:textId="77777777" w:rsidR="00396518" w:rsidRPr="004034C4" w:rsidRDefault="0039651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9EC49EC" w14:textId="581DBC3D" w:rsidR="00580AE7" w:rsidRPr="004034C4" w:rsidRDefault="00580AE7" w:rsidP="00520865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CEC00B" w14:textId="77777777" w:rsidR="00B14541" w:rsidRPr="004034C4" w:rsidRDefault="00B14541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4FCDC9BF" w14:textId="1589E6BB" w:rsidR="001249C1" w:rsidRPr="004034C4" w:rsidRDefault="004C3352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="00107A24" w:rsidRPr="004034C4">
        <w:rPr>
          <w:rFonts w:ascii="Angsana New" w:hAnsi="Angsana New" w:hint="cs"/>
          <w:sz w:val="30"/>
          <w:szCs w:val="30"/>
          <w:cs/>
        </w:rPr>
        <w:t>ของ</w:t>
      </w:r>
      <w:r w:rsidR="00387729" w:rsidRPr="004034C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E52B4B" w:rsidRPr="004034C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E52B4B" w:rsidRPr="004034C4">
        <w:rPr>
          <w:rFonts w:ascii="Angsana New" w:hAnsi="Angsana New"/>
          <w:sz w:val="30"/>
          <w:szCs w:val="30"/>
          <w:cs/>
        </w:rPr>
        <w:t xml:space="preserve"> </w:t>
      </w:r>
      <w:r w:rsidR="00107A24" w:rsidRPr="004034C4">
        <w:rPr>
          <w:rFonts w:ascii="Angsana New" w:hAnsi="Angsana New" w:hint="cs"/>
          <w:sz w:val="30"/>
          <w:szCs w:val="30"/>
          <w:cs/>
        </w:rPr>
        <w:t>มี</w:t>
      </w:r>
      <w:r w:rsidR="00876E01" w:rsidRPr="004034C4">
        <w:rPr>
          <w:rFonts w:ascii="Angsana New" w:hAnsi="Angsana New" w:hint="cs"/>
          <w:sz w:val="30"/>
          <w:szCs w:val="30"/>
          <w:cs/>
        </w:rPr>
        <w:t>มูลค่า</w:t>
      </w:r>
      <w:r w:rsidR="00387729" w:rsidRPr="004034C4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7B3CFB46" w14:textId="77777777" w:rsidR="00DE70E3" w:rsidRPr="004034C4" w:rsidRDefault="00DE70E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60D175A8" w14:textId="77777777" w:rsidR="00DA4E3E" w:rsidRDefault="00DA4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80B09A" w14:textId="1A3E3DB1" w:rsidR="00226149" w:rsidRPr="004034C4" w:rsidRDefault="00226149" w:rsidP="00520865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7D03EDAA" w14:textId="77777777" w:rsidR="00226149" w:rsidRPr="00A27B2D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  <w:lang w:val="th-TH"/>
        </w:rPr>
      </w:pPr>
    </w:p>
    <w:p w14:paraId="1AC19E5A" w14:textId="77777777" w:rsidR="00226149" w:rsidRPr="004034C4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E4A576" w14:textId="77777777" w:rsidR="00226149" w:rsidRPr="00A27B2D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  <w:lang w:val="th-TH"/>
        </w:rPr>
      </w:pPr>
    </w:p>
    <w:p w14:paraId="2EAC4D46" w14:textId="77777777" w:rsidR="00226149" w:rsidRPr="004034C4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คณะกรรม</w:t>
      </w:r>
      <w:r w:rsidRPr="004034C4">
        <w:rPr>
          <w:rFonts w:ascii="Angsana New" w:hAnsi="Angsana New" w:hint="cs"/>
          <w:b/>
          <w:bCs/>
          <w:sz w:val="30"/>
          <w:szCs w:val="30"/>
          <w:cs/>
        </w:rPr>
        <w:t>กา</w:t>
      </w:r>
      <w:r w:rsidRPr="004034C4">
        <w:rPr>
          <w:rFonts w:ascii="Angsana New" w:hAnsi="Angsana New" w:hint="cs"/>
          <w:sz w:val="30"/>
          <w:szCs w:val="30"/>
          <w:cs/>
        </w:rPr>
        <w:t>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31D531E" w14:textId="77777777" w:rsidR="00226149" w:rsidRPr="00A27B2D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  <w:lang w:val="th-TH"/>
        </w:rPr>
      </w:pPr>
    </w:p>
    <w:p w14:paraId="370A73D3" w14:textId="77777777" w:rsidR="00226149" w:rsidRPr="004034C4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034C4">
        <w:rPr>
          <w:rFonts w:ascii="Angsana New" w:hAnsi="Angsana New" w:hint="cs"/>
          <w:sz w:val="30"/>
          <w:szCs w:val="30"/>
        </w:rPr>
        <w:t xml:space="preserve">  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0A3BE6" w14:textId="77777777" w:rsidR="00226149" w:rsidRPr="00A27B2D" w:rsidRDefault="00226149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Cs w:val="22"/>
        </w:rPr>
      </w:pPr>
    </w:p>
    <w:p w14:paraId="03DE978A" w14:textId="79360408" w:rsidR="00FC703D" w:rsidRPr="004034C4" w:rsidRDefault="0022614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</w:t>
      </w:r>
      <w:r w:rsidR="00BF28FA" w:rsidRPr="004034C4">
        <w:rPr>
          <w:rFonts w:ascii="Angsana New" w:hAnsi="Angsana New" w:hint="cs"/>
          <w:sz w:val="30"/>
          <w:szCs w:val="30"/>
          <w:cs/>
        </w:rPr>
        <w:t>อบ</w:t>
      </w:r>
    </w:p>
    <w:p w14:paraId="131A4FA5" w14:textId="77777777" w:rsidR="003F0A48" w:rsidRPr="00A27B2D" w:rsidRDefault="003F0A48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33FB5E36" w14:textId="5EABE78B" w:rsidR="00952A81" w:rsidRPr="004034C4" w:rsidRDefault="00952A81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</w:rPr>
        <w:t>(</w:t>
      </w:r>
      <w:r w:rsidRPr="004034C4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4034C4">
        <w:rPr>
          <w:rFonts w:ascii="Angsana New" w:hAnsi="Angsana New"/>
          <w:i/>
          <w:iCs/>
          <w:sz w:val="30"/>
          <w:szCs w:val="30"/>
        </w:rPr>
        <w:t>.1</w:t>
      </w:r>
      <w:proofErr w:type="gramStart"/>
      <w:r w:rsidRPr="004034C4">
        <w:rPr>
          <w:rFonts w:ascii="Angsana New" w:hAnsi="Angsana New"/>
          <w:i/>
          <w:iCs/>
          <w:sz w:val="30"/>
          <w:szCs w:val="30"/>
        </w:rPr>
        <w:t xml:space="preserve">)  </w:t>
      </w:r>
      <w:r w:rsidRPr="004034C4">
        <w:rPr>
          <w:rFonts w:ascii="Angsana New" w:hAnsi="Angsana New" w:hint="cs"/>
          <w:i/>
          <w:iCs/>
          <w:sz w:val="30"/>
          <w:szCs w:val="30"/>
          <w:cs/>
          <w:lang w:bidi="th-TH"/>
        </w:rPr>
        <w:t>ความเสี่ยงด้านเครดิต</w:t>
      </w:r>
      <w:proofErr w:type="gramEnd"/>
    </w:p>
    <w:p w14:paraId="670E47CF" w14:textId="77777777" w:rsidR="000E7A02" w:rsidRPr="00A27B2D" w:rsidRDefault="000E7A02" w:rsidP="00520865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Cs w:val="22"/>
          <w:lang w:bidi="th-TH"/>
        </w:rPr>
      </w:pPr>
    </w:p>
    <w:p w14:paraId="4318869B" w14:textId="29E5B02F" w:rsidR="00611B3C" w:rsidRPr="004034C4" w:rsidRDefault="00611B3C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BA4C8B3" w14:textId="77777777" w:rsidR="000E7A02" w:rsidRPr="00A27B2D" w:rsidRDefault="000E7A02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Cs w:val="22"/>
        </w:rPr>
      </w:pPr>
    </w:p>
    <w:p w14:paraId="16F5CABA" w14:textId="5E9B9D60" w:rsidR="00611B3C" w:rsidRPr="004034C4" w:rsidRDefault="00611B3C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</w:rPr>
        <w:t>(</w:t>
      </w:r>
      <w:r w:rsidR="00447C9B" w:rsidRPr="004034C4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4034C4">
        <w:rPr>
          <w:rFonts w:ascii="Angsana New" w:hAnsi="Angsana New"/>
          <w:sz w:val="30"/>
          <w:szCs w:val="30"/>
        </w:rPr>
        <w:t>.</w:t>
      </w:r>
      <w:r w:rsidR="004D7A8F" w:rsidRPr="004034C4">
        <w:rPr>
          <w:rFonts w:ascii="Angsana New" w:hAnsi="Angsana New"/>
          <w:sz w:val="30"/>
          <w:szCs w:val="30"/>
        </w:rPr>
        <w:t>1</w:t>
      </w:r>
      <w:r w:rsidRPr="004034C4">
        <w:rPr>
          <w:rFonts w:ascii="Angsana New" w:hAnsi="Angsana New"/>
          <w:sz w:val="30"/>
          <w:szCs w:val="30"/>
        </w:rPr>
        <w:t>.</w:t>
      </w:r>
      <w:r w:rsidR="004D7A8F" w:rsidRPr="004034C4">
        <w:rPr>
          <w:rFonts w:ascii="Angsana New" w:hAnsi="Angsana New"/>
          <w:sz w:val="30"/>
          <w:szCs w:val="30"/>
        </w:rPr>
        <w:t>1</w:t>
      </w:r>
      <w:proofErr w:type="gramStart"/>
      <w:r w:rsidRPr="004034C4">
        <w:rPr>
          <w:rFonts w:ascii="Angsana New" w:hAnsi="Angsana New"/>
          <w:sz w:val="30"/>
          <w:szCs w:val="30"/>
        </w:rPr>
        <w:t xml:space="preserve">)  </w:t>
      </w:r>
      <w:r w:rsidRPr="004034C4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proofErr w:type="gramEnd"/>
    </w:p>
    <w:p w14:paraId="63B82DA9" w14:textId="77777777" w:rsidR="00CF0D54" w:rsidRPr="00A27B2D" w:rsidRDefault="00CF0D54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Cs w:val="22"/>
          <w:cs/>
          <w:lang w:bidi="th-TH"/>
        </w:rPr>
      </w:pPr>
    </w:p>
    <w:p w14:paraId="341A23BF" w14:textId="24AD5A4A" w:rsidR="00611B3C" w:rsidRPr="004034C4" w:rsidRDefault="00303F1B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อย่างไรก</w:t>
      </w:r>
      <w:r w:rsidR="00506616" w:rsidRPr="004034C4">
        <w:rPr>
          <w:rFonts w:ascii="Angsana New" w:hAnsi="Angsana New" w:hint="cs"/>
          <w:sz w:val="30"/>
          <w:szCs w:val="30"/>
          <w:cs/>
          <w:lang w:bidi="th-TH"/>
        </w:rPr>
        <w:t>็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ตาม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ผู้บริหารต้องพิจารณาถึงปัจจัยอื่นๆ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ซึ่งอาจส่งผลต่อความเสี่ยงด้านเครดิตของลูกค้า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รายละเอียดการกระจุกตัวของรายได้เปิดเผยในหมายเหตุข้อ</w:t>
      </w:r>
      <w:r w:rsidR="00123958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</w:rPr>
        <w:t>1</w:t>
      </w:r>
      <w:r w:rsidR="00C45557" w:rsidRPr="004034C4">
        <w:rPr>
          <w:rFonts w:ascii="Angsana New" w:hAnsi="Angsana New"/>
          <w:sz w:val="30"/>
          <w:szCs w:val="30"/>
        </w:rPr>
        <w:t>6</w:t>
      </w:r>
      <w:r w:rsidR="00E13C8F" w:rsidRPr="004034C4">
        <w:rPr>
          <w:rFonts w:ascii="Angsana New" w:hAnsi="Angsana New"/>
          <w:sz w:val="30"/>
          <w:szCs w:val="30"/>
        </w:rPr>
        <w:t xml:space="preserve"> </w:t>
      </w:r>
      <w:r w:rsidR="00611B3C" w:rsidRPr="004034C4">
        <w:rPr>
          <w:rFonts w:ascii="Angsana New" w:hAnsi="Angsana New"/>
          <w:sz w:val="30"/>
          <w:szCs w:val="30"/>
        </w:rPr>
        <w:t>(</w:t>
      </w:r>
      <w:r w:rsidR="007F208E" w:rsidRPr="004034C4">
        <w:rPr>
          <w:rFonts w:ascii="Angsana New" w:hAnsi="Angsana New" w:hint="cs"/>
          <w:sz w:val="30"/>
          <w:szCs w:val="30"/>
          <w:cs/>
          <w:lang w:val="en-US" w:bidi="th-TH"/>
        </w:rPr>
        <w:t>ค</w:t>
      </w:r>
      <w:r w:rsidR="00611B3C" w:rsidRPr="004034C4">
        <w:rPr>
          <w:rFonts w:ascii="Angsana New" w:hAnsi="Angsana New"/>
          <w:sz w:val="30"/>
          <w:szCs w:val="30"/>
          <w:cs/>
        </w:rPr>
        <w:t xml:space="preserve">) </w:t>
      </w:r>
    </w:p>
    <w:p w14:paraId="69DA164C" w14:textId="77777777" w:rsidR="00611B3C" w:rsidRPr="004034C4" w:rsidRDefault="00611B3C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E965F7D" w14:textId="1DBB374D" w:rsidR="00611B3C" w:rsidRPr="004034C4" w:rsidRDefault="00611B3C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034C4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123958" w:rsidRPr="004034C4">
        <w:rPr>
          <w:rFonts w:ascii="Angsana New" w:hAnsi="Angsana New" w:hint="cs"/>
          <w:sz w:val="30"/>
          <w:szCs w:val="30"/>
          <w:cs/>
          <w:lang w:bidi="th-TH"/>
        </w:rPr>
        <w:t>ทางการค้า</w:t>
      </w:r>
      <w:r w:rsidR="00123958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034C4">
        <w:rPr>
          <w:rFonts w:ascii="Angsana New" w:hAnsi="Angsana New"/>
          <w:sz w:val="30"/>
          <w:szCs w:val="30"/>
          <w:cs/>
        </w:rPr>
        <w:t>จะทบทวน</w:t>
      </w:r>
      <w:r w:rsidRPr="004034C4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4034C4">
        <w:rPr>
          <w:rFonts w:ascii="Angsana New" w:hAnsi="Angsana New" w:hint="cs"/>
          <w:sz w:val="30"/>
          <w:szCs w:val="30"/>
          <w:lang w:bidi="th-TH"/>
        </w:rPr>
        <w:t xml:space="preserve"> (</w:t>
      </w:r>
      <w:r w:rsidRPr="004034C4">
        <w:rPr>
          <w:rFonts w:ascii="Angsana New" w:hAnsi="Angsana New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4034C4">
        <w:rPr>
          <w:rFonts w:ascii="Angsana New" w:hAnsi="Angsana New"/>
          <w:sz w:val="30"/>
          <w:szCs w:val="30"/>
          <w:cs/>
        </w:rPr>
        <w:t>วงเงินยอดขาย</w:t>
      </w:r>
      <w:r w:rsidRPr="004034C4">
        <w:rPr>
          <w:rFonts w:ascii="Angsana New" w:hAnsi="Angsana New" w:hint="cs"/>
          <w:sz w:val="30"/>
          <w:szCs w:val="30"/>
          <w:cs/>
        </w:rPr>
        <w:t>จะ</w:t>
      </w:r>
      <w:r w:rsidRPr="004034C4">
        <w:rPr>
          <w:rFonts w:ascii="Angsana New" w:hAnsi="Angsana New"/>
          <w:sz w:val="30"/>
          <w:szCs w:val="30"/>
          <w:cs/>
        </w:rPr>
        <w:t>กำหนด</w:t>
      </w:r>
      <w:r w:rsidRPr="004034C4">
        <w:rPr>
          <w:rFonts w:ascii="Angsana New" w:hAnsi="Angsana New" w:hint="cs"/>
          <w:sz w:val="30"/>
          <w:szCs w:val="30"/>
          <w:cs/>
        </w:rPr>
        <w:t>ไว้</w:t>
      </w:r>
      <w:r w:rsidRPr="004034C4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4034C4">
        <w:rPr>
          <w:rFonts w:ascii="Angsana New" w:hAnsi="Angsana New" w:hint="cs"/>
          <w:sz w:val="30"/>
          <w:szCs w:val="30"/>
          <w:cs/>
        </w:rPr>
        <w:t>จะ</w:t>
      </w:r>
      <w:r w:rsidRPr="004034C4">
        <w:rPr>
          <w:rFonts w:ascii="Angsana New" w:hAnsi="Angsana New"/>
          <w:sz w:val="30"/>
          <w:szCs w:val="30"/>
          <w:cs/>
        </w:rPr>
        <w:t>ทบทวนเป็นราย</w:t>
      </w:r>
      <w:r w:rsidR="00B30026" w:rsidRPr="004034C4">
        <w:rPr>
          <w:rFonts w:ascii="Angsana New" w:hAnsi="Angsana New" w:hint="cs"/>
          <w:sz w:val="30"/>
          <w:szCs w:val="30"/>
          <w:cs/>
        </w:rPr>
        <w:t>ปี</w:t>
      </w:r>
      <w:r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B30026" w:rsidRPr="004034C4">
        <w:rPr>
          <w:rFonts w:ascii="Angsana New" w:hAnsi="Angsana New" w:hint="cs"/>
          <w:sz w:val="30"/>
          <w:szCs w:val="30"/>
          <w:cs/>
        </w:rPr>
        <w:t>ผู้มีอำนาจตามอำนาจดำเนินการของกลุ่มบริษัท</w:t>
      </w:r>
    </w:p>
    <w:p w14:paraId="19DA1E3F" w14:textId="77777777" w:rsidR="007A66BE" w:rsidRPr="004034C4" w:rsidRDefault="007A66BE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FC716A6" w14:textId="296D99A8" w:rsidR="00611B3C" w:rsidRPr="004034C4" w:rsidRDefault="00611B3C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4034C4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30026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/>
          <w:sz w:val="30"/>
          <w:szCs w:val="30"/>
          <w:lang w:bidi="th-TH"/>
        </w:rPr>
        <w:t>60</w:t>
      </w:r>
      <w:r w:rsidR="00B30026"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="00B30026" w:rsidRPr="004034C4">
        <w:rPr>
          <w:rFonts w:ascii="Angsana New" w:hAnsi="Angsana New" w:hint="cs"/>
          <w:sz w:val="30"/>
          <w:szCs w:val="30"/>
          <w:cs/>
        </w:rPr>
        <w:t>วัน</w:t>
      </w:r>
      <w:r w:rsidR="00123958"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="00123958" w:rsidRPr="004034C4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="00123958" w:rsidRPr="004034C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4034C4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ที่มีรูปแบบของความเสี่ยงด้านเครดิตที่คล้ายคลึงกัน</w:t>
      </w:r>
      <w:bookmarkEnd w:id="7"/>
      <w:r w:rsidR="00123958" w:rsidRPr="004034C4">
        <w:rPr>
          <w:rFonts w:ascii="Angsana New" w:hAnsi="Angsana New"/>
          <w:sz w:val="30"/>
          <w:szCs w:val="30"/>
          <w:cs/>
        </w:rPr>
        <w:t>และสะท้อน</w:t>
      </w:r>
      <w:r w:rsidR="00123958" w:rsidRPr="004034C4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94E36A" w14:textId="55E54F5E" w:rsidR="00396A58" w:rsidRPr="007D5B44" w:rsidRDefault="00396A58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0C543CC8" w14:textId="00FE42AA" w:rsidR="001643F3" w:rsidRPr="004034C4" w:rsidRDefault="00396A58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ข้อมูลเกี่ยวกับลูกหนี้การค้าเปิดเผยในหมายเหตุข้อ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5557" w:rsidRPr="004034C4">
        <w:rPr>
          <w:rFonts w:ascii="Angsana New" w:hAnsi="Angsana New"/>
          <w:sz w:val="30"/>
          <w:szCs w:val="30"/>
          <w:lang w:bidi="th-TH"/>
        </w:rPr>
        <w:t>6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lang w:bidi="th-TH"/>
        </w:rPr>
        <w:t>1</w:t>
      </w:r>
      <w:r w:rsidR="00C45557" w:rsidRPr="004034C4">
        <w:rPr>
          <w:rFonts w:ascii="Angsana New" w:hAnsi="Angsana New"/>
          <w:sz w:val="30"/>
          <w:szCs w:val="30"/>
          <w:lang w:bidi="th-TH"/>
        </w:rPr>
        <w:t>6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ตามลำดับ</w:t>
      </w:r>
    </w:p>
    <w:p w14:paraId="5E1524F2" w14:textId="77777777" w:rsidR="003F0A48" w:rsidRPr="004034C4" w:rsidRDefault="003F0A48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0BD618" w14:textId="1C8E1BF0" w:rsidR="00CF0D54" w:rsidRPr="004034C4" w:rsidRDefault="00CF0D54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</w:rPr>
        <w:t>(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4034C4">
        <w:rPr>
          <w:rFonts w:ascii="Angsana New" w:hAnsi="Angsana New"/>
          <w:sz w:val="30"/>
          <w:szCs w:val="30"/>
        </w:rPr>
        <w:t>.1.</w:t>
      </w:r>
      <w:r w:rsidRPr="004034C4">
        <w:rPr>
          <w:rFonts w:ascii="Angsana New" w:hAnsi="Angsana New"/>
          <w:sz w:val="30"/>
          <w:szCs w:val="30"/>
          <w:lang w:val="en-US" w:bidi="th-TH"/>
        </w:rPr>
        <w:t>2</w:t>
      </w:r>
      <w:proofErr w:type="gramStart"/>
      <w:r w:rsidRPr="004034C4">
        <w:rPr>
          <w:rFonts w:ascii="Angsana New" w:hAnsi="Angsana New"/>
          <w:sz w:val="30"/>
          <w:szCs w:val="30"/>
        </w:rPr>
        <w:t xml:space="preserve">) 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</w:p>
    <w:p w14:paraId="248F85C6" w14:textId="12D2813C" w:rsidR="00CF0D54" w:rsidRPr="004034C4" w:rsidRDefault="00CF0D54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0B4935E" w14:textId="16AC8A6B" w:rsidR="00CF0D54" w:rsidRPr="004034C4" w:rsidRDefault="00CF0D54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7446E277" w14:textId="77777777" w:rsidR="001643F3" w:rsidRPr="004034C4" w:rsidRDefault="001643F3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B9D43F3" w14:textId="7A9BCDE7" w:rsidR="00A805CA" w:rsidRPr="004034C4" w:rsidRDefault="00A805CA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</w:rPr>
        <w:t>(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4034C4">
        <w:rPr>
          <w:rFonts w:ascii="Angsana New" w:hAnsi="Angsana New" w:hint="cs"/>
          <w:i/>
          <w:iCs/>
          <w:sz w:val="30"/>
          <w:szCs w:val="30"/>
        </w:rPr>
        <w:t>.</w:t>
      </w:r>
      <w:r w:rsidR="004D7A8F" w:rsidRPr="004034C4">
        <w:rPr>
          <w:rFonts w:ascii="Angsana New" w:hAnsi="Angsana New" w:hint="cs"/>
          <w:i/>
          <w:iCs/>
          <w:sz w:val="30"/>
          <w:szCs w:val="30"/>
        </w:rPr>
        <w:t>2</w:t>
      </w:r>
      <w:r w:rsidRPr="004034C4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4034C4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1C84E7F0" w14:textId="77777777" w:rsidR="00CF0D54" w:rsidRPr="004034C4" w:rsidRDefault="00CF0D54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899D399" w14:textId="586B03FD" w:rsidR="00A805CA" w:rsidRDefault="00A805CA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0A6C230" w14:textId="77777777" w:rsidR="00A27B2D" w:rsidRPr="004034C4" w:rsidRDefault="00A27B2D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7AFC5473" w14:textId="3D83E154" w:rsidR="00A805CA" w:rsidRPr="004034C4" w:rsidRDefault="00A805CA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E453A" w:rsidRPr="004034C4">
        <w:rPr>
          <w:rFonts w:ascii="Angsana New" w:hAnsi="Angsana New"/>
          <w:sz w:val="30"/>
          <w:szCs w:val="30"/>
          <w:cs/>
        </w:rPr>
        <w:t>แสดง</w:t>
      </w:r>
      <w:r w:rsidRPr="004034C4">
        <w:rPr>
          <w:rFonts w:ascii="Angsana New" w:hAnsi="Angsana New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0C11B" w14:textId="77777777" w:rsidR="00A805CA" w:rsidRPr="004034C4" w:rsidRDefault="00A805CA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75DDB27" w14:textId="77777777" w:rsidR="00A27B2D" w:rsidRDefault="00A27B2D">
      <w:r>
        <w:br w:type="page"/>
      </w:r>
    </w:p>
    <w:tbl>
      <w:tblPr>
        <w:tblW w:w="92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98"/>
        <w:gridCol w:w="1262"/>
        <w:gridCol w:w="270"/>
        <w:gridCol w:w="1259"/>
        <w:gridCol w:w="271"/>
        <w:gridCol w:w="1259"/>
        <w:gridCol w:w="271"/>
        <w:gridCol w:w="1262"/>
        <w:gridCol w:w="8"/>
      </w:tblGrid>
      <w:tr w:rsidR="00A805CA" w:rsidRPr="004034C4" w14:paraId="2C539A7A" w14:textId="77777777" w:rsidTr="00C03E30">
        <w:trPr>
          <w:gridAfter w:val="1"/>
          <w:wAfter w:w="8" w:type="dxa"/>
        </w:trPr>
        <w:tc>
          <w:tcPr>
            <w:tcW w:w="3398" w:type="dxa"/>
          </w:tcPr>
          <w:p w14:paraId="783CF010" w14:textId="0874794B" w:rsidR="00A805CA" w:rsidRPr="004034C4" w:rsidRDefault="00A805CA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  <w:hideMark/>
          </w:tcPr>
          <w:p w14:paraId="54D28C0C" w14:textId="156309C1" w:rsidR="00A805CA" w:rsidRPr="004034C4" w:rsidRDefault="00A805CA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05CA" w:rsidRPr="004034C4" w14:paraId="4D5F9FE8" w14:textId="77777777" w:rsidTr="00C03E30">
        <w:trPr>
          <w:gridAfter w:val="1"/>
          <w:wAfter w:w="8" w:type="dxa"/>
        </w:trPr>
        <w:tc>
          <w:tcPr>
            <w:tcW w:w="3398" w:type="dxa"/>
          </w:tcPr>
          <w:p w14:paraId="1E5A064D" w14:textId="77777777" w:rsidR="00A805CA" w:rsidRPr="004034C4" w:rsidRDefault="00A805CA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EB0727D" w14:textId="77777777" w:rsidR="00A805CA" w:rsidRPr="004034C4" w:rsidRDefault="00A805CA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204B" w14:textId="77777777" w:rsidR="00A805CA" w:rsidRPr="004034C4" w:rsidRDefault="00A805C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2" w:type="dxa"/>
            <w:gridSpan w:val="5"/>
            <w:vAlign w:val="bottom"/>
            <w:hideMark/>
          </w:tcPr>
          <w:p w14:paraId="7554B2E3" w14:textId="77777777" w:rsidR="00A805CA" w:rsidRPr="004034C4" w:rsidRDefault="00A805C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5251A" w:rsidRPr="004034C4" w14:paraId="3A90FD40" w14:textId="77777777" w:rsidTr="00332AE7">
        <w:tc>
          <w:tcPr>
            <w:tcW w:w="3398" w:type="dxa"/>
            <w:vAlign w:val="bottom"/>
            <w:hideMark/>
          </w:tcPr>
          <w:p w14:paraId="6886616B" w14:textId="639E6CE2" w:rsidR="00C5251A" w:rsidRPr="004034C4" w:rsidRDefault="00C5251A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vAlign w:val="bottom"/>
            <w:hideMark/>
          </w:tcPr>
          <w:p w14:paraId="0654336C" w14:textId="77777777" w:rsidR="00C5251A" w:rsidRPr="004034C4" w:rsidRDefault="00C5251A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74558C6" w14:textId="77777777" w:rsidR="00C5251A" w:rsidRPr="004034C4" w:rsidRDefault="00C5251A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A6B9A04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4F1EDE83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521AB878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3D006F7C" w14:textId="6E4B1969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1" w:type="dxa"/>
          </w:tcPr>
          <w:p w14:paraId="54C1AE54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73122D70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377701DA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2549B4E5" w14:textId="1B661D19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7B6A5AB6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  <w:hideMark/>
          </w:tcPr>
          <w:p w14:paraId="3ABE88C0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251A" w:rsidRPr="004034C4" w14:paraId="557E9204" w14:textId="77777777" w:rsidTr="00332AE7">
        <w:tc>
          <w:tcPr>
            <w:tcW w:w="3398" w:type="dxa"/>
            <w:vAlign w:val="bottom"/>
          </w:tcPr>
          <w:p w14:paraId="00B3DFAA" w14:textId="77777777" w:rsidR="00C5251A" w:rsidRPr="004034C4" w:rsidRDefault="00C5251A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2" w:type="dxa"/>
            <w:gridSpan w:val="8"/>
            <w:vAlign w:val="bottom"/>
          </w:tcPr>
          <w:p w14:paraId="7F0748BE" w14:textId="16DDA2ED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51A" w:rsidRPr="004034C4" w14:paraId="74AFAA7E" w14:textId="77777777" w:rsidTr="00332AE7">
        <w:tc>
          <w:tcPr>
            <w:tcW w:w="3398" w:type="dxa"/>
            <w:vAlign w:val="bottom"/>
          </w:tcPr>
          <w:p w14:paraId="30A611A1" w14:textId="4FE9A444" w:rsidR="00C5251A" w:rsidRPr="004034C4" w:rsidRDefault="00C5251A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D3284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2" w:type="dxa"/>
            <w:vAlign w:val="bottom"/>
          </w:tcPr>
          <w:p w14:paraId="6DFF2959" w14:textId="77777777" w:rsidR="00C5251A" w:rsidRPr="004034C4" w:rsidRDefault="00C5251A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E22FB1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04C9CF3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62DF5AA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C363700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36E8D657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1D738B31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251A" w:rsidRPr="004034C4" w14:paraId="458270E8" w14:textId="77777777" w:rsidTr="00332AE7">
        <w:tc>
          <w:tcPr>
            <w:tcW w:w="3398" w:type="dxa"/>
            <w:hideMark/>
          </w:tcPr>
          <w:p w14:paraId="12F9574E" w14:textId="77777777" w:rsidR="00C5251A" w:rsidRPr="004034C4" w:rsidRDefault="00C5251A" w:rsidP="00520865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029714FF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D1CF3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1C9DD4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FDF88AF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8B8407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A872FA3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2DFC5CD7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768C" w:rsidRPr="004034C4" w14:paraId="6580DEC7" w14:textId="77777777" w:rsidTr="00332AE7">
        <w:tc>
          <w:tcPr>
            <w:tcW w:w="3398" w:type="dxa"/>
          </w:tcPr>
          <w:p w14:paraId="2F53E359" w14:textId="72648E42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14:paraId="404593EA" w14:textId="17048653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8758A3" w:rsidRPr="004034C4">
              <w:rPr>
                <w:rFonts w:ascii="Angsana New" w:hAnsi="Angsana New"/>
                <w:sz w:val="30"/>
                <w:szCs w:val="30"/>
              </w:rPr>
              <w:t>6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484855E5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13FC86" w14:textId="7EC01D75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8758A3" w:rsidRPr="004034C4">
              <w:rPr>
                <w:rFonts w:ascii="Angsana New" w:hAnsi="Angsana New"/>
                <w:sz w:val="30"/>
                <w:szCs w:val="30"/>
              </w:rPr>
              <w:t>6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1" w:type="dxa"/>
          </w:tcPr>
          <w:p w14:paraId="0BCB5B5A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37C47CA" w14:textId="478E471B" w:rsidR="00C9768C" w:rsidRPr="004034C4" w:rsidRDefault="00C9768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1DADDC9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647B33D8" w14:textId="450F67ED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8758A3" w:rsidRPr="004034C4">
              <w:rPr>
                <w:rFonts w:ascii="Angsana New" w:hAnsi="Angsana New"/>
                <w:sz w:val="30"/>
                <w:szCs w:val="30"/>
              </w:rPr>
              <w:t>6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C9768C" w:rsidRPr="004034C4" w14:paraId="3C46727F" w14:textId="77777777" w:rsidTr="00332AE7">
        <w:tc>
          <w:tcPr>
            <w:tcW w:w="3398" w:type="dxa"/>
            <w:hideMark/>
          </w:tcPr>
          <w:p w14:paraId="38325517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2" w:type="dxa"/>
          </w:tcPr>
          <w:p w14:paraId="7DF720E7" w14:textId="21FABDEA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945,647</w:t>
            </w:r>
          </w:p>
        </w:tc>
        <w:tc>
          <w:tcPr>
            <w:tcW w:w="270" w:type="dxa"/>
          </w:tcPr>
          <w:p w14:paraId="0CB63E0C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771D36" w14:textId="0E86E95B" w:rsidR="00C9768C" w:rsidRPr="004034C4" w:rsidRDefault="00D716A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516,8</w:t>
            </w:r>
            <w:r w:rsidR="00DA4E3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1" w:type="dxa"/>
          </w:tcPr>
          <w:p w14:paraId="62A88C10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122DC8" w14:textId="3A8080F5" w:rsidR="00C9768C" w:rsidRPr="004034C4" w:rsidRDefault="00D716A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474,176</w:t>
            </w:r>
          </w:p>
        </w:tc>
        <w:tc>
          <w:tcPr>
            <w:tcW w:w="271" w:type="dxa"/>
          </w:tcPr>
          <w:p w14:paraId="0BEB0EEF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4E7010EF" w14:textId="167A6F4F" w:rsidR="00C9768C" w:rsidRPr="004034C4" w:rsidRDefault="00D716A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99</w:t>
            </w:r>
            <w:r w:rsidR="00DA4E3E">
              <w:rPr>
                <w:rFonts w:ascii="Angsana New" w:hAnsi="Angsana New"/>
                <w:sz w:val="30"/>
                <w:szCs w:val="30"/>
              </w:rPr>
              <w:t>0,998</w:t>
            </w:r>
          </w:p>
        </w:tc>
      </w:tr>
      <w:tr w:rsidR="00C9768C" w:rsidRPr="004034C4" w14:paraId="291849C3" w14:textId="77777777" w:rsidTr="00332AE7">
        <w:trPr>
          <w:trHeight w:val="119"/>
        </w:trPr>
        <w:tc>
          <w:tcPr>
            <w:tcW w:w="3398" w:type="dxa"/>
            <w:hideMark/>
          </w:tcPr>
          <w:p w14:paraId="75A34B86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14954845" w14:textId="74C6F2E4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134,030</w:t>
            </w:r>
          </w:p>
        </w:tc>
        <w:tc>
          <w:tcPr>
            <w:tcW w:w="270" w:type="dxa"/>
            <w:vAlign w:val="bottom"/>
          </w:tcPr>
          <w:p w14:paraId="3E024AD2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8FD2643" w14:textId="37019F90" w:rsidR="00C9768C" w:rsidRPr="004034C4" w:rsidRDefault="00E75DA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72,406</w:t>
            </w:r>
          </w:p>
        </w:tc>
        <w:tc>
          <w:tcPr>
            <w:tcW w:w="271" w:type="dxa"/>
            <w:vAlign w:val="bottom"/>
          </w:tcPr>
          <w:p w14:paraId="22B1DF96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CDB5217" w14:textId="61F29D54" w:rsidR="00C9768C" w:rsidRPr="004034C4" w:rsidRDefault="00E75DA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66,888</w:t>
            </w:r>
          </w:p>
        </w:tc>
        <w:tc>
          <w:tcPr>
            <w:tcW w:w="271" w:type="dxa"/>
            <w:vAlign w:val="bottom"/>
          </w:tcPr>
          <w:p w14:paraId="52E16A11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27B014BC" w14:textId="67B573AD" w:rsidR="00C9768C" w:rsidRPr="004034C4" w:rsidRDefault="00E75DA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139,294</w:t>
            </w:r>
          </w:p>
        </w:tc>
      </w:tr>
      <w:tr w:rsidR="00C9768C" w:rsidRPr="004034C4" w14:paraId="06F20199" w14:textId="77777777" w:rsidTr="00332AE7">
        <w:tc>
          <w:tcPr>
            <w:tcW w:w="3398" w:type="dxa"/>
          </w:tcPr>
          <w:p w14:paraId="23D29309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F87E6" w14:textId="5394B413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4D121E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13B8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4BED7545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8B56D" w14:textId="38D5FB57" w:rsidR="00C9768C" w:rsidRPr="004034C4" w:rsidRDefault="00DA4E3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1,079,836</w:t>
            </w:r>
          </w:p>
        </w:tc>
        <w:tc>
          <w:tcPr>
            <w:tcW w:w="271" w:type="dxa"/>
          </w:tcPr>
          <w:p w14:paraId="1C14FCE1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5F4F7" w14:textId="6A322534" w:rsidR="00C9768C" w:rsidRPr="004034C4" w:rsidRDefault="00E75DA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541,064</w:t>
            </w:r>
          </w:p>
        </w:tc>
        <w:tc>
          <w:tcPr>
            <w:tcW w:w="271" w:type="dxa"/>
          </w:tcPr>
          <w:p w14:paraId="0FC1A1AB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5A82F" w14:textId="2ACDC32F" w:rsidR="00C9768C" w:rsidRPr="004034C4" w:rsidRDefault="00E75DAE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DA4E3E">
              <w:rPr>
                <w:rFonts w:ascii="Angsana New" w:hAnsi="Angsana New"/>
                <w:b/>
                <w:bCs/>
                <w:sz w:val="30"/>
                <w:szCs w:val="30"/>
              </w:rPr>
              <w:t>20,900</w:t>
            </w:r>
          </w:p>
        </w:tc>
      </w:tr>
    </w:tbl>
    <w:p w14:paraId="43EFAF7D" w14:textId="4C939495" w:rsidR="00B61FD7" w:rsidRPr="004034C4" w:rsidRDefault="00B61FD7" w:rsidP="00520865"/>
    <w:tbl>
      <w:tblPr>
        <w:tblW w:w="92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98"/>
        <w:gridCol w:w="1262"/>
        <w:gridCol w:w="270"/>
        <w:gridCol w:w="1259"/>
        <w:gridCol w:w="271"/>
        <w:gridCol w:w="1259"/>
        <w:gridCol w:w="271"/>
        <w:gridCol w:w="1270"/>
      </w:tblGrid>
      <w:tr w:rsidR="00C9768C" w:rsidRPr="004034C4" w14:paraId="324700E3" w14:textId="77777777" w:rsidTr="001C7AB2">
        <w:tc>
          <w:tcPr>
            <w:tcW w:w="3398" w:type="dxa"/>
            <w:vAlign w:val="bottom"/>
          </w:tcPr>
          <w:p w14:paraId="079BE539" w14:textId="792E2D63" w:rsidR="00C9768C" w:rsidRPr="004034C4" w:rsidRDefault="00C9768C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2" w:type="dxa"/>
            <w:vAlign w:val="bottom"/>
          </w:tcPr>
          <w:p w14:paraId="02B55DCE" w14:textId="77777777" w:rsidR="00C9768C" w:rsidRPr="004034C4" w:rsidRDefault="00C9768C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DC4DC1" w14:textId="77777777" w:rsidR="00C9768C" w:rsidRPr="004034C4" w:rsidRDefault="00C9768C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89F9525" w14:textId="77777777" w:rsidR="00C9768C" w:rsidRPr="004034C4" w:rsidRDefault="00C9768C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D298779" w14:textId="77777777" w:rsidR="00C9768C" w:rsidRPr="004034C4" w:rsidRDefault="00C9768C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D3F19C1" w14:textId="77777777" w:rsidR="00C9768C" w:rsidRPr="004034C4" w:rsidRDefault="00C9768C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38CBD110" w14:textId="77777777" w:rsidR="00C9768C" w:rsidRPr="004034C4" w:rsidRDefault="00C9768C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E202561" w14:textId="77777777" w:rsidR="00C9768C" w:rsidRPr="004034C4" w:rsidRDefault="00C9768C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768C" w:rsidRPr="004034C4" w14:paraId="44484C89" w14:textId="77777777" w:rsidTr="001C7AB2">
        <w:tc>
          <w:tcPr>
            <w:tcW w:w="3398" w:type="dxa"/>
            <w:hideMark/>
          </w:tcPr>
          <w:p w14:paraId="68F9C7AC" w14:textId="77777777" w:rsidR="00C9768C" w:rsidRPr="004034C4" w:rsidRDefault="00C9768C" w:rsidP="00520865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516E0F10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4C324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FEE5E4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BC61CF1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511D79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4E46F37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2A8B7D07" w14:textId="77777777" w:rsidR="00C9768C" w:rsidRPr="004034C4" w:rsidRDefault="00C9768C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768C" w:rsidRPr="004034C4" w14:paraId="66A4ED76" w14:textId="77777777" w:rsidTr="001C7AB2">
        <w:tc>
          <w:tcPr>
            <w:tcW w:w="3398" w:type="dxa"/>
          </w:tcPr>
          <w:p w14:paraId="24ACF931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14:paraId="1AE082FA" w14:textId="2B1A63F5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544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219</w:t>
            </w:r>
          </w:p>
        </w:tc>
        <w:tc>
          <w:tcPr>
            <w:tcW w:w="270" w:type="dxa"/>
          </w:tcPr>
          <w:p w14:paraId="320D70CF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AD93AF" w14:textId="04F05714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544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219</w:t>
            </w:r>
          </w:p>
        </w:tc>
        <w:tc>
          <w:tcPr>
            <w:tcW w:w="271" w:type="dxa"/>
          </w:tcPr>
          <w:p w14:paraId="46077C49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837E2F3" w14:textId="7F51F705" w:rsidR="00C9768C" w:rsidRPr="004034C4" w:rsidRDefault="00C9768C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30A435F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BC744BD" w14:textId="3A28E442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544,219</w:t>
            </w:r>
          </w:p>
        </w:tc>
      </w:tr>
      <w:tr w:rsidR="00C9768C" w:rsidRPr="004034C4" w14:paraId="68CDB1C9" w14:textId="77777777" w:rsidTr="001C7AB2">
        <w:tc>
          <w:tcPr>
            <w:tcW w:w="3398" w:type="dxa"/>
            <w:hideMark/>
          </w:tcPr>
          <w:p w14:paraId="6036C0CD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2" w:type="dxa"/>
          </w:tcPr>
          <w:p w14:paraId="2F8F58C2" w14:textId="47E07CA0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651,386</w:t>
            </w:r>
          </w:p>
        </w:tc>
        <w:tc>
          <w:tcPr>
            <w:tcW w:w="270" w:type="dxa"/>
          </w:tcPr>
          <w:p w14:paraId="294CCD9D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78D04A" w14:textId="1D9239D4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322,774</w:t>
            </w:r>
          </w:p>
        </w:tc>
        <w:tc>
          <w:tcPr>
            <w:tcW w:w="271" w:type="dxa"/>
          </w:tcPr>
          <w:p w14:paraId="6FDB4899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7D0BBF" w14:textId="47F52132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357,727</w:t>
            </w:r>
          </w:p>
        </w:tc>
        <w:tc>
          <w:tcPr>
            <w:tcW w:w="271" w:type="dxa"/>
          </w:tcPr>
          <w:p w14:paraId="3A387A06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3AE17A4" w14:textId="0C46D0B5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680,501</w:t>
            </w:r>
          </w:p>
        </w:tc>
      </w:tr>
      <w:tr w:rsidR="00C9768C" w:rsidRPr="004034C4" w14:paraId="745A12CF" w14:textId="77777777" w:rsidTr="001C7AB2">
        <w:trPr>
          <w:trHeight w:val="119"/>
        </w:trPr>
        <w:tc>
          <w:tcPr>
            <w:tcW w:w="3398" w:type="dxa"/>
            <w:hideMark/>
          </w:tcPr>
          <w:p w14:paraId="362A699A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1421FCE9" w14:textId="7B005783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97,541</w:t>
            </w:r>
          </w:p>
        </w:tc>
        <w:tc>
          <w:tcPr>
            <w:tcW w:w="270" w:type="dxa"/>
            <w:vAlign w:val="bottom"/>
          </w:tcPr>
          <w:p w14:paraId="76F02074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19E99D" w14:textId="07268F0E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60,307</w:t>
            </w:r>
          </w:p>
        </w:tc>
        <w:tc>
          <w:tcPr>
            <w:tcW w:w="271" w:type="dxa"/>
            <w:vAlign w:val="bottom"/>
          </w:tcPr>
          <w:p w14:paraId="7E242664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BE1BBFE" w14:textId="6910D88F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41,519</w:t>
            </w:r>
          </w:p>
        </w:tc>
        <w:tc>
          <w:tcPr>
            <w:tcW w:w="271" w:type="dxa"/>
            <w:vAlign w:val="bottom"/>
          </w:tcPr>
          <w:p w14:paraId="2DF5EE3E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EC19ABD" w14:textId="24DA2309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101,826</w:t>
            </w:r>
          </w:p>
        </w:tc>
      </w:tr>
      <w:tr w:rsidR="00C9768C" w:rsidRPr="004034C4" w14:paraId="6BE9F8DB" w14:textId="77777777" w:rsidTr="001C7AB2">
        <w:tc>
          <w:tcPr>
            <w:tcW w:w="3398" w:type="dxa"/>
          </w:tcPr>
          <w:p w14:paraId="3E907A59" w14:textId="77777777" w:rsidR="00C9768C" w:rsidRPr="004034C4" w:rsidRDefault="00C9768C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27895" w14:textId="22248EA4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1,293,146</w:t>
            </w:r>
          </w:p>
        </w:tc>
        <w:tc>
          <w:tcPr>
            <w:tcW w:w="270" w:type="dxa"/>
          </w:tcPr>
          <w:p w14:paraId="24C8B436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64B6A" w14:textId="3F5C605C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927,300</w:t>
            </w:r>
          </w:p>
        </w:tc>
        <w:tc>
          <w:tcPr>
            <w:tcW w:w="271" w:type="dxa"/>
          </w:tcPr>
          <w:p w14:paraId="66780C81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49964" w14:textId="79A57B49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399,246</w:t>
            </w:r>
          </w:p>
        </w:tc>
        <w:tc>
          <w:tcPr>
            <w:tcW w:w="271" w:type="dxa"/>
          </w:tcPr>
          <w:p w14:paraId="47FD53B7" w14:textId="77777777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16AC5" w14:textId="736E1701" w:rsidR="00C9768C" w:rsidRPr="004034C4" w:rsidRDefault="00C9768C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1,326,546</w:t>
            </w:r>
          </w:p>
        </w:tc>
      </w:tr>
    </w:tbl>
    <w:p w14:paraId="480EDD27" w14:textId="77777777" w:rsidR="00332AE7" w:rsidRPr="004034C4" w:rsidRDefault="00332AE7" w:rsidP="005208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98"/>
        <w:gridCol w:w="1262"/>
        <w:gridCol w:w="270"/>
        <w:gridCol w:w="1259"/>
        <w:gridCol w:w="271"/>
        <w:gridCol w:w="1259"/>
        <w:gridCol w:w="271"/>
        <w:gridCol w:w="1259"/>
        <w:gridCol w:w="11"/>
      </w:tblGrid>
      <w:tr w:rsidR="00DE70E3" w:rsidRPr="004034C4" w14:paraId="1D1EEE02" w14:textId="77777777" w:rsidTr="00332AE7">
        <w:trPr>
          <w:gridAfter w:val="1"/>
          <w:wAfter w:w="11" w:type="dxa"/>
          <w:tblHeader/>
        </w:trPr>
        <w:tc>
          <w:tcPr>
            <w:tcW w:w="3398" w:type="dxa"/>
          </w:tcPr>
          <w:p w14:paraId="4AE09A7B" w14:textId="6F3A0285" w:rsidR="00DE70E3" w:rsidRPr="004034C4" w:rsidRDefault="00DE70E3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hideMark/>
          </w:tcPr>
          <w:p w14:paraId="25934085" w14:textId="27C7CD6B" w:rsidR="00DE70E3" w:rsidRPr="004034C4" w:rsidRDefault="00DE70E3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0E3" w:rsidRPr="004034C4" w14:paraId="1CDAABB1" w14:textId="77777777" w:rsidTr="00332AE7">
        <w:trPr>
          <w:gridAfter w:val="1"/>
          <w:wAfter w:w="11" w:type="dxa"/>
          <w:tblHeader/>
        </w:trPr>
        <w:tc>
          <w:tcPr>
            <w:tcW w:w="3398" w:type="dxa"/>
          </w:tcPr>
          <w:p w14:paraId="469D8556" w14:textId="77777777" w:rsidR="00DE70E3" w:rsidRPr="004034C4" w:rsidRDefault="00DE70E3" w:rsidP="005208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112071" w14:textId="77777777" w:rsidR="00DE70E3" w:rsidRPr="004034C4" w:rsidRDefault="00DE70E3" w:rsidP="005208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64D9E" w14:textId="77777777" w:rsidR="00DE70E3" w:rsidRPr="004034C4" w:rsidRDefault="00DE70E3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9" w:type="dxa"/>
            <w:gridSpan w:val="5"/>
            <w:vAlign w:val="bottom"/>
            <w:hideMark/>
          </w:tcPr>
          <w:p w14:paraId="32AC7393" w14:textId="77777777" w:rsidR="00DE70E3" w:rsidRPr="004034C4" w:rsidRDefault="00DE70E3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5251A" w:rsidRPr="004034C4" w14:paraId="09E239D2" w14:textId="77777777" w:rsidTr="00332AE7">
        <w:trPr>
          <w:gridAfter w:val="1"/>
          <w:wAfter w:w="11" w:type="dxa"/>
          <w:tblHeader/>
        </w:trPr>
        <w:tc>
          <w:tcPr>
            <w:tcW w:w="3398" w:type="dxa"/>
            <w:vAlign w:val="bottom"/>
            <w:hideMark/>
          </w:tcPr>
          <w:p w14:paraId="0BF95E40" w14:textId="77777777" w:rsidR="00C5251A" w:rsidRPr="004034C4" w:rsidRDefault="00C5251A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vAlign w:val="bottom"/>
            <w:hideMark/>
          </w:tcPr>
          <w:p w14:paraId="78A17285" w14:textId="77777777" w:rsidR="00C5251A" w:rsidRPr="004034C4" w:rsidRDefault="00C5251A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4B35E23" w14:textId="77777777" w:rsidR="00C5251A" w:rsidRPr="004034C4" w:rsidRDefault="00C5251A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2F4E70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41E103D7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705D312F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4234CF5C" w14:textId="77777777" w:rsidR="00C5251A" w:rsidRPr="004034C4" w:rsidRDefault="00C5251A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1" w:type="dxa"/>
          </w:tcPr>
          <w:p w14:paraId="7F03DCDA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523C8EA1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7838A501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301F147F" w14:textId="77777777" w:rsidR="00C5251A" w:rsidRPr="004034C4" w:rsidRDefault="00C5251A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4034C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33620CCD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35A8055B" w14:textId="77777777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251A" w:rsidRPr="004034C4" w14:paraId="241271BF" w14:textId="77777777" w:rsidTr="00332AE7">
        <w:trPr>
          <w:gridAfter w:val="1"/>
          <w:wAfter w:w="11" w:type="dxa"/>
          <w:tblHeader/>
        </w:trPr>
        <w:tc>
          <w:tcPr>
            <w:tcW w:w="3398" w:type="dxa"/>
            <w:vAlign w:val="bottom"/>
          </w:tcPr>
          <w:p w14:paraId="7BDE2D39" w14:textId="77777777" w:rsidR="00C5251A" w:rsidRPr="004034C4" w:rsidRDefault="00C5251A" w:rsidP="005208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6E253295" w14:textId="5DB3E131" w:rsidR="00C5251A" w:rsidRPr="004034C4" w:rsidRDefault="00C5251A" w:rsidP="0052086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AE7" w:rsidRPr="004034C4" w14:paraId="36D1305B" w14:textId="77777777" w:rsidTr="00332AE7">
        <w:tc>
          <w:tcPr>
            <w:tcW w:w="3398" w:type="dxa"/>
            <w:vAlign w:val="bottom"/>
          </w:tcPr>
          <w:p w14:paraId="69BC7349" w14:textId="611F466C" w:rsidR="00332AE7" w:rsidRPr="004034C4" w:rsidRDefault="00332AE7" w:rsidP="005208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D3284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2" w:type="dxa"/>
            <w:vAlign w:val="bottom"/>
          </w:tcPr>
          <w:p w14:paraId="7D9FB745" w14:textId="77777777" w:rsidR="00332AE7" w:rsidRPr="004034C4" w:rsidRDefault="00332AE7" w:rsidP="005208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6C6A7" w14:textId="77777777" w:rsidR="00332AE7" w:rsidRPr="004034C4" w:rsidRDefault="00332AE7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D3FE6C8" w14:textId="77777777" w:rsidR="00332AE7" w:rsidRPr="004034C4" w:rsidRDefault="00332AE7" w:rsidP="005208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7857913" w14:textId="77777777" w:rsidR="00332AE7" w:rsidRPr="004034C4" w:rsidRDefault="00332AE7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828F76" w14:textId="77777777" w:rsidR="00332AE7" w:rsidRPr="004034C4" w:rsidRDefault="00332AE7" w:rsidP="005208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9C69F9A" w14:textId="77777777" w:rsidR="00332AE7" w:rsidRPr="004034C4" w:rsidRDefault="00332AE7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23E582A1" w14:textId="77777777" w:rsidR="00332AE7" w:rsidRPr="004034C4" w:rsidRDefault="00332AE7" w:rsidP="005208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2AE7" w:rsidRPr="004034C4" w14:paraId="6F716CA4" w14:textId="77777777" w:rsidTr="00332AE7">
        <w:tc>
          <w:tcPr>
            <w:tcW w:w="3398" w:type="dxa"/>
            <w:hideMark/>
          </w:tcPr>
          <w:p w14:paraId="1238F30B" w14:textId="77777777" w:rsidR="00332AE7" w:rsidRPr="004034C4" w:rsidRDefault="00332AE7" w:rsidP="00520865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2DD0BAA0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4467F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613CB8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633CBB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1D9C44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C00975E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3DBBF9F8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2AE7" w:rsidRPr="004034C4" w14:paraId="3A801426" w14:textId="77777777" w:rsidTr="00332AE7">
        <w:tc>
          <w:tcPr>
            <w:tcW w:w="3398" w:type="dxa"/>
          </w:tcPr>
          <w:p w14:paraId="6D61CFB4" w14:textId="77777777" w:rsidR="00332AE7" w:rsidRPr="004034C4" w:rsidRDefault="00332AE7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14:paraId="5C6A1D9B" w14:textId="1833EC69" w:rsidR="00332AE7" w:rsidRPr="004034C4" w:rsidRDefault="00C20B95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6DFEAED4" w14:textId="77777777" w:rsidR="00332AE7" w:rsidRPr="004034C4" w:rsidRDefault="00332AE7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85EDF4" w14:textId="0DCBD7A6" w:rsidR="00332AE7" w:rsidRPr="004034C4" w:rsidRDefault="00C20B95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1" w:type="dxa"/>
          </w:tcPr>
          <w:p w14:paraId="53069C0E" w14:textId="77777777" w:rsidR="00332AE7" w:rsidRPr="004034C4" w:rsidRDefault="00332AE7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9DACF0" w14:textId="4FBC9227" w:rsidR="00332AE7" w:rsidRPr="004034C4" w:rsidRDefault="00C20B95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004397" w14:textId="77777777" w:rsidR="00332AE7" w:rsidRPr="004034C4" w:rsidRDefault="00332AE7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682DA782" w14:textId="7BC7CE47" w:rsidR="00332AE7" w:rsidRPr="004034C4" w:rsidRDefault="00C20B95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</w:t>
            </w:r>
            <w:r w:rsidR="004D121E" w:rsidRPr="004034C4">
              <w:rPr>
                <w:rFonts w:ascii="Angsana New" w:hAnsi="Angsana New"/>
                <w:sz w:val="30"/>
                <w:szCs w:val="30"/>
              </w:rPr>
              <w:t>90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="005613B8" w:rsidRPr="004034C4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E75DAE" w:rsidRPr="004034C4" w14:paraId="25D624DE" w14:textId="77777777" w:rsidTr="00332AE7">
        <w:tc>
          <w:tcPr>
            <w:tcW w:w="3398" w:type="dxa"/>
            <w:hideMark/>
          </w:tcPr>
          <w:p w14:paraId="5E91BB30" w14:textId="77777777" w:rsidR="00E75DAE" w:rsidRPr="004034C4" w:rsidRDefault="00E75DAE" w:rsidP="00E75DA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2" w:type="dxa"/>
          </w:tcPr>
          <w:p w14:paraId="17C701EC" w14:textId="12EE6B1D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945,647</w:t>
            </w:r>
          </w:p>
        </w:tc>
        <w:tc>
          <w:tcPr>
            <w:tcW w:w="270" w:type="dxa"/>
          </w:tcPr>
          <w:p w14:paraId="48A17A46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5DCAA77" w14:textId="0EBA1499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516,8</w:t>
            </w:r>
            <w:r w:rsidR="00A27B2D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1" w:type="dxa"/>
          </w:tcPr>
          <w:p w14:paraId="2D848BAC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EF0373" w14:textId="09FF0F5A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474,176</w:t>
            </w:r>
          </w:p>
        </w:tc>
        <w:tc>
          <w:tcPr>
            <w:tcW w:w="271" w:type="dxa"/>
          </w:tcPr>
          <w:p w14:paraId="7C6434EE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2B4F8CB7" w14:textId="4E719878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99</w:t>
            </w:r>
            <w:r w:rsidR="00A27B2D">
              <w:rPr>
                <w:rFonts w:ascii="Angsana New" w:hAnsi="Angsana New"/>
                <w:sz w:val="30"/>
                <w:szCs w:val="30"/>
              </w:rPr>
              <w:t>0,998</w:t>
            </w:r>
          </w:p>
        </w:tc>
      </w:tr>
      <w:tr w:rsidR="00E75DAE" w:rsidRPr="004034C4" w14:paraId="1FB24C10" w14:textId="77777777" w:rsidTr="00332AE7">
        <w:trPr>
          <w:trHeight w:val="119"/>
        </w:trPr>
        <w:tc>
          <w:tcPr>
            <w:tcW w:w="3398" w:type="dxa"/>
            <w:hideMark/>
          </w:tcPr>
          <w:p w14:paraId="23513111" w14:textId="77777777" w:rsidR="00E75DAE" w:rsidRPr="004034C4" w:rsidRDefault="00E75DAE" w:rsidP="00E75DA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7CD41989" w14:textId="5CE7F7DB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134,030</w:t>
            </w:r>
          </w:p>
        </w:tc>
        <w:tc>
          <w:tcPr>
            <w:tcW w:w="270" w:type="dxa"/>
            <w:vAlign w:val="bottom"/>
          </w:tcPr>
          <w:p w14:paraId="6FE49E18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091EC57" w14:textId="2257324D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72,406</w:t>
            </w:r>
          </w:p>
        </w:tc>
        <w:tc>
          <w:tcPr>
            <w:tcW w:w="271" w:type="dxa"/>
            <w:vAlign w:val="bottom"/>
          </w:tcPr>
          <w:p w14:paraId="6924958D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B8A3B28" w14:textId="31E446BC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66,888</w:t>
            </w:r>
          </w:p>
        </w:tc>
        <w:tc>
          <w:tcPr>
            <w:tcW w:w="271" w:type="dxa"/>
            <w:vAlign w:val="bottom"/>
          </w:tcPr>
          <w:p w14:paraId="410C4DD0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10120E11" w14:textId="7996049F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139,294</w:t>
            </w:r>
          </w:p>
        </w:tc>
      </w:tr>
      <w:tr w:rsidR="00E75DAE" w:rsidRPr="004034C4" w14:paraId="3794125E" w14:textId="77777777" w:rsidTr="00332AE7">
        <w:tc>
          <w:tcPr>
            <w:tcW w:w="3398" w:type="dxa"/>
          </w:tcPr>
          <w:p w14:paraId="161CC9E5" w14:textId="77777777" w:rsidR="00E75DAE" w:rsidRPr="004034C4" w:rsidRDefault="00E75DAE" w:rsidP="00E75DA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25FD" w14:textId="005C7A4D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1,570,223</w:t>
            </w:r>
          </w:p>
        </w:tc>
        <w:tc>
          <w:tcPr>
            <w:tcW w:w="270" w:type="dxa"/>
          </w:tcPr>
          <w:p w14:paraId="0E1045E9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6BDCF" w14:textId="193A6DD0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A27B2D">
              <w:rPr>
                <w:rFonts w:ascii="Angsana New" w:hAnsi="Angsana New"/>
                <w:b/>
                <w:bCs/>
                <w:sz w:val="30"/>
                <w:szCs w:val="30"/>
              </w:rPr>
              <w:t>79,7</w:t>
            </w:r>
            <w:r w:rsidR="00EC049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27B2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7BC7097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01C9" w14:textId="6ACDB14D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541,064</w:t>
            </w:r>
          </w:p>
        </w:tc>
        <w:tc>
          <w:tcPr>
            <w:tcW w:w="271" w:type="dxa"/>
          </w:tcPr>
          <w:p w14:paraId="06A946F4" w14:textId="77777777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3A455" w14:textId="510B1EB3" w:rsidR="00E75DAE" w:rsidRPr="004034C4" w:rsidRDefault="00E75DAE" w:rsidP="00E75D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A27B2D">
              <w:rPr>
                <w:rFonts w:ascii="Angsana New" w:hAnsi="Angsana New"/>
                <w:b/>
                <w:bCs/>
                <w:sz w:val="30"/>
                <w:szCs w:val="30"/>
              </w:rPr>
              <w:t>20,838</w:t>
            </w:r>
          </w:p>
        </w:tc>
      </w:tr>
      <w:tr w:rsidR="00332AE7" w:rsidRPr="004034C4" w14:paraId="725DA29A" w14:textId="77777777" w:rsidTr="00332AE7">
        <w:trPr>
          <w:gridAfter w:val="1"/>
          <w:wAfter w:w="11" w:type="dxa"/>
        </w:trPr>
        <w:tc>
          <w:tcPr>
            <w:tcW w:w="3398" w:type="dxa"/>
          </w:tcPr>
          <w:p w14:paraId="1CB1DA03" w14:textId="585FDC54" w:rsidR="00332AE7" w:rsidRPr="004034C4" w:rsidRDefault="00332AE7" w:rsidP="0052086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6D3284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2" w:type="dxa"/>
          </w:tcPr>
          <w:p w14:paraId="6E05794F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BABD5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1CBE604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4406EA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CA0238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C3F58F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2B05945" w14:textId="77777777" w:rsidR="00332AE7" w:rsidRPr="004034C4" w:rsidRDefault="00332AE7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51A" w:rsidRPr="004034C4" w14:paraId="6B02C656" w14:textId="77777777" w:rsidTr="00332AE7">
        <w:trPr>
          <w:gridAfter w:val="1"/>
          <w:wAfter w:w="11" w:type="dxa"/>
        </w:trPr>
        <w:tc>
          <w:tcPr>
            <w:tcW w:w="3398" w:type="dxa"/>
            <w:hideMark/>
          </w:tcPr>
          <w:p w14:paraId="33A3B840" w14:textId="77777777" w:rsidR="00C5251A" w:rsidRPr="004034C4" w:rsidRDefault="00C5251A" w:rsidP="00520865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2AE049EA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0679A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1377BB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BE51347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217C88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B36344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F076D8E" w14:textId="77777777" w:rsidR="00C5251A" w:rsidRPr="004034C4" w:rsidRDefault="00C5251A" w:rsidP="005208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284" w:rsidRPr="004034C4" w14:paraId="5258D081" w14:textId="77777777" w:rsidTr="00332AE7">
        <w:trPr>
          <w:gridAfter w:val="1"/>
          <w:wAfter w:w="11" w:type="dxa"/>
        </w:trPr>
        <w:tc>
          <w:tcPr>
            <w:tcW w:w="3398" w:type="dxa"/>
          </w:tcPr>
          <w:p w14:paraId="506632B3" w14:textId="3F93949B" w:rsidR="006D3284" w:rsidRPr="004034C4" w:rsidRDefault="006D3284" w:rsidP="00520865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14:paraId="7BB3D3DE" w14:textId="2355B6D0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544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158</w:t>
            </w:r>
          </w:p>
        </w:tc>
        <w:tc>
          <w:tcPr>
            <w:tcW w:w="270" w:type="dxa"/>
          </w:tcPr>
          <w:p w14:paraId="3CD3D97E" w14:textId="77777777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4B9BB4" w14:textId="522BBBF8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544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158</w:t>
            </w:r>
          </w:p>
        </w:tc>
        <w:tc>
          <w:tcPr>
            <w:tcW w:w="271" w:type="dxa"/>
          </w:tcPr>
          <w:p w14:paraId="3DA11591" w14:textId="77777777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C538F6" w14:textId="3C68FE88" w:rsidR="006D3284" w:rsidRPr="004034C4" w:rsidRDefault="006D328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42714AE" w14:textId="77777777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A510C7C" w14:textId="555F47E8" w:rsidR="006D3284" w:rsidRPr="004034C4" w:rsidRDefault="006D3284" w:rsidP="005208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544,158</w:t>
            </w:r>
          </w:p>
        </w:tc>
      </w:tr>
      <w:tr w:rsidR="006D3284" w:rsidRPr="004034C4" w14:paraId="5E521A06" w14:textId="77777777" w:rsidTr="00332AE7">
        <w:trPr>
          <w:gridAfter w:val="1"/>
          <w:wAfter w:w="11" w:type="dxa"/>
        </w:trPr>
        <w:tc>
          <w:tcPr>
            <w:tcW w:w="3398" w:type="dxa"/>
            <w:hideMark/>
          </w:tcPr>
          <w:p w14:paraId="647FC4B4" w14:textId="77777777" w:rsidR="006D3284" w:rsidRPr="004034C4" w:rsidRDefault="006D3284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2" w:type="dxa"/>
          </w:tcPr>
          <w:p w14:paraId="14AA2A26" w14:textId="67F13A91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651,386</w:t>
            </w:r>
          </w:p>
        </w:tc>
        <w:tc>
          <w:tcPr>
            <w:tcW w:w="270" w:type="dxa"/>
          </w:tcPr>
          <w:p w14:paraId="5F1FB7D7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DC8A3F" w14:textId="14735586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322,774</w:t>
            </w:r>
          </w:p>
        </w:tc>
        <w:tc>
          <w:tcPr>
            <w:tcW w:w="271" w:type="dxa"/>
          </w:tcPr>
          <w:p w14:paraId="4DB0763E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5B4FCD2" w14:textId="72AF7890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357,727</w:t>
            </w:r>
          </w:p>
        </w:tc>
        <w:tc>
          <w:tcPr>
            <w:tcW w:w="271" w:type="dxa"/>
          </w:tcPr>
          <w:p w14:paraId="0B53C508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B06651" w14:textId="36C3A42F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680,501</w:t>
            </w:r>
          </w:p>
        </w:tc>
      </w:tr>
      <w:tr w:rsidR="006D3284" w:rsidRPr="004034C4" w14:paraId="7B4113AD" w14:textId="77777777" w:rsidTr="00332AE7">
        <w:trPr>
          <w:gridAfter w:val="1"/>
          <w:wAfter w:w="11" w:type="dxa"/>
          <w:trHeight w:val="119"/>
        </w:trPr>
        <w:tc>
          <w:tcPr>
            <w:tcW w:w="3398" w:type="dxa"/>
            <w:hideMark/>
          </w:tcPr>
          <w:p w14:paraId="0EBD47E7" w14:textId="77777777" w:rsidR="006D3284" w:rsidRPr="004034C4" w:rsidRDefault="006D3284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0E7C15BA" w14:textId="32198D5C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97,541</w:t>
            </w:r>
          </w:p>
        </w:tc>
        <w:tc>
          <w:tcPr>
            <w:tcW w:w="270" w:type="dxa"/>
            <w:vAlign w:val="bottom"/>
          </w:tcPr>
          <w:p w14:paraId="495A4BDF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81D98E8" w14:textId="4DAEAD0E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60,307</w:t>
            </w:r>
          </w:p>
        </w:tc>
        <w:tc>
          <w:tcPr>
            <w:tcW w:w="271" w:type="dxa"/>
            <w:vAlign w:val="bottom"/>
          </w:tcPr>
          <w:p w14:paraId="127FCF88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494050" w14:textId="2F6EA901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41,519</w:t>
            </w:r>
          </w:p>
        </w:tc>
        <w:tc>
          <w:tcPr>
            <w:tcW w:w="271" w:type="dxa"/>
            <w:vAlign w:val="bottom"/>
          </w:tcPr>
          <w:p w14:paraId="313527D6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DEF3EF" w14:textId="5FEEE1AE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101,826</w:t>
            </w:r>
          </w:p>
        </w:tc>
      </w:tr>
      <w:tr w:rsidR="006D3284" w:rsidRPr="004034C4" w14:paraId="02EB351F" w14:textId="77777777" w:rsidTr="00332AE7">
        <w:trPr>
          <w:gridAfter w:val="1"/>
          <w:wAfter w:w="11" w:type="dxa"/>
        </w:trPr>
        <w:tc>
          <w:tcPr>
            <w:tcW w:w="3398" w:type="dxa"/>
          </w:tcPr>
          <w:p w14:paraId="0A9CDDB8" w14:textId="77777777" w:rsidR="006D3284" w:rsidRPr="004034C4" w:rsidRDefault="006D3284" w:rsidP="005208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297B6" w14:textId="4EA793E6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1,293,085</w:t>
            </w:r>
          </w:p>
        </w:tc>
        <w:tc>
          <w:tcPr>
            <w:tcW w:w="270" w:type="dxa"/>
          </w:tcPr>
          <w:p w14:paraId="7BB2FFF9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2F203" w14:textId="2B0682DA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927,239</w:t>
            </w:r>
          </w:p>
        </w:tc>
        <w:tc>
          <w:tcPr>
            <w:tcW w:w="271" w:type="dxa"/>
          </w:tcPr>
          <w:p w14:paraId="7ADB2EFC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667D7" w14:textId="4D944EA9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399,246</w:t>
            </w:r>
          </w:p>
        </w:tc>
        <w:tc>
          <w:tcPr>
            <w:tcW w:w="271" w:type="dxa"/>
          </w:tcPr>
          <w:p w14:paraId="1BEA8B55" w14:textId="77777777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0E342" w14:textId="3C9DBB7A" w:rsidR="006D3284" w:rsidRPr="004034C4" w:rsidRDefault="006D3284" w:rsidP="005208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1,326,485</w:t>
            </w:r>
          </w:p>
        </w:tc>
      </w:tr>
    </w:tbl>
    <w:p w14:paraId="134E13DA" w14:textId="77777777" w:rsidR="00A27B2D" w:rsidRPr="00A27B2D" w:rsidRDefault="00A27B2D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1900B6B7" w14:textId="32A5878E" w:rsidR="00611B3C" w:rsidRPr="004034C4" w:rsidRDefault="00611B3C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</w:rPr>
        <w:t>(</w:t>
      </w:r>
      <w:r w:rsidR="00A7121C" w:rsidRPr="004034C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4034C4">
        <w:rPr>
          <w:rFonts w:ascii="Angsana New" w:hAnsi="Angsana New"/>
          <w:i/>
          <w:iCs/>
          <w:sz w:val="30"/>
          <w:szCs w:val="30"/>
        </w:rPr>
        <w:t>.</w:t>
      </w:r>
      <w:r w:rsidR="004D7A8F" w:rsidRPr="004034C4">
        <w:rPr>
          <w:rFonts w:ascii="Angsana New" w:hAnsi="Angsana New"/>
          <w:i/>
          <w:iCs/>
          <w:sz w:val="30"/>
          <w:szCs w:val="30"/>
        </w:rPr>
        <w:t>3</w:t>
      </w:r>
      <w:r w:rsidRPr="004034C4">
        <w:rPr>
          <w:rFonts w:ascii="Angsana New" w:hAnsi="Angsana New"/>
          <w:i/>
          <w:iCs/>
          <w:sz w:val="30"/>
          <w:szCs w:val="30"/>
        </w:rPr>
        <w:t xml:space="preserve">) </w:t>
      </w:r>
      <w:r w:rsidRPr="004034C4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452D367D" w14:textId="77777777" w:rsidR="00B24BBA" w:rsidRPr="004034C4" w:rsidRDefault="00B24BBA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B6E4466" w14:textId="7C9B98F5" w:rsidR="00611B3C" w:rsidRPr="004034C4" w:rsidRDefault="00611B3C" w:rsidP="00520865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กลุ่มบริษัทมีความเสี่ยง</w:t>
      </w:r>
      <w:r w:rsidR="00B052E4" w:rsidRPr="004034C4">
        <w:rPr>
          <w:rFonts w:ascii="Angsana New" w:hAnsi="Angsana New" w:hint="cs"/>
          <w:sz w:val="30"/>
          <w:szCs w:val="30"/>
          <w:cs/>
          <w:lang w:bidi="th-TH"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B052E4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052E4" w:rsidRPr="004034C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ความเสี่ยงด้านตลาดมีดังนี้</w:t>
      </w:r>
    </w:p>
    <w:p w14:paraId="6042E68D" w14:textId="77777777" w:rsidR="00D061A9" w:rsidRPr="004034C4" w:rsidRDefault="00D061A9" w:rsidP="0052086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193A5D7" w14:textId="687F61AF" w:rsidR="00D061A9" w:rsidRPr="004034C4" w:rsidRDefault="00D061A9" w:rsidP="00520865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</w:rPr>
        <w:t>(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4034C4">
        <w:rPr>
          <w:rFonts w:ascii="Angsana New" w:hAnsi="Angsana New" w:hint="cs"/>
          <w:sz w:val="30"/>
          <w:szCs w:val="30"/>
        </w:rPr>
        <w:t>.</w:t>
      </w:r>
      <w:r w:rsidR="004D7A8F" w:rsidRPr="004034C4">
        <w:rPr>
          <w:rFonts w:ascii="Angsana New" w:hAnsi="Angsana New" w:hint="cs"/>
          <w:sz w:val="30"/>
          <w:szCs w:val="30"/>
        </w:rPr>
        <w:t>3</w:t>
      </w:r>
      <w:r w:rsidRPr="004034C4">
        <w:rPr>
          <w:rFonts w:ascii="Angsana New" w:hAnsi="Angsana New" w:hint="cs"/>
          <w:sz w:val="30"/>
          <w:szCs w:val="30"/>
        </w:rPr>
        <w:t>.</w:t>
      </w:r>
      <w:r w:rsidR="004D7A8F" w:rsidRPr="004034C4">
        <w:rPr>
          <w:rFonts w:ascii="Angsana New" w:hAnsi="Angsana New" w:hint="cs"/>
          <w:sz w:val="30"/>
          <w:szCs w:val="30"/>
        </w:rPr>
        <w:t>1</w:t>
      </w:r>
      <w:r w:rsidRPr="004034C4">
        <w:rPr>
          <w:rFonts w:ascii="Angsana New" w:hAnsi="Angsana New" w:hint="cs"/>
          <w:sz w:val="30"/>
          <w:szCs w:val="30"/>
        </w:rPr>
        <w:t>)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ความเสี่ยงด้านอัตราแลกเปลี่ยน</w:t>
      </w:r>
    </w:p>
    <w:p w14:paraId="787D2F58" w14:textId="77777777" w:rsidR="00B24BBA" w:rsidRPr="004034C4" w:rsidRDefault="00B24BBA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47EF548C" w14:textId="77777777" w:rsidR="00927F3B" w:rsidRPr="004034C4" w:rsidRDefault="00D061A9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3B06CC85" w14:textId="6C17E4D2" w:rsidR="00DA6C40" w:rsidRPr="004034C4" w:rsidRDefault="00DA6C4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lang w:val="en-GB" w:bidi="ar-SA"/>
        </w:rPr>
      </w:pPr>
    </w:p>
    <w:tbl>
      <w:tblPr>
        <w:tblW w:w="8824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252"/>
        <w:gridCol w:w="1098"/>
        <w:gridCol w:w="242"/>
        <w:gridCol w:w="1202"/>
      </w:tblGrid>
      <w:tr w:rsidR="00C63176" w:rsidRPr="004034C4" w14:paraId="3CCABF74" w14:textId="77777777" w:rsidTr="00C63176">
        <w:trPr>
          <w:tblHeader/>
        </w:trPr>
        <w:tc>
          <w:tcPr>
            <w:tcW w:w="4770" w:type="dxa"/>
            <w:vAlign w:val="bottom"/>
          </w:tcPr>
          <w:p w14:paraId="7BC016B2" w14:textId="13028BAB" w:rsidR="00C63176" w:rsidRPr="004034C4" w:rsidRDefault="00DA6C40" w:rsidP="0052086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034C4">
              <w:rPr>
                <w:cs/>
                <w:lang w:val="en-GB"/>
              </w:rPr>
              <w:tab/>
            </w:r>
            <w:bookmarkStart w:id="8" w:name="_Hlk64461744"/>
          </w:p>
        </w:tc>
        <w:tc>
          <w:tcPr>
            <w:tcW w:w="4054" w:type="dxa"/>
            <w:gridSpan w:val="5"/>
          </w:tcPr>
          <w:p w14:paraId="1333943E" w14:textId="104A9D55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176" w:rsidRPr="004034C4" w14:paraId="72E8414C" w14:textId="77777777" w:rsidTr="00C63176">
        <w:trPr>
          <w:tblHeader/>
        </w:trPr>
        <w:tc>
          <w:tcPr>
            <w:tcW w:w="4770" w:type="dxa"/>
            <w:vAlign w:val="bottom"/>
          </w:tcPr>
          <w:p w14:paraId="491F9012" w14:textId="2849E998" w:rsidR="00C63176" w:rsidRPr="004034C4" w:rsidRDefault="00C63176" w:rsidP="00520865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61B4D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AE6CE97" w14:textId="3818E3BC" w:rsidR="00C63176" w:rsidRPr="004034C4" w:rsidRDefault="00C63176" w:rsidP="00520865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9711F1" w:rsidRPr="004034C4">
              <w:rPr>
                <w:rFonts w:ascii="Angsana New" w:hAnsi="Angsana New" w:hint="cs"/>
                <w:sz w:val="30"/>
                <w:szCs w:val="30"/>
                <w:cs/>
              </w:rPr>
              <w:t>เห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รียญสหรัฐอเมริกา</w:t>
            </w:r>
          </w:p>
        </w:tc>
        <w:tc>
          <w:tcPr>
            <w:tcW w:w="252" w:type="dxa"/>
          </w:tcPr>
          <w:p w14:paraId="63905EB4" w14:textId="77777777" w:rsidR="00C63176" w:rsidRPr="004034C4" w:rsidRDefault="00C63176" w:rsidP="0052086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9F4AC2F" w14:textId="4DEE1FFD" w:rsidR="00C63176" w:rsidRPr="004034C4" w:rsidRDefault="00724090" w:rsidP="0052086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เห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รียญ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42" w:type="dxa"/>
          </w:tcPr>
          <w:p w14:paraId="4A7E74FE" w14:textId="77777777" w:rsidR="00C63176" w:rsidRPr="004034C4" w:rsidRDefault="00C63176" w:rsidP="0052086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A9C5C13" w14:textId="77777777" w:rsidR="00DB11B5" w:rsidRPr="004034C4" w:rsidRDefault="00DB11B5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5B2005" w14:textId="752153E5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176" w:rsidRPr="004034C4" w14:paraId="25EADA54" w14:textId="77777777" w:rsidTr="00C63176">
        <w:trPr>
          <w:tblHeader/>
        </w:trPr>
        <w:tc>
          <w:tcPr>
            <w:tcW w:w="4770" w:type="dxa"/>
            <w:vAlign w:val="bottom"/>
          </w:tcPr>
          <w:p w14:paraId="531DE696" w14:textId="77777777" w:rsidR="00C63176" w:rsidRPr="004034C4" w:rsidRDefault="00C63176" w:rsidP="00520865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4" w:type="dxa"/>
            <w:gridSpan w:val="5"/>
          </w:tcPr>
          <w:p w14:paraId="3D23EA93" w14:textId="77777777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3176" w:rsidRPr="004034C4" w14:paraId="1B0B91A5" w14:textId="77777777" w:rsidTr="00C63176">
        <w:tc>
          <w:tcPr>
            <w:tcW w:w="4770" w:type="dxa"/>
            <w:hideMark/>
          </w:tcPr>
          <w:p w14:paraId="3DC68296" w14:textId="77777777" w:rsidR="00C63176" w:rsidRPr="004034C4" w:rsidRDefault="00C63176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38C8592" w14:textId="44F3BC7B" w:rsidR="00C63176" w:rsidRPr="004034C4" w:rsidRDefault="00724090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101,468</w:t>
            </w:r>
          </w:p>
        </w:tc>
        <w:tc>
          <w:tcPr>
            <w:tcW w:w="252" w:type="dxa"/>
          </w:tcPr>
          <w:p w14:paraId="40ECD3AF" w14:textId="77777777" w:rsidR="00C63176" w:rsidRPr="004034C4" w:rsidRDefault="00C63176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81A967" w14:textId="70360B6D" w:rsidR="00C63176" w:rsidRPr="004034C4" w:rsidRDefault="00724090" w:rsidP="00520865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14CC38A" w14:textId="77777777" w:rsidR="00C63176" w:rsidRPr="004034C4" w:rsidRDefault="00C63176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8F646EB" w14:textId="686B1CA0" w:rsidR="00C63176" w:rsidRPr="004034C4" w:rsidRDefault="00724090" w:rsidP="00520865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101,468</w:t>
            </w:r>
          </w:p>
        </w:tc>
      </w:tr>
      <w:tr w:rsidR="009711F1" w:rsidRPr="004034C4" w14:paraId="09101A11" w14:textId="77777777" w:rsidTr="00C63176">
        <w:tc>
          <w:tcPr>
            <w:tcW w:w="4770" w:type="dxa"/>
          </w:tcPr>
          <w:p w14:paraId="25DF3817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7F779954" w14:textId="0E79E693" w:rsidR="009711F1" w:rsidRPr="004034C4" w:rsidRDefault="00A27B2D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76,009</w:t>
            </w:r>
          </w:p>
        </w:tc>
        <w:tc>
          <w:tcPr>
            <w:tcW w:w="252" w:type="dxa"/>
          </w:tcPr>
          <w:p w14:paraId="2A421697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469680F" w14:textId="25DC8C71" w:rsidR="009711F1" w:rsidRPr="004034C4" w:rsidRDefault="00724090" w:rsidP="00520865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AC9F30D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07DE6E7" w14:textId="1CE22F8E" w:rsidR="009711F1" w:rsidRPr="004034C4" w:rsidRDefault="00A27B2D" w:rsidP="00520865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76,009</w:t>
            </w:r>
          </w:p>
        </w:tc>
      </w:tr>
      <w:tr w:rsidR="009711F1" w:rsidRPr="004034C4" w14:paraId="729F927A" w14:textId="77777777" w:rsidTr="00C63176">
        <w:tc>
          <w:tcPr>
            <w:tcW w:w="4770" w:type="dxa"/>
            <w:hideMark/>
          </w:tcPr>
          <w:p w14:paraId="49C4B21A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19F16491" w14:textId="33FE9F89" w:rsidR="009711F1" w:rsidRPr="004034C4" w:rsidRDefault="00724090" w:rsidP="00520865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</w:t>
            </w:r>
            <w:r w:rsidR="00A27B2D">
              <w:rPr>
                <w:rFonts w:ascii="Angsana New" w:hAnsi="Angsana New"/>
                <w:sz w:val="30"/>
                <w:szCs w:val="30"/>
              </w:rPr>
              <w:t>9,272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CABCF56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3E0D14" w14:textId="469C2CAE" w:rsidR="009711F1" w:rsidRPr="004034C4" w:rsidRDefault="00724090" w:rsidP="00C47C16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  <w:tc>
          <w:tcPr>
            <w:tcW w:w="242" w:type="dxa"/>
          </w:tcPr>
          <w:p w14:paraId="55889540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D2A20C" w14:textId="78BB6600" w:rsidR="009711F1" w:rsidRPr="004034C4" w:rsidRDefault="00724090" w:rsidP="00520865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(5</w:t>
            </w:r>
            <w:r w:rsidR="00A27B2D">
              <w:rPr>
                <w:rFonts w:ascii="Angsana New" w:hAnsi="Angsana New"/>
                <w:sz w:val="30"/>
                <w:szCs w:val="30"/>
              </w:rPr>
              <w:t>9,513</w:t>
            </w:r>
            <w:r w:rsidRPr="0040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11F1" w:rsidRPr="004034C4" w14:paraId="13221A42" w14:textId="77777777" w:rsidTr="00C63176">
        <w:tc>
          <w:tcPr>
            <w:tcW w:w="4770" w:type="dxa"/>
            <w:hideMark/>
          </w:tcPr>
          <w:p w14:paraId="6EC356B7" w14:textId="20217AD2" w:rsidR="009711F1" w:rsidRPr="004034C4" w:rsidRDefault="009711F1" w:rsidP="0052086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2A92F" w14:textId="666D91A4" w:rsidR="009711F1" w:rsidRPr="004034C4" w:rsidRDefault="00724090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7B2D">
              <w:rPr>
                <w:rFonts w:ascii="Angsana New" w:hAnsi="Angsana New"/>
                <w:b/>
                <w:bCs/>
                <w:sz w:val="30"/>
                <w:szCs w:val="30"/>
              </w:rPr>
              <w:t>18,205</w:t>
            </w:r>
          </w:p>
        </w:tc>
        <w:tc>
          <w:tcPr>
            <w:tcW w:w="252" w:type="dxa"/>
          </w:tcPr>
          <w:p w14:paraId="50814FE8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35D56" w14:textId="15365802" w:rsidR="009711F1" w:rsidRPr="00C47C16" w:rsidRDefault="00724090" w:rsidP="00C47C16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C16">
              <w:rPr>
                <w:rFonts w:ascii="Angsana New" w:hAnsi="Angsana New"/>
                <w:b/>
                <w:bCs/>
                <w:sz w:val="30"/>
                <w:szCs w:val="30"/>
              </w:rPr>
              <w:t>(241)</w:t>
            </w:r>
          </w:p>
        </w:tc>
        <w:tc>
          <w:tcPr>
            <w:tcW w:w="242" w:type="dxa"/>
          </w:tcPr>
          <w:p w14:paraId="2C806EDB" w14:textId="77777777" w:rsidR="009711F1" w:rsidRPr="004034C4" w:rsidRDefault="009711F1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98D64" w14:textId="571EC056" w:rsidR="00724090" w:rsidRPr="004034C4" w:rsidRDefault="00A27B2D" w:rsidP="00520865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117,964</w:t>
            </w:r>
          </w:p>
        </w:tc>
      </w:tr>
      <w:bookmarkEnd w:id="8"/>
    </w:tbl>
    <w:p w14:paraId="6C7D0144" w14:textId="77777777" w:rsidR="00C63176" w:rsidRPr="004034C4" w:rsidRDefault="00C63176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8824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252"/>
        <w:gridCol w:w="1098"/>
        <w:gridCol w:w="242"/>
        <w:gridCol w:w="1202"/>
      </w:tblGrid>
      <w:tr w:rsidR="00C63176" w:rsidRPr="004034C4" w14:paraId="29842144" w14:textId="77777777" w:rsidTr="00885F2E">
        <w:trPr>
          <w:tblHeader/>
        </w:trPr>
        <w:tc>
          <w:tcPr>
            <w:tcW w:w="4770" w:type="dxa"/>
            <w:vAlign w:val="bottom"/>
          </w:tcPr>
          <w:p w14:paraId="6AE3E966" w14:textId="77777777" w:rsidR="00C63176" w:rsidRPr="004034C4" w:rsidRDefault="00C63176" w:rsidP="0052086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054" w:type="dxa"/>
            <w:gridSpan w:val="5"/>
          </w:tcPr>
          <w:p w14:paraId="447DCF3D" w14:textId="77777777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176" w:rsidRPr="004034C4" w14:paraId="205113E2" w14:textId="77777777" w:rsidTr="00885F2E">
        <w:trPr>
          <w:tblHeader/>
        </w:trPr>
        <w:tc>
          <w:tcPr>
            <w:tcW w:w="4770" w:type="dxa"/>
            <w:vAlign w:val="bottom"/>
          </w:tcPr>
          <w:p w14:paraId="4CFCF9D4" w14:textId="485B7CFF" w:rsidR="00C63176" w:rsidRPr="004034C4" w:rsidRDefault="00C63176" w:rsidP="00520865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ณ วันที่ 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61B4D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00928D6" w14:textId="77777777" w:rsidR="00C63176" w:rsidRPr="004034C4" w:rsidRDefault="00C63176" w:rsidP="00520865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A706606" w14:textId="77777777" w:rsidR="00C63176" w:rsidRPr="004034C4" w:rsidRDefault="00C63176" w:rsidP="0052086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D66FA7" w14:textId="360A037C" w:rsidR="00C63176" w:rsidRPr="004034C4" w:rsidRDefault="008D7126" w:rsidP="0052086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เห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รียญ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42" w:type="dxa"/>
          </w:tcPr>
          <w:p w14:paraId="1F8630D0" w14:textId="77777777" w:rsidR="00C63176" w:rsidRPr="004034C4" w:rsidRDefault="00C63176" w:rsidP="0052086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7F72A60" w14:textId="77777777" w:rsidR="00DB11B5" w:rsidRPr="004034C4" w:rsidRDefault="00DB11B5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0B588D" w14:textId="7B84FD52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176" w:rsidRPr="004034C4" w14:paraId="5EAE1D9D" w14:textId="77777777" w:rsidTr="00885F2E">
        <w:trPr>
          <w:tblHeader/>
        </w:trPr>
        <w:tc>
          <w:tcPr>
            <w:tcW w:w="4770" w:type="dxa"/>
            <w:vAlign w:val="bottom"/>
          </w:tcPr>
          <w:p w14:paraId="617485EA" w14:textId="77777777" w:rsidR="00C63176" w:rsidRPr="004034C4" w:rsidRDefault="00C63176" w:rsidP="00520865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4" w:type="dxa"/>
            <w:gridSpan w:val="5"/>
          </w:tcPr>
          <w:p w14:paraId="4E42406B" w14:textId="77777777" w:rsidR="00C63176" w:rsidRPr="004034C4" w:rsidRDefault="00C63176" w:rsidP="0052086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61B4D" w:rsidRPr="004034C4" w14:paraId="5A0E8B66" w14:textId="77777777" w:rsidTr="00885F2E">
        <w:tc>
          <w:tcPr>
            <w:tcW w:w="4770" w:type="dxa"/>
            <w:hideMark/>
          </w:tcPr>
          <w:p w14:paraId="58B2FA95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5440B35" w14:textId="467EDC16" w:rsidR="00461B4D" w:rsidRPr="004034C4" w:rsidRDefault="00461B4D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187,690</w:t>
            </w:r>
          </w:p>
        </w:tc>
        <w:tc>
          <w:tcPr>
            <w:tcW w:w="252" w:type="dxa"/>
          </w:tcPr>
          <w:p w14:paraId="7E6ECB5D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B7CAA30" w14:textId="7DDC2F89" w:rsidR="00461B4D" w:rsidRPr="004034C4" w:rsidRDefault="00461B4D" w:rsidP="0052086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63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899F9EE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6162176" w14:textId="61CD367A" w:rsidR="00461B4D" w:rsidRPr="004034C4" w:rsidRDefault="00461B4D" w:rsidP="00520865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187,690</w:t>
            </w:r>
          </w:p>
        </w:tc>
      </w:tr>
      <w:tr w:rsidR="00461B4D" w:rsidRPr="004034C4" w14:paraId="5F2F0DA6" w14:textId="77777777" w:rsidTr="00885F2E">
        <w:tc>
          <w:tcPr>
            <w:tcW w:w="4770" w:type="dxa"/>
          </w:tcPr>
          <w:p w14:paraId="7B06B898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BE498AD" w14:textId="2A7161CD" w:rsidR="00461B4D" w:rsidRPr="004034C4" w:rsidRDefault="00461B4D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80,093</w:t>
            </w:r>
          </w:p>
        </w:tc>
        <w:tc>
          <w:tcPr>
            <w:tcW w:w="252" w:type="dxa"/>
          </w:tcPr>
          <w:p w14:paraId="1BC20F9F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EDE1A61" w14:textId="58188349" w:rsidR="00461B4D" w:rsidRPr="004034C4" w:rsidRDefault="00461B4D" w:rsidP="0052086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63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9A6F05A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5F82F1" w14:textId="7D4905BA" w:rsidR="00461B4D" w:rsidRPr="004034C4" w:rsidRDefault="00461B4D" w:rsidP="00520865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80,093</w:t>
            </w:r>
          </w:p>
        </w:tc>
      </w:tr>
      <w:tr w:rsidR="00461B4D" w:rsidRPr="004034C4" w14:paraId="12D7E24B" w14:textId="77777777" w:rsidTr="00885F2E">
        <w:tc>
          <w:tcPr>
            <w:tcW w:w="4770" w:type="dxa"/>
            <w:hideMark/>
          </w:tcPr>
          <w:p w14:paraId="2B2B78B1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3DC1DA8B" w14:textId="0A9C7F45" w:rsidR="00461B4D" w:rsidRPr="004034C4" w:rsidRDefault="00461B4D" w:rsidP="00520865">
            <w:pPr>
              <w:pStyle w:val="BodyText"/>
              <w:spacing w:after="0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(81,283)</w:t>
            </w:r>
          </w:p>
        </w:tc>
        <w:tc>
          <w:tcPr>
            <w:tcW w:w="252" w:type="dxa"/>
          </w:tcPr>
          <w:p w14:paraId="50E9E1D5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899254" w14:textId="7C5D0DA6" w:rsidR="00461B4D" w:rsidRPr="004034C4" w:rsidRDefault="00461B4D" w:rsidP="00520865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BF7436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2DA1156" w14:textId="21E7A0AF" w:rsidR="00461B4D" w:rsidRPr="004034C4" w:rsidRDefault="00461B4D" w:rsidP="00520865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(81,283)</w:t>
            </w:r>
          </w:p>
        </w:tc>
      </w:tr>
      <w:tr w:rsidR="00461B4D" w:rsidRPr="004034C4" w14:paraId="76A8535D" w14:textId="77777777" w:rsidTr="00885F2E">
        <w:tc>
          <w:tcPr>
            <w:tcW w:w="4770" w:type="dxa"/>
            <w:hideMark/>
          </w:tcPr>
          <w:p w14:paraId="7F1106BF" w14:textId="3ABED43C" w:rsidR="00461B4D" w:rsidRPr="004034C4" w:rsidRDefault="00461B4D" w:rsidP="0052086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CD3BC" w14:textId="3FEA570F" w:rsidR="00461B4D" w:rsidRPr="004034C4" w:rsidRDefault="00461B4D" w:rsidP="00520865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186,500</w:t>
            </w:r>
          </w:p>
        </w:tc>
        <w:tc>
          <w:tcPr>
            <w:tcW w:w="252" w:type="dxa"/>
          </w:tcPr>
          <w:p w14:paraId="7793A0FF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43E56" w14:textId="45EDFECA" w:rsidR="00461B4D" w:rsidRPr="004034C4" w:rsidRDefault="00461B4D" w:rsidP="00520865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3285211" w14:textId="77777777" w:rsidR="00461B4D" w:rsidRPr="004034C4" w:rsidRDefault="00461B4D" w:rsidP="00520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13483" w14:textId="7F826474" w:rsidR="00461B4D" w:rsidRPr="004034C4" w:rsidRDefault="00461B4D" w:rsidP="00520865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186,500</w:t>
            </w:r>
          </w:p>
        </w:tc>
      </w:tr>
    </w:tbl>
    <w:p w14:paraId="15D08662" w14:textId="77777777" w:rsidR="00C63176" w:rsidRPr="004034C4" w:rsidRDefault="00C63176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FE9608A" w14:textId="12A66DD7" w:rsidR="00511E25" w:rsidRPr="004034C4" w:rsidRDefault="00511E25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4034C4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25D3FA28" w14:textId="77777777" w:rsidR="00E409E5" w:rsidRPr="004034C4" w:rsidRDefault="00E409E5" w:rsidP="0052086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7295C36" w14:textId="5030989D" w:rsidR="00511E25" w:rsidRDefault="00511E25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การแข็งค่า</w:t>
      </w:r>
      <w:r w:rsidR="00E80E79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(การอ่อนค่า) ที่เป็นไปได้อย่างสมเหตุสมผลของ</w:t>
      </w:r>
      <w:r w:rsidR="00E80E79" w:rsidRPr="004034C4">
        <w:rPr>
          <w:rFonts w:ascii="Angsana New" w:hAnsi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E80E79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4034C4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="00E80E79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4034C4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="00E80E79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4034C4">
        <w:rPr>
          <w:rFonts w:ascii="Angsana New" w:hAnsi="Angsana New" w:hint="cs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="00E80E79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4034C4">
        <w:rPr>
          <w:rFonts w:ascii="Angsana New" w:hAnsi="Angsana New" w:hint="cs"/>
          <w:sz w:val="30"/>
          <w:szCs w:val="30"/>
          <w:cs/>
          <w:lang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45FFF4CC" w14:textId="77777777" w:rsidR="00EC0496" w:rsidRPr="004034C4" w:rsidRDefault="00EC0496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511E25" w:rsidRPr="004034C4" w14:paraId="7CFE5373" w14:textId="77777777" w:rsidTr="00C6652E">
        <w:trPr>
          <w:trHeight w:val="218"/>
          <w:tblHeader/>
        </w:trPr>
        <w:tc>
          <w:tcPr>
            <w:tcW w:w="2610" w:type="dxa"/>
          </w:tcPr>
          <w:p w14:paraId="06421135" w14:textId="50CB5006" w:rsidR="00511E25" w:rsidRPr="004034C4" w:rsidRDefault="00511E25" w:rsidP="0052086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1181" w:type="dxa"/>
            <w:hideMark/>
          </w:tcPr>
          <w:p w14:paraId="2F9ACF1C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29" w:type="dxa"/>
            <w:gridSpan w:val="3"/>
          </w:tcPr>
          <w:p w14:paraId="61082921" w14:textId="235522EB" w:rsidR="00511E25" w:rsidRPr="004034C4" w:rsidRDefault="000873C8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1ECD87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65BF7527" w14:textId="7CE9C5FA" w:rsidR="00511E25" w:rsidRPr="004034C4" w:rsidRDefault="000873C8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11E25" w:rsidRPr="004034C4" w14:paraId="08B78E1E" w14:textId="77777777" w:rsidTr="00C6652E">
        <w:trPr>
          <w:tblHeader/>
        </w:trPr>
        <w:tc>
          <w:tcPr>
            <w:tcW w:w="2610" w:type="dxa"/>
          </w:tcPr>
          <w:p w14:paraId="43D44D67" w14:textId="212D94D6" w:rsidR="00511E25" w:rsidRPr="004034C4" w:rsidRDefault="00E80E79" w:rsidP="0052086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ผลกระทบต่อกำไรหรือขาดทุน</w:t>
            </w:r>
          </w:p>
        </w:tc>
        <w:tc>
          <w:tcPr>
            <w:tcW w:w="1181" w:type="dxa"/>
            <w:hideMark/>
          </w:tcPr>
          <w:p w14:paraId="42AA2E2D" w14:textId="77777777" w:rsidR="00511E25" w:rsidRPr="004034C4" w:rsidRDefault="00511E25" w:rsidP="00520865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69" w:type="dxa"/>
            <w:hideMark/>
          </w:tcPr>
          <w:p w14:paraId="15BA5250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7F47200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67C6208C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6DB7DB1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D71B92F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ED9F74C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F0F36D" w14:textId="77777777" w:rsidR="00511E25" w:rsidRPr="004034C4" w:rsidRDefault="00511E25" w:rsidP="00520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511E25" w:rsidRPr="004034C4" w14:paraId="469938F1" w14:textId="77777777" w:rsidTr="00C6652E">
        <w:trPr>
          <w:tblHeader/>
        </w:trPr>
        <w:tc>
          <w:tcPr>
            <w:tcW w:w="2610" w:type="dxa"/>
          </w:tcPr>
          <w:p w14:paraId="04D3CF92" w14:textId="77777777" w:rsidR="00511E25" w:rsidRPr="004034C4" w:rsidRDefault="00511E25" w:rsidP="005208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hideMark/>
          </w:tcPr>
          <w:p w14:paraId="4CCED022" w14:textId="77777777" w:rsidR="00511E25" w:rsidRPr="004034C4" w:rsidRDefault="00511E25" w:rsidP="0052086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4034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29" w:type="dxa"/>
            <w:gridSpan w:val="7"/>
            <w:hideMark/>
          </w:tcPr>
          <w:p w14:paraId="351375C1" w14:textId="77777777" w:rsidR="00511E25" w:rsidRPr="004034C4" w:rsidRDefault="00511E25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11E25" w:rsidRPr="004034C4" w14:paraId="67BD7CD4" w14:textId="77777777" w:rsidTr="00C6652E">
        <w:tc>
          <w:tcPr>
            <w:tcW w:w="2610" w:type="dxa"/>
          </w:tcPr>
          <w:p w14:paraId="7F2A487E" w14:textId="00308A5E" w:rsidR="00511E25" w:rsidRPr="004034C4" w:rsidRDefault="00E80E79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8672B9" w:rsidRPr="004034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81" w:type="dxa"/>
          </w:tcPr>
          <w:p w14:paraId="142C0CE7" w14:textId="71E0EE52" w:rsidR="00511E25" w:rsidRPr="004034C4" w:rsidRDefault="00511E25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78F7A898" w14:textId="7A6251BF" w:rsidR="00511E25" w:rsidRPr="004034C4" w:rsidRDefault="00511E25" w:rsidP="005208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0BD5A4" w14:textId="77777777" w:rsidR="00511E25" w:rsidRPr="004034C4" w:rsidRDefault="00511E25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0FC952" w14:textId="3204BA0D" w:rsidR="00511E25" w:rsidRPr="004034C4" w:rsidRDefault="00511E25" w:rsidP="005208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AB3957" w14:textId="77777777" w:rsidR="00511E25" w:rsidRPr="004034C4" w:rsidRDefault="00511E25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4C37D79" w14:textId="0515D7CE" w:rsidR="00511E25" w:rsidRPr="004034C4" w:rsidRDefault="00511E25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B14DA5" w14:textId="77777777" w:rsidR="00511E25" w:rsidRPr="004034C4" w:rsidRDefault="00511E25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FC7FBE" w14:textId="07C3FEE2" w:rsidR="00511E25" w:rsidRPr="004034C4" w:rsidRDefault="00511E25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4034C4" w14:paraId="786F48AB" w14:textId="77777777" w:rsidTr="00C6652E">
        <w:tc>
          <w:tcPr>
            <w:tcW w:w="2610" w:type="dxa"/>
          </w:tcPr>
          <w:p w14:paraId="2EFC3702" w14:textId="085E2EBB" w:rsidR="000873C8" w:rsidRPr="004034C4" w:rsidRDefault="000873C8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1CD71521" w14:textId="2EDB8CA5" w:rsidR="000873C8" w:rsidRPr="004034C4" w:rsidRDefault="00A62CD2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02525ED2" w14:textId="6E2C2058" w:rsidR="000873C8" w:rsidRPr="004034C4" w:rsidRDefault="00AF19DC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27B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1,821</w:t>
            </w:r>
          </w:p>
        </w:tc>
        <w:tc>
          <w:tcPr>
            <w:tcW w:w="180" w:type="dxa"/>
          </w:tcPr>
          <w:p w14:paraId="2D0C4ADF" w14:textId="77777777" w:rsidR="000873C8" w:rsidRPr="004034C4" w:rsidRDefault="000873C8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BA129C6" w14:textId="25912274" w:rsidR="000873C8" w:rsidRPr="004034C4" w:rsidRDefault="00A62CD2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F19DC"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27B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1,821</w:t>
            </w: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00CC7CD5" w14:textId="77777777" w:rsidR="000873C8" w:rsidRPr="004034C4" w:rsidRDefault="000873C8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DD9A12" w14:textId="39D34B00" w:rsidR="000873C8" w:rsidRPr="004034C4" w:rsidRDefault="00AF19D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27B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1,821</w:t>
            </w:r>
          </w:p>
        </w:tc>
        <w:tc>
          <w:tcPr>
            <w:tcW w:w="180" w:type="dxa"/>
          </w:tcPr>
          <w:p w14:paraId="336C8234" w14:textId="77777777" w:rsidR="000873C8" w:rsidRPr="004034C4" w:rsidRDefault="000873C8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CBC5C7" w14:textId="5FA85F29" w:rsidR="000873C8" w:rsidRPr="004034C4" w:rsidRDefault="00AF19DC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</w:t>
            </w:r>
            <w:r w:rsidR="00A27B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1,821</w:t>
            </w:r>
            <w:r w:rsidRPr="004034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D5B44" w:rsidRPr="004034C4" w14:paraId="6BD1A219" w14:textId="77777777" w:rsidTr="00C6652E">
        <w:tc>
          <w:tcPr>
            <w:tcW w:w="2610" w:type="dxa"/>
          </w:tcPr>
          <w:p w14:paraId="56A9E356" w14:textId="02D53001" w:rsidR="007D5B44" w:rsidRPr="004034C4" w:rsidRDefault="007D5B44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1181" w:type="dxa"/>
          </w:tcPr>
          <w:p w14:paraId="4E834D7B" w14:textId="46F456DB" w:rsidR="007D5B44" w:rsidRPr="004034C4" w:rsidRDefault="007D5B44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1E404F76" w14:textId="3399BCFD" w:rsidR="007D5B44" w:rsidRPr="004034C4" w:rsidRDefault="007D5B44" w:rsidP="007D5B4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(24)</w:t>
            </w:r>
          </w:p>
        </w:tc>
        <w:tc>
          <w:tcPr>
            <w:tcW w:w="180" w:type="dxa"/>
          </w:tcPr>
          <w:p w14:paraId="24352B4D" w14:textId="77777777" w:rsidR="007D5B44" w:rsidRPr="004034C4" w:rsidRDefault="007D5B44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6CADCC0" w14:textId="4D40C818" w:rsidR="007D5B44" w:rsidRPr="004034C4" w:rsidRDefault="007D5B44" w:rsidP="007D5B4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180" w:type="dxa"/>
          </w:tcPr>
          <w:p w14:paraId="4F8378EE" w14:textId="77777777" w:rsidR="007D5B44" w:rsidRPr="004034C4" w:rsidRDefault="007D5B44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1C331BC" w14:textId="55903E12" w:rsidR="007D5B44" w:rsidRPr="004034C4" w:rsidRDefault="007D5B44" w:rsidP="007D5B44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(24)</w:t>
            </w:r>
          </w:p>
        </w:tc>
        <w:tc>
          <w:tcPr>
            <w:tcW w:w="180" w:type="dxa"/>
          </w:tcPr>
          <w:p w14:paraId="3857A2A8" w14:textId="77777777" w:rsidR="007D5B44" w:rsidRPr="004034C4" w:rsidRDefault="007D5B44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07EB11" w14:textId="2CEBE0C6" w:rsidR="007D5B44" w:rsidRPr="007D5B44" w:rsidRDefault="007D5B44" w:rsidP="007D5B4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5B4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</w:tr>
    </w:tbl>
    <w:p w14:paraId="316F03E6" w14:textId="0AF54C73" w:rsidR="00C6652E" w:rsidRPr="004034C4" w:rsidRDefault="00C6652E" w:rsidP="0052086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8672B9" w:rsidRPr="004034C4" w14:paraId="0E0F1C7E" w14:textId="77777777" w:rsidTr="00D40E5E">
        <w:tc>
          <w:tcPr>
            <w:tcW w:w="2610" w:type="dxa"/>
          </w:tcPr>
          <w:p w14:paraId="05D95080" w14:textId="5C481949" w:rsidR="008672B9" w:rsidRPr="004034C4" w:rsidRDefault="008672B9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034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181" w:type="dxa"/>
          </w:tcPr>
          <w:p w14:paraId="7CF1F45F" w14:textId="77777777" w:rsidR="008672B9" w:rsidRPr="004034C4" w:rsidRDefault="008672B9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6938D15A" w14:textId="77777777" w:rsidR="008672B9" w:rsidRPr="004034C4" w:rsidRDefault="008672B9" w:rsidP="005208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3C458D0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900BB6" w14:textId="77777777" w:rsidR="008672B9" w:rsidRPr="004034C4" w:rsidRDefault="008672B9" w:rsidP="005208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1E3163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C598EDD" w14:textId="77777777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CA7D57" w14:textId="77777777" w:rsidR="008672B9" w:rsidRPr="004034C4" w:rsidRDefault="008672B9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D375044" w14:textId="77777777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672B9" w:rsidRPr="004034C4" w14:paraId="6376AD4C" w14:textId="77777777" w:rsidTr="00D40E5E">
        <w:tc>
          <w:tcPr>
            <w:tcW w:w="2610" w:type="dxa"/>
          </w:tcPr>
          <w:p w14:paraId="74C4D4CD" w14:textId="5418B812" w:rsidR="008672B9" w:rsidRPr="004034C4" w:rsidRDefault="008672B9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3E24C42B" w14:textId="501F9402" w:rsidR="008672B9" w:rsidRPr="004034C4" w:rsidRDefault="008672B9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23867DAA" w14:textId="0B5123AC" w:rsidR="008672B9" w:rsidRPr="004034C4" w:rsidRDefault="008672B9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18,650</w:t>
            </w:r>
          </w:p>
        </w:tc>
        <w:tc>
          <w:tcPr>
            <w:tcW w:w="180" w:type="dxa"/>
          </w:tcPr>
          <w:p w14:paraId="798FA6A4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6F8D126" w14:textId="17C67B59" w:rsidR="008672B9" w:rsidRPr="004034C4" w:rsidRDefault="008672B9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(18,650)</w:t>
            </w:r>
          </w:p>
        </w:tc>
        <w:tc>
          <w:tcPr>
            <w:tcW w:w="180" w:type="dxa"/>
          </w:tcPr>
          <w:p w14:paraId="627C641D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919870C" w14:textId="4B90D85E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18,650</w:t>
            </w:r>
          </w:p>
        </w:tc>
        <w:tc>
          <w:tcPr>
            <w:tcW w:w="180" w:type="dxa"/>
          </w:tcPr>
          <w:p w14:paraId="435EC162" w14:textId="77777777" w:rsidR="008672B9" w:rsidRPr="004034C4" w:rsidRDefault="008672B9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52DA744" w14:textId="615C12EC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34C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(18,650)</w:t>
            </w:r>
          </w:p>
        </w:tc>
      </w:tr>
      <w:tr w:rsidR="008672B9" w:rsidRPr="004034C4" w14:paraId="6FB49248" w14:textId="77777777" w:rsidTr="00D40E5E">
        <w:tc>
          <w:tcPr>
            <w:tcW w:w="2610" w:type="dxa"/>
          </w:tcPr>
          <w:p w14:paraId="24EFD4DF" w14:textId="77777777" w:rsidR="008672B9" w:rsidRPr="004034C4" w:rsidRDefault="008672B9" w:rsidP="005208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1" w:type="dxa"/>
          </w:tcPr>
          <w:p w14:paraId="1FC644F5" w14:textId="77777777" w:rsidR="008672B9" w:rsidRPr="004034C4" w:rsidRDefault="008672B9" w:rsidP="00520865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69" w:type="dxa"/>
          </w:tcPr>
          <w:p w14:paraId="14502B98" w14:textId="77777777" w:rsidR="008672B9" w:rsidRPr="004034C4" w:rsidRDefault="008672B9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A52FB9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24AD50" w14:textId="77777777" w:rsidR="008672B9" w:rsidRPr="004034C4" w:rsidRDefault="008672B9" w:rsidP="00520865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819BF7C" w14:textId="77777777" w:rsidR="008672B9" w:rsidRPr="004034C4" w:rsidRDefault="008672B9" w:rsidP="005208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ED3E7C5" w14:textId="77777777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26F1D72" w14:textId="77777777" w:rsidR="008672B9" w:rsidRPr="004034C4" w:rsidRDefault="008672B9" w:rsidP="005208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BC9970D" w14:textId="77777777" w:rsidR="008672B9" w:rsidRPr="004034C4" w:rsidRDefault="008672B9" w:rsidP="00520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14:paraId="7A11B839" w14:textId="725639B7" w:rsidR="00611B3C" w:rsidRPr="004034C4" w:rsidRDefault="00D061A9" w:rsidP="00520865">
      <w:pPr>
        <w:pStyle w:val="block"/>
        <w:tabs>
          <w:tab w:val="left" w:pos="900"/>
        </w:tabs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</w:rPr>
        <w:t>(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4034C4">
        <w:rPr>
          <w:rFonts w:ascii="Angsana New" w:hAnsi="Angsana New" w:hint="cs"/>
          <w:sz w:val="30"/>
          <w:szCs w:val="30"/>
        </w:rPr>
        <w:t>.</w:t>
      </w:r>
      <w:r w:rsidR="004D7A8F" w:rsidRPr="004034C4">
        <w:rPr>
          <w:rFonts w:ascii="Angsana New" w:hAnsi="Angsana New" w:hint="cs"/>
          <w:sz w:val="30"/>
          <w:szCs w:val="30"/>
        </w:rPr>
        <w:t>3</w:t>
      </w:r>
      <w:r w:rsidRPr="004034C4">
        <w:rPr>
          <w:rFonts w:ascii="Angsana New" w:hAnsi="Angsana New" w:hint="cs"/>
          <w:sz w:val="30"/>
          <w:szCs w:val="30"/>
        </w:rPr>
        <w:t>.</w:t>
      </w:r>
      <w:r w:rsidR="004D7A8F" w:rsidRPr="004034C4">
        <w:rPr>
          <w:rFonts w:ascii="Angsana New" w:hAnsi="Angsana New"/>
          <w:sz w:val="30"/>
          <w:szCs w:val="30"/>
        </w:rPr>
        <w:t>2</w:t>
      </w:r>
      <w:r w:rsidRPr="004034C4">
        <w:rPr>
          <w:rFonts w:ascii="Angsana New" w:hAnsi="Angsana New" w:hint="cs"/>
          <w:sz w:val="30"/>
          <w:szCs w:val="30"/>
        </w:rPr>
        <w:t>)</w:t>
      </w:r>
      <w:r w:rsidR="00E409E5" w:rsidRPr="004034C4">
        <w:rPr>
          <w:rFonts w:ascii="Angsana New" w:hAnsi="Angsana New"/>
          <w:sz w:val="30"/>
          <w:szCs w:val="30"/>
        </w:rPr>
        <w:tab/>
      </w:r>
      <w:r w:rsidR="00611B3C" w:rsidRPr="004034C4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</w:t>
      </w:r>
    </w:p>
    <w:p w14:paraId="66928492" w14:textId="77777777" w:rsidR="00E409E5" w:rsidRPr="004034C4" w:rsidRDefault="00E409E5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57017041" w14:textId="72470F14" w:rsidR="00611B3C" w:rsidRPr="004034C4" w:rsidRDefault="00611B3C" w:rsidP="00520865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233595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เนื่องจากเงินกู้ยืม (ดูหมายเหตุข้อ </w:t>
      </w:r>
      <w:r w:rsidR="004D7A8F" w:rsidRPr="004034C4">
        <w:rPr>
          <w:rFonts w:ascii="Angsana New" w:hAnsi="Angsana New"/>
          <w:sz w:val="30"/>
          <w:szCs w:val="30"/>
        </w:rPr>
        <w:t>1</w:t>
      </w:r>
      <w:r w:rsidR="00DA54FB" w:rsidRPr="004034C4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Pr="004034C4">
        <w:rPr>
          <w:rFonts w:ascii="Angsana New" w:hAnsi="Angsana New"/>
          <w:sz w:val="30"/>
          <w:szCs w:val="30"/>
          <w:cs/>
        </w:rPr>
        <w:t xml:space="preserve">) </w:t>
      </w:r>
      <w:r w:rsidR="00E409E5" w:rsidRPr="004034C4">
        <w:rPr>
          <w:rFonts w:ascii="Angsana New" w:hAnsi="Angsana New" w:hint="cs"/>
          <w:sz w:val="30"/>
          <w:szCs w:val="30"/>
          <w:cs/>
        </w:rPr>
        <w:t>ส่วนใหญ่</w:t>
      </w:r>
      <w:r w:rsidR="00E409E5" w:rsidRPr="004034C4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409E5" w:rsidRPr="004034C4">
        <w:rPr>
          <w:rFonts w:ascii="Angsana New" w:hAnsi="Angsana New" w:hint="cs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="00E409E5"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กลุ่มบริษัทได้ลดความเสี่ยง</w:t>
      </w:r>
      <w:r w:rsidRPr="004034C4">
        <w:rPr>
          <w:rFonts w:ascii="Angsana New" w:hAnsi="Angsana New" w:hint="cs"/>
          <w:sz w:val="30"/>
          <w:szCs w:val="30"/>
          <w:cs/>
        </w:rPr>
        <w:t>ดังกล่าว</w:t>
      </w:r>
      <w:r w:rsidRPr="004034C4">
        <w:rPr>
          <w:rFonts w:ascii="Angsana New" w:hAnsi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  <w:r w:rsidR="00104AA2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4034C4">
        <w:rPr>
          <w:rFonts w:ascii="Angsana New" w:hAnsi="Angsana New"/>
          <w:sz w:val="30"/>
          <w:szCs w:val="30"/>
          <w:cs/>
        </w:rPr>
        <w:t>ใช้สัญญาแลกเปลี่ยนอัตราดอกเบี้ยเป็นหลัก</w:t>
      </w:r>
      <w:r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เพื่อ</w:t>
      </w:r>
      <w:r w:rsidRPr="004034C4">
        <w:rPr>
          <w:rFonts w:ascii="Angsana New" w:hAnsi="Angsana New" w:hint="cs"/>
          <w:sz w:val="30"/>
          <w:szCs w:val="30"/>
          <w:cs/>
        </w:rPr>
        <w:t>จัดการ</w:t>
      </w:r>
      <w:r w:rsidRPr="004034C4">
        <w:rPr>
          <w:rFonts w:ascii="Angsana New" w:hAnsi="Angsana New"/>
          <w:sz w:val="30"/>
          <w:szCs w:val="30"/>
          <w:cs/>
        </w:rPr>
        <w:t>ความผันผวนในอัตราดอกเบี้ยสำหรับเงินกู้ยืม</w:t>
      </w:r>
      <w:r w:rsidRPr="004034C4">
        <w:rPr>
          <w:rFonts w:ascii="Angsana New" w:hAnsi="Angsana New" w:hint="cs"/>
          <w:sz w:val="30"/>
          <w:szCs w:val="30"/>
          <w:cs/>
        </w:rPr>
        <w:t>บางรายการ</w:t>
      </w: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E16F22" w:rsidRPr="004034C4" w14:paraId="35A914AA" w14:textId="77777777" w:rsidTr="008260A5">
        <w:trPr>
          <w:tblHeader/>
        </w:trPr>
        <w:tc>
          <w:tcPr>
            <w:tcW w:w="4842" w:type="dxa"/>
            <w:hideMark/>
          </w:tcPr>
          <w:p w14:paraId="4050F37D" w14:textId="358A8FBA" w:rsidR="00E16F22" w:rsidRPr="004034C4" w:rsidRDefault="00E16F22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hideMark/>
          </w:tcPr>
          <w:p w14:paraId="7C99DC65" w14:textId="21F455C1" w:rsidR="00E16F22" w:rsidRPr="004034C4" w:rsidRDefault="00E16F22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E74F1" w:rsidRPr="004034C4" w14:paraId="3D370ACE" w14:textId="77777777" w:rsidTr="008260A5">
        <w:trPr>
          <w:tblHeader/>
        </w:trPr>
        <w:tc>
          <w:tcPr>
            <w:tcW w:w="4842" w:type="dxa"/>
            <w:hideMark/>
          </w:tcPr>
          <w:p w14:paraId="328A8EE8" w14:textId="2920907C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</w:tcPr>
          <w:p w14:paraId="08992942" w14:textId="3BD9C7ED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727D81"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76D08DAF" w14:textId="77777777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39D86211" w14:textId="68E8EBD0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="00727D81"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</w:p>
        </w:tc>
      </w:tr>
      <w:tr w:rsidR="00CE74F1" w:rsidRPr="004034C4" w14:paraId="0E7C78E1" w14:textId="77777777" w:rsidTr="008260A5">
        <w:trPr>
          <w:tblHeader/>
        </w:trPr>
        <w:tc>
          <w:tcPr>
            <w:tcW w:w="4842" w:type="dxa"/>
          </w:tcPr>
          <w:p w14:paraId="03A65882" w14:textId="77777777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</w:tcPr>
          <w:p w14:paraId="1F9E1446" w14:textId="77777777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CE74F1" w:rsidRPr="004034C4" w14:paraId="074A69D5" w14:textId="77777777" w:rsidTr="008260A5">
        <w:tc>
          <w:tcPr>
            <w:tcW w:w="4842" w:type="dxa"/>
            <w:hideMark/>
          </w:tcPr>
          <w:p w14:paraId="58361319" w14:textId="77777777" w:rsidR="00CE74F1" w:rsidRPr="004034C4" w:rsidRDefault="00CE74F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2D878B3D" w14:textId="77777777" w:rsidR="00CE74F1" w:rsidRPr="004034C4" w:rsidRDefault="00CE74F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3F55EE1" w14:textId="77777777" w:rsidR="00CE74F1" w:rsidRPr="004034C4" w:rsidRDefault="00CE74F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3745AEA9" w14:textId="77777777" w:rsidR="00CE74F1" w:rsidRPr="004034C4" w:rsidRDefault="00CE74F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27D81" w:rsidRPr="004034C4" w14:paraId="5008E351" w14:textId="77777777" w:rsidTr="008260A5">
        <w:tc>
          <w:tcPr>
            <w:tcW w:w="4842" w:type="dxa"/>
            <w:hideMark/>
          </w:tcPr>
          <w:p w14:paraId="4CCABB16" w14:textId="77777777" w:rsidR="00727D81" w:rsidRPr="004034C4" w:rsidRDefault="00727D8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8295D" w14:textId="5707AA5A" w:rsidR="00727D81" w:rsidRPr="004034C4" w:rsidRDefault="00240378" w:rsidP="0052086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AF19DC"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8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3,574)</w:t>
            </w:r>
          </w:p>
        </w:tc>
        <w:tc>
          <w:tcPr>
            <w:tcW w:w="270" w:type="dxa"/>
          </w:tcPr>
          <w:p w14:paraId="54D79D9D" w14:textId="77777777" w:rsidR="00727D81" w:rsidRPr="004034C4" w:rsidRDefault="00727D8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67F27" w14:textId="61366F1E" w:rsidR="00727D81" w:rsidRPr="004034C4" w:rsidRDefault="00727D81" w:rsidP="0052086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144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338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727D81" w:rsidRPr="004034C4" w14:paraId="0EE95600" w14:textId="77777777" w:rsidTr="008260A5">
        <w:tc>
          <w:tcPr>
            <w:tcW w:w="4842" w:type="dxa"/>
          </w:tcPr>
          <w:p w14:paraId="5CD7F8AE" w14:textId="03F865AB" w:rsidR="00727D81" w:rsidRPr="004034C4" w:rsidRDefault="00727D8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C0E57" w14:textId="30FCE5EF" w:rsidR="00727D81" w:rsidRPr="004034C4" w:rsidRDefault="00240378" w:rsidP="0052086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F19DC"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3,574)</w:t>
            </w:r>
          </w:p>
        </w:tc>
        <w:tc>
          <w:tcPr>
            <w:tcW w:w="270" w:type="dxa"/>
          </w:tcPr>
          <w:p w14:paraId="206F055C" w14:textId="77777777" w:rsidR="00727D81" w:rsidRPr="004034C4" w:rsidRDefault="00727D8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D6786" w14:textId="5CDF2DA9" w:rsidR="00727D81" w:rsidRPr="004034C4" w:rsidRDefault="00727D81" w:rsidP="0052086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144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338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27D81" w:rsidRPr="004034C4" w14:paraId="761BE4A6" w14:textId="77777777" w:rsidTr="008260A5">
        <w:tc>
          <w:tcPr>
            <w:tcW w:w="4842" w:type="dxa"/>
          </w:tcPr>
          <w:p w14:paraId="01F5DE88" w14:textId="743E05F2" w:rsidR="00727D81" w:rsidRPr="004034C4" w:rsidRDefault="00727D81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6BEB4" w14:textId="3866A053" w:rsidR="00727D81" w:rsidRPr="004034C4" w:rsidRDefault="00240378" w:rsidP="00520865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AF19DC"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3,574)</w:t>
            </w:r>
          </w:p>
        </w:tc>
        <w:tc>
          <w:tcPr>
            <w:tcW w:w="270" w:type="dxa"/>
          </w:tcPr>
          <w:p w14:paraId="10AEDB2F" w14:textId="77777777" w:rsidR="00727D81" w:rsidRPr="004034C4" w:rsidRDefault="00727D81" w:rsidP="0052086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1B51C0" w14:textId="676E50D3" w:rsidR="00727D81" w:rsidRPr="004034C4" w:rsidRDefault="00727D81" w:rsidP="00520865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144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338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</w:tbl>
    <w:p w14:paraId="2D68C981" w14:textId="77777777" w:rsidR="00AB174C" w:rsidRPr="004034C4" w:rsidRDefault="00AB174C" w:rsidP="00520865">
      <w:pPr>
        <w:pStyle w:val="block"/>
        <w:spacing w:after="0" w:line="360" w:lineRule="exac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355203C" w14:textId="177D30C9" w:rsidR="00511E25" w:rsidRPr="004034C4" w:rsidRDefault="00511E25" w:rsidP="00520865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48899B2" w14:textId="77777777" w:rsidR="00104AA2" w:rsidRPr="004034C4" w:rsidRDefault="00104AA2" w:rsidP="00520865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C25E3C" w14:textId="60FA3310" w:rsidR="00511E25" w:rsidRPr="004034C4" w:rsidRDefault="00511E25" w:rsidP="00520865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="004D7A8F" w:rsidRPr="004034C4">
        <w:rPr>
          <w:rFonts w:ascii="Angsana New" w:hAnsi="Angsana New" w:hint="cs"/>
          <w:sz w:val="30"/>
          <w:szCs w:val="30"/>
          <w:lang w:bidi="th-TH"/>
        </w:rPr>
        <w:t>1</w:t>
      </w:r>
      <w:r w:rsidRPr="004034C4">
        <w:rPr>
          <w:rFonts w:ascii="Angsana New" w:hAnsi="Angsana New" w:hint="cs"/>
          <w:sz w:val="30"/>
          <w:szCs w:val="30"/>
          <w:lang w:bidi="th-TH"/>
        </w:rPr>
        <w:t xml:space="preserve">%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ซึ่งเป็นไปได้อย่างสมเหตุสมผล ณ วันที่รายงาน </w:t>
      </w:r>
      <w:r w:rsidR="00104AA2" w:rsidRPr="004034C4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8182EB3" w14:textId="29EFA764" w:rsidR="00C63176" w:rsidRPr="004034C4" w:rsidRDefault="00C63176" w:rsidP="005208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16516A" w:rsidRPr="004034C4" w14:paraId="6AA8D6B1" w14:textId="77777777" w:rsidTr="00C94583">
        <w:trPr>
          <w:tblHeader/>
        </w:trPr>
        <w:tc>
          <w:tcPr>
            <w:tcW w:w="5130" w:type="dxa"/>
            <w:hideMark/>
          </w:tcPr>
          <w:p w14:paraId="07C64B76" w14:textId="0AD7E92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hideMark/>
          </w:tcPr>
          <w:p w14:paraId="5D499368" w14:textId="5DCAC1C3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6516A" w:rsidRPr="004034C4" w14:paraId="20BFAD1D" w14:textId="77777777" w:rsidTr="00C94583">
        <w:trPr>
          <w:tblHeader/>
        </w:trPr>
        <w:tc>
          <w:tcPr>
            <w:tcW w:w="5130" w:type="dxa"/>
            <w:hideMark/>
          </w:tcPr>
          <w:p w14:paraId="026B5281" w14:textId="7777777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A41434D" w14:textId="6107C70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</w:tcPr>
          <w:p w14:paraId="64BFDC9A" w14:textId="714F49E1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4034C4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2F7EF4E9" w14:textId="7777777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348656E0" w14:textId="625EB0F3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4034C4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6516A" w:rsidRPr="004034C4" w14:paraId="6DF3CC4A" w14:textId="77777777" w:rsidTr="00C94583">
        <w:trPr>
          <w:tblHeader/>
        </w:trPr>
        <w:tc>
          <w:tcPr>
            <w:tcW w:w="5130" w:type="dxa"/>
          </w:tcPr>
          <w:p w14:paraId="7460EDED" w14:textId="7777777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</w:tcPr>
          <w:p w14:paraId="4594865F" w14:textId="77777777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6516A" w:rsidRPr="004034C4" w14:paraId="75BE8868" w14:textId="77777777" w:rsidTr="00C94583">
        <w:trPr>
          <w:trHeight w:val="155"/>
        </w:trPr>
        <w:tc>
          <w:tcPr>
            <w:tcW w:w="5130" w:type="dxa"/>
            <w:hideMark/>
          </w:tcPr>
          <w:p w14:paraId="3CF134A9" w14:textId="450FFA48" w:rsidR="0016516A" w:rsidRPr="004034C4" w:rsidRDefault="0016516A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DB7143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710" w:type="dxa"/>
          </w:tcPr>
          <w:p w14:paraId="0C7E01F4" w14:textId="77777777" w:rsidR="0016516A" w:rsidRPr="004034C4" w:rsidRDefault="0016516A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91D96DA" w14:textId="77777777" w:rsidR="0016516A" w:rsidRPr="004034C4" w:rsidRDefault="0016516A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5F30FF49" w14:textId="77777777" w:rsidR="0016516A" w:rsidRPr="004034C4" w:rsidRDefault="0016516A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6E7113" w:rsidRPr="004034C4" w14:paraId="7FDF1B13" w14:textId="77777777" w:rsidTr="00C94583">
        <w:tc>
          <w:tcPr>
            <w:tcW w:w="5130" w:type="dxa"/>
          </w:tcPr>
          <w:p w14:paraId="047925D1" w14:textId="3EAEA62E" w:rsidR="006E7113" w:rsidRPr="004034C4" w:rsidRDefault="006E7113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36AC6D56" w14:textId="122380E8" w:rsidR="006E7113" w:rsidRPr="004034C4" w:rsidRDefault="00240378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AF19DC"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83</w:t>
            </w:r>
            <w:r w:rsidR="00A27B2D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0FEB4EBE" w14:textId="77777777" w:rsidR="006E7113" w:rsidRPr="004034C4" w:rsidRDefault="006E7113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513881F9" w14:textId="790A4F50" w:rsidR="006E7113" w:rsidRPr="004034C4" w:rsidRDefault="00AF19DC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83</w:t>
            </w:r>
            <w:r w:rsidR="00A27B2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</w:tbl>
    <w:p w14:paraId="566AD0CE" w14:textId="5AD9417B" w:rsidR="00C6652E" w:rsidRPr="004034C4" w:rsidRDefault="00C6652E" w:rsidP="00520865">
      <w:pPr>
        <w:spacing w:line="36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C6652E" w:rsidRPr="004034C4" w14:paraId="7E34F05A" w14:textId="77777777" w:rsidTr="00C94583">
        <w:tc>
          <w:tcPr>
            <w:tcW w:w="5130" w:type="dxa"/>
            <w:hideMark/>
          </w:tcPr>
          <w:p w14:paraId="0C30A251" w14:textId="0109FE73" w:rsidR="00C6652E" w:rsidRPr="004034C4" w:rsidRDefault="00C6652E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DB7143"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710" w:type="dxa"/>
          </w:tcPr>
          <w:p w14:paraId="40CFADFB" w14:textId="77777777" w:rsidR="00C6652E" w:rsidRPr="004034C4" w:rsidRDefault="00C6652E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7A5244A1" w14:textId="77777777" w:rsidR="00C6652E" w:rsidRPr="004034C4" w:rsidRDefault="00C6652E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411FDB82" w14:textId="77777777" w:rsidR="00C6652E" w:rsidRPr="004034C4" w:rsidRDefault="00C6652E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DB7143" w:rsidRPr="004034C4" w14:paraId="487911CF" w14:textId="77777777" w:rsidTr="00C94583">
        <w:tc>
          <w:tcPr>
            <w:tcW w:w="5130" w:type="dxa"/>
          </w:tcPr>
          <w:p w14:paraId="4FF59CA3" w14:textId="77777777" w:rsidR="00DB7143" w:rsidRPr="004034C4" w:rsidRDefault="00DB7143" w:rsidP="0052086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1C870171" w14:textId="324ED067" w:rsidR="00DB7143" w:rsidRPr="004034C4" w:rsidRDefault="00DB7143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443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024F18EE" w14:textId="77777777" w:rsidR="00DB7143" w:rsidRPr="004034C4" w:rsidRDefault="00DB7143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</w:tcPr>
          <w:p w14:paraId="2F7C23E0" w14:textId="058DB732" w:rsidR="00DB7143" w:rsidRPr="004034C4" w:rsidRDefault="00DB7143" w:rsidP="00520865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443</w:t>
            </w:r>
          </w:p>
        </w:tc>
      </w:tr>
    </w:tbl>
    <w:p w14:paraId="78099422" w14:textId="28F2E97E" w:rsidR="00511E25" w:rsidRPr="004034C4" w:rsidRDefault="00511E25" w:rsidP="00520865">
      <w:pPr>
        <w:tabs>
          <w:tab w:val="clear" w:pos="907"/>
          <w:tab w:val="left" w:pos="1080"/>
        </w:tabs>
        <w:spacing w:line="360" w:lineRule="exact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5DFFA60E" w14:textId="0F75A2FA" w:rsidR="00913400" w:rsidRPr="004034C4" w:rsidRDefault="0030371F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31" w:hanging="531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33923CA8" w14:textId="77777777" w:rsidR="00B53374" w:rsidRPr="004034C4" w:rsidRDefault="00B5337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19"/>
        <w:gridCol w:w="1082"/>
        <w:gridCol w:w="278"/>
        <w:gridCol w:w="1072"/>
        <w:gridCol w:w="278"/>
        <w:gridCol w:w="1086"/>
        <w:gridCol w:w="278"/>
        <w:gridCol w:w="1063"/>
      </w:tblGrid>
      <w:tr w:rsidR="00B53374" w:rsidRPr="004034C4" w14:paraId="32C136E6" w14:textId="77777777" w:rsidTr="3DF3AFF9">
        <w:trPr>
          <w:tblHeader/>
        </w:trPr>
        <w:tc>
          <w:tcPr>
            <w:tcW w:w="2284" w:type="pct"/>
          </w:tcPr>
          <w:p w14:paraId="0C2DBD25" w14:textId="77777777" w:rsidR="00B53374" w:rsidRPr="004034C4" w:rsidRDefault="00B53374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1BDEC30" w14:textId="77777777" w:rsidR="00B53374" w:rsidRPr="004034C4" w:rsidRDefault="00B533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E1ACCAB" w14:textId="77777777" w:rsidR="00B53374" w:rsidRPr="004034C4" w:rsidRDefault="00B533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652AB727" w14:textId="77777777" w:rsidR="00B53374" w:rsidRPr="004034C4" w:rsidRDefault="00B53374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0BEA" w:rsidRPr="004034C4" w14:paraId="4915ED68" w14:textId="77777777" w:rsidTr="3DF3AFF9">
        <w:trPr>
          <w:trHeight w:val="344"/>
          <w:tblHeader/>
        </w:trPr>
        <w:tc>
          <w:tcPr>
            <w:tcW w:w="2284" w:type="pct"/>
          </w:tcPr>
          <w:p w14:paraId="3963E654" w14:textId="77777777" w:rsidR="007F0BEA" w:rsidRPr="004034C4" w:rsidRDefault="007F0B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4887F703" w14:textId="45AE23ED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31C0768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554E80B" w14:textId="0A49A213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556978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FF21D5" w14:textId="24B84D7D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7C1A66C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B1A3FFF" w14:textId="7C77B339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F0BEA" w:rsidRPr="004034C4" w14:paraId="443AEC8F" w14:textId="77777777" w:rsidTr="3DF3AFF9">
        <w:trPr>
          <w:tblHeader/>
        </w:trPr>
        <w:tc>
          <w:tcPr>
            <w:tcW w:w="2284" w:type="pct"/>
            <w:vAlign w:val="center"/>
          </w:tcPr>
          <w:p w14:paraId="69418B77" w14:textId="77777777" w:rsidR="007F0BEA" w:rsidRPr="004034C4" w:rsidRDefault="007F0BEA" w:rsidP="0052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6" w:type="pct"/>
            <w:gridSpan w:val="7"/>
          </w:tcPr>
          <w:p w14:paraId="1290488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0BEA" w:rsidRPr="004034C4" w14:paraId="1BFF0164" w14:textId="77777777" w:rsidTr="3DF3AFF9">
        <w:tc>
          <w:tcPr>
            <w:tcW w:w="2284" w:type="pct"/>
          </w:tcPr>
          <w:p w14:paraId="2392066A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034C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340CC988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99C22A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EA15A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4D1E8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8F4BD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F1CC6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63A7749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BEA" w:rsidRPr="004034C4" w14:paraId="14453D67" w14:textId="77777777" w:rsidTr="3DF3AFF9">
        <w:tc>
          <w:tcPr>
            <w:tcW w:w="2284" w:type="pct"/>
          </w:tcPr>
          <w:p w14:paraId="20E512F3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72" w:type="pct"/>
          </w:tcPr>
          <w:p w14:paraId="0F14C1E8" w14:textId="071EF140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175,096</w:t>
            </w:r>
          </w:p>
        </w:tc>
        <w:tc>
          <w:tcPr>
            <w:tcW w:w="147" w:type="pct"/>
          </w:tcPr>
          <w:p w14:paraId="2A5F9BA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E31C40" w14:textId="0E7A731A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4034C4">
              <w:rPr>
                <w:rFonts w:ascii="Angsana New" w:hAnsi="Angsana New"/>
                <w:sz w:val="30"/>
                <w:szCs w:val="30"/>
              </w:rPr>
              <w:t>,690</w:t>
            </w:r>
          </w:p>
        </w:tc>
        <w:tc>
          <w:tcPr>
            <w:tcW w:w="147" w:type="pct"/>
          </w:tcPr>
          <w:p w14:paraId="13BFA123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95860B" w14:textId="3A51E6F8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175,096</w:t>
            </w:r>
          </w:p>
        </w:tc>
        <w:tc>
          <w:tcPr>
            <w:tcW w:w="147" w:type="pct"/>
          </w:tcPr>
          <w:p w14:paraId="3844350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BB33000" w14:textId="3AA96364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4034C4">
              <w:rPr>
                <w:rFonts w:ascii="Angsana New" w:hAnsi="Angsana New"/>
                <w:sz w:val="30"/>
                <w:szCs w:val="30"/>
              </w:rPr>
              <w:t>,690</w:t>
            </w:r>
          </w:p>
        </w:tc>
      </w:tr>
      <w:tr w:rsidR="007F0BEA" w:rsidRPr="004034C4" w14:paraId="63C173BC" w14:textId="77777777" w:rsidTr="3DF3AFF9">
        <w:tc>
          <w:tcPr>
            <w:tcW w:w="2284" w:type="pct"/>
          </w:tcPr>
          <w:p w14:paraId="3F51643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อาคารและอุปกรณ์อื่น</w:t>
            </w:r>
          </w:p>
        </w:tc>
        <w:tc>
          <w:tcPr>
            <w:tcW w:w="572" w:type="pct"/>
          </w:tcPr>
          <w:p w14:paraId="307F97D5" w14:textId="43345B4F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14,313</w:t>
            </w:r>
          </w:p>
        </w:tc>
        <w:tc>
          <w:tcPr>
            <w:tcW w:w="147" w:type="pct"/>
          </w:tcPr>
          <w:p w14:paraId="29F0A324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AF70FA" w14:textId="7748E41F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764</w:t>
            </w:r>
          </w:p>
        </w:tc>
        <w:tc>
          <w:tcPr>
            <w:tcW w:w="147" w:type="pct"/>
          </w:tcPr>
          <w:p w14:paraId="588DD294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D4549A" w14:textId="13DECB90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14,313</w:t>
            </w:r>
          </w:p>
        </w:tc>
        <w:tc>
          <w:tcPr>
            <w:tcW w:w="147" w:type="pct"/>
          </w:tcPr>
          <w:p w14:paraId="13BE73C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C6D9A34" w14:textId="0E2F71A3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764</w:t>
            </w:r>
          </w:p>
        </w:tc>
      </w:tr>
      <w:tr w:rsidR="007F0BEA" w:rsidRPr="004034C4" w14:paraId="08FB2DB9" w14:textId="77777777" w:rsidTr="3DF3AFF9">
        <w:tc>
          <w:tcPr>
            <w:tcW w:w="2284" w:type="pct"/>
          </w:tcPr>
          <w:p w14:paraId="0F81F20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72DC9C3" w14:textId="6F9D9165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64,732</w:t>
            </w:r>
          </w:p>
        </w:tc>
        <w:tc>
          <w:tcPr>
            <w:tcW w:w="147" w:type="pct"/>
          </w:tcPr>
          <w:p w14:paraId="02A1F69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A7CB90C" w14:textId="21E28F6F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913</w:t>
            </w:r>
          </w:p>
        </w:tc>
        <w:tc>
          <w:tcPr>
            <w:tcW w:w="147" w:type="pct"/>
          </w:tcPr>
          <w:p w14:paraId="3DD3C6D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07F3F62" w14:textId="312A973E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64,732</w:t>
            </w:r>
          </w:p>
        </w:tc>
        <w:tc>
          <w:tcPr>
            <w:tcW w:w="147" w:type="pct"/>
          </w:tcPr>
          <w:p w14:paraId="2CAF44F4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5AF520E1" w14:textId="716A23FB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913</w:t>
            </w:r>
          </w:p>
        </w:tc>
      </w:tr>
      <w:tr w:rsidR="007F0BEA" w:rsidRPr="004034C4" w14:paraId="7E4F0BDF" w14:textId="77777777" w:rsidTr="3DF3AFF9">
        <w:tc>
          <w:tcPr>
            <w:tcW w:w="2284" w:type="pct"/>
          </w:tcPr>
          <w:p w14:paraId="2715C31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8E900C7" w14:textId="368133C6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254,141</w:t>
            </w:r>
          </w:p>
        </w:tc>
        <w:tc>
          <w:tcPr>
            <w:tcW w:w="147" w:type="pct"/>
          </w:tcPr>
          <w:p w14:paraId="6DCF7C1A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BD8D8EC" w14:textId="601A444E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187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5906A9BA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FAA3629" w14:textId="129CBC5C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254,141</w:t>
            </w:r>
          </w:p>
        </w:tc>
        <w:tc>
          <w:tcPr>
            <w:tcW w:w="147" w:type="pct"/>
          </w:tcPr>
          <w:p w14:paraId="6FECAAD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56211BA" w14:textId="03B45A68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187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7F0BEA" w:rsidRPr="004034C4" w14:paraId="576A2F42" w14:textId="77777777" w:rsidTr="3DF3AFF9">
        <w:tc>
          <w:tcPr>
            <w:tcW w:w="2284" w:type="pct"/>
          </w:tcPr>
          <w:p w14:paraId="39875B2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8C0CBCD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75728C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25C421B4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4DADD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F12D47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06DBE7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4D3077A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BCB58FD" w14:textId="77777777" w:rsidR="00A27B2D" w:rsidRDefault="00A27B2D">
      <w:r>
        <w:br w:type="page"/>
      </w: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19"/>
        <w:gridCol w:w="1082"/>
        <w:gridCol w:w="278"/>
        <w:gridCol w:w="1072"/>
        <w:gridCol w:w="278"/>
        <w:gridCol w:w="1086"/>
        <w:gridCol w:w="278"/>
        <w:gridCol w:w="1063"/>
      </w:tblGrid>
      <w:tr w:rsidR="00A27B2D" w:rsidRPr="004034C4" w14:paraId="66FEC791" w14:textId="77777777" w:rsidTr="00E753FB">
        <w:trPr>
          <w:tblHeader/>
        </w:trPr>
        <w:tc>
          <w:tcPr>
            <w:tcW w:w="2284" w:type="pct"/>
          </w:tcPr>
          <w:p w14:paraId="7653C410" w14:textId="77777777" w:rsidR="00A27B2D" w:rsidRPr="004034C4" w:rsidRDefault="00A27B2D" w:rsidP="00E7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06959A05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4425D33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70FE4DE2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7B2D" w:rsidRPr="004034C4" w14:paraId="0F4CEFE0" w14:textId="77777777" w:rsidTr="00E753FB">
        <w:trPr>
          <w:trHeight w:val="344"/>
          <w:tblHeader/>
        </w:trPr>
        <w:tc>
          <w:tcPr>
            <w:tcW w:w="2284" w:type="pct"/>
          </w:tcPr>
          <w:p w14:paraId="573AF83D" w14:textId="77777777" w:rsidR="00A27B2D" w:rsidRPr="004034C4" w:rsidRDefault="00A27B2D" w:rsidP="00E7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C5231F3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852FF6F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31E1C18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528853C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E8C1156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E81CF1B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F327DB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7B2D" w:rsidRPr="004034C4" w14:paraId="0999A089" w14:textId="77777777" w:rsidTr="00E753FB">
        <w:trPr>
          <w:tblHeader/>
        </w:trPr>
        <w:tc>
          <w:tcPr>
            <w:tcW w:w="2284" w:type="pct"/>
            <w:vAlign w:val="center"/>
          </w:tcPr>
          <w:p w14:paraId="159B2CC2" w14:textId="77777777" w:rsidR="00A27B2D" w:rsidRPr="004034C4" w:rsidRDefault="00A27B2D" w:rsidP="00E7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6" w:type="pct"/>
            <w:gridSpan w:val="7"/>
          </w:tcPr>
          <w:p w14:paraId="7D10D3C8" w14:textId="77777777" w:rsidR="00A27B2D" w:rsidRPr="004034C4" w:rsidRDefault="00A27B2D" w:rsidP="00E75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03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034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0BEA" w:rsidRPr="004034C4" w14:paraId="486138FB" w14:textId="77777777" w:rsidTr="3DF3AFF9">
        <w:tc>
          <w:tcPr>
            <w:tcW w:w="2284" w:type="pct"/>
          </w:tcPr>
          <w:p w14:paraId="1FA3D3AA" w14:textId="1B9199F0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572" w:type="pct"/>
          </w:tcPr>
          <w:p w14:paraId="6AFBEEAE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E0085D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551A7F7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498B83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1E01AD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D7212CE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C482FD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F0BEA" w:rsidRPr="004034C4" w14:paraId="4FF09640" w14:textId="77777777" w:rsidTr="3DF3AFF9">
        <w:tc>
          <w:tcPr>
            <w:tcW w:w="2284" w:type="pct"/>
          </w:tcPr>
          <w:p w14:paraId="54D3CD26" w14:textId="1B3364E3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>1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</w:tcPr>
          <w:p w14:paraId="5C720E15" w14:textId="59755CF0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9,542</w:t>
            </w:r>
          </w:p>
        </w:tc>
        <w:tc>
          <w:tcPr>
            <w:tcW w:w="147" w:type="pct"/>
          </w:tcPr>
          <w:p w14:paraId="1E932F5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0F8B21A7" w14:textId="2F24554D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9,055</w:t>
            </w:r>
          </w:p>
        </w:tc>
        <w:tc>
          <w:tcPr>
            <w:tcW w:w="147" w:type="pct"/>
          </w:tcPr>
          <w:p w14:paraId="6796B45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B927CE7" w14:textId="20EF5904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542</w:t>
            </w:r>
          </w:p>
        </w:tc>
        <w:tc>
          <w:tcPr>
            <w:tcW w:w="147" w:type="pct"/>
          </w:tcPr>
          <w:p w14:paraId="5DCE5BF8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0AB1FD2" w14:textId="5951A66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9,055</w:t>
            </w:r>
          </w:p>
        </w:tc>
      </w:tr>
      <w:tr w:rsidR="007F0BEA" w:rsidRPr="004034C4" w14:paraId="37B8A6E9" w14:textId="77777777" w:rsidTr="3DF3AFF9">
        <w:tc>
          <w:tcPr>
            <w:tcW w:w="2284" w:type="pct"/>
          </w:tcPr>
          <w:p w14:paraId="5BC102B8" w14:textId="1F092F08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1 - 5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</w:tcPr>
          <w:p w14:paraId="16923526" w14:textId="365F43AB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18,706</w:t>
            </w:r>
          </w:p>
        </w:tc>
        <w:tc>
          <w:tcPr>
            <w:tcW w:w="147" w:type="pct"/>
          </w:tcPr>
          <w:p w14:paraId="020DA04A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5FCAF42C" w14:textId="51EADDC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147" w:type="pct"/>
          </w:tcPr>
          <w:p w14:paraId="08062C28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FD8C1C9" w14:textId="1C382F7C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706</w:t>
            </w:r>
          </w:p>
        </w:tc>
        <w:tc>
          <w:tcPr>
            <w:tcW w:w="147" w:type="pct"/>
          </w:tcPr>
          <w:p w14:paraId="698F324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587D9BB" w14:textId="6A01EEF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</w:tr>
      <w:tr w:rsidR="007F0BEA" w:rsidRPr="004034C4" w14:paraId="0C73CC33" w14:textId="77777777" w:rsidTr="3DF3AFF9">
        <w:tc>
          <w:tcPr>
            <w:tcW w:w="2284" w:type="pct"/>
          </w:tcPr>
          <w:p w14:paraId="41E81987" w14:textId="0FCFF7F9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/>
                <w:sz w:val="30"/>
                <w:szCs w:val="30"/>
              </w:rPr>
              <w:t>5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</w:tcPr>
          <w:p w14:paraId="00282491" w14:textId="01D299B7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64,741</w:t>
            </w:r>
          </w:p>
        </w:tc>
        <w:tc>
          <w:tcPr>
            <w:tcW w:w="147" w:type="pct"/>
          </w:tcPr>
          <w:p w14:paraId="1F0F7DF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05FEB16" w14:textId="6B03AFFE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67,407</w:t>
            </w:r>
          </w:p>
        </w:tc>
        <w:tc>
          <w:tcPr>
            <w:tcW w:w="147" w:type="pct"/>
          </w:tcPr>
          <w:p w14:paraId="6ACA6D0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2C49A2C" w14:textId="7B1DC5E9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741</w:t>
            </w:r>
          </w:p>
        </w:tc>
        <w:tc>
          <w:tcPr>
            <w:tcW w:w="147" w:type="pct"/>
          </w:tcPr>
          <w:p w14:paraId="7B5B8FE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2AB9B5C" w14:textId="20AED28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67,407</w:t>
            </w:r>
          </w:p>
        </w:tc>
      </w:tr>
      <w:tr w:rsidR="007F0BEA" w:rsidRPr="004034C4" w14:paraId="63D461E0" w14:textId="77777777" w:rsidTr="3DF3AFF9">
        <w:tc>
          <w:tcPr>
            <w:tcW w:w="2284" w:type="pct"/>
          </w:tcPr>
          <w:p w14:paraId="516D87B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1FC3103" w14:textId="3A7219A4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92,989</w:t>
            </w:r>
          </w:p>
        </w:tc>
        <w:tc>
          <w:tcPr>
            <w:tcW w:w="147" w:type="pct"/>
          </w:tcPr>
          <w:p w14:paraId="72F1443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CD1C845" w14:textId="5D7A0FCA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93,825</w:t>
            </w:r>
          </w:p>
        </w:tc>
        <w:tc>
          <w:tcPr>
            <w:tcW w:w="147" w:type="pct"/>
          </w:tcPr>
          <w:p w14:paraId="06FCC90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AB8A95F" w14:textId="6A2B8163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989</w:t>
            </w:r>
          </w:p>
        </w:tc>
        <w:tc>
          <w:tcPr>
            <w:tcW w:w="147" w:type="pct"/>
          </w:tcPr>
          <w:p w14:paraId="0946723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E984D24" w14:textId="443EDAE4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93,825</w:t>
            </w:r>
          </w:p>
        </w:tc>
      </w:tr>
      <w:tr w:rsidR="007F0BEA" w:rsidRPr="004034C4" w14:paraId="09151B9D" w14:textId="77777777" w:rsidTr="3DF3AFF9">
        <w:tc>
          <w:tcPr>
            <w:tcW w:w="2284" w:type="pct"/>
          </w:tcPr>
          <w:p w14:paraId="65BBBBB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E1C760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E8C6A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0118F179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F46069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23717E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C5A97B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A03A67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F0BEA" w:rsidRPr="004034C4" w14:paraId="60E533F4" w14:textId="77777777" w:rsidTr="3DF3AFF9">
        <w:tc>
          <w:tcPr>
            <w:tcW w:w="2284" w:type="pct"/>
          </w:tcPr>
          <w:p w14:paraId="09D1125B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2" w:type="pct"/>
          </w:tcPr>
          <w:p w14:paraId="34B9E90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B2C8AD4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56D6BB16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6D40D31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00ACE3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996F845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FBF1713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F0BEA" w:rsidRPr="004034C4" w14:paraId="78781723" w14:textId="77777777" w:rsidTr="3DF3AFF9">
        <w:tc>
          <w:tcPr>
            <w:tcW w:w="2284" w:type="pct"/>
          </w:tcPr>
          <w:p w14:paraId="540701D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2" w:type="pct"/>
          </w:tcPr>
          <w:p w14:paraId="2BDD712A" w14:textId="5EE8A347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47" w:type="pct"/>
          </w:tcPr>
          <w:p w14:paraId="694B219C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02555736" w14:textId="17EB50B6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7" w:type="pct"/>
          </w:tcPr>
          <w:p w14:paraId="1EFF578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4CED17B" w14:textId="6F5682BF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404</w:t>
            </w:r>
          </w:p>
        </w:tc>
        <w:tc>
          <w:tcPr>
            <w:tcW w:w="147" w:type="pct"/>
          </w:tcPr>
          <w:p w14:paraId="4D4745EE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252AB08" w14:textId="17159BB2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</w:tr>
      <w:tr w:rsidR="007F0BEA" w:rsidRPr="004034C4" w14:paraId="582D1F32" w14:textId="77777777" w:rsidTr="3DF3AFF9">
        <w:tc>
          <w:tcPr>
            <w:tcW w:w="2284" w:type="pct"/>
          </w:tcPr>
          <w:p w14:paraId="321C93A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2" w:type="pct"/>
          </w:tcPr>
          <w:p w14:paraId="0D5828FC" w14:textId="471D9066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52,739</w:t>
            </w:r>
          </w:p>
        </w:tc>
        <w:tc>
          <w:tcPr>
            <w:tcW w:w="147" w:type="pct"/>
          </w:tcPr>
          <w:p w14:paraId="0A290672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62E8EE0C" w14:textId="1BC9A2DD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48,050</w:t>
            </w:r>
          </w:p>
        </w:tc>
        <w:tc>
          <w:tcPr>
            <w:tcW w:w="147" w:type="pct"/>
          </w:tcPr>
          <w:p w14:paraId="1D0129C3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0ABEACA" w14:textId="21C51607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4034C4">
              <w:rPr>
                <w:rFonts w:ascii="Angsana New" w:hAnsi="Angsana New"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sz w:val="30"/>
                <w:szCs w:val="30"/>
                <w:cs/>
              </w:rPr>
              <w:t>739</w:t>
            </w:r>
          </w:p>
        </w:tc>
        <w:tc>
          <w:tcPr>
            <w:tcW w:w="147" w:type="pct"/>
          </w:tcPr>
          <w:p w14:paraId="6E5B3620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C38554C" w14:textId="0848124A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sz w:val="30"/>
                <w:szCs w:val="30"/>
              </w:rPr>
              <w:t>48,050</w:t>
            </w:r>
          </w:p>
        </w:tc>
      </w:tr>
      <w:tr w:rsidR="007F0BEA" w:rsidRPr="004034C4" w14:paraId="33A24EF4" w14:textId="77777777" w:rsidTr="3DF3AFF9">
        <w:tc>
          <w:tcPr>
            <w:tcW w:w="2284" w:type="pct"/>
          </w:tcPr>
          <w:p w14:paraId="5612B228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6497F13" w14:textId="6895835A" w:rsidR="007F0BEA" w:rsidRPr="004034C4" w:rsidRDefault="00BD5268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53,14</w:t>
            </w:r>
            <w:r w:rsidR="00020D90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C9CCDDF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692D946" w14:textId="56D5A5F2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49,296</w:t>
            </w:r>
          </w:p>
        </w:tc>
        <w:tc>
          <w:tcPr>
            <w:tcW w:w="147" w:type="pct"/>
          </w:tcPr>
          <w:p w14:paraId="5AA6369C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589D2E4" w14:textId="587AA277" w:rsidR="007F0BEA" w:rsidRPr="004034C4" w:rsidRDefault="00A75555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="00020D90"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36C54F7" w14:textId="77777777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E043CED" w14:textId="1F0E19EC" w:rsidR="007F0BEA" w:rsidRPr="004034C4" w:rsidRDefault="007F0BEA" w:rsidP="0052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49,296</w:t>
            </w:r>
          </w:p>
        </w:tc>
      </w:tr>
    </w:tbl>
    <w:p w14:paraId="74BBAE0B" w14:textId="77777777" w:rsidR="00E02AC7" w:rsidRPr="004034C4" w:rsidRDefault="00E02AC7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B692AB" w14:textId="08A07702" w:rsidR="00DD2DBD" w:rsidRDefault="00DD2DBD" w:rsidP="00520865">
      <w:pPr>
        <w:pStyle w:val="block"/>
        <w:spacing w:after="0" w:line="240" w:lineRule="auto"/>
        <w:ind w:left="540" w:right="-43"/>
        <w:jc w:val="thaiDistribute"/>
        <w:rPr>
          <w:rFonts w:ascii="Angsana New" w:eastAsia="MS Mincho" w:hAnsi="Angsana New"/>
          <w:i/>
          <w:iCs/>
          <w:sz w:val="30"/>
          <w:szCs w:val="30"/>
          <w:lang w:val="en-US"/>
        </w:rPr>
      </w:pP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>ณ วันที่</w:t>
      </w:r>
      <w:r w:rsidRPr="004034C4">
        <w:rPr>
          <w:rFonts w:ascii="Angsana New" w:eastAsia="MS Mincho" w:hAnsi="Angsana New"/>
          <w:sz w:val="30"/>
          <w:szCs w:val="30"/>
          <w:lang w:val="en-US"/>
        </w:rPr>
        <w:t xml:space="preserve"> 31 </w:t>
      </w:r>
      <w:r w:rsidRPr="004034C4">
        <w:rPr>
          <w:rFonts w:ascii="Angsana New" w:eastAsia="MS Mincho" w:hAnsi="Angsana New" w:hint="cs"/>
          <w:sz w:val="30"/>
          <w:szCs w:val="30"/>
          <w:cs/>
          <w:lang w:val="en-US" w:bidi="th-TH"/>
        </w:rPr>
        <w:t>ธันวาคม</w:t>
      </w:r>
      <w:r w:rsidRPr="004034C4">
        <w:rPr>
          <w:rFonts w:ascii="Angsana New" w:eastAsia="MS Mincho" w:hAnsi="Angsana New"/>
          <w:sz w:val="30"/>
          <w:szCs w:val="30"/>
          <w:cs/>
          <w:lang w:val="en-US" w:bidi="th-TH"/>
        </w:rPr>
        <w:t xml:space="preserve"> </w:t>
      </w:r>
      <w:r w:rsidRPr="004034C4">
        <w:rPr>
          <w:rFonts w:ascii="Angsana New" w:eastAsia="MS Mincho" w:hAnsi="Angsana New"/>
          <w:sz w:val="30"/>
          <w:szCs w:val="30"/>
          <w:lang w:val="en-US"/>
        </w:rPr>
        <w:t>256</w:t>
      </w:r>
      <w:r w:rsidR="007F0BEA" w:rsidRPr="004034C4">
        <w:rPr>
          <w:rFonts w:ascii="Angsana New" w:eastAsia="MS Mincho" w:hAnsi="Angsana New"/>
          <w:sz w:val="30"/>
          <w:szCs w:val="30"/>
          <w:lang w:val="en-US"/>
        </w:rPr>
        <w:t>8</w:t>
      </w:r>
      <w:r w:rsidRPr="004034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>บริษัทมีวงเงิน</w:t>
      </w:r>
      <w:r w:rsidRPr="004034C4">
        <w:rPr>
          <w:rFonts w:ascii="Angsana New" w:eastAsia="MS Mincho" w:hAnsi="Angsana New" w:hint="cs"/>
          <w:sz w:val="30"/>
          <w:szCs w:val="30"/>
          <w:cs/>
          <w:lang w:val="en-US"/>
        </w:rPr>
        <w:t>สินเชื่อ</w:t>
      </w: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>ซึ่งยังมิได้เบิกใช้</w:t>
      </w:r>
      <w:r w:rsidRPr="004034C4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>เป็นจำนวนรวม</w:t>
      </w:r>
      <w:r w:rsidR="00FD171C" w:rsidRPr="004034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046719" w:rsidRPr="004034C4">
        <w:rPr>
          <w:rFonts w:ascii="Angsana New" w:eastAsia="MS Mincho" w:hAnsi="Angsana New"/>
          <w:sz w:val="30"/>
          <w:szCs w:val="30"/>
          <w:lang w:val="en-US"/>
        </w:rPr>
        <w:t>216.26</w:t>
      </w:r>
      <w:r w:rsidRPr="004034C4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>ล้านบาท</w:t>
      </w:r>
      <w:r w:rsidR="003F4CA0">
        <w:rPr>
          <w:rFonts w:ascii="Angsana New" w:eastAsia="MS Mincho" w:hAnsi="Angsana New" w:hint="cs"/>
          <w:sz w:val="30"/>
          <w:szCs w:val="30"/>
          <w:cs/>
          <w:lang w:val="en-US" w:bidi="th-TH"/>
        </w:rPr>
        <w:t xml:space="preserve"> และ </w:t>
      </w:r>
      <w:r w:rsidR="003F4CA0">
        <w:rPr>
          <w:rFonts w:ascii="Angsana New" w:eastAsia="MS Mincho" w:hAnsi="Angsana New"/>
          <w:sz w:val="30"/>
          <w:szCs w:val="30"/>
          <w:lang w:val="en-US" w:bidi="th-TH"/>
        </w:rPr>
        <w:t xml:space="preserve">3 </w:t>
      </w:r>
      <w:r w:rsidR="003F4CA0">
        <w:rPr>
          <w:rFonts w:ascii="Angsana New" w:eastAsia="MS Mincho" w:hAnsi="Angsana New" w:hint="cs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4034C4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(31 </w:t>
      </w:r>
      <w:r w:rsidRPr="004034C4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256</w:t>
      </w:r>
      <w:r w:rsidR="007F0BEA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7</w:t>
      </w:r>
      <w:r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: </w:t>
      </w:r>
      <w:r w:rsidR="00CE74F1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12</w:t>
      </w:r>
      <w:r w:rsidR="007F0BEA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0</w:t>
      </w:r>
      <w:r w:rsidR="00CE74F1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.</w:t>
      </w:r>
      <w:r w:rsidR="007F0BEA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95</w:t>
      </w:r>
      <w:r w:rsidR="00CE74F1"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 </w:t>
      </w:r>
      <w:r w:rsidRPr="004034C4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>ล้าน</w:t>
      </w:r>
      <w:r w:rsidRPr="003F4CA0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>บาท</w:t>
      </w:r>
      <w:r w:rsidR="003F4CA0" w:rsidRPr="003F4CA0">
        <w:rPr>
          <w:rFonts w:ascii="Angsana New" w:eastAsia="MS Mincho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3F4CA0" w:rsidRPr="003F4CA0">
        <w:rPr>
          <w:rFonts w:ascii="Angsana New" w:eastAsia="MS Mincho" w:hAnsi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r w:rsidR="003F4CA0" w:rsidRPr="003F4CA0">
        <w:rPr>
          <w:rFonts w:ascii="Angsana New" w:eastAsia="MS Mincho" w:hAnsi="Angsana New"/>
          <w:i/>
          <w:iCs/>
          <w:sz w:val="30"/>
          <w:szCs w:val="30"/>
          <w:lang w:val="en-US" w:bidi="th-TH"/>
        </w:rPr>
        <w:t xml:space="preserve">3 </w:t>
      </w:r>
      <w:r w:rsidR="003F4CA0" w:rsidRPr="003F4CA0">
        <w:rPr>
          <w:rFonts w:ascii="Angsana New" w:eastAsia="MS Mincho" w:hAnsi="Angsana New" w:hint="cs"/>
          <w:i/>
          <w:iCs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4034C4">
        <w:rPr>
          <w:rFonts w:ascii="Angsana New" w:eastAsia="MS Mincho" w:hAnsi="Angsana New"/>
          <w:i/>
          <w:iCs/>
          <w:sz w:val="30"/>
          <w:szCs w:val="30"/>
          <w:lang w:val="en-US"/>
        </w:rPr>
        <w:t>)</w:t>
      </w:r>
    </w:p>
    <w:p w14:paraId="3C1635A0" w14:textId="77777777" w:rsidR="00A27B2D" w:rsidRPr="00A27B2D" w:rsidRDefault="00A27B2D" w:rsidP="00520865">
      <w:pPr>
        <w:pStyle w:val="block"/>
        <w:spacing w:after="0" w:line="240" w:lineRule="auto"/>
        <w:ind w:left="540" w:right="-43"/>
        <w:jc w:val="thaiDistribute"/>
        <w:rPr>
          <w:rFonts w:ascii="Angsana New" w:eastAsia="MS Mincho" w:hAnsi="Angsana New"/>
          <w:sz w:val="30"/>
          <w:szCs w:val="30"/>
          <w:lang w:val="en-US" w:bidi="th-TH"/>
        </w:rPr>
      </w:pPr>
    </w:p>
    <w:p w14:paraId="5F10E02B" w14:textId="67256DC7" w:rsidR="00C50C0A" w:rsidRPr="004034C4" w:rsidRDefault="00C50C0A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4034C4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2574BB59" w14:textId="77777777" w:rsidR="00C50C0A" w:rsidRPr="004034C4" w:rsidRDefault="00C50C0A" w:rsidP="00520865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440420" w14:textId="6C5B6A27" w:rsidR="00C50C0A" w:rsidRPr="004034C4" w:rsidRDefault="00C50C0A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/>
          <w:sz w:val="30"/>
          <w:szCs w:val="30"/>
          <w:cs/>
          <w:lang w:bidi="th-TH"/>
        </w:rPr>
        <w:t>ณ</w:t>
      </w:r>
      <w:r w:rsidRPr="004034C4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4034C4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034C4">
        <w:rPr>
          <w:rFonts w:ascii="Angsana New" w:hAnsi="Angsana New"/>
          <w:sz w:val="30"/>
          <w:szCs w:val="30"/>
          <w:lang w:val="en-US" w:bidi="th-TH"/>
        </w:rPr>
        <w:t>31</w:t>
      </w:r>
      <w:r w:rsidR="00723232" w:rsidRPr="004034C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3232" w:rsidRPr="004034C4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4034C4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034C4">
        <w:rPr>
          <w:rFonts w:ascii="Angsana New" w:hAnsi="Angsana New"/>
          <w:sz w:val="30"/>
          <w:szCs w:val="30"/>
          <w:lang w:val="en-US"/>
        </w:rPr>
        <w:t>25</w:t>
      </w:r>
      <w:r w:rsidR="004D7A8F" w:rsidRPr="004034C4">
        <w:rPr>
          <w:rFonts w:ascii="Angsana New" w:hAnsi="Angsana New" w:hint="cs"/>
          <w:sz w:val="30"/>
          <w:szCs w:val="30"/>
          <w:lang w:val="en-US"/>
        </w:rPr>
        <w:t>6</w:t>
      </w:r>
      <w:r w:rsidR="007F0BEA" w:rsidRPr="004034C4">
        <w:rPr>
          <w:rFonts w:ascii="Angsana New" w:hAnsi="Angsana New"/>
          <w:sz w:val="30"/>
          <w:szCs w:val="30"/>
          <w:lang w:val="en-US" w:bidi="th-TH"/>
        </w:rPr>
        <w:t>8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4034C4">
        <w:rPr>
          <w:rFonts w:ascii="Angsana New" w:hAnsi="Angsana New" w:hint="cs"/>
          <w:sz w:val="30"/>
          <w:szCs w:val="30"/>
          <w:cs/>
          <w:lang w:bidi="th-TH"/>
        </w:rPr>
        <w:t>มีหนังสือค้ำประกัน</w:t>
      </w:r>
      <w:r w:rsidR="00AF19DC" w:rsidRPr="004034C4">
        <w:rPr>
          <w:rFonts w:ascii="Angsana New" w:hAnsi="Angsana New" w:hint="cs"/>
          <w:sz w:val="30"/>
          <w:szCs w:val="30"/>
          <w:cs/>
          <w:lang w:bidi="th-TH"/>
        </w:rPr>
        <w:t>จากสถาบันการเงิน</w:t>
      </w:r>
      <w:r w:rsidR="00097FEF"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4034C4">
        <w:rPr>
          <w:rFonts w:ascii="Angsana New" w:hAnsi="Angsana New" w:hint="cs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</w:t>
      </w:r>
      <w:r w:rsidR="00925964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4034C4">
        <w:rPr>
          <w:rFonts w:ascii="Angsana New" w:hAnsi="Angsana New" w:hint="cs"/>
          <w:sz w:val="30"/>
          <w:szCs w:val="30"/>
          <w:cs/>
          <w:lang w:bidi="th-TH"/>
        </w:rPr>
        <w:t>การเช่าพื้นที่</w:t>
      </w:r>
      <w:r w:rsidR="00925964" w:rsidRPr="004034C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4034C4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097FEF" w:rsidRPr="004034C4">
        <w:rPr>
          <w:rFonts w:ascii="Angsana New" w:hAnsi="Angsana New" w:hint="cs"/>
          <w:sz w:val="30"/>
          <w:szCs w:val="30"/>
          <w:cs/>
          <w:lang w:bidi="th-TH"/>
        </w:rPr>
        <w:t>สาธารณูปโภค</w:t>
      </w:r>
      <w:r w:rsidR="007A2317"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BE24EFA" w14:textId="77777777" w:rsidR="0050353B" w:rsidRPr="004034C4" w:rsidRDefault="0050353B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CDD2FE4" w14:textId="3CD11368" w:rsidR="00DD1892" w:rsidRPr="004034C4" w:rsidRDefault="00DD1892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4034C4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5C831E42" w14:textId="21B1CC58" w:rsidR="00DD1892" w:rsidRPr="004034C4" w:rsidRDefault="00DD1892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2CC16A" w14:textId="60E992ED" w:rsidR="00DD1892" w:rsidRPr="004034C4" w:rsidRDefault="00DD1892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4034C4">
        <w:rPr>
          <w:rFonts w:ascii="Angsana New" w:hAnsi="Angsana New" w:hint="cs"/>
          <w:sz w:val="30"/>
          <w:szCs w:val="30"/>
          <w:cs/>
          <w:lang w:bidi="th-TH"/>
        </w:rPr>
        <w:t>บริษัทได้ทำสัญญา</w:t>
      </w:r>
      <w:r w:rsidR="001E6861" w:rsidRPr="004034C4">
        <w:rPr>
          <w:rFonts w:ascii="Angsana New" w:hAnsi="Angsana New" w:hint="cs"/>
          <w:sz w:val="30"/>
          <w:szCs w:val="30"/>
          <w:cs/>
          <w:lang w:bidi="th-TH"/>
        </w:rPr>
        <w:t>บริการ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4034C4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 อายุของสัญญามีระยะเวลาตั้งแต่ </w:t>
      </w:r>
      <w:r w:rsidR="004D7A8F" w:rsidRPr="004034C4">
        <w:rPr>
          <w:rFonts w:ascii="Angsana New" w:hAnsi="Angsana New"/>
          <w:sz w:val="30"/>
          <w:szCs w:val="30"/>
          <w:lang w:bidi="th-TH"/>
        </w:rPr>
        <w:t>1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 xml:space="preserve">ถึง </w:t>
      </w:r>
      <w:r w:rsidR="004D7A8F" w:rsidRPr="004034C4">
        <w:rPr>
          <w:rFonts w:ascii="Angsana New" w:hAnsi="Angsana New"/>
          <w:sz w:val="30"/>
          <w:szCs w:val="30"/>
          <w:lang w:bidi="th-TH"/>
        </w:rPr>
        <w:t>30</w:t>
      </w:r>
      <w:r w:rsidRPr="004034C4">
        <w:rPr>
          <w:rFonts w:ascii="Angsana New" w:hAnsi="Angsana New"/>
          <w:sz w:val="30"/>
          <w:szCs w:val="30"/>
          <w:lang w:bidi="th-TH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  <w:lang w:bidi="th-TH"/>
        </w:rPr>
        <w:t>ปี</w:t>
      </w:r>
    </w:p>
    <w:p w14:paraId="450AF703" w14:textId="77777777" w:rsidR="00276EF1" w:rsidRPr="004034C4" w:rsidRDefault="00276EF1" w:rsidP="0052086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B38E7A2" w14:textId="77777777" w:rsidR="00A27B2D" w:rsidRDefault="00A2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00A76C7" w14:textId="3B140CB9" w:rsidR="00271CF5" w:rsidRPr="004034C4" w:rsidRDefault="00271CF5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14:paraId="2C7B7215" w14:textId="77777777" w:rsidR="00B83A79" w:rsidRPr="004034C4" w:rsidRDefault="00B83A79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D4558B" w14:textId="69EA3EEC" w:rsidR="00A1757C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034C4">
        <w:rPr>
          <w:rFonts w:ascii="Angsana New" w:hAnsi="Angsana New" w:hint="cs"/>
          <w:sz w:val="30"/>
          <w:szCs w:val="30"/>
        </w:rPr>
        <w:t>2554</w:t>
      </w:r>
      <w:r w:rsidRPr="004034C4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4D7A8F" w:rsidRPr="004034C4">
        <w:rPr>
          <w:rFonts w:ascii="Angsana New" w:hAnsi="Angsana New" w:hint="cs"/>
          <w:sz w:val="30"/>
          <w:szCs w:val="30"/>
        </w:rPr>
        <w:t>1</w:t>
      </w:r>
      <w:r w:rsidRPr="004034C4">
        <w:rPr>
          <w:rFonts w:ascii="Angsana New" w:hAnsi="Angsana New" w:hint="cs"/>
          <w:sz w:val="30"/>
          <w:szCs w:val="30"/>
          <w:cs/>
        </w:rPr>
        <w:t xml:space="preserve"> ปี </w:t>
      </w:r>
      <w:r w:rsidR="004D7A8F" w:rsidRPr="004034C4">
        <w:rPr>
          <w:rFonts w:ascii="Angsana New" w:hAnsi="Angsana New" w:hint="cs"/>
          <w:sz w:val="30"/>
          <w:szCs w:val="30"/>
        </w:rPr>
        <w:t>2555</w:t>
      </w:r>
      <w:r w:rsidRPr="004034C4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4D7A8F" w:rsidRPr="004034C4">
        <w:rPr>
          <w:rFonts w:ascii="Angsana New" w:hAnsi="Angsana New" w:hint="cs"/>
          <w:sz w:val="30"/>
          <w:szCs w:val="30"/>
        </w:rPr>
        <w:t>2549</w:t>
      </w:r>
      <w:r w:rsidRPr="004034C4">
        <w:rPr>
          <w:rFonts w:ascii="Angsana New" w:hAnsi="Angsana New" w:hint="cs"/>
          <w:sz w:val="30"/>
          <w:szCs w:val="30"/>
          <w:cs/>
        </w:rPr>
        <w:t xml:space="preserve"> (</w:t>
      </w:r>
      <w:r w:rsidRPr="004034C4">
        <w:rPr>
          <w:rFonts w:ascii="Angsana New" w:hAnsi="Angsana New" w:hint="cs"/>
          <w:sz w:val="30"/>
          <w:szCs w:val="30"/>
        </w:rPr>
        <w:t>“</w:t>
      </w:r>
      <w:r w:rsidRPr="004034C4">
        <w:rPr>
          <w:rFonts w:ascii="Angsana New" w:hAnsi="Angsana New" w:hint="cs"/>
          <w:sz w:val="30"/>
          <w:szCs w:val="30"/>
          <w:cs/>
        </w:rPr>
        <w:t>ประกาศไอซี</w:t>
      </w:r>
      <w:r w:rsidRPr="004034C4">
        <w:rPr>
          <w:rFonts w:ascii="Angsana New" w:hAnsi="Angsana New" w:hint="cs"/>
          <w:sz w:val="30"/>
          <w:szCs w:val="30"/>
        </w:rPr>
        <w:t xml:space="preserve">”) </w:t>
      </w:r>
      <w:r w:rsidRPr="004034C4">
        <w:rPr>
          <w:rFonts w:ascii="Angsana New" w:hAnsi="Angsana New" w:hint="cs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มาแล้วไม่น้อยกว่า </w:t>
      </w:r>
      <w:r w:rsidR="004D7A8F" w:rsidRPr="004034C4">
        <w:rPr>
          <w:rFonts w:ascii="Angsana New" w:hAnsi="Angsana New" w:hint="cs"/>
          <w:sz w:val="30"/>
          <w:szCs w:val="30"/>
        </w:rPr>
        <w:t>10</w:t>
      </w:r>
      <w:r w:rsidRPr="004034C4">
        <w:rPr>
          <w:rFonts w:ascii="Angsana New" w:hAnsi="Angsana New" w:hint="cs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4034C4">
        <w:rPr>
          <w:rFonts w:ascii="Angsana New" w:hAnsi="Angsana New" w:hint="cs"/>
          <w:sz w:val="30"/>
          <w:szCs w:val="30"/>
        </w:rPr>
        <w:t>cost-based basis) (</w:t>
      </w:r>
      <w:r w:rsidRPr="004034C4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="004D7A8F" w:rsidRPr="004034C4">
        <w:rPr>
          <w:rFonts w:ascii="Angsana New" w:hAnsi="Angsana New" w:hint="cs"/>
          <w:sz w:val="30"/>
          <w:szCs w:val="30"/>
        </w:rPr>
        <w:t>19</w:t>
      </w:r>
      <w:r w:rsidRPr="004034C4">
        <w:rPr>
          <w:rFonts w:ascii="Angsana New" w:hAnsi="Angsana New" w:hint="cs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="004D7A8F" w:rsidRPr="004034C4">
        <w:rPr>
          <w:rFonts w:ascii="Angsana New" w:hAnsi="Angsana New" w:hint="cs"/>
          <w:sz w:val="30"/>
          <w:szCs w:val="30"/>
        </w:rPr>
        <w:t>20</w:t>
      </w:r>
      <w:r w:rsidRPr="004034C4">
        <w:rPr>
          <w:rFonts w:ascii="Angsana New" w:hAnsi="Angsana New" w:hint="cs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="004D7A8F" w:rsidRPr="004034C4">
        <w:rPr>
          <w:rFonts w:ascii="Angsana New" w:hAnsi="Angsana New" w:hint="cs"/>
          <w:sz w:val="30"/>
          <w:szCs w:val="30"/>
        </w:rPr>
        <w:t>90</w:t>
      </w:r>
      <w:r w:rsidRPr="004034C4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4D7A8F" w:rsidRPr="004034C4">
        <w:rPr>
          <w:rFonts w:ascii="Angsana New" w:hAnsi="Angsana New" w:hint="cs"/>
          <w:sz w:val="30"/>
          <w:szCs w:val="30"/>
        </w:rPr>
        <w:t>21</w:t>
      </w:r>
      <w:r w:rsidRPr="004034C4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ทราบด้วย ทั้งนี้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7E759182" w14:textId="77777777" w:rsidR="00C63176" w:rsidRPr="004034C4" w:rsidRDefault="00C63176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BD261F" w14:textId="77777777" w:rsidR="00A27B2D" w:rsidRDefault="00A2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4C490F" w14:textId="211ADDD6" w:rsidR="00055674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="004D7A8F" w:rsidRPr="004034C4">
        <w:rPr>
          <w:rFonts w:ascii="Angsana New" w:hAnsi="Angsana New" w:hint="cs"/>
          <w:sz w:val="30"/>
          <w:szCs w:val="30"/>
        </w:rPr>
        <w:t>2555</w:t>
      </w:r>
      <w:r w:rsidRPr="004034C4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="009B0EEC"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="009B0EEC" w:rsidRPr="004034C4">
        <w:rPr>
          <w:rFonts w:ascii="Angsana New" w:hAnsi="Angsana New"/>
          <w:sz w:val="30"/>
          <w:szCs w:val="30"/>
          <w:cs/>
        </w:rPr>
        <w:br/>
      </w:r>
      <w:r w:rsidR="009B0EEC" w:rsidRPr="004034C4">
        <w:rPr>
          <w:rFonts w:ascii="Angsana New" w:hAnsi="Angsana New" w:hint="cs"/>
          <w:sz w:val="30"/>
          <w:szCs w:val="30"/>
          <w:cs/>
        </w:rPr>
        <w:t>แ</w:t>
      </w:r>
      <w:r w:rsidRPr="004034C4">
        <w:rPr>
          <w:rFonts w:ascii="Angsana New" w:hAnsi="Angsana New" w:hint="cs"/>
          <w:sz w:val="30"/>
          <w:szCs w:val="30"/>
          <w:cs/>
        </w:rPr>
        <w:t>จ้งให้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ยืนยันการชำระค่าเช่าท่อร้อยสายเคเบิลใต้ดินภายในวันที่ </w:t>
      </w:r>
      <w:r w:rsidR="004D7A8F" w:rsidRPr="004034C4">
        <w:rPr>
          <w:rFonts w:ascii="Angsana New" w:hAnsi="Angsana New" w:hint="cs"/>
          <w:sz w:val="30"/>
          <w:szCs w:val="30"/>
        </w:rPr>
        <w:t>15</w:t>
      </w:r>
      <w:r w:rsidRPr="004034C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2555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ได้โต้แย้งไว้</w:t>
      </w:r>
      <w:r w:rsidR="009B0EEC" w:rsidRPr="004034C4">
        <w:rPr>
          <w:rFonts w:ascii="Angsana New" w:hAnsi="Angsana New"/>
          <w:sz w:val="30"/>
          <w:szCs w:val="30"/>
          <w:cs/>
        </w:rPr>
        <w:br/>
      </w:r>
      <w:r w:rsidRPr="004034C4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4AE90487" w14:textId="77777777" w:rsidR="00055674" w:rsidRPr="004034C4" w:rsidRDefault="00055674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  <w:lang w:bidi="th-TH"/>
        </w:rPr>
      </w:pPr>
    </w:p>
    <w:p w14:paraId="5A51CE49" w14:textId="70B85E11" w:rsidR="009B169F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4D7A8F" w:rsidRPr="004034C4">
        <w:rPr>
          <w:rFonts w:ascii="Angsana New" w:hAnsi="Angsana New" w:hint="cs"/>
          <w:sz w:val="30"/>
          <w:szCs w:val="30"/>
        </w:rPr>
        <w:t>1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034C4">
        <w:rPr>
          <w:rFonts w:ascii="Angsana New" w:hAnsi="Angsana New" w:hint="cs"/>
          <w:sz w:val="30"/>
          <w:szCs w:val="30"/>
        </w:rPr>
        <w:t>2555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2555</w:t>
      </w:r>
      <w:r w:rsidRPr="004034C4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6BFDA8B6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  <w:lang w:bidi="th-TH"/>
        </w:rPr>
      </w:pPr>
    </w:p>
    <w:p w14:paraId="087406B6" w14:textId="77777777" w:rsidR="007F6F1D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เห็นว่ายัง</w:t>
      </w:r>
      <w:r w:rsidR="00936D85" w:rsidRPr="004034C4">
        <w:rPr>
          <w:rFonts w:ascii="Angsana New" w:hAnsi="Angsana New" w:hint="cs"/>
          <w:sz w:val="30"/>
          <w:szCs w:val="30"/>
          <w:cs/>
        </w:rPr>
        <w:t>คง</w:t>
      </w:r>
      <w:r w:rsidRPr="004034C4">
        <w:rPr>
          <w:rFonts w:ascii="Angsana New" w:hAnsi="Angsana New" w:hint="cs"/>
          <w:sz w:val="30"/>
          <w:szCs w:val="30"/>
          <w:cs/>
        </w:rPr>
        <w:t>มีความเห็นแตกต่างกันระหว่าง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กับผู้ประกอบกิจการโทรคมนาคมรายดังกล่าว</w:t>
      </w:r>
      <w:r w:rsidR="00936D85" w:rsidRPr="004034C4">
        <w:rPr>
          <w:rFonts w:ascii="Angsana New" w:hAnsi="Angsana New" w:hint="cs"/>
          <w:sz w:val="30"/>
          <w:szCs w:val="30"/>
          <w:cs/>
        </w:rPr>
        <w:t xml:space="preserve"> กรณีการโต้แย้งสิทธิในข้อสัญญาใช้ท่อร้อยสายเคเบิลใต้ดิน</w:t>
      </w:r>
      <w:r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ยังมีสิทธิที่จะ</w:t>
      </w:r>
      <w:r w:rsidR="00936D85" w:rsidRPr="004034C4">
        <w:rPr>
          <w:rFonts w:ascii="Angsana New" w:hAnsi="Angsana New" w:hint="cs"/>
          <w:sz w:val="30"/>
          <w:szCs w:val="30"/>
          <w:cs/>
        </w:rPr>
        <w:t>ร้อง</w:t>
      </w:r>
      <w:r w:rsidRPr="004034C4">
        <w:rPr>
          <w:rFonts w:ascii="Angsana New" w:hAnsi="Angsana New" w:hint="cs"/>
          <w:sz w:val="30"/>
          <w:szCs w:val="30"/>
          <w:cs/>
        </w:rPr>
        <w:t>ขอความเป็นธรรมไปยังกสทช.</w:t>
      </w:r>
      <w:r w:rsidR="00936D85"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2B9635DE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20"/>
        </w:rPr>
      </w:pPr>
    </w:p>
    <w:p w14:paraId="1113030C" w14:textId="66321D2D" w:rsidR="00260519" w:rsidRDefault="0026051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4034C4">
        <w:rPr>
          <w:rFonts w:ascii="Angsana New" w:hAnsi="Angsana New" w:hint="cs"/>
          <w:sz w:val="30"/>
          <w:szCs w:val="30"/>
        </w:rPr>
        <w:t xml:space="preserve">39.2 </w:t>
      </w:r>
      <w:r w:rsidRPr="004034C4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4034C4">
        <w:rPr>
          <w:rFonts w:ascii="Angsana New" w:hAnsi="Angsana New" w:hint="cs"/>
          <w:sz w:val="30"/>
          <w:szCs w:val="30"/>
        </w:rPr>
        <w:t>7.5%</w:t>
      </w:r>
      <w:r w:rsidRPr="004034C4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Pr="004034C4">
        <w:rPr>
          <w:rFonts w:ascii="Angsana New" w:hAnsi="Angsana New" w:hint="cs"/>
          <w:sz w:val="30"/>
          <w:szCs w:val="30"/>
        </w:rPr>
        <w:t xml:space="preserve">36.8 </w:t>
      </w:r>
      <w:r w:rsidRPr="004034C4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4034C4">
        <w:rPr>
          <w:rFonts w:ascii="Angsana New" w:hAnsi="Angsana New" w:hint="cs"/>
          <w:sz w:val="30"/>
          <w:szCs w:val="30"/>
        </w:rPr>
        <w:t>24</w:t>
      </w:r>
      <w:r w:rsidRPr="004034C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4034C4">
        <w:rPr>
          <w:rFonts w:ascii="Angsana New" w:hAnsi="Angsana New" w:hint="cs"/>
          <w:sz w:val="30"/>
          <w:szCs w:val="30"/>
        </w:rPr>
        <w:t>2556</w:t>
      </w:r>
      <w:r w:rsidRPr="004034C4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อีกทั้งผู้ประกอบการโทรคมนาคมไม่ปฏิบัติตามข้อกำหนดของ กสทช. (ประกาศไอซี)</w:t>
      </w:r>
    </w:p>
    <w:p w14:paraId="294A01F7" w14:textId="77777777" w:rsidR="00A27B2D" w:rsidRPr="004034C4" w:rsidRDefault="00A27B2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D1D121" w14:textId="77777777" w:rsidR="00A27B2D" w:rsidRDefault="00A2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8EF051" w14:textId="173A3361" w:rsidR="003438F1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 xml:space="preserve">ต่อมา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ไปจนถึงวันที่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ผู้ประกอบกิจการโทรคมนาคมรายดังกล่าวไม่</w:t>
      </w:r>
      <w:r w:rsidR="00D44C7A" w:rsidRPr="004034C4">
        <w:rPr>
          <w:rFonts w:ascii="Angsana New" w:hAnsi="Angsana New" w:hint="cs"/>
          <w:sz w:val="30"/>
          <w:szCs w:val="30"/>
          <w:cs/>
        </w:rPr>
        <w:t>สามารถ</w:t>
      </w:r>
      <w:r w:rsidRPr="004034C4">
        <w:rPr>
          <w:rFonts w:ascii="Angsana New" w:hAnsi="Angsana New" w:hint="cs"/>
          <w:sz w:val="30"/>
          <w:szCs w:val="30"/>
          <w:cs/>
        </w:rPr>
        <w:t>ประนีประนอมตามที่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เสนอมา</w:t>
      </w:r>
      <w:r w:rsidR="00260917" w:rsidRPr="004034C4">
        <w:rPr>
          <w:rFonts w:ascii="Angsana New" w:hAnsi="Angsana New" w:hint="cs"/>
          <w:sz w:val="30"/>
          <w:szCs w:val="30"/>
          <w:cs/>
        </w:rPr>
        <w:t>ได้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เนื่องจากมีการฟ้องร้องคดีไปแล้ว ดังนั้น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จึงดำเนินการเป็นสองแนวทาง</w:t>
      </w:r>
    </w:p>
    <w:p w14:paraId="00A7E8BB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16CF5BF" w14:textId="17DA6774" w:rsidR="00276EF1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แนวทางแรกคือ </w:t>
      </w:r>
      <w:r w:rsidR="00D44C7A" w:rsidRPr="004034C4">
        <w:rPr>
          <w:rFonts w:ascii="Angsana New" w:hAnsi="Angsana New" w:hint="cs"/>
          <w:sz w:val="30"/>
          <w:szCs w:val="30"/>
          <w:cs/>
        </w:rPr>
        <w:t>การ</w:t>
      </w:r>
      <w:r w:rsidRPr="004034C4">
        <w:rPr>
          <w:rFonts w:ascii="Angsana New" w:hAnsi="Angsana New" w:hint="cs"/>
          <w:sz w:val="30"/>
          <w:szCs w:val="30"/>
          <w:cs/>
        </w:rPr>
        <w:t>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ให้สามารถใช้ท่อร้อยสายเคเบิลใต้ดินได้ต่อไป หลังจากนั้น </w:t>
      </w:r>
      <w:r w:rsidR="00D44C7A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จึงได้ดำเนินการในแนวทางที่สอง คือ ยื่นคำให้การ</w:t>
      </w:r>
      <w:r w:rsidR="00D44C7A" w:rsidRPr="004034C4">
        <w:rPr>
          <w:rFonts w:ascii="Angsana New" w:hAnsi="Angsana New" w:hint="cs"/>
          <w:sz w:val="30"/>
          <w:szCs w:val="30"/>
          <w:cs/>
        </w:rPr>
        <w:t>เพื่อ</w:t>
      </w:r>
      <w:r w:rsidRPr="004034C4">
        <w:rPr>
          <w:rFonts w:ascii="Angsana New" w:hAnsi="Angsana New" w:hint="cs"/>
          <w:sz w:val="30"/>
          <w:szCs w:val="30"/>
          <w:cs/>
        </w:rPr>
        <w:t>สู้คดีต่อศาลแพ่ง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="004D7A8F" w:rsidRPr="004034C4">
        <w:rPr>
          <w:rFonts w:ascii="Angsana New" w:hAnsi="Angsana New" w:hint="cs"/>
          <w:sz w:val="30"/>
          <w:szCs w:val="30"/>
        </w:rPr>
        <w:t>29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034C4">
        <w:rPr>
          <w:rFonts w:ascii="Angsana New" w:hAnsi="Angsana New" w:hint="cs"/>
          <w:sz w:val="30"/>
          <w:szCs w:val="30"/>
        </w:rPr>
        <w:t>2558</w:t>
      </w:r>
      <w:r w:rsidRPr="004034C4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ในศาลแพ่งอีกต่อไป</w:t>
      </w:r>
    </w:p>
    <w:p w14:paraId="34E0FDA5" w14:textId="77777777" w:rsidR="008A3793" w:rsidRPr="004034C4" w:rsidRDefault="008A3793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BB7EB5A" w14:textId="77777777" w:rsidR="008A5A1D" w:rsidRPr="004034C4" w:rsidRDefault="008A5A1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br w:type="page"/>
      </w:r>
    </w:p>
    <w:p w14:paraId="3C82A6BD" w14:textId="5777D875" w:rsidR="00213205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26</w:t>
      </w:r>
      <w:r w:rsidRPr="004034C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D7A8F" w:rsidRPr="004034C4">
        <w:rPr>
          <w:rFonts w:ascii="Angsana New" w:hAnsi="Angsana New" w:hint="cs"/>
          <w:sz w:val="30"/>
          <w:szCs w:val="30"/>
        </w:rPr>
        <w:t>2558</w:t>
      </w:r>
      <w:r w:rsidRPr="004034C4">
        <w:rPr>
          <w:rFonts w:ascii="Angsana New" w:hAnsi="Angsana New" w:hint="cs"/>
          <w:sz w:val="30"/>
          <w:szCs w:val="30"/>
          <w:cs/>
        </w:rPr>
        <w:t xml:space="preserve"> ถึง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4D7A8F" w:rsidRPr="004034C4">
        <w:rPr>
          <w:rFonts w:ascii="Angsana New" w:hAnsi="Angsana New" w:hint="cs"/>
          <w:sz w:val="30"/>
          <w:szCs w:val="30"/>
        </w:rPr>
        <w:t>13</w:t>
      </w:r>
      <w:r w:rsidRPr="004034C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2558</w:t>
      </w:r>
      <w:r w:rsidRPr="004034C4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แล้วมีคำสั่งเมื่อวันที่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28</w:t>
      </w:r>
      <w:r w:rsidRPr="004034C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2558</w:t>
      </w:r>
      <w:r w:rsidRPr="004034C4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30</w:t>
      </w:r>
      <w:r w:rsidRPr="004034C4">
        <w:rPr>
          <w:rFonts w:ascii="Angsana New" w:hAnsi="Angsana New" w:hint="cs"/>
          <w:sz w:val="30"/>
          <w:szCs w:val="30"/>
          <w:cs/>
        </w:rPr>
        <w:t xml:space="preserve"> </w:t>
      </w:r>
      <w:r w:rsidR="00B1564D" w:rsidRPr="004034C4">
        <w:rPr>
          <w:rFonts w:ascii="Angsana New" w:hAnsi="Angsana New" w:hint="cs"/>
          <w:sz w:val="30"/>
          <w:szCs w:val="30"/>
          <w:cs/>
        </w:rPr>
        <w:t>มีนาคม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2561</w:t>
      </w:r>
      <w:r w:rsidRPr="004034C4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8C27091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81842A7" w14:textId="76653095" w:rsidR="00213205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31</w:t>
      </w:r>
      <w:r w:rsidRPr="004034C4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2562</w:t>
      </w:r>
      <w:r w:rsidRPr="004034C4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อ้างอิง พร้อมทั้งดอกเบี้ยในอัตราร้อยละ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7</w:t>
      </w:r>
      <w:r w:rsidRPr="004034C4">
        <w:rPr>
          <w:rFonts w:ascii="Angsana New" w:hAnsi="Angsana New" w:hint="cs"/>
          <w:sz w:val="30"/>
          <w:szCs w:val="30"/>
        </w:rPr>
        <w:t>.</w:t>
      </w:r>
      <w:r w:rsidR="004D7A8F" w:rsidRPr="004034C4">
        <w:rPr>
          <w:rFonts w:ascii="Angsana New" w:hAnsi="Angsana New" w:hint="cs"/>
          <w:sz w:val="30"/>
          <w:szCs w:val="30"/>
        </w:rPr>
        <w:t>5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7</w:t>
      </w:r>
      <w:r w:rsidRPr="004034C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="004D7A8F" w:rsidRPr="004034C4">
        <w:rPr>
          <w:rFonts w:ascii="Angsana New" w:hAnsi="Angsana New" w:hint="cs"/>
          <w:sz w:val="30"/>
          <w:szCs w:val="30"/>
        </w:rPr>
        <w:t>16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="004D7A8F" w:rsidRPr="004034C4">
        <w:rPr>
          <w:rFonts w:ascii="Angsana New" w:hAnsi="Angsana New" w:hint="cs"/>
          <w:sz w:val="30"/>
          <w:szCs w:val="30"/>
        </w:rPr>
        <w:t>21</w:t>
      </w:r>
      <w:r w:rsidRPr="004034C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2562</w:t>
      </w:r>
    </w:p>
    <w:p w14:paraId="2305B007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7DF82C" w14:textId="2C3EC599" w:rsidR="00213205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4D7A8F" w:rsidRPr="004034C4">
        <w:rPr>
          <w:rFonts w:ascii="Angsana New" w:hAnsi="Angsana New" w:hint="cs"/>
          <w:sz w:val="30"/>
          <w:szCs w:val="30"/>
        </w:rPr>
        <w:t>28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D7A8F" w:rsidRPr="004034C4">
        <w:rPr>
          <w:rFonts w:ascii="Angsana New" w:hAnsi="Angsana New" w:hint="cs"/>
          <w:sz w:val="30"/>
          <w:szCs w:val="30"/>
        </w:rPr>
        <w:t>2562</w:t>
      </w:r>
      <w:r w:rsidRPr="004034C4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17</w:t>
      </w:r>
      <w:r w:rsidRPr="004034C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4034C4">
        <w:rPr>
          <w:rFonts w:ascii="Angsana New" w:hAnsi="Angsana New" w:hint="cs"/>
          <w:sz w:val="30"/>
          <w:szCs w:val="30"/>
        </w:rPr>
        <w:t xml:space="preserve"> </w:t>
      </w:r>
      <w:r w:rsidR="004D7A8F" w:rsidRPr="004034C4">
        <w:rPr>
          <w:rFonts w:ascii="Angsana New" w:hAnsi="Angsana New" w:hint="cs"/>
          <w:sz w:val="30"/>
          <w:szCs w:val="30"/>
        </w:rPr>
        <w:t>2562</w:t>
      </w:r>
      <w:r w:rsidRPr="004034C4">
        <w:rPr>
          <w:rFonts w:ascii="Angsana New" w:hAnsi="Angsana New" w:hint="cs"/>
          <w:sz w:val="30"/>
          <w:szCs w:val="30"/>
          <w:cs/>
        </w:rPr>
        <w:t xml:space="preserve"> โดยขณะนี้</w:t>
      </w:r>
      <w:r w:rsidR="00F80A3C"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14:paraId="7F2F5C3D" w14:textId="77777777" w:rsidR="007F6F1D" w:rsidRPr="004034C4" w:rsidRDefault="007F6F1D" w:rsidP="00520865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E3CE2C" w14:textId="4B1AFA61" w:rsidR="007F6F1D" w:rsidRPr="004034C4" w:rsidRDefault="00A1757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</w:t>
      </w:r>
      <w:r w:rsidR="00F80A3C" w:rsidRPr="004034C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="004D7A8F" w:rsidRPr="004034C4">
        <w:rPr>
          <w:rFonts w:ascii="Angsana New" w:hAnsi="Angsana New" w:hint="cs"/>
          <w:spacing w:val="-4"/>
          <w:sz w:val="30"/>
          <w:szCs w:val="30"/>
        </w:rPr>
        <w:t>2562</w:t>
      </w:r>
      <w:r w:rsidRPr="004034C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4D7A8F" w:rsidRPr="004034C4">
        <w:rPr>
          <w:rFonts w:ascii="Angsana New" w:hAnsi="Angsana New"/>
          <w:spacing w:val="-4"/>
          <w:sz w:val="30"/>
          <w:szCs w:val="30"/>
        </w:rPr>
        <w:t>31</w:t>
      </w:r>
      <w:r w:rsidR="00B53374" w:rsidRPr="004034C4">
        <w:rPr>
          <w:rFonts w:ascii="Angsana New" w:hAnsi="Angsana New"/>
          <w:spacing w:val="-4"/>
          <w:sz w:val="30"/>
          <w:szCs w:val="30"/>
        </w:rPr>
        <w:t xml:space="preserve"> </w:t>
      </w:r>
      <w:r w:rsidR="00B53374" w:rsidRPr="004034C4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B63104"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D7A8F" w:rsidRPr="004034C4">
        <w:rPr>
          <w:rFonts w:ascii="Angsana New" w:hAnsi="Angsana New" w:hint="cs"/>
          <w:spacing w:val="-4"/>
          <w:sz w:val="30"/>
          <w:szCs w:val="30"/>
        </w:rPr>
        <w:t>256</w:t>
      </w:r>
      <w:r w:rsidR="00AF19DC" w:rsidRPr="004034C4">
        <w:rPr>
          <w:rFonts w:ascii="Angsana New" w:hAnsi="Angsana New"/>
          <w:spacing w:val="-4"/>
          <w:sz w:val="30"/>
          <w:szCs w:val="30"/>
        </w:rPr>
        <w:t>8</w:t>
      </w:r>
      <w:r w:rsidRPr="004034C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943DC1"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943DC1" w:rsidRPr="004034C4">
        <w:rPr>
          <w:rFonts w:ascii="Angsana New" w:hAnsi="Angsana New"/>
          <w:spacing w:val="-4"/>
          <w:sz w:val="30"/>
          <w:szCs w:val="30"/>
        </w:rPr>
        <w:t>0.</w:t>
      </w:r>
      <w:r w:rsidR="00F6018F" w:rsidRPr="004034C4">
        <w:rPr>
          <w:rFonts w:ascii="Angsana New" w:hAnsi="Angsana New"/>
          <w:spacing w:val="-4"/>
          <w:sz w:val="30"/>
          <w:szCs w:val="30"/>
        </w:rPr>
        <w:t>05</w:t>
      </w:r>
      <w:r w:rsidR="00943DC1" w:rsidRPr="004034C4">
        <w:rPr>
          <w:rFonts w:ascii="Angsana New" w:hAnsi="Angsana New"/>
          <w:spacing w:val="-4"/>
          <w:sz w:val="30"/>
          <w:szCs w:val="30"/>
        </w:rPr>
        <w:t xml:space="preserve"> </w:t>
      </w:r>
      <w:r w:rsidR="00943DC1" w:rsidRPr="004034C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43DC1" w:rsidRPr="004034C4">
        <w:rPr>
          <w:rFonts w:ascii="Angsana New" w:hAnsi="Angsana New"/>
          <w:spacing w:val="-4"/>
          <w:sz w:val="30"/>
          <w:szCs w:val="30"/>
          <w:cs/>
        </w:rPr>
        <w:t>โดยฝ่าย</w:t>
      </w:r>
      <w:r w:rsidR="00943DC1" w:rsidRPr="004034C4">
        <w:rPr>
          <w:rFonts w:ascii="Angsana New" w:hAnsi="Angsana New"/>
          <w:sz w:val="30"/>
          <w:szCs w:val="30"/>
          <w:cs/>
        </w:rPr>
        <w:t>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6077CD16" w14:textId="6B6B61E9" w:rsidR="00991D6F" w:rsidRPr="004034C4" w:rsidRDefault="00991D6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141B890" w14:textId="2A5A2CDC" w:rsidR="00B53374" w:rsidRPr="004034C4" w:rsidRDefault="00B53374" w:rsidP="0052086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4034C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  <w:r w:rsidRPr="004034C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522975" w14:textId="77777777" w:rsidR="00B53374" w:rsidRPr="004034C4" w:rsidRDefault="00B53374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7E5FAF" w14:textId="07E5307E" w:rsidR="00991D6F" w:rsidRPr="004034C4" w:rsidRDefault="00991D6F" w:rsidP="00520865">
      <w:pPr>
        <w:pStyle w:val="a0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34C4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4034C4">
        <w:rPr>
          <w:rFonts w:ascii="Angsana New" w:hAnsi="Angsana New" w:cs="Angsana New"/>
          <w:sz w:val="30"/>
          <w:szCs w:val="30"/>
          <w:lang w:val="en-US"/>
        </w:rPr>
        <w:t xml:space="preserve"> 2</w:t>
      </w:r>
      <w:r w:rsidR="00F14655" w:rsidRPr="004034C4">
        <w:rPr>
          <w:rFonts w:ascii="Angsana New" w:hAnsi="Angsana New" w:cs="Angsana New"/>
          <w:sz w:val="30"/>
          <w:szCs w:val="30"/>
          <w:lang w:val="en-US"/>
        </w:rPr>
        <w:t>7</w:t>
      </w:r>
      <w:r w:rsidRPr="004034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034C4">
        <w:rPr>
          <w:rFonts w:ascii="Angsana New" w:hAnsi="Angsana New" w:cs="Angsana New"/>
          <w:sz w:val="30"/>
          <w:szCs w:val="30"/>
          <w:lang w:val="en-US"/>
        </w:rPr>
        <w:t>256</w:t>
      </w:r>
      <w:r w:rsidR="00F14655" w:rsidRPr="004034C4">
        <w:rPr>
          <w:rFonts w:ascii="Angsana New" w:hAnsi="Angsana New" w:cs="Angsana New"/>
          <w:sz w:val="30"/>
          <w:szCs w:val="30"/>
          <w:lang w:val="en-US"/>
        </w:rPr>
        <w:t>9</w:t>
      </w:r>
      <w:r w:rsidRPr="004034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ที่ประชุมคณะกรรมการบริษัทได้มีมติเห็นชอบให้เสนอต่อที่ประชุมสามัญประจำปี       ผู้ถือหุ้นซึ่งจะจัดขึ้นในเดือนเมษายน </w:t>
      </w:r>
      <w:r w:rsidRPr="004034C4">
        <w:rPr>
          <w:rFonts w:ascii="Angsana New" w:hAnsi="Angsana New" w:cs="Angsana New"/>
          <w:sz w:val="30"/>
          <w:szCs w:val="30"/>
          <w:lang w:val="en-US"/>
        </w:rPr>
        <w:t>256</w:t>
      </w:r>
      <w:r w:rsidR="00F14655" w:rsidRPr="004034C4">
        <w:rPr>
          <w:rFonts w:ascii="Angsana New" w:hAnsi="Angsana New" w:cs="Angsana New"/>
          <w:sz w:val="30"/>
          <w:szCs w:val="30"/>
          <w:lang w:val="en-US"/>
        </w:rPr>
        <w:t>9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เพื่อขออนุมัติการจ่ายเงินปันผล</w:t>
      </w:r>
      <w:r w:rsidR="00D60402" w:rsidRPr="004034C4">
        <w:rPr>
          <w:rFonts w:ascii="Angsana New" w:hAnsi="Angsana New" w:cs="Angsana New"/>
          <w:sz w:val="30"/>
          <w:szCs w:val="30"/>
          <w:cs/>
        </w:rPr>
        <w:t>จากผลการดำเนินงาน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4034C4">
        <w:rPr>
          <w:rFonts w:ascii="Angsana New" w:hAnsi="Angsana New" w:cs="Angsana New"/>
          <w:sz w:val="30"/>
          <w:szCs w:val="30"/>
          <w:lang w:val="en-US"/>
        </w:rPr>
        <w:t>256</w:t>
      </w:r>
      <w:r w:rsidR="00F14655" w:rsidRPr="004034C4">
        <w:rPr>
          <w:rFonts w:ascii="Angsana New" w:hAnsi="Angsana New" w:cs="Angsana New"/>
          <w:sz w:val="30"/>
          <w:szCs w:val="30"/>
          <w:lang w:val="en-US"/>
        </w:rPr>
        <w:t>8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ให้แก่ผู้ถือหุ้นสามัญจำนวน </w:t>
      </w:r>
      <w:r w:rsidRPr="004034C4">
        <w:rPr>
          <w:rFonts w:ascii="Angsana New" w:hAnsi="Angsana New" w:cs="Angsana New"/>
          <w:sz w:val="30"/>
          <w:szCs w:val="30"/>
          <w:lang w:val="en-US"/>
        </w:rPr>
        <w:t>433,654,887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หุ้น ในอัตราหุ้นละ</w:t>
      </w:r>
      <w:r w:rsidR="008A5A1D" w:rsidRPr="004034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4CA0">
        <w:rPr>
          <w:rFonts w:ascii="Angsana New" w:hAnsi="Angsana New" w:cs="Angsana New"/>
          <w:sz w:val="30"/>
          <w:szCs w:val="30"/>
          <w:lang w:val="en-US"/>
        </w:rPr>
        <w:t>0.0973</w:t>
      </w:r>
      <w:r w:rsidR="008A5A1D" w:rsidRPr="004034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034C4">
        <w:rPr>
          <w:rFonts w:ascii="Angsana New" w:hAnsi="Angsana New" w:cs="Angsana New"/>
          <w:sz w:val="30"/>
          <w:szCs w:val="30"/>
          <w:cs/>
        </w:rPr>
        <w:t>บาท เป็นจำนวนเงิน</w:t>
      </w:r>
      <w:r w:rsidR="00D60402" w:rsidRPr="004034C4">
        <w:rPr>
          <w:rFonts w:ascii="Angsana New" w:hAnsi="Angsana New" w:cs="Angsana New" w:hint="cs"/>
          <w:sz w:val="30"/>
          <w:szCs w:val="30"/>
          <w:cs/>
        </w:rPr>
        <w:t>รวม</w:t>
      </w:r>
      <w:r w:rsidRPr="004034C4">
        <w:rPr>
          <w:rFonts w:ascii="Angsana New" w:hAnsi="Angsana New" w:cs="Angsana New"/>
          <w:sz w:val="30"/>
          <w:szCs w:val="30"/>
          <w:cs/>
        </w:rPr>
        <w:t xml:space="preserve"> </w:t>
      </w:r>
      <w:r w:rsidR="003F4CA0">
        <w:rPr>
          <w:rFonts w:ascii="Angsana New" w:hAnsi="Angsana New" w:cs="Angsana New"/>
          <w:sz w:val="30"/>
          <w:szCs w:val="30"/>
          <w:lang w:val="en-US"/>
        </w:rPr>
        <w:t>42.19</w:t>
      </w:r>
      <w:r w:rsidRPr="004034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034C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872E223" w14:textId="77777777" w:rsidR="00991D6F" w:rsidRPr="004034C4" w:rsidRDefault="00991D6F" w:rsidP="00520865">
      <w:pPr>
        <w:pStyle w:val="a0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9014B3" w14:textId="798B10B0" w:rsidR="00270591" w:rsidRPr="00260519" w:rsidRDefault="00991D6F" w:rsidP="00520865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034C4">
        <w:rPr>
          <w:rFonts w:ascii="Angsana New" w:hAnsi="Angsana New" w:cs="Angsana New"/>
          <w:sz w:val="30"/>
          <w:szCs w:val="30"/>
          <w:cs/>
        </w:rPr>
        <w:lastRenderedPageBreak/>
        <w:t xml:space="preserve">อย่างไรก็ตาม การจ่ายเงินปันผลดังกล่าวอาจเปลี่ยนแปลงได้ขึ้นอยู่กับการอนุมัติจากที่ประชุมสามัญประจำปีผู้ถือหุ้นซึ่งจะจัดขึ้นในเดือนเมษายน </w:t>
      </w:r>
      <w:r w:rsidRPr="004034C4">
        <w:rPr>
          <w:rFonts w:ascii="Angsana New" w:hAnsi="Angsana New" w:cs="Angsana New"/>
          <w:sz w:val="30"/>
          <w:szCs w:val="30"/>
          <w:lang w:val="en-US"/>
        </w:rPr>
        <w:t>256</w:t>
      </w:r>
      <w:r w:rsidR="00F14655" w:rsidRPr="004034C4">
        <w:rPr>
          <w:rFonts w:ascii="Angsana New" w:hAnsi="Angsana New" w:cs="Angsana New"/>
          <w:sz w:val="30"/>
          <w:szCs w:val="30"/>
          <w:lang w:val="en-US"/>
        </w:rPr>
        <w:t>9</w:t>
      </w:r>
      <w:r w:rsidRPr="004034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034C4">
        <w:rPr>
          <w:rFonts w:ascii="Angsana New" w:hAnsi="Angsana New" w:cs="Angsana New"/>
          <w:sz w:val="30"/>
          <w:szCs w:val="30"/>
          <w:cs/>
        </w:rPr>
        <w:t>ทั้งนี้ การจ่าย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</w:t>
      </w:r>
    </w:p>
    <w:sectPr w:rsidR="00270591" w:rsidRPr="00260519" w:rsidSect="00C6652E">
      <w:headerReference w:type="default" r:id="rId16"/>
      <w:pgSz w:w="11909" w:h="16834" w:code="9"/>
      <w:pgMar w:top="691" w:right="1152" w:bottom="720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7E69" w14:textId="77777777" w:rsidR="002B4DEC" w:rsidRDefault="002B4DEC" w:rsidP="00900EE2">
      <w:r>
        <w:separator/>
      </w:r>
    </w:p>
  </w:endnote>
  <w:endnote w:type="continuationSeparator" w:id="0">
    <w:p w14:paraId="605707A7" w14:textId="77777777" w:rsidR="002B4DEC" w:rsidRDefault="002B4DE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2C59" w14:textId="77777777" w:rsidR="008F21AD" w:rsidRPr="001C120C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</w:rPr>
      <w:t>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A43A" w14:textId="77777777" w:rsidR="002B4DEC" w:rsidRDefault="002B4DEC" w:rsidP="00900EE2">
      <w:r>
        <w:separator/>
      </w:r>
    </w:p>
  </w:footnote>
  <w:footnote w:type="continuationSeparator" w:id="0">
    <w:p w14:paraId="3131B3CB" w14:textId="77777777" w:rsidR="002B4DEC" w:rsidRDefault="002B4DE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6ED0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7280750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AD7B87" w14:textId="6C06ECC1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A71A41">
      <w:rPr>
        <w:rFonts w:ascii="Angsana New" w:hAnsi="Angsana New"/>
        <w:sz w:val="32"/>
        <w:szCs w:val="32"/>
        <w:lang w:val="en-US" w:bidi="th-TH"/>
      </w:rPr>
      <w:t>8</w:t>
    </w:r>
  </w:p>
  <w:p w14:paraId="7B68C06F" w14:textId="77777777" w:rsidR="008F21AD" w:rsidRPr="00B57193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551A" w14:textId="77777777" w:rsidR="008F21AD" w:rsidRDefault="008F2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927E" w14:textId="77777777" w:rsidR="008F21AD" w:rsidRPr="004253C9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7ACDA1CB" w14:textId="77777777" w:rsidR="008F21AD" w:rsidRPr="00A73B2E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3DC4E786" w14:textId="7A25614B" w:rsidR="008F21AD" w:rsidRPr="00B15652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EC429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สำหรับปีสิ้นสุด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วันที่ </w:t>
    </w:r>
    <w:r w:rsidRPr="004458AC">
      <w:rPr>
        <w:rFonts w:ascii="Angsana New" w:hAnsi="Angsana New"/>
        <w:sz w:val="32"/>
        <w:szCs w:val="32"/>
        <w:lang w:val="en-US"/>
      </w:rPr>
      <w:t xml:space="preserve">31 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458AC">
      <w:rPr>
        <w:rFonts w:ascii="Angsana New" w:hAnsi="Angsana New" w:hint="cs"/>
        <w:sz w:val="32"/>
        <w:szCs w:val="32"/>
        <w:lang w:val="en-US"/>
      </w:rPr>
      <w:t>256</w:t>
    </w:r>
    <w:r w:rsidR="001C6F8D">
      <w:rPr>
        <w:rFonts w:ascii="Angsana New" w:hAnsi="Angsana New"/>
        <w:sz w:val="32"/>
        <w:szCs w:val="32"/>
        <w:lang w:val="en-US"/>
      </w:rPr>
      <w:t>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DFEBF" w14:textId="77777777" w:rsidR="008F21AD" w:rsidRDefault="008F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5C81" w14:textId="77777777" w:rsidR="008F21AD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5A6D38" w14:textId="77777777" w:rsidR="008F21AD" w:rsidRPr="000F064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cs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1CEB91" w14:textId="68192051" w:rsidR="008F21AD" w:rsidRPr="00C6652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0F064E">
      <w:rPr>
        <w:rFonts w:ascii="Angsana New" w:hAnsi="Angsana New" w:hint="cs"/>
        <w:b/>
        <w:bCs/>
        <w:sz w:val="32"/>
        <w:szCs w:val="32"/>
        <w:cs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0F064E">
      <w:rPr>
        <w:rFonts w:ascii="Angsana New" w:hAnsi="Angsana New"/>
        <w:b/>
        <w:bCs/>
        <w:sz w:val="32"/>
        <w:szCs w:val="32"/>
      </w:rPr>
      <w:t xml:space="preserve">31 </w:t>
    </w:r>
    <w:r w:rsidRPr="000F064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064E">
      <w:rPr>
        <w:rFonts w:ascii="Angsana New" w:hAnsi="Angsana New" w:hint="cs"/>
        <w:b/>
        <w:bCs/>
        <w:sz w:val="32"/>
        <w:szCs w:val="32"/>
      </w:rPr>
      <w:t>256</w:t>
    </w:r>
    <w:r w:rsidR="001C6F8D">
      <w:rPr>
        <w:rFonts w:ascii="Angsana New" w:hAnsi="Angsana New"/>
        <w:b/>
        <w:bCs/>
        <w:sz w:val="32"/>
        <w:szCs w:val="32"/>
        <w:lang w:val="en-US"/>
      </w:rPr>
      <w:t>8</w:t>
    </w:r>
  </w:p>
  <w:p w14:paraId="3585D492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FC640B32"/>
    <w:lvl w:ilvl="0" w:tplc="339683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8514948">
    <w:abstractNumId w:val="6"/>
  </w:num>
  <w:num w:numId="2" w16cid:durableId="559368936">
    <w:abstractNumId w:val="5"/>
  </w:num>
  <w:num w:numId="3" w16cid:durableId="1129400121">
    <w:abstractNumId w:val="9"/>
  </w:num>
  <w:num w:numId="4" w16cid:durableId="709377886">
    <w:abstractNumId w:val="7"/>
  </w:num>
  <w:num w:numId="5" w16cid:durableId="6637578">
    <w:abstractNumId w:val="8"/>
  </w:num>
  <w:num w:numId="6" w16cid:durableId="544147375">
    <w:abstractNumId w:val="3"/>
  </w:num>
  <w:num w:numId="7" w16cid:durableId="690760731">
    <w:abstractNumId w:val="2"/>
  </w:num>
  <w:num w:numId="8" w16cid:durableId="1099567835">
    <w:abstractNumId w:val="0"/>
  </w:num>
  <w:num w:numId="9" w16cid:durableId="132262664">
    <w:abstractNumId w:val="1"/>
  </w:num>
  <w:num w:numId="10" w16cid:durableId="1276520929">
    <w:abstractNumId w:val="4"/>
  </w:num>
  <w:num w:numId="11" w16cid:durableId="79253402">
    <w:abstractNumId w:val="28"/>
  </w:num>
  <w:num w:numId="12" w16cid:durableId="1399210466">
    <w:abstractNumId w:val="23"/>
  </w:num>
  <w:num w:numId="13" w16cid:durableId="647172143">
    <w:abstractNumId w:val="37"/>
  </w:num>
  <w:num w:numId="14" w16cid:durableId="764034627">
    <w:abstractNumId w:val="25"/>
  </w:num>
  <w:num w:numId="15" w16cid:durableId="1120418703">
    <w:abstractNumId w:val="29"/>
  </w:num>
  <w:num w:numId="16" w16cid:durableId="514616128">
    <w:abstractNumId w:val="40"/>
  </w:num>
  <w:num w:numId="17" w16cid:durableId="132722941">
    <w:abstractNumId w:val="19"/>
  </w:num>
  <w:num w:numId="18" w16cid:durableId="3942066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203002">
    <w:abstractNumId w:val="33"/>
  </w:num>
  <w:num w:numId="20" w16cid:durableId="1972006501">
    <w:abstractNumId w:val="26"/>
  </w:num>
  <w:num w:numId="21" w16cid:durableId="2063822354">
    <w:abstractNumId w:val="20"/>
  </w:num>
  <w:num w:numId="22" w16cid:durableId="534853480">
    <w:abstractNumId w:val="14"/>
  </w:num>
  <w:num w:numId="23" w16cid:durableId="249124863">
    <w:abstractNumId w:val="10"/>
  </w:num>
  <w:num w:numId="24" w16cid:durableId="170681458">
    <w:abstractNumId w:val="35"/>
  </w:num>
  <w:num w:numId="25" w16cid:durableId="644435912">
    <w:abstractNumId w:val="16"/>
  </w:num>
  <w:num w:numId="26" w16cid:durableId="967394370">
    <w:abstractNumId w:val="39"/>
  </w:num>
  <w:num w:numId="27" w16cid:durableId="1165390937">
    <w:abstractNumId w:val="17"/>
  </w:num>
  <w:num w:numId="28" w16cid:durableId="2016228790">
    <w:abstractNumId w:val="30"/>
  </w:num>
  <w:num w:numId="29" w16cid:durableId="1422218591">
    <w:abstractNumId w:val="45"/>
  </w:num>
  <w:num w:numId="30" w16cid:durableId="2027557319">
    <w:abstractNumId w:val="15"/>
  </w:num>
  <w:num w:numId="31" w16cid:durableId="681248088">
    <w:abstractNumId w:val="38"/>
  </w:num>
  <w:num w:numId="32" w16cid:durableId="1100570179">
    <w:abstractNumId w:val="24"/>
  </w:num>
  <w:num w:numId="33" w16cid:durableId="522406584">
    <w:abstractNumId w:val="27"/>
  </w:num>
  <w:num w:numId="34" w16cid:durableId="2123114350">
    <w:abstractNumId w:val="44"/>
  </w:num>
  <w:num w:numId="35" w16cid:durableId="41365471">
    <w:abstractNumId w:val="22"/>
  </w:num>
  <w:num w:numId="36" w16cid:durableId="381255253">
    <w:abstractNumId w:val="41"/>
  </w:num>
  <w:num w:numId="37" w16cid:durableId="104682932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794880">
    <w:abstractNumId w:val="11"/>
  </w:num>
  <w:num w:numId="39" w16cid:durableId="1602255763">
    <w:abstractNumId w:val="32"/>
  </w:num>
  <w:num w:numId="40" w16cid:durableId="1460952071">
    <w:abstractNumId w:val="42"/>
  </w:num>
  <w:num w:numId="41" w16cid:durableId="703555978">
    <w:abstractNumId w:val="21"/>
  </w:num>
  <w:num w:numId="42" w16cid:durableId="1809976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370444">
    <w:abstractNumId w:val="41"/>
  </w:num>
  <w:num w:numId="44" w16cid:durableId="743796122">
    <w:abstractNumId w:val="10"/>
  </w:num>
  <w:num w:numId="45" w16cid:durableId="1186166417">
    <w:abstractNumId w:val="13"/>
  </w:num>
  <w:num w:numId="46" w16cid:durableId="813326915">
    <w:abstractNumId w:val="12"/>
  </w:num>
  <w:num w:numId="47" w16cid:durableId="1795174197">
    <w:abstractNumId w:val="34"/>
  </w:num>
  <w:num w:numId="48" w16cid:durableId="1411851171">
    <w:abstractNumId w:val="18"/>
  </w:num>
  <w:num w:numId="49" w16cid:durableId="330835513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A9"/>
    <w:rsid w:val="00000AAE"/>
    <w:rsid w:val="00000D7A"/>
    <w:rsid w:val="00000DA9"/>
    <w:rsid w:val="0000113A"/>
    <w:rsid w:val="000013E3"/>
    <w:rsid w:val="00001427"/>
    <w:rsid w:val="000014AC"/>
    <w:rsid w:val="00001549"/>
    <w:rsid w:val="0000155D"/>
    <w:rsid w:val="00001656"/>
    <w:rsid w:val="0000175F"/>
    <w:rsid w:val="000018CF"/>
    <w:rsid w:val="00001A22"/>
    <w:rsid w:val="00001F9D"/>
    <w:rsid w:val="00002377"/>
    <w:rsid w:val="0000245D"/>
    <w:rsid w:val="00002620"/>
    <w:rsid w:val="0000291C"/>
    <w:rsid w:val="00002B1F"/>
    <w:rsid w:val="00002E24"/>
    <w:rsid w:val="00003100"/>
    <w:rsid w:val="00003420"/>
    <w:rsid w:val="000036F9"/>
    <w:rsid w:val="00003990"/>
    <w:rsid w:val="00003A8F"/>
    <w:rsid w:val="00003D90"/>
    <w:rsid w:val="0000420A"/>
    <w:rsid w:val="000044F7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8B1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07A4"/>
    <w:rsid w:val="00020D90"/>
    <w:rsid w:val="000210EB"/>
    <w:rsid w:val="000214E7"/>
    <w:rsid w:val="000217DD"/>
    <w:rsid w:val="000218B0"/>
    <w:rsid w:val="000219FD"/>
    <w:rsid w:val="00022155"/>
    <w:rsid w:val="000226BF"/>
    <w:rsid w:val="000228E5"/>
    <w:rsid w:val="0002294B"/>
    <w:rsid w:val="00022991"/>
    <w:rsid w:val="00022A1A"/>
    <w:rsid w:val="00022B99"/>
    <w:rsid w:val="00022CA1"/>
    <w:rsid w:val="000230A2"/>
    <w:rsid w:val="00023306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856"/>
    <w:rsid w:val="0002694E"/>
    <w:rsid w:val="00026BA9"/>
    <w:rsid w:val="00026BEF"/>
    <w:rsid w:val="00026C38"/>
    <w:rsid w:val="00026D33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7B4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926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294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5AD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19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3F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9D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96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4BC"/>
    <w:rsid w:val="00066FC3"/>
    <w:rsid w:val="000670F6"/>
    <w:rsid w:val="00067307"/>
    <w:rsid w:val="00067942"/>
    <w:rsid w:val="00067D84"/>
    <w:rsid w:val="00067D8E"/>
    <w:rsid w:val="00067E5C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581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7A8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D84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0AD2"/>
    <w:rsid w:val="00090C69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3AD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0EA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DB5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57"/>
    <w:rsid w:val="000B6464"/>
    <w:rsid w:val="000B64BB"/>
    <w:rsid w:val="000B68B2"/>
    <w:rsid w:val="000B6B51"/>
    <w:rsid w:val="000B6E36"/>
    <w:rsid w:val="000B71B2"/>
    <w:rsid w:val="000B746C"/>
    <w:rsid w:val="000B75AE"/>
    <w:rsid w:val="000B771B"/>
    <w:rsid w:val="000B78AA"/>
    <w:rsid w:val="000B7FAD"/>
    <w:rsid w:val="000C005E"/>
    <w:rsid w:val="000C00F1"/>
    <w:rsid w:val="000C024F"/>
    <w:rsid w:val="000C02C2"/>
    <w:rsid w:val="000C09B2"/>
    <w:rsid w:val="000C0B99"/>
    <w:rsid w:val="000C0EFF"/>
    <w:rsid w:val="000C12A9"/>
    <w:rsid w:val="000C1438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20"/>
    <w:rsid w:val="000C3AD4"/>
    <w:rsid w:val="000C3BA8"/>
    <w:rsid w:val="000C4506"/>
    <w:rsid w:val="000C4F80"/>
    <w:rsid w:val="000C5058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9EC"/>
    <w:rsid w:val="000E1B7D"/>
    <w:rsid w:val="000E1C70"/>
    <w:rsid w:val="000E1D30"/>
    <w:rsid w:val="000E1E18"/>
    <w:rsid w:val="000E26EE"/>
    <w:rsid w:val="000E273F"/>
    <w:rsid w:val="000E2B23"/>
    <w:rsid w:val="000E2BA4"/>
    <w:rsid w:val="000E2E17"/>
    <w:rsid w:val="000E2E46"/>
    <w:rsid w:val="000E3355"/>
    <w:rsid w:val="000E3625"/>
    <w:rsid w:val="000E384A"/>
    <w:rsid w:val="000E3DE0"/>
    <w:rsid w:val="000E3F0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4BC"/>
    <w:rsid w:val="000F064E"/>
    <w:rsid w:val="000F06C7"/>
    <w:rsid w:val="000F0C71"/>
    <w:rsid w:val="000F10E5"/>
    <w:rsid w:val="000F1208"/>
    <w:rsid w:val="000F12BE"/>
    <w:rsid w:val="000F1A4E"/>
    <w:rsid w:val="000F1F5D"/>
    <w:rsid w:val="000F2237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3A2"/>
    <w:rsid w:val="000F75D4"/>
    <w:rsid w:val="000F7B90"/>
    <w:rsid w:val="000F7F4A"/>
    <w:rsid w:val="000F7FB0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49"/>
    <w:rsid w:val="001026C6"/>
    <w:rsid w:val="0010280E"/>
    <w:rsid w:val="00102FD7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EB0"/>
    <w:rsid w:val="00106A20"/>
    <w:rsid w:val="00106C37"/>
    <w:rsid w:val="00106F3E"/>
    <w:rsid w:val="00107286"/>
    <w:rsid w:val="00107300"/>
    <w:rsid w:val="001073FD"/>
    <w:rsid w:val="0010741E"/>
    <w:rsid w:val="001075BD"/>
    <w:rsid w:val="001075EA"/>
    <w:rsid w:val="0010761A"/>
    <w:rsid w:val="00107774"/>
    <w:rsid w:val="0010796A"/>
    <w:rsid w:val="00107A24"/>
    <w:rsid w:val="00107AB1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723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D4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4F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1EBE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4C71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37E27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1D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23F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10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1E66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852"/>
    <w:rsid w:val="00155906"/>
    <w:rsid w:val="00155A52"/>
    <w:rsid w:val="00155AD9"/>
    <w:rsid w:val="00155CA6"/>
    <w:rsid w:val="00155D0A"/>
    <w:rsid w:val="00155E23"/>
    <w:rsid w:val="00155E50"/>
    <w:rsid w:val="00156162"/>
    <w:rsid w:val="00156191"/>
    <w:rsid w:val="001563FD"/>
    <w:rsid w:val="001565E1"/>
    <w:rsid w:val="0015662F"/>
    <w:rsid w:val="00156746"/>
    <w:rsid w:val="00156800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0A9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00"/>
    <w:rsid w:val="00167B8D"/>
    <w:rsid w:val="00167C2B"/>
    <w:rsid w:val="00167CF1"/>
    <w:rsid w:val="00167F6B"/>
    <w:rsid w:val="001702F3"/>
    <w:rsid w:val="0017039A"/>
    <w:rsid w:val="001705EF"/>
    <w:rsid w:val="00170772"/>
    <w:rsid w:val="00170BFD"/>
    <w:rsid w:val="00170C90"/>
    <w:rsid w:val="00171218"/>
    <w:rsid w:val="0017160C"/>
    <w:rsid w:val="00171765"/>
    <w:rsid w:val="00171C79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22"/>
    <w:rsid w:val="00174137"/>
    <w:rsid w:val="0017416E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1FC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2D7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E3"/>
    <w:rsid w:val="00185DFD"/>
    <w:rsid w:val="00186A0E"/>
    <w:rsid w:val="00186B8B"/>
    <w:rsid w:val="00186B8E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C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3B1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C7D"/>
    <w:rsid w:val="00193DB1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34A"/>
    <w:rsid w:val="001975CB"/>
    <w:rsid w:val="001975CD"/>
    <w:rsid w:val="00197685"/>
    <w:rsid w:val="00197A5C"/>
    <w:rsid w:val="00197B1E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3EA9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26C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0F64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D8E"/>
    <w:rsid w:val="001B2E69"/>
    <w:rsid w:val="001B308F"/>
    <w:rsid w:val="001B313F"/>
    <w:rsid w:val="001B344F"/>
    <w:rsid w:val="001B3459"/>
    <w:rsid w:val="001B3475"/>
    <w:rsid w:val="001B356A"/>
    <w:rsid w:val="001B40D1"/>
    <w:rsid w:val="001B432D"/>
    <w:rsid w:val="001B451C"/>
    <w:rsid w:val="001B476D"/>
    <w:rsid w:val="001B487F"/>
    <w:rsid w:val="001B4915"/>
    <w:rsid w:val="001B4E82"/>
    <w:rsid w:val="001B5022"/>
    <w:rsid w:val="001B5074"/>
    <w:rsid w:val="001B5591"/>
    <w:rsid w:val="001B568B"/>
    <w:rsid w:val="001B56D7"/>
    <w:rsid w:val="001B56F9"/>
    <w:rsid w:val="001B5752"/>
    <w:rsid w:val="001B5CAC"/>
    <w:rsid w:val="001B6170"/>
    <w:rsid w:val="001B6542"/>
    <w:rsid w:val="001B673C"/>
    <w:rsid w:val="001B687C"/>
    <w:rsid w:val="001B6D8A"/>
    <w:rsid w:val="001B6FBC"/>
    <w:rsid w:val="001B70D2"/>
    <w:rsid w:val="001B73B4"/>
    <w:rsid w:val="001B7B8B"/>
    <w:rsid w:val="001B7CF7"/>
    <w:rsid w:val="001B7E3C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A53"/>
    <w:rsid w:val="001C1F52"/>
    <w:rsid w:val="001C205A"/>
    <w:rsid w:val="001C2499"/>
    <w:rsid w:val="001C2541"/>
    <w:rsid w:val="001C258D"/>
    <w:rsid w:val="001C270B"/>
    <w:rsid w:val="001C2A69"/>
    <w:rsid w:val="001C30D3"/>
    <w:rsid w:val="001C35BC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D42"/>
    <w:rsid w:val="001C5EFB"/>
    <w:rsid w:val="001C6451"/>
    <w:rsid w:val="001C68AA"/>
    <w:rsid w:val="001C6909"/>
    <w:rsid w:val="001C6A29"/>
    <w:rsid w:val="001C6AE4"/>
    <w:rsid w:val="001C6D65"/>
    <w:rsid w:val="001C6F8D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C7F45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CED"/>
    <w:rsid w:val="001D2D65"/>
    <w:rsid w:val="001D2D6D"/>
    <w:rsid w:val="001D3145"/>
    <w:rsid w:val="001D334D"/>
    <w:rsid w:val="001D3897"/>
    <w:rsid w:val="001D40A9"/>
    <w:rsid w:val="001D4B13"/>
    <w:rsid w:val="001D4B26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177"/>
    <w:rsid w:val="001E538C"/>
    <w:rsid w:val="001E5616"/>
    <w:rsid w:val="001E59DC"/>
    <w:rsid w:val="001E59EB"/>
    <w:rsid w:val="001E5BAE"/>
    <w:rsid w:val="001E5BDA"/>
    <w:rsid w:val="001E5D9B"/>
    <w:rsid w:val="001E5EE8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0F69"/>
    <w:rsid w:val="001F13F3"/>
    <w:rsid w:val="001F1AD5"/>
    <w:rsid w:val="001F1E37"/>
    <w:rsid w:val="001F1E89"/>
    <w:rsid w:val="001F1EFE"/>
    <w:rsid w:val="001F204B"/>
    <w:rsid w:val="001F20FE"/>
    <w:rsid w:val="001F2743"/>
    <w:rsid w:val="001F2868"/>
    <w:rsid w:val="001F28B6"/>
    <w:rsid w:val="001F2F27"/>
    <w:rsid w:val="001F3023"/>
    <w:rsid w:val="001F31D7"/>
    <w:rsid w:val="001F3372"/>
    <w:rsid w:val="001F3466"/>
    <w:rsid w:val="001F35F3"/>
    <w:rsid w:val="001F379F"/>
    <w:rsid w:val="001F3AA6"/>
    <w:rsid w:val="001F3FA7"/>
    <w:rsid w:val="001F4097"/>
    <w:rsid w:val="001F42B8"/>
    <w:rsid w:val="001F44A1"/>
    <w:rsid w:val="001F4584"/>
    <w:rsid w:val="001F46F1"/>
    <w:rsid w:val="001F474A"/>
    <w:rsid w:val="001F48C3"/>
    <w:rsid w:val="001F50DB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A73"/>
    <w:rsid w:val="001F6CE8"/>
    <w:rsid w:val="001F76BC"/>
    <w:rsid w:val="001F78CE"/>
    <w:rsid w:val="001F79B3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574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6B9"/>
    <w:rsid w:val="00204804"/>
    <w:rsid w:val="00204914"/>
    <w:rsid w:val="0020496B"/>
    <w:rsid w:val="00204A47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049"/>
    <w:rsid w:val="002112E5"/>
    <w:rsid w:val="00211939"/>
    <w:rsid w:val="00211AC7"/>
    <w:rsid w:val="00211AFA"/>
    <w:rsid w:val="00211BF0"/>
    <w:rsid w:val="00211C3A"/>
    <w:rsid w:val="00211CD1"/>
    <w:rsid w:val="00211E9E"/>
    <w:rsid w:val="0021211B"/>
    <w:rsid w:val="00212590"/>
    <w:rsid w:val="002125C8"/>
    <w:rsid w:val="002127B9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A3"/>
    <w:rsid w:val="002150FF"/>
    <w:rsid w:val="0021515B"/>
    <w:rsid w:val="00215567"/>
    <w:rsid w:val="002156C8"/>
    <w:rsid w:val="002157EB"/>
    <w:rsid w:val="00215ADE"/>
    <w:rsid w:val="00215B79"/>
    <w:rsid w:val="00215C32"/>
    <w:rsid w:val="00215D6E"/>
    <w:rsid w:val="00215DF7"/>
    <w:rsid w:val="002160D3"/>
    <w:rsid w:val="00216550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C2F"/>
    <w:rsid w:val="00222D03"/>
    <w:rsid w:val="00222D66"/>
    <w:rsid w:val="002232C9"/>
    <w:rsid w:val="002238AD"/>
    <w:rsid w:val="00223BE0"/>
    <w:rsid w:val="00223CE6"/>
    <w:rsid w:val="00223F02"/>
    <w:rsid w:val="00223F08"/>
    <w:rsid w:val="002240CD"/>
    <w:rsid w:val="0022416A"/>
    <w:rsid w:val="00224448"/>
    <w:rsid w:val="00224867"/>
    <w:rsid w:val="00224B94"/>
    <w:rsid w:val="00224BB5"/>
    <w:rsid w:val="00224CB1"/>
    <w:rsid w:val="00224E7C"/>
    <w:rsid w:val="00224ECF"/>
    <w:rsid w:val="00225280"/>
    <w:rsid w:val="0022538C"/>
    <w:rsid w:val="00225928"/>
    <w:rsid w:val="00225AA9"/>
    <w:rsid w:val="00225EEC"/>
    <w:rsid w:val="00226149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31A"/>
    <w:rsid w:val="00233595"/>
    <w:rsid w:val="002335B1"/>
    <w:rsid w:val="002335FE"/>
    <w:rsid w:val="002337C3"/>
    <w:rsid w:val="00233806"/>
    <w:rsid w:val="002339F3"/>
    <w:rsid w:val="002346B1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A17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378"/>
    <w:rsid w:val="00240739"/>
    <w:rsid w:val="00240783"/>
    <w:rsid w:val="00240D72"/>
    <w:rsid w:val="00240DB9"/>
    <w:rsid w:val="002410B0"/>
    <w:rsid w:val="0024110A"/>
    <w:rsid w:val="0024159C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AD3"/>
    <w:rsid w:val="00243E02"/>
    <w:rsid w:val="00243E96"/>
    <w:rsid w:val="002440AC"/>
    <w:rsid w:val="00244291"/>
    <w:rsid w:val="0024435E"/>
    <w:rsid w:val="0024447B"/>
    <w:rsid w:val="002448EC"/>
    <w:rsid w:val="0024491F"/>
    <w:rsid w:val="00244A4C"/>
    <w:rsid w:val="00244AFF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6E4C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84D"/>
    <w:rsid w:val="00250E41"/>
    <w:rsid w:val="002511FB"/>
    <w:rsid w:val="00251241"/>
    <w:rsid w:val="0025127C"/>
    <w:rsid w:val="0025133F"/>
    <w:rsid w:val="00251444"/>
    <w:rsid w:val="00251615"/>
    <w:rsid w:val="00251657"/>
    <w:rsid w:val="00251CA4"/>
    <w:rsid w:val="00251F6C"/>
    <w:rsid w:val="00252103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3D9B"/>
    <w:rsid w:val="002541D5"/>
    <w:rsid w:val="00254669"/>
    <w:rsid w:val="00254785"/>
    <w:rsid w:val="002548C7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27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1DF3"/>
    <w:rsid w:val="00262816"/>
    <w:rsid w:val="00262A58"/>
    <w:rsid w:val="002636E0"/>
    <w:rsid w:val="0026379C"/>
    <w:rsid w:val="00263C1E"/>
    <w:rsid w:val="00263C82"/>
    <w:rsid w:val="00263F48"/>
    <w:rsid w:val="00264297"/>
    <w:rsid w:val="00264A04"/>
    <w:rsid w:val="00264A4B"/>
    <w:rsid w:val="00264BC3"/>
    <w:rsid w:val="00264CF9"/>
    <w:rsid w:val="00264DA4"/>
    <w:rsid w:val="00264F93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AB1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0E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36B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1D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9CF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4887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2C0"/>
    <w:rsid w:val="002873D7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8C"/>
    <w:rsid w:val="002915E0"/>
    <w:rsid w:val="00291FF4"/>
    <w:rsid w:val="00292064"/>
    <w:rsid w:val="00292430"/>
    <w:rsid w:val="00292460"/>
    <w:rsid w:val="002924DE"/>
    <w:rsid w:val="002924F4"/>
    <w:rsid w:val="00292551"/>
    <w:rsid w:val="0029274E"/>
    <w:rsid w:val="0029279D"/>
    <w:rsid w:val="002927E8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26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708"/>
    <w:rsid w:val="002A384B"/>
    <w:rsid w:val="002A391D"/>
    <w:rsid w:val="002A3A59"/>
    <w:rsid w:val="002A3B27"/>
    <w:rsid w:val="002A424B"/>
    <w:rsid w:val="002A43A8"/>
    <w:rsid w:val="002A4847"/>
    <w:rsid w:val="002A4B37"/>
    <w:rsid w:val="002A4ED6"/>
    <w:rsid w:val="002A5046"/>
    <w:rsid w:val="002A5145"/>
    <w:rsid w:val="002A518D"/>
    <w:rsid w:val="002A5365"/>
    <w:rsid w:val="002A5553"/>
    <w:rsid w:val="002A589D"/>
    <w:rsid w:val="002A58CA"/>
    <w:rsid w:val="002A59D4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09"/>
    <w:rsid w:val="002B24DB"/>
    <w:rsid w:val="002B24E1"/>
    <w:rsid w:val="002B2536"/>
    <w:rsid w:val="002B29E8"/>
    <w:rsid w:val="002B2B30"/>
    <w:rsid w:val="002B2CEF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EC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761"/>
    <w:rsid w:val="002C080B"/>
    <w:rsid w:val="002C0864"/>
    <w:rsid w:val="002C090D"/>
    <w:rsid w:val="002C0B87"/>
    <w:rsid w:val="002C159A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A22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1AF"/>
    <w:rsid w:val="002C799E"/>
    <w:rsid w:val="002C7B9E"/>
    <w:rsid w:val="002C7DAC"/>
    <w:rsid w:val="002C7DF7"/>
    <w:rsid w:val="002C7E3D"/>
    <w:rsid w:val="002C7EDA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21"/>
    <w:rsid w:val="002D1F48"/>
    <w:rsid w:val="002D1FEB"/>
    <w:rsid w:val="002D211F"/>
    <w:rsid w:val="002D2218"/>
    <w:rsid w:val="002D2580"/>
    <w:rsid w:val="002D2675"/>
    <w:rsid w:val="002D2975"/>
    <w:rsid w:val="002D2A92"/>
    <w:rsid w:val="002D2B2F"/>
    <w:rsid w:val="002D2F2D"/>
    <w:rsid w:val="002D2F95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3D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1D30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D77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B6C"/>
    <w:rsid w:val="002F2CFB"/>
    <w:rsid w:val="002F3187"/>
    <w:rsid w:val="002F32A9"/>
    <w:rsid w:val="002F3317"/>
    <w:rsid w:val="002F3663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985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C42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754"/>
    <w:rsid w:val="00307AF8"/>
    <w:rsid w:val="00307B9D"/>
    <w:rsid w:val="00307DA4"/>
    <w:rsid w:val="00307E88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4F7"/>
    <w:rsid w:val="0031161B"/>
    <w:rsid w:val="00311808"/>
    <w:rsid w:val="00311986"/>
    <w:rsid w:val="00311994"/>
    <w:rsid w:val="00311B0D"/>
    <w:rsid w:val="003120DD"/>
    <w:rsid w:val="003121A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C34"/>
    <w:rsid w:val="00314D42"/>
    <w:rsid w:val="00314D9F"/>
    <w:rsid w:val="00314E0A"/>
    <w:rsid w:val="00315607"/>
    <w:rsid w:val="003156E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17E12"/>
    <w:rsid w:val="00320189"/>
    <w:rsid w:val="003202C4"/>
    <w:rsid w:val="003204A9"/>
    <w:rsid w:val="0032050F"/>
    <w:rsid w:val="003207EF"/>
    <w:rsid w:val="00320D24"/>
    <w:rsid w:val="00320F19"/>
    <w:rsid w:val="003210FC"/>
    <w:rsid w:val="003212AD"/>
    <w:rsid w:val="003212DE"/>
    <w:rsid w:val="003215EF"/>
    <w:rsid w:val="00321738"/>
    <w:rsid w:val="00321A64"/>
    <w:rsid w:val="00321AF8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9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D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38"/>
    <w:rsid w:val="0033097F"/>
    <w:rsid w:val="00330CF2"/>
    <w:rsid w:val="00330E82"/>
    <w:rsid w:val="00331292"/>
    <w:rsid w:val="003313A8"/>
    <w:rsid w:val="0033196D"/>
    <w:rsid w:val="00331AEF"/>
    <w:rsid w:val="00331E29"/>
    <w:rsid w:val="00331FE9"/>
    <w:rsid w:val="00332536"/>
    <w:rsid w:val="0033265B"/>
    <w:rsid w:val="00332AE7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990"/>
    <w:rsid w:val="00334D1C"/>
    <w:rsid w:val="00335314"/>
    <w:rsid w:val="003353DF"/>
    <w:rsid w:val="003357B2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661"/>
    <w:rsid w:val="003409A1"/>
    <w:rsid w:val="00340A56"/>
    <w:rsid w:val="00340C07"/>
    <w:rsid w:val="00340C8D"/>
    <w:rsid w:val="003410FB"/>
    <w:rsid w:val="00341190"/>
    <w:rsid w:val="003411C0"/>
    <w:rsid w:val="00341787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4ED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81B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5DF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850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33D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54F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77FD9"/>
    <w:rsid w:val="00380242"/>
    <w:rsid w:val="00380339"/>
    <w:rsid w:val="003804E8"/>
    <w:rsid w:val="00380F06"/>
    <w:rsid w:val="0038105E"/>
    <w:rsid w:val="0038112A"/>
    <w:rsid w:val="0038141B"/>
    <w:rsid w:val="003816A6"/>
    <w:rsid w:val="00381710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815"/>
    <w:rsid w:val="00386B84"/>
    <w:rsid w:val="00386DF6"/>
    <w:rsid w:val="003870CB"/>
    <w:rsid w:val="00387509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98B"/>
    <w:rsid w:val="00391EE1"/>
    <w:rsid w:val="00392595"/>
    <w:rsid w:val="00392631"/>
    <w:rsid w:val="00392962"/>
    <w:rsid w:val="00392B37"/>
    <w:rsid w:val="00392D12"/>
    <w:rsid w:val="00392E18"/>
    <w:rsid w:val="00392E9D"/>
    <w:rsid w:val="00392F5F"/>
    <w:rsid w:val="00393267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5EE3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459"/>
    <w:rsid w:val="003A18D3"/>
    <w:rsid w:val="003A1BF0"/>
    <w:rsid w:val="003A1C59"/>
    <w:rsid w:val="003A1DC1"/>
    <w:rsid w:val="003A1FA3"/>
    <w:rsid w:val="003A200D"/>
    <w:rsid w:val="003A219B"/>
    <w:rsid w:val="003A223E"/>
    <w:rsid w:val="003A245A"/>
    <w:rsid w:val="003A252C"/>
    <w:rsid w:val="003A25F3"/>
    <w:rsid w:val="003A28B8"/>
    <w:rsid w:val="003A2BAA"/>
    <w:rsid w:val="003A2C9A"/>
    <w:rsid w:val="003A2E9C"/>
    <w:rsid w:val="003A3301"/>
    <w:rsid w:val="003A3331"/>
    <w:rsid w:val="003A33D9"/>
    <w:rsid w:val="003A3682"/>
    <w:rsid w:val="003A3BCC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BA1"/>
    <w:rsid w:val="003A6D0F"/>
    <w:rsid w:val="003A7544"/>
    <w:rsid w:val="003A75C6"/>
    <w:rsid w:val="003A775C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790"/>
    <w:rsid w:val="003B0B01"/>
    <w:rsid w:val="003B0B96"/>
    <w:rsid w:val="003B0BC6"/>
    <w:rsid w:val="003B0CFB"/>
    <w:rsid w:val="003B0D44"/>
    <w:rsid w:val="003B0DC3"/>
    <w:rsid w:val="003B0F52"/>
    <w:rsid w:val="003B0FFD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C9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CC0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93A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4CA5"/>
    <w:rsid w:val="003C5132"/>
    <w:rsid w:val="003C53B8"/>
    <w:rsid w:val="003C6178"/>
    <w:rsid w:val="003C630D"/>
    <w:rsid w:val="003C68C7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758"/>
    <w:rsid w:val="003D0A1F"/>
    <w:rsid w:val="003D0A99"/>
    <w:rsid w:val="003D0C64"/>
    <w:rsid w:val="003D0FFE"/>
    <w:rsid w:val="003D100F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EEA"/>
    <w:rsid w:val="003D2F28"/>
    <w:rsid w:val="003D30CA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893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910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A48"/>
    <w:rsid w:val="003F0DBE"/>
    <w:rsid w:val="003F0ED6"/>
    <w:rsid w:val="003F1319"/>
    <w:rsid w:val="003F133B"/>
    <w:rsid w:val="003F1573"/>
    <w:rsid w:val="003F1713"/>
    <w:rsid w:val="003F1EB1"/>
    <w:rsid w:val="003F1F94"/>
    <w:rsid w:val="003F25A5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47"/>
    <w:rsid w:val="003F44F8"/>
    <w:rsid w:val="003F457C"/>
    <w:rsid w:val="003F48DA"/>
    <w:rsid w:val="003F4BE7"/>
    <w:rsid w:val="003F4CA0"/>
    <w:rsid w:val="003F4D90"/>
    <w:rsid w:val="003F4E96"/>
    <w:rsid w:val="003F4EE6"/>
    <w:rsid w:val="003F4F48"/>
    <w:rsid w:val="003F5486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C34"/>
    <w:rsid w:val="00402D07"/>
    <w:rsid w:val="00403158"/>
    <w:rsid w:val="00403465"/>
    <w:rsid w:val="004034C4"/>
    <w:rsid w:val="00403839"/>
    <w:rsid w:val="0040397B"/>
    <w:rsid w:val="00403F83"/>
    <w:rsid w:val="004040B9"/>
    <w:rsid w:val="004040C9"/>
    <w:rsid w:val="00404167"/>
    <w:rsid w:val="004043AE"/>
    <w:rsid w:val="0040486E"/>
    <w:rsid w:val="00404C43"/>
    <w:rsid w:val="00404D72"/>
    <w:rsid w:val="00404F67"/>
    <w:rsid w:val="00405433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04E"/>
    <w:rsid w:val="0040739A"/>
    <w:rsid w:val="00407513"/>
    <w:rsid w:val="00407C74"/>
    <w:rsid w:val="00407CD5"/>
    <w:rsid w:val="00407E56"/>
    <w:rsid w:val="00410020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96B"/>
    <w:rsid w:val="00411ABA"/>
    <w:rsid w:val="00411B1D"/>
    <w:rsid w:val="00411BD1"/>
    <w:rsid w:val="00411C41"/>
    <w:rsid w:val="00412274"/>
    <w:rsid w:val="004124D5"/>
    <w:rsid w:val="004126AB"/>
    <w:rsid w:val="0041280F"/>
    <w:rsid w:val="004129A8"/>
    <w:rsid w:val="00412B18"/>
    <w:rsid w:val="00412E6D"/>
    <w:rsid w:val="00413098"/>
    <w:rsid w:val="00413485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391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6EF9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A3A"/>
    <w:rsid w:val="00424C79"/>
    <w:rsid w:val="00424EE6"/>
    <w:rsid w:val="00424F8D"/>
    <w:rsid w:val="004253C9"/>
    <w:rsid w:val="00425549"/>
    <w:rsid w:val="00425922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762"/>
    <w:rsid w:val="00430776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E71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4A5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66B"/>
    <w:rsid w:val="00436E06"/>
    <w:rsid w:val="00436E3E"/>
    <w:rsid w:val="0043704C"/>
    <w:rsid w:val="00437075"/>
    <w:rsid w:val="0043709E"/>
    <w:rsid w:val="004370E4"/>
    <w:rsid w:val="00437111"/>
    <w:rsid w:val="004373D1"/>
    <w:rsid w:val="004373E8"/>
    <w:rsid w:val="00437568"/>
    <w:rsid w:val="004379E9"/>
    <w:rsid w:val="00437A1E"/>
    <w:rsid w:val="00437A63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3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4EC"/>
    <w:rsid w:val="00447B56"/>
    <w:rsid w:val="00447C9B"/>
    <w:rsid w:val="00447D96"/>
    <w:rsid w:val="00447DCB"/>
    <w:rsid w:val="00450261"/>
    <w:rsid w:val="0045042D"/>
    <w:rsid w:val="00450C89"/>
    <w:rsid w:val="00450CBD"/>
    <w:rsid w:val="004512CC"/>
    <w:rsid w:val="004512CF"/>
    <w:rsid w:val="00451582"/>
    <w:rsid w:val="00451594"/>
    <w:rsid w:val="004515CB"/>
    <w:rsid w:val="00451CEC"/>
    <w:rsid w:val="00451E8F"/>
    <w:rsid w:val="00452362"/>
    <w:rsid w:val="00452498"/>
    <w:rsid w:val="00452586"/>
    <w:rsid w:val="004526BF"/>
    <w:rsid w:val="004529F7"/>
    <w:rsid w:val="00452ACC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135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2D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B4D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8BC"/>
    <w:rsid w:val="00463B22"/>
    <w:rsid w:val="00463D92"/>
    <w:rsid w:val="00463DC0"/>
    <w:rsid w:val="00464BF6"/>
    <w:rsid w:val="00464C36"/>
    <w:rsid w:val="00464EB4"/>
    <w:rsid w:val="00464FF0"/>
    <w:rsid w:val="0046535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67E9F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07"/>
    <w:rsid w:val="004719D7"/>
    <w:rsid w:val="00471EF8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CB7"/>
    <w:rsid w:val="00473E46"/>
    <w:rsid w:val="00473EF4"/>
    <w:rsid w:val="00474029"/>
    <w:rsid w:val="00474069"/>
    <w:rsid w:val="00474107"/>
    <w:rsid w:val="0047477B"/>
    <w:rsid w:val="00474881"/>
    <w:rsid w:val="0047489C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A60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022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5A5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057F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73E"/>
    <w:rsid w:val="00494C88"/>
    <w:rsid w:val="004951B6"/>
    <w:rsid w:val="00495625"/>
    <w:rsid w:val="00496068"/>
    <w:rsid w:val="0049629B"/>
    <w:rsid w:val="004963B9"/>
    <w:rsid w:val="00496433"/>
    <w:rsid w:val="00496604"/>
    <w:rsid w:val="00496729"/>
    <w:rsid w:val="004968A2"/>
    <w:rsid w:val="00496B0D"/>
    <w:rsid w:val="00496C7A"/>
    <w:rsid w:val="004973B7"/>
    <w:rsid w:val="004975F5"/>
    <w:rsid w:val="0049770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17E"/>
    <w:rsid w:val="004A7832"/>
    <w:rsid w:val="004A790F"/>
    <w:rsid w:val="004A7989"/>
    <w:rsid w:val="004A7A0B"/>
    <w:rsid w:val="004A7B61"/>
    <w:rsid w:val="004B02B5"/>
    <w:rsid w:val="004B0308"/>
    <w:rsid w:val="004B0459"/>
    <w:rsid w:val="004B04EB"/>
    <w:rsid w:val="004B0A96"/>
    <w:rsid w:val="004B0C5E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808"/>
    <w:rsid w:val="004B3AA4"/>
    <w:rsid w:val="004B3E82"/>
    <w:rsid w:val="004B405E"/>
    <w:rsid w:val="004B4068"/>
    <w:rsid w:val="004B4828"/>
    <w:rsid w:val="004B4892"/>
    <w:rsid w:val="004B4A96"/>
    <w:rsid w:val="004B4D23"/>
    <w:rsid w:val="004B4D6E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52"/>
    <w:rsid w:val="004C338B"/>
    <w:rsid w:val="004C39B7"/>
    <w:rsid w:val="004C3A24"/>
    <w:rsid w:val="004C4B1E"/>
    <w:rsid w:val="004C4B45"/>
    <w:rsid w:val="004C4E09"/>
    <w:rsid w:val="004C4FD6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C7FC7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1E"/>
    <w:rsid w:val="004D12C8"/>
    <w:rsid w:val="004D14BA"/>
    <w:rsid w:val="004D179D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07F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6A0"/>
    <w:rsid w:val="004D57F4"/>
    <w:rsid w:val="004D5B96"/>
    <w:rsid w:val="004D5DC2"/>
    <w:rsid w:val="004D5FED"/>
    <w:rsid w:val="004D6202"/>
    <w:rsid w:val="004D680E"/>
    <w:rsid w:val="004D68C3"/>
    <w:rsid w:val="004D6AE5"/>
    <w:rsid w:val="004D721D"/>
    <w:rsid w:val="004D793E"/>
    <w:rsid w:val="004D7A53"/>
    <w:rsid w:val="004D7A8F"/>
    <w:rsid w:val="004D7AAE"/>
    <w:rsid w:val="004D7BE1"/>
    <w:rsid w:val="004D7D7B"/>
    <w:rsid w:val="004D7EBF"/>
    <w:rsid w:val="004E0683"/>
    <w:rsid w:val="004E0A43"/>
    <w:rsid w:val="004E0FF8"/>
    <w:rsid w:val="004E14A3"/>
    <w:rsid w:val="004E163A"/>
    <w:rsid w:val="004E1A3B"/>
    <w:rsid w:val="004E1B86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CEE"/>
    <w:rsid w:val="004E3E02"/>
    <w:rsid w:val="004E3F07"/>
    <w:rsid w:val="004E3F13"/>
    <w:rsid w:val="004E3F94"/>
    <w:rsid w:val="004E4257"/>
    <w:rsid w:val="004E468D"/>
    <w:rsid w:val="004E4726"/>
    <w:rsid w:val="004E4894"/>
    <w:rsid w:val="004E499A"/>
    <w:rsid w:val="004E52C7"/>
    <w:rsid w:val="004E55EE"/>
    <w:rsid w:val="004E58EE"/>
    <w:rsid w:val="004E58F5"/>
    <w:rsid w:val="004E5A7D"/>
    <w:rsid w:val="004E5D6A"/>
    <w:rsid w:val="004E5ECE"/>
    <w:rsid w:val="004E627F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BFF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810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0E0F"/>
    <w:rsid w:val="005011E3"/>
    <w:rsid w:val="005013F4"/>
    <w:rsid w:val="0050144A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B3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1F7D"/>
    <w:rsid w:val="005120BB"/>
    <w:rsid w:val="00512D8D"/>
    <w:rsid w:val="00512FAD"/>
    <w:rsid w:val="00513228"/>
    <w:rsid w:val="005139CB"/>
    <w:rsid w:val="00513A58"/>
    <w:rsid w:val="00513D9E"/>
    <w:rsid w:val="00513DB8"/>
    <w:rsid w:val="00514056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1768A"/>
    <w:rsid w:val="0052038E"/>
    <w:rsid w:val="00520865"/>
    <w:rsid w:val="005208F2"/>
    <w:rsid w:val="00520BB6"/>
    <w:rsid w:val="00520EA3"/>
    <w:rsid w:val="00520F92"/>
    <w:rsid w:val="0052113E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27D2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18E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240"/>
    <w:rsid w:val="005305E7"/>
    <w:rsid w:val="00530717"/>
    <w:rsid w:val="00531478"/>
    <w:rsid w:val="00531671"/>
    <w:rsid w:val="00532276"/>
    <w:rsid w:val="0053271F"/>
    <w:rsid w:val="00532872"/>
    <w:rsid w:val="00532F42"/>
    <w:rsid w:val="00533033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E49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5E4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B6F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BE0"/>
    <w:rsid w:val="00546E10"/>
    <w:rsid w:val="00546EF2"/>
    <w:rsid w:val="00546FA6"/>
    <w:rsid w:val="00547398"/>
    <w:rsid w:val="0054744A"/>
    <w:rsid w:val="00547497"/>
    <w:rsid w:val="005474BE"/>
    <w:rsid w:val="0054759A"/>
    <w:rsid w:val="00547A35"/>
    <w:rsid w:val="00547AC7"/>
    <w:rsid w:val="00547D25"/>
    <w:rsid w:val="00550189"/>
    <w:rsid w:val="0055049F"/>
    <w:rsid w:val="005504AB"/>
    <w:rsid w:val="00550637"/>
    <w:rsid w:val="0055097E"/>
    <w:rsid w:val="005509B3"/>
    <w:rsid w:val="00550B1D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CEA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737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5D4"/>
    <w:rsid w:val="005576E0"/>
    <w:rsid w:val="0055784C"/>
    <w:rsid w:val="00557872"/>
    <w:rsid w:val="00557B04"/>
    <w:rsid w:val="00557B2F"/>
    <w:rsid w:val="00557B5D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3B8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9A4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D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267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66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466"/>
    <w:rsid w:val="005966F4"/>
    <w:rsid w:val="00596A2B"/>
    <w:rsid w:val="00596CC5"/>
    <w:rsid w:val="00596DBF"/>
    <w:rsid w:val="00596F39"/>
    <w:rsid w:val="00597032"/>
    <w:rsid w:val="00597087"/>
    <w:rsid w:val="00597356"/>
    <w:rsid w:val="00597547"/>
    <w:rsid w:val="0059754B"/>
    <w:rsid w:val="00597798"/>
    <w:rsid w:val="005977AE"/>
    <w:rsid w:val="00597959"/>
    <w:rsid w:val="00597BEE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2F8C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14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A8A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B7F40"/>
    <w:rsid w:val="005C012E"/>
    <w:rsid w:val="005C047C"/>
    <w:rsid w:val="005C0A50"/>
    <w:rsid w:val="005C0A99"/>
    <w:rsid w:val="005C0AF1"/>
    <w:rsid w:val="005C0B5D"/>
    <w:rsid w:val="005C0FE6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8E3"/>
    <w:rsid w:val="005C4965"/>
    <w:rsid w:val="005C49EE"/>
    <w:rsid w:val="005C4C20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60"/>
    <w:rsid w:val="005D24C9"/>
    <w:rsid w:val="005D2956"/>
    <w:rsid w:val="005D2969"/>
    <w:rsid w:val="005D2D75"/>
    <w:rsid w:val="005D2F2A"/>
    <w:rsid w:val="005D3B48"/>
    <w:rsid w:val="005D407D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5B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8C1"/>
    <w:rsid w:val="005E09C8"/>
    <w:rsid w:val="005E0A63"/>
    <w:rsid w:val="005E135F"/>
    <w:rsid w:val="005E1538"/>
    <w:rsid w:val="005E1770"/>
    <w:rsid w:val="005E18CA"/>
    <w:rsid w:val="005E1A16"/>
    <w:rsid w:val="005E1C36"/>
    <w:rsid w:val="005E1E2E"/>
    <w:rsid w:val="005E21C7"/>
    <w:rsid w:val="005E263B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18D"/>
    <w:rsid w:val="005E44E8"/>
    <w:rsid w:val="005E45E6"/>
    <w:rsid w:val="005E4688"/>
    <w:rsid w:val="005E4943"/>
    <w:rsid w:val="005E4964"/>
    <w:rsid w:val="005E4A74"/>
    <w:rsid w:val="005E4B27"/>
    <w:rsid w:val="005E4B33"/>
    <w:rsid w:val="005E4D81"/>
    <w:rsid w:val="005E4EB4"/>
    <w:rsid w:val="005E4EC6"/>
    <w:rsid w:val="005E4FCD"/>
    <w:rsid w:val="005E5282"/>
    <w:rsid w:val="005E58E1"/>
    <w:rsid w:val="005E5981"/>
    <w:rsid w:val="005E5A53"/>
    <w:rsid w:val="005E5B2D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0BE"/>
    <w:rsid w:val="005F128E"/>
    <w:rsid w:val="005F12AE"/>
    <w:rsid w:val="005F15A8"/>
    <w:rsid w:val="005F1855"/>
    <w:rsid w:val="005F18A9"/>
    <w:rsid w:val="005F1CD4"/>
    <w:rsid w:val="005F1FB6"/>
    <w:rsid w:val="005F2227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8E0"/>
    <w:rsid w:val="005F4940"/>
    <w:rsid w:val="005F497A"/>
    <w:rsid w:val="005F49A1"/>
    <w:rsid w:val="005F4D03"/>
    <w:rsid w:val="005F507C"/>
    <w:rsid w:val="005F52B8"/>
    <w:rsid w:val="005F5419"/>
    <w:rsid w:val="005F564A"/>
    <w:rsid w:val="005F585B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82F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737"/>
    <w:rsid w:val="00606852"/>
    <w:rsid w:val="00606B96"/>
    <w:rsid w:val="00607003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6D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3A"/>
    <w:rsid w:val="006146A5"/>
    <w:rsid w:val="00614A4D"/>
    <w:rsid w:val="00614BF0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6E00"/>
    <w:rsid w:val="00617295"/>
    <w:rsid w:val="006172F4"/>
    <w:rsid w:val="006179D4"/>
    <w:rsid w:val="00617C75"/>
    <w:rsid w:val="00617E1B"/>
    <w:rsid w:val="006203E0"/>
    <w:rsid w:val="00620463"/>
    <w:rsid w:val="0062059D"/>
    <w:rsid w:val="00620615"/>
    <w:rsid w:val="00620D75"/>
    <w:rsid w:val="00621446"/>
    <w:rsid w:val="00621AC3"/>
    <w:rsid w:val="00622339"/>
    <w:rsid w:val="0062236F"/>
    <w:rsid w:val="00622555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11"/>
    <w:rsid w:val="00624932"/>
    <w:rsid w:val="00624CB1"/>
    <w:rsid w:val="00624D51"/>
    <w:rsid w:val="00624F8E"/>
    <w:rsid w:val="00625032"/>
    <w:rsid w:val="006252B0"/>
    <w:rsid w:val="0062596E"/>
    <w:rsid w:val="00625B5F"/>
    <w:rsid w:val="00625C6F"/>
    <w:rsid w:val="00625EB1"/>
    <w:rsid w:val="00625F95"/>
    <w:rsid w:val="00626088"/>
    <w:rsid w:val="006266D0"/>
    <w:rsid w:val="006268C8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B45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5E3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3C"/>
    <w:rsid w:val="00650E47"/>
    <w:rsid w:val="00650E68"/>
    <w:rsid w:val="00650F80"/>
    <w:rsid w:val="00651685"/>
    <w:rsid w:val="0065171D"/>
    <w:rsid w:val="0065175E"/>
    <w:rsid w:val="00651771"/>
    <w:rsid w:val="00651858"/>
    <w:rsid w:val="00651A7E"/>
    <w:rsid w:val="00651E40"/>
    <w:rsid w:val="00652442"/>
    <w:rsid w:val="006524DA"/>
    <w:rsid w:val="006528C9"/>
    <w:rsid w:val="00652A8F"/>
    <w:rsid w:val="00652AFD"/>
    <w:rsid w:val="00652C4F"/>
    <w:rsid w:val="00652D89"/>
    <w:rsid w:val="00652F93"/>
    <w:rsid w:val="00653379"/>
    <w:rsid w:val="00653496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84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39"/>
    <w:rsid w:val="006674DB"/>
    <w:rsid w:val="006676BA"/>
    <w:rsid w:val="00667777"/>
    <w:rsid w:val="0066795D"/>
    <w:rsid w:val="006679B4"/>
    <w:rsid w:val="00667B0D"/>
    <w:rsid w:val="00667BA7"/>
    <w:rsid w:val="00667F0D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5DE6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017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895"/>
    <w:rsid w:val="0068391F"/>
    <w:rsid w:val="00683D19"/>
    <w:rsid w:val="00683E4C"/>
    <w:rsid w:val="00683FDE"/>
    <w:rsid w:val="0068465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0E3"/>
    <w:rsid w:val="00687126"/>
    <w:rsid w:val="00687420"/>
    <w:rsid w:val="0068770D"/>
    <w:rsid w:val="00687710"/>
    <w:rsid w:val="0068779D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6CAC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3D8"/>
    <w:rsid w:val="006A147A"/>
    <w:rsid w:val="006A1489"/>
    <w:rsid w:val="006A1AA7"/>
    <w:rsid w:val="006A1AA8"/>
    <w:rsid w:val="006A1B09"/>
    <w:rsid w:val="006A1DDD"/>
    <w:rsid w:val="006A1F2F"/>
    <w:rsid w:val="006A2141"/>
    <w:rsid w:val="006A22FE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6FC0"/>
    <w:rsid w:val="006A70E5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12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BA6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510"/>
    <w:rsid w:val="006B767B"/>
    <w:rsid w:val="006B7941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46D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17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C84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1F17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284"/>
    <w:rsid w:val="006D3399"/>
    <w:rsid w:val="006D33E6"/>
    <w:rsid w:val="006D37C1"/>
    <w:rsid w:val="006D3BAA"/>
    <w:rsid w:val="006D3F26"/>
    <w:rsid w:val="006D4305"/>
    <w:rsid w:val="006D4430"/>
    <w:rsid w:val="006D448B"/>
    <w:rsid w:val="006D44F2"/>
    <w:rsid w:val="006D4B53"/>
    <w:rsid w:val="006D4DC0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3B"/>
    <w:rsid w:val="006E096A"/>
    <w:rsid w:val="006E0DAA"/>
    <w:rsid w:val="006E0E5E"/>
    <w:rsid w:val="006E0FB9"/>
    <w:rsid w:val="006E1055"/>
    <w:rsid w:val="006E1157"/>
    <w:rsid w:val="006E1371"/>
    <w:rsid w:val="006E1791"/>
    <w:rsid w:val="006E1834"/>
    <w:rsid w:val="006E186B"/>
    <w:rsid w:val="006E1881"/>
    <w:rsid w:val="006E18CE"/>
    <w:rsid w:val="006E1CB5"/>
    <w:rsid w:val="006E1CCC"/>
    <w:rsid w:val="006E1EF5"/>
    <w:rsid w:val="006E2094"/>
    <w:rsid w:val="006E20F9"/>
    <w:rsid w:val="006E225C"/>
    <w:rsid w:val="006E272D"/>
    <w:rsid w:val="006E274E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DFE"/>
    <w:rsid w:val="006E5F3A"/>
    <w:rsid w:val="006E6383"/>
    <w:rsid w:val="006E6469"/>
    <w:rsid w:val="006E6522"/>
    <w:rsid w:val="006E6732"/>
    <w:rsid w:val="006E68BC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D14"/>
    <w:rsid w:val="006F0E51"/>
    <w:rsid w:val="006F0F05"/>
    <w:rsid w:val="006F117D"/>
    <w:rsid w:val="006F1294"/>
    <w:rsid w:val="006F1341"/>
    <w:rsid w:val="006F150A"/>
    <w:rsid w:val="006F1597"/>
    <w:rsid w:val="006F15ED"/>
    <w:rsid w:val="006F1679"/>
    <w:rsid w:val="006F1985"/>
    <w:rsid w:val="006F1A29"/>
    <w:rsid w:val="006F1EBC"/>
    <w:rsid w:val="006F204E"/>
    <w:rsid w:val="006F221E"/>
    <w:rsid w:val="006F23C3"/>
    <w:rsid w:val="006F2958"/>
    <w:rsid w:val="006F2CCB"/>
    <w:rsid w:val="006F2D0C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A9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4D4"/>
    <w:rsid w:val="00700994"/>
    <w:rsid w:val="007009F4"/>
    <w:rsid w:val="00700D8C"/>
    <w:rsid w:val="00700DAE"/>
    <w:rsid w:val="0070108A"/>
    <w:rsid w:val="0070130D"/>
    <w:rsid w:val="007013BF"/>
    <w:rsid w:val="0070141E"/>
    <w:rsid w:val="00701570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093"/>
    <w:rsid w:val="007041A9"/>
    <w:rsid w:val="00704211"/>
    <w:rsid w:val="0070469A"/>
    <w:rsid w:val="00704840"/>
    <w:rsid w:val="007049D5"/>
    <w:rsid w:val="00704A71"/>
    <w:rsid w:val="00704AD5"/>
    <w:rsid w:val="00704B0D"/>
    <w:rsid w:val="00704C62"/>
    <w:rsid w:val="00704D65"/>
    <w:rsid w:val="0070511F"/>
    <w:rsid w:val="00705384"/>
    <w:rsid w:val="00705397"/>
    <w:rsid w:val="00705524"/>
    <w:rsid w:val="00705CA8"/>
    <w:rsid w:val="00705D33"/>
    <w:rsid w:val="00705ECD"/>
    <w:rsid w:val="00705FA3"/>
    <w:rsid w:val="00705FC4"/>
    <w:rsid w:val="0070604C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854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605"/>
    <w:rsid w:val="00720A2E"/>
    <w:rsid w:val="00720A77"/>
    <w:rsid w:val="00720CA3"/>
    <w:rsid w:val="007211CA"/>
    <w:rsid w:val="00721242"/>
    <w:rsid w:val="00721591"/>
    <w:rsid w:val="00721B1F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5D3"/>
    <w:rsid w:val="0072275A"/>
    <w:rsid w:val="007227A0"/>
    <w:rsid w:val="00722814"/>
    <w:rsid w:val="00722F20"/>
    <w:rsid w:val="00723232"/>
    <w:rsid w:val="00723709"/>
    <w:rsid w:val="00723829"/>
    <w:rsid w:val="007239ED"/>
    <w:rsid w:val="00723C88"/>
    <w:rsid w:val="00723D00"/>
    <w:rsid w:val="0072409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81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8C1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111"/>
    <w:rsid w:val="00735D65"/>
    <w:rsid w:val="00735FAF"/>
    <w:rsid w:val="00736256"/>
    <w:rsid w:val="00736908"/>
    <w:rsid w:val="00736B7A"/>
    <w:rsid w:val="00736CB9"/>
    <w:rsid w:val="00736EF4"/>
    <w:rsid w:val="007373D1"/>
    <w:rsid w:val="00737708"/>
    <w:rsid w:val="00737978"/>
    <w:rsid w:val="00737EAF"/>
    <w:rsid w:val="00740169"/>
    <w:rsid w:val="0074031E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1C1"/>
    <w:rsid w:val="00742283"/>
    <w:rsid w:val="00742288"/>
    <w:rsid w:val="007424C3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70F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4F4B"/>
    <w:rsid w:val="00755271"/>
    <w:rsid w:val="007552D3"/>
    <w:rsid w:val="00755577"/>
    <w:rsid w:val="0075570B"/>
    <w:rsid w:val="00755742"/>
    <w:rsid w:val="00755AA6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69A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2E19"/>
    <w:rsid w:val="0076313B"/>
    <w:rsid w:val="007631D1"/>
    <w:rsid w:val="0076325F"/>
    <w:rsid w:val="007635FF"/>
    <w:rsid w:val="007637DF"/>
    <w:rsid w:val="00763819"/>
    <w:rsid w:val="007639AD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4D82"/>
    <w:rsid w:val="0076554B"/>
    <w:rsid w:val="00765ACD"/>
    <w:rsid w:val="00765E5D"/>
    <w:rsid w:val="007665E4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D81"/>
    <w:rsid w:val="00773F2D"/>
    <w:rsid w:val="00773F74"/>
    <w:rsid w:val="00773F77"/>
    <w:rsid w:val="00774180"/>
    <w:rsid w:val="007741A5"/>
    <w:rsid w:val="007741EF"/>
    <w:rsid w:val="007748CB"/>
    <w:rsid w:val="00774E07"/>
    <w:rsid w:val="00775066"/>
    <w:rsid w:val="0077560E"/>
    <w:rsid w:val="0077570C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5D2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1DB8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259"/>
    <w:rsid w:val="007914D3"/>
    <w:rsid w:val="00791634"/>
    <w:rsid w:val="00791DC2"/>
    <w:rsid w:val="007921C1"/>
    <w:rsid w:val="007925A4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697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05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865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5D8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240"/>
    <w:rsid w:val="007A771F"/>
    <w:rsid w:val="007A789C"/>
    <w:rsid w:val="007A7955"/>
    <w:rsid w:val="007A7A1F"/>
    <w:rsid w:val="007A7DB2"/>
    <w:rsid w:val="007A7F0E"/>
    <w:rsid w:val="007A7F1E"/>
    <w:rsid w:val="007B0027"/>
    <w:rsid w:val="007B00D1"/>
    <w:rsid w:val="007B0870"/>
    <w:rsid w:val="007B08E5"/>
    <w:rsid w:val="007B101A"/>
    <w:rsid w:val="007B1150"/>
    <w:rsid w:val="007B11DA"/>
    <w:rsid w:val="007B12E4"/>
    <w:rsid w:val="007B13D8"/>
    <w:rsid w:val="007B14AA"/>
    <w:rsid w:val="007B174B"/>
    <w:rsid w:val="007B18F1"/>
    <w:rsid w:val="007B1922"/>
    <w:rsid w:val="007B1F17"/>
    <w:rsid w:val="007B1FB8"/>
    <w:rsid w:val="007B205C"/>
    <w:rsid w:val="007B223B"/>
    <w:rsid w:val="007B2A65"/>
    <w:rsid w:val="007B2B6F"/>
    <w:rsid w:val="007B2DA8"/>
    <w:rsid w:val="007B2DC7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C07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72"/>
    <w:rsid w:val="007C7A8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72"/>
    <w:rsid w:val="007D50A9"/>
    <w:rsid w:val="007D5165"/>
    <w:rsid w:val="007D51D1"/>
    <w:rsid w:val="007D5278"/>
    <w:rsid w:val="007D5B44"/>
    <w:rsid w:val="007D5DBF"/>
    <w:rsid w:val="007D5F4A"/>
    <w:rsid w:val="007D60F2"/>
    <w:rsid w:val="007D63E4"/>
    <w:rsid w:val="007D6466"/>
    <w:rsid w:val="007D6600"/>
    <w:rsid w:val="007D676B"/>
    <w:rsid w:val="007D6906"/>
    <w:rsid w:val="007D69A9"/>
    <w:rsid w:val="007D6A3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0EE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BE5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E7C8B"/>
    <w:rsid w:val="007E7F28"/>
    <w:rsid w:val="007F010C"/>
    <w:rsid w:val="007F07BB"/>
    <w:rsid w:val="007F084F"/>
    <w:rsid w:val="007F0874"/>
    <w:rsid w:val="007F0BEA"/>
    <w:rsid w:val="007F1196"/>
    <w:rsid w:val="007F126F"/>
    <w:rsid w:val="007F1307"/>
    <w:rsid w:val="007F1587"/>
    <w:rsid w:val="007F17DA"/>
    <w:rsid w:val="007F17F3"/>
    <w:rsid w:val="007F1853"/>
    <w:rsid w:val="007F189A"/>
    <w:rsid w:val="007F198A"/>
    <w:rsid w:val="007F1A04"/>
    <w:rsid w:val="007F1A41"/>
    <w:rsid w:val="007F1A42"/>
    <w:rsid w:val="007F208E"/>
    <w:rsid w:val="007F20B6"/>
    <w:rsid w:val="007F211A"/>
    <w:rsid w:val="007F217C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495"/>
    <w:rsid w:val="007F650D"/>
    <w:rsid w:val="007F6EC9"/>
    <w:rsid w:val="007F6F1D"/>
    <w:rsid w:val="007F7451"/>
    <w:rsid w:val="007F7536"/>
    <w:rsid w:val="007F77ED"/>
    <w:rsid w:val="007F7878"/>
    <w:rsid w:val="007F79EE"/>
    <w:rsid w:val="007F7FDA"/>
    <w:rsid w:val="0080014C"/>
    <w:rsid w:val="00800482"/>
    <w:rsid w:val="00800A7C"/>
    <w:rsid w:val="00801055"/>
    <w:rsid w:val="0080143C"/>
    <w:rsid w:val="00801808"/>
    <w:rsid w:val="008018A3"/>
    <w:rsid w:val="008026A5"/>
    <w:rsid w:val="008026EA"/>
    <w:rsid w:val="00802910"/>
    <w:rsid w:val="00802D07"/>
    <w:rsid w:val="00802D1A"/>
    <w:rsid w:val="0080354E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4FB1"/>
    <w:rsid w:val="00805062"/>
    <w:rsid w:val="00805800"/>
    <w:rsid w:val="00805858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4D4"/>
    <w:rsid w:val="00811802"/>
    <w:rsid w:val="00811943"/>
    <w:rsid w:val="00811E56"/>
    <w:rsid w:val="0081203B"/>
    <w:rsid w:val="008120C2"/>
    <w:rsid w:val="00812387"/>
    <w:rsid w:val="008124C5"/>
    <w:rsid w:val="008127A3"/>
    <w:rsid w:val="00812A32"/>
    <w:rsid w:val="00812D5C"/>
    <w:rsid w:val="00813242"/>
    <w:rsid w:val="008133AF"/>
    <w:rsid w:val="008133B1"/>
    <w:rsid w:val="008135B0"/>
    <w:rsid w:val="008139CD"/>
    <w:rsid w:val="00813CDA"/>
    <w:rsid w:val="00813CF0"/>
    <w:rsid w:val="00813F8B"/>
    <w:rsid w:val="008140A5"/>
    <w:rsid w:val="00814470"/>
    <w:rsid w:val="00814879"/>
    <w:rsid w:val="00814BC3"/>
    <w:rsid w:val="00814BD3"/>
    <w:rsid w:val="00814E3F"/>
    <w:rsid w:val="00814E4A"/>
    <w:rsid w:val="00814EA5"/>
    <w:rsid w:val="00815150"/>
    <w:rsid w:val="008153D3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9EF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B9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7DF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616"/>
    <w:rsid w:val="00826A99"/>
    <w:rsid w:val="00826ACB"/>
    <w:rsid w:val="00826E43"/>
    <w:rsid w:val="00827E1B"/>
    <w:rsid w:val="00830044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7C8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C9D"/>
    <w:rsid w:val="00836F3E"/>
    <w:rsid w:val="00837741"/>
    <w:rsid w:val="0083788B"/>
    <w:rsid w:val="00837AEF"/>
    <w:rsid w:val="00837EA0"/>
    <w:rsid w:val="00837FE5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045"/>
    <w:rsid w:val="008421CA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D92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B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2D10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11"/>
    <w:rsid w:val="008660A9"/>
    <w:rsid w:val="00866819"/>
    <w:rsid w:val="00866931"/>
    <w:rsid w:val="00866A74"/>
    <w:rsid w:val="00866CC7"/>
    <w:rsid w:val="00866CDF"/>
    <w:rsid w:val="00866D1E"/>
    <w:rsid w:val="00866D6E"/>
    <w:rsid w:val="00866FC5"/>
    <w:rsid w:val="00867070"/>
    <w:rsid w:val="008672B9"/>
    <w:rsid w:val="008672E3"/>
    <w:rsid w:val="0086749D"/>
    <w:rsid w:val="00867622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1FDD"/>
    <w:rsid w:val="0087207C"/>
    <w:rsid w:val="0087213D"/>
    <w:rsid w:val="008727E0"/>
    <w:rsid w:val="008728B9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8A3"/>
    <w:rsid w:val="00875A0C"/>
    <w:rsid w:val="00875DDB"/>
    <w:rsid w:val="00876147"/>
    <w:rsid w:val="00876634"/>
    <w:rsid w:val="008766C5"/>
    <w:rsid w:val="00876714"/>
    <w:rsid w:val="00876AB4"/>
    <w:rsid w:val="00876C78"/>
    <w:rsid w:val="00876E01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031"/>
    <w:rsid w:val="0088114B"/>
    <w:rsid w:val="00881391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3C67"/>
    <w:rsid w:val="00884102"/>
    <w:rsid w:val="008841D9"/>
    <w:rsid w:val="0088438C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D7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9B4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793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BD2"/>
    <w:rsid w:val="008A4C0C"/>
    <w:rsid w:val="008A4D15"/>
    <w:rsid w:val="008A4D84"/>
    <w:rsid w:val="008A4E0E"/>
    <w:rsid w:val="008A4E46"/>
    <w:rsid w:val="008A525F"/>
    <w:rsid w:val="008A54A1"/>
    <w:rsid w:val="008A5A1D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09"/>
    <w:rsid w:val="008A7782"/>
    <w:rsid w:val="008A784F"/>
    <w:rsid w:val="008A7BD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D77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4BDE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487"/>
    <w:rsid w:val="008B7586"/>
    <w:rsid w:val="008B79A7"/>
    <w:rsid w:val="008B7B85"/>
    <w:rsid w:val="008B7F4B"/>
    <w:rsid w:val="008C0357"/>
    <w:rsid w:val="008C05D7"/>
    <w:rsid w:val="008C10CB"/>
    <w:rsid w:val="008C144B"/>
    <w:rsid w:val="008C145F"/>
    <w:rsid w:val="008C1484"/>
    <w:rsid w:val="008C1794"/>
    <w:rsid w:val="008C191D"/>
    <w:rsid w:val="008C1E1B"/>
    <w:rsid w:val="008C2454"/>
    <w:rsid w:val="008C27C3"/>
    <w:rsid w:val="008C2C4E"/>
    <w:rsid w:val="008C2E42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630"/>
    <w:rsid w:val="008D1AF2"/>
    <w:rsid w:val="008D1D5E"/>
    <w:rsid w:val="008D1E84"/>
    <w:rsid w:val="008D244F"/>
    <w:rsid w:val="008D2721"/>
    <w:rsid w:val="008D2C62"/>
    <w:rsid w:val="008D3063"/>
    <w:rsid w:val="008D3380"/>
    <w:rsid w:val="008D3561"/>
    <w:rsid w:val="008D39C8"/>
    <w:rsid w:val="008D3BA7"/>
    <w:rsid w:val="008D41BA"/>
    <w:rsid w:val="008D43A7"/>
    <w:rsid w:val="008D48F8"/>
    <w:rsid w:val="008D4BA1"/>
    <w:rsid w:val="008D4FAA"/>
    <w:rsid w:val="008D503B"/>
    <w:rsid w:val="008D5053"/>
    <w:rsid w:val="008D52A3"/>
    <w:rsid w:val="008D532A"/>
    <w:rsid w:val="008D55D8"/>
    <w:rsid w:val="008D5684"/>
    <w:rsid w:val="008D5A88"/>
    <w:rsid w:val="008D5C3A"/>
    <w:rsid w:val="008D6176"/>
    <w:rsid w:val="008D624B"/>
    <w:rsid w:val="008D6333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126"/>
    <w:rsid w:val="008D7318"/>
    <w:rsid w:val="008D78FE"/>
    <w:rsid w:val="008D7C17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7"/>
    <w:rsid w:val="008E1EFF"/>
    <w:rsid w:val="008E204B"/>
    <w:rsid w:val="008E233A"/>
    <w:rsid w:val="008E243C"/>
    <w:rsid w:val="008E276A"/>
    <w:rsid w:val="008E2912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3D2D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43F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5E79"/>
    <w:rsid w:val="008F6338"/>
    <w:rsid w:val="008F661E"/>
    <w:rsid w:val="008F6758"/>
    <w:rsid w:val="008F6778"/>
    <w:rsid w:val="008F69A8"/>
    <w:rsid w:val="008F6F7A"/>
    <w:rsid w:val="008F745C"/>
    <w:rsid w:val="008F79B9"/>
    <w:rsid w:val="008F79CE"/>
    <w:rsid w:val="008F7A7A"/>
    <w:rsid w:val="008F7EAE"/>
    <w:rsid w:val="008F7FB8"/>
    <w:rsid w:val="008F7FF7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296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AF9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07B42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1E3D"/>
    <w:rsid w:val="0091209D"/>
    <w:rsid w:val="00912132"/>
    <w:rsid w:val="00912160"/>
    <w:rsid w:val="0091236C"/>
    <w:rsid w:val="00912527"/>
    <w:rsid w:val="009126EF"/>
    <w:rsid w:val="0091278F"/>
    <w:rsid w:val="00912A27"/>
    <w:rsid w:val="00912A2B"/>
    <w:rsid w:val="00912A69"/>
    <w:rsid w:val="00912B98"/>
    <w:rsid w:val="00912B99"/>
    <w:rsid w:val="00912BB1"/>
    <w:rsid w:val="00912EB3"/>
    <w:rsid w:val="00912FD6"/>
    <w:rsid w:val="009130E6"/>
    <w:rsid w:val="00913237"/>
    <w:rsid w:val="009132A8"/>
    <w:rsid w:val="00913400"/>
    <w:rsid w:val="0091343B"/>
    <w:rsid w:val="00913697"/>
    <w:rsid w:val="009138EA"/>
    <w:rsid w:val="00913DB2"/>
    <w:rsid w:val="00913E2A"/>
    <w:rsid w:val="009141E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B11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3E79"/>
    <w:rsid w:val="00923EFD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3B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44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831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ECA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44A"/>
    <w:rsid w:val="00945762"/>
    <w:rsid w:val="0094585F"/>
    <w:rsid w:val="00945AC5"/>
    <w:rsid w:val="00945C2A"/>
    <w:rsid w:val="00945C53"/>
    <w:rsid w:val="00945C77"/>
    <w:rsid w:val="00945E30"/>
    <w:rsid w:val="00946193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4CCCC"/>
    <w:rsid w:val="0095012E"/>
    <w:rsid w:val="009502A0"/>
    <w:rsid w:val="00950697"/>
    <w:rsid w:val="009507FA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A81"/>
    <w:rsid w:val="00952BF5"/>
    <w:rsid w:val="009533D5"/>
    <w:rsid w:val="009533FD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92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AA"/>
    <w:rsid w:val="009603B1"/>
    <w:rsid w:val="00960554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3F76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33A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1F1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D10"/>
    <w:rsid w:val="00973023"/>
    <w:rsid w:val="0097303A"/>
    <w:rsid w:val="00973445"/>
    <w:rsid w:val="00973486"/>
    <w:rsid w:val="00973531"/>
    <w:rsid w:val="00973678"/>
    <w:rsid w:val="009736CA"/>
    <w:rsid w:val="00973712"/>
    <w:rsid w:val="009739CB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8E"/>
    <w:rsid w:val="00977091"/>
    <w:rsid w:val="0097737A"/>
    <w:rsid w:val="00977451"/>
    <w:rsid w:val="00977BF7"/>
    <w:rsid w:val="00977C1E"/>
    <w:rsid w:val="00977ED8"/>
    <w:rsid w:val="00977FE7"/>
    <w:rsid w:val="00977FE8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1EA7"/>
    <w:rsid w:val="0098236B"/>
    <w:rsid w:val="00982452"/>
    <w:rsid w:val="0098274F"/>
    <w:rsid w:val="00982A8E"/>
    <w:rsid w:val="00982D44"/>
    <w:rsid w:val="00982FF8"/>
    <w:rsid w:val="00983321"/>
    <w:rsid w:val="0098336E"/>
    <w:rsid w:val="00983453"/>
    <w:rsid w:val="0098362C"/>
    <w:rsid w:val="00983643"/>
    <w:rsid w:val="0098367F"/>
    <w:rsid w:val="009837B6"/>
    <w:rsid w:val="00984025"/>
    <w:rsid w:val="0098414E"/>
    <w:rsid w:val="00984294"/>
    <w:rsid w:val="00984841"/>
    <w:rsid w:val="009848A3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49C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1D6F"/>
    <w:rsid w:val="0099228A"/>
    <w:rsid w:val="0099267F"/>
    <w:rsid w:val="0099293E"/>
    <w:rsid w:val="00992A47"/>
    <w:rsid w:val="00992A7D"/>
    <w:rsid w:val="00992AB7"/>
    <w:rsid w:val="00992FCE"/>
    <w:rsid w:val="009931FA"/>
    <w:rsid w:val="009932CA"/>
    <w:rsid w:val="0099351C"/>
    <w:rsid w:val="0099367F"/>
    <w:rsid w:val="00993A39"/>
    <w:rsid w:val="00993CFC"/>
    <w:rsid w:val="00993DD6"/>
    <w:rsid w:val="00993E90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744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00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2DEB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6CA0"/>
    <w:rsid w:val="009A7355"/>
    <w:rsid w:val="009A7471"/>
    <w:rsid w:val="009A756E"/>
    <w:rsid w:val="009A76EC"/>
    <w:rsid w:val="009A7896"/>
    <w:rsid w:val="009A7A5A"/>
    <w:rsid w:val="009A7CE8"/>
    <w:rsid w:val="009A7EE9"/>
    <w:rsid w:val="009A7F9F"/>
    <w:rsid w:val="009B02F9"/>
    <w:rsid w:val="009B0540"/>
    <w:rsid w:val="009B061B"/>
    <w:rsid w:val="009B06E0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2DE1"/>
    <w:rsid w:val="009B30C1"/>
    <w:rsid w:val="009B33C3"/>
    <w:rsid w:val="009B33CF"/>
    <w:rsid w:val="009B3611"/>
    <w:rsid w:val="009B36BF"/>
    <w:rsid w:val="009B3791"/>
    <w:rsid w:val="009B37EF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9C1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6F"/>
    <w:rsid w:val="009C7C75"/>
    <w:rsid w:val="009C7F3B"/>
    <w:rsid w:val="009C7F97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DDD"/>
    <w:rsid w:val="009D2E30"/>
    <w:rsid w:val="009D33A0"/>
    <w:rsid w:val="009D34EF"/>
    <w:rsid w:val="009D35F0"/>
    <w:rsid w:val="009D39E6"/>
    <w:rsid w:val="009D3B60"/>
    <w:rsid w:val="009D3BAB"/>
    <w:rsid w:val="009D3DB3"/>
    <w:rsid w:val="009D3F1B"/>
    <w:rsid w:val="009D40EB"/>
    <w:rsid w:val="009D413C"/>
    <w:rsid w:val="009D41D5"/>
    <w:rsid w:val="009D4A63"/>
    <w:rsid w:val="009D4D20"/>
    <w:rsid w:val="009D506D"/>
    <w:rsid w:val="009D521C"/>
    <w:rsid w:val="009D55A3"/>
    <w:rsid w:val="009D56AF"/>
    <w:rsid w:val="009D58BD"/>
    <w:rsid w:val="009D5AC6"/>
    <w:rsid w:val="009D5B52"/>
    <w:rsid w:val="009D5FA2"/>
    <w:rsid w:val="009D64A7"/>
    <w:rsid w:val="009D65CC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E9D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0CD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5D6B"/>
    <w:rsid w:val="009E6717"/>
    <w:rsid w:val="009E698F"/>
    <w:rsid w:val="009E6B41"/>
    <w:rsid w:val="009E6B61"/>
    <w:rsid w:val="009E6FF6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7A4"/>
    <w:rsid w:val="009F28D5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0DF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0FA2"/>
    <w:rsid w:val="00A11238"/>
    <w:rsid w:val="00A1129E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05D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17E41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690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B2D"/>
    <w:rsid w:val="00A27DEC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29"/>
    <w:rsid w:val="00A31485"/>
    <w:rsid w:val="00A3148C"/>
    <w:rsid w:val="00A3149C"/>
    <w:rsid w:val="00A314D2"/>
    <w:rsid w:val="00A314D9"/>
    <w:rsid w:val="00A315B2"/>
    <w:rsid w:val="00A3167A"/>
    <w:rsid w:val="00A31B49"/>
    <w:rsid w:val="00A31EDE"/>
    <w:rsid w:val="00A3266A"/>
    <w:rsid w:val="00A32916"/>
    <w:rsid w:val="00A32F32"/>
    <w:rsid w:val="00A32F4C"/>
    <w:rsid w:val="00A32FF5"/>
    <w:rsid w:val="00A33024"/>
    <w:rsid w:val="00A33171"/>
    <w:rsid w:val="00A332EE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794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831"/>
    <w:rsid w:val="00A449C8"/>
    <w:rsid w:val="00A450DC"/>
    <w:rsid w:val="00A45732"/>
    <w:rsid w:val="00A459A8"/>
    <w:rsid w:val="00A45AED"/>
    <w:rsid w:val="00A45B63"/>
    <w:rsid w:val="00A45C03"/>
    <w:rsid w:val="00A45ECC"/>
    <w:rsid w:val="00A4610A"/>
    <w:rsid w:val="00A461C1"/>
    <w:rsid w:val="00A4628A"/>
    <w:rsid w:val="00A464D0"/>
    <w:rsid w:val="00A46572"/>
    <w:rsid w:val="00A47445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0CD"/>
    <w:rsid w:val="00A524FB"/>
    <w:rsid w:val="00A52872"/>
    <w:rsid w:val="00A52C19"/>
    <w:rsid w:val="00A52D48"/>
    <w:rsid w:val="00A53158"/>
    <w:rsid w:val="00A53451"/>
    <w:rsid w:val="00A53A72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CC2"/>
    <w:rsid w:val="00A56F3E"/>
    <w:rsid w:val="00A575E4"/>
    <w:rsid w:val="00A57635"/>
    <w:rsid w:val="00A57AF1"/>
    <w:rsid w:val="00A57C75"/>
    <w:rsid w:val="00A57CF9"/>
    <w:rsid w:val="00A602FC"/>
    <w:rsid w:val="00A6051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CD2"/>
    <w:rsid w:val="00A62DFA"/>
    <w:rsid w:val="00A6326F"/>
    <w:rsid w:val="00A6348C"/>
    <w:rsid w:val="00A6386A"/>
    <w:rsid w:val="00A63C01"/>
    <w:rsid w:val="00A63CF0"/>
    <w:rsid w:val="00A63E3F"/>
    <w:rsid w:val="00A64A7F"/>
    <w:rsid w:val="00A64C4D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371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C0E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A41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61E"/>
    <w:rsid w:val="00A7376A"/>
    <w:rsid w:val="00A73978"/>
    <w:rsid w:val="00A73B2E"/>
    <w:rsid w:val="00A7417B"/>
    <w:rsid w:val="00A74551"/>
    <w:rsid w:val="00A7457C"/>
    <w:rsid w:val="00A74A99"/>
    <w:rsid w:val="00A74D11"/>
    <w:rsid w:val="00A74E62"/>
    <w:rsid w:val="00A75210"/>
    <w:rsid w:val="00A75555"/>
    <w:rsid w:val="00A75669"/>
    <w:rsid w:val="00A75825"/>
    <w:rsid w:val="00A758B0"/>
    <w:rsid w:val="00A75BB9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4B"/>
    <w:rsid w:val="00A775B3"/>
    <w:rsid w:val="00A77A28"/>
    <w:rsid w:val="00A77FA3"/>
    <w:rsid w:val="00A805CA"/>
    <w:rsid w:val="00A807BC"/>
    <w:rsid w:val="00A808EB"/>
    <w:rsid w:val="00A80A5E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5F3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6FD1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714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34E"/>
    <w:rsid w:val="00AA486C"/>
    <w:rsid w:val="00AA4C5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25E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32E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C41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DB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B50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31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895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5D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08"/>
    <w:rsid w:val="00AE2D4E"/>
    <w:rsid w:val="00AE2DF3"/>
    <w:rsid w:val="00AE2E3C"/>
    <w:rsid w:val="00AE2FCD"/>
    <w:rsid w:val="00AE32FC"/>
    <w:rsid w:val="00AE3709"/>
    <w:rsid w:val="00AE371B"/>
    <w:rsid w:val="00AE38DB"/>
    <w:rsid w:val="00AE3B2F"/>
    <w:rsid w:val="00AE3E6F"/>
    <w:rsid w:val="00AE3EF9"/>
    <w:rsid w:val="00AE4031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19DC"/>
    <w:rsid w:val="00AF2553"/>
    <w:rsid w:val="00AF2796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D35"/>
    <w:rsid w:val="00AF4E4D"/>
    <w:rsid w:val="00AF4EA0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A2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BCC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458D"/>
    <w:rsid w:val="00B052E4"/>
    <w:rsid w:val="00B0534D"/>
    <w:rsid w:val="00B05553"/>
    <w:rsid w:val="00B05594"/>
    <w:rsid w:val="00B056D4"/>
    <w:rsid w:val="00B06137"/>
    <w:rsid w:val="00B063C7"/>
    <w:rsid w:val="00B065B3"/>
    <w:rsid w:val="00B066C6"/>
    <w:rsid w:val="00B067C5"/>
    <w:rsid w:val="00B07056"/>
    <w:rsid w:val="00B07278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62"/>
    <w:rsid w:val="00B10DCE"/>
    <w:rsid w:val="00B10EA8"/>
    <w:rsid w:val="00B11385"/>
    <w:rsid w:val="00B11457"/>
    <w:rsid w:val="00B115F8"/>
    <w:rsid w:val="00B11881"/>
    <w:rsid w:val="00B119C3"/>
    <w:rsid w:val="00B11CD4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116"/>
    <w:rsid w:val="00B15348"/>
    <w:rsid w:val="00B1564D"/>
    <w:rsid w:val="00B15652"/>
    <w:rsid w:val="00B15776"/>
    <w:rsid w:val="00B158E3"/>
    <w:rsid w:val="00B15B12"/>
    <w:rsid w:val="00B16081"/>
    <w:rsid w:val="00B16453"/>
    <w:rsid w:val="00B16E51"/>
    <w:rsid w:val="00B16EB0"/>
    <w:rsid w:val="00B16FA7"/>
    <w:rsid w:val="00B17463"/>
    <w:rsid w:val="00B17767"/>
    <w:rsid w:val="00B178C9"/>
    <w:rsid w:val="00B17971"/>
    <w:rsid w:val="00B17ADC"/>
    <w:rsid w:val="00B17C12"/>
    <w:rsid w:val="00B17CF3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9EB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3FB0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07"/>
    <w:rsid w:val="00B26C9D"/>
    <w:rsid w:val="00B26F08"/>
    <w:rsid w:val="00B270A1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9E8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94D"/>
    <w:rsid w:val="00B33BFF"/>
    <w:rsid w:val="00B33C2B"/>
    <w:rsid w:val="00B33F0B"/>
    <w:rsid w:val="00B33F8A"/>
    <w:rsid w:val="00B340CF"/>
    <w:rsid w:val="00B3417E"/>
    <w:rsid w:val="00B3423B"/>
    <w:rsid w:val="00B344E2"/>
    <w:rsid w:val="00B344E4"/>
    <w:rsid w:val="00B3489B"/>
    <w:rsid w:val="00B34EBA"/>
    <w:rsid w:val="00B34FBD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37C75"/>
    <w:rsid w:val="00B4062D"/>
    <w:rsid w:val="00B406BB"/>
    <w:rsid w:val="00B408B2"/>
    <w:rsid w:val="00B409D9"/>
    <w:rsid w:val="00B40C4F"/>
    <w:rsid w:val="00B40F2E"/>
    <w:rsid w:val="00B4149F"/>
    <w:rsid w:val="00B4164E"/>
    <w:rsid w:val="00B4183E"/>
    <w:rsid w:val="00B41B83"/>
    <w:rsid w:val="00B41B9E"/>
    <w:rsid w:val="00B41C3F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6B2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36E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9D8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3E92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D59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57FF3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1FD7"/>
    <w:rsid w:val="00B624DC"/>
    <w:rsid w:val="00B62901"/>
    <w:rsid w:val="00B62C0E"/>
    <w:rsid w:val="00B62CD5"/>
    <w:rsid w:val="00B62DB5"/>
    <w:rsid w:val="00B62DFE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DEF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926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6D"/>
    <w:rsid w:val="00B77CA2"/>
    <w:rsid w:val="00B806EA"/>
    <w:rsid w:val="00B80B07"/>
    <w:rsid w:val="00B80C4E"/>
    <w:rsid w:val="00B81147"/>
    <w:rsid w:val="00B81254"/>
    <w:rsid w:val="00B81618"/>
    <w:rsid w:val="00B81915"/>
    <w:rsid w:val="00B81A04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B9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40"/>
    <w:rsid w:val="00B95AD4"/>
    <w:rsid w:val="00B95E03"/>
    <w:rsid w:val="00B9626B"/>
    <w:rsid w:val="00B9631D"/>
    <w:rsid w:val="00B96B58"/>
    <w:rsid w:val="00B97045"/>
    <w:rsid w:val="00B9704E"/>
    <w:rsid w:val="00B970E4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0F4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4EB"/>
    <w:rsid w:val="00BA37EA"/>
    <w:rsid w:val="00BA3820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213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153"/>
    <w:rsid w:val="00BA7241"/>
    <w:rsid w:val="00BA788B"/>
    <w:rsid w:val="00BA78FF"/>
    <w:rsid w:val="00BB01A2"/>
    <w:rsid w:val="00BB058C"/>
    <w:rsid w:val="00BB05DD"/>
    <w:rsid w:val="00BB065B"/>
    <w:rsid w:val="00BB0699"/>
    <w:rsid w:val="00BB0C72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956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B14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1F"/>
    <w:rsid w:val="00BC1585"/>
    <w:rsid w:val="00BC168A"/>
    <w:rsid w:val="00BC16FD"/>
    <w:rsid w:val="00BC181D"/>
    <w:rsid w:val="00BC18FA"/>
    <w:rsid w:val="00BC1A28"/>
    <w:rsid w:val="00BC1FF0"/>
    <w:rsid w:val="00BC2081"/>
    <w:rsid w:val="00BC239C"/>
    <w:rsid w:val="00BC2453"/>
    <w:rsid w:val="00BC27BA"/>
    <w:rsid w:val="00BC2C3A"/>
    <w:rsid w:val="00BC2D11"/>
    <w:rsid w:val="00BC2E49"/>
    <w:rsid w:val="00BC2F8C"/>
    <w:rsid w:val="00BC338A"/>
    <w:rsid w:val="00BC355B"/>
    <w:rsid w:val="00BC3710"/>
    <w:rsid w:val="00BC3AD5"/>
    <w:rsid w:val="00BC408E"/>
    <w:rsid w:val="00BC40DF"/>
    <w:rsid w:val="00BC41FD"/>
    <w:rsid w:val="00BC42D6"/>
    <w:rsid w:val="00BC4462"/>
    <w:rsid w:val="00BC45BC"/>
    <w:rsid w:val="00BC45E2"/>
    <w:rsid w:val="00BC464B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563"/>
    <w:rsid w:val="00BD0A73"/>
    <w:rsid w:val="00BD0CFF"/>
    <w:rsid w:val="00BD0F5D"/>
    <w:rsid w:val="00BD0FB8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2C8E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268"/>
    <w:rsid w:val="00BD54F6"/>
    <w:rsid w:val="00BD5501"/>
    <w:rsid w:val="00BD599D"/>
    <w:rsid w:val="00BD5B4A"/>
    <w:rsid w:val="00BD5E04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1F26"/>
    <w:rsid w:val="00BE1FC6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12E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8FA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3A6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0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B87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775"/>
    <w:rsid w:val="00C17B63"/>
    <w:rsid w:val="00C17DBC"/>
    <w:rsid w:val="00C17F8E"/>
    <w:rsid w:val="00C203D4"/>
    <w:rsid w:val="00C2066C"/>
    <w:rsid w:val="00C2082B"/>
    <w:rsid w:val="00C209E0"/>
    <w:rsid w:val="00C20A8D"/>
    <w:rsid w:val="00C20B95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4D7"/>
    <w:rsid w:val="00C2290E"/>
    <w:rsid w:val="00C22CC1"/>
    <w:rsid w:val="00C22D93"/>
    <w:rsid w:val="00C22EE4"/>
    <w:rsid w:val="00C22FA0"/>
    <w:rsid w:val="00C236D7"/>
    <w:rsid w:val="00C239DE"/>
    <w:rsid w:val="00C23DB7"/>
    <w:rsid w:val="00C23DF6"/>
    <w:rsid w:val="00C241D1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228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758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3637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56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B76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4EB"/>
    <w:rsid w:val="00C426B7"/>
    <w:rsid w:val="00C426C3"/>
    <w:rsid w:val="00C42728"/>
    <w:rsid w:val="00C42B78"/>
    <w:rsid w:val="00C430D3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5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C16"/>
    <w:rsid w:val="00C47EC3"/>
    <w:rsid w:val="00C47EF2"/>
    <w:rsid w:val="00C47EFE"/>
    <w:rsid w:val="00C500D8"/>
    <w:rsid w:val="00C501A9"/>
    <w:rsid w:val="00C5048F"/>
    <w:rsid w:val="00C5051E"/>
    <w:rsid w:val="00C50756"/>
    <w:rsid w:val="00C508D2"/>
    <w:rsid w:val="00C50AEA"/>
    <w:rsid w:val="00C50C0A"/>
    <w:rsid w:val="00C50EC4"/>
    <w:rsid w:val="00C51287"/>
    <w:rsid w:val="00C5175C"/>
    <w:rsid w:val="00C519E7"/>
    <w:rsid w:val="00C51A17"/>
    <w:rsid w:val="00C5251A"/>
    <w:rsid w:val="00C52CC9"/>
    <w:rsid w:val="00C52DD8"/>
    <w:rsid w:val="00C53276"/>
    <w:rsid w:val="00C5378A"/>
    <w:rsid w:val="00C537A2"/>
    <w:rsid w:val="00C5450A"/>
    <w:rsid w:val="00C546F8"/>
    <w:rsid w:val="00C548C9"/>
    <w:rsid w:val="00C54BA0"/>
    <w:rsid w:val="00C54CCB"/>
    <w:rsid w:val="00C54E19"/>
    <w:rsid w:val="00C55233"/>
    <w:rsid w:val="00C5537D"/>
    <w:rsid w:val="00C55E65"/>
    <w:rsid w:val="00C56029"/>
    <w:rsid w:val="00C5617D"/>
    <w:rsid w:val="00C562FA"/>
    <w:rsid w:val="00C5637C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176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1E83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DAE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07C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0E96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6D3"/>
    <w:rsid w:val="00C84DE0"/>
    <w:rsid w:val="00C85260"/>
    <w:rsid w:val="00C85997"/>
    <w:rsid w:val="00C85A29"/>
    <w:rsid w:val="00C85AC6"/>
    <w:rsid w:val="00C86861"/>
    <w:rsid w:val="00C86A72"/>
    <w:rsid w:val="00C86AD6"/>
    <w:rsid w:val="00C86D1D"/>
    <w:rsid w:val="00C86F1C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91D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6D0"/>
    <w:rsid w:val="00C92746"/>
    <w:rsid w:val="00C928E6"/>
    <w:rsid w:val="00C929C7"/>
    <w:rsid w:val="00C92CC9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67E"/>
    <w:rsid w:val="00C9575D"/>
    <w:rsid w:val="00C9583B"/>
    <w:rsid w:val="00C95925"/>
    <w:rsid w:val="00C95BAA"/>
    <w:rsid w:val="00C95D1F"/>
    <w:rsid w:val="00C95EF1"/>
    <w:rsid w:val="00C961CC"/>
    <w:rsid w:val="00C96226"/>
    <w:rsid w:val="00C96716"/>
    <w:rsid w:val="00C968B6"/>
    <w:rsid w:val="00C9694D"/>
    <w:rsid w:val="00C96FCA"/>
    <w:rsid w:val="00C971A5"/>
    <w:rsid w:val="00C97446"/>
    <w:rsid w:val="00C97494"/>
    <w:rsid w:val="00C9768C"/>
    <w:rsid w:val="00C9770A"/>
    <w:rsid w:val="00C97731"/>
    <w:rsid w:val="00C9781E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90C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04A"/>
    <w:rsid w:val="00CB23F0"/>
    <w:rsid w:val="00CB2AA3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DEE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999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81B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12"/>
    <w:rsid w:val="00CD0580"/>
    <w:rsid w:val="00CD0CE9"/>
    <w:rsid w:val="00CD14C1"/>
    <w:rsid w:val="00CD1768"/>
    <w:rsid w:val="00CD183D"/>
    <w:rsid w:val="00CD1847"/>
    <w:rsid w:val="00CD1E99"/>
    <w:rsid w:val="00CD1F4C"/>
    <w:rsid w:val="00CD1F94"/>
    <w:rsid w:val="00CD200C"/>
    <w:rsid w:val="00CD20E1"/>
    <w:rsid w:val="00CD2365"/>
    <w:rsid w:val="00CD2382"/>
    <w:rsid w:val="00CD24A3"/>
    <w:rsid w:val="00CD27B4"/>
    <w:rsid w:val="00CD27F2"/>
    <w:rsid w:val="00CD29F8"/>
    <w:rsid w:val="00CD2B51"/>
    <w:rsid w:val="00CD2DAC"/>
    <w:rsid w:val="00CD32B4"/>
    <w:rsid w:val="00CD39A7"/>
    <w:rsid w:val="00CD415F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022"/>
    <w:rsid w:val="00CD710A"/>
    <w:rsid w:val="00CD7143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530"/>
    <w:rsid w:val="00CE58AD"/>
    <w:rsid w:val="00CE5A80"/>
    <w:rsid w:val="00CE5ACA"/>
    <w:rsid w:val="00CE5B51"/>
    <w:rsid w:val="00CE5CBA"/>
    <w:rsid w:val="00CE5D98"/>
    <w:rsid w:val="00CE6059"/>
    <w:rsid w:val="00CE621A"/>
    <w:rsid w:val="00CE6590"/>
    <w:rsid w:val="00CE679A"/>
    <w:rsid w:val="00CE6AB8"/>
    <w:rsid w:val="00CE6B9E"/>
    <w:rsid w:val="00CE6BAA"/>
    <w:rsid w:val="00CE6C77"/>
    <w:rsid w:val="00CE6F9B"/>
    <w:rsid w:val="00CE7385"/>
    <w:rsid w:val="00CE74F1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668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1AB2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AA9"/>
    <w:rsid w:val="00D03FD3"/>
    <w:rsid w:val="00D040E1"/>
    <w:rsid w:val="00D0433E"/>
    <w:rsid w:val="00D048EF"/>
    <w:rsid w:val="00D04A77"/>
    <w:rsid w:val="00D04C39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3D1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0EA2"/>
    <w:rsid w:val="00D21193"/>
    <w:rsid w:val="00D2138B"/>
    <w:rsid w:val="00D213EE"/>
    <w:rsid w:val="00D218AA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27F"/>
    <w:rsid w:val="00D305BA"/>
    <w:rsid w:val="00D306FF"/>
    <w:rsid w:val="00D30DE5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6D5"/>
    <w:rsid w:val="00D32DF6"/>
    <w:rsid w:val="00D3360C"/>
    <w:rsid w:val="00D3386D"/>
    <w:rsid w:val="00D3396F"/>
    <w:rsid w:val="00D33CB5"/>
    <w:rsid w:val="00D33F94"/>
    <w:rsid w:val="00D3422A"/>
    <w:rsid w:val="00D344D3"/>
    <w:rsid w:val="00D34717"/>
    <w:rsid w:val="00D34C22"/>
    <w:rsid w:val="00D34ECB"/>
    <w:rsid w:val="00D35021"/>
    <w:rsid w:val="00D35178"/>
    <w:rsid w:val="00D351B0"/>
    <w:rsid w:val="00D3541D"/>
    <w:rsid w:val="00D354B8"/>
    <w:rsid w:val="00D358B2"/>
    <w:rsid w:val="00D36059"/>
    <w:rsid w:val="00D360A6"/>
    <w:rsid w:val="00D360F3"/>
    <w:rsid w:val="00D3632D"/>
    <w:rsid w:val="00D36744"/>
    <w:rsid w:val="00D36BEC"/>
    <w:rsid w:val="00D36CD9"/>
    <w:rsid w:val="00D37616"/>
    <w:rsid w:val="00D37651"/>
    <w:rsid w:val="00D376DE"/>
    <w:rsid w:val="00D3790D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34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2D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4F2"/>
    <w:rsid w:val="00D4764F"/>
    <w:rsid w:val="00D47989"/>
    <w:rsid w:val="00D47B3D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4AA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76F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402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5D3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799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A4"/>
    <w:rsid w:val="00D716DD"/>
    <w:rsid w:val="00D718A3"/>
    <w:rsid w:val="00D71BC8"/>
    <w:rsid w:val="00D71C8F"/>
    <w:rsid w:val="00D71F13"/>
    <w:rsid w:val="00D71F4E"/>
    <w:rsid w:val="00D723FB"/>
    <w:rsid w:val="00D7243D"/>
    <w:rsid w:val="00D7253A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61"/>
    <w:rsid w:val="00D7787E"/>
    <w:rsid w:val="00D778CB"/>
    <w:rsid w:val="00D77A57"/>
    <w:rsid w:val="00D77ABC"/>
    <w:rsid w:val="00D77E7B"/>
    <w:rsid w:val="00D77ECC"/>
    <w:rsid w:val="00D802D3"/>
    <w:rsid w:val="00D80646"/>
    <w:rsid w:val="00D806CF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58A"/>
    <w:rsid w:val="00D87A6D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2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3E"/>
    <w:rsid w:val="00DA4EB7"/>
    <w:rsid w:val="00DA5357"/>
    <w:rsid w:val="00DA53B1"/>
    <w:rsid w:val="00DA54FB"/>
    <w:rsid w:val="00DA57AC"/>
    <w:rsid w:val="00DA5A68"/>
    <w:rsid w:val="00DA5A82"/>
    <w:rsid w:val="00DA5DDA"/>
    <w:rsid w:val="00DA5E74"/>
    <w:rsid w:val="00DA6263"/>
    <w:rsid w:val="00DA6881"/>
    <w:rsid w:val="00DA6B81"/>
    <w:rsid w:val="00DA6BE0"/>
    <w:rsid w:val="00DA6C40"/>
    <w:rsid w:val="00DA6C54"/>
    <w:rsid w:val="00DA6F05"/>
    <w:rsid w:val="00DA7457"/>
    <w:rsid w:val="00DA7C8F"/>
    <w:rsid w:val="00DB050B"/>
    <w:rsid w:val="00DB06D1"/>
    <w:rsid w:val="00DB07AB"/>
    <w:rsid w:val="00DB086D"/>
    <w:rsid w:val="00DB0981"/>
    <w:rsid w:val="00DB0B4D"/>
    <w:rsid w:val="00DB0B8F"/>
    <w:rsid w:val="00DB0D46"/>
    <w:rsid w:val="00DB0D8D"/>
    <w:rsid w:val="00DB1062"/>
    <w:rsid w:val="00DB106A"/>
    <w:rsid w:val="00DB117A"/>
    <w:rsid w:val="00DB11B5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41A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3F3"/>
    <w:rsid w:val="00DB541B"/>
    <w:rsid w:val="00DB554B"/>
    <w:rsid w:val="00DB5568"/>
    <w:rsid w:val="00DB56D9"/>
    <w:rsid w:val="00DB5734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4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40E"/>
    <w:rsid w:val="00DC26FF"/>
    <w:rsid w:val="00DC2CD2"/>
    <w:rsid w:val="00DC2D38"/>
    <w:rsid w:val="00DC3289"/>
    <w:rsid w:val="00DC355F"/>
    <w:rsid w:val="00DC36C1"/>
    <w:rsid w:val="00DC39B7"/>
    <w:rsid w:val="00DC3B8A"/>
    <w:rsid w:val="00DC3C47"/>
    <w:rsid w:val="00DC3D4F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5DAC"/>
    <w:rsid w:val="00DC6316"/>
    <w:rsid w:val="00DC668D"/>
    <w:rsid w:val="00DC683B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3C6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98D"/>
    <w:rsid w:val="00DD2BBB"/>
    <w:rsid w:val="00DD2CC2"/>
    <w:rsid w:val="00DD2DA0"/>
    <w:rsid w:val="00DD2DBD"/>
    <w:rsid w:val="00DD2E3A"/>
    <w:rsid w:val="00DD3056"/>
    <w:rsid w:val="00DD306C"/>
    <w:rsid w:val="00DD315A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CE2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795"/>
    <w:rsid w:val="00DE1DB1"/>
    <w:rsid w:val="00DE24AD"/>
    <w:rsid w:val="00DE28AA"/>
    <w:rsid w:val="00DE2901"/>
    <w:rsid w:val="00DE2E3D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5DA1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856"/>
    <w:rsid w:val="00DE7937"/>
    <w:rsid w:val="00DE7A3A"/>
    <w:rsid w:val="00DF03BA"/>
    <w:rsid w:val="00DF05FF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15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4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39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9FC"/>
    <w:rsid w:val="00E02AA4"/>
    <w:rsid w:val="00E02AC7"/>
    <w:rsid w:val="00E02BFC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6"/>
    <w:rsid w:val="00E10A2B"/>
    <w:rsid w:val="00E10E77"/>
    <w:rsid w:val="00E11279"/>
    <w:rsid w:val="00E11285"/>
    <w:rsid w:val="00E11353"/>
    <w:rsid w:val="00E1145E"/>
    <w:rsid w:val="00E114DE"/>
    <w:rsid w:val="00E116C5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34"/>
    <w:rsid w:val="00E1357D"/>
    <w:rsid w:val="00E135EF"/>
    <w:rsid w:val="00E138E5"/>
    <w:rsid w:val="00E13911"/>
    <w:rsid w:val="00E13915"/>
    <w:rsid w:val="00E139FB"/>
    <w:rsid w:val="00E13C8F"/>
    <w:rsid w:val="00E1406E"/>
    <w:rsid w:val="00E14093"/>
    <w:rsid w:val="00E14999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BE9"/>
    <w:rsid w:val="00E17E81"/>
    <w:rsid w:val="00E2029C"/>
    <w:rsid w:val="00E202BB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4F6"/>
    <w:rsid w:val="00E2371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150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21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884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5FBD"/>
    <w:rsid w:val="00E46159"/>
    <w:rsid w:val="00E467BF"/>
    <w:rsid w:val="00E46996"/>
    <w:rsid w:val="00E46AD8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B4B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A39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134"/>
    <w:rsid w:val="00E6431C"/>
    <w:rsid w:val="00E644FD"/>
    <w:rsid w:val="00E64618"/>
    <w:rsid w:val="00E6463E"/>
    <w:rsid w:val="00E646A1"/>
    <w:rsid w:val="00E646EA"/>
    <w:rsid w:val="00E64F14"/>
    <w:rsid w:val="00E6535A"/>
    <w:rsid w:val="00E6544E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1E6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4FEE"/>
    <w:rsid w:val="00E75296"/>
    <w:rsid w:val="00E753E7"/>
    <w:rsid w:val="00E75A0F"/>
    <w:rsid w:val="00E75C37"/>
    <w:rsid w:val="00E75D11"/>
    <w:rsid w:val="00E75D69"/>
    <w:rsid w:val="00E75DAE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A3E"/>
    <w:rsid w:val="00E82C19"/>
    <w:rsid w:val="00E82D2B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758"/>
    <w:rsid w:val="00E84C2A"/>
    <w:rsid w:val="00E84C33"/>
    <w:rsid w:val="00E84C86"/>
    <w:rsid w:val="00E84E1E"/>
    <w:rsid w:val="00E85095"/>
    <w:rsid w:val="00E85181"/>
    <w:rsid w:val="00E8556A"/>
    <w:rsid w:val="00E859F2"/>
    <w:rsid w:val="00E85B2D"/>
    <w:rsid w:val="00E85B73"/>
    <w:rsid w:val="00E85D3A"/>
    <w:rsid w:val="00E85DB3"/>
    <w:rsid w:val="00E85EE6"/>
    <w:rsid w:val="00E8612B"/>
    <w:rsid w:val="00E863E1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C4A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A9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CF2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1C5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57D"/>
    <w:rsid w:val="00EB46F3"/>
    <w:rsid w:val="00EB492C"/>
    <w:rsid w:val="00EB4C20"/>
    <w:rsid w:val="00EB4DED"/>
    <w:rsid w:val="00EB4E3D"/>
    <w:rsid w:val="00EB52B9"/>
    <w:rsid w:val="00EB535B"/>
    <w:rsid w:val="00EB5424"/>
    <w:rsid w:val="00EB5851"/>
    <w:rsid w:val="00EB5DDD"/>
    <w:rsid w:val="00EB637B"/>
    <w:rsid w:val="00EB64C7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D23"/>
    <w:rsid w:val="00EB7ED0"/>
    <w:rsid w:val="00EC00ED"/>
    <w:rsid w:val="00EC027C"/>
    <w:rsid w:val="00EC03EB"/>
    <w:rsid w:val="00EC0496"/>
    <w:rsid w:val="00EC0627"/>
    <w:rsid w:val="00EC0669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A9"/>
    <w:rsid w:val="00EC4CF4"/>
    <w:rsid w:val="00EC4E23"/>
    <w:rsid w:val="00EC4F93"/>
    <w:rsid w:val="00EC5252"/>
    <w:rsid w:val="00EC548E"/>
    <w:rsid w:val="00EC54D4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6E76"/>
    <w:rsid w:val="00EC6EFA"/>
    <w:rsid w:val="00EC7217"/>
    <w:rsid w:val="00EC7300"/>
    <w:rsid w:val="00EC747C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A0B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320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40C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222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6F0E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EF8"/>
    <w:rsid w:val="00F13FBE"/>
    <w:rsid w:val="00F144F9"/>
    <w:rsid w:val="00F14655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136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6C54"/>
    <w:rsid w:val="00F26E90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27C45"/>
    <w:rsid w:val="00F304DE"/>
    <w:rsid w:val="00F30501"/>
    <w:rsid w:val="00F305D1"/>
    <w:rsid w:val="00F30709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3D90"/>
    <w:rsid w:val="00F3450E"/>
    <w:rsid w:val="00F347BA"/>
    <w:rsid w:val="00F3485C"/>
    <w:rsid w:val="00F34871"/>
    <w:rsid w:val="00F348C7"/>
    <w:rsid w:val="00F34E05"/>
    <w:rsid w:val="00F34FE2"/>
    <w:rsid w:val="00F352F8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340"/>
    <w:rsid w:val="00F36403"/>
    <w:rsid w:val="00F36882"/>
    <w:rsid w:val="00F36A85"/>
    <w:rsid w:val="00F3730E"/>
    <w:rsid w:val="00F3794F"/>
    <w:rsid w:val="00F37BE2"/>
    <w:rsid w:val="00F40B47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4E4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74F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229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174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6A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80C"/>
    <w:rsid w:val="00F64CA8"/>
    <w:rsid w:val="00F64CC1"/>
    <w:rsid w:val="00F64D81"/>
    <w:rsid w:val="00F64FC8"/>
    <w:rsid w:val="00F65040"/>
    <w:rsid w:val="00F650BF"/>
    <w:rsid w:val="00F6527E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1F75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A4"/>
    <w:rsid w:val="00F77EE3"/>
    <w:rsid w:val="00F80043"/>
    <w:rsid w:val="00F8009B"/>
    <w:rsid w:val="00F8020D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57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44DD"/>
    <w:rsid w:val="00F850DE"/>
    <w:rsid w:val="00F85225"/>
    <w:rsid w:val="00F852E2"/>
    <w:rsid w:val="00F85310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9EF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00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93F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27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382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291"/>
    <w:rsid w:val="00FB230E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03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30D"/>
    <w:rsid w:val="00FC47F8"/>
    <w:rsid w:val="00FC504E"/>
    <w:rsid w:val="00FC50B8"/>
    <w:rsid w:val="00FC513F"/>
    <w:rsid w:val="00FC5749"/>
    <w:rsid w:val="00FC5855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03D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71C"/>
    <w:rsid w:val="00FD1A53"/>
    <w:rsid w:val="00FD1BD7"/>
    <w:rsid w:val="00FD1BF5"/>
    <w:rsid w:val="00FD1F50"/>
    <w:rsid w:val="00FD1FB2"/>
    <w:rsid w:val="00FD2181"/>
    <w:rsid w:val="00FD2245"/>
    <w:rsid w:val="00FD23D4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573"/>
    <w:rsid w:val="00FE2884"/>
    <w:rsid w:val="00FE2A07"/>
    <w:rsid w:val="00FE2A61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3B"/>
    <w:rsid w:val="00FF08A1"/>
    <w:rsid w:val="00FF0A35"/>
    <w:rsid w:val="00FF0CBD"/>
    <w:rsid w:val="00FF0D1F"/>
    <w:rsid w:val="00FF0DEE"/>
    <w:rsid w:val="00FF0FE2"/>
    <w:rsid w:val="00FF13CE"/>
    <w:rsid w:val="00FF163B"/>
    <w:rsid w:val="00FF170E"/>
    <w:rsid w:val="00FF1828"/>
    <w:rsid w:val="00FF1956"/>
    <w:rsid w:val="00FF1BAB"/>
    <w:rsid w:val="00FF1E38"/>
    <w:rsid w:val="00FF1F68"/>
    <w:rsid w:val="00FF2007"/>
    <w:rsid w:val="00FF2163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  <w:rsid w:val="01A4D1FD"/>
    <w:rsid w:val="22C21AD5"/>
    <w:rsid w:val="22E8C4F8"/>
    <w:rsid w:val="242ACEBD"/>
    <w:rsid w:val="2D2856F7"/>
    <w:rsid w:val="2D871AA8"/>
    <w:rsid w:val="2DEBB6AF"/>
    <w:rsid w:val="2FFD0E3F"/>
    <w:rsid w:val="3106AEAC"/>
    <w:rsid w:val="38655238"/>
    <w:rsid w:val="397E6E9A"/>
    <w:rsid w:val="39F71FAA"/>
    <w:rsid w:val="3CF0CCB7"/>
    <w:rsid w:val="3DF3AFF9"/>
    <w:rsid w:val="42929636"/>
    <w:rsid w:val="43B60267"/>
    <w:rsid w:val="4576A5D0"/>
    <w:rsid w:val="45FBEAEA"/>
    <w:rsid w:val="46B79DC1"/>
    <w:rsid w:val="479E140C"/>
    <w:rsid w:val="4B566AA5"/>
    <w:rsid w:val="4FAB2B57"/>
    <w:rsid w:val="5359A204"/>
    <w:rsid w:val="591BC246"/>
    <w:rsid w:val="5978FC58"/>
    <w:rsid w:val="59CDF775"/>
    <w:rsid w:val="636E7FD9"/>
    <w:rsid w:val="66F4CE8D"/>
    <w:rsid w:val="70F1C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871834-02B6-45B5-B04C-DE121F9C6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51</Pages>
  <Words>13479</Words>
  <Characters>62004</Characters>
  <Application>Microsoft Office Word</Application>
  <DocSecurity>0</DocSecurity>
  <Lines>4428</Lines>
  <Paragraphs>2220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73263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Tanyaporn, In-o-chanon</cp:lastModifiedBy>
  <cp:revision>6</cp:revision>
  <cp:lastPrinted>2026-02-23T06:50:00Z</cp:lastPrinted>
  <dcterms:created xsi:type="dcterms:W3CDTF">2026-02-26T09:50:00Z</dcterms:created>
  <dcterms:modified xsi:type="dcterms:W3CDTF">2026-02-27T09:09:00Z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MSIP_Label_7a4074b6-ae10-44c3-9248-82e73b5899b3_Enabled">
    <vt:lpwstr>true</vt:lpwstr>
  </property>
  <property fmtid="{D5CDD505-2E9C-101B-9397-08002B2CF9AE}" pid="5" name="MSIP_Label_7a4074b6-ae10-44c3-9248-82e73b5899b3_SetDate">
    <vt:lpwstr>2024-01-26T09:41:20Z</vt:lpwstr>
  </property>
  <property fmtid="{D5CDD505-2E9C-101B-9397-08002B2CF9AE}" pid="6" name="MSIP_Label_7a4074b6-ae10-44c3-9248-82e73b5899b3_Method">
    <vt:lpwstr>Standard</vt:lpwstr>
  </property>
  <property fmtid="{D5CDD505-2E9C-101B-9397-08002B2CF9AE}" pid="7" name="MSIP_Label_7a4074b6-ae10-44c3-9248-82e73b5899b3_Name">
    <vt:lpwstr>Public</vt:lpwstr>
  </property>
  <property fmtid="{D5CDD505-2E9C-101B-9397-08002B2CF9AE}" pid="8" name="MSIP_Label_7a4074b6-ae10-44c3-9248-82e73b5899b3_SiteId">
    <vt:lpwstr>b93aa31d-e9dc-41ad-9a6a-3e43366a05ef</vt:lpwstr>
  </property>
  <property fmtid="{D5CDD505-2E9C-101B-9397-08002B2CF9AE}" pid="9" name="MSIP_Label_7a4074b6-ae10-44c3-9248-82e73b5899b3_ActionId">
    <vt:lpwstr>18ce6817-4265-4bd9-b00c-5524aee3f7ab</vt:lpwstr>
  </property>
  <property fmtid="{D5CDD505-2E9C-101B-9397-08002B2CF9AE}" pid="10" name="MSIP_Label_7a4074b6-ae10-44c3-9248-82e73b5899b3_ContentBits">
    <vt:lpwstr>0</vt:lpwstr>
  </property>
</Properties>
</file>